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16C21E" w14:textId="77777777" w:rsidR="000D77DB" w:rsidRPr="00A95226" w:rsidRDefault="00981B18" w:rsidP="00DA7DEA">
      <w:pPr>
        <w:tabs>
          <w:tab w:val="left" w:pos="1555"/>
        </w:tabs>
        <w:spacing w:line="240" w:lineRule="auto"/>
        <w:rPr>
          <w:rFonts w:asciiTheme="majorBidi" w:hAnsiTheme="majorBidi" w:cstheme="majorBidi"/>
          <w:sz w:val="20"/>
          <w:szCs w:val="20"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  <w:lang w:val="en-US"/>
        </w:rPr>
        <w:t>หมายเหตุ</w:t>
      </w:r>
      <w:r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0D77DB" w:rsidRPr="00907CA5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สารบัญ</w:t>
      </w:r>
      <w:r w:rsidR="00DA7DEA">
        <w:rPr>
          <w:rFonts w:ascii="Angsana New" w:hAnsi="Angsana New"/>
          <w:b/>
          <w:bCs/>
          <w:sz w:val="30"/>
          <w:szCs w:val="30"/>
          <w:lang w:val="en-US"/>
        </w:rPr>
        <w:br/>
      </w:r>
    </w:p>
    <w:p w14:paraId="5221C939" w14:textId="77777777" w:rsidR="000D77DB" w:rsidRDefault="000D77DB" w:rsidP="00BE05D9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ข้อมูล</w:t>
      </w:r>
      <w:r>
        <w:rPr>
          <w:rFonts w:ascii="Angsana New" w:hAnsi="Angsana New"/>
          <w:sz w:val="30"/>
          <w:szCs w:val="30"/>
          <w:cs/>
        </w:rPr>
        <w:t>ทั่วไป</w:t>
      </w:r>
    </w:p>
    <w:p w14:paraId="75315EC1" w14:textId="6814A073" w:rsidR="003776E4" w:rsidRDefault="003776E4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</w:p>
    <w:p w14:paraId="020D0429" w14:textId="77777777" w:rsidR="003776E4" w:rsidRDefault="003776E4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 w:hint="cs"/>
          <w:sz w:val="30"/>
          <w:szCs w:val="30"/>
          <w:cs/>
        </w:rPr>
        <w:t>นโยบายการบัญชีที่สำคัญ</w:t>
      </w:r>
    </w:p>
    <w:p w14:paraId="486537B1" w14:textId="77777777" w:rsidR="003776E4" w:rsidRDefault="003776E4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 w:hint="cs"/>
          <w:sz w:val="30"/>
          <w:szCs w:val="30"/>
          <w:cs/>
        </w:rPr>
        <w:t>บุคคลหรือ</w:t>
      </w:r>
      <w:r w:rsidRPr="00F50929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</w:p>
    <w:p w14:paraId="6E164DE1" w14:textId="680A0021" w:rsidR="003776E4" w:rsidRDefault="003776E4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</w:p>
    <w:p w14:paraId="62B3E3CD" w14:textId="45C35A09" w:rsidR="009D1AE7" w:rsidRDefault="009D1AE7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ลูกหนี้การค้า</w:t>
      </w:r>
    </w:p>
    <w:p w14:paraId="392AABD9" w14:textId="056965C6" w:rsidR="003776E4" w:rsidRDefault="003776E4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สินค้าคงเหลือ</w:t>
      </w:r>
    </w:p>
    <w:p w14:paraId="377202C5" w14:textId="1301186F" w:rsidR="000F4E96" w:rsidRPr="000F4E96" w:rsidRDefault="000F4E96" w:rsidP="000F4E96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560"/>
          <w:tab w:val="left" w:pos="1530"/>
        </w:tabs>
        <w:rPr>
          <w:rFonts w:ascii="Angsana New" w:hAnsi="Angsana New"/>
          <w:sz w:val="30"/>
          <w:szCs w:val="30"/>
          <w:lang w:val="en-GB" w:eastAsia="en-US"/>
        </w:rPr>
      </w:pPr>
      <w:r w:rsidRPr="000F4E96">
        <w:rPr>
          <w:rFonts w:ascii="Angsana New" w:hAnsi="Angsana New"/>
          <w:sz w:val="30"/>
          <w:szCs w:val="30"/>
          <w:cs/>
          <w:lang w:val="en-GB" w:eastAsia="en-US"/>
        </w:rPr>
        <w:t>สินทรัพย์ทางการเงินที่อยู่ในความต้องการของตลาด</w:t>
      </w:r>
    </w:p>
    <w:p w14:paraId="350F7907" w14:textId="62EE0829" w:rsidR="00191343" w:rsidRPr="00191343" w:rsidRDefault="00191343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</w:t>
      </w:r>
      <w:r w:rsidR="00FB5CAD">
        <w:rPr>
          <w:rFonts w:asciiTheme="majorBidi" w:hAnsiTheme="majorBidi" w:cstheme="majorBidi" w:hint="cs"/>
          <w:sz w:val="30"/>
          <w:szCs w:val="30"/>
          <w:cs/>
        </w:rPr>
        <w:t>และการร่วมค้า</w:t>
      </w:r>
    </w:p>
    <w:p w14:paraId="2DA2C92D" w14:textId="5684C535" w:rsidR="003776E4" w:rsidRDefault="003776E4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691C30">
        <w:rPr>
          <w:rFonts w:ascii="Angsana New" w:hAnsi="Angsana New"/>
          <w:sz w:val="30"/>
          <w:szCs w:val="30"/>
        </w:rPr>
        <w:t xml:space="preserve"> </w:t>
      </w:r>
    </w:p>
    <w:p w14:paraId="681F3BD7" w14:textId="64D597E0" w:rsidR="00EA0291" w:rsidRPr="000E1D77" w:rsidRDefault="00EA0291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0E1D77">
        <w:rPr>
          <w:rFonts w:ascii="Angsana New" w:hAnsi="Angsana New" w:hint="cs"/>
          <w:sz w:val="30"/>
          <w:szCs w:val="30"/>
          <w:cs/>
        </w:rPr>
        <w:t>สัญญาเช่า</w:t>
      </w:r>
    </w:p>
    <w:p w14:paraId="590C8FB3" w14:textId="234ADA65" w:rsidR="003776E4" w:rsidRDefault="003776E4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หนี้สิน</w:t>
      </w:r>
      <w:r w:rsidRPr="00F50929">
        <w:rPr>
          <w:rFonts w:ascii="Angsana New" w:hAnsi="Angsana New" w:hint="cs"/>
          <w:sz w:val="30"/>
          <w:szCs w:val="30"/>
          <w:cs/>
        </w:rPr>
        <w:t>ที่มีภาระดอกเบี้ย</w:t>
      </w:r>
    </w:p>
    <w:p w14:paraId="39C9F052" w14:textId="77777777" w:rsidR="00227BCE" w:rsidRDefault="00227BCE" w:rsidP="00227BCE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เจ้าหนี้การค้า</w:t>
      </w:r>
    </w:p>
    <w:p w14:paraId="3C722490" w14:textId="77777777" w:rsidR="00227BCE" w:rsidRDefault="00227BCE" w:rsidP="00227BCE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เจ้าหนี้อื่น</w:t>
      </w:r>
    </w:p>
    <w:p w14:paraId="3EA80545" w14:textId="77777777" w:rsidR="00227BCE" w:rsidRPr="006A42AE" w:rsidRDefault="00227BCE" w:rsidP="00227BCE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หนี้สินหมุนเวียนอื่น</w:t>
      </w:r>
    </w:p>
    <w:p w14:paraId="7BC78476" w14:textId="77777777" w:rsidR="003776E4" w:rsidRDefault="00560F2F" w:rsidP="00BE05D9">
      <w:pPr>
        <w:numPr>
          <w:ilvl w:val="0"/>
          <w:numId w:val="3"/>
        </w:numPr>
        <w:spacing w:line="240" w:lineRule="auto"/>
        <w:rPr>
          <w:rFonts w:ascii="Angsana New" w:hAnsi="Angsana New"/>
          <w:sz w:val="30"/>
          <w:szCs w:val="30"/>
        </w:rPr>
      </w:pPr>
      <w:r w:rsidRPr="00560F2F">
        <w:rPr>
          <w:rFonts w:ascii="Angsana New" w:hAnsi="Angsana New"/>
          <w:sz w:val="30"/>
          <w:szCs w:val="30"/>
          <w:cs/>
        </w:rPr>
        <w:t>ประมาณการหนี้สิน</w:t>
      </w:r>
      <w:r w:rsidR="00BE2A03" w:rsidRPr="00BE2A03">
        <w:rPr>
          <w:rFonts w:ascii="Angsana New" w:hAnsi="Angsana New"/>
          <w:sz w:val="30"/>
          <w:szCs w:val="30"/>
          <w:cs/>
        </w:rPr>
        <w:t>ไม่หมุนเวียน</w:t>
      </w:r>
      <w:r w:rsidRPr="00560F2F">
        <w:rPr>
          <w:rFonts w:ascii="Angsana New" w:hAnsi="Angsana New"/>
          <w:sz w:val="30"/>
          <w:szCs w:val="30"/>
          <w:cs/>
        </w:rPr>
        <w:t>สำหรับผลประโยชน์พนักงาน</w:t>
      </w:r>
    </w:p>
    <w:p w14:paraId="7BBE95F1" w14:textId="79390799" w:rsidR="00EE220C" w:rsidRDefault="003776E4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สำรอง</w:t>
      </w:r>
      <w:r w:rsidR="00BF0F4C">
        <w:rPr>
          <w:rFonts w:ascii="Angsana New" w:hAnsi="Angsana New" w:hint="cs"/>
          <w:sz w:val="30"/>
          <w:szCs w:val="30"/>
          <w:cs/>
        </w:rPr>
        <w:t>ตามกฎหมาย</w:t>
      </w:r>
    </w:p>
    <w:p w14:paraId="598B463F" w14:textId="77777777" w:rsidR="000D1765" w:rsidRPr="004E22FF" w:rsidRDefault="000D1765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4E22FF">
        <w:rPr>
          <w:rFonts w:ascii="Angsana New" w:hAnsi="Angsana New" w:hint="cs"/>
          <w:sz w:val="30"/>
          <w:szCs w:val="30"/>
          <w:cs/>
        </w:rPr>
        <w:t>ส่วนงานดำเนินงาน</w:t>
      </w:r>
      <w:r w:rsidR="00202103">
        <w:rPr>
          <w:rFonts w:ascii="Angsana New" w:hAnsi="Angsana New" w:hint="cs"/>
          <w:sz w:val="30"/>
          <w:szCs w:val="30"/>
          <w:cs/>
        </w:rPr>
        <w:t>และ</w:t>
      </w:r>
      <w:r w:rsidR="00FF3FF7">
        <w:rPr>
          <w:rFonts w:ascii="Angsana New" w:hAnsi="Angsana New" w:hint="cs"/>
          <w:sz w:val="30"/>
          <w:szCs w:val="30"/>
          <w:cs/>
        </w:rPr>
        <w:t>การจำแนกรายได้</w:t>
      </w:r>
    </w:p>
    <w:p w14:paraId="1C008C59" w14:textId="77777777" w:rsidR="00BE12C7" w:rsidRPr="000D1765" w:rsidRDefault="00BE12C7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รายได้อื่น</w:t>
      </w:r>
    </w:p>
    <w:p w14:paraId="5C14FB89" w14:textId="77777777" w:rsidR="00EE220C" w:rsidRPr="00D76DBD" w:rsidRDefault="005F670C" w:rsidP="00BE05D9">
      <w:pPr>
        <w:numPr>
          <w:ilvl w:val="0"/>
          <w:numId w:val="3"/>
        </w:num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ต้นทุนในการจัดจำหน่าย</w:t>
      </w:r>
    </w:p>
    <w:p w14:paraId="2C02A25E" w14:textId="77777777" w:rsidR="00922ADE" w:rsidRPr="003538CA" w:rsidRDefault="00EE220C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  <w:cs/>
        </w:rPr>
      </w:pPr>
      <w:r w:rsidRPr="00D76DBD">
        <w:rPr>
          <w:rFonts w:ascii="Angsana New" w:hAnsi="Angsana New" w:hint="cs"/>
          <w:sz w:val="30"/>
          <w:szCs w:val="30"/>
          <w:cs/>
        </w:rPr>
        <w:t>ค่าใช้จ่ายในการบริหาร</w:t>
      </w:r>
    </w:p>
    <w:p w14:paraId="7C1BC3B1" w14:textId="1D9837EB" w:rsidR="009248CC" w:rsidRDefault="003776E4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D76DBD">
        <w:rPr>
          <w:rFonts w:ascii="Angsana New" w:hAnsi="Angsana New" w:hint="cs"/>
          <w:sz w:val="30"/>
          <w:szCs w:val="30"/>
          <w:cs/>
        </w:rPr>
        <w:t>ค่าใช้จ่ายผลประโยชน์พนักงาน</w:t>
      </w:r>
    </w:p>
    <w:p w14:paraId="43715F76" w14:textId="77777777" w:rsidR="00E650FF" w:rsidRDefault="00E650FF" w:rsidP="00E650FF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D76DBD">
        <w:rPr>
          <w:rFonts w:ascii="Angsana New" w:hAnsi="Angsana New" w:hint="cs"/>
          <w:sz w:val="30"/>
          <w:szCs w:val="30"/>
          <w:cs/>
        </w:rPr>
        <w:t>ค่าใช้จ่ายตามลักษณะ</w:t>
      </w:r>
    </w:p>
    <w:p w14:paraId="502F4B72" w14:textId="77777777" w:rsidR="00171836" w:rsidRDefault="00171836">
      <w:pPr>
        <w:spacing w:line="240" w:lineRule="auto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br w:type="page"/>
      </w:r>
    </w:p>
    <w:p w14:paraId="416E2EDA" w14:textId="77777777" w:rsidR="009248CC" w:rsidRPr="00A95226" w:rsidRDefault="009248CC" w:rsidP="009248CC">
      <w:pPr>
        <w:tabs>
          <w:tab w:val="left" w:pos="1555"/>
        </w:tabs>
        <w:spacing w:line="240" w:lineRule="auto"/>
        <w:rPr>
          <w:rFonts w:asciiTheme="majorBidi" w:hAnsiTheme="majorBidi" w:cstheme="majorBidi"/>
          <w:sz w:val="20"/>
          <w:szCs w:val="20"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  <w:lang w:val="en-US"/>
        </w:rPr>
        <w:lastRenderedPageBreak/>
        <w:t>หมายเหตุ</w:t>
      </w:r>
      <w:r>
        <w:rPr>
          <w:rFonts w:ascii="Angsana New" w:hAnsi="Angsana New"/>
          <w:b/>
          <w:bCs/>
          <w:sz w:val="30"/>
          <w:szCs w:val="30"/>
          <w:lang w:val="en-US"/>
        </w:rPr>
        <w:tab/>
      </w:r>
      <w:r w:rsidRPr="00907CA5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สารบัญ</w:t>
      </w:r>
      <w:r>
        <w:rPr>
          <w:rFonts w:ascii="Angsana New" w:hAnsi="Angsana New"/>
          <w:b/>
          <w:bCs/>
          <w:sz w:val="30"/>
          <w:szCs w:val="30"/>
          <w:lang w:val="en-US"/>
        </w:rPr>
        <w:br/>
      </w:r>
    </w:p>
    <w:p w14:paraId="472F2A09" w14:textId="77777777" w:rsidR="00F61671" w:rsidRPr="00F61671" w:rsidRDefault="00F61671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D76DBD">
        <w:rPr>
          <w:rFonts w:ascii="Angsana New" w:hAnsi="Angsana New" w:hint="cs"/>
          <w:sz w:val="30"/>
          <w:szCs w:val="30"/>
          <w:cs/>
          <w:lang w:val="en-US"/>
        </w:rPr>
        <w:t>ต้นทุนทางการเงิน</w:t>
      </w:r>
    </w:p>
    <w:p w14:paraId="776C6C7D" w14:textId="77777777" w:rsidR="003776E4" w:rsidRPr="00F50929" w:rsidRDefault="003776E4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 w:hint="cs"/>
          <w:sz w:val="30"/>
          <w:szCs w:val="30"/>
          <w:cs/>
          <w:lang w:val="en-US"/>
        </w:rPr>
        <w:t>ภาษีเงินได้</w:t>
      </w:r>
    </w:p>
    <w:p w14:paraId="0EB49A83" w14:textId="77777777" w:rsidR="003776E4" w:rsidRDefault="003776E4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กำไรต่อหุ้น</w:t>
      </w:r>
      <w:r w:rsidR="002C486E">
        <w:rPr>
          <w:rFonts w:ascii="Angsana New" w:hAnsi="Angsana New" w:hint="cs"/>
          <w:sz w:val="30"/>
          <w:szCs w:val="30"/>
          <w:cs/>
        </w:rPr>
        <w:t>ขั้นพื้นฐาน</w:t>
      </w:r>
    </w:p>
    <w:p w14:paraId="41983DB3" w14:textId="77777777" w:rsidR="005A46D5" w:rsidRDefault="005A46D5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เงินปันผล</w:t>
      </w:r>
    </w:p>
    <w:p w14:paraId="0883D904" w14:textId="3D9C87D0" w:rsidR="005F2345" w:rsidRDefault="005F2345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14:paraId="39131499" w14:textId="238E3190" w:rsidR="00EB5376" w:rsidRPr="00BC2C7B" w:rsidRDefault="00EB5376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BC2C7B">
        <w:rPr>
          <w:rFonts w:ascii="Angsana New" w:hAnsi="Angsana New" w:hint="cs"/>
          <w:sz w:val="30"/>
          <w:szCs w:val="30"/>
          <w:cs/>
        </w:rPr>
        <w:t>การบริหารจัดการทุน</w:t>
      </w:r>
    </w:p>
    <w:p w14:paraId="452931E3" w14:textId="507CD533" w:rsidR="003776E4" w:rsidRDefault="003776E4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600BD9BF" w14:textId="6013C1DC" w:rsidR="00CF35BC" w:rsidRDefault="00C90CC6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0D15BC">
        <w:rPr>
          <w:rFonts w:ascii="Angsana New" w:hAnsi="Angsana New" w:hint="cs"/>
          <w:sz w:val="30"/>
          <w:szCs w:val="30"/>
          <w:cs/>
        </w:rPr>
        <w:t>คดีฟ้องร้อง</w:t>
      </w:r>
    </w:p>
    <w:p w14:paraId="14D8CEFB" w14:textId="60D889D4" w:rsidR="00567EEB" w:rsidRDefault="00567EEB" w:rsidP="00BE05D9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เรื่องอื่น</w:t>
      </w:r>
    </w:p>
    <w:p w14:paraId="30259070" w14:textId="77777777" w:rsidR="007B2482" w:rsidRPr="00602254" w:rsidRDefault="000D77DB" w:rsidP="00435278">
      <w:pPr>
        <w:pStyle w:val="Bo-C1Content"/>
      </w:pPr>
      <w:r>
        <w:rPr>
          <w:cs/>
        </w:rPr>
        <w:br w:type="page"/>
      </w:r>
      <w:r w:rsidR="00203EEF" w:rsidRPr="00602254">
        <w:rPr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2C22F59A" w14:textId="77777777" w:rsidR="00B7732B" w:rsidRPr="00E534EC" w:rsidRDefault="00B7732B" w:rsidP="005919CE">
      <w:pPr>
        <w:pStyle w:val="Bo-Blankline"/>
      </w:pPr>
    </w:p>
    <w:p w14:paraId="5434D169" w14:textId="4B2488A7" w:rsidR="007B2482" w:rsidRPr="00624F76" w:rsidRDefault="00203EEF" w:rsidP="00435278">
      <w:pPr>
        <w:pStyle w:val="Bo-C1Content"/>
        <w:rPr>
          <w:cs/>
          <w:lang w:val="en-US"/>
        </w:rPr>
      </w:pPr>
      <w:r w:rsidRPr="00203EEF">
        <w:rPr>
          <w:cs/>
        </w:rPr>
        <w:t>งบการเงินนี</w:t>
      </w:r>
      <w:r w:rsidR="00800E16">
        <w:rPr>
          <w:cs/>
        </w:rPr>
        <w:t>้ได้รับอนุมัติให้ออกงบ</w:t>
      </w:r>
      <w:r w:rsidR="00800E16" w:rsidRPr="00DE642D">
        <w:rPr>
          <w:cs/>
        </w:rPr>
        <w:t>การเงิน</w:t>
      </w:r>
      <w:r w:rsidRPr="00DE642D">
        <w:rPr>
          <w:cs/>
        </w:rPr>
        <w:t>จาก</w:t>
      </w:r>
      <w:r w:rsidR="00732BAC" w:rsidRPr="00203EEF">
        <w:rPr>
          <w:cs/>
        </w:rPr>
        <w:t>คณะกรรมการตรวจสอบตามการมอบหมายจากคณะกรรมการบริษัท</w:t>
      </w:r>
      <w:r w:rsidRPr="00DE642D">
        <w:rPr>
          <w:cs/>
        </w:rPr>
        <w:t xml:space="preserve"> เมื่อ</w:t>
      </w:r>
      <w:r w:rsidRPr="00434223">
        <w:rPr>
          <w:cs/>
        </w:rPr>
        <w:t>วันที่</w:t>
      </w:r>
      <w:r w:rsidR="004863D5">
        <w:rPr>
          <w:lang w:val="en-US"/>
        </w:rPr>
        <w:t xml:space="preserve"> </w:t>
      </w:r>
      <w:r w:rsidR="00925229">
        <w:rPr>
          <w:lang w:val="en-US"/>
        </w:rPr>
        <w:t>1</w:t>
      </w:r>
      <w:r w:rsidR="00F6128D">
        <w:rPr>
          <w:lang w:val="en-US"/>
        </w:rPr>
        <w:t>9</w:t>
      </w:r>
      <w:r w:rsidR="00036CA3">
        <w:rPr>
          <w:lang w:val="en-US"/>
        </w:rPr>
        <w:t xml:space="preserve"> </w:t>
      </w:r>
      <w:r w:rsidR="00036CA3">
        <w:rPr>
          <w:rFonts w:hint="cs"/>
          <w:cs/>
          <w:lang w:val="en-US"/>
        </w:rPr>
        <w:t>กุมภาพันธ์</w:t>
      </w:r>
      <w:r w:rsidR="009248CC">
        <w:rPr>
          <w:rFonts w:hint="cs"/>
          <w:cs/>
          <w:lang w:val="en-US"/>
        </w:rPr>
        <w:t xml:space="preserve"> </w:t>
      </w:r>
      <w:r w:rsidR="00337DF9">
        <w:rPr>
          <w:lang w:val="en-US"/>
        </w:rPr>
        <w:t>256</w:t>
      </w:r>
      <w:r w:rsidR="00064A6F">
        <w:rPr>
          <w:lang w:val="en-US"/>
        </w:rPr>
        <w:t>7</w:t>
      </w:r>
    </w:p>
    <w:p w14:paraId="09529964" w14:textId="77777777" w:rsidR="00B7732B" w:rsidRPr="00925229" w:rsidRDefault="00B7732B" w:rsidP="005919CE">
      <w:pPr>
        <w:pStyle w:val="Bo-Blankline"/>
        <w:rPr>
          <w:cs/>
          <w:lang w:val="en-US"/>
        </w:rPr>
      </w:pPr>
    </w:p>
    <w:p w14:paraId="40D3488D" w14:textId="77777777" w:rsidR="007B2482" w:rsidRPr="00E76832" w:rsidRDefault="007B2482" w:rsidP="00435278">
      <w:pPr>
        <w:pStyle w:val="Caption"/>
        <w:ind w:left="567" w:hanging="567"/>
      </w:pPr>
      <w:r w:rsidRPr="00E76832">
        <w:rPr>
          <w:cs/>
        </w:rPr>
        <w:t>ข้อมูลทั่วไป</w:t>
      </w:r>
    </w:p>
    <w:p w14:paraId="04931E0C" w14:textId="77777777" w:rsidR="00B7732B" w:rsidRPr="00E534EC" w:rsidRDefault="00B7732B" w:rsidP="005919CE">
      <w:pPr>
        <w:pStyle w:val="Bo-Blankline"/>
      </w:pPr>
    </w:p>
    <w:p w14:paraId="1AF45727" w14:textId="6D35887D" w:rsidR="00DF7C95" w:rsidRPr="00E34840" w:rsidRDefault="00EA0C93" w:rsidP="00DF7C95">
      <w:pPr>
        <w:pStyle w:val="Bo-C1Content"/>
      </w:pPr>
      <w:r>
        <w:rPr>
          <w:cs/>
        </w:rPr>
        <w:t xml:space="preserve">บริษัท ทีพีไอ โพลีน เพาเวอร์ จำกัด (มหาชน) </w:t>
      </w:r>
      <w:r w:rsidR="00DF7C95" w:rsidRPr="00E34840">
        <w:t>“</w:t>
      </w:r>
      <w:r w:rsidR="00DF7C95" w:rsidRPr="00E34840">
        <w:rPr>
          <w:cs/>
        </w:rPr>
        <w:t>บริษัท</w:t>
      </w:r>
      <w:r w:rsidR="00DF7C95" w:rsidRPr="00E34840">
        <w:rPr>
          <w:lang w:val="en-US"/>
        </w:rPr>
        <w:t xml:space="preserve">” </w:t>
      </w:r>
      <w:r w:rsidR="00DF7C95" w:rsidRPr="00E34840">
        <w:rPr>
          <w:cs/>
        </w:rPr>
        <w:t>เป็นนิติบุคคล</w:t>
      </w:r>
      <w:r w:rsidR="00DF7C95" w:rsidRPr="00E34840">
        <w:rPr>
          <w:cs/>
          <w:lang w:val="en-US"/>
        </w:rPr>
        <w:t>ที่จัดตั้งขึ้นใน</w:t>
      </w:r>
      <w:r w:rsidR="00DF7C95" w:rsidRPr="00E34840">
        <w:rPr>
          <w:cs/>
        </w:rPr>
        <w:t xml:space="preserve">ประเทศไทย และมีที่อยู่จดทะเบียนตั้งอยู่เลขที่ </w:t>
      </w:r>
      <w:r w:rsidR="00337DF9">
        <w:rPr>
          <w:lang w:val="en-US"/>
        </w:rPr>
        <w:t>26</w:t>
      </w:r>
      <w:r w:rsidR="00DF7C95" w:rsidRPr="00E34840">
        <w:t>/</w:t>
      </w:r>
      <w:r w:rsidR="00337DF9">
        <w:t>56</w:t>
      </w:r>
      <w:r w:rsidR="00DF7C95" w:rsidRPr="00E34840">
        <w:rPr>
          <w:cs/>
        </w:rPr>
        <w:t xml:space="preserve"> อาคารทีพีไอ ทาวเวอร์ ถนนจันทน์ตัดใหม่ แขวงทุ่งมหาเมฆ เขตสาทร กรุงเทพฯ</w:t>
      </w:r>
    </w:p>
    <w:p w14:paraId="2AC02DC3" w14:textId="77777777" w:rsidR="00DF7C95" w:rsidRPr="00A95226" w:rsidRDefault="00DF7C95" w:rsidP="00A95226">
      <w:pPr>
        <w:pStyle w:val="Bo-Blankline"/>
      </w:pPr>
    </w:p>
    <w:p w14:paraId="29A86D54" w14:textId="62591CBF" w:rsidR="00DF7C95" w:rsidRPr="00E34840" w:rsidRDefault="00DF7C95" w:rsidP="005E16DF">
      <w:pPr>
        <w:pStyle w:val="BodyText"/>
        <w:shd w:val="clear" w:color="auto" w:fill="FFFFFF"/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34840">
        <w:rPr>
          <w:rFonts w:ascii="Angsana New" w:hAnsi="Angsana New"/>
          <w:sz w:val="30"/>
          <w:szCs w:val="30"/>
          <w:cs/>
        </w:rPr>
        <w:t xml:space="preserve">บริษัทจดทะเบียนกับตลาดหลักทรัพย์แห่งประเทศไทยเมื่อวันที่ </w:t>
      </w:r>
      <w:r w:rsidR="00337DF9">
        <w:rPr>
          <w:rFonts w:ascii="Angsana New" w:hAnsi="Angsana New"/>
          <w:sz w:val="30"/>
          <w:szCs w:val="30"/>
          <w:lang w:val="en-US"/>
        </w:rPr>
        <w:t>5</w:t>
      </w:r>
      <w:r w:rsidRPr="00E34840">
        <w:rPr>
          <w:rFonts w:ascii="Angsana New" w:hAnsi="Angsana New"/>
          <w:sz w:val="30"/>
          <w:szCs w:val="30"/>
          <w:lang w:val="en-US"/>
        </w:rPr>
        <w:t xml:space="preserve"> </w:t>
      </w:r>
      <w:r w:rsidRPr="00E34840">
        <w:rPr>
          <w:rFonts w:ascii="Angsana New" w:hAnsi="Angsana New"/>
          <w:sz w:val="30"/>
          <w:szCs w:val="30"/>
          <w:cs/>
          <w:lang w:val="en-US"/>
        </w:rPr>
        <w:t>เมษายน</w:t>
      </w:r>
      <w:r w:rsidRPr="00E34840">
        <w:rPr>
          <w:rFonts w:ascii="Angsana New" w:hAnsi="Angsana New"/>
          <w:sz w:val="30"/>
          <w:szCs w:val="30"/>
          <w:cs/>
        </w:rPr>
        <w:t xml:space="preserve"> </w:t>
      </w:r>
      <w:r w:rsidR="00337DF9">
        <w:rPr>
          <w:rFonts w:ascii="Angsana New" w:hAnsi="Angsana New"/>
          <w:sz w:val="30"/>
          <w:szCs w:val="30"/>
        </w:rPr>
        <w:t>2560</w:t>
      </w:r>
    </w:p>
    <w:p w14:paraId="3D77010A" w14:textId="77777777" w:rsidR="00DF7C95" w:rsidRPr="00A95226" w:rsidRDefault="00DF7C95" w:rsidP="00A95226">
      <w:pPr>
        <w:pStyle w:val="Bo-Blankline"/>
      </w:pPr>
    </w:p>
    <w:p w14:paraId="696067BA" w14:textId="77777777" w:rsidR="004863D5" w:rsidRPr="005E16DF" w:rsidRDefault="004863D5" w:rsidP="004863D5">
      <w:pPr>
        <w:spacing w:line="240" w:lineRule="auto"/>
        <w:ind w:left="547" w:right="2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E34840">
        <w:rPr>
          <w:rFonts w:ascii="Angsana New" w:hAnsi="Angsana New"/>
          <w:sz w:val="30"/>
          <w:szCs w:val="30"/>
          <w:cs/>
        </w:rPr>
        <w:t>บริษัท</w:t>
      </w:r>
      <w:r w:rsidRPr="00C44DB7">
        <w:rPr>
          <w:rFonts w:ascii="Angsana New" w:hAnsi="Angsana New"/>
          <w:sz w:val="30"/>
          <w:szCs w:val="30"/>
          <w:cs/>
        </w:rPr>
        <w:t>ใหญ่ในระหว่าง</w:t>
      </w:r>
      <w:r w:rsidRPr="00C44DB7">
        <w:rPr>
          <w:rFonts w:ascii="Angsana New" w:hAnsi="Angsana New" w:hint="cs"/>
          <w:sz w:val="30"/>
          <w:szCs w:val="30"/>
          <w:cs/>
        </w:rPr>
        <w:t>ปี</w:t>
      </w:r>
      <w:r w:rsidRPr="00C44DB7">
        <w:rPr>
          <w:rFonts w:ascii="Angsana New" w:hAnsi="Angsana New"/>
          <w:sz w:val="30"/>
          <w:szCs w:val="30"/>
          <w:cs/>
        </w:rPr>
        <w:t xml:space="preserve">คือบริษัท ทีพีไอ โพลีน จำกัด </w:t>
      </w:r>
      <w:r w:rsidRPr="00C44DB7">
        <w:rPr>
          <w:rFonts w:ascii="Angsana New" w:hAnsi="Angsana New"/>
          <w:sz w:val="30"/>
          <w:szCs w:val="30"/>
        </w:rPr>
        <w:t>(</w:t>
      </w:r>
      <w:r w:rsidRPr="00C44DB7">
        <w:rPr>
          <w:rFonts w:ascii="Angsana New" w:hAnsi="Angsana New"/>
          <w:sz w:val="30"/>
          <w:szCs w:val="30"/>
          <w:cs/>
        </w:rPr>
        <w:t>มหาชน</w:t>
      </w:r>
      <w:r w:rsidRPr="00C44DB7">
        <w:rPr>
          <w:rFonts w:ascii="Angsana New" w:hAnsi="Angsana New"/>
          <w:sz w:val="30"/>
          <w:szCs w:val="30"/>
        </w:rPr>
        <w:t>) “</w:t>
      </w:r>
      <w:r w:rsidRPr="00C44DB7">
        <w:rPr>
          <w:rFonts w:ascii="Angsana New" w:hAnsi="Angsana New"/>
          <w:sz w:val="30"/>
          <w:szCs w:val="30"/>
          <w:cs/>
        </w:rPr>
        <w:t>บริษัทใหญ่</w:t>
      </w:r>
      <w:r w:rsidRPr="00C44DB7">
        <w:rPr>
          <w:rFonts w:ascii="Angsana New" w:hAnsi="Angsana New"/>
          <w:sz w:val="30"/>
          <w:szCs w:val="30"/>
        </w:rPr>
        <w:t xml:space="preserve">” </w:t>
      </w:r>
      <w:r w:rsidRPr="00C44DB7">
        <w:rPr>
          <w:rFonts w:ascii="Angsana New" w:hAnsi="Angsana New"/>
          <w:sz w:val="30"/>
          <w:szCs w:val="30"/>
          <w:cs/>
        </w:rPr>
        <w:t>ซึ่งเป็นนิติบุคคลที่จัดตั้งขึ้นในประเทศไทย</w:t>
      </w:r>
      <w:r w:rsidRPr="00C44DB7">
        <w:rPr>
          <w:rFonts w:ascii="Angsana New" w:hAnsi="Angsana New" w:hint="cs"/>
          <w:sz w:val="30"/>
          <w:szCs w:val="30"/>
          <w:cs/>
        </w:rPr>
        <w:t xml:space="preserve"> และเป็นผู้ถือหุ้นรายใหญ่ของบริษัท โดยมีอัตราส่วนการถือหุ้นร้อยละ </w:t>
      </w:r>
      <w:r>
        <w:rPr>
          <w:rFonts w:ascii="Angsana New" w:hAnsi="Angsana New"/>
          <w:sz w:val="30"/>
          <w:szCs w:val="30"/>
          <w:lang w:val="en-US"/>
        </w:rPr>
        <w:t>70.24</w:t>
      </w:r>
      <w:r w:rsidRPr="00C44DB7">
        <w:rPr>
          <w:rFonts w:ascii="Angsana New" w:hAnsi="Angsana New" w:hint="cs"/>
          <w:sz w:val="30"/>
          <w:szCs w:val="30"/>
          <w:cs/>
        </w:rPr>
        <w:t xml:space="preserve"> ของทุนที่ออกและชำระแล้วของบริษัท</w:t>
      </w:r>
    </w:p>
    <w:p w14:paraId="6B902A75" w14:textId="77777777" w:rsidR="00DF7C95" w:rsidRPr="005919CE" w:rsidRDefault="00DF7C95" w:rsidP="005919CE">
      <w:pPr>
        <w:pStyle w:val="Bo-Blankline"/>
      </w:pPr>
    </w:p>
    <w:p w14:paraId="14B9BBE0" w14:textId="24D9FF1B" w:rsidR="00CF10A1" w:rsidRPr="000904BA" w:rsidRDefault="00DF7C95" w:rsidP="00CF10A1">
      <w:pPr>
        <w:pStyle w:val="Bo-C1Content"/>
        <w:rPr>
          <w:rFonts w:asciiTheme="majorBidi" w:hAnsiTheme="majorBidi" w:cstheme="majorBidi"/>
          <w:lang w:val="en-US"/>
        </w:rPr>
      </w:pPr>
      <w:r w:rsidRPr="00E34840">
        <w:rPr>
          <w:cs/>
        </w:rPr>
        <w:t>บริษัทดำเนินธุรกิจหลักเกี่ยวกับ</w:t>
      </w:r>
      <w:r w:rsidRPr="00E34840">
        <w:t xml:space="preserve"> </w:t>
      </w:r>
      <w:r w:rsidRPr="00E34840">
        <w:rPr>
          <w:cs/>
        </w:rPr>
        <w:t>การผลิตและจำหน่ายกระแสไฟฟ้าและเชื้อเพลิงจากขยะ</w:t>
      </w:r>
      <w:r w:rsidRPr="00E34840">
        <w:t xml:space="preserve"> </w:t>
      </w:r>
      <w:r w:rsidRPr="00E34840">
        <w:rPr>
          <w:cs/>
        </w:rPr>
        <w:t>รวมทั้งเศษหรือขยะหรือของเสีย และประกอบกิจการสถานีบริการน้ำมันเชื้อเพลิง และก๊าซธรรมชาติ</w:t>
      </w:r>
      <w:r w:rsidRPr="00E34840">
        <w:t xml:space="preserve"> </w:t>
      </w:r>
      <w:r w:rsidRPr="00E34840">
        <w:rPr>
          <w:cs/>
        </w:rPr>
        <w:t xml:space="preserve">โดยมีสถานีบริการรวม </w:t>
      </w:r>
      <w:r w:rsidR="00337DF9">
        <w:rPr>
          <w:lang w:val="en-US"/>
        </w:rPr>
        <w:t>12</w:t>
      </w:r>
      <w:r w:rsidRPr="00E34840">
        <w:t xml:space="preserve"> </w:t>
      </w:r>
      <w:r w:rsidRPr="00E34840">
        <w:rPr>
          <w:cs/>
        </w:rPr>
        <w:t>แห่ง</w:t>
      </w:r>
      <w:r w:rsidR="0075317B">
        <w:t xml:space="preserve"> </w:t>
      </w:r>
      <w:r w:rsidR="00FC5B0D">
        <w:rPr>
          <w:rFonts w:hint="cs"/>
          <w:cs/>
        </w:rPr>
        <w:t>โดย</w:t>
      </w:r>
      <w:r w:rsidR="00CF10A1" w:rsidRPr="00744476">
        <w:rPr>
          <w:rFonts w:asciiTheme="majorBidi" w:hAnsiTheme="majorBidi" w:cstheme="majorBidi"/>
          <w:cs/>
        </w:rPr>
        <w:t xml:space="preserve">รายละเอียดของบริษัทย่อย ณ วันที่ </w:t>
      </w:r>
      <w:r w:rsidR="00337DF9">
        <w:rPr>
          <w:rFonts w:asciiTheme="majorBidi" w:hAnsiTheme="majorBidi" w:cstheme="majorBidi"/>
          <w:lang w:val="en-US"/>
        </w:rPr>
        <w:t>31</w:t>
      </w:r>
      <w:r w:rsidR="00CF10A1" w:rsidRPr="00744476">
        <w:rPr>
          <w:rFonts w:asciiTheme="majorBidi" w:hAnsiTheme="majorBidi" w:cstheme="majorBidi"/>
          <w:cs/>
        </w:rPr>
        <w:t xml:space="preserve"> ธันวาคม </w:t>
      </w:r>
      <w:r w:rsidR="006145CD" w:rsidRPr="006145CD">
        <w:rPr>
          <w:rFonts w:asciiTheme="majorBidi" w:hAnsiTheme="majorBidi" w:cstheme="majorBidi"/>
          <w:lang w:val="en-US"/>
        </w:rPr>
        <w:t>256</w:t>
      </w:r>
      <w:r w:rsidR="00064A6F">
        <w:rPr>
          <w:rFonts w:asciiTheme="majorBidi" w:hAnsiTheme="majorBidi" w:cstheme="majorBidi"/>
          <w:lang w:val="en-US"/>
        </w:rPr>
        <w:t>6</w:t>
      </w:r>
      <w:r w:rsidR="00CF10A1" w:rsidRPr="00744476">
        <w:rPr>
          <w:rFonts w:asciiTheme="majorBidi" w:hAnsiTheme="majorBidi" w:cstheme="majorBidi"/>
          <w:cs/>
        </w:rPr>
        <w:t xml:space="preserve"> และ </w:t>
      </w:r>
      <w:r w:rsidR="006145CD" w:rsidRPr="006145CD">
        <w:rPr>
          <w:rFonts w:asciiTheme="majorBidi" w:hAnsiTheme="majorBidi" w:cstheme="majorBidi"/>
          <w:lang w:val="en-US"/>
        </w:rPr>
        <w:t>256</w:t>
      </w:r>
      <w:r w:rsidR="00064A6F">
        <w:rPr>
          <w:rFonts w:asciiTheme="majorBidi" w:hAnsiTheme="majorBidi" w:cstheme="majorBidi"/>
          <w:lang w:val="en-US"/>
        </w:rPr>
        <w:t>5</w:t>
      </w:r>
      <w:r w:rsidR="000904BA">
        <w:rPr>
          <w:rFonts w:asciiTheme="majorBidi" w:hAnsiTheme="majorBidi" w:cstheme="majorBidi" w:hint="cs"/>
          <w:cs/>
        </w:rPr>
        <w:t xml:space="preserve"> ได้เปิดเผยไว้ใน</w:t>
      </w:r>
      <w:r w:rsidR="000904BA" w:rsidRPr="00FC5B0D">
        <w:rPr>
          <w:rFonts w:asciiTheme="majorBidi" w:hAnsiTheme="majorBidi" w:cstheme="majorBidi" w:hint="cs"/>
          <w:cs/>
        </w:rPr>
        <w:t xml:space="preserve">หมายเหตุข้อ </w:t>
      </w:r>
      <w:r w:rsidR="00337DF9" w:rsidRPr="00FC5B0D">
        <w:rPr>
          <w:rFonts w:asciiTheme="majorBidi" w:hAnsiTheme="majorBidi" w:cstheme="majorBidi"/>
          <w:lang w:val="en-US"/>
        </w:rPr>
        <w:t>9</w:t>
      </w:r>
    </w:p>
    <w:p w14:paraId="34692D1C" w14:textId="77777777" w:rsidR="00CF10A1" w:rsidRPr="00AA4755" w:rsidRDefault="00CF10A1" w:rsidP="005919CE">
      <w:pPr>
        <w:pStyle w:val="Bo-Blankline"/>
        <w:rPr>
          <w:cs/>
          <w:lang w:val="en-US"/>
        </w:rPr>
      </w:pPr>
    </w:p>
    <w:p w14:paraId="41F44F82" w14:textId="77777777" w:rsidR="007B2482" w:rsidRPr="00E76832" w:rsidRDefault="007B2482" w:rsidP="00813030">
      <w:pPr>
        <w:pStyle w:val="Caption"/>
        <w:tabs>
          <w:tab w:val="clear" w:pos="540"/>
        </w:tabs>
      </w:pPr>
      <w:r w:rsidRPr="00E76832">
        <w:rPr>
          <w:cs/>
        </w:rPr>
        <w:t>เกณฑ์</w:t>
      </w:r>
      <w:r w:rsidRPr="00E76832">
        <w:rPr>
          <w:rFonts w:hint="cs"/>
          <w:cs/>
        </w:rPr>
        <w:t>การจัดทำงบการเงิน</w:t>
      </w:r>
    </w:p>
    <w:p w14:paraId="549AFAE1" w14:textId="77777777" w:rsidR="007B2482" w:rsidRPr="00D1506D" w:rsidRDefault="007B2482" w:rsidP="005919CE">
      <w:pPr>
        <w:pStyle w:val="Bo-Blankline"/>
      </w:pPr>
    </w:p>
    <w:p w14:paraId="36C9D460" w14:textId="1F7A615A" w:rsidR="00782FB0" w:rsidRDefault="00AC0BB3" w:rsidP="00782FB0">
      <w:pPr>
        <w:pStyle w:val="Bo-Blankline"/>
        <w:jc w:val="thaiDistribute"/>
        <w:rPr>
          <w:sz w:val="30"/>
          <w:szCs w:val="30"/>
          <w:lang w:eastAsia="en-US"/>
        </w:rPr>
      </w:pPr>
      <w:r w:rsidRPr="00AC0BB3">
        <w:rPr>
          <w:sz w:val="30"/>
          <w:szCs w:val="30"/>
          <w:cs/>
          <w:lang w:eastAsia="en-US"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>
        <w:rPr>
          <w:sz w:val="30"/>
          <w:szCs w:val="30"/>
          <w:lang w:eastAsia="en-US"/>
        </w:rPr>
        <w:br/>
      </w:r>
      <w:r w:rsidRPr="00250A82">
        <w:rPr>
          <w:spacing w:val="10"/>
          <w:sz w:val="30"/>
          <w:szCs w:val="30"/>
          <w:cs/>
          <w:lang w:eastAsia="en-US"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AC0BB3">
        <w:rPr>
          <w:sz w:val="30"/>
          <w:szCs w:val="30"/>
          <w:cs/>
          <w:lang w:eastAsia="en-US"/>
        </w:rPr>
        <w:t xml:space="preserve"> 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แต่ละข้อได้ถือปฏิบัติโดยสม่ำเสมอสำหรับงบการเงินทุกรอบระยะเวลาที่รายงาน</w:t>
      </w:r>
    </w:p>
    <w:p w14:paraId="447C5F81" w14:textId="4FB6FB3C" w:rsidR="00AC0BB3" w:rsidRDefault="00AC0BB3" w:rsidP="00782FB0">
      <w:pPr>
        <w:pStyle w:val="Bo-Blankline"/>
        <w:jc w:val="thaiDistribute"/>
      </w:pPr>
    </w:p>
    <w:p w14:paraId="39D10ECE" w14:textId="0F3FAEE3" w:rsidR="001C63CF" w:rsidRPr="001C63CF" w:rsidRDefault="001C63CF" w:rsidP="00782FB0">
      <w:pPr>
        <w:pStyle w:val="Bo-Blankline"/>
        <w:jc w:val="thaiDistribute"/>
        <w:rPr>
          <w:sz w:val="30"/>
          <w:szCs w:val="30"/>
          <w:cs/>
          <w:lang w:eastAsia="en-US"/>
        </w:rPr>
      </w:pPr>
      <w:r w:rsidRPr="001C63CF">
        <w:rPr>
          <w:rFonts w:hint="cs"/>
          <w:sz w:val="30"/>
          <w:szCs w:val="30"/>
          <w:cs/>
          <w:lang w:eastAsia="en-US"/>
        </w:rPr>
        <w:t>ในการจัดทำ</w:t>
      </w:r>
      <w:r>
        <w:rPr>
          <w:rFonts w:hint="cs"/>
          <w:sz w:val="30"/>
          <w:szCs w:val="30"/>
          <w:cs/>
          <w:lang w:eastAsia="en-US"/>
        </w:rPr>
        <w:t>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</w:t>
      </w:r>
      <w:r w:rsidR="00657346">
        <w:rPr>
          <w:rFonts w:hint="cs"/>
          <w:sz w:val="30"/>
          <w:szCs w:val="30"/>
          <w:cs/>
          <w:lang w:eastAsia="en-US"/>
        </w:rPr>
        <w:t>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74000D46" w14:textId="77777777" w:rsidR="00FE1298" w:rsidRDefault="00FE1298" w:rsidP="00FE1298">
      <w:pPr>
        <w:spacing w:line="240" w:lineRule="auto"/>
        <w:ind w:left="990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44BC50D0" w14:textId="596865D4" w:rsidR="000162F3" w:rsidRPr="0034019B" w:rsidRDefault="000162F3" w:rsidP="00A4653C">
      <w:pPr>
        <w:pStyle w:val="Caption"/>
        <w:ind w:left="567" w:hanging="567"/>
      </w:pPr>
      <w:r w:rsidRPr="0034019B">
        <w:rPr>
          <w:cs/>
        </w:rPr>
        <w:lastRenderedPageBreak/>
        <w:t>นโยบายการบัญชีที่สำคัญ</w:t>
      </w:r>
    </w:p>
    <w:p w14:paraId="07750F1C" w14:textId="77777777" w:rsidR="000162F3" w:rsidRPr="0013231F" w:rsidRDefault="000162F3" w:rsidP="005919CE">
      <w:pPr>
        <w:pStyle w:val="Bo-Blankline"/>
        <w:rPr>
          <w:lang w:val="en-US"/>
        </w:rPr>
      </w:pPr>
    </w:p>
    <w:p w14:paraId="5709CD94" w14:textId="77777777" w:rsidR="003347DE" w:rsidRPr="00744476" w:rsidRDefault="003347DE" w:rsidP="00BE05D9">
      <w:pPr>
        <w:pStyle w:val="Bo-H2Main"/>
        <w:numPr>
          <w:ilvl w:val="0"/>
          <w:numId w:val="4"/>
        </w:numPr>
        <w:spacing w:line="240" w:lineRule="auto"/>
        <w:ind w:right="-25" w:hanging="567"/>
        <w:contextualSpacing w:val="0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เกณฑ์ในการจัดทำงบการเงินรวม</w:t>
      </w:r>
    </w:p>
    <w:p w14:paraId="2E208DCB" w14:textId="77777777" w:rsidR="003347DE" w:rsidRPr="00A771F7" w:rsidRDefault="003347DE" w:rsidP="00A771F7">
      <w:pPr>
        <w:pStyle w:val="Bo-Blankline"/>
        <w:rPr>
          <w:cs/>
        </w:rPr>
      </w:pPr>
    </w:p>
    <w:p w14:paraId="31EC7538" w14:textId="5BDB3B5A" w:rsidR="003347DE" w:rsidRPr="00744476" w:rsidRDefault="003347DE" w:rsidP="003347DE">
      <w:pPr>
        <w:pStyle w:val="Bo-C1Content"/>
        <w:rPr>
          <w:rFonts w:asciiTheme="majorBidi" w:hAnsiTheme="majorBidi" w:cstheme="majorBidi"/>
          <w:cs/>
        </w:rPr>
      </w:pPr>
      <w:r w:rsidRPr="00744476">
        <w:rPr>
          <w:rFonts w:asciiTheme="majorBidi" w:hAnsiTheme="majorBidi" w:cstheme="majorBidi"/>
          <w:cs/>
        </w:rPr>
        <w:t xml:space="preserve">งบการเงินรวมประกอบด้วยงบการเงินของบริษัท </w:t>
      </w:r>
      <w:r w:rsidR="006B424C">
        <w:rPr>
          <w:rFonts w:asciiTheme="majorBidi" w:hAnsiTheme="majorBidi" w:cstheme="majorBidi" w:hint="cs"/>
          <w:cs/>
          <w:lang w:val="en-US"/>
        </w:rPr>
        <w:t>และ</w:t>
      </w:r>
      <w:r w:rsidRPr="00744476">
        <w:rPr>
          <w:rFonts w:asciiTheme="majorBidi" w:hAnsiTheme="majorBidi" w:cstheme="majorBidi"/>
          <w:cs/>
        </w:rPr>
        <w:t xml:space="preserve">บริษัทย่อย </w:t>
      </w:r>
      <w:r w:rsidRPr="00744476">
        <w:rPr>
          <w:rFonts w:asciiTheme="majorBidi" w:hAnsiTheme="majorBidi" w:cstheme="majorBidi"/>
        </w:rPr>
        <w:t>(</w:t>
      </w:r>
      <w:r w:rsidRPr="00744476">
        <w:rPr>
          <w:rFonts w:asciiTheme="majorBidi" w:hAnsiTheme="majorBidi" w:cstheme="majorBidi"/>
          <w:cs/>
        </w:rPr>
        <w:t xml:space="preserve">รวมกันเรียกว่า </w:t>
      </w:r>
      <w:r w:rsidRPr="00744476">
        <w:rPr>
          <w:rFonts w:asciiTheme="majorBidi" w:hAnsiTheme="majorBidi" w:cstheme="majorBidi"/>
        </w:rPr>
        <w:t>“</w:t>
      </w:r>
      <w:r w:rsidRPr="00744476">
        <w:rPr>
          <w:rFonts w:asciiTheme="majorBidi" w:hAnsiTheme="majorBidi" w:cstheme="majorBidi"/>
          <w:cs/>
        </w:rPr>
        <w:t>กลุ่มบริษัท</w:t>
      </w:r>
      <w:r w:rsidR="006B424C">
        <w:rPr>
          <w:rFonts w:asciiTheme="majorBidi" w:hAnsiTheme="majorBidi" w:cstheme="majorBidi"/>
        </w:rPr>
        <w:t>”)</w:t>
      </w:r>
      <w:r w:rsidR="00250A82">
        <w:rPr>
          <w:rFonts w:asciiTheme="majorBidi" w:hAnsiTheme="majorBidi" w:cstheme="majorBidi"/>
        </w:rPr>
        <w:t xml:space="preserve"> </w:t>
      </w:r>
      <w:r w:rsidR="00250A82" w:rsidRPr="00250A82">
        <w:rPr>
          <w:rFonts w:asciiTheme="majorBidi" w:hAnsiTheme="majorBidi" w:cstheme="majorBidi" w:hint="cs"/>
          <w:cs/>
        </w:rPr>
        <w:t>และส่วนได้เสียของกลุ่มบริษัทใ</w:t>
      </w:r>
      <w:r w:rsidR="008E6DFB">
        <w:rPr>
          <w:rFonts w:asciiTheme="majorBidi" w:hAnsiTheme="majorBidi" w:cstheme="majorBidi" w:hint="cs"/>
          <w:cs/>
        </w:rPr>
        <w:t>นการร่วมค้า</w:t>
      </w:r>
    </w:p>
    <w:p w14:paraId="760811E6" w14:textId="77777777" w:rsidR="001A0157" w:rsidRPr="001A0157" w:rsidRDefault="001A0157" w:rsidP="003347DE">
      <w:pPr>
        <w:pStyle w:val="Bo-C1Content"/>
        <w:rPr>
          <w:rFonts w:asciiTheme="majorBidi" w:hAnsiTheme="majorBidi" w:cstheme="majorBidi"/>
          <w:sz w:val="20"/>
          <w:szCs w:val="20"/>
        </w:rPr>
      </w:pPr>
    </w:p>
    <w:p w14:paraId="5A69C79F" w14:textId="77777777" w:rsidR="00C12DF3" w:rsidRPr="00D2663F" w:rsidRDefault="00C12DF3" w:rsidP="00C12DF3">
      <w:pPr>
        <w:autoSpaceDE w:val="0"/>
        <w:autoSpaceDN w:val="0"/>
        <w:adjustRightInd w:val="0"/>
        <w:ind w:left="540"/>
        <w:jc w:val="thaiDistribute"/>
        <w:rPr>
          <w:rFonts w:asciiTheme="majorBidi" w:eastAsia="Calibri" w:hAnsiTheme="majorBidi" w:cstheme="majorBidi"/>
          <w:b/>
          <w:bCs/>
          <w:color w:val="000000" w:themeColor="text1"/>
          <w:sz w:val="30"/>
          <w:szCs w:val="30"/>
          <w:lang w:eastAsia="en-GB"/>
        </w:rPr>
      </w:pPr>
      <w:r w:rsidRPr="001142C3">
        <w:rPr>
          <w:rFonts w:asciiTheme="majorBidi" w:hAnsiTheme="majorBidi" w:cstheme="majorBidi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1142C3">
        <w:rPr>
          <w:rFonts w:asciiTheme="majorBidi" w:hAnsiTheme="majorBidi" w:cstheme="majorBidi"/>
          <w:sz w:val="30"/>
          <w:szCs w:val="30"/>
        </w:rPr>
        <w:t xml:space="preserve"> </w:t>
      </w:r>
      <w:r w:rsidRPr="001142C3">
        <w:rPr>
          <w:rFonts w:asciiTheme="majorBidi" w:hAnsiTheme="majorBidi" w:cstheme="majorBidi"/>
          <w:sz w:val="30"/>
          <w:szCs w:val="30"/>
          <w:cs/>
        </w:rPr>
        <w:t xml:space="preserve"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</w:t>
      </w:r>
    </w:p>
    <w:p w14:paraId="647EE3CF" w14:textId="141FA9FB" w:rsidR="00581816" w:rsidRDefault="00581816" w:rsidP="003347DE">
      <w:pPr>
        <w:pStyle w:val="Bo-Blankline"/>
        <w:jc w:val="thaiDistribute"/>
        <w:rPr>
          <w:rFonts w:asciiTheme="majorBidi" w:hAnsiTheme="majorBidi" w:cstheme="majorBidi"/>
        </w:rPr>
      </w:pPr>
    </w:p>
    <w:p w14:paraId="1939A033" w14:textId="4D50D30D" w:rsidR="00A253CC" w:rsidRDefault="00A253CC" w:rsidP="003347DE">
      <w:pPr>
        <w:pStyle w:val="Bo-Blankline"/>
        <w:jc w:val="thaiDistribute"/>
        <w:rPr>
          <w:rFonts w:asciiTheme="majorBidi" w:hAnsiTheme="majorBidi" w:cstheme="majorBidi"/>
          <w:sz w:val="30"/>
          <w:szCs w:val="30"/>
        </w:rPr>
      </w:pPr>
      <w:r w:rsidRPr="001142C3">
        <w:rPr>
          <w:rFonts w:asciiTheme="majorBidi" w:hAnsiTheme="majorBidi" w:cstheme="majorBidi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</w:t>
      </w:r>
      <w:r w:rsidRPr="001142C3">
        <w:rPr>
          <w:rFonts w:asciiTheme="majorBidi" w:hAnsiTheme="majorBidi" w:cstheme="majorBidi" w:hint="cs"/>
          <w:sz w:val="30"/>
          <w:szCs w:val="30"/>
          <w:cs/>
        </w:rPr>
        <w:t>กำไรหรือขาดทุนที่เกิดขึ้นจากการสูญเสียการควบคุมในบริษัทย่อย</w:t>
      </w:r>
      <w:r w:rsidRPr="001142C3">
        <w:rPr>
          <w:rFonts w:asciiTheme="majorBidi" w:hAnsiTheme="majorBidi" w:cstheme="majorBidi"/>
          <w:sz w:val="30"/>
          <w:szCs w:val="30"/>
          <w:cs/>
        </w:rPr>
        <w:t>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</w:t>
      </w:r>
      <w:r w:rsidRPr="001142C3">
        <w:rPr>
          <w:rFonts w:asciiTheme="majorBidi" w:hAnsiTheme="majorBidi" w:cstheme="majorBidi" w:hint="cs"/>
          <w:sz w:val="30"/>
          <w:szCs w:val="30"/>
          <w:cs/>
        </w:rPr>
        <w:t>ม</w:t>
      </w:r>
    </w:p>
    <w:p w14:paraId="30BD67B9" w14:textId="6D41016A" w:rsidR="00A253CC" w:rsidRPr="00A253CC" w:rsidRDefault="00A253CC" w:rsidP="00A253CC">
      <w:pPr>
        <w:pStyle w:val="Bo-Blankline"/>
      </w:pPr>
    </w:p>
    <w:p w14:paraId="473C8AE8" w14:textId="52357D8B" w:rsidR="00A253CC" w:rsidRPr="008E6DFB" w:rsidRDefault="008E6DFB" w:rsidP="008E6DFB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8E6DFB">
        <w:rPr>
          <w:rFonts w:asciiTheme="majorBidi" w:hAnsiTheme="majorBidi" w:cstheme="majorBidi"/>
          <w:sz w:val="30"/>
          <w:szCs w:val="30"/>
          <w:cs/>
          <w:lang w:eastAsia="x-none"/>
        </w:rPr>
        <w:t>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691E311C" w14:textId="77777777" w:rsidR="008E6DFB" w:rsidRPr="001142C3" w:rsidRDefault="008E6DFB" w:rsidP="008E6DFB">
      <w:pPr>
        <w:pStyle w:val="Bo-Blankline"/>
      </w:pPr>
    </w:p>
    <w:p w14:paraId="78A9AFDC" w14:textId="5899D511" w:rsidR="00A253CC" w:rsidRPr="00D862FF" w:rsidRDefault="00A253CC" w:rsidP="00A253C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1142C3">
        <w:rPr>
          <w:rFonts w:asciiTheme="majorBidi" w:hAnsiTheme="majorBidi" w:cstheme="majorBidi"/>
          <w:sz w:val="30"/>
          <w:szCs w:val="30"/>
          <w:cs/>
        </w:rPr>
        <w:t>กลุ่มบริษัทรับรู้</w:t>
      </w:r>
      <w:r w:rsidR="00D862FF">
        <w:rPr>
          <w:rFonts w:asciiTheme="majorBidi" w:hAnsiTheme="majorBidi" w:cstheme="majorBidi" w:hint="cs"/>
          <w:sz w:val="30"/>
          <w:szCs w:val="30"/>
          <w:cs/>
        </w:rPr>
        <w:t>เงินลงทุนใน</w:t>
      </w:r>
      <w:r w:rsidR="00A47912">
        <w:rPr>
          <w:rFonts w:asciiTheme="majorBidi" w:hAnsiTheme="majorBidi" w:cstheme="majorBidi" w:hint="cs"/>
          <w:sz w:val="30"/>
          <w:szCs w:val="30"/>
          <w:cs/>
        </w:rPr>
        <w:t>การร่วมค้า</w:t>
      </w:r>
      <w:r w:rsidRPr="001142C3">
        <w:rPr>
          <w:rFonts w:asciiTheme="majorBidi" w:hAnsiTheme="majorBidi" w:cstheme="majorBidi"/>
          <w:sz w:val="30"/>
          <w:szCs w:val="30"/>
          <w:cs/>
        </w:rPr>
        <w:t>ในงบการเงินรว</w:t>
      </w:r>
      <w:r w:rsidRPr="001142C3">
        <w:rPr>
          <w:rFonts w:asciiTheme="majorBidi" w:hAnsiTheme="majorBidi" w:cstheme="majorBidi" w:hint="cs"/>
          <w:sz w:val="30"/>
          <w:szCs w:val="30"/>
          <w:cs/>
        </w:rPr>
        <w:t>ม</w:t>
      </w:r>
      <w:r w:rsidRPr="001142C3">
        <w:rPr>
          <w:rFonts w:asciiTheme="majorBidi" w:hAnsiTheme="majorBidi" w:cstheme="majorBidi"/>
          <w:sz w:val="30"/>
          <w:szCs w:val="30"/>
          <w:cs/>
        </w:rPr>
        <w:t>ด้วยวิธีส่วนได้เสีย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</w:t>
      </w:r>
      <w:r w:rsidR="00B334EF" w:rsidRPr="00B334EF">
        <w:rPr>
          <w:rFonts w:asciiTheme="majorBidi" w:hAnsiTheme="majorBidi"/>
          <w:sz w:val="30"/>
          <w:szCs w:val="30"/>
          <w:cs/>
        </w:rPr>
        <w:t>การควบคุมร่วม</w:t>
      </w:r>
      <w:r w:rsidRPr="001142C3">
        <w:rPr>
          <w:rFonts w:asciiTheme="majorBidi" w:hAnsiTheme="majorBidi" w:cstheme="majorBidi"/>
          <w:sz w:val="30"/>
          <w:szCs w:val="30"/>
          <w:cs/>
        </w:rPr>
        <w:t>สิ้นสุดลง</w:t>
      </w:r>
    </w:p>
    <w:p w14:paraId="205437D7" w14:textId="59EEFAE3" w:rsidR="00F078E4" w:rsidRPr="00F078E4" w:rsidRDefault="00F078E4" w:rsidP="00F078E4">
      <w:pPr>
        <w:pStyle w:val="Bo-Blankline"/>
      </w:pPr>
    </w:p>
    <w:p w14:paraId="401BB0C1" w14:textId="388CF409" w:rsidR="00F078E4" w:rsidRPr="001142C3" w:rsidRDefault="00F72AC6" w:rsidP="00A253C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72AC6">
        <w:rPr>
          <w:rFonts w:asciiTheme="majorBidi" w:hAnsiTheme="majorBidi"/>
          <w:spacing w:val="4"/>
          <w:sz w:val="30"/>
          <w:szCs w:val="30"/>
          <w:cs/>
        </w:rPr>
        <w:t>หากเงินลงทุนในบริษัทร่วมได้เปลี่ยนเป็นเงินลงทุนในการร่วมค้าหรือในทางกลับกัน กลุ่มบริษัทจะใช้วิธีส่วนได้เสียต่อไปโดยไม่มีการวัดมูลค่าเงินลงทุนที่คงเหลืออยู่ใหม่ ในกรณีอื่นที่กลุ่มบริษัทสูญเสียการมีอิทธิพลอย่างมีนัยสำคัญในบริษัทร่วม</w:t>
      </w:r>
      <w:r w:rsidRPr="00F72AC6">
        <w:rPr>
          <w:rFonts w:asciiTheme="majorBidi" w:hAnsiTheme="majorBidi"/>
          <w:spacing w:val="4"/>
          <w:sz w:val="30"/>
          <w:szCs w:val="30"/>
        </w:rPr>
        <w:t xml:space="preserve"> </w:t>
      </w:r>
      <w:r w:rsidRPr="00F72AC6">
        <w:rPr>
          <w:rFonts w:asciiTheme="majorBidi" w:hAnsiTheme="majorBidi"/>
          <w:spacing w:val="4"/>
          <w:sz w:val="30"/>
          <w:szCs w:val="30"/>
          <w:cs/>
        </w:rPr>
        <w:t>หรือการควบคุมร่วมในการร่วมค้า</w:t>
      </w:r>
      <w:r w:rsidRPr="00F72AC6">
        <w:rPr>
          <w:rFonts w:asciiTheme="majorBidi" w:hAnsiTheme="majorBidi"/>
          <w:spacing w:val="4"/>
          <w:sz w:val="30"/>
          <w:szCs w:val="30"/>
        </w:rPr>
        <w:t xml:space="preserve"> </w:t>
      </w:r>
      <w:r w:rsidRPr="00F72AC6">
        <w:rPr>
          <w:rFonts w:asciiTheme="majorBidi" w:hAnsiTheme="majorBidi"/>
          <w:spacing w:val="4"/>
          <w:sz w:val="30"/>
          <w:szCs w:val="30"/>
          <w:cs/>
        </w:rPr>
        <w:t>กลุ่มบริษัทจะตัดจำหน่ายส่วนได้เสียทั้งหมดของ</w:t>
      </w:r>
      <w:r w:rsidRPr="00F72AC6">
        <w:rPr>
          <w:rFonts w:asciiTheme="majorBidi" w:hAnsiTheme="majorBidi"/>
          <w:sz w:val="30"/>
          <w:szCs w:val="30"/>
          <w:cs/>
        </w:rPr>
        <w:t>เงินลงทุนนั้นและรับรู้ผลกำไรหรือขาดทุนจากการตัดจำหน่ายในกำไรหรือขาดทุน ส่วนได้เสียคงเหลืออยู่ของ</w:t>
      </w:r>
      <w:r>
        <w:rPr>
          <w:rFonts w:asciiTheme="majorBidi" w:hAnsiTheme="majorBidi"/>
          <w:sz w:val="30"/>
          <w:szCs w:val="30"/>
        </w:rPr>
        <w:br/>
      </w:r>
      <w:r w:rsidRPr="00F72AC6">
        <w:rPr>
          <w:rFonts w:asciiTheme="majorBidi" w:hAnsiTheme="majorBidi"/>
          <w:sz w:val="30"/>
          <w:szCs w:val="30"/>
          <w:cs/>
        </w:rPr>
        <w:t>เงินลงทุนนั้นจะถูกรับรู้ด้วยมูลค่ายุติธรรม ณ วันที่สูญเสียการมีอิทธิพลอย่างมีนัยสำคัญ</w:t>
      </w:r>
      <w:r>
        <w:rPr>
          <w:rFonts w:asciiTheme="majorBidi" w:hAnsiTheme="majorBidi"/>
          <w:sz w:val="30"/>
          <w:szCs w:val="30"/>
        </w:rPr>
        <w:t xml:space="preserve"> </w:t>
      </w:r>
      <w:r w:rsidRPr="00F72AC6">
        <w:rPr>
          <w:rFonts w:asciiTheme="majorBidi" w:hAnsiTheme="majorBidi"/>
          <w:sz w:val="30"/>
          <w:szCs w:val="30"/>
          <w:cs/>
        </w:rPr>
        <w:t>หรือการควบคุมร่วม</w:t>
      </w:r>
      <w:r>
        <w:rPr>
          <w:rFonts w:asciiTheme="majorBidi" w:hAnsiTheme="majorBidi"/>
          <w:sz w:val="30"/>
          <w:szCs w:val="30"/>
        </w:rPr>
        <w:t xml:space="preserve"> </w:t>
      </w:r>
      <w:r w:rsidRPr="00F72AC6">
        <w:rPr>
          <w:rFonts w:asciiTheme="majorBidi" w:hAnsiTheme="majorBidi"/>
          <w:sz w:val="30"/>
          <w:szCs w:val="30"/>
          <w:cs/>
        </w:rPr>
        <w:t>และถือเป็นมูลค่ายุติธรรมที่รับรู้เมื่อเริ่มแรกของสินทรัพย์ทางการเงิน</w:t>
      </w:r>
    </w:p>
    <w:p w14:paraId="20CC7300" w14:textId="684331AD" w:rsidR="00E94396" w:rsidRDefault="00E94396">
      <w:pPr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5E648603" w14:textId="2EF38DE4" w:rsidR="00A253CC" w:rsidRPr="001142C3" w:rsidRDefault="00A253CC" w:rsidP="00D862FF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</w:pPr>
      <w:r w:rsidRPr="001142C3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lastRenderedPageBreak/>
        <w:t>ยอดคงเหลือและรายการบัญชีระหว่างกิจการในกลุ่ม</w:t>
      </w:r>
      <w:r w:rsidRPr="001142C3"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 xml:space="preserve"> </w:t>
      </w:r>
      <w:r w:rsidRPr="001142C3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รวมถึงรายได้</w:t>
      </w:r>
      <w:r w:rsidRPr="001142C3"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 xml:space="preserve"> </w:t>
      </w:r>
      <w:r w:rsidRPr="001142C3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1142C3"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 xml:space="preserve"> </w:t>
      </w:r>
      <w:r w:rsidRPr="001142C3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ถูกตัดรายการในการจัดทำงบการเงินรวม</w:t>
      </w:r>
      <w:r w:rsidRPr="001142C3"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 xml:space="preserve"> </w:t>
      </w:r>
      <w:r w:rsidRPr="001142C3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กำไรที่ยังไม่เกิดขึ้นจริงซึ่งเป็นผลมาจากรายการกับ</w:t>
      </w:r>
      <w:r w:rsidR="00DE1562" w:rsidRPr="00DE1562">
        <w:rPr>
          <w:rFonts w:asciiTheme="majorBidi" w:eastAsia="Calibri" w:hAnsiTheme="majorBidi"/>
          <w:color w:val="000000"/>
          <w:sz w:val="30"/>
          <w:szCs w:val="30"/>
          <w:cs/>
          <w:lang w:eastAsia="en-GB"/>
        </w:rPr>
        <w:t>การร่วมค้า</w:t>
      </w:r>
      <w:r w:rsidRPr="001142C3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  <w:r w:rsidRPr="001142C3"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 xml:space="preserve"> </w:t>
      </w:r>
    </w:p>
    <w:p w14:paraId="71E03E35" w14:textId="4313543B" w:rsidR="00A253CC" w:rsidRPr="00A253CC" w:rsidRDefault="00A253CC" w:rsidP="00A253CC">
      <w:pPr>
        <w:pStyle w:val="Bo-Blankline"/>
      </w:pPr>
    </w:p>
    <w:p w14:paraId="453612B0" w14:textId="77777777" w:rsidR="00A253CC" w:rsidRPr="00375979" w:rsidRDefault="00A253CC" w:rsidP="00A253CC">
      <w:pPr>
        <w:pStyle w:val="Bo-C1Content"/>
        <w:rPr>
          <w:rFonts w:asciiTheme="majorBidi" w:hAnsiTheme="majorBidi" w:cstheme="majorBidi"/>
          <w:i/>
          <w:iCs/>
          <w:lang w:val="en-US"/>
        </w:rPr>
      </w:pPr>
      <w:r w:rsidRPr="001142C3">
        <w:rPr>
          <w:rFonts w:asciiTheme="majorBidi" w:hAnsiTheme="majorBidi" w:cstheme="majorBidi"/>
          <w:i/>
          <w:iCs/>
          <w:cs/>
        </w:rPr>
        <w:t>การรวมธุรกิจ</w:t>
      </w:r>
    </w:p>
    <w:p w14:paraId="4677C905" w14:textId="77777777" w:rsidR="00A253CC" w:rsidRPr="001142C3" w:rsidRDefault="00A253CC" w:rsidP="00A253CC">
      <w:pPr>
        <w:pStyle w:val="Bo-Blankline"/>
      </w:pPr>
    </w:p>
    <w:p w14:paraId="7C67B1E9" w14:textId="460899CA" w:rsidR="00A253CC" w:rsidRDefault="00A253CC" w:rsidP="00A253CC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142C3">
        <w:rPr>
          <w:rFonts w:ascii="Angsana New" w:hAnsi="Angsana New"/>
          <w:sz w:val="30"/>
          <w:szCs w:val="30"/>
          <w:cs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5300B51F" w14:textId="77777777" w:rsidR="00A253CC" w:rsidRPr="001142C3" w:rsidRDefault="00A253CC" w:rsidP="00A253CC">
      <w:pPr>
        <w:pStyle w:val="Bo-Blankline"/>
      </w:pPr>
    </w:p>
    <w:p w14:paraId="31212378" w14:textId="77777777" w:rsidR="00A253CC" w:rsidRPr="001142C3" w:rsidRDefault="00A253CC" w:rsidP="00A253CC">
      <w:pPr>
        <w:pStyle w:val="Bo-C1Content"/>
        <w:rPr>
          <w:rFonts w:asciiTheme="majorBidi" w:hAnsiTheme="majorBidi" w:cstheme="majorBidi"/>
        </w:rPr>
      </w:pPr>
      <w:r w:rsidRPr="001142C3">
        <w:rPr>
          <w:rFonts w:asciiTheme="majorBidi" w:hAnsiTheme="majorBidi" w:cstheme="majorBidi"/>
          <w:cs/>
        </w:rPr>
        <w:t>กลุ่มบริษัทเลือกใช้วิธีการทดสอบการกระจุกตัว (</w:t>
      </w:r>
      <w:r w:rsidRPr="001142C3">
        <w:rPr>
          <w:rFonts w:asciiTheme="majorBidi" w:hAnsiTheme="majorBidi" w:cstheme="majorBidi"/>
        </w:rPr>
        <w:t xml:space="preserve">concentration test) </w:t>
      </w:r>
      <w:r w:rsidRPr="001142C3">
        <w:rPr>
          <w:rFonts w:asciiTheme="majorBidi" w:hAnsiTheme="majorBidi" w:cstheme="majorBidi"/>
          <w:cs/>
        </w:rPr>
        <w:t>ซึ่งเป็นการประเมินอย่างง่ายโดยจะถือว่ากลุ่มของกิจกรรมและสินทรัพย์ที่ได้มาเป็นการซื้อสินทรัพย์แทนที่จะเป็นการซื้อธุรกิจ หากมูลค่ายุติธรรมเกือบทั้งหมดของสินทรัพย์ที่ได้รับมานั้นกระจุกตัวที่สินทรัพย์ใดสินทรัพย์หนึ่งหรือกระจุกตัวที่กลุ่มของสินทรัพย์ที่ระบุได้ที่มีลักษณะคล้ายคลึงกัน</w:t>
      </w:r>
    </w:p>
    <w:p w14:paraId="5F5A74C1" w14:textId="77777777" w:rsidR="00A253CC" w:rsidRPr="0077485C" w:rsidRDefault="00A253CC" w:rsidP="00A253CC">
      <w:pPr>
        <w:pStyle w:val="Bo-Blankline"/>
      </w:pPr>
    </w:p>
    <w:p w14:paraId="2C3DF8DD" w14:textId="15AF7E79" w:rsidR="00A253CC" w:rsidRPr="0077485C" w:rsidRDefault="00A253CC" w:rsidP="00A253CC">
      <w:pPr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/>
          <w:sz w:val="30"/>
          <w:szCs w:val="30"/>
        </w:rPr>
      </w:pPr>
      <w:r w:rsidRPr="0077485C">
        <w:rPr>
          <w:rFonts w:ascii="Angsana New" w:hAnsi="Angsana New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หักด้วยมูลค่ายุติธรรมสุทธิของสินทรัพย์ที่ระบุได้ที่ได้มาและหนี้สินที่รับมา กำไรจากการซื้อในราคาต่ำกว่ามูลค่ายุติธรรมรับรู้ในกำไรหรือขาดทุนทันที</w:t>
      </w:r>
    </w:p>
    <w:p w14:paraId="60810D93" w14:textId="77777777" w:rsidR="00A253CC" w:rsidRPr="0077485C" w:rsidRDefault="00A253CC" w:rsidP="00A253CC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51F2B1B1" w14:textId="45441951" w:rsidR="00A253CC" w:rsidRPr="0077485C" w:rsidRDefault="00A253CC" w:rsidP="00A253CC">
      <w:pPr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/>
          <w:sz w:val="30"/>
          <w:szCs w:val="30"/>
          <w:shd w:val="clear" w:color="auto" w:fill="E0E0E0"/>
        </w:rPr>
      </w:pPr>
      <w:r w:rsidRPr="0077485C">
        <w:rPr>
          <w:rFonts w:ascii="Angsana New" w:hAnsi="Angsana New"/>
          <w:sz w:val="30"/>
          <w:szCs w:val="30"/>
          <w:cs/>
        </w:rPr>
        <w:t>สิ่งตอบแทนที่โอนให้รวมถึงสินทรัพย์ที่โอนไป หนี้สินที่กลุ่มบริษัทก่อขึ้นเพื่อจ่ายชำระให้แก่เจ้าของเดิม หนี้สินที่อาจ</w:t>
      </w:r>
      <w:r w:rsidRPr="00C43596">
        <w:rPr>
          <w:rFonts w:ascii="Angsana New" w:hAnsi="Angsana New"/>
          <w:sz w:val="30"/>
          <w:szCs w:val="30"/>
          <w:cs/>
        </w:rPr>
        <w:t>เกิดขึ้น</w:t>
      </w:r>
      <w:r w:rsidRPr="00C43596">
        <w:rPr>
          <w:rFonts w:ascii="Angsana New" w:hAnsi="Angsana New"/>
          <w:sz w:val="30"/>
          <w:szCs w:val="30"/>
        </w:rPr>
        <w:t xml:space="preserve"> </w:t>
      </w:r>
      <w:r w:rsidRPr="00C43596">
        <w:rPr>
          <w:rFonts w:ascii="Angsana New" w:hAnsi="Angsana New"/>
          <w:sz w:val="30"/>
          <w:szCs w:val="30"/>
          <w:cs/>
        </w:rPr>
        <w:t>และส่วนได้เสียในส่วนของเจ้าของที่ออกโดยกลุ่มบริษัท</w:t>
      </w:r>
      <w:r w:rsidRPr="00C43596">
        <w:rPr>
          <w:rFonts w:ascii="Angsana New" w:hAnsi="Angsana New"/>
          <w:sz w:val="30"/>
          <w:szCs w:val="30"/>
        </w:rPr>
        <w:t xml:space="preserve"> </w:t>
      </w:r>
      <w:r w:rsidRPr="00C43596">
        <w:rPr>
          <w:rFonts w:ascii="Angsana New" w:hAnsi="Angsana New"/>
          <w:sz w:val="30"/>
          <w:szCs w:val="30"/>
          <w:cs/>
        </w:rPr>
        <w:t>หากการรวมธุรกิจมีผลให้สิ้นสุดความสัมพันธ์ของโครงการเดิมระหว่างกลุ่มบริษัทและผู้ถูกซื้อ ให้ใช้ราคาที่ต่ำกว่าระหว่างมูลค่าจากการยกเลิกสัญญาตามที่ระบุในสัญญา และมูลค่าองค์ประกอบนอกตลาดไปหักจากสิ่งตอบแทนที่โอนให้และรับรู้เป็นค่าใช้จ่ายอื่น</w:t>
      </w:r>
    </w:p>
    <w:p w14:paraId="6697C5B7" w14:textId="77777777" w:rsidR="00A253CC" w:rsidRPr="00206CF7" w:rsidRDefault="00A253CC" w:rsidP="00A253CC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6788E554" w14:textId="77777777" w:rsidR="00A253CC" w:rsidRPr="0077485C" w:rsidRDefault="00A253CC" w:rsidP="00A253CC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206CF7">
        <w:rPr>
          <w:rFonts w:ascii="Angsana New" w:hAnsi="Angsana New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ณ ทุกวันที่รายงาน การเปลี่ยนแปลงในมูลค่ายุติธรรมรับรู้ในกำไรหรือขาดทุน</w:t>
      </w:r>
    </w:p>
    <w:p w14:paraId="09D2BE48" w14:textId="77777777" w:rsidR="00A253CC" w:rsidRPr="00206CF7" w:rsidRDefault="00A253CC" w:rsidP="00A253CC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74DA7FCF" w14:textId="77777777" w:rsidR="00A253CC" w:rsidRPr="0077485C" w:rsidRDefault="00A253CC" w:rsidP="00A253CC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77485C">
        <w:rPr>
          <w:rFonts w:ascii="Angsana New" w:hAnsi="Angsana New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7D66161E" w14:textId="3671E92A" w:rsidR="00E94396" w:rsidRDefault="00E94396">
      <w:pPr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506B68B8" w14:textId="45CE1338" w:rsidR="00A253CC" w:rsidRDefault="00A253CC" w:rsidP="00A253CC">
      <w:pPr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eastAsia="Calibri" w:hAnsi="Angsana New"/>
          <w:sz w:val="30"/>
          <w:szCs w:val="30"/>
        </w:rPr>
      </w:pPr>
      <w:r w:rsidRPr="00206CF7">
        <w:rPr>
          <w:rFonts w:ascii="Angsana New" w:eastAsia="Calibri" w:hAnsi="Angsana New"/>
          <w:sz w:val="30"/>
          <w:szCs w:val="30"/>
          <w:cs/>
        </w:rPr>
        <w:lastRenderedPageBreak/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กลุ่มบริษัททำการประมาณการมูลค่าของรายการซึ่งข้อมูลทางบัญชียังไม่สมบูรณ์เพื่อรายงาน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</w:t>
      </w:r>
      <w:r>
        <w:rPr>
          <w:rFonts w:ascii="Angsana New" w:eastAsia="Calibri" w:hAnsi="Angsana New"/>
          <w:sz w:val="30"/>
          <w:szCs w:val="30"/>
        </w:rPr>
        <w:t xml:space="preserve"> </w:t>
      </w:r>
      <w:r w:rsidRPr="00206CF7">
        <w:rPr>
          <w:rFonts w:ascii="Angsana New" w:eastAsia="Calibri" w:hAnsi="Angsana New"/>
          <w:sz w:val="30"/>
          <w:szCs w:val="30"/>
          <w:cs/>
        </w:rPr>
        <w:t>ๆ ที่เคยรับรู้ไว้ ณ วันที่ซื้อ</w:t>
      </w:r>
    </w:p>
    <w:p w14:paraId="0DC4154D" w14:textId="77777777" w:rsidR="00E94396" w:rsidRPr="0077485C" w:rsidRDefault="00E94396" w:rsidP="00E94396">
      <w:pPr>
        <w:pStyle w:val="Bo-Blankline"/>
        <w:rPr>
          <w:rFonts w:eastAsia="Calibri"/>
          <w:cs/>
        </w:rPr>
      </w:pPr>
    </w:p>
    <w:p w14:paraId="0B3C993B" w14:textId="535FD3BE" w:rsidR="00DC4F09" w:rsidRPr="00DC4F09" w:rsidRDefault="00487D70" w:rsidP="00D34603">
      <w:pPr>
        <w:numPr>
          <w:ilvl w:val="0"/>
          <w:numId w:val="4"/>
        </w:numPr>
        <w:tabs>
          <w:tab w:val="clear" w:pos="567"/>
          <w:tab w:val="left" w:pos="547"/>
        </w:tabs>
        <w:spacing w:line="240" w:lineRule="auto"/>
        <w:ind w:right="-25" w:hanging="567"/>
        <w:jc w:val="both"/>
        <w:rPr>
          <w:rFonts w:ascii="Angsana New" w:hAnsi="Angsana New"/>
          <w:sz w:val="20"/>
          <w:szCs w:val="20"/>
        </w:rPr>
      </w:pPr>
      <w:r w:rsidRPr="00487D70">
        <w:rPr>
          <w:rFonts w:ascii="Angsana New" w:hAnsi="Angsana New"/>
          <w:b/>
          <w:bCs/>
          <w:i/>
          <w:iCs/>
          <w:sz w:val="30"/>
          <w:szCs w:val="30"/>
          <w:cs/>
        </w:rPr>
        <w:t>เงินลงทุนในบริษัทย่อย</w:t>
      </w:r>
      <w:r w:rsidR="00193E96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</w:t>
      </w:r>
      <w:r w:rsidR="0099047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การร่วมค้า</w:t>
      </w:r>
    </w:p>
    <w:p w14:paraId="4D924888" w14:textId="4A2BBE9E" w:rsidR="00CF71F4" w:rsidRPr="00CF71F4" w:rsidRDefault="00D34603" w:rsidP="00DC4F09">
      <w:pPr>
        <w:spacing w:line="240" w:lineRule="auto"/>
        <w:ind w:left="567" w:right="-25"/>
        <w:jc w:val="both"/>
        <w:rPr>
          <w:rFonts w:ascii="Angsana New" w:hAnsi="Angsana New"/>
          <w:sz w:val="20"/>
          <w:szCs w:val="20"/>
        </w:rPr>
      </w:pPr>
      <w:r w:rsidRPr="00CF71F4">
        <w:rPr>
          <w:rFonts w:ascii="Angsana New" w:hAnsi="Angsana New"/>
          <w:sz w:val="20"/>
          <w:szCs w:val="20"/>
        </w:rPr>
        <w:t xml:space="preserve"> </w:t>
      </w:r>
    </w:p>
    <w:p w14:paraId="2BB023CF" w14:textId="4FCC3A9D" w:rsidR="008F48B5" w:rsidRPr="008553F8" w:rsidRDefault="008F48B5" w:rsidP="008F48B5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C63CF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  <w:r w:rsidR="00193E96">
        <w:rPr>
          <w:rFonts w:ascii="Angsana New" w:hAnsi="Angsana New" w:hint="cs"/>
          <w:sz w:val="30"/>
          <w:szCs w:val="30"/>
          <w:cs/>
        </w:rPr>
        <w:t>และ</w:t>
      </w:r>
      <w:r w:rsidR="00990475" w:rsidRPr="008553F8">
        <w:rPr>
          <w:rFonts w:ascii="Angsana New" w:hAnsi="Angsana New" w:hint="cs"/>
          <w:sz w:val="30"/>
          <w:szCs w:val="30"/>
          <w:cs/>
        </w:rPr>
        <w:t>การ</w:t>
      </w:r>
      <w:r w:rsidR="00193E96" w:rsidRPr="008553F8">
        <w:rPr>
          <w:rFonts w:ascii="Angsana New" w:hAnsi="Angsana New" w:hint="cs"/>
          <w:sz w:val="30"/>
          <w:szCs w:val="30"/>
          <w:cs/>
        </w:rPr>
        <w:t>ร่วม</w:t>
      </w:r>
      <w:r w:rsidR="00990475" w:rsidRPr="008553F8">
        <w:rPr>
          <w:rFonts w:ascii="Angsana New" w:hAnsi="Angsana New" w:hint="cs"/>
          <w:sz w:val="30"/>
          <w:szCs w:val="30"/>
          <w:cs/>
        </w:rPr>
        <w:t>ค้า</w:t>
      </w:r>
      <w:r w:rsidRPr="008553F8">
        <w:rPr>
          <w:rFonts w:ascii="Angsana New" w:hAnsi="Angsana New"/>
          <w:sz w:val="30"/>
          <w:szCs w:val="30"/>
          <w:cs/>
        </w:rPr>
        <w:t>ในงบการเงินเฉพาะกิจการของบริษัทบันทึกบัญชีโดยใช้วิธีส่วนได้เสีย</w:t>
      </w:r>
    </w:p>
    <w:p w14:paraId="1F5A7B37" w14:textId="77777777" w:rsidR="008F48B5" w:rsidRPr="008553F8" w:rsidRDefault="008F48B5" w:rsidP="008F48B5">
      <w:pPr>
        <w:tabs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6D35BD9A" w14:textId="7919F472" w:rsidR="008F48B5" w:rsidRPr="001C63CF" w:rsidRDefault="008F48B5" w:rsidP="008F48B5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553F8">
        <w:rPr>
          <w:rFonts w:ascii="Angsana New" w:hAnsi="Angsana New"/>
          <w:sz w:val="30"/>
          <w:szCs w:val="30"/>
          <w:cs/>
        </w:rPr>
        <w:t>ส่วนได้เสียในบริษัทย่อย</w:t>
      </w:r>
      <w:r w:rsidR="00193E96" w:rsidRPr="008553F8">
        <w:rPr>
          <w:rFonts w:ascii="Angsana New" w:hAnsi="Angsana New" w:hint="cs"/>
          <w:sz w:val="30"/>
          <w:szCs w:val="30"/>
          <w:cs/>
        </w:rPr>
        <w:t>และ</w:t>
      </w:r>
      <w:r w:rsidR="00990475" w:rsidRPr="008553F8">
        <w:rPr>
          <w:rFonts w:ascii="Angsana New" w:hAnsi="Angsana New" w:hint="cs"/>
          <w:sz w:val="30"/>
          <w:szCs w:val="30"/>
          <w:cs/>
        </w:rPr>
        <w:t>การร่วมค้า</w:t>
      </w:r>
      <w:r w:rsidRPr="008553F8">
        <w:rPr>
          <w:rFonts w:ascii="Angsana New" w:hAnsi="Angsana New"/>
          <w:sz w:val="30"/>
          <w:szCs w:val="30"/>
          <w:cs/>
        </w:rPr>
        <w:t>บันทึกบัญชีตามวิธีส่วนได้เสีย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บริษัท จะถูกบันทึกในงบการเงินเฉพาะกิจการจนถึงวันที่บริษัทสูญเสียการควบคุม หรือการควบคุมร่วม</w:t>
      </w:r>
    </w:p>
    <w:p w14:paraId="41B7A7DE" w14:textId="77777777" w:rsidR="008F48B5" w:rsidRPr="001C63CF" w:rsidRDefault="008F48B5" w:rsidP="008F48B5">
      <w:pPr>
        <w:tabs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3DAFD148" w14:textId="77777777" w:rsidR="008F48B5" w:rsidRPr="001C63CF" w:rsidRDefault="008F48B5" w:rsidP="008F48B5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C63CF">
        <w:rPr>
          <w:rFonts w:ascii="Angsana New" w:hAnsi="Angsana New"/>
          <w:i/>
          <w:iCs/>
          <w:sz w:val="30"/>
          <w:szCs w:val="30"/>
          <w:cs/>
        </w:rPr>
        <w:t>การจำหน่ายเงินลงทุนในงบการเงินเฉพาะกิจการ</w:t>
      </w:r>
    </w:p>
    <w:p w14:paraId="1CFC84A2" w14:textId="77777777" w:rsidR="008F48B5" w:rsidRPr="001C63CF" w:rsidRDefault="008F48B5" w:rsidP="008F48B5">
      <w:pPr>
        <w:tabs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1E790DA6" w14:textId="222CDDDD" w:rsidR="008F48B5" w:rsidRPr="001C63CF" w:rsidRDefault="008F48B5" w:rsidP="008F48B5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C63CF">
        <w:rPr>
          <w:rFonts w:ascii="Angsana New" w:hAnsi="Angsana New"/>
          <w:sz w:val="30"/>
          <w:szCs w:val="30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 จะถูกบันทึกในกำไรหรือขาดทุน</w:t>
      </w:r>
    </w:p>
    <w:p w14:paraId="250D6822" w14:textId="77777777" w:rsidR="008F48B5" w:rsidRPr="001C63CF" w:rsidRDefault="008F48B5" w:rsidP="008F48B5">
      <w:pPr>
        <w:tabs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76B1F47F" w14:textId="19250399" w:rsidR="00487D70" w:rsidRDefault="008F48B5" w:rsidP="008F48B5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C63CF">
        <w:rPr>
          <w:rFonts w:ascii="Angsana New" w:hAnsi="Angsana New"/>
          <w:sz w:val="30"/>
          <w:szCs w:val="30"/>
          <w:cs/>
        </w:rPr>
        <w:t>ในกรณีที่บริษัทจำหน่ายบางส่วนของเงินลงทุนที่ถืออยู่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 ปรับใช้กับมูลค่าตามบัญชีของเงินลงทุนที่เหลืออยู่ทั้งหมด</w:t>
      </w:r>
    </w:p>
    <w:p w14:paraId="3C07C2D9" w14:textId="77777777" w:rsidR="00657346" w:rsidRPr="00657346" w:rsidRDefault="00657346" w:rsidP="008F48B5">
      <w:pPr>
        <w:tabs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6CF17A4A" w14:textId="70828EB0" w:rsidR="000162F3" w:rsidRPr="0064714B" w:rsidRDefault="000162F3" w:rsidP="00BE05D9">
      <w:pPr>
        <w:numPr>
          <w:ilvl w:val="0"/>
          <w:numId w:val="4"/>
        </w:numPr>
        <w:tabs>
          <w:tab w:val="clear" w:pos="567"/>
          <w:tab w:val="left" w:pos="547"/>
        </w:tabs>
        <w:spacing w:line="240" w:lineRule="auto"/>
        <w:ind w:right="-25" w:hanging="56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64714B">
        <w:rPr>
          <w:rFonts w:ascii="Angsana New" w:hAnsi="Angsana New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19AF2ABC" w14:textId="77777777" w:rsidR="000162F3" w:rsidRPr="0013231F" w:rsidRDefault="000162F3" w:rsidP="0064714B">
      <w:pPr>
        <w:spacing w:line="240" w:lineRule="auto"/>
        <w:ind w:left="547" w:right="-25"/>
        <w:jc w:val="both"/>
        <w:rPr>
          <w:rFonts w:ascii="Angsana New" w:hAnsi="Angsana New"/>
          <w:sz w:val="20"/>
          <w:szCs w:val="20"/>
          <w:lang w:val="en-US"/>
        </w:rPr>
      </w:pPr>
    </w:p>
    <w:p w14:paraId="5930E70C" w14:textId="798602CB" w:rsidR="00E030E8" w:rsidRPr="008B3057" w:rsidRDefault="003F7528" w:rsidP="008B3057">
      <w:pPr>
        <w:pStyle w:val="BodyText2"/>
        <w:spacing w:line="240" w:lineRule="atLeast"/>
        <w:ind w:left="540" w:right="43"/>
        <w:jc w:val="thaiDistribute"/>
        <w:rPr>
          <w:sz w:val="30"/>
          <w:szCs w:val="30"/>
          <w:lang w:val="en-US"/>
        </w:rPr>
      </w:pPr>
      <w:r w:rsidRPr="008B3057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</w:t>
      </w:r>
      <w:r w:rsidRPr="008B3057">
        <w:rPr>
          <w:rFonts w:ascii="Angsana New" w:hAnsi="Angsana New" w:hint="cs"/>
          <w:sz w:val="30"/>
          <w:szCs w:val="30"/>
          <w:cs/>
        </w:rPr>
        <w:t>แต่ละบริษัทใน</w:t>
      </w:r>
      <w:r w:rsidRPr="008B3057">
        <w:rPr>
          <w:rFonts w:ascii="Angsana New" w:hAnsi="Angsana New"/>
          <w:sz w:val="30"/>
          <w:szCs w:val="30"/>
          <w:cs/>
        </w:rPr>
        <w:t>กลุ่มบริษัทโดยใช้อัตราแลกเปลี่ยน ณ วันที่เกิดรายการ</w:t>
      </w:r>
      <w:r w:rsidR="00657346" w:rsidRPr="008B3057">
        <w:rPr>
          <w:rFonts w:ascii="Angsana New" w:hAnsi="Angsana New" w:hint="cs"/>
          <w:sz w:val="30"/>
          <w:szCs w:val="30"/>
          <w:cs/>
        </w:rPr>
        <w:t xml:space="preserve"> </w:t>
      </w:r>
      <w:r w:rsidR="00375979">
        <w:rPr>
          <w:rFonts w:ascii="Angsana New" w:hAnsi="Angsana New" w:hint="cs"/>
          <w:sz w:val="30"/>
          <w:szCs w:val="30"/>
          <w:cs/>
        </w:rPr>
        <w:t>สำหรับ</w:t>
      </w:r>
      <w:r w:rsidR="000162F3" w:rsidRPr="008B3057">
        <w:rPr>
          <w:sz w:val="30"/>
          <w:szCs w:val="30"/>
          <w:cs/>
          <w:lang w:val="en-US"/>
        </w:rPr>
        <w:t>สินทรัพย์และหนี้สินที่เป็นตัวเงินและเป็นเงินตราต่างประเทศ</w:t>
      </w:r>
      <w:r w:rsidR="00657346" w:rsidRPr="008B3057">
        <w:rPr>
          <w:rFonts w:hint="cs"/>
          <w:sz w:val="30"/>
          <w:szCs w:val="30"/>
          <w:cs/>
          <w:lang w:val="en-US"/>
        </w:rPr>
        <w:t xml:space="preserve"> </w:t>
      </w:r>
      <w:r w:rsidR="000162F3" w:rsidRPr="008B3057">
        <w:rPr>
          <w:sz w:val="30"/>
          <w:szCs w:val="30"/>
          <w:cs/>
          <w:lang w:val="en-US"/>
        </w:rPr>
        <w:t>แปลงค่าโดยใช้อัตรา</w:t>
      </w:r>
      <w:r w:rsidR="000162F3" w:rsidRPr="008B3057">
        <w:rPr>
          <w:sz w:val="30"/>
          <w:szCs w:val="30"/>
          <w:cs/>
        </w:rPr>
        <w:t>แลกเปลี่ยน</w:t>
      </w:r>
      <w:r w:rsidR="000162F3" w:rsidRPr="008B3057">
        <w:rPr>
          <w:sz w:val="30"/>
          <w:szCs w:val="30"/>
          <w:cs/>
          <w:lang w:val="en-US"/>
        </w:rPr>
        <w:t xml:space="preserve"> ณ วัน</w:t>
      </w:r>
      <w:r w:rsidR="00657346" w:rsidRPr="008B3057">
        <w:rPr>
          <w:rFonts w:hint="cs"/>
          <w:sz w:val="30"/>
          <w:szCs w:val="30"/>
          <w:cs/>
          <w:lang w:val="en-US"/>
        </w:rPr>
        <w:t>ที่รายงาน</w:t>
      </w:r>
      <w:r w:rsidR="000162F3" w:rsidRPr="008B3057">
        <w:rPr>
          <w:sz w:val="30"/>
          <w:szCs w:val="30"/>
          <w:cs/>
          <w:lang w:val="en-US"/>
        </w:rPr>
        <w:t xml:space="preserve"> </w:t>
      </w:r>
    </w:p>
    <w:p w14:paraId="441C9505" w14:textId="77777777" w:rsidR="00E030E8" w:rsidRPr="00502158" w:rsidRDefault="00E030E8" w:rsidP="00502158">
      <w:pPr>
        <w:tabs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3568E3F0" w14:textId="252626D9" w:rsidR="000162F3" w:rsidRPr="008B3057" w:rsidRDefault="00151777" w:rsidP="001D50ED">
      <w:pPr>
        <w:pStyle w:val="Bo-C1Content"/>
        <w:rPr>
          <w:lang w:val="en-US"/>
        </w:rPr>
      </w:pPr>
      <w:r w:rsidRPr="008B3057">
        <w:rPr>
          <w:color w:val="00000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13FD4628" w14:textId="77777777" w:rsidR="000162F3" w:rsidRDefault="000162F3" w:rsidP="001D50ED">
      <w:pPr>
        <w:pStyle w:val="Bo-Blankline"/>
        <w:rPr>
          <w:lang w:val="en-US"/>
        </w:rPr>
      </w:pPr>
    </w:p>
    <w:p w14:paraId="7066DD58" w14:textId="77777777" w:rsidR="004D25AB" w:rsidRDefault="004D25AB">
      <w:pPr>
        <w:spacing w:line="240" w:lineRule="auto"/>
        <w:rPr>
          <w:rFonts w:ascii="Angsana New" w:hAnsi="Angsana New"/>
          <w:i/>
          <w:iCs/>
          <w:sz w:val="30"/>
          <w:szCs w:val="30"/>
          <w:cs/>
          <w:lang w:val="th-TH" w:eastAsia="x-none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76792972" w14:textId="62F51D03" w:rsidR="00BC55C7" w:rsidRPr="00132AFB" w:rsidRDefault="00BC55C7" w:rsidP="001D50ED">
      <w:pPr>
        <w:pStyle w:val="BodyText2"/>
        <w:spacing w:before="0"/>
        <w:ind w:left="540" w:right="43"/>
        <w:rPr>
          <w:rFonts w:ascii="Angsana New" w:hAnsi="Angsana New"/>
          <w:i/>
          <w:iCs/>
          <w:sz w:val="30"/>
          <w:szCs w:val="30"/>
          <w:cs/>
        </w:rPr>
      </w:pPr>
      <w:r w:rsidRPr="00132AFB">
        <w:rPr>
          <w:rFonts w:ascii="Angsana New" w:hAnsi="Angsana New"/>
          <w:i/>
          <w:iCs/>
          <w:sz w:val="30"/>
          <w:szCs w:val="30"/>
          <w:cs/>
        </w:rPr>
        <w:lastRenderedPageBreak/>
        <w:t>หน่วยงานในต่างประเทศ</w:t>
      </w:r>
    </w:p>
    <w:p w14:paraId="2137EE1B" w14:textId="77777777" w:rsidR="00BC55C7" w:rsidRPr="00132AFB" w:rsidRDefault="00BC55C7" w:rsidP="001D50ED">
      <w:pPr>
        <w:pStyle w:val="Bo-Blankline"/>
      </w:pPr>
    </w:p>
    <w:p w14:paraId="09823EFA" w14:textId="044D0C37" w:rsidR="00BC55C7" w:rsidRPr="002E2783" w:rsidRDefault="00BC55C7" w:rsidP="004D25AB">
      <w:pPr>
        <w:pStyle w:val="BodyText2"/>
        <w:spacing w:before="0"/>
        <w:ind w:left="540" w:right="43"/>
        <w:jc w:val="thaiDistribute"/>
        <w:rPr>
          <w:rFonts w:ascii="Angsana New" w:hAnsi="Angsana New"/>
          <w:sz w:val="30"/>
          <w:szCs w:val="30"/>
          <w:cs/>
        </w:rPr>
      </w:pPr>
      <w:r w:rsidRPr="00132AFB">
        <w:rPr>
          <w:rFonts w:ascii="Angsana New" w:hAnsi="Angsana New"/>
          <w:sz w:val="30"/>
          <w:szCs w:val="30"/>
          <w:cs/>
        </w:rPr>
        <w:t>สินทรัพย์และหนี้สินของหน่วยงานในต่างประเทศ</w:t>
      </w:r>
      <w:r w:rsidRPr="00132AFB">
        <w:rPr>
          <w:rFonts w:ascii="Angsana New" w:hAnsi="Angsana New" w:hint="cs"/>
          <w:sz w:val="30"/>
          <w:szCs w:val="30"/>
          <w:cs/>
        </w:rPr>
        <w:t xml:space="preserve"> </w:t>
      </w:r>
      <w:r w:rsidRPr="00132AFB">
        <w:rPr>
          <w:rFonts w:ascii="Angsana New" w:hAnsi="Angsana New"/>
          <w:sz w:val="30"/>
          <w:szCs w:val="30"/>
          <w:cs/>
        </w:rPr>
        <w:t>รวมถึงค่าความนิยมและรายการปรับปรุงมูลค่ายุติธรรมที่เกิดขึ้น</w:t>
      </w:r>
      <w:r w:rsidRPr="00CC2871">
        <w:rPr>
          <w:rFonts w:ascii="Angsana New" w:hAnsi="Angsana New"/>
          <w:sz w:val="30"/>
          <w:szCs w:val="30"/>
          <w:cs/>
        </w:rPr>
        <w:t>จากการซื้อหน่วยงานในต่างประเทศ</w:t>
      </w:r>
      <w:r w:rsidRPr="00CC2871">
        <w:rPr>
          <w:rFonts w:ascii="Angsana New" w:hAnsi="Angsana New" w:hint="cs"/>
          <w:sz w:val="30"/>
          <w:szCs w:val="30"/>
          <w:cs/>
        </w:rPr>
        <w:t xml:space="preserve"> </w:t>
      </w:r>
      <w:r w:rsidRPr="00CC2871">
        <w:rPr>
          <w:rFonts w:ascii="Angsana New" w:hAnsi="Angsana New"/>
          <w:sz w:val="30"/>
          <w:szCs w:val="30"/>
          <w:cs/>
        </w:rPr>
        <w:t>แปลงค่าเป็นเงินบาทโดยใช้อัตราแลกเปลี่ยน ณ วันที่</w:t>
      </w:r>
      <w:r w:rsidRPr="00CC2871">
        <w:rPr>
          <w:rFonts w:ascii="Angsana New" w:hAnsi="Angsana New" w:hint="cs"/>
          <w:sz w:val="30"/>
          <w:szCs w:val="30"/>
          <w:cs/>
        </w:rPr>
        <w:t>รายงาน</w:t>
      </w:r>
      <w:r w:rsidR="004D25AB">
        <w:rPr>
          <w:rFonts w:ascii="Angsana New" w:hAnsi="Angsana New" w:hint="cs"/>
          <w:sz w:val="30"/>
          <w:szCs w:val="30"/>
          <w:cs/>
        </w:rPr>
        <w:t xml:space="preserve"> </w:t>
      </w:r>
      <w:r w:rsidRPr="00132AFB">
        <w:rPr>
          <w:rFonts w:ascii="Angsana New" w:hAnsi="Angsana New"/>
          <w:sz w:val="30"/>
          <w:szCs w:val="30"/>
          <w:cs/>
        </w:rPr>
        <w:t>รายได้และค่าใช้จ่ายของ</w:t>
      </w:r>
      <w:r w:rsidRPr="00132AFB">
        <w:rPr>
          <w:rFonts w:ascii="Angsana New" w:hAnsi="Angsana New" w:hint="cs"/>
          <w:sz w:val="30"/>
          <w:szCs w:val="30"/>
          <w:cs/>
        </w:rPr>
        <w:t>หน่วยงาน</w:t>
      </w:r>
      <w:r w:rsidRPr="00132AFB">
        <w:rPr>
          <w:rFonts w:ascii="Angsana New" w:hAnsi="Angsana New"/>
          <w:sz w:val="30"/>
          <w:szCs w:val="30"/>
          <w:cs/>
        </w:rPr>
        <w:t>ในต่างประเทศ</w:t>
      </w:r>
      <w:r w:rsidRPr="00132AFB">
        <w:rPr>
          <w:rFonts w:ascii="Angsana New" w:hAnsi="Angsana New" w:hint="cs"/>
          <w:sz w:val="30"/>
          <w:szCs w:val="30"/>
          <w:cs/>
        </w:rPr>
        <w:t xml:space="preserve"> </w:t>
      </w:r>
      <w:r w:rsidRPr="00132AFB">
        <w:rPr>
          <w:rFonts w:ascii="Angsana New" w:hAnsi="Angsana New"/>
          <w:sz w:val="30"/>
          <w:szCs w:val="30"/>
          <w:cs/>
        </w:rPr>
        <w:t>แปลงค่าเป็นเงินบาทโดยใช้อัตราแลกเปลี่ยนที่ใกล้เคียงกับอัตรา</w:t>
      </w:r>
      <w:r w:rsidR="004D25AB" w:rsidRPr="004D25AB">
        <w:rPr>
          <w:rFonts w:ascii="Angsana New" w:hAnsi="Angsana New"/>
          <w:sz w:val="30"/>
          <w:szCs w:val="30"/>
          <w:cs/>
        </w:rPr>
        <w:t>แลกเปลี่ยน</w:t>
      </w:r>
      <w:r w:rsidRPr="00132AFB">
        <w:rPr>
          <w:rFonts w:ascii="Angsana New" w:hAnsi="Angsana New"/>
          <w:sz w:val="30"/>
          <w:szCs w:val="30"/>
          <w:cs/>
        </w:rPr>
        <w:t xml:space="preserve"> ณ วันที่เกิดรายการ</w:t>
      </w:r>
    </w:p>
    <w:p w14:paraId="64B6BCCF" w14:textId="0499822A" w:rsidR="00CA7036" w:rsidRDefault="00CA7036" w:rsidP="00CB1D0C">
      <w:pPr>
        <w:pStyle w:val="Bo-Blankline"/>
      </w:pPr>
    </w:p>
    <w:p w14:paraId="51762FAF" w14:textId="10E024D7" w:rsidR="00BC55C7" w:rsidRDefault="00BC55C7" w:rsidP="001D50ED">
      <w:pPr>
        <w:pStyle w:val="BodyText2"/>
        <w:spacing w:before="0"/>
        <w:ind w:left="540" w:right="43"/>
        <w:jc w:val="thaiDistribute"/>
        <w:rPr>
          <w:rFonts w:ascii="Angsana New" w:hAnsi="Angsana New"/>
          <w:sz w:val="30"/>
          <w:szCs w:val="30"/>
          <w:cs/>
        </w:rPr>
      </w:pPr>
      <w:r w:rsidRPr="00132AFB">
        <w:rPr>
          <w:rFonts w:ascii="Angsana New" w:hAnsi="Angsana New"/>
          <w:sz w:val="30"/>
          <w:szCs w:val="30"/>
          <w:cs/>
        </w:rPr>
        <w:t xml:space="preserve">ผลต่างจากอัตราแลกเปลี่ยนที่เกิดจากการแปลงค่า </w:t>
      </w:r>
      <w:r w:rsidR="004D25AB" w:rsidRPr="004D25AB">
        <w:rPr>
          <w:rFonts w:ascii="Angsana New" w:hAnsi="Angsana New"/>
          <w:sz w:val="30"/>
          <w:szCs w:val="30"/>
          <w:cs/>
        </w:rPr>
        <w:t>จะรับรู้ในกำไรขาดทุนเบ็ดเสร็จอื่น และแสดงเป็นสำรองการแปลงค่างบการเงินในส่วนของผู้ถือหุ้น</w:t>
      </w:r>
      <w:r w:rsidRPr="00132AFB">
        <w:rPr>
          <w:rFonts w:ascii="Angsana New" w:hAnsi="Angsana New" w:hint="cs"/>
          <w:sz w:val="30"/>
          <w:szCs w:val="30"/>
          <w:cs/>
        </w:rPr>
        <w:t xml:space="preserve"> </w:t>
      </w:r>
      <w:r w:rsidRPr="00132AFB">
        <w:rPr>
          <w:rFonts w:ascii="Angsana New" w:hAnsi="Angsana New"/>
          <w:sz w:val="30"/>
          <w:szCs w:val="30"/>
          <w:cs/>
        </w:rPr>
        <w:t>จนกว่ามีการจำหน่ายเงินลงทุนนั้นออกไป</w:t>
      </w:r>
      <w:r w:rsidRPr="00132AFB">
        <w:rPr>
          <w:rFonts w:ascii="Angsana New" w:hAnsi="Angsana New" w:hint="cs"/>
          <w:sz w:val="30"/>
          <w:szCs w:val="30"/>
          <w:cs/>
        </w:rPr>
        <w:t xml:space="preserve"> </w:t>
      </w:r>
      <w:r w:rsidRPr="00132AFB">
        <w:rPr>
          <w:rFonts w:ascii="Angsana New" w:hAnsi="Angsana New"/>
          <w:sz w:val="30"/>
          <w:szCs w:val="30"/>
          <w:cs/>
        </w:rPr>
        <w:t>ยกเว้นผลต่างจากการแปลงค่าที่ถูกปันส่วนให้ส่วนได้เสียที่ไม่มีอำนาจควบคุม</w:t>
      </w:r>
    </w:p>
    <w:p w14:paraId="3E102849" w14:textId="77777777" w:rsidR="00A97117" w:rsidRDefault="00A97117" w:rsidP="001F55B6">
      <w:pPr>
        <w:pStyle w:val="Bo-Blankline"/>
        <w:rPr>
          <w:cs/>
          <w:lang w:val="th-TH"/>
        </w:rPr>
      </w:pPr>
    </w:p>
    <w:p w14:paraId="0CE65EF3" w14:textId="35BDCA8E" w:rsidR="00BC55C7" w:rsidRDefault="00BC55C7" w:rsidP="00BC55C7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7F0889">
        <w:rPr>
          <w:rFonts w:ascii="Angsana New" w:hAnsi="Angsana New"/>
          <w:sz w:val="30"/>
          <w:szCs w:val="30"/>
          <w:cs/>
        </w:rPr>
        <w:t>เมื่อหน่วยงานต่างปร</w:t>
      </w:r>
      <w:r w:rsidRPr="007F0889">
        <w:rPr>
          <w:rFonts w:ascii="Angsana New" w:hAnsi="Angsana New" w:hint="cs"/>
          <w:sz w:val="30"/>
          <w:szCs w:val="30"/>
          <w:cs/>
        </w:rPr>
        <w:t>ะ</w:t>
      </w:r>
      <w:r w:rsidRPr="007F0889">
        <w:rPr>
          <w:rFonts w:ascii="Angsana New" w:hAnsi="Angsana New"/>
          <w:sz w:val="30"/>
          <w:szCs w:val="30"/>
          <w:cs/>
        </w:rPr>
        <w:t>เทศถูกจำหน่ายส่วนได้เสียทั้งหมดหรือ</w:t>
      </w:r>
      <w:r w:rsidRPr="007F0889">
        <w:rPr>
          <w:rFonts w:ascii="Angsana New" w:hAnsi="Angsana New" w:hint="cs"/>
          <w:sz w:val="30"/>
          <w:szCs w:val="30"/>
          <w:cs/>
        </w:rPr>
        <w:t>เพียงบางส่วนที่ทำให้</w:t>
      </w:r>
      <w:r w:rsidRPr="007F0889">
        <w:rPr>
          <w:rFonts w:ascii="Angsana New" w:hAnsi="Angsana New"/>
          <w:sz w:val="30"/>
          <w:szCs w:val="30"/>
          <w:cs/>
        </w:rPr>
        <w:t xml:space="preserve">สูญเสียการควบคุม </w:t>
      </w:r>
      <w:r w:rsidRPr="007F0889">
        <w:rPr>
          <w:rFonts w:ascii="Angsana New" w:hAnsi="Angsana New" w:hint="cs"/>
          <w:sz w:val="30"/>
          <w:szCs w:val="30"/>
          <w:cs/>
        </w:rPr>
        <w:t>ผล</w:t>
      </w:r>
      <w:r w:rsidRPr="007F0889">
        <w:rPr>
          <w:rFonts w:ascii="Angsana New" w:hAnsi="Angsana New"/>
          <w:sz w:val="30"/>
          <w:szCs w:val="30"/>
          <w:cs/>
        </w:rPr>
        <w:t>สะสม</w:t>
      </w:r>
      <w:r w:rsidRPr="007F0889">
        <w:rPr>
          <w:rFonts w:ascii="Angsana New" w:hAnsi="Angsana New" w:hint="cs"/>
          <w:sz w:val="30"/>
          <w:szCs w:val="30"/>
          <w:cs/>
        </w:rPr>
        <w:t>ของ</w:t>
      </w:r>
      <w:r w:rsidRPr="007F0889">
        <w:rPr>
          <w:rFonts w:ascii="Angsana New" w:hAnsi="Angsana New"/>
          <w:sz w:val="30"/>
          <w:szCs w:val="30"/>
          <w:cs/>
        </w:rPr>
        <w:t>ผลต่างจากอัตราแลกเปลี่ยนที่เกี่ยวข้องกับหน่วยงานต่างประเทศนั้นต้อง</w:t>
      </w:r>
      <w:r w:rsidRPr="007F0889">
        <w:rPr>
          <w:rFonts w:ascii="Angsana New" w:hAnsi="Angsana New" w:hint="cs"/>
          <w:sz w:val="30"/>
          <w:szCs w:val="30"/>
          <w:cs/>
        </w:rPr>
        <w:t>ถูก</w:t>
      </w:r>
      <w:r w:rsidRPr="007F0889">
        <w:rPr>
          <w:rFonts w:ascii="Angsana New" w:hAnsi="Angsana New"/>
          <w:sz w:val="30"/>
          <w:szCs w:val="30"/>
          <w:cs/>
        </w:rPr>
        <w:t>จัดประเภทเป็นกำไรหรือขาดทุน</w:t>
      </w:r>
      <w:r w:rsidRPr="007F0889">
        <w:rPr>
          <w:rFonts w:ascii="Angsana New" w:hAnsi="Angsana New" w:hint="cs"/>
          <w:sz w:val="30"/>
          <w:szCs w:val="30"/>
          <w:cs/>
        </w:rPr>
        <w:t>โดย</w:t>
      </w:r>
      <w:r w:rsidRPr="007F0889">
        <w:rPr>
          <w:rFonts w:ascii="Angsana New" w:hAnsi="Angsana New"/>
          <w:sz w:val="30"/>
          <w:szCs w:val="30"/>
          <w:cs/>
        </w:rPr>
        <w:t>เป็นส่วนหนึ่งของกำไรขาดทุนจากการจำหน่าย หากกลุ่มบริษัทจำหน่ายส่วนได้เสียในบริษัทย่อย</w:t>
      </w:r>
      <w:r w:rsidRPr="007F0889">
        <w:rPr>
          <w:rFonts w:ascii="Angsana New" w:hAnsi="Angsana New" w:hint="cs"/>
          <w:sz w:val="30"/>
          <w:szCs w:val="30"/>
          <w:cs/>
        </w:rPr>
        <w:t>เพียงบางส่วน</w:t>
      </w:r>
      <w:r w:rsidRPr="007F0889">
        <w:rPr>
          <w:rFonts w:ascii="Angsana New" w:hAnsi="Angsana New"/>
          <w:sz w:val="30"/>
          <w:szCs w:val="30"/>
          <w:cs/>
        </w:rPr>
        <w:t>แต่</w:t>
      </w:r>
      <w:r w:rsidRPr="007F0889">
        <w:rPr>
          <w:rFonts w:ascii="Angsana New" w:hAnsi="Angsana New" w:hint="cs"/>
          <w:sz w:val="30"/>
          <w:szCs w:val="30"/>
          <w:cs/>
        </w:rPr>
        <w:t>ยังคงมี</w:t>
      </w:r>
      <w:r w:rsidRPr="007F0889">
        <w:rPr>
          <w:rFonts w:ascii="Angsana New" w:hAnsi="Angsana New"/>
          <w:sz w:val="30"/>
          <w:szCs w:val="30"/>
          <w:cs/>
        </w:rPr>
        <w:t xml:space="preserve">การควบคุม </w:t>
      </w:r>
      <w:r w:rsidRPr="007F0889">
        <w:rPr>
          <w:rFonts w:ascii="Angsana New" w:hAnsi="Angsana New" w:hint="cs"/>
          <w:sz w:val="30"/>
          <w:szCs w:val="30"/>
          <w:cs/>
        </w:rPr>
        <w:t>ผลสะสม</w:t>
      </w:r>
      <w:r w:rsidRPr="007F0889">
        <w:rPr>
          <w:rFonts w:ascii="Angsana New" w:hAnsi="Angsana New"/>
          <w:sz w:val="30"/>
          <w:szCs w:val="30"/>
          <w:cs/>
        </w:rPr>
        <w:t>ต้อง</w:t>
      </w:r>
      <w:r w:rsidRPr="007F0889">
        <w:rPr>
          <w:rFonts w:ascii="Angsana New" w:hAnsi="Angsana New" w:hint="cs"/>
          <w:sz w:val="30"/>
          <w:szCs w:val="30"/>
          <w:cs/>
        </w:rPr>
        <w:t>ถูก</w:t>
      </w:r>
      <w:r w:rsidRPr="007F0889">
        <w:rPr>
          <w:rFonts w:ascii="Angsana New" w:hAnsi="Angsana New"/>
          <w:sz w:val="30"/>
          <w:szCs w:val="30"/>
          <w:cs/>
        </w:rPr>
        <w:t>ปันสัดส่วนให้กับส่วนของผู้ถือหุ้นที่ไม่มีอำนาจควบคุม</w:t>
      </w:r>
      <w:r w:rsidRPr="007F0889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8FDE5B6" w14:textId="77777777" w:rsidR="00731B13" w:rsidRPr="00B90249" w:rsidRDefault="00731B13" w:rsidP="00731B13">
      <w:pPr>
        <w:spacing w:line="240" w:lineRule="auto"/>
        <w:ind w:right="-25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281C703F" w14:textId="36F4661B" w:rsidR="00AE2682" w:rsidRDefault="00AE2682" w:rsidP="00BE05D9">
      <w:pPr>
        <w:numPr>
          <w:ilvl w:val="0"/>
          <w:numId w:val="4"/>
        </w:numPr>
        <w:tabs>
          <w:tab w:val="clear" w:pos="567"/>
          <w:tab w:val="left" w:pos="547"/>
        </w:tabs>
        <w:spacing w:line="240" w:lineRule="auto"/>
        <w:ind w:right="-25" w:hanging="56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4EDC071F" w14:textId="77777777" w:rsidR="00AE2682" w:rsidRPr="00AE2682" w:rsidRDefault="00AE2682" w:rsidP="00AE2682">
      <w:pPr>
        <w:spacing w:line="240" w:lineRule="auto"/>
        <w:ind w:left="567" w:right="-25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4C04929D" w14:textId="59D9141F" w:rsidR="00702606" w:rsidRDefault="00702606" w:rsidP="00702606">
      <w:pPr>
        <w:pStyle w:val="BodyText"/>
        <w:numPr>
          <w:ilvl w:val="0"/>
          <w:numId w:val="23"/>
        </w:numPr>
        <w:shd w:val="clear" w:color="auto" w:fill="FFFFFF"/>
        <w:tabs>
          <w:tab w:val="left" w:pos="990"/>
        </w:tabs>
        <w:spacing w:after="0" w:line="240" w:lineRule="auto"/>
        <w:ind w:left="990" w:hanging="45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bookmarkStart w:id="0" w:name="_Hlk93494826"/>
      <w:r w:rsidRPr="00820BF5">
        <w:rPr>
          <w:rFonts w:ascii="Angsana New" w:eastAsia="EucrosiaUPCBold" w:hAnsi="Angsana New" w:hint="cs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bookmarkEnd w:id="0"/>
    <w:p w14:paraId="66E8C885" w14:textId="667970DE" w:rsidR="008873F6" w:rsidRPr="008873F6" w:rsidRDefault="008873F6" w:rsidP="00702606">
      <w:pPr>
        <w:spacing w:line="240" w:lineRule="auto"/>
        <w:ind w:left="720" w:right="-25" w:hanging="180"/>
        <w:jc w:val="both"/>
        <w:rPr>
          <w:rFonts w:ascii="Angsana New" w:hAnsi="Angsana New"/>
          <w:i/>
          <w:iCs/>
          <w:sz w:val="20"/>
          <w:szCs w:val="20"/>
        </w:rPr>
      </w:pPr>
    </w:p>
    <w:p w14:paraId="0BB2AEA8" w14:textId="218EB979" w:rsidR="00702606" w:rsidRPr="00B92D9F" w:rsidRDefault="00702606" w:rsidP="00702606">
      <w:pPr>
        <w:pStyle w:val="BodyText"/>
        <w:spacing w:after="0" w:line="240" w:lineRule="auto"/>
        <w:ind w:left="99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20711D">
        <w:rPr>
          <w:rFonts w:ascii="Angsana New" w:hAnsi="Angsana New" w:hint="cs"/>
          <w:color w:val="000000"/>
          <w:sz w:val="30"/>
          <w:szCs w:val="30"/>
          <w:cs/>
        </w:rPr>
        <w:t>ตราสารหนี้ที่</w:t>
      </w:r>
      <w:r w:rsidR="00B33F7F" w:rsidRPr="00B33F7F">
        <w:rPr>
          <w:rFonts w:ascii="Angsana New" w:hAnsi="Angsana New"/>
          <w:color w:val="000000"/>
          <w:sz w:val="30"/>
          <w:szCs w:val="30"/>
          <w:cs/>
        </w:rPr>
        <w:t>ออกโดย</w:t>
      </w:r>
      <w:r w:rsidRPr="0020711D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20711D">
        <w:rPr>
          <w:rFonts w:ascii="Angsana New" w:hAnsi="Angsana New" w:hint="cs"/>
          <w:color w:val="000000"/>
          <w:sz w:val="30"/>
          <w:szCs w:val="30"/>
          <w:cs/>
        </w:rPr>
        <w:t>รับรู้รายการเมื่อเริ่มแรกเมื่อมีการออกตราสารหนี้ สินทรัพย์</w:t>
      </w:r>
      <w:r w:rsidRPr="00820BF5">
        <w:rPr>
          <w:rFonts w:ascii="Angsana New" w:hAnsi="Angsana New" w:hint="cs"/>
          <w:color w:val="000000"/>
          <w:sz w:val="30"/>
          <w:szCs w:val="30"/>
          <w:cs/>
        </w:rPr>
        <w:t>ทางการเงินและ</w:t>
      </w:r>
      <w:r w:rsidRPr="0020711D">
        <w:rPr>
          <w:rFonts w:ascii="Angsana New" w:hAnsi="Angsana New" w:hint="cs"/>
          <w:sz w:val="30"/>
          <w:szCs w:val="30"/>
          <w:cs/>
        </w:rPr>
        <w:t>หนี้สินทางการเงินอื่น ๆ (นอกเหนือจากลูกหนี้การค้า (ดู</w:t>
      </w:r>
      <w:r w:rsidRPr="004F1BB4">
        <w:rPr>
          <w:rFonts w:ascii="Angsana New" w:hAnsi="Angsana New" w:hint="cs"/>
          <w:sz w:val="30"/>
          <w:szCs w:val="30"/>
          <w:cs/>
        </w:rPr>
        <w:t>หมายเหตุข้อ</w:t>
      </w:r>
      <w:r w:rsidRPr="004F1BB4">
        <w:rPr>
          <w:rFonts w:ascii="Angsana New" w:hAnsi="Angsana New" w:hint="cs"/>
          <w:sz w:val="30"/>
          <w:szCs w:val="30"/>
        </w:rPr>
        <w:t xml:space="preserve"> </w:t>
      </w:r>
      <w:r w:rsidR="004F1BB4" w:rsidRPr="004F1BB4">
        <w:rPr>
          <w:rFonts w:ascii="Angsana New" w:hAnsi="Angsana New"/>
          <w:sz w:val="30"/>
          <w:szCs w:val="30"/>
        </w:rPr>
        <w:t>3</w:t>
      </w:r>
      <w:r w:rsidRPr="004F1BB4">
        <w:rPr>
          <w:rFonts w:ascii="Angsana New" w:hAnsi="Angsana New" w:hint="cs"/>
          <w:sz w:val="30"/>
          <w:szCs w:val="30"/>
          <w:cs/>
        </w:rPr>
        <w:t>(ฉ))</w:t>
      </w:r>
      <w:r w:rsidR="00922632">
        <w:rPr>
          <w:rFonts w:ascii="Angsana New" w:hAnsi="Angsana New"/>
          <w:sz w:val="30"/>
          <w:szCs w:val="30"/>
        </w:rPr>
        <w:t>)</w:t>
      </w:r>
      <w:r w:rsidRPr="004F1BB4">
        <w:rPr>
          <w:rFonts w:ascii="Angsana New" w:hAnsi="Angsana New" w:hint="cs"/>
          <w:sz w:val="30"/>
          <w:szCs w:val="30"/>
          <w:cs/>
        </w:rPr>
        <w:t xml:space="preserve"> รับรู้</w:t>
      </w:r>
      <w:r w:rsidRPr="0020711D">
        <w:rPr>
          <w:rFonts w:ascii="Angsana New" w:hAnsi="Angsana New" w:hint="cs"/>
          <w:sz w:val="30"/>
          <w:szCs w:val="30"/>
          <w:cs/>
        </w:rPr>
        <w:t>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20711D">
        <w:rPr>
          <w:rFonts w:ascii="Angsana New" w:hAnsi="Angsana New" w:hint="cs"/>
          <w:sz w:val="30"/>
          <w:szCs w:val="30"/>
        </w:rPr>
        <w:t xml:space="preserve"> </w:t>
      </w:r>
      <w:r w:rsidRPr="0020711D">
        <w:rPr>
          <w:rFonts w:ascii="Angsana New" w:hAnsi="Angsana New" w:hint="cs"/>
          <w:sz w:val="30"/>
          <w:szCs w:val="30"/>
          <w:cs/>
        </w:rPr>
        <w:t>และวัดมูลค่า</w:t>
      </w:r>
      <w:r w:rsidR="00B92D9F" w:rsidRPr="00B92D9F">
        <w:rPr>
          <w:rFonts w:ascii="Angsana New" w:hAnsi="Angsana New"/>
          <w:sz w:val="30"/>
          <w:szCs w:val="30"/>
          <w:cs/>
        </w:rPr>
        <w:t>เมื่อเริ่มแรก</w:t>
      </w:r>
      <w:r w:rsidRPr="0020711D">
        <w:rPr>
          <w:rFonts w:ascii="Angsana New" w:hAnsi="Angsana New" w:hint="cs"/>
          <w:sz w:val="30"/>
          <w:szCs w:val="30"/>
          <w:cs/>
        </w:rPr>
        <w:t>ด้วยมูลค่ายุติธรรม</w:t>
      </w:r>
      <w:r w:rsidR="00B92D9F" w:rsidRPr="00B92D9F">
        <w:rPr>
          <w:rFonts w:ascii="Angsana New" w:hAnsi="Angsana New"/>
          <w:color w:val="000000"/>
          <w:sz w:val="30"/>
          <w:szCs w:val="30"/>
          <w:cs/>
        </w:rPr>
        <w:t>ทั้งนี้ สินทรัพย์ทางการเงิน</w:t>
      </w:r>
      <w:r w:rsidR="00B92D9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92D9F" w:rsidRPr="00B92D9F">
        <w:rPr>
          <w:rFonts w:ascii="Angsana New" w:hAnsi="Angsana New"/>
          <w:color w:val="000000"/>
          <w:sz w:val="30"/>
          <w:szCs w:val="30"/>
          <w:cs/>
        </w:rPr>
        <w:t>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</w:t>
      </w:r>
      <w:r w:rsidR="00B92D9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92D9F" w:rsidRPr="00B92D9F">
        <w:rPr>
          <w:rFonts w:ascii="Angsana New" w:hAnsi="Angsana New"/>
          <w:color w:val="000000"/>
          <w:sz w:val="30"/>
          <w:szCs w:val="30"/>
          <w:cs/>
        </w:rPr>
        <w:t>หรือการออกตราสารด้วย</w:t>
      </w:r>
    </w:p>
    <w:p w14:paraId="0D08B816" w14:textId="11507A3D" w:rsidR="00AE2682" w:rsidRDefault="00AE2682" w:rsidP="00B53493">
      <w:pPr>
        <w:spacing w:line="240" w:lineRule="auto"/>
        <w:ind w:left="990" w:right="-25"/>
        <w:jc w:val="both"/>
        <w:rPr>
          <w:rFonts w:ascii="Angsana New" w:hAnsi="Angsana New"/>
          <w:sz w:val="20"/>
          <w:szCs w:val="20"/>
        </w:rPr>
      </w:pPr>
    </w:p>
    <w:p w14:paraId="375A2E3C" w14:textId="0AE9E9B9" w:rsidR="00702606" w:rsidRPr="00682EB5" w:rsidRDefault="00702606" w:rsidP="00702606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682EB5">
        <w:rPr>
          <w:rFonts w:asciiTheme="majorBidi" w:hAnsiTheme="majorBidi" w:cstheme="majorBidi" w:hint="cs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682EB5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682EB5">
        <w:rPr>
          <w:rFonts w:asciiTheme="majorBidi" w:hAnsiTheme="majorBidi" w:cstheme="majorBidi" w:hint="cs"/>
          <w:sz w:val="30"/>
          <w:szCs w:val="30"/>
          <w:cs/>
        </w:rPr>
        <w:t>หรือมูลค่ายุติธรรมผ่านกำไรหรือขาดทุน</w:t>
      </w:r>
      <w:r w:rsidRPr="00682EB5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682EB5">
        <w:rPr>
          <w:rFonts w:asciiTheme="majorBidi" w:hAnsiTheme="majorBidi" w:cstheme="majorBidi" w:hint="cs"/>
          <w:sz w:val="30"/>
          <w:szCs w:val="30"/>
          <w:cs/>
        </w:rPr>
        <w:t xml:space="preserve"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19AC7D9B" w14:textId="69332676" w:rsidR="00B92D9F" w:rsidRDefault="00B92D9F">
      <w:pPr>
        <w:spacing w:line="240" w:lineRule="auto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p w14:paraId="095B5391" w14:textId="50488597" w:rsidR="00702606" w:rsidRPr="007D62F2" w:rsidRDefault="00702606" w:rsidP="00702606">
      <w:pPr>
        <w:pStyle w:val="BodyText"/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820BF5">
        <w:rPr>
          <w:rFonts w:ascii="Angsana New" w:hAnsi="Angsana New" w:hint="cs"/>
          <w:sz w:val="30"/>
          <w:szCs w:val="30"/>
          <w:cs/>
        </w:rPr>
        <w:lastRenderedPageBreak/>
        <w:t xml:space="preserve">ณ วันที่รับรู้รายการเมื่อเริ่มแรก </w:t>
      </w:r>
      <w:r w:rsidRPr="00820BF5">
        <w:rPr>
          <w:rFonts w:ascii="Angsana New" w:hAnsi="Angsana New" w:hint="cs"/>
          <w:color w:val="000000"/>
          <w:sz w:val="30"/>
          <w:szCs w:val="30"/>
          <w:cs/>
        </w:rPr>
        <w:t>หนี้สินทางการเงินจัดประเภทด้วยราคาทุนตัดจำหน่ายตามวิธีดอกเบี้ยที่แท้จริงดอกเบี้ยจ่าย</w:t>
      </w:r>
      <w:r w:rsidRPr="00820BF5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820BF5">
        <w:rPr>
          <w:rFonts w:ascii="Angsana New" w:hAnsi="Angsana New" w:hint="cs"/>
          <w:color w:val="000000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</w:t>
      </w:r>
      <w:r w:rsidRPr="007D62F2">
        <w:rPr>
          <w:rFonts w:ascii="Angsana New" w:hAnsi="Angsana New" w:hint="cs"/>
          <w:sz w:val="30"/>
          <w:szCs w:val="30"/>
          <w:cs/>
        </w:rPr>
        <w:t xml:space="preserve">ขาดทุน </w:t>
      </w:r>
    </w:p>
    <w:p w14:paraId="0FA19441" w14:textId="77777777" w:rsidR="00702606" w:rsidRPr="0020711D" w:rsidRDefault="00702606" w:rsidP="00702606">
      <w:pPr>
        <w:tabs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  <w:cs/>
        </w:rPr>
      </w:pPr>
    </w:p>
    <w:p w14:paraId="44C14C64" w14:textId="77777777" w:rsidR="00702606" w:rsidRPr="00682EB5" w:rsidRDefault="00702606" w:rsidP="00702606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682EB5">
        <w:rPr>
          <w:rFonts w:asciiTheme="majorBidi" w:hAnsiTheme="majorBidi" w:cstheme="majorBidi" w:hint="cs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Pr="00682EB5">
        <w:rPr>
          <w:rFonts w:asciiTheme="majorBidi" w:hAnsiTheme="majorBidi" w:cstheme="majorBidi" w:hint="cs"/>
          <w:sz w:val="30"/>
          <w:szCs w:val="30"/>
        </w:rPr>
        <w:t xml:space="preserve"> </w:t>
      </w:r>
    </w:p>
    <w:p w14:paraId="469C7CCF" w14:textId="77777777" w:rsidR="00702606" w:rsidRPr="00682EB5" w:rsidRDefault="00702606" w:rsidP="00702606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20"/>
          <w:szCs w:val="20"/>
        </w:rPr>
      </w:pPr>
    </w:p>
    <w:p w14:paraId="7C6CDAED" w14:textId="1309B28F" w:rsidR="00702606" w:rsidRPr="007D62F2" w:rsidRDefault="00702606" w:rsidP="00702606">
      <w:pPr>
        <w:tabs>
          <w:tab w:val="left" w:pos="144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682EB5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7D62F2">
        <w:rPr>
          <w:rFonts w:ascii="Angsana New" w:hAnsi="Angsana New" w:hint="cs"/>
          <w:sz w:val="30"/>
          <w:szCs w:val="30"/>
          <w:cs/>
        </w:rPr>
        <w:t>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รายได้ดอกเบี้ยคำนวณโดยใช้วิธีดอกเบี้ยที่แท้จริง กำไรและขาดทุนจากอัตราแลกเปลี่ยนและผลขาดทุนด้านเครดิตที่คาดว่าจะเกิดขึ้นรับรู้ในกำไรหรือขาดทุน</w:t>
      </w:r>
      <w:r w:rsidRPr="007D62F2">
        <w:rPr>
          <w:rFonts w:ascii="Angsana New" w:hAnsi="Angsana New" w:hint="cs"/>
          <w:sz w:val="30"/>
          <w:szCs w:val="30"/>
        </w:rPr>
        <w:t xml:space="preserve"> </w:t>
      </w:r>
      <w:r w:rsidRPr="007D62F2">
        <w:rPr>
          <w:rFonts w:ascii="Angsana New" w:hAnsi="Angsana New" w:hint="cs"/>
          <w:sz w:val="30"/>
          <w:szCs w:val="30"/>
          <w:cs/>
        </w:rPr>
        <w:t>กำไรและขาดทุนสุทธิอื่นรับรู้ในกำไรขาดทุนเบ็ดเสร็จอื่น เมื่อมีการ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7717AC1B" w14:textId="77777777" w:rsidR="00702606" w:rsidRPr="007D62F2" w:rsidRDefault="00702606" w:rsidP="00702606">
      <w:pPr>
        <w:tabs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</w:rPr>
      </w:pPr>
    </w:p>
    <w:p w14:paraId="62328B4E" w14:textId="7613D576" w:rsidR="00702606" w:rsidRPr="00820BF5" w:rsidRDefault="00702606" w:rsidP="00702606">
      <w:pPr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7D62F2">
        <w:rPr>
          <w:rFonts w:ascii="Angsana New" w:hAnsi="Angsana New" w:hint="cs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เงินปันผลรับรับรู้เป็นรายได้ในกำไรหรือขาดทุนในวันที่กลุ่มบริษัทมีสิทธิได้รับเงินปันผล</w:t>
      </w:r>
      <w:r w:rsidRPr="007D62F2">
        <w:rPr>
          <w:rFonts w:ascii="Angsana New" w:hAnsi="Angsana New" w:hint="cs"/>
          <w:sz w:val="30"/>
          <w:szCs w:val="30"/>
        </w:rPr>
        <w:t xml:space="preserve"> </w:t>
      </w:r>
      <w:r w:rsidRPr="007D62F2">
        <w:rPr>
          <w:rFonts w:ascii="Angsana New" w:hAnsi="Angsana New" w:hint="cs"/>
          <w:sz w:val="30"/>
          <w:szCs w:val="30"/>
          <w:cs/>
        </w:rPr>
        <w:t>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48172725" w14:textId="77777777" w:rsidR="00702606" w:rsidRPr="007D62F2" w:rsidRDefault="00702606" w:rsidP="00702606">
      <w:pPr>
        <w:tabs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</w:rPr>
      </w:pPr>
    </w:p>
    <w:p w14:paraId="3B45A14A" w14:textId="77777777" w:rsidR="00702606" w:rsidRPr="00820BF5" w:rsidRDefault="00702606" w:rsidP="00702606">
      <w:pPr>
        <w:pStyle w:val="BodyText"/>
        <w:numPr>
          <w:ilvl w:val="0"/>
          <w:numId w:val="23"/>
        </w:numPr>
        <w:shd w:val="clear" w:color="auto" w:fill="FFFFFF"/>
        <w:tabs>
          <w:tab w:val="left" w:pos="990"/>
        </w:tabs>
        <w:spacing w:after="0" w:line="240" w:lineRule="auto"/>
        <w:ind w:left="990" w:hanging="45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820BF5">
        <w:rPr>
          <w:rFonts w:ascii="Angsana New" w:eastAsia="EucrosiaUPCBold" w:hAnsi="Angsana New" w:hint="cs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79496E78" w14:textId="77777777" w:rsidR="00702606" w:rsidRPr="007D62F2" w:rsidRDefault="00702606" w:rsidP="00702606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="Angsana New" w:eastAsia="Calibri" w:hAnsi="Angsana New"/>
          <w:sz w:val="20"/>
          <w:szCs w:val="20"/>
          <w:shd w:val="clear" w:color="auto" w:fill="D9D9D9" w:themeFill="background1" w:themeFillShade="D9"/>
        </w:rPr>
      </w:pPr>
    </w:p>
    <w:p w14:paraId="576E23A4" w14:textId="37AE2100" w:rsidR="00702606" w:rsidRDefault="00702606" w:rsidP="001243AC">
      <w:pPr>
        <w:spacing w:line="240" w:lineRule="auto"/>
        <w:ind w:left="990" w:right="-25"/>
        <w:jc w:val="thaiDistribute"/>
        <w:rPr>
          <w:rFonts w:ascii="Angsana New" w:hAnsi="Angsana New"/>
          <w:color w:val="000000"/>
          <w:sz w:val="30"/>
          <w:szCs w:val="30"/>
        </w:rPr>
      </w:pPr>
      <w:r w:rsidRPr="007D62F2">
        <w:rPr>
          <w:rFonts w:ascii="Angsana New" w:hAnsi="Angsana New" w:hint="cs"/>
          <w:color w:val="000000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2E34C0BD" w14:textId="77777777" w:rsidR="00B92D9F" w:rsidRPr="00B92D9F" w:rsidRDefault="00B92D9F" w:rsidP="00B92D9F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="Angsana New" w:eastAsia="Calibri" w:hAnsi="Angsana New"/>
          <w:sz w:val="20"/>
          <w:szCs w:val="20"/>
          <w:shd w:val="clear" w:color="auto" w:fill="D9D9D9" w:themeFill="background1" w:themeFillShade="D9"/>
        </w:rPr>
      </w:pPr>
    </w:p>
    <w:p w14:paraId="011D37D2" w14:textId="77777777" w:rsidR="00702606" w:rsidRPr="00682EB5" w:rsidRDefault="00702606" w:rsidP="00702606">
      <w:pPr>
        <w:pStyle w:val="BodyText"/>
        <w:tabs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 w:rsidRPr="00682EB5">
        <w:rPr>
          <w:rFonts w:ascii="Angsana New" w:hAnsi="Angsana New" w:hint="cs"/>
          <w:color w:val="000000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682EB5">
        <w:rPr>
          <w:rFonts w:ascii="Angsana New" w:hAnsi="Angsana New" w:hint="cs"/>
          <w:color w:val="000000"/>
          <w:sz w:val="30"/>
          <w:szCs w:val="30"/>
        </w:rPr>
        <w:t xml:space="preserve"> </w:t>
      </w:r>
    </w:p>
    <w:p w14:paraId="58F31AB3" w14:textId="77777777" w:rsidR="00702606" w:rsidRPr="00682EB5" w:rsidRDefault="00702606" w:rsidP="00702606">
      <w:pPr>
        <w:tabs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</w:rPr>
      </w:pPr>
    </w:p>
    <w:p w14:paraId="165023D6" w14:textId="1E5DAFCF" w:rsidR="00B92D9F" w:rsidRPr="00B92D9F" w:rsidRDefault="00702606" w:rsidP="00B92D9F">
      <w:pPr>
        <w:pStyle w:val="BodyText"/>
        <w:tabs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b/>
          <w:bCs/>
          <w:color w:val="0000FF"/>
          <w:sz w:val="30"/>
          <w:szCs w:val="30"/>
          <w:cs/>
        </w:rPr>
      </w:pPr>
      <w:r w:rsidRPr="00820BF5">
        <w:rPr>
          <w:rFonts w:ascii="Angsana New" w:hAnsi="Angsana New" w:hint="cs"/>
          <w:color w:val="000000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  <w:r w:rsidR="00B92D9F">
        <w:rPr>
          <w:rFonts w:ascii="Angsana New" w:hAnsi="Angsana New"/>
          <w:sz w:val="20"/>
          <w:szCs w:val="20"/>
          <w:cs/>
        </w:rPr>
        <w:br w:type="page"/>
      </w:r>
    </w:p>
    <w:p w14:paraId="1B7B7900" w14:textId="77777777" w:rsidR="00702606" w:rsidRPr="00682EB5" w:rsidRDefault="00702606" w:rsidP="00702606">
      <w:pPr>
        <w:pStyle w:val="BodyText"/>
        <w:tabs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 w:rsidRPr="00820BF5">
        <w:rPr>
          <w:rFonts w:ascii="Angsana New" w:hAnsi="Angsana New" w:hint="cs"/>
          <w:color w:val="000000"/>
          <w:sz w:val="30"/>
          <w:szCs w:val="30"/>
          <w:cs/>
        </w:rPr>
        <w:lastRenderedPageBreak/>
        <w:t>สินทรัพย์</w:t>
      </w:r>
      <w:r w:rsidRPr="00682EB5">
        <w:rPr>
          <w:rFonts w:ascii="Angsana New" w:hAnsi="Angsana New" w:hint="cs"/>
          <w:color w:val="000000"/>
          <w:sz w:val="30"/>
          <w:szCs w:val="30"/>
          <w:cs/>
        </w:rPr>
        <w:t>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682EB5">
        <w:rPr>
          <w:rFonts w:ascii="Angsana New" w:hAnsi="Angsana New" w:hint="cs"/>
          <w:color w:val="000000"/>
          <w:sz w:val="30"/>
          <w:szCs w:val="30"/>
        </w:rPr>
        <w:t xml:space="preserve"> </w:t>
      </w:r>
    </w:p>
    <w:p w14:paraId="6ADDB313" w14:textId="77777777" w:rsidR="00702606" w:rsidRPr="00682EB5" w:rsidRDefault="00702606" w:rsidP="00702606">
      <w:pPr>
        <w:tabs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</w:rPr>
      </w:pPr>
    </w:p>
    <w:p w14:paraId="41A98828" w14:textId="1E2FFBEF" w:rsidR="00702606" w:rsidRPr="002D605A" w:rsidRDefault="00702606" w:rsidP="00702606">
      <w:pPr>
        <w:pStyle w:val="BodyText"/>
        <w:numPr>
          <w:ilvl w:val="0"/>
          <w:numId w:val="23"/>
        </w:numPr>
        <w:shd w:val="clear" w:color="auto" w:fill="FFFFFF"/>
        <w:tabs>
          <w:tab w:val="left" w:pos="990"/>
        </w:tabs>
        <w:spacing w:after="0"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A00184">
        <w:rPr>
          <w:rFonts w:ascii="Angsana New" w:hAnsi="Angsana New" w:hint="cs"/>
          <w:i/>
          <w:iCs/>
          <w:sz w:val="30"/>
          <w:szCs w:val="30"/>
          <w:cs/>
        </w:rPr>
        <w:t xml:space="preserve">การตัดจำหน่าย </w:t>
      </w:r>
    </w:p>
    <w:p w14:paraId="31E0BED7" w14:textId="77777777" w:rsidR="002D605A" w:rsidRPr="002D605A" w:rsidRDefault="002D605A" w:rsidP="002D605A">
      <w:pPr>
        <w:tabs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</w:rPr>
      </w:pPr>
    </w:p>
    <w:p w14:paraId="1FD93BA7" w14:textId="48E63274" w:rsidR="00702606" w:rsidRPr="00820BF5" w:rsidRDefault="00702606" w:rsidP="00702606">
      <w:pPr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A00184">
        <w:rPr>
          <w:rFonts w:ascii="Angsana New" w:hAnsi="Angsana New" w:hint="cs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6BD244B7" w14:textId="77777777" w:rsidR="00702606" w:rsidRPr="00820BF5" w:rsidRDefault="00702606" w:rsidP="00A00184">
      <w:pPr>
        <w:pStyle w:val="Bo-Blankline"/>
      </w:pPr>
    </w:p>
    <w:p w14:paraId="7CA31285" w14:textId="10D2E8BA" w:rsidR="00702606" w:rsidRDefault="00702606" w:rsidP="00702606">
      <w:pPr>
        <w:pStyle w:val="BodyText"/>
        <w:numPr>
          <w:ilvl w:val="0"/>
          <w:numId w:val="23"/>
        </w:numPr>
        <w:shd w:val="clear" w:color="auto" w:fill="FFFFFF"/>
        <w:tabs>
          <w:tab w:val="left" w:pos="990"/>
        </w:tabs>
        <w:spacing w:after="0"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A00184">
        <w:rPr>
          <w:rFonts w:ascii="Angsana New" w:hAnsi="Angsana New" w:hint="cs"/>
          <w:sz w:val="30"/>
          <w:szCs w:val="30"/>
          <w:cs/>
        </w:rPr>
        <w:t>ดอกเบี้ย</w:t>
      </w:r>
    </w:p>
    <w:p w14:paraId="0636DCA0" w14:textId="77777777" w:rsidR="002D605A" w:rsidRPr="002D605A" w:rsidRDefault="002D605A" w:rsidP="002D605A">
      <w:pPr>
        <w:pStyle w:val="Bo-Blankline"/>
      </w:pPr>
    </w:p>
    <w:p w14:paraId="170A63D7" w14:textId="6B72DFBF" w:rsidR="00702606" w:rsidRPr="002317DE" w:rsidRDefault="00702606" w:rsidP="00374E16">
      <w:pPr>
        <w:spacing w:line="240" w:lineRule="auto"/>
        <w:ind w:left="990"/>
        <w:jc w:val="thaiDistribute"/>
        <w:rPr>
          <w:rFonts w:ascii="Angsana New" w:hAnsi="Angsana New"/>
          <w:sz w:val="30"/>
          <w:szCs w:val="30"/>
          <w:shd w:val="clear" w:color="auto" w:fill="D9D9D9" w:themeFill="background1" w:themeFillShade="D9"/>
        </w:rPr>
      </w:pPr>
      <w:r w:rsidRPr="00A00184">
        <w:rPr>
          <w:rFonts w:ascii="Angsana New" w:hAnsi="Angsana New" w:hint="cs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  <w:r w:rsidRPr="00820BF5">
        <w:rPr>
          <w:rFonts w:ascii="Angsana New" w:hAnsi="Angsana New" w:hint="cs"/>
          <w:sz w:val="30"/>
          <w:szCs w:val="30"/>
          <w:cs/>
        </w:rPr>
        <w:t xml:space="preserve"> </w:t>
      </w:r>
      <w:r w:rsidRPr="00A00184">
        <w:rPr>
          <w:rFonts w:ascii="Angsana New" w:hAnsi="Angsana New" w:hint="cs"/>
          <w:sz w:val="30"/>
          <w:szCs w:val="30"/>
          <w:cs/>
        </w:rPr>
        <w:t>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</w:t>
      </w:r>
      <w:r w:rsidRPr="00A00184">
        <w:rPr>
          <w:rFonts w:asciiTheme="majorBidi" w:hAnsiTheme="majorBidi" w:cstheme="majorBidi" w:hint="cs"/>
          <w:sz w:val="30"/>
          <w:szCs w:val="30"/>
          <w:cs/>
        </w:rPr>
        <w:t>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30DD57F3" w14:textId="4608F1F8" w:rsidR="00C17E07" w:rsidRDefault="00C17E07">
      <w:pPr>
        <w:spacing w:line="240" w:lineRule="auto"/>
        <w:rPr>
          <w:rFonts w:ascii="Angsana New" w:hAnsi="Angsana New"/>
          <w:sz w:val="20"/>
          <w:szCs w:val="20"/>
        </w:rPr>
      </w:pPr>
    </w:p>
    <w:p w14:paraId="1E52A0BE" w14:textId="0F6EC8DD" w:rsidR="000162F3" w:rsidRPr="0064714B" w:rsidRDefault="000162F3" w:rsidP="00BE05D9">
      <w:pPr>
        <w:numPr>
          <w:ilvl w:val="0"/>
          <w:numId w:val="4"/>
        </w:numPr>
        <w:tabs>
          <w:tab w:val="clear" w:pos="567"/>
          <w:tab w:val="left" w:pos="547"/>
        </w:tabs>
        <w:spacing w:line="240" w:lineRule="auto"/>
        <w:ind w:right="-25" w:hanging="56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64714B">
        <w:rPr>
          <w:rFonts w:ascii="Angsana New" w:hAnsi="Angsana New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62ED5989" w14:textId="77777777" w:rsidR="000162F3" w:rsidRPr="0013231F" w:rsidRDefault="000162F3" w:rsidP="00C8119D">
      <w:pPr>
        <w:pStyle w:val="Bo-Blankline"/>
        <w:rPr>
          <w:cs/>
        </w:rPr>
      </w:pPr>
    </w:p>
    <w:p w14:paraId="6B86AF2D" w14:textId="77777777" w:rsidR="00B1235A" w:rsidRPr="00324807" w:rsidRDefault="00B1235A" w:rsidP="00B1235A">
      <w:pPr>
        <w:pStyle w:val="Bo-C1Content"/>
        <w:rPr>
          <w:rFonts w:eastAsia="Calibri"/>
          <w:color w:val="000000"/>
          <w:lang w:eastAsia="en-GB"/>
        </w:rPr>
      </w:pPr>
      <w:r w:rsidRPr="00605BAD">
        <w:rPr>
          <w:rFonts w:eastAsia="Calibri"/>
          <w:color w:val="000000"/>
          <w:cs/>
          <w:lang w:eastAsia="en-GB"/>
        </w:rPr>
        <w:t>เงินสดและรายการเทียบเท่าเงินสดประกอบด้วย ยอดเงินสด ยอดเงินฝากธนาคารและเงินลงทุนระยะสั้นที่มีสภาพคล่องสูง</w:t>
      </w:r>
      <w:r w:rsidRPr="00324807">
        <w:rPr>
          <w:rFonts w:eastAsia="Calibri"/>
          <w:color w:val="000000"/>
          <w:cs/>
          <w:lang w:eastAsia="en-GB"/>
        </w:rPr>
        <w:t>ซึ่งมี</w:t>
      </w:r>
      <w:r w:rsidRPr="00324807">
        <w:rPr>
          <w:rFonts w:eastAsia="Calibri" w:hint="cs"/>
          <w:color w:val="000000"/>
          <w:cs/>
          <w:lang w:eastAsia="en-GB"/>
        </w:rPr>
        <w:t>ระยะเวลา</w:t>
      </w:r>
      <w:r w:rsidRPr="00324807">
        <w:rPr>
          <w:rFonts w:eastAsia="Calibri"/>
          <w:color w:val="000000"/>
          <w:cs/>
          <w:lang w:eastAsia="en-GB"/>
        </w:rPr>
        <w:t>ครบกำหนดไม่เกินสามเดือนนับแต่วันที่ได้มาเป็นรายการเทียบเท่าเงินสด</w:t>
      </w:r>
      <w:r w:rsidRPr="00605BAD">
        <w:rPr>
          <w:rFonts w:eastAsia="Calibri"/>
          <w:color w:val="000000"/>
          <w:cs/>
          <w:lang w:eastAsia="en-GB"/>
        </w:rPr>
        <w:t xml:space="preserve"> </w:t>
      </w:r>
      <w:r w:rsidRPr="00324807">
        <w:rPr>
          <w:rFonts w:eastAsia="Calibri"/>
          <w:color w:val="000000"/>
          <w:cs/>
          <w:lang w:eastAsia="en-GB"/>
        </w:rPr>
        <w:t>เงินเบิกเกินบัญชีธนาคารซึ่งจะต้องชำระคืนเมื่อทวงถามถือเป็นส่วนหนึ่งของเงินสดและรายการเทียบเท่าเงินสดในงบกระแสเงินสด</w:t>
      </w:r>
    </w:p>
    <w:p w14:paraId="3AFC165A" w14:textId="5733EF55" w:rsidR="00A00184" w:rsidRDefault="00A00184">
      <w:pPr>
        <w:spacing w:line="240" w:lineRule="auto"/>
        <w:rPr>
          <w:rFonts w:ascii="Angsana New" w:hAnsi="Angsana New"/>
          <w:sz w:val="20"/>
          <w:szCs w:val="20"/>
          <w:cs/>
          <w:lang w:eastAsia="x-none"/>
        </w:rPr>
      </w:pPr>
    </w:p>
    <w:p w14:paraId="73F23D61" w14:textId="57F4C53E" w:rsidR="000162F3" w:rsidRPr="0064714B" w:rsidRDefault="000162F3" w:rsidP="00BE05D9">
      <w:pPr>
        <w:numPr>
          <w:ilvl w:val="0"/>
          <w:numId w:val="4"/>
        </w:numPr>
        <w:tabs>
          <w:tab w:val="clear" w:pos="567"/>
          <w:tab w:val="left" w:pos="547"/>
        </w:tabs>
        <w:spacing w:line="240" w:lineRule="auto"/>
        <w:ind w:right="-25" w:hanging="56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64714B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ลูกหนี้การค้า</w:t>
      </w:r>
    </w:p>
    <w:p w14:paraId="2F29A568" w14:textId="77777777" w:rsidR="000162F3" w:rsidRPr="0013231F" w:rsidRDefault="000162F3" w:rsidP="001F55B6">
      <w:pPr>
        <w:pStyle w:val="Bo-Blankline"/>
      </w:pPr>
    </w:p>
    <w:p w14:paraId="003F09F5" w14:textId="77777777" w:rsidR="00B1235A" w:rsidRPr="00324807" w:rsidRDefault="00B1235A" w:rsidP="00B1235A">
      <w:pPr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cs/>
          <w:lang w:val="x-none" w:eastAsia="x-none"/>
        </w:rPr>
      </w:pPr>
      <w:r w:rsidRPr="00324807">
        <w:rPr>
          <w:rFonts w:asciiTheme="majorBidi" w:hAnsiTheme="majorBidi" w:cstheme="majorBidi"/>
          <w:color w:val="000000"/>
          <w:sz w:val="30"/>
          <w:szCs w:val="30"/>
          <w:cs/>
          <w:lang w:val="x-none" w:eastAsia="x-none"/>
        </w:rPr>
        <w:t xml:space="preserve"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   </w:t>
      </w:r>
    </w:p>
    <w:p w14:paraId="0D6D9F60" w14:textId="77777777" w:rsidR="00B1235A" w:rsidRPr="00324807" w:rsidRDefault="00B1235A" w:rsidP="00B1235A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2C696605" w14:textId="11A3E4C1" w:rsidR="00016959" w:rsidRDefault="00B1235A" w:rsidP="00016959">
      <w:pPr>
        <w:pStyle w:val="Bo-Blankline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527036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Pr="00324807">
        <w:rPr>
          <w:rFonts w:asciiTheme="majorBidi" w:hAnsiTheme="majorBidi" w:cstheme="majorBidi"/>
          <w:color w:val="000000"/>
          <w:sz w:val="30"/>
          <w:szCs w:val="30"/>
          <w:cs/>
        </w:rPr>
        <w:t>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  <w:r w:rsidR="00016959">
        <w:rPr>
          <w:rFonts w:asciiTheme="majorBidi" w:hAnsiTheme="majorBidi" w:cstheme="majorBidi"/>
          <w:color w:val="000000"/>
          <w:sz w:val="30"/>
          <w:szCs w:val="30"/>
          <w:cs/>
        </w:rPr>
        <w:br w:type="page"/>
      </w:r>
    </w:p>
    <w:p w14:paraId="70EE8143" w14:textId="77777777" w:rsidR="000162F3" w:rsidRPr="0034019B" w:rsidRDefault="000162F3" w:rsidP="00BE05D9">
      <w:pPr>
        <w:numPr>
          <w:ilvl w:val="0"/>
          <w:numId w:val="4"/>
        </w:numPr>
        <w:tabs>
          <w:tab w:val="clear" w:pos="567"/>
          <w:tab w:val="left" w:pos="547"/>
        </w:tabs>
        <w:spacing w:line="240" w:lineRule="auto"/>
        <w:ind w:right="-25" w:hanging="56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4019B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สินค้าคงเหลือ</w:t>
      </w:r>
    </w:p>
    <w:p w14:paraId="08E1ED51" w14:textId="77777777" w:rsidR="000162F3" w:rsidRPr="006D1C09" w:rsidRDefault="000162F3" w:rsidP="00A97117">
      <w:pPr>
        <w:pStyle w:val="Bo-Blankline"/>
        <w:rPr>
          <w:lang w:val="en-US"/>
        </w:rPr>
      </w:pPr>
    </w:p>
    <w:p w14:paraId="5E59E735" w14:textId="77777777" w:rsidR="000162F3" w:rsidRPr="0034019B" w:rsidRDefault="000162F3" w:rsidP="00435278">
      <w:pPr>
        <w:pStyle w:val="Bo-C1Content"/>
        <w:rPr>
          <w:lang w:val="en-US"/>
        </w:rPr>
      </w:pPr>
      <w:r w:rsidRPr="0034019B">
        <w:rPr>
          <w:cs/>
          <w:lang w:val="en-US"/>
        </w:rPr>
        <w:t>สินค้าคงเหลือ</w:t>
      </w:r>
      <w:r w:rsidR="00AB31E9">
        <w:rPr>
          <w:rFonts w:hint="cs"/>
          <w:cs/>
          <w:lang w:val="en-US"/>
        </w:rPr>
        <w:t>วัดมูลค่าด้วย</w:t>
      </w:r>
      <w:r w:rsidRPr="0034019B">
        <w:rPr>
          <w:cs/>
          <w:lang w:val="en-US"/>
        </w:rPr>
        <w:t>ราคาทุนหรือมูลค่าสุทธิที่จะได้รับแล้วแต่ราคาใดจะต่ำกว่า</w:t>
      </w:r>
    </w:p>
    <w:p w14:paraId="3A07D198" w14:textId="77777777" w:rsidR="000162F3" w:rsidRPr="006D1C09" w:rsidRDefault="000162F3" w:rsidP="00A97117">
      <w:pPr>
        <w:pStyle w:val="Bo-Blankline"/>
        <w:rPr>
          <w:lang w:val="en-US"/>
        </w:rPr>
      </w:pPr>
    </w:p>
    <w:p w14:paraId="590078ED" w14:textId="77777777" w:rsidR="00103A99" w:rsidRPr="0034019B" w:rsidRDefault="00103A99" w:rsidP="00435278">
      <w:pPr>
        <w:spacing w:line="240" w:lineRule="auto"/>
        <w:ind w:left="900" w:hanging="360"/>
        <w:jc w:val="thaiDistribute"/>
        <w:rPr>
          <w:rFonts w:ascii="Angsana New" w:hAnsi="Angsana New"/>
          <w:sz w:val="30"/>
          <w:szCs w:val="30"/>
        </w:rPr>
      </w:pPr>
      <w:r w:rsidRPr="0034019B">
        <w:rPr>
          <w:rFonts w:ascii="Angsana New" w:hAnsi="Angsana New"/>
          <w:sz w:val="30"/>
          <w:szCs w:val="30"/>
          <w:cs/>
        </w:rPr>
        <w:t>ต้นทุนสินค้าคำนวณดังนี้</w:t>
      </w:r>
    </w:p>
    <w:p w14:paraId="022C0B98" w14:textId="77777777" w:rsidR="00103A99" w:rsidRPr="006D1C09" w:rsidRDefault="00103A99" w:rsidP="00A97117">
      <w:pPr>
        <w:pStyle w:val="Bo-Blankline"/>
      </w:pPr>
    </w:p>
    <w:p w14:paraId="6EC5847B" w14:textId="77777777" w:rsidR="00103A99" w:rsidRPr="0034019B" w:rsidRDefault="004C7140" w:rsidP="00BE05D9">
      <w:pPr>
        <w:numPr>
          <w:ilvl w:val="0"/>
          <w:numId w:val="7"/>
        </w:numPr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สินค้าสำเร็จรูป</w:t>
      </w:r>
      <w:r w:rsidR="00FA35F9">
        <w:rPr>
          <w:rFonts w:ascii="Angsana New" w:hAnsi="Angsana New" w:hint="cs"/>
          <w:sz w:val="30"/>
          <w:szCs w:val="30"/>
          <w:cs/>
          <w:lang w:val="en-US"/>
        </w:rPr>
        <w:t>ประเภท</w:t>
      </w:r>
      <w:r w:rsidR="00103A99" w:rsidRPr="0034019B">
        <w:rPr>
          <w:rFonts w:ascii="Angsana New" w:hAnsi="Angsana New"/>
          <w:sz w:val="30"/>
          <w:szCs w:val="30"/>
          <w:cs/>
        </w:rPr>
        <w:t>น้ำมันเชื้อเพลิงและก๊าซธรรมชาติใช้วิธีเข้าก่อนออกก่อน</w:t>
      </w:r>
    </w:p>
    <w:p w14:paraId="2A7860B8" w14:textId="77777777" w:rsidR="00103A99" w:rsidRPr="006D1C09" w:rsidRDefault="00103A99" w:rsidP="00A97117">
      <w:pPr>
        <w:pStyle w:val="Bo-Blankline"/>
      </w:pPr>
    </w:p>
    <w:p w14:paraId="67232AF7" w14:textId="5B61AB22" w:rsidR="00103A99" w:rsidRPr="0034019B" w:rsidRDefault="006145CD" w:rsidP="00435278">
      <w:pPr>
        <w:spacing w:line="240" w:lineRule="auto"/>
        <w:ind w:left="900" w:hanging="360"/>
        <w:jc w:val="thaiDistribute"/>
        <w:rPr>
          <w:rFonts w:ascii="Angsana New" w:hAnsi="Angsana New"/>
          <w:sz w:val="30"/>
          <w:szCs w:val="30"/>
        </w:rPr>
      </w:pPr>
      <w:r w:rsidRPr="006145CD">
        <w:rPr>
          <w:rFonts w:ascii="Angsana New" w:hAnsi="Angsana New"/>
          <w:sz w:val="30"/>
          <w:szCs w:val="30"/>
          <w:lang w:val="en-US"/>
        </w:rPr>
        <w:t>2</w:t>
      </w:r>
      <w:r w:rsidR="00103A99" w:rsidRPr="0034019B">
        <w:rPr>
          <w:rFonts w:ascii="Angsana New" w:hAnsi="Angsana New"/>
          <w:sz w:val="30"/>
          <w:szCs w:val="30"/>
          <w:cs/>
        </w:rPr>
        <w:t>)</w:t>
      </w:r>
      <w:r w:rsidR="00103A99" w:rsidRPr="0034019B">
        <w:rPr>
          <w:rFonts w:ascii="Angsana New" w:hAnsi="Angsana New"/>
          <w:sz w:val="30"/>
          <w:szCs w:val="30"/>
          <w:cs/>
        </w:rPr>
        <w:tab/>
      </w:r>
      <w:r w:rsidR="004C7140">
        <w:rPr>
          <w:rFonts w:ascii="Angsana New" w:hAnsi="Angsana New" w:hint="cs"/>
          <w:sz w:val="30"/>
          <w:szCs w:val="30"/>
          <w:cs/>
        </w:rPr>
        <w:t>สินค้าคงเหลืออื่น</w:t>
      </w:r>
      <w:r w:rsidR="00133A34">
        <w:rPr>
          <w:rFonts w:ascii="Angsana New" w:hAnsi="Angsana New" w:hint="cs"/>
          <w:sz w:val="30"/>
          <w:szCs w:val="30"/>
          <w:cs/>
        </w:rPr>
        <w:t xml:space="preserve">นอกเหนือจากที่กล่าวไว้ในข้อ </w:t>
      </w:r>
      <w:r w:rsidR="00C17E07">
        <w:rPr>
          <w:rFonts w:ascii="Angsana New" w:hAnsi="Angsana New"/>
          <w:sz w:val="30"/>
          <w:szCs w:val="30"/>
          <w:lang w:val="en-US"/>
        </w:rPr>
        <w:t>1</w:t>
      </w:r>
      <w:r w:rsidR="00133A34">
        <w:rPr>
          <w:rFonts w:ascii="Angsana New" w:hAnsi="Angsana New"/>
          <w:sz w:val="30"/>
          <w:szCs w:val="30"/>
          <w:lang w:val="en-US"/>
        </w:rPr>
        <w:t>)</w:t>
      </w:r>
      <w:r w:rsidR="00133A3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103A99" w:rsidRPr="0034019B">
        <w:rPr>
          <w:rFonts w:ascii="Angsana New" w:hAnsi="Angsana New"/>
          <w:sz w:val="30"/>
          <w:szCs w:val="30"/>
          <w:cs/>
        </w:rPr>
        <w:t>ใช้วิธีถัวเฉลี่ย</w:t>
      </w:r>
      <w:r w:rsidR="00517BFC">
        <w:rPr>
          <w:rFonts w:ascii="Angsana New" w:hAnsi="Angsana New" w:hint="cs"/>
          <w:sz w:val="30"/>
          <w:szCs w:val="30"/>
          <w:cs/>
        </w:rPr>
        <w:t>ถ่วงน้ำหนัก</w:t>
      </w:r>
    </w:p>
    <w:p w14:paraId="4B342171" w14:textId="77777777" w:rsidR="001E7E4D" w:rsidRDefault="001E7E4D" w:rsidP="001E7E4D">
      <w:pPr>
        <w:pStyle w:val="Bo-Blankline"/>
        <w:rPr>
          <w:lang w:val="en-US"/>
        </w:rPr>
      </w:pPr>
    </w:p>
    <w:p w14:paraId="29F3D27B" w14:textId="77777777" w:rsidR="000162F3" w:rsidRPr="0034019B" w:rsidRDefault="000162F3" w:rsidP="00435278">
      <w:pPr>
        <w:pStyle w:val="Bo-C1Content"/>
        <w:rPr>
          <w:lang w:val="en-US"/>
        </w:rPr>
      </w:pPr>
      <w:r w:rsidRPr="0034019B">
        <w:rPr>
          <w:cs/>
          <w:lang w:val="en-US"/>
        </w:rPr>
        <w:t>ต้นทุนสินค้าประกอบด้วยต้นทุนที่ซื้อ ต้นทุน</w:t>
      </w:r>
      <w:r w:rsidRPr="0034019B">
        <w:rPr>
          <w:rFonts w:hint="cs"/>
          <w:cs/>
          <w:lang w:val="en-US"/>
        </w:rPr>
        <w:t>แปลงสภาพ</w:t>
      </w:r>
      <w:r w:rsidRPr="0034019B">
        <w:rPr>
          <w:cs/>
          <w:lang w:val="en-US"/>
        </w:rPr>
        <w:t>หรือต้นทุนอื่นเพื่อให้สินค้าอยู่ในสถานที่และสภาพปัจจุบัน ในกรณีของสินค้าสำเร็จรูปและสินค้าระหว่างผลิตที่ผลิตเอง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 โดยคำนึงถึงระดับกำลังการผลิตตามปกติ</w:t>
      </w:r>
    </w:p>
    <w:p w14:paraId="09DE77C7" w14:textId="77777777" w:rsidR="00A97117" w:rsidRDefault="00A97117" w:rsidP="00A97117">
      <w:pPr>
        <w:pStyle w:val="Bo-Blankline"/>
        <w:rPr>
          <w:lang w:val="en-US"/>
        </w:rPr>
      </w:pPr>
    </w:p>
    <w:p w14:paraId="36A5BE86" w14:textId="0FDB1C1A" w:rsidR="00F318E1" w:rsidRDefault="000162F3" w:rsidP="00435278">
      <w:pPr>
        <w:pStyle w:val="Bo-C1Content"/>
        <w:rPr>
          <w:lang w:val="en-US"/>
        </w:rPr>
      </w:pPr>
      <w:r w:rsidRPr="0034019B">
        <w:rPr>
          <w:cs/>
          <w:lang w:val="en-US"/>
        </w:rPr>
        <w:t>มูลค่าสุทธิที่จะได้รับเป็นการประมาณราคาที่จะขายได้จากการดำเนินธุรกิจปกติหัก</w:t>
      </w:r>
      <w:r w:rsidRPr="0034019B">
        <w:rPr>
          <w:cs/>
        </w:rPr>
        <w:t>ด้วย</w:t>
      </w:r>
      <w:r w:rsidRPr="0034019B">
        <w:rPr>
          <w:cs/>
          <w:lang w:val="en-US"/>
        </w:rPr>
        <w:t>ค่าใช้จ่ายที่จำเป็น</w:t>
      </w:r>
      <w:r w:rsidRPr="0034019B">
        <w:rPr>
          <w:rFonts w:hint="cs"/>
          <w:cs/>
          <w:lang w:val="en-US"/>
        </w:rPr>
        <w:t>โดยประมาณ</w:t>
      </w:r>
      <w:r w:rsidRPr="0034019B">
        <w:rPr>
          <w:cs/>
          <w:lang w:val="en-US"/>
        </w:rPr>
        <w:t>ในการขาย</w:t>
      </w:r>
    </w:p>
    <w:p w14:paraId="63D1DACC" w14:textId="545E083C" w:rsidR="009D434A" w:rsidRDefault="009D434A">
      <w:pPr>
        <w:spacing w:line="240" w:lineRule="auto"/>
        <w:rPr>
          <w:rFonts w:ascii="Angsana New" w:hAnsi="Angsana New"/>
          <w:sz w:val="20"/>
          <w:szCs w:val="20"/>
          <w:lang w:val="en-US" w:eastAsia="x-none"/>
        </w:rPr>
      </w:pPr>
    </w:p>
    <w:p w14:paraId="6CFF0054" w14:textId="77777777" w:rsidR="00103A99" w:rsidRPr="0034019B" w:rsidRDefault="00103A99" w:rsidP="00BE05D9">
      <w:pPr>
        <w:pStyle w:val="Heading8"/>
        <w:numPr>
          <w:ilvl w:val="0"/>
          <w:numId w:val="4"/>
        </w:numPr>
        <w:tabs>
          <w:tab w:val="clear" w:pos="567"/>
        </w:tabs>
        <w:spacing w:line="240" w:lineRule="auto"/>
        <w:ind w:left="540" w:right="2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019B">
        <w:rPr>
          <w:rFonts w:ascii="Angsana New" w:hAnsi="Angsana New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0DBC838A" w14:textId="77777777" w:rsidR="00103A99" w:rsidRPr="006D1C09" w:rsidRDefault="00103A99" w:rsidP="00DE7B37">
      <w:pPr>
        <w:pStyle w:val="Bo-Blankline"/>
      </w:pPr>
    </w:p>
    <w:p w14:paraId="3160D3FB" w14:textId="77777777" w:rsidR="003E390B" w:rsidRPr="009D434A" w:rsidRDefault="003E390B" w:rsidP="003E390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E10AE">
        <w:rPr>
          <w:rFonts w:asciiTheme="majorBidi" w:hAnsiTheme="majorBidi" w:cstheme="majorBidi" w:hint="cs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</w:t>
      </w:r>
      <w:r w:rsidRPr="009D434A">
        <w:rPr>
          <w:rFonts w:asciiTheme="majorBidi" w:hAnsiTheme="majorBidi" w:cstheme="majorBidi" w:hint="cs"/>
          <w:sz w:val="30"/>
          <w:szCs w:val="30"/>
          <w:cs/>
        </w:rPr>
        <w:t>และขาดทุนจากการด้อยค่า</w:t>
      </w:r>
      <w:r w:rsidRPr="00FE10A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6AB11421" w14:textId="77777777" w:rsidR="003E390B" w:rsidRPr="009D434A" w:rsidRDefault="003E390B" w:rsidP="009D434A">
      <w:pPr>
        <w:pStyle w:val="Bo-Blankline"/>
      </w:pPr>
    </w:p>
    <w:p w14:paraId="265E2EED" w14:textId="77777777" w:rsidR="003E390B" w:rsidRPr="00FE10AE" w:rsidRDefault="003E390B" w:rsidP="003E390B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E10AE">
        <w:rPr>
          <w:rFonts w:asciiTheme="majorBidi" w:hAnsiTheme="majorBidi" w:cstheme="majorBidi" w:hint="cs"/>
          <w:sz w:val="30"/>
          <w:szCs w:val="30"/>
          <w:cs/>
        </w:rPr>
        <w:t xml:space="preserve">ราคาทุนรวมถึงต้นทุนทางตรงที่เกี่ยวข้องกับการได้มาของสินทรัพย์ </w:t>
      </w:r>
      <w:r w:rsidRPr="009D434A">
        <w:rPr>
          <w:rFonts w:asciiTheme="majorBidi" w:hAnsiTheme="majorBidi" w:cstheme="majorBidi" w:hint="cs"/>
          <w:sz w:val="30"/>
          <w:szCs w:val="30"/>
          <w:cs/>
        </w:rPr>
        <w:t>ต้นทุนของการก่อสร้างสินทรัพย์ที่กิจการก่อสร้างเอง รวมถึงต้นทุนการกู้ยืม</w:t>
      </w:r>
      <w:r w:rsidRPr="00FE10AE">
        <w:rPr>
          <w:rFonts w:asciiTheme="majorBidi" w:hAnsiTheme="majorBidi" w:cstheme="majorBidi" w:hint="cs"/>
          <w:sz w:val="30"/>
          <w:szCs w:val="30"/>
          <w:cs/>
        </w:rPr>
        <w:t xml:space="preserve"> และต้นทุนในการรื้อถอน การขนย้าย การบูรณะสถานที่ตั้งของสินทรัพย์</w:t>
      </w:r>
      <w:r w:rsidRPr="009D434A">
        <w:rPr>
          <w:rFonts w:asciiTheme="majorBidi" w:hAnsiTheme="majorBidi" w:cstheme="majorBidi"/>
          <w:sz w:val="30"/>
          <w:szCs w:val="30"/>
        </w:rPr>
        <w:t xml:space="preserve"> </w:t>
      </w:r>
      <w:r w:rsidRPr="00FE10AE">
        <w:rPr>
          <w:rFonts w:asciiTheme="majorBidi" w:hAnsiTheme="majorBidi" w:cstheme="majorBidi" w:hint="cs"/>
          <w:sz w:val="30"/>
          <w:szCs w:val="30"/>
          <w:cs/>
        </w:rPr>
        <w:t xml:space="preserve"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 </w:t>
      </w:r>
    </w:p>
    <w:p w14:paraId="063AF405" w14:textId="77777777" w:rsidR="003E390B" w:rsidRDefault="003E390B" w:rsidP="003E390B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  <w:cs/>
        </w:rPr>
      </w:pPr>
    </w:p>
    <w:p w14:paraId="1EB026F4" w14:textId="77777777" w:rsidR="003E390B" w:rsidRPr="00FE10AE" w:rsidRDefault="003E390B" w:rsidP="003E390B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E10AE">
        <w:rPr>
          <w:rFonts w:asciiTheme="majorBidi" w:hAnsiTheme="majorBidi" w:cstheme="majorBidi" w:hint="cs"/>
          <w:color w:val="auto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 </w:t>
      </w:r>
    </w:p>
    <w:p w14:paraId="66D32EE3" w14:textId="77777777" w:rsidR="003E390B" w:rsidRPr="00FE10AE" w:rsidRDefault="003E390B" w:rsidP="003E390B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4EBAA8E9" w14:textId="77777777" w:rsidR="003E390B" w:rsidRPr="00533DFC" w:rsidRDefault="003E390B" w:rsidP="003E390B">
      <w:pPr>
        <w:pStyle w:val="Bo-H3Subhead"/>
        <w:rPr>
          <w:rFonts w:asciiTheme="majorBidi" w:hAnsiTheme="majorBidi" w:cstheme="majorBidi"/>
          <w:highlight w:val="yellow"/>
        </w:rPr>
      </w:pPr>
      <w:r w:rsidRPr="00FE10AE">
        <w:rPr>
          <w:rFonts w:asciiTheme="majorBidi" w:hAnsiTheme="majorBidi" w:cstheme="majorBidi"/>
          <w:cs/>
        </w:rPr>
        <w:t>ต้นทุนที่เกิดขึ้นในภายหลัง</w:t>
      </w:r>
    </w:p>
    <w:p w14:paraId="69EEC271" w14:textId="77777777" w:rsidR="003E390B" w:rsidRPr="00FE10AE" w:rsidRDefault="003E390B" w:rsidP="003E390B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07A6540D" w14:textId="49E385CE" w:rsidR="003E390B" w:rsidRPr="00FE10AE" w:rsidRDefault="003E390B" w:rsidP="003E390B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FE10AE">
        <w:rPr>
          <w:rFonts w:asciiTheme="majorBidi" w:hAnsiTheme="majorBidi" w:cstheme="majorBidi" w:hint="cs"/>
          <w:color w:val="auto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 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12F338E3" w14:textId="1B2393CC" w:rsidR="00C254B1" w:rsidRDefault="00C254B1">
      <w:pPr>
        <w:spacing w:line="240" w:lineRule="auto"/>
        <w:rPr>
          <w:rFonts w:ascii="Angsana New" w:hAnsi="Angsana New"/>
          <w:sz w:val="20"/>
          <w:szCs w:val="20"/>
          <w:highlight w:val="yellow"/>
          <w:cs/>
          <w:lang w:eastAsia="x-none"/>
        </w:rPr>
      </w:pPr>
      <w:r>
        <w:rPr>
          <w:highlight w:val="yellow"/>
          <w:cs/>
        </w:rPr>
        <w:br w:type="page"/>
      </w:r>
    </w:p>
    <w:p w14:paraId="17DA1EDB" w14:textId="77777777" w:rsidR="003E390B" w:rsidRPr="00FE10AE" w:rsidRDefault="003E390B" w:rsidP="003E390B">
      <w:pPr>
        <w:pStyle w:val="Bo-H3Subhead"/>
        <w:rPr>
          <w:rFonts w:asciiTheme="majorBidi" w:hAnsiTheme="majorBidi" w:cstheme="majorBidi"/>
          <w:lang w:val="en-US"/>
        </w:rPr>
      </w:pPr>
      <w:r w:rsidRPr="00FE10AE">
        <w:rPr>
          <w:rFonts w:asciiTheme="majorBidi" w:hAnsiTheme="majorBidi" w:cstheme="majorBidi"/>
          <w:cs/>
          <w:lang w:val="en-US"/>
        </w:rPr>
        <w:lastRenderedPageBreak/>
        <w:t>ค่าเสื่อมราคา</w:t>
      </w:r>
    </w:p>
    <w:p w14:paraId="25DE687D" w14:textId="77777777" w:rsidR="003E390B" w:rsidRPr="00533DFC" w:rsidRDefault="003E390B" w:rsidP="003E390B">
      <w:pPr>
        <w:pStyle w:val="Bo-Blankline"/>
        <w:rPr>
          <w:highlight w:val="yellow"/>
        </w:rPr>
      </w:pPr>
    </w:p>
    <w:p w14:paraId="0A4E371C" w14:textId="064D99A6" w:rsidR="001E65AD" w:rsidRDefault="001E65AD" w:rsidP="001E65AD">
      <w:pPr>
        <w:pStyle w:val="Bo-Blankline"/>
        <w:jc w:val="thaiDistribute"/>
        <w:rPr>
          <w:rFonts w:asciiTheme="majorBidi" w:hAnsiTheme="majorBidi" w:cstheme="majorBidi"/>
          <w:sz w:val="28"/>
          <w:szCs w:val="28"/>
        </w:rPr>
      </w:pPr>
      <w:r w:rsidRPr="00FB6A8E">
        <w:rPr>
          <w:rFonts w:asciiTheme="majorBidi" w:hAnsiTheme="majorBidi" w:cstheme="majorBidi"/>
          <w:sz w:val="28"/>
          <w:szCs w:val="28"/>
          <w:cs/>
        </w:rPr>
        <w:t>ค่า</w:t>
      </w:r>
      <w:r w:rsidRPr="001E65AD">
        <w:rPr>
          <w:rFonts w:asciiTheme="majorBidi" w:eastAsia="Calibri" w:hAnsiTheme="majorBidi" w:cstheme="majorBidi"/>
          <w:sz w:val="30"/>
          <w:szCs w:val="30"/>
          <w:cs/>
          <w:lang w:val="en-US" w:eastAsia="en-US"/>
        </w:rPr>
        <w:t>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</w:t>
      </w:r>
      <w:r w:rsidR="008553F8">
        <w:rPr>
          <w:rFonts w:asciiTheme="majorBidi" w:eastAsia="Calibri" w:hAnsiTheme="majorBidi" w:cstheme="majorBidi" w:hint="cs"/>
          <w:sz w:val="30"/>
          <w:szCs w:val="30"/>
          <w:cs/>
          <w:lang w:val="en-US" w:eastAsia="en-US"/>
        </w:rPr>
        <w:t xml:space="preserve"> </w:t>
      </w:r>
      <w:r w:rsidRPr="001E65AD">
        <w:rPr>
          <w:rFonts w:asciiTheme="majorBidi" w:eastAsia="Calibri" w:hAnsiTheme="majorBidi" w:cstheme="majorBidi"/>
          <w:sz w:val="30"/>
          <w:szCs w:val="30"/>
          <w:cs/>
          <w:lang w:val="en-US" w:eastAsia="en-US"/>
        </w:rPr>
        <w:t>สินทรัพย์ที่อยู่ระหว่างการก่อสร้าง</w:t>
      </w:r>
      <w:r w:rsidR="008553F8">
        <w:rPr>
          <w:rFonts w:asciiTheme="majorBidi" w:eastAsia="Calibri" w:hAnsiTheme="majorBidi" w:cstheme="majorBidi" w:hint="cs"/>
          <w:sz w:val="30"/>
          <w:szCs w:val="30"/>
          <w:cs/>
          <w:lang w:val="en-US" w:eastAsia="en-US"/>
        </w:rPr>
        <w:t>และติดตั้ง และอะไหล่ที่สำคัญที่ยังไม่ได้เบิกใช้</w:t>
      </w:r>
    </w:p>
    <w:p w14:paraId="48F6D970" w14:textId="4F318A29" w:rsidR="00103A99" w:rsidRPr="006D1C09" w:rsidRDefault="00103A99" w:rsidP="00182BB8">
      <w:pPr>
        <w:pStyle w:val="Bo-Blankline"/>
      </w:pPr>
    </w:p>
    <w:p w14:paraId="3C432254" w14:textId="77777777" w:rsidR="003E390B" w:rsidRPr="008F1D41" w:rsidRDefault="003E390B" w:rsidP="003E390B">
      <w:pPr>
        <w:pStyle w:val="Bo-C1Content"/>
        <w:rPr>
          <w:rFonts w:asciiTheme="majorBidi" w:hAnsiTheme="majorBidi" w:cstheme="majorBidi"/>
        </w:rPr>
      </w:pPr>
      <w:r w:rsidRPr="008F1D41">
        <w:rPr>
          <w:rFonts w:asciiTheme="majorBidi" w:hAnsiTheme="majorBidi" w:cstheme="majorBidi"/>
          <w:cs/>
        </w:rPr>
        <w:t>ประมาณการอายุการให้ประโยชน์</w:t>
      </w:r>
      <w:r w:rsidRPr="008F1D41">
        <w:rPr>
          <w:rFonts w:asciiTheme="majorBidi" w:hAnsiTheme="majorBidi" w:cstheme="majorBidi" w:hint="cs"/>
          <w:cs/>
        </w:rPr>
        <w:t>ของสินทรัพย์</w:t>
      </w:r>
      <w:r w:rsidRPr="008F1D41">
        <w:rPr>
          <w:rFonts w:asciiTheme="majorBidi" w:hAnsiTheme="majorBidi" w:cstheme="majorBidi"/>
          <w:cs/>
        </w:rPr>
        <w:t>แสดงได้ดังนี้</w:t>
      </w:r>
    </w:p>
    <w:p w14:paraId="0548286A" w14:textId="77777777" w:rsidR="003E390B" w:rsidRPr="006D1C09" w:rsidRDefault="003E390B" w:rsidP="005919CE">
      <w:pPr>
        <w:pStyle w:val="Bo-Blankline"/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3510"/>
      </w:tblGrid>
      <w:tr w:rsidR="00103A99" w:rsidRPr="00C12557" w14:paraId="57D683B3" w14:textId="77777777" w:rsidTr="00EF22F9">
        <w:tc>
          <w:tcPr>
            <w:tcW w:w="5670" w:type="dxa"/>
            <w:shd w:val="clear" w:color="auto" w:fill="auto"/>
            <w:vAlign w:val="bottom"/>
          </w:tcPr>
          <w:p w14:paraId="532D2670" w14:textId="77777777" w:rsidR="00103A99" w:rsidRPr="00C12557" w:rsidRDefault="00103A99" w:rsidP="00435278">
            <w:pPr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3510" w:type="dxa"/>
            <w:shd w:val="clear" w:color="auto" w:fill="auto"/>
          </w:tcPr>
          <w:p w14:paraId="06286C7C" w14:textId="6901EB57" w:rsidR="00103A99" w:rsidRPr="00C12557" w:rsidRDefault="00C17E07" w:rsidP="001F672A">
            <w:pPr>
              <w:tabs>
                <w:tab w:val="right" w:pos="1892"/>
                <w:tab w:val="left" w:pos="3222"/>
              </w:tabs>
              <w:spacing w:line="240" w:lineRule="auto"/>
              <w:ind w:left="884"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20</w:t>
            </w:r>
            <w:r w:rsidR="001B51B5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1B51B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และ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103A99" w:rsidRPr="00C12557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103A99" w:rsidRPr="00C12557" w14:paraId="03110FFE" w14:textId="77777777" w:rsidTr="003D65F8">
        <w:tc>
          <w:tcPr>
            <w:tcW w:w="5670" w:type="dxa"/>
            <w:vAlign w:val="bottom"/>
          </w:tcPr>
          <w:p w14:paraId="5B873BC6" w14:textId="77777777" w:rsidR="00103A99" w:rsidRPr="00C12557" w:rsidRDefault="00103A99" w:rsidP="00435278">
            <w:pPr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3510" w:type="dxa"/>
          </w:tcPr>
          <w:p w14:paraId="6E0CFB49" w14:textId="3C3D8FEF" w:rsidR="00103A99" w:rsidRPr="00C12557" w:rsidRDefault="00C17E07" w:rsidP="001F672A">
            <w:pPr>
              <w:tabs>
                <w:tab w:val="right" w:pos="1892"/>
                <w:tab w:val="left" w:pos="3222"/>
              </w:tabs>
              <w:spacing w:line="240" w:lineRule="auto"/>
              <w:ind w:left="884"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0E234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E234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="00103A9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103A99" w:rsidRPr="00C12557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103A99" w:rsidRPr="00C12557" w14:paraId="51731886" w14:textId="77777777" w:rsidTr="003D65F8">
        <w:tc>
          <w:tcPr>
            <w:tcW w:w="5670" w:type="dxa"/>
            <w:vAlign w:val="bottom"/>
          </w:tcPr>
          <w:p w14:paraId="409F291D" w14:textId="77777777" w:rsidR="00103A99" w:rsidRPr="00C12557" w:rsidRDefault="00103A99" w:rsidP="00435278">
            <w:pPr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เครื่องมือเครื่องใช้และอุปกรณ์โรงงาน</w:t>
            </w:r>
          </w:p>
        </w:tc>
        <w:tc>
          <w:tcPr>
            <w:tcW w:w="3510" w:type="dxa"/>
          </w:tcPr>
          <w:p w14:paraId="34F90CF6" w14:textId="21E1D7FF" w:rsidR="00103A99" w:rsidRPr="00C12557" w:rsidRDefault="00C17E07" w:rsidP="001F672A">
            <w:pPr>
              <w:tabs>
                <w:tab w:val="right" w:pos="1892"/>
                <w:tab w:val="left" w:pos="3222"/>
              </w:tabs>
              <w:spacing w:line="240" w:lineRule="auto"/>
              <w:ind w:left="884"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0E234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E2341">
              <w:rPr>
                <w:rFonts w:ascii="Angsana New" w:hAnsi="Angsana New"/>
                <w:sz w:val="30"/>
                <w:szCs w:val="30"/>
              </w:rPr>
              <w:t>-</w:t>
            </w:r>
            <w:r w:rsidR="00103A9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145CD" w:rsidRPr="006145CD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="00103A99" w:rsidRPr="00C12557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103A99" w:rsidRPr="00C12557" w14:paraId="0F474209" w14:textId="77777777" w:rsidTr="003D65F8">
        <w:tc>
          <w:tcPr>
            <w:tcW w:w="5670" w:type="dxa"/>
            <w:vAlign w:val="bottom"/>
          </w:tcPr>
          <w:p w14:paraId="4780C0BE" w14:textId="77777777" w:rsidR="00103A99" w:rsidRPr="00C12557" w:rsidRDefault="00103A99" w:rsidP="00435278">
            <w:pPr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3510" w:type="dxa"/>
          </w:tcPr>
          <w:p w14:paraId="316F20BA" w14:textId="0930F66C" w:rsidR="00103A99" w:rsidRPr="00C12557" w:rsidRDefault="006145CD" w:rsidP="001F672A">
            <w:pPr>
              <w:tabs>
                <w:tab w:val="right" w:pos="1892"/>
                <w:tab w:val="left" w:pos="1962"/>
                <w:tab w:val="left" w:pos="3222"/>
              </w:tabs>
              <w:spacing w:line="240" w:lineRule="auto"/>
              <w:ind w:left="884"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0E234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E2341">
              <w:rPr>
                <w:rFonts w:ascii="Angsana New" w:hAnsi="Angsana New"/>
                <w:sz w:val="30"/>
                <w:szCs w:val="30"/>
              </w:rPr>
              <w:t>-</w:t>
            </w:r>
            <w:r w:rsidR="00103A9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103A99" w:rsidRPr="00C12557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964FE8" w:rsidRPr="00C12557" w14:paraId="78F54362" w14:textId="77777777" w:rsidTr="003D65F8">
        <w:tc>
          <w:tcPr>
            <w:tcW w:w="5670" w:type="dxa"/>
            <w:vAlign w:val="bottom"/>
          </w:tcPr>
          <w:p w14:paraId="3BBD0B2B" w14:textId="77777777" w:rsidR="00964FE8" w:rsidRPr="00C12557" w:rsidRDefault="00964FE8" w:rsidP="00435278">
            <w:pPr>
              <w:spacing w:line="240" w:lineRule="auto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AB2FE0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3510" w:type="dxa"/>
          </w:tcPr>
          <w:p w14:paraId="5E62376D" w14:textId="6FC614D0" w:rsidR="00964FE8" w:rsidRPr="00964FE8" w:rsidRDefault="006145CD" w:rsidP="001F672A">
            <w:pPr>
              <w:tabs>
                <w:tab w:val="right" w:pos="1892"/>
                <w:tab w:val="left" w:pos="3222"/>
              </w:tabs>
              <w:spacing w:line="240" w:lineRule="auto"/>
              <w:ind w:left="884" w:right="16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964FE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964FE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</w:tr>
    </w:tbl>
    <w:p w14:paraId="7427114A" w14:textId="77777777" w:rsidR="00DA7DEA" w:rsidRPr="00DA7DEA" w:rsidRDefault="00DA7DEA" w:rsidP="00E030E8">
      <w:pPr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5A2A73AE" w14:textId="086D0EA4" w:rsidR="00BB57B2" w:rsidRDefault="00BB57B2" w:rsidP="00BE05D9">
      <w:pPr>
        <w:pStyle w:val="Heading8"/>
        <w:numPr>
          <w:ilvl w:val="0"/>
          <w:numId w:val="4"/>
        </w:numPr>
        <w:tabs>
          <w:tab w:val="clear" w:pos="567"/>
        </w:tabs>
        <w:spacing w:line="240" w:lineRule="auto"/>
        <w:ind w:right="2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สัญญาเช่า</w:t>
      </w:r>
    </w:p>
    <w:p w14:paraId="5AD759C1" w14:textId="77777777" w:rsidR="00324FF5" w:rsidRPr="00C73305" w:rsidRDefault="00324FF5" w:rsidP="00324FF5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D82E338" w14:textId="77777777" w:rsidR="002B3882" w:rsidRPr="00216152" w:rsidRDefault="002B3882" w:rsidP="002B3882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216152">
        <w:rPr>
          <w:rFonts w:asciiTheme="majorBidi" w:hAnsiTheme="majorBidi" w:cstheme="majorBidi" w:hint="cs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3153C54B" w14:textId="77777777" w:rsidR="002B3882" w:rsidRDefault="002B3882" w:rsidP="002B3882">
      <w:pPr>
        <w:pStyle w:val="Ang15"/>
        <w:rPr>
          <w:sz w:val="20"/>
          <w:szCs w:val="20"/>
          <w:highlight w:val="yellow"/>
        </w:rPr>
      </w:pPr>
    </w:p>
    <w:p w14:paraId="75C4A1F0" w14:textId="77777777" w:rsidR="002B3882" w:rsidRDefault="002B3882" w:rsidP="002B3882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CE3098">
        <w:rPr>
          <w:rFonts w:asciiTheme="majorBidi" w:hAnsiTheme="majorBidi" w:cstheme="majorBidi" w:hint="cs"/>
          <w:i/>
          <w:iCs/>
          <w:sz w:val="30"/>
          <w:szCs w:val="30"/>
          <w:cs/>
        </w:rPr>
        <w:t>ในฐานะผู้เช่า</w:t>
      </w:r>
    </w:p>
    <w:p w14:paraId="13857046" w14:textId="77777777" w:rsidR="002B3882" w:rsidRPr="00CE3098" w:rsidRDefault="002B3882" w:rsidP="002B3882">
      <w:pPr>
        <w:pStyle w:val="Ang15"/>
        <w:rPr>
          <w:sz w:val="20"/>
          <w:szCs w:val="20"/>
          <w:highlight w:val="yellow"/>
        </w:rPr>
      </w:pPr>
    </w:p>
    <w:p w14:paraId="0130D91E" w14:textId="77777777" w:rsidR="002B3882" w:rsidRPr="00CE3098" w:rsidRDefault="002B3882" w:rsidP="002B3882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E3098">
        <w:rPr>
          <w:rFonts w:asciiTheme="majorBidi" w:hAnsiTheme="majorBidi" w:cstheme="majorBidi" w:hint="cs"/>
          <w:sz w:val="30"/>
          <w:szCs w:val="30"/>
          <w:cs/>
        </w:rPr>
        <w:t>ณ วันที่สัญญาเช่าเริ่มมีผล หรือวันที่มีการเปลี่ยนแปลงสัญญาเช่า</w:t>
      </w:r>
      <w:r w:rsidRPr="00CE3098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CE3098">
        <w:rPr>
          <w:rFonts w:asciiTheme="majorBidi" w:hAnsiTheme="majorBidi" w:cstheme="majorBidi" w:hint="cs"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4A060367" w14:textId="77777777" w:rsidR="002B3882" w:rsidRPr="00FF7947" w:rsidRDefault="002B3882" w:rsidP="002B3882">
      <w:pPr>
        <w:pStyle w:val="Ang15"/>
        <w:rPr>
          <w:sz w:val="20"/>
          <w:szCs w:val="20"/>
          <w:highlight w:val="yellow"/>
          <w:cs/>
        </w:rPr>
      </w:pPr>
    </w:p>
    <w:p w14:paraId="283A2E70" w14:textId="22B1D13F" w:rsidR="00324FF5" w:rsidRDefault="002B3882" w:rsidP="002B3882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CE3098">
        <w:rPr>
          <w:rFonts w:asciiTheme="majorBidi" w:hAnsiTheme="majorBidi" w:cstheme="majorBidi" w:hint="cs"/>
          <w:b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1AB51A6E" w14:textId="2B7B2D17" w:rsidR="002B3882" w:rsidRDefault="002B3882" w:rsidP="002B3882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00A4D2F2" w14:textId="6D72C3AA" w:rsidR="002B3882" w:rsidRPr="00D03713" w:rsidRDefault="002B3882" w:rsidP="002B388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03713">
        <w:rPr>
          <w:rFonts w:asciiTheme="majorBidi" w:hAnsiTheme="majorBidi" w:cstheme="majorBidi" w:hint="cs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ค่า</w:t>
      </w:r>
      <w:r w:rsidRPr="00CE3098">
        <w:rPr>
          <w:rFonts w:asciiTheme="majorBidi" w:hAnsiTheme="majorBidi" w:cstheme="majorBidi" w:hint="cs"/>
          <w:sz w:val="30"/>
          <w:szCs w:val="30"/>
          <w:cs/>
        </w:rPr>
        <w:t xml:space="preserve">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 </w:t>
      </w:r>
    </w:p>
    <w:p w14:paraId="4E3D4270" w14:textId="62FA60ED" w:rsidR="00220232" w:rsidRDefault="00220232">
      <w:pPr>
        <w:spacing w:line="240" w:lineRule="auto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p w14:paraId="1F2AA931" w14:textId="77777777" w:rsidR="002B3882" w:rsidRPr="00D03713" w:rsidRDefault="002B3882" w:rsidP="002B3882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 w:eastAsia="en-US"/>
        </w:rPr>
      </w:pPr>
      <w:r w:rsidRPr="00D03713">
        <w:rPr>
          <w:rFonts w:asciiTheme="majorBidi" w:hAnsiTheme="majorBidi" w:cstheme="majorBidi" w:hint="cs"/>
          <w:sz w:val="30"/>
          <w:szCs w:val="30"/>
          <w:cs/>
          <w:lang w:val="en-GB" w:eastAsia="en-US"/>
        </w:rPr>
        <w:lastRenderedPageBreak/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D03713">
        <w:rPr>
          <w:rFonts w:asciiTheme="majorBidi" w:hAnsiTheme="majorBidi" w:cstheme="majorBidi" w:hint="cs"/>
          <w:sz w:val="30"/>
          <w:szCs w:val="30"/>
          <w:lang w:val="en-GB" w:eastAsia="en-US"/>
        </w:rPr>
        <w:t xml:space="preserve"> </w:t>
      </w:r>
    </w:p>
    <w:p w14:paraId="42A98E53" w14:textId="77777777" w:rsidR="002B3882" w:rsidRPr="00D03713" w:rsidRDefault="002B3882" w:rsidP="002B3882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7DC5D19A" w14:textId="66B4DB9A" w:rsidR="002B3882" w:rsidRPr="00220232" w:rsidRDefault="002B3882" w:rsidP="002B388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CE3098">
        <w:rPr>
          <w:rFonts w:asciiTheme="majorBidi" w:hAnsiTheme="majorBidi" w:cstheme="majorBidi" w:hint="cs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</w:t>
      </w:r>
      <w:r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9D434A">
        <w:rPr>
          <w:rFonts w:asciiTheme="majorBidi" w:hAnsiTheme="majorBidi" w:cstheme="majorBidi" w:hint="cs"/>
          <w:b/>
          <w:sz w:val="30"/>
          <w:szCs w:val="30"/>
          <w:cs/>
        </w:rPr>
        <w:t>หรือมีการเปลี่ยนแปลงการประเมินการเลือกใช้สิทธิที่ระบุในสัญญาเช่า</w:t>
      </w:r>
      <w:r w:rsidRPr="00CE3098">
        <w:rPr>
          <w:rFonts w:asciiTheme="majorBidi" w:hAnsiTheme="majorBidi" w:cstheme="majorBidi" w:hint="cs"/>
          <w:b/>
          <w:sz w:val="30"/>
          <w:szCs w:val="30"/>
          <w:cs/>
        </w:rPr>
        <w:t xml:space="preserve">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12D08B59" w14:textId="5DD15AA3" w:rsidR="00837DD4" w:rsidRPr="00220232" w:rsidRDefault="00837DD4" w:rsidP="00220232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0C428673" w14:textId="37DF7677" w:rsidR="002B3882" w:rsidRDefault="002B3882" w:rsidP="002B3882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i/>
          <w:iCs/>
          <w:sz w:val="30"/>
          <w:szCs w:val="30"/>
        </w:rPr>
      </w:pPr>
      <w:r w:rsidRPr="00CE3098">
        <w:rPr>
          <w:rFonts w:ascii="Angsana New" w:hAnsi="Angsana New" w:hint="cs"/>
          <w:i/>
          <w:iCs/>
          <w:sz w:val="30"/>
          <w:szCs w:val="30"/>
          <w:cs/>
        </w:rPr>
        <w:t>ในฐานะผู้ให้เช่า</w:t>
      </w:r>
    </w:p>
    <w:p w14:paraId="6F2CA45E" w14:textId="77777777" w:rsidR="002B3882" w:rsidRPr="00D03713" w:rsidRDefault="002B3882" w:rsidP="002B3882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1EAAAC00" w14:textId="77777777" w:rsidR="002B3882" w:rsidRPr="00F42278" w:rsidRDefault="002B3882" w:rsidP="002B3882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E3098">
        <w:rPr>
          <w:rFonts w:ascii="Angsana New" w:hAnsi="Angsana New" w:hint="cs"/>
          <w:sz w:val="30"/>
          <w:szCs w:val="30"/>
          <w:cs/>
        </w:rPr>
        <w:t xml:space="preserve">ณ วันเริ่มต้นของสัญญาเช่าหรือวันที่มีการเปลี่ยนแปลงสัญญาเช่า </w:t>
      </w:r>
      <w:r w:rsidRPr="00F42278">
        <w:rPr>
          <w:rFonts w:ascii="Angsana New" w:hAnsi="Angsana New" w:hint="cs"/>
          <w:sz w:val="30"/>
          <w:szCs w:val="30"/>
          <w:cs/>
        </w:rPr>
        <w:t xml:space="preserve">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 </w:t>
      </w:r>
    </w:p>
    <w:p w14:paraId="14954D9A" w14:textId="77777777" w:rsidR="002B3882" w:rsidRPr="00F42278" w:rsidRDefault="002B3882" w:rsidP="002B3882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3ECEB901" w14:textId="29FD0E86" w:rsidR="002B3882" w:rsidRPr="00CE3098" w:rsidRDefault="002B3882" w:rsidP="002B388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CE3098">
        <w:rPr>
          <w:rFonts w:asciiTheme="majorBidi" w:hAnsiTheme="majorBidi" w:cstheme="majorBidi" w:hint="cs"/>
          <w:b/>
          <w:sz w:val="30"/>
          <w:szCs w:val="30"/>
          <w:cs/>
        </w:rPr>
        <w:t>ณ วันเริ่มต้นของ</w:t>
      </w:r>
      <w:r w:rsidRPr="00F42278">
        <w:rPr>
          <w:rFonts w:ascii="Angsana New" w:hAnsi="Angsana New" w:hint="cs"/>
          <w:sz w:val="30"/>
          <w:szCs w:val="30"/>
          <w:cs/>
        </w:rPr>
        <w:t>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  <w:r w:rsidRPr="00CE3098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</w:p>
    <w:p w14:paraId="1B9C2DB6" w14:textId="77777777" w:rsidR="002B3882" w:rsidRPr="00F42278" w:rsidRDefault="002B3882" w:rsidP="002B3882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51926A7F" w14:textId="28DDE911" w:rsidR="002B3882" w:rsidRPr="00F42278" w:rsidRDefault="002B3882" w:rsidP="002B3882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F42278">
        <w:rPr>
          <w:rFonts w:asciiTheme="majorBidi" w:hAnsiTheme="majorBidi" w:cstheme="majorBidi" w:hint="cs"/>
          <w:b/>
          <w:sz w:val="30"/>
          <w:szCs w:val="30"/>
          <w:cs/>
        </w:rPr>
        <w:t>กลุ่มบริษัท</w:t>
      </w:r>
      <w:r w:rsidRPr="00CE3098">
        <w:rPr>
          <w:rFonts w:asciiTheme="majorBidi" w:hAnsiTheme="majorBidi" w:cstheme="majorBidi" w:hint="cs"/>
          <w:b/>
          <w:sz w:val="30"/>
          <w:szCs w:val="30"/>
          <w:cs/>
        </w:rPr>
        <w:t>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</w:t>
      </w:r>
      <w:r w:rsidRPr="00F42278">
        <w:rPr>
          <w:rFonts w:asciiTheme="majorBidi" w:hAnsiTheme="majorBidi" w:cstheme="majorBidi" w:hint="cs"/>
          <w:b/>
          <w:sz w:val="30"/>
          <w:szCs w:val="30"/>
          <w:cs/>
        </w:rPr>
        <w:t>รายได้อื่น</w:t>
      </w:r>
      <w:r w:rsidRPr="00CE3098">
        <w:rPr>
          <w:rFonts w:asciiTheme="majorBidi" w:hAnsiTheme="majorBidi" w:cstheme="majorBidi" w:hint="cs"/>
          <w:b/>
          <w:sz w:val="30"/>
          <w:szCs w:val="30"/>
          <w:cs/>
        </w:rPr>
        <w:t xml:space="preserve">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CE3098">
        <w:rPr>
          <w:rFonts w:ascii="Angsana New" w:hAnsi="Angsana New" w:hint="cs"/>
          <w:sz w:val="30"/>
          <w:szCs w:val="30"/>
          <w:cs/>
        </w:rPr>
        <w:t xml:space="preserve"> </w:t>
      </w:r>
      <w:r w:rsidRPr="009D434A">
        <w:rPr>
          <w:rFonts w:asciiTheme="majorBidi" w:hAnsiTheme="majorBidi" w:cstheme="majorBidi" w:hint="cs"/>
          <w:b/>
          <w:sz w:val="30"/>
          <w:szCs w:val="30"/>
          <w:cs/>
        </w:rPr>
        <w:t>ค่าเช่าที่อาจเกิดขึ้นรับรู้เป็นรายได้อื่น</w:t>
      </w:r>
      <w:r w:rsidRPr="00F42278">
        <w:rPr>
          <w:rFonts w:asciiTheme="majorBidi" w:hAnsiTheme="majorBidi" w:cstheme="majorBidi" w:hint="cs"/>
          <w:b/>
          <w:sz w:val="30"/>
          <w:szCs w:val="30"/>
          <w:cs/>
        </w:rPr>
        <w:t>ในรอบระยะเวลาบัญชีที่ได้รับ</w:t>
      </w:r>
    </w:p>
    <w:p w14:paraId="2A46F88F" w14:textId="77777777" w:rsidR="00324FF5" w:rsidRPr="00E175A2" w:rsidRDefault="00324FF5" w:rsidP="00324FF5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0BBBEFD" w14:textId="12B73532" w:rsidR="004F63CE" w:rsidRDefault="004F63CE" w:rsidP="00BE05D9">
      <w:pPr>
        <w:pStyle w:val="Heading8"/>
        <w:numPr>
          <w:ilvl w:val="0"/>
          <w:numId w:val="4"/>
        </w:numPr>
        <w:tabs>
          <w:tab w:val="clear" w:pos="567"/>
        </w:tabs>
        <w:spacing w:line="240" w:lineRule="auto"/>
        <w:ind w:left="540" w:right="2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19807D51" w14:textId="71543ED5" w:rsidR="004F63CE" w:rsidRPr="004F63CE" w:rsidRDefault="004F63CE" w:rsidP="004F63CE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21543793" w14:textId="4D2EAA32" w:rsidR="004F63CE" w:rsidRPr="004F63CE" w:rsidRDefault="004F63CE" w:rsidP="004F63C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F63CE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Pr="004F63C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F63CE">
        <w:rPr>
          <w:rFonts w:asciiTheme="majorBidi" w:hAnsiTheme="majorBidi" w:cstheme="majorBidi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 ในช่วงเวลาเดียวกัน </w:t>
      </w:r>
    </w:p>
    <w:p w14:paraId="36E4BCD9" w14:textId="77777777" w:rsidR="004F63CE" w:rsidRPr="004F63CE" w:rsidRDefault="004F63CE" w:rsidP="004F63C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430F449" w14:textId="55FE9239" w:rsidR="0041231F" w:rsidRDefault="00352BAB" w:rsidP="0041231F">
      <w:pPr>
        <w:pStyle w:val="BodyText"/>
        <w:tabs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</w:pPr>
      <w:r w:rsidRPr="006E2C6B">
        <w:rPr>
          <w:rFonts w:asciiTheme="majorBidi" w:hAnsiTheme="majorBidi" w:cstheme="majorBidi" w:hint="cs"/>
          <w:b/>
          <w:sz w:val="30"/>
          <w:szCs w:val="30"/>
          <w:cs/>
          <w:lang w:val="x-none" w:eastAsia="x-none"/>
        </w:rPr>
        <w:t>ขาดทุนจากการด้อยค่ารับรู้ในกำไรหรือขาดทุนเมื่อมูลค่าตามบัญชีของสินทรัพย์ หรือมูลค่าตามบัญชีของหน่วยสินทรัพย์ที่ก่อให้เกิดเงินสดสูงกว่ามูลค่าที่จะได้รับคืน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  <w:r w:rsidR="0041231F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br w:type="page"/>
      </w:r>
    </w:p>
    <w:p w14:paraId="5AFA70B2" w14:textId="10D1E89C" w:rsidR="00352BAB" w:rsidRPr="006E2C6B" w:rsidRDefault="00352BAB" w:rsidP="00352BAB">
      <w:pPr>
        <w:pStyle w:val="BodyText"/>
        <w:tabs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E2C6B">
        <w:rPr>
          <w:rFonts w:asciiTheme="majorBidi" w:hAnsiTheme="majorBidi" w:cstheme="majorBidi" w:hint="cs"/>
          <w:sz w:val="30"/>
          <w:szCs w:val="30"/>
          <w:cs/>
        </w:rPr>
        <w:lastRenderedPageBreak/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54C24E54" w14:textId="7524A4EA" w:rsidR="00723E5E" w:rsidRDefault="00723E5E">
      <w:pPr>
        <w:spacing w:line="240" w:lineRule="auto"/>
        <w:rPr>
          <w:rFonts w:ascii="Angsana New" w:hAnsi="Angsana New"/>
          <w:sz w:val="20"/>
          <w:szCs w:val="20"/>
        </w:rPr>
      </w:pPr>
    </w:p>
    <w:p w14:paraId="3D43DB69" w14:textId="0F843FE3" w:rsidR="00352BAB" w:rsidRPr="00340BF4" w:rsidRDefault="00352BAB" w:rsidP="00352BAB">
      <w:pPr>
        <w:pStyle w:val="BodyText"/>
        <w:tabs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6E2C6B">
        <w:rPr>
          <w:rFonts w:asciiTheme="majorBidi" w:hAnsiTheme="majorBidi" w:cstheme="majorBidi" w:hint="cs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</w:t>
      </w:r>
      <w:r w:rsidRPr="00A00184">
        <w:rPr>
          <w:rFonts w:asciiTheme="majorBidi" w:hAnsiTheme="majorBidi" w:cstheme="majorBidi" w:hint="cs"/>
          <w:sz w:val="30"/>
          <w:szCs w:val="30"/>
          <w:cs/>
        </w:rPr>
        <w:t>คำนวณมูลค่าที่คาดว่าจะได้รับคืน</w:t>
      </w:r>
      <w:r w:rsidR="00421966">
        <w:rPr>
          <w:rFonts w:asciiTheme="majorBidi" w:hAnsiTheme="majorBidi" w:cstheme="majorBidi"/>
          <w:sz w:val="30"/>
          <w:szCs w:val="30"/>
        </w:rPr>
        <w:t xml:space="preserve"> </w:t>
      </w:r>
      <w:r w:rsidRPr="00A00184">
        <w:rPr>
          <w:rFonts w:asciiTheme="majorBidi" w:hAnsiTheme="majorBidi" w:cstheme="majorBidi" w:hint="cs"/>
          <w:sz w:val="30"/>
          <w:szCs w:val="30"/>
          <w:cs/>
        </w:rPr>
        <w:t>ขาดทุน</w:t>
      </w:r>
      <w:r w:rsidRPr="006E2C6B">
        <w:rPr>
          <w:rFonts w:asciiTheme="majorBidi" w:hAnsiTheme="majorBidi" w:cstheme="majorBidi" w:hint="cs"/>
          <w:sz w:val="30"/>
          <w:szCs w:val="30"/>
          <w:cs/>
        </w:rPr>
        <w:t>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7F743E7A" w14:textId="270D31FD" w:rsidR="00DC7374" w:rsidRDefault="00DC7374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6DE1D7A8" w14:textId="77777777" w:rsidR="00103A99" w:rsidRPr="0034019B" w:rsidRDefault="00103A99" w:rsidP="00BE05D9">
      <w:pPr>
        <w:pStyle w:val="Heading8"/>
        <w:numPr>
          <w:ilvl w:val="0"/>
          <w:numId w:val="4"/>
        </w:numPr>
        <w:tabs>
          <w:tab w:val="clear" w:pos="567"/>
        </w:tabs>
        <w:spacing w:line="240" w:lineRule="auto"/>
        <w:ind w:left="540" w:right="2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019B">
        <w:rPr>
          <w:rFonts w:ascii="Angsana New" w:hAnsi="Angsana New"/>
          <w:b/>
          <w:bCs/>
          <w:i/>
          <w:iCs/>
          <w:sz w:val="30"/>
          <w:szCs w:val="30"/>
          <w:cs/>
        </w:rPr>
        <w:t>ผลประโยชน์พนักงาน</w:t>
      </w:r>
    </w:p>
    <w:p w14:paraId="0C1B3A74" w14:textId="77777777" w:rsidR="00FE5242" w:rsidRPr="00976720" w:rsidRDefault="00FE5242" w:rsidP="00976720">
      <w:pPr>
        <w:pStyle w:val="Bo-Blankline"/>
        <w:rPr>
          <w:rFonts w:asciiTheme="majorBidi" w:hAnsiTheme="majorBidi" w:cstheme="majorBidi"/>
        </w:rPr>
      </w:pPr>
    </w:p>
    <w:p w14:paraId="0B9E2645" w14:textId="77777777" w:rsidR="00E135D3" w:rsidRPr="00976720" w:rsidRDefault="00E135D3" w:rsidP="00976720">
      <w:pPr>
        <w:pStyle w:val="Bo-Blankline"/>
        <w:rPr>
          <w:i/>
          <w:iCs/>
          <w:sz w:val="30"/>
          <w:szCs w:val="30"/>
        </w:rPr>
      </w:pPr>
      <w:r w:rsidRPr="00976720">
        <w:rPr>
          <w:rFonts w:asciiTheme="majorBidi" w:hAnsiTheme="majorBidi" w:cstheme="majorBidi"/>
          <w:i/>
          <w:iCs/>
          <w:sz w:val="30"/>
          <w:szCs w:val="30"/>
          <w:cs/>
        </w:rPr>
        <w:t>โ</w:t>
      </w:r>
      <w:r w:rsidRPr="00976720">
        <w:rPr>
          <w:i/>
          <w:iCs/>
          <w:sz w:val="30"/>
          <w:szCs w:val="30"/>
          <w:cs/>
        </w:rPr>
        <w:t>ครงการสมทบเงิน</w:t>
      </w:r>
    </w:p>
    <w:p w14:paraId="4D2EEC66" w14:textId="77777777" w:rsidR="00E135D3" w:rsidRPr="006D1C09" w:rsidRDefault="00E135D3" w:rsidP="00E135D3">
      <w:pPr>
        <w:pStyle w:val="Bo-Blankline"/>
      </w:pPr>
    </w:p>
    <w:p w14:paraId="6DEBE79A" w14:textId="49D5C4F4" w:rsidR="00AD5334" w:rsidRDefault="00352BAB" w:rsidP="00976720">
      <w:pPr>
        <w:pStyle w:val="Bo-C1Content"/>
        <w:ind w:hanging="7"/>
      </w:pPr>
      <w:r w:rsidRPr="00352BAB">
        <w:rPr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6883287D" w14:textId="77777777" w:rsidR="00352BAB" w:rsidRPr="00DC7374" w:rsidRDefault="00352BAB" w:rsidP="00976720">
      <w:pPr>
        <w:pStyle w:val="Bo-C1Content"/>
        <w:ind w:hanging="7"/>
        <w:rPr>
          <w:sz w:val="20"/>
          <w:szCs w:val="20"/>
        </w:rPr>
      </w:pPr>
    </w:p>
    <w:p w14:paraId="59D4140C" w14:textId="24B0AF96" w:rsidR="00E135D3" w:rsidRPr="006E28CC" w:rsidRDefault="00E135D3" w:rsidP="00976720">
      <w:pPr>
        <w:pStyle w:val="Bo-C1Content"/>
        <w:ind w:hanging="7"/>
        <w:rPr>
          <w:i/>
          <w:iCs/>
        </w:rPr>
      </w:pPr>
      <w:r w:rsidRPr="006E28CC">
        <w:rPr>
          <w:i/>
          <w:iCs/>
          <w:cs/>
        </w:rPr>
        <w:t>โครงการผลประโยชน์ที่กำหนดไว้</w:t>
      </w:r>
    </w:p>
    <w:p w14:paraId="3811F60A" w14:textId="77777777" w:rsidR="00E135D3" w:rsidRPr="0016289C" w:rsidRDefault="00E135D3" w:rsidP="00E135D3">
      <w:pPr>
        <w:pStyle w:val="Bo-Blankline"/>
      </w:pPr>
    </w:p>
    <w:p w14:paraId="5B53F3A2" w14:textId="035C41EE" w:rsidR="00DC7374" w:rsidRDefault="00352BAB" w:rsidP="00352BAB">
      <w:pPr>
        <w:spacing w:line="240" w:lineRule="auto"/>
        <w:ind w:left="540"/>
        <w:rPr>
          <w:rFonts w:ascii="Angsana New" w:hAnsi="Angsana New"/>
          <w:sz w:val="20"/>
          <w:szCs w:val="20"/>
          <w:lang w:eastAsia="x-none"/>
        </w:rPr>
      </w:pPr>
      <w:r w:rsidRPr="00352BAB">
        <w:rPr>
          <w:rFonts w:ascii="Angsana New" w:hAnsi="Angsana New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</w:t>
      </w:r>
      <w:r>
        <w:rPr>
          <w:rFonts w:ascii="Angsana New" w:hAnsi="Angsana New"/>
          <w:sz w:val="30"/>
          <w:szCs w:val="30"/>
        </w:rPr>
        <w:t xml:space="preserve"> </w:t>
      </w:r>
      <w:r w:rsidRPr="00352BAB">
        <w:rPr>
          <w:rFonts w:ascii="Angsana New" w:hAnsi="Angsana New"/>
          <w:sz w:val="30"/>
          <w:szCs w:val="30"/>
          <w:cs/>
        </w:rPr>
        <w:t>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</w:p>
    <w:p w14:paraId="50831F44" w14:textId="055A097A" w:rsidR="00826757" w:rsidRDefault="00826757" w:rsidP="00352BAB">
      <w:pPr>
        <w:pStyle w:val="Bo-Blankline"/>
        <w:rPr>
          <w:cs/>
        </w:rPr>
      </w:pPr>
    </w:p>
    <w:p w14:paraId="3EB68570" w14:textId="4E8B2F0E" w:rsidR="00E135D3" w:rsidRDefault="00E135D3" w:rsidP="007918F2">
      <w:pPr>
        <w:pStyle w:val="Bo-C1Content"/>
      </w:pPr>
      <w:r w:rsidRPr="00C741B3">
        <w:rPr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</w:t>
      </w:r>
      <w:r w:rsidR="00902D69">
        <w:rPr>
          <w:cs/>
        </w:rPr>
        <w:t xml:space="preserve">ไรขาดทุนเบ็ดเสร็จอื่นทันที </w:t>
      </w:r>
      <w:r w:rsidR="00B63CAD">
        <w:rPr>
          <w:rFonts w:hint="cs"/>
          <w:cs/>
        </w:rPr>
        <w:t>กลุ่ม</w:t>
      </w:r>
      <w:r w:rsidRPr="00C741B3">
        <w:rPr>
          <w:cs/>
        </w:rPr>
        <w:t xml:space="preserve">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</w:t>
      </w:r>
      <w:r w:rsidR="00E31CEC">
        <w:br/>
      </w:r>
      <w:r w:rsidRPr="00C741B3">
        <w:rPr>
          <w:cs/>
        </w:rPr>
        <w:t>ต้นปี โดยคำนึงถึงการเปลี่ยนแปลงใด</w:t>
      </w:r>
      <w:r>
        <w:rPr>
          <w:rFonts w:hint="cs"/>
          <w:cs/>
        </w:rPr>
        <w:t xml:space="preserve"> </w:t>
      </w:r>
      <w:r w:rsidRPr="00C741B3">
        <w:rPr>
          <w:cs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>
        <w:rPr>
          <w:rFonts w:hint="cs"/>
          <w:cs/>
        </w:rPr>
        <w:t xml:space="preserve"> </w:t>
      </w:r>
      <w:r w:rsidRPr="00C741B3">
        <w:rPr>
          <w:cs/>
        </w:rPr>
        <w:t>ๆ ที่เกี่ยวข้องกับโครงการผลประโยชน์รับรู้รายการในกำไรหรือขาดทุน</w:t>
      </w:r>
    </w:p>
    <w:p w14:paraId="7B29EFA1" w14:textId="5EE94469" w:rsidR="00340BF4" w:rsidRDefault="00340BF4">
      <w:pPr>
        <w:spacing w:line="240" w:lineRule="auto"/>
        <w:rPr>
          <w:rFonts w:ascii="Angsana New" w:hAnsi="Angsana New"/>
          <w:sz w:val="20"/>
          <w:szCs w:val="20"/>
          <w:cs/>
          <w:lang w:eastAsia="x-none"/>
        </w:rPr>
      </w:pPr>
      <w:r>
        <w:rPr>
          <w:cs/>
        </w:rPr>
        <w:br w:type="page"/>
      </w:r>
    </w:p>
    <w:p w14:paraId="1E48B672" w14:textId="6C22F070" w:rsidR="004E1723" w:rsidRDefault="00E84B2E" w:rsidP="00E84B2E">
      <w:pPr>
        <w:pStyle w:val="Bo-Blankline"/>
        <w:jc w:val="thaiDistribute"/>
        <w:rPr>
          <w:sz w:val="30"/>
          <w:szCs w:val="30"/>
          <w:lang w:eastAsia="en-US"/>
        </w:rPr>
      </w:pPr>
      <w:r w:rsidRPr="00E84B2E">
        <w:rPr>
          <w:sz w:val="30"/>
          <w:szCs w:val="30"/>
          <w:cs/>
          <w:lang w:eastAsia="en-US"/>
        </w:rPr>
        <w:lastRenderedPageBreak/>
        <w:t>เมื่อมีการเปลี่ยนแปลงผลประโยชน์ของโครงการหรือการลดขนาดโครงการ</w:t>
      </w:r>
      <w:r>
        <w:rPr>
          <w:sz w:val="30"/>
          <w:szCs w:val="30"/>
          <w:lang w:eastAsia="en-US"/>
        </w:rPr>
        <w:t xml:space="preserve"> </w:t>
      </w:r>
      <w:r w:rsidRPr="00E84B2E">
        <w:rPr>
          <w:sz w:val="30"/>
          <w:szCs w:val="30"/>
          <w:cs/>
          <w:lang w:eastAsia="en-US"/>
        </w:rPr>
        <w:t>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39285B17" w14:textId="16591531" w:rsidR="00E84B2E" w:rsidRDefault="00E84B2E" w:rsidP="00953596">
      <w:pPr>
        <w:pStyle w:val="Bo-Blankline"/>
      </w:pPr>
    </w:p>
    <w:p w14:paraId="728EB45E" w14:textId="0C908BEF" w:rsidR="0022196A" w:rsidRPr="0022196A" w:rsidRDefault="0022196A" w:rsidP="0022196A">
      <w:pPr>
        <w:pStyle w:val="Bo-Blankline"/>
        <w:jc w:val="thaiDistribute"/>
        <w:rPr>
          <w:sz w:val="30"/>
          <w:szCs w:val="30"/>
          <w:lang w:eastAsia="en-US"/>
        </w:rPr>
      </w:pPr>
      <w:r w:rsidRPr="0022196A">
        <w:rPr>
          <w:sz w:val="30"/>
          <w:szCs w:val="30"/>
          <w:cs/>
          <w:lang w:eastAsia="en-US"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หากระยะเวลาการจ่ายผลประโยชน์เกินกว่า </w:t>
      </w:r>
      <w:r w:rsidRPr="0022196A">
        <w:rPr>
          <w:sz w:val="30"/>
          <w:szCs w:val="30"/>
          <w:lang w:eastAsia="en-US"/>
        </w:rPr>
        <w:t xml:space="preserve">12 </w:t>
      </w:r>
      <w:r w:rsidRPr="0022196A">
        <w:rPr>
          <w:sz w:val="30"/>
          <w:szCs w:val="30"/>
          <w:cs/>
          <w:lang w:eastAsia="en-US"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0EB7E7F7" w14:textId="77777777" w:rsidR="0022196A" w:rsidRPr="00953596" w:rsidRDefault="0022196A" w:rsidP="00953596">
      <w:pPr>
        <w:pStyle w:val="Bo-Blankline"/>
      </w:pPr>
    </w:p>
    <w:p w14:paraId="50A455FF" w14:textId="012883B6" w:rsidR="00103A99" w:rsidRDefault="00E135D3" w:rsidP="00E135D3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C741B3">
        <w:rPr>
          <w:rFonts w:ascii="Angsana New" w:hAnsi="Angsana New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</w:t>
      </w:r>
      <w:r w:rsidR="00E0150B">
        <w:rPr>
          <w:rFonts w:ascii="Angsana New" w:hAnsi="Angsana New"/>
          <w:sz w:val="30"/>
          <w:szCs w:val="30"/>
          <w:cs/>
        </w:rPr>
        <w:t>คาดว่าจะจ่ายชำระ หาก</w:t>
      </w:r>
      <w:r w:rsidR="00B63CAD" w:rsidRPr="00B63CAD">
        <w:rPr>
          <w:rFonts w:hint="cs"/>
          <w:sz w:val="30"/>
          <w:szCs w:val="30"/>
          <w:cs/>
        </w:rPr>
        <w:t>กลุ่ม</w:t>
      </w:r>
      <w:r w:rsidRPr="00B63CAD">
        <w:rPr>
          <w:rFonts w:ascii="Angsana New" w:hAnsi="Angsana New"/>
          <w:sz w:val="30"/>
          <w:szCs w:val="30"/>
          <w:cs/>
        </w:rPr>
        <w:t>บริษัท</w:t>
      </w:r>
      <w:r w:rsidRPr="00C741B3">
        <w:rPr>
          <w:rFonts w:ascii="Angsana New" w:hAnsi="Angsana New"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7DB943AA" w14:textId="2F06AC70" w:rsidR="00837DD4" w:rsidRPr="00340BF4" w:rsidRDefault="00837DD4" w:rsidP="00340BF4">
      <w:pPr>
        <w:pStyle w:val="Bo-Blankline"/>
        <w:rPr>
          <w:cs/>
        </w:rPr>
      </w:pPr>
    </w:p>
    <w:p w14:paraId="21439671" w14:textId="1EE9784F" w:rsidR="00103A99" w:rsidRPr="0034019B" w:rsidRDefault="00103A99" w:rsidP="00BE05D9">
      <w:pPr>
        <w:pStyle w:val="Heading8"/>
        <w:numPr>
          <w:ilvl w:val="0"/>
          <w:numId w:val="4"/>
        </w:numPr>
        <w:tabs>
          <w:tab w:val="clear" w:pos="567"/>
        </w:tabs>
        <w:spacing w:line="240" w:lineRule="auto"/>
        <w:ind w:left="540" w:right="2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019B">
        <w:rPr>
          <w:rFonts w:ascii="Angsana New" w:hAnsi="Angsana New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38EF29AB" w14:textId="77777777" w:rsidR="00103A99" w:rsidRPr="006D1C09" w:rsidRDefault="00103A99" w:rsidP="00435278">
      <w:pPr>
        <w:pStyle w:val="BodyText"/>
        <w:spacing w:after="0" w:line="240" w:lineRule="auto"/>
        <w:ind w:left="540" w:right="2"/>
        <w:jc w:val="thaiDistribute"/>
        <w:rPr>
          <w:rFonts w:ascii="Angsana New" w:hAnsi="Angsana New"/>
          <w:sz w:val="20"/>
          <w:szCs w:val="20"/>
        </w:rPr>
      </w:pPr>
    </w:p>
    <w:p w14:paraId="4A1E5CF0" w14:textId="2AB5BE20" w:rsidR="00103A99" w:rsidRPr="0034019B" w:rsidRDefault="0013231F" w:rsidP="00435278">
      <w:pPr>
        <w:pStyle w:val="BodyText"/>
        <w:spacing w:after="0" w:line="240" w:lineRule="auto"/>
        <w:ind w:left="540" w:right="2"/>
        <w:jc w:val="thaiDistribute"/>
        <w:rPr>
          <w:rFonts w:ascii="Angsana New" w:hAnsi="Angsana New"/>
          <w:sz w:val="30"/>
          <w:szCs w:val="30"/>
        </w:rPr>
      </w:pPr>
      <w:r w:rsidRPr="0013231F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</w:t>
      </w:r>
      <w:r w:rsidR="001A56EC">
        <w:rPr>
          <w:rFonts w:ascii="Angsana New" w:hAnsi="Angsana New" w:hint="cs"/>
          <w:sz w:val="30"/>
          <w:szCs w:val="30"/>
          <w:cs/>
        </w:rPr>
        <w:t>กลุ่ม</w:t>
      </w:r>
      <w:r w:rsidRPr="0013231F">
        <w:rPr>
          <w:rFonts w:ascii="Angsana New" w:hAnsi="Angsana New"/>
          <w:sz w:val="30"/>
          <w:szCs w:val="30"/>
          <w:cs/>
        </w:rPr>
        <w:t>บริษัทมีภาระผูกพัน</w:t>
      </w:r>
      <w:r w:rsidRPr="0013231F">
        <w:rPr>
          <w:rFonts w:ascii="Angsana New" w:hAnsi="Angsana New" w:hint="cs"/>
          <w:sz w:val="30"/>
          <w:szCs w:val="30"/>
          <w:cs/>
        </w:rPr>
        <w:t>ตาม</w:t>
      </w:r>
      <w:r w:rsidRPr="0013231F">
        <w:rPr>
          <w:rFonts w:ascii="Angsana New" w:hAnsi="Angsana New"/>
          <w:sz w:val="30"/>
          <w:szCs w:val="30"/>
          <w:cs/>
        </w:rPr>
        <w:t>กฎหมายหรือภาระผูกพันจากการอนุมาน</w:t>
      </w:r>
      <w:r w:rsidRPr="0013231F">
        <w:rPr>
          <w:rFonts w:ascii="Angsana New" w:hAnsi="Angsana New" w:hint="cs"/>
          <w:sz w:val="30"/>
          <w:szCs w:val="30"/>
          <w:cs/>
        </w:rPr>
        <w:t>ที่เกิดขึ้นในปัจจุบันอัน</w:t>
      </w:r>
      <w:r w:rsidRPr="0013231F">
        <w:rPr>
          <w:rFonts w:ascii="Angsana New" w:hAnsi="Angsana New"/>
          <w:sz w:val="30"/>
          <w:szCs w:val="30"/>
          <w:cs/>
        </w:rPr>
        <w:t>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Pr="0013231F">
        <w:rPr>
          <w:rFonts w:ascii="Angsana New" w:hAnsi="Angsana New" w:hint="cs"/>
          <w:sz w:val="30"/>
          <w:szCs w:val="30"/>
          <w:cs/>
        </w:rPr>
        <w:t>ผูกพัน</w:t>
      </w:r>
      <w:r w:rsidR="001A56EC">
        <w:rPr>
          <w:rFonts w:ascii="Angsana New" w:hAnsi="Angsana New"/>
          <w:sz w:val="30"/>
          <w:szCs w:val="30"/>
          <w:cs/>
        </w:rPr>
        <w:t xml:space="preserve">ดังกล่าว </w:t>
      </w:r>
      <w:r w:rsidRPr="0013231F">
        <w:rPr>
          <w:rFonts w:ascii="Angsana New" w:hAnsi="Angsana New"/>
          <w:sz w:val="30"/>
          <w:szCs w:val="30"/>
          <w:cs/>
        </w:rPr>
        <w:t>ประมาณการ</w:t>
      </w:r>
      <w:r w:rsidRPr="0013231F">
        <w:rPr>
          <w:rFonts w:ascii="Angsana New" w:hAnsi="Angsana New" w:hint="cs"/>
          <w:sz w:val="30"/>
          <w:szCs w:val="30"/>
          <w:cs/>
        </w:rPr>
        <w:t>หนี้สินพิจารณาจากการคิดลด</w:t>
      </w:r>
      <w:r w:rsidRPr="0013231F">
        <w:rPr>
          <w:rFonts w:ascii="Angsana New" w:hAnsi="Angsana New"/>
          <w:sz w:val="30"/>
          <w:szCs w:val="30"/>
          <w:cs/>
        </w:rPr>
        <w:t>กระแสเงินสดที่จะจ่ายในอนาคตโดยใช้อัตราคิดลดในตลาดปัจจุบันก่อนคำนึง</w:t>
      </w:r>
      <w:r w:rsidRPr="0013231F">
        <w:rPr>
          <w:rFonts w:ascii="Angsana New" w:hAnsi="Angsana New" w:hint="cs"/>
          <w:sz w:val="30"/>
          <w:szCs w:val="30"/>
          <w:cs/>
        </w:rPr>
        <w:t>ถึง</w:t>
      </w:r>
      <w:r w:rsidR="001A56EC">
        <w:rPr>
          <w:rFonts w:ascii="Angsana New" w:hAnsi="Angsana New"/>
          <w:sz w:val="30"/>
          <w:szCs w:val="30"/>
          <w:cs/>
        </w:rPr>
        <w:t xml:space="preserve">ภาษีเงินได้ </w:t>
      </w:r>
      <w:r w:rsidRPr="0013231F">
        <w:rPr>
          <w:rFonts w:ascii="Angsana New" w:hAnsi="Angsana New"/>
          <w:sz w:val="30"/>
          <w:szCs w:val="30"/>
          <w:cs/>
        </w:rPr>
        <w:t>เพื่อให้สะท้อน</w:t>
      </w:r>
      <w:r w:rsidRPr="0013231F">
        <w:rPr>
          <w:rFonts w:ascii="Angsana New" w:hAnsi="Angsana New" w:hint="cs"/>
          <w:sz w:val="30"/>
          <w:szCs w:val="30"/>
          <w:cs/>
        </w:rPr>
        <w:t>จำนวน</w:t>
      </w:r>
      <w:r w:rsidRPr="0013231F">
        <w:rPr>
          <w:rFonts w:ascii="Angsana New" w:hAnsi="Angsana New"/>
          <w:sz w:val="30"/>
          <w:szCs w:val="30"/>
          <w:cs/>
        </w:rPr>
        <w:t>ที่อาจประเมินได้ในตลาดปัจจุบันซึ่งแปรไปตามเวลาและความเสี่ยงที่มีต่อหนี้สิน</w:t>
      </w:r>
      <w:r w:rsidRPr="0013231F">
        <w:rPr>
          <w:rFonts w:ascii="Angsana New" w:hAnsi="Angsana New" w:hint="cs"/>
          <w:sz w:val="30"/>
          <w:szCs w:val="30"/>
          <w:cs/>
        </w:rPr>
        <w:t>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09E03889" w14:textId="185ADEEE" w:rsidR="009D434A" w:rsidRDefault="009D434A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</w:p>
    <w:p w14:paraId="6F4C6F82" w14:textId="1A3AF372" w:rsidR="00691375" w:rsidRDefault="00691375" w:rsidP="00691375">
      <w:pPr>
        <w:pStyle w:val="Heading8"/>
        <w:numPr>
          <w:ilvl w:val="0"/>
          <w:numId w:val="4"/>
        </w:numPr>
        <w:tabs>
          <w:tab w:val="clear" w:pos="567"/>
        </w:tabs>
        <w:spacing w:line="240" w:lineRule="auto"/>
        <w:ind w:left="540" w:right="2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91375">
        <w:rPr>
          <w:rFonts w:ascii="Angsana New" w:hAnsi="Angsana New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629A0EC4" w14:textId="77777777" w:rsidR="001F5AF8" w:rsidRPr="001F5AF8" w:rsidRDefault="001F5AF8" w:rsidP="001F5AF8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</w:p>
    <w:p w14:paraId="625ED279" w14:textId="77777777" w:rsidR="00691375" w:rsidRPr="00691375" w:rsidRDefault="00691375" w:rsidP="00691375">
      <w:pPr>
        <w:pStyle w:val="Bo-C1Content"/>
      </w:pPr>
      <w:r w:rsidRPr="00691375" w:rsidDel="001A6CC8">
        <w:rPr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6ABD5CB9" w14:textId="6868FE52" w:rsidR="0022196A" w:rsidRDefault="0022196A">
      <w:pPr>
        <w:spacing w:line="240" w:lineRule="auto"/>
        <w:rPr>
          <w:rFonts w:ascii="Angsana New" w:hAnsi="Angsana New"/>
          <w:sz w:val="20"/>
          <w:szCs w:val="20"/>
        </w:rPr>
      </w:pPr>
    </w:p>
    <w:p w14:paraId="7D9B0D34" w14:textId="3FBFBA1B" w:rsidR="0022196A" w:rsidRDefault="00691375" w:rsidP="00691375">
      <w:pPr>
        <w:pStyle w:val="Bo-C1Content"/>
        <w:rPr>
          <w:cs/>
        </w:rPr>
      </w:pPr>
      <w:r w:rsidRPr="00691375" w:rsidDel="001A6CC8">
        <w:rPr>
          <w:cs/>
        </w:rPr>
        <w:t>การวัดมูลค่ายุติธรรมของสินทรัพย์หรือหนี้สิน</w:t>
      </w:r>
      <w:r w:rsidR="00B231E9">
        <w:rPr>
          <w:rFonts w:hint="cs"/>
          <w:cs/>
        </w:rPr>
        <w:t xml:space="preserve"> </w:t>
      </w:r>
      <w:r w:rsidRPr="00691375" w:rsidDel="001A6CC8">
        <w:rPr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691375" w:rsidDel="001A6CC8">
        <w:t xml:space="preserve"> </w:t>
      </w:r>
      <w:r w:rsidRPr="00691375" w:rsidDel="001A6CC8">
        <w:rPr>
          <w:cs/>
        </w:rPr>
        <w:t xml:space="preserve">ดังนี้ </w:t>
      </w:r>
    </w:p>
    <w:p w14:paraId="39537E64" w14:textId="77777777" w:rsidR="0022196A" w:rsidRDefault="0022196A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cs/>
        </w:rPr>
        <w:br w:type="page"/>
      </w:r>
    </w:p>
    <w:p w14:paraId="40568897" w14:textId="77777777" w:rsidR="00691375" w:rsidRPr="00691375" w:rsidDel="001A6CC8" w:rsidRDefault="00691375" w:rsidP="00430741">
      <w:pPr>
        <w:pStyle w:val="Bo-C1Content"/>
        <w:numPr>
          <w:ilvl w:val="0"/>
          <w:numId w:val="27"/>
        </w:numPr>
        <w:ind w:left="720" w:hanging="180"/>
      </w:pPr>
      <w:r w:rsidRPr="00691375" w:rsidDel="001A6CC8">
        <w:rPr>
          <w:cs/>
        </w:rPr>
        <w:lastRenderedPageBreak/>
        <w:t xml:space="preserve">ข้อมูลระดับ </w:t>
      </w:r>
      <w:r w:rsidRPr="00691375" w:rsidDel="001A6CC8">
        <w:t xml:space="preserve">1  </w:t>
      </w:r>
      <w:r w:rsidRPr="00691375" w:rsidDel="001A6CC8">
        <w:rPr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52C2D6B5" w14:textId="0F105F15" w:rsidR="0022196A" w:rsidRDefault="00691375" w:rsidP="00430741">
      <w:pPr>
        <w:pStyle w:val="Bo-C1Content"/>
        <w:numPr>
          <w:ilvl w:val="0"/>
          <w:numId w:val="27"/>
        </w:numPr>
        <w:ind w:left="720" w:hanging="180"/>
      </w:pPr>
      <w:r w:rsidRPr="00691375" w:rsidDel="001A6CC8">
        <w:rPr>
          <w:cs/>
        </w:rPr>
        <w:t>ข้อมูลระดับ</w:t>
      </w:r>
      <w:r w:rsidRPr="00691375" w:rsidDel="001A6CC8">
        <w:t xml:space="preserve"> 2  </w:t>
      </w:r>
      <w:r w:rsidRPr="00691375" w:rsidDel="001A6CC8">
        <w:rPr>
          <w:cs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691375" w:rsidDel="001A6CC8">
        <w:t>1</w:t>
      </w:r>
    </w:p>
    <w:p w14:paraId="17B3AD08" w14:textId="77777777" w:rsidR="00691375" w:rsidRPr="00691375" w:rsidDel="001A6CC8" w:rsidRDefault="00691375" w:rsidP="00430741">
      <w:pPr>
        <w:pStyle w:val="Bo-C1Content"/>
        <w:numPr>
          <w:ilvl w:val="0"/>
          <w:numId w:val="27"/>
        </w:numPr>
        <w:ind w:left="720" w:hanging="180"/>
      </w:pPr>
      <w:r w:rsidRPr="00691375" w:rsidDel="001A6CC8">
        <w:rPr>
          <w:cs/>
        </w:rPr>
        <w:t>ข้อมูลระดับ</w:t>
      </w:r>
      <w:r w:rsidRPr="00691375" w:rsidDel="001A6CC8">
        <w:t xml:space="preserve"> 3  </w:t>
      </w:r>
      <w:r w:rsidRPr="00691375" w:rsidDel="001A6CC8">
        <w:rPr>
          <w:cs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6301C620" w14:textId="77777777" w:rsidR="00691375" w:rsidRPr="00691375" w:rsidDel="001A6CC8" w:rsidRDefault="00691375" w:rsidP="00691375">
      <w:pPr>
        <w:pStyle w:val="Bo-C1Content"/>
        <w:rPr>
          <w:sz w:val="20"/>
          <w:szCs w:val="20"/>
        </w:rPr>
      </w:pPr>
    </w:p>
    <w:p w14:paraId="561A98A2" w14:textId="77777777" w:rsidR="00691375" w:rsidRPr="00691375" w:rsidDel="001A6CC8" w:rsidRDefault="00691375" w:rsidP="00691375">
      <w:pPr>
        <w:pStyle w:val="Bo-C1Content"/>
      </w:pPr>
      <w:r w:rsidRPr="00691375" w:rsidDel="001A6CC8">
        <w:rPr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  <w:r w:rsidRPr="00691375" w:rsidDel="001A6CC8">
        <w:t xml:space="preserve"> </w:t>
      </w:r>
    </w:p>
    <w:p w14:paraId="555E64FA" w14:textId="2CEA2EE4" w:rsidR="00B231E9" w:rsidRDefault="00B231E9" w:rsidP="0022196A">
      <w:pPr>
        <w:pStyle w:val="Bo-C1Content"/>
        <w:rPr>
          <w:sz w:val="20"/>
          <w:szCs w:val="20"/>
          <w:cs/>
        </w:rPr>
      </w:pPr>
    </w:p>
    <w:p w14:paraId="2154BAC4" w14:textId="77777777" w:rsidR="00691375" w:rsidRPr="00691375" w:rsidDel="001A6CC8" w:rsidRDefault="00691375" w:rsidP="00691375">
      <w:pPr>
        <w:pStyle w:val="Bo-C1Content"/>
      </w:pPr>
      <w:r w:rsidRPr="00691375" w:rsidDel="001A6CC8">
        <w:rPr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</w:p>
    <w:p w14:paraId="4A8DB2EA" w14:textId="77777777" w:rsidR="00691375" w:rsidRPr="00691375" w:rsidDel="001A6CC8" w:rsidRDefault="00691375" w:rsidP="00691375">
      <w:pPr>
        <w:pStyle w:val="Bo-C1Content"/>
        <w:rPr>
          <w:sz w:val="20"/>
          <w:szCs w:val="20"/>
          <w:cs/>
        </w:rPr>
      </w:pPr>
    </w:p>
    <w:p w14:paraId="3915A050" w14:textId="77777777" w:rsidR="00691375" w:rsidRPr="00691375" w:rsidRDefault="00691375" w:rsidP="00691375">
      <w:pPr>
        <w:pStyle w:val="Bo-C1Content"/>
      </w:pPr>
      <w:r w:rsidRPr="00691375" w:rsidDel="001A6CC8">
        <w:rPr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</w:t>
      </w:r>
    </w:p>
    <w:p w14:paraId="150C92F5" w14:textId="69E19D0A" w:rsidR="00723E5E" w:rsidRDefault="00723E5E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</w:p>
    <w:p w14:paraId="70EAF82A" w14:textId="63BC2D5A" w:rsidR="00103A99" w:rsidRPr="0034019B" w:rsidRDefault="00103A99" w:rsidP="00BE05D9">
      <w:pPr>
        <w:pStyle w:val="Heading8"/>
        <w:numPr>
          <w:ilvl w:val="0"/>
          <w:numId w:val="4"/>
        </w:numPr>
        <w:tabs>
          <w:tab w:val="clear" w:pos="567"/>
        </w:tabs>
        <w:spacing w:line="240" w:lineRule="auto"/>
        <w:ind w:left="540" w:right="2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019B">
        <w:rPr>
          <w:rFonts w:ascii="Angsana New" w:hAnsi="Angsana New"/>
          <w:b/>
          <w:bCs/>
          <w:i/>
          <w:iCs/>
          <w:sz w:val="30"/>
          <w:szCs w:val="30"/>
          <w:cs/>
        </w:rPr>
        <w:t>รายได้</w:t>
      </w:r>
      <w:r w:rsidR="00A17316" w:rsidRPr="00A17316">
        <w:rPr>
          <w:rFonts w:ascii="Angsana New" w:hAnsi="Angsana New"/>
          <w:b/>
          <w:bCs/>
          <w:i/>
          <w:iCs/>
          <w:sz w:val="30"/>
          <w:szCs w:val="30"/>
          <w:cs/>
        </w:rPr>
        <w:t>จากสัญญาที่ทำกับลูกค้า</w:t>
      </w:r>
    </w:p>
    <w:p w14:paraId="013F4C3D" w14:textId="77777777" w:rsidR="00103A99" w:rsidRPr="006D1C09" w:rsidRDefault="00103A99" w:rsidP="00435278">
      <w:pPr>
        <w:pStyle w:val="BodyText"/>
        <w:spacing w:after="0" w:line="240" w:lineRule="auto"/>
        <w:ind w:left="540" w:right="2"/>
        <w:jc w:val="thaiDistribute"/>
        <w:rPr>
          <w:rFonts w:ascii="Angsana New" w:hAnsi="Angsana New"/>
          <w:sz w:val="20"/>
          <w:szCs w:val="20"/>
        </w:rPr>
      </w:pPr>
    </w:p>
    <w:p w14:paraId="18DF9DFF" w14:textId="1257149F" w:rsidR="00E95551" w:rsidRDefault="00E95551" w:rsidP="00E84B2E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84B2E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การรับรู้รายได้</w:t>
      </w:r>
    </w:p>
    <w:p w14:paraId="31BED2BB" w14:textId="77777777" w:rsidR="0075317B" w:rsidRPr="007F3F41" w:rsidRDefault="0075317B" w:rsidP="00E84B2E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  <w:cs/>
        </w:rPr>
      </w:pPr>
    </w:p>
    <w:p w14:paraId="55BCF44F" w14:textId="43BDC4A6" w:rsidR="00E95551" w:rsidRPr="00E95551" w:rsidRDefault="00E95551" w:rsidP="00E84B2E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95551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รายได้รับรู้เมื่อลูกค้ามีอำนาจควบคุมในสินค้าด้วยจำนวนเงินที่สะท้อนถึงสิ่งตอบแทนที่</w:t>
      </w:r>
      <w:r w:rsidRPr="00A0018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E95551">
        <w:rPr>
          <w:rFonts w:asciiTheme="majorBidi" w:hAnsiTheme="majorBidi" w:cstheme="majorBidi"/>
          <w:sz w:val="30"/>
          <w:szCs w:val="30"/>
          <w:cs/>
        </w:rPr>
        <w:t>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</w:t>
      </w:r>
      <w:r w:rsidRPr="00A00184">
        <w:rPr>
          <w:rFonts w:asciiTheme="majorBidi" w:hAnsiTheme="majorBidi" w:cstheme="majorBidi"/>
          <w:sz w:val="30"/>
          <w:szCs w:val="30"/>
          <w:cs/>
        </w:rPr>
        <w:t>หรือภาษีขายอื่น</w:t>
      </w:r>
      <w:r w:rsidR="003438B6" w:rsidRPr="00A00184">
        <w:rPr>
          <w:rFonts w:asciiTheme="majorBidi" w:hAnsiTheme="majorBidi" w:cstheme="majorBidi"/>
          <w:sz w:val="30"/>
          <w:szCs w:val="30"/>
        </w:rPr>
        <w:t xml:space="preserve"> </w:t>
      </w:r>
      <w:r w:rsidR="003438B6" w:rsidRPr="00A00184">
        <w:rPr>
          <w:rFonts w:asciiTheme="majorBidi" w:hAnsiTheme="majorBidi" w:cstheme="majorBidi" w:hint="cs"/>
          <w:sz w:val="30"/>
          <w:szCs w:val="30"/>
          <w:cs/>
        </w:rPr>
        <w:t>ๆ</w:t>
      </w:r>
      <w:r w:rsidR="0075317B" w:rsidRPr="00A00184">
        <w:rPr>
          <w:rFonts w:asciiTheme="majorBidi" w:hAnsiTheme="majorBidi" w:cstheme="majorBidi"/>
          <w:sz w:val="30"/>
          <w:szCs w:val="30"/>
        </w:rPr>
        <w:t xml:space="preserve"> </w:t>
      </w:r>
      <w:r w:rsidRPr="00E95551">
        <w:rPr>
          <w:rFonts w:asciiTheme="majorBidi" w:hAnsiTheme="majorBidi" w:cstheme="majorBidi"/>
          <w:sz w:val="30"/>
          <w:szCs w:val="30"/>
          <w:cs/>
        </w:rPr>
        <w:t>และแสดงสุทธิจากส่วนลดการค้าและส่วนลดตามปริมาณ</w:t>
      </w:r>
    </w:p>
    <w:p w14:paraId="5AB50321" w14:textId="77777777" w:rsidR="00E871AC" w:rsidRPr="00E871AC" w:rsidRDefault="00E871AC" w:rsidP="00E84B2E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43DB37A" w14:textId="6D45E17A" w:rsidR="00C06FE1" w:rsidRPr="00F40ED9" w:rsidRDefault="00C06FE1" w:rsidP="00E84B2E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40ED9">
        <w:rPr>
          <w:rFonts w:asciiTheme="majorBidi" w:hAnsiTheme="majorBidi" w:cstheme="majorBidi"/>
          <w:i/>
          <w:iCs/>
          <w:sz w:val="30"/>
          <w:szCs w:val="30"/>
          <w:cs/>
        </w:rPr>
        <w:t>การขายสินค้า</w:t>
      </w:r>
      <w:r w:rsidRPr="00F40ED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2CE7F304" w14:textId="77777777" w:rsidR="00E871AC" w:rsidRPr="00E871AC" w:rsidRDefault="00E871AC" w:rsidP="00E84B2E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E1B2BEE" w14:textId="261F315E" w:rsidR="00C06FE1" w:rsidRPr="00E95551" w:rsidRDefault="00E95551" w:rsidP="00E84B2E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E95551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Pr="00E95551">
        <w:rPr>
          <w:rFonts w:asciiTheme="majorBidi" w:hAnsiTheme="majorBidi" w:cstheme="majorBidi"/>
          <w:sz w:val="30"/>
          <w:szCs w:val="30"/>
        </w:rPr>
        <w:t xml:space="preserve"> </w:t>
      </w:r>
      <w:r w:rsidRPr="003438B6">
        <w:rPr>
          <w:rFonts w:asciiTheme="majorBidi" w:hAnsiTheme="majorBidi" w:cstheme="majorBidi"/>
          <w:sz w:val="30"/>
          <w:szCs w:val="30"/>
          <w:cs/>
        </w:rPr>
        <w:t>สำหรับการขายที่ให้สิทธิลูกค้าในการคืนสินค้า กลุ่มบริษัททำการประมาณการรับคืนสินค้าจากข้อมูลอัตราการคืนสินค้าในอดีตและจะไม่รับรู้รายได้</w:t>
      </w:r>
      <w:r w:rsidR="00B231E9" w:rsidRPr="00B231E9">
        <w:rPr>
          <w:rFonts w:asciiTheme="majorBidi" w:hAnsiTheme="majorBidi"/>
          <w:sz w:val="30"/>
          <w:szCs w:val="30"/>
          <w:cs/>
        </w:rPr>
        <w:t>และต้นทุนขายสำหรับสินค้าที่คาดว่าจะได้รับคืน</w:t>
      </w:r>
    </w:p>
    <w:p w14:paraId="57DD9442" w14:textId="77777777" w:rsidR="009772DF" w:rsidRPr="009772DF" w:rsidRDefault="009772DF" w:rsidP="00E84B2E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94F7105" w14:textId="77777777" w:rsidR="001770B4" w:rsidRPr="001770B4" w:rsidRDefault="001770B4" w:rsidP="00E84B2E">
      <w:pPr>
        <w:pStyle w:val="BodyText"/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1770B4">
        <w:rPr>
          <w:rFonts w:ascii="Angsana New" w:hAnsi="Angsana New"/>
          <w:iCs/>
          <w:sz w:val="30"/>
          <w:szCs w:val="30"/>
          <w:cs/>
        </w:rPr>
        <w:t>รายได้ค่าขายไฟฟ้า</w:t>
      </w:r>
    </w:p>
    <w:p w14:paraId="37AFA8E7" w14:textId="77777777" w:rsidR="001770B4" w:rsidRDefault="001770B4" w:rsidP="00E84B2E">
      <w:pPr>
        <w:pStyle w:val="Bo-Blankline"/>
      </w:pPr>
    </w:p>
    <w:p w14:paraId="68EF88D2" w14:textId="00C9228F" w:rsidR="001770B4" w:rsidRDefault="001770B4" w:rsidP="00E84B2E">
      <w:pPr>
        <w:pStyle w:val="Bo-Blankline"/>
        <w:jc w:val="thaiDistribute"/>
        <w:rPr>
          <w:sz w:val="30"/>
          <w:szCs w:val="30"/>
          <w:lang w:eastAsia="en-US"/>
        </w:rPr>
      </w:pPr>
      <w:r w:rsidRPr="001770B4">
        <w:rPr>
          <w:sz w:val="30"/>
          <w:szCs w:val="30"/>
          <w:cs/>
          <w:lang w:eastAsia="en-US"/>
        </w:rPr>
        <w:t>รายได้จากการขายกระแสไฟฟ้าจะรับรู้ในงบกำไรขาดทุ</w:t>
      </w:r>
      <w:r w:rsidR="001F6AC7">
        <w:rPr>
          <w:sz w:val="30"/>
          <w:szCs w:val="30"/>
          <w:cs/>
          <w:lang w:eastAsia="en-US"/>
        </w:rPr>
        <w:t>นตามจำนวนหน่วยวัดที่ส่งมอบตาม</w:t>
      </w:r>
      <w:r w:rsidRPr="00CC38F3">
        <w:rPr>
          <w:sz w:val="30"/>
          <w:szCs w:val="30"/>
          <w:cs/>
          <w:lang w:eastAsia="en-US"/>
        </w:rPr>
        <w:t>อัตราที่กำหนดให้ รายได้จากการขายกระแสไฟฟ้า</w:t>
      </w:r>
      <w:r w:rsidR="001F6AC7">
        <w:rPr>
          <w:rFonts w:hint="cs"/>
          <w:sz w:val="30"/>
          <w:szCs w:val="30"/>
          <w:cs/>
          <w:lang w:eastAsia="en-US"/>
        </w:rPr>
        <w:t>ให้กับการไฟฟ้าฝ่ายผลิตแห่งประเทศไทย (</w:t>
      </w:r>
      <w:r w:rsidR="001F6AC7">
        <w:rPr>
          <w:sz w:val="30"/>
          <w:szCs w:val="30"/>
          <w:lang w:eastAsia="en-US"/>
        </w:rPr>
        <w:t>“</w:t>
      </w:r>
      <w:r w:rsidR="001F6AC7">
        <w:rPr>
          <w:rFonts w:hint="cs"/>
          <w:sz w:val="30"/>
          <w:szCs w:val="30"/>
          <w:cs/>
          <w:lang w:eastAsia="en-US"/>
        </w:rPr>
        <w:t>กฟผ</w:t>
      </w:r>
      <w:r w:rsidR="001F6AC7">
        <w:rPr>
          <w:sz w:val="30"/>
          <w:szCs w:val="30"/>
          <w:lang w:val="en-US" w:eastAsia="en-US"/>
        </w:rPr>
        <w:t>”</w:t>
      </w:r>
      <w:r w:rsidR="001F6AC7">
        <w:rPr>
          <w:rFonts w:hint="cs"/>
          <w:sz w:val="30"/>
          <w:szCs w:val="30"/>
          <w:cs/>
          <w:lang w:val="en-US" w:eastAsia="en-US"/>
        </w:rPr>
        <w:t xml:space="preserve">) </w:t>
      </w:r>
      <w:r w:rsidRPr="00CC38F3">
        <w:rPr>
          <w:sz w:val="30"/>
          <w:szCs w:val="30"/>
          <w:cs/>
          <w:lang w:eastAsia="en-US"/>
        </w:rPr>
        <w:t>จะได้รับส่วนเพิ่ม (</w:t>
      </w:r>
      <w:r w:rsidRPr="00CC38F3">
        <w:rPr>
          <w:sz w:val="30"/>
          <w:szCs w:val="30"/>
          <w:lang w:eastAsia="en-US"/>
        </w:rPr>
        <w:t xml:space="preserve">“ADDER”) </w:t>
      </w:r>
      <w:r w:rsidRPr="00CC38F3">
        <w:rPr>
          <w:sz w:val="30"/>
          <w:szCs w:val="30"/>
          <w:cs/>
          <w:lang w:eastAsia="en-US"/>
        </w:rPr>
        <w:t xml:space="preserve">นับจากวันเริ่มต้นขายไฟฟ้าเชิงพาณิชย์ เป็นระยะเวลา </w:t>
      </w:r>
      <w:r w:rsidR="003C2BDB">
        <w:rPr>
          <w:sz w:val="30"/>
          <w:szCs w:val="30"/>
          <w:lang w:val="en-US" w:eastAsia="en-US"/>
        </w:rPr>
        <w:t>7</w:t>
      </w:r>
      <w:r w:rsidR="00AB0BF9">
        <w:rPr>
          <w:sz w:val="30"/>
          <w:szCs w:val="30"/>
          <w:cs/>
          <w:lang w:eastAsia="en-US"/>
        </w:rPr>
        <w:t xml:space="preserve"> ปี หลังจากนั้น</w:t>
      </w:r>
      <w:r w:rsidRPr="00CC38F3">
        <w:rPr>
          <w:sz w:val="30"/>
          <w:szCs w:val="30"/>
          <w:cs/>
          <w:lang w:eastAsia="en-US"/>
        </w:rPr>
        <w:t>รายได้จากการขายกระแสไฟฟ้าจะได้รับในอัตราปกติ</w:t>
      </w:r>
    </w:p>
    <w:p w14:paraId="4860D780" w14:textId="5324A156" w:rsidR="0022196A" w:rsidRDefault="0022196A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  <w:r>
        <w:rPr>
          <w:rFonts w:ascii="Angsana New" w:hAnsi="Angsana New"/>
          <w:sz w:val="20"/>
          <w:szCs w:val="20"/>
          <w:lang w:eastAsia="x-none"/>
        </w:rPr>
        <w:br w:type="page"/>
      </w:r>
    </w:p>
    <w:p w14:paraId="648F42FE" w14:textId="77777777" w:rsidR="00103A99" w:rsidRPr="0034019B" w:rsidRDefault="00103A99" w:rsidP="00BE05D9">
      <w:pPr>
        <w:pStyle w:val="Heading8"/>
        <w:numPr>
          <w:ilvl w:val="0"/>
          <w:numId w:val="4"/>
        </w:numPr>
        <w:tabs>
          <w:tab w:val="clear" w:pos="567"/>
        </w:tabs>
        <w:spacing w:line="240" w:lineRule="auto"/>
        <w:ind w:left="540" w:right="2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019B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ภาษีเงินได้</w:t>
      </w:r>
    </w:p>
    <w:p w14:paraId="6709FC63" w14:textId="77777777" w:rsidR="00103A99" w:rsidRPr="006D1C09" w:rsidRDefault="00103A99" w:rsidP="006E28CC">
      <w:pPr>
        <w:pStyle w:val="Bo-Blankline"/>
      </w:pPr>
    </w:p>
    <w:p w14:paraId="7D0256EF" w14:textId="775EC157" w:rsidR="007D5DB5" w:rsidRPr="0022722E" w:rsidRDefault="007D5DB5" w:rsidP="007D5DB5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2722E">
        <w:rPr>
          <w:rFonts w:asciiTheme="majorBidi" w:hAnsiTheme="majorBidi" w:cstheme="majorBidi" w:hint="cs"/>
          <w:sz w:val="30"/>
          <w:szCs w:val="30"/>
          <w:cs/>
        </w:rPr>
        <w:t xml:space="preserve"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 </w:t>
      </w:r>
    </w:p>
    <w:p w14:paraId="5DCDF9AC" w14:textId="77777777" w:rsidR="007D5DB5" w:rsidRPr="00117060" w:rsidRDefault="007D5DB5" w:rsidP="007D5DB5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16811911" w14:textId="2EE87E6F" w:rsidR="00AF5969" w:rsidRDefault="007D5DB5" w:rsidP="00AF5969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2722E">
        <w:rPr>
          <w:rFonts w:asciiTheme="majorBidi" w:hAnsiTheme="majorBidi" w:cstheme="majorBidi" w:hint="cs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4E1723">
        <w:rPr>
          <w:rFonts w:asciiTheme="majorBidi" w:hAnsiTheme="majorBidi" w:cstheme="majorBidi"/>
          <w:sz w:val="30"/>
          <w:szCs w:val="30"/>
        </w:rPr>
        <w:t xml:space="preserve"> </w:t>
      </w:r>
      <w:r w:rsidRPr="0022722E">
        <w:rPr>
          <w:rFonts w:asciiTheme="majorBidi" w:hAnsiTheme="majorBidi" w:cstheme="majorBidi" w:hint="cs"/>
          <w:sz w:val="30"/>
          <w:szCs w:val="30"/>
          <w:cs/>
        </w:rPr>
        <w:t>ๆ</w:t>
      </w:r>
    </w:p>
    <w:p w14:paraId="28472744" w14:textId="77777777" w:rsidR="0022196A" w:rsidRPr="0022196A" w:rsidRDefault="0022196A" w:rsidP="0022196A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0E4D88BC" w14:textId="77777777" w:rsidR="007D5DB5" w:rsidRPr="0022722E" w:rsidRDefault="007D5DB5" w:rsidP="007D5DB5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22722E">
        <w:rPr>
          <w:rFonts w:asciiTheme="majorBidi" w:hAnsiTheme="majorBidi" w:cstheme="majorBidi" w:hint="cs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 สำหรับการรับรู้ค่าความนิยมในครั้งแรก</w:t>
      </w:r>
      <w:r w:rsidRPr="0022722E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22722E">
        <w:rPr>
          <w:rFonts w:asciiTheme="majorBidi" w:hAnsiTheme="majorBidi" w:cstheme="majorBidi" w:hint="cs"/>
          <w:sz w:val="30"/>
          <w:szCs w:val="30"/>
          <w:cs/>
        </w:rPr>
        <w:t xml:space="preserve"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 </w:t>
      </w:r>
    </w:p>
    <w:p w14:paraId="330EAE8E" w14:textId="77777777" w:rsidR="0044549E" w:rsidRPr="0044549E" w:rsidRDefault="0044549E" w:rsidP="0044549E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795434E2" w14:textId="10182293" w:rsidR="007D5DB5" w:rsidRPr="0022722E" w:rsidRDefault="007D5DB5" w:rsidP="007D5DB5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22722E">
        <w:rPr>
          <w:rFonts w:asciiTheme="majorBidi" w:hAnsiTheme="majorBidi" w:cstheme="majorBidi" w:hint="cs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22722E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22722E">
        <w:rPr>
          <w:rFonts w:asciiTheme="majorBidi" w:hAnsiTheme="majorBidi" w:cstheme="majorBidi" w:hint="cs"/>
          <w:sz w:val="30"/>
          <w:szCs w:val="30"/>
          <w:cs/>
        </w:rPr>
        <w:t xml:space="preserve">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 </w:t>
      </w:r>
    </w:p>
    <w:p w14:paraId="2E7DC9B9" w14:textId="77777777" w:rsidR="007D5DB5" w:rsidRPr="0022722E" w:rsidRDefault="007D5DB5" w:rsidP="007D5DB5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  <w:cs/>
        </w:rPr>
      </w:pPr>
    </w:p>
    <w:p w14:paraId="2AB08F5B" w14:textId="77777777" w:rsidR="007D5DB5" w:rsidRPr="0022722E" w:rsidRDefault="007D5DB5" w:rsidP="007D5DB5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22722E">
        <w:rPr>
          <w:rFonts w:asciiTheme="majorBidi" w:hAnsiTheme="majorBidi" w:cstheme="majorBidi" w:hint="cs"/>
          <w:sz w:val="30"/>
          <w:szCs w:val="30"/>
          <w:cs/>
        </w:rPr>
        <w:t xml:space="preserve"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 </w:t>
      </w:r>
    </w:p>
    <w:p w14:paraId="0EFD8C01" w14:textId="77777777" w:rsidR="002F5BFE" w:rsidRPr="002F5BFE" w:rsidRDefault="002F5BFE" w:rsidP="00D463E6">
      <w:pPr>
        <w:spacing w:line="240" w:lineRule="auto"/>
        <w:ind w:left="540"/>
        <w:jc w:val="thaiDistribute"/>
        <w:rPr>
          <w:rFonts w:ascii="Angsana New" w:eastAsia="Calibri" w:hAnsi="Angsana New"/>
          <w:sz w:val="18"/>
          <w:szCs w:val="18"/>
          <w:cs/>
        </w:rPr>
      </w:pPr>
    </w:p>
    <w:p w14:paraId="4839B51F" w14:textId="77777777" w:rsidR="00103A99" w:rsidRPr="0034019B" w:rsidRDefault="00103A99" w:rsidP="00BE05D9">
      <w:pPr>
        <w:pStyle w:val="Heading8"/>
        <w:numPr>
          <w:ilvl w:val="0"/>
          <w:numId w:val="4"/>
        </w:numPr>
        <w:tabs>
          <w:tab w:val="clear" w:pos="567"/>
        </w:tabs>
        <w:spacing w:line="240" w:lineRule="auto"/>
        <w:ind w:left="540" w:right="2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019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กำไรต่อหุ้น </w:t>
      </w:r>
    </w:p>
    <w:p w14:paraId="68E6390E" w14:textId="77777777" w:rsidR="00103A99" w:rsidRPr="0013231F" w:rsidRDefault="00103A99" w:rsidP="00715850">
      <w:pPr>
        <w:pStyle w:val="Bo-Blankline"/>
      </w:pPr>
    </w:p>
    <w:p w14:paraId="6327C346" w14:textId="4FC5FB72" w:rsidR="007B1DF6" w:rsidRPr="007D5DB5" w:rsidRDefault="007D5DB5" w:rsidP="00435278">
      <w:pPr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7D5DB5">
        <w:rPr>
          <w:rFonts w:asciiTheme="majorBidi" w:hAnsiTheme="majorBidi" w:cstheme="majorBidi"/>
          <w:b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</w:p>
    <w:p w14:paraId="077B3192" w14:textId="77777777" w:rsidR="007F2613" w:rsidRDefault="007F2613" w:rsidP="007F2613">
      <w:pPr>
        <w:pStyle w:val="Bo-Blankline"/>
      </w:pPr>
    </w:p>
    <w:p w14:paraId="303B0949" w14:textId="53868EF1" w:rsidR="00826757" w:rsidRPr="00B92361" w:rsidRDefault="00826757" w:rsidP="007F60F3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92361">
        <w:rPr>
          <w:rFonts w:ascii="Angsana New" w:hAnsi="Angsana New"/>
          <w:sz w:val="30"/>
          <w:szCs w:val="30"/>
        </w:rPr>
        <w:br w:type="page"/>
      </w:r>
    </w:p>
    <w:p w14:paraId="25E24C49" w14:textId="77777777" w:rsidR="007B2482" w:rsidRPr="0034019B" w:rsidRDefault="0000702A" w:rsidP="00435278">
      <w:pPr>
        <w:pStyle w:val="Caption"/>
        <w:rPr>
          <w:cs/>
        </w:rPr>
      </w:pPr>
      <w:r w:rsidRPr="0034019B">
        <w:rPr>
          <w:rFonts w:hint="cs"/>
          <w:cs/>
        </w:rPr>
        <w:lastRenderedPageBreak/>
        <w:t>บุคคลหรือ</w:t>
      </w:r>
      <w:r w:rsidR="007B2482" w:rsidRPr="0034019B">
        <w:rPr>
          <w:cs/>
        </w:rPr>
        <w:t>กิจการที่เกี่ยวข้องกัน</w:t>
      </w:r>
    </w:p>
    <w:p w14:paraId="75955293" w14:textId="20C9DBA1" w:rsidR="00CF2B36" w:rsidRDefault="00CF2B36" w:rsidP="00435278">
      <w:pPr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42534040" w14:textId="5705D48C" w:rsidR="0022196A" w:rsidRDefault="0022196A" w:rsidP="0022196A">
      <w:pPr>
        <w:spacing w:line="240" w:lineRule="auto"/>
        <w:ind w:left="540" w:right="-2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646EC">
        <w:rPr>
          <w:rFonts w:asciiTheme="majorBidi" w:hAnsiTheme="majorBidi" w:cstheme="majorBidi"/>
          <w:b/>
          <w:sz w:val="30"/>
          <w:szCs w:val="30"/>
          <w:cs/>
        </w:rPr>
        <w:t xml:space="preserve"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 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 </w:t>
      </w:r>
      <w:r>
        <w:rPr>
          <w:rFonts w:asciiTheme="majorBidi" w:hAnsiTheme="majorBidi" w:cstheme="majorBidi"/>
          <w:b/>
          <w:sz w:val="30"/>
          <w:szCs w:val="30"/>
        </w:rPr>
        <w:br/>
      </w:r>
      <w:r w:rsidRPr="001646EC">
        <w:rPr>
          <w:rFonts w:asciiTheme="majorBidi" w:hAnsiTheme="majorBidi" w:cstheme="majorBidi"/>
          <w:b/>
          <w:sz w:val="30"/>
          <w:szCs w:val="30"/>
          <w:cs/>
        </w:rPr>
        <w:t>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  <w:r w:rsidRPr="00623946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</w:p>
    <w:p w14:paraId="062E893B" w14:textId="77777777" w:rsidR="0022196A" w:rsidRPr="006D1C09" w:rsidRDefault="0022196A" w:rsidP="00435278">
      <w:pPr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7C8DCB3B" w14:textId="54FF57E5" w:rsidR="005950A8" w:rsidRDefault="009405DF" w:rsidP="00361AEB">
      <w:pPr>
        <w:pStyle w:val="Bo-C1Content"/>
        <w:tabs>
          <w:tab w:val="left" w:pos="547"/>
        </w:tabs>
      </w:pPr>
      <w:r w:rsidRPr="00623946">
        <w:rPr>
          <w:rFonts w:asciiTheme="majorBidi" w:hAnsiTheme="majorBidi" w:cstheme="majorBidi"/>
          <w:b/>
          <w:cs/>
        </w:rPr>
        <w:t>ความสัมพันธ์ที่มีกับ</w:t>
      </w:r>
      <w:r w:rsidR="00FB5CAD" w:rsidRPr="00FB5CAD">
        <w:rPr>
          <w:rFonts w:asciiTheme="majorBidi" w:hAnsiTheme="majorBidi"/>
          <w:b/>
          <w:cs/>
        </w:rPr>
        <w:t xml:space="preserve">บริษัทใหญ่ </w:t>
      </w:r>
      <w:r w:rsidRPr="00623946">
        <w:rPr>
          <w:rFonts w:asciiTheme="majorBidi" w:hAnsiTheme="majorBidi" w:cstheme="majorBidi"/>
          <w:b/>
          <w:cs/>
        </w:rPr>
        <w:t>บริษัทย่อย</w:t>
      </w:r>
      <w:r w:rsidR="00FB5CAD">
        <w:rPr>
          <w:rFonts w:asciiTheme="majorBidi" w:hAnsiTheme="majorBidi" w:cstheme="majorBidi" w:hint="cs"/>
          <w:b/>
          <w:cs/>
        </w:rPr>
        <w:t>และการร่วมค้า</w:t>
      </w:r>
      <w:r w:rsidRPr="00623946">
        <w:rPr>
          <w:rFonts w:asciiTheme="majorBidi" w:hAnsiTheme="majorBidi" w:cstheme="majorBidi"/>
          <w:b/>
          <w:cs/>
        </w:rPr>
        <w:t xml:space="preserve"> ได้เปิดเผยในหมายเหตุ</w:t>
      </w:r>
      <w:r w:rsidRPr="00FC5B0D">
        <w:rPr>
          <w:rFonts w:asciiTheme="majorBidi" w:hAnsiTheme="majorBidi" w:cstheme="majorBidi"/>
          <w:b/>
          <w:cs/>
        </w:rPr>
        <w:t>ข้อ</w:t>
      </w:r>
      <w:r w:rsidR="003A0044">
        <w:rPr>
          <w:rFonts w:asciiTheme="majorBidi" w:hAnsiTheme="majorBidi" w:cstheme="majorBidi" w:hint="cs"/>
          <w:b/>
          <w:cs/>
        </w:rPr>
        <w:t xml:space="preserve"> </w:t>
      </w:r>
      <w:r w:rsidR="003A0044">
        <w:rPr>
          <w:rFonts w:asciiTheme="majorBidi" w:hAnsiTheme="majorBidi" w:cstheme="majorBidi"/>
          <w:bCs/>
          <w:lang w:val="en-US"/>
        </w:rPr>
        <w:t>1</w:t>
      </w:r>
      <w:r w:rsidR="003A0044">
        <w:rPr>
          <w:rFonts w:asciiTheme="majorBidi" w:hAnsiTheme="majorBidi" w:cstheme="majorBidi" w:hint="cs"/>
          <w:b/>
          <w:cs/>
          <w:lang w:val="en-US"/>
        </w:rPr>
        <w:t xml:space="preserve"> และ</w:t>
      </w:r>
      <w:r w:rsidRPr="00FC5B0D">
        <w:rPr>
          <w:rFonts w:asciiTheme="majorBidi" w:hAnsiTheme="majorBidi" w:cstheme="majorBidi"/>
          <w:b/>
          <w:cs/>
        </w:rPr>
        <w:t xml:space="preserve"> </w:t>
      </w:r>
      <w:r w:rsidR="00FC5B0D" w:rsidRPr="00FC5B0D">
        <w:rPr>
          <w:rFonts w:asciiTheme="majorBidi" w:hAnsiTheme="majorBidi" w:cstheme="majorBidi"/>
          <w:bCs/>
          <w:lang w:val="en-US"/>
        </w:rPr>
        <w:t>9</w:t>
      </w:r>
      <w:r w:rsidRPr="00FC5B0D">
        <w:rPr>
          <w:rFonts w:asciiTheme="majorBidi" w:hAnsiTheme="majorBidi" w:cstheme="majorBidi"/>
          <w:bCs/>
          <w:lang w:val="en-US"/>
        </w:rPr>
        <w:t xml:space="preserve"> </w:t>
      </w:r>
      <w:r w:rsidR="0009348D">
        <w:rPr>
          <w:rFonts w:asciiTheme="majorBidi" w:hAnsiTheme="majorBidi" w:cstheme="majorBidi" w:hint="cs"/>
          <w:b/>
          <w:cs/>
          <w:lang w:val="en-US"/>
        </w:rPr>
        <w:t>สำหรับ</w:t>
      </w:r>
      <w:r w:rsidR="00361AEB" w:rsidRPr="00361AEB">
        <w:rPr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</w:t>
      </w:r>
    </w:p>
    <w:p w14:paraId="66BAA41F" w14:textId="77777777" w:rsidR="00361AEB" w:rsidRPr="00361AEB" w:rsidRDefault="00361AEB" w:rsidP="00361AEB">
      <w:pPr>
        <w:pStyle w:val="Bo-C1Content"/>
        <w:tabs>
          <w:tab w:val="left" w:pos="547"/>
        </w:tabs>
        <w:rPr>
          <w:sz w:val="20"/>
          <w:szCs w:val="20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86"/>
        <w:gridCol w:w="1134"/>
        <w:gridCol w:w="4050"/>
      </w:tblGrid>
      <w:tr w:rsidR="00597348" w:rsidRPr="00F902C1" w14:paraId="330B0070" w14:textId="77777777" w:rsidTr="003D65F8">
        <w:trPr>
          <w:trHeight w:val="20"/>
          <w:tblHeader/>
        </w:trPr>
        <w:tc>
          <w:tcPr>
            <w:tcW w:w="4086" w:type="dxa"/>
            <w:shd w:val="clear" w:color="auto" w:fill="auto"/>
          </w:tcPr>
          <w:p w14:paraId="213725AF" w14:textId="77777777" w:rsidR="00597348" w:rsidRPr="003C652D" w:rsidRDefault="00597348" w:rsidP="00C17744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br w:type="page"/>
            </w:r>
            <w:r w:rsidRPr="003C65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134" w:type="dxa"/>
            <w:shd w:val="clear" w:color="auto" w:fill="auto"/>
          </w:tcPr>
          <w:p w14:paraId="29C9532D" w14:textId="1E8059B1" w:rsidR="00597348" w:rsidRPr="002244ED" w:rsidRDefault="00597348" w:rsidP="000906A6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65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050" w:type="dxa"/>
            <w:shd w:val="clear" w:color="auto" w:fill="auto"/>
          </w:tcPr>
          <w:p w14:paraId="2B889D65" w14:textId="77777777" w:rsidR="00597348" w:rsidRPr="003C652D" w:rsidRDefault="00597348" w:rsidP="00C17744">
            <w:pPr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65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597348" w:rsidRPr="00F902C1" w14:paraId="2DD455A4" w14:textId="77777777" w:rsidTr="003D65F8">
        <w:trPr>
          <w:trHeight w:val="20"/>
        </w:trPr>
        <w:tc>
          <w:tcPr>
            <w:tcW w:w="4086" w:type="dxa"/>
            <w:shd w:val="clear" w:color="auto" w:fill="auto"/>
          </w:tcPr>
          <w:p w14:paraId="481C8CDF" w14:textId="77777777" w:rsidR="00597348" w:rsidRPr="002244ED" w:rsidRDefault="00597348" w:rsidP="00C17744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34" w:type="dxa"/>
            <w:shd w:val="clear" w:color="auto" w:fill="auto"/>
          </w:tcPr>
          <w:p w14:paraId="0A552C18" w14:textId="77777777" w:rsidR="00597348" w:rsidRPr="002244ED" w:rsidRDefault="00597348" w:rsidP="00C1774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00894979" w14:textId="77777777" w:rsidR="00597348" w:rsidRPr="002244ED" w:rsidRDefault="00597348" w:rsidP="00004D3F">
            <w:pPr>
              <w:ind w:left="252" w:right="-18" w:hanging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 w:hint="cs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 และควบคุมกิจกรรมต่าง</w:t>
            </w:r>
            <w:r w:rsidRPr="002244E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244ED">
              <w:rPr>
                <w:rFonts w:ascii="Angsana New" w:hAnsi="Angsana New" w:hint="cs"/>
                <w:sz w:val="30"/>
                <w:szCs w:val="30"/>
                <w:cs/>
              </w:rPr>
              <w:t>ๆ ของกิจการไม่ว่าทางตรงหรือทางอ้อม ทั้งนี้</w:t>
            </w:r>
            <w:r w:rsidRPr="002244E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244ED">
              <w:rPr>
                <w:rFonts w:ascii="Angsana New" w:hAnsi="Angsana New" w:hint="cs"/>
                <w:sz w:val="30"/>
                <w:szCs w:val="30"/>
                <w:cs/>
              </w:rPr>
              <w:t>รวมถึงกรรมการของ</w:t>
            </w:r>
            <w:r w:rsidR="00B84EA0">
              <w:rPr>
                <w:rFonts w:ascii="Angsana New" w:hAnsi="Angsana New" w:hint="cs"/>
                <w:sz w:val="30"/>
                <w:szCs w:val="30"/>
                <w:cs/>
              </w:rPr>
              <w:t>กลุ่ม</w:t>
            </w:r>
            <w:r w:rsidRPr="002244ED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2244ED">
              <w:rPr>
                <w:rFonts w:ascii="Angsana New" w:hAnsi="Angsana New"/>
                <w:sz w:val="30"/>
                <w:szCs w:val="30"/>
              </w:rPr>
              <w:t>(</w:t>
            </w:r>
            <w:r w:rsidRPr="002244ED">
              <w:rPr>
                <w:rFonts w:ascii="Angsana New" w:hAnsi="Angsana New" w:hint="cs"/>
                <w:sz w:val="30"/>
                <w:szCs w:val="30"/>
                <w:cs/>
              </w:rPr>
              <w:t>ไม่ว่าจะทำหน้าที่ในระดับบริหารหรือไม่</w:t>
            </w:r>
            <w:r w:rsidRPr="002244E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97348" w:rsidRPr="00F902C1" w14:paraId="5F78E2DB" w14:textId="77777777" w:rsidTr="003D65F8">
        <w:trPr>
          <w:trHeight w:val="20"/>
        </w:trPr>
        <w:tc>
          <w:tcPr>
            <w:tcW w:w="4086" w:type="dxa"/>
            <w:shd w:val="clear" w:color="auto" w:fill="auto"/>
          </w:tcPr>
          <w:p w14:paraId="45E62E46" w14:textId="77777777" w:rsidR="00597348" w:rsidRPr="002244ED" w:rsidRDefault="00597348" w:rsidP="00C17744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 xml:space="preserve">บริษัท ทีพีไอ โพลีน จำกัด </w:t>
            </w:r>
            <w:r w:rsidRPr="002244ED">
              <w:rPr>
                <w:rFonts w:ascii="Angsana New" w:hAnsi="Angsana New"/>
                <w:sz w:val="30"/>
                <w:szCs w:val="30"/>
              </w:rPr>
              <w:t>(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2244E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2A8A1387" w14:textId="77777777" w:rsidR="00597348" w:rsidRPr="002244ED" w:rsidRDefault="00597348" w:rsidP="00C1774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0E1BE6FB" w14:textId="17C1C95E" w:rsidR="00597348" w:rsidRPr="002244ED" w:rsidRDefault="00626586" w:rsidP="00004D3F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626586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บริษัทในกลุ่มกิจการเดียวกัน</w:t>
            </w:r>
          </w:p>
        </w:tc>
      </w:tr>
      <w:tr w:rsidR="000E2F95" w:rsidRPr="00F902C1" w14:paraId="55DE7E42" w14:textId="77777777" w:rsidTr="003D65F8">
        <w:trPr>
          <w:trHeight w:val="20"/>
        </w:trPr>
        <w:tc>
          <w:tcPr>
            <w:tcW w:w="4086" w:type="dxa"/>
            <w:shd w:val="clear" w:color="auto" w:fill="auto"/>
          </w:tcPr>
          <w:p w14:paraId="7C6FE65F" w14:textId="390B25F9" w:rsidR="000E2F95" w:rsidRPr="002244ED" w:rsidRDefault="000E2F95" w:rsidP="00F27B5C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134" w:type="dxa"/>
            <w:shd w:val="clear" w:color="auto" w:fill="auto"/>
          </w:tcPr>
          <w:p w14:paraId="6BE5D7E6" w14:textId="0A122D27" w:rsidR="000E2F95" w:rsidRPr="002244ED" w:rsidRDefault="000E2F95" w:rsidP="00F27B5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6B988977" w14:textId="17A663C1" w:rsidR="000E2F95" w:rsidRPr="002244ED" w:rsidRDefault="000E2F95" w:rsidP="00F27B5C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359FB" w:rsidRPr="00F902C1" w14:paraId="7FA309C7" w14:textId="77777777" w:rsidTr="003D65F8">
        <w:trPr>
          <w:trHeight w:val="20"/>
        </w:trPr>
        <w:tc>
          <w:tcPr>
            <w:tcW w:w="4086" w:type="dxa"/>
            <w:shd w:val="clear" w:color="auto" w:fill="auto"/>
          </w:tcPr>
          <w:p w14:paraId="539E96B2" w14:textId="7364F03B" w:rsidR="006359FB" w:rsidRPr="002244ED" w:rsidRDefault="006359FB" w:rsidP="006359FB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1FC7">
              <w:rPr>
                <w:rFonts w:ascii="Angsana New" w:hAnsi="Angsana New"/>
                <w:sz w:val="30"/>
                <w:szCs w:val="30"/>
                <w:cs/>
              </w:rPr>
              <w:t>บริษัท บางกอกสหประกันชีวิต จำกัด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(มหาชน)</w:t>
            </w:r>
          </w:p>
        </w:tc>
        <w:tc>
          <w:tcPr>
            <w:tcW w:w="1134" w:type="dxa"/>
            <w:shd w:val="clear" w:color="auto" w:fill="auto"/>
          </w:tcPr>
          <w:p w14:paraId="06081A03" w14:textId="0260EBC4" w:rsidR="006359FB" w:rsidRPr="002244ED" w:rsidRDefault="006359FB" w:rsidP="006359F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7FDA956A" w14:textId="5B417A12" w:rsidR="006359FB" w:rsidRPr="002244ED" w:rsidRDefault="006359FB" w:rsidP="006359FB">
            <w:pPr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359FB" w:rsidRPr="00F902C1" w14:paraId="55FC0F3E" w14:textId="77777777" w:rsidTr="003D65F8">
        <w:trPr>
          <w:trHeight w:val="20"/>
        </w:trPr>
        <w:tc>
          <w:tcPr>
            <w:tcW w:w="4086" w:type="dxa"/>
            <w:shd w:val="clear" w:color="auto" w:fill="auto"/>
          </w:tcPr>
          <w:p w14:paraId="0BF3C379" w14:textId="534B6625" w:rsidR="006359FB" w:rsidRPr="002244ED" w:rsidRDefault="006359FB" w:rsidP="006359FB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 xml:space="preserve">บริษัท บางกอกสหประกันภัย จำกัด </w:t>
            </w:r>
            <w:r w:rsidRPr="002244ED">
              <w:rPr>
                <w:rFonts w:ascii="Angsana New" w:hAnsi="Angsana New"/>
                <w:sz w:val="30"/>
                <w:szCs w:val="30"/>
              </w:rPr>
              <w:t>(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2244E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219EAC49" w14:textId="0E9A7BD3" w:rsidR="006359FB" w:rsidRPr="002244ED" w:rsidRDefault="006359FB" w:rsidP="006359F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5F443041" w14:textId="578D1415" w:rsidR="006359FB" w:rsidRPr="002244ED" w:rsidRDefault="006359FB" w:rsidP="006359FB">
            <w:pPr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0E2F95" w:rsidRPr="00F902C1" w14:paraId="53D31F10" w14:textId="77777777" w:rsidTr="003D65F8">
        <w:trPr>
          <w:trHeight w:val="20"/>
        </w:trPr>
        <w:tc>
          <w:tcPr>
            <w:tcW w:w="4086" w:type="dxa"/>
            <w:shd w:val="clear" w:color="auto" w:fill="auto"/>
          </w:tcPr>
          <w:p w14:paraId="2CBB0451" w14:textId="1D5F9366" w:rsidR="000E2F95" w:rsidRPr="002244ED" w:rsidRDefault="000E2F95" w:rsidP="00F27B5C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ธนาพรชัย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วิสาหกิจ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34" w:type="dxa"/>
            <w:shd w:val="clear" w:color="auto" w:fill="auto"/>
          </w:tcPr>
          <w:p w14:paraId="1DA155FE" w14:textId="67AFB0CD" w:rsidR="000E2F95" w:rsidRPr="002244ED" w:rsidRDefault="000E2F95" w:rsidP="00F27B5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516CBE73" w14:textId="62CCE274" w:rsidR="000E2F95" w:rsidRPr="002244ED" w:rsidRDefault="000E2F95" w:rsidP="00F27B5C">
            <w:pPr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0E2F95" w:rsidRPr="00F902C1" w14:paraId="43711FAA" w14:textId="77777777" w:rsidTr="003D65F8">
        <w:trPr>
          <w:trHeight w:val="20"/>
        </w:trPr>
        <w:tc>
          <w:tcPr>
            <w:tcW w:w="4086" w:type="dxa"/>
            <w:shd w:val="clear" w:color="auto" w:fill="auto"/>
          </w:tcPr>
          <w:p w14:paraId="655B881F" w14:textId="66C1032E" w:rsidR="000E2F95" w:rsidRPr="002244ED" w:rsidRDefault="000E2F95" w:rsidP="00F27B5C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134" w:type="dxa"/>
            <w:shd w:val="clear" w:color="auto" w:fill="auto"/>
          </w:tcPr>
          <w:p w14:paraId="0381E8E7" w14:textId="4BEAB560" w:rsidR="000E2F95" w:rsidRPr="002244ED" w:rsidRDefault="000E2F95" w:rsidP="00F27B5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29D09F04" w14:textId="6AC77F34" w:rsidR="000E2F95" w:rsidRPr="002244ED" w:rsidRDefault="000E2F95" w:rsidP="00F27B5C">
            <w:pPr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0E2F95" w:rsidRPr="00F902C1" w14:paraId="61BBBD7D" w14:textId="77777777" w:rsidTr="003D65F8">
        <w:trPr>
          <w:trHeight w:val="20"/>
        </w:trPr>
        <w:tc>
          <w:tcPr>
            <w:tcW w:w="4086" w:type="dxa"/>
            <w:shd w:val="clear" w:color="auto" w:fill="auto"/>
          </w:tcPr>
          <w:p w14:paraId="65D893F9" w14:textId="67F7E288" w:rsidR="000E2F95" w:rsidRPr="002244ED" w:rsidRDefault="000E2F95" w:rsidP="00F27B5C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เลียวไพรัตน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วิสาหกิจ จำกัด</w:t>
            </w:r>
          </w:p>
        </w:tc>
        <w:tc>
          <w:tcPr>
            <w:tcW w:w="1134" w:type="dxa"/>
            <w:shd w:val="clear" w:color="auto" w:fill="auto"/>
          </w:tcPr>
          <w:p w14:paraId="40B1A1C8" w14:textId="2B811FB8" w:rsidR="000E2F95" w:rsidRPr="002244ED" w:rsidRDefault="000E2F95" w:rsidP="00F27B5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799845D4" w14:textId="156AA687" w:rsidR="000E2F95" w:rsidRPr="002244ED" w:rsidRDefault="000E2F95" w:rsidP="00F27B5C">
            <w:pPr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0E2F95" w:rsidRPr="00F902C1" w14:paraId="18D56ADA" w14:textId="77777777" w:rsidTr="003D65F8">
        <w:trPr>
          <w:trHeight w:val="20"/>
        </w:trPr>
        <w:tc>
          <w:tcPr>
            <w:tcW w:w="4086" w:type="dxa"/>
            <w:shd w:val="clear" w:color="auto" w:fill="auto"/>
          </w:tcPr>
          <w:p w14:paraId="7A615EC4" w14:textId="3FEC550B" w:rsidR="000E2F95" w:rsidRPr="002244ED" w:rsidRDefault="000E2F95" w:rsidP="00F27B5C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ระยองป่าไม้ จำกัด</w:t>
            </w:r>
          </w:p>
        </w:tc>
        <w:tc>
          <w:tcPr>
            <w:tcW w:w="1134" w:type="dxa"/>
            <w:shd w:val="clear" w:color="auto" w:fill="auto"/>
          </w:tcPr>
          <w:p w14:paraId="047D76CC" w14:textId="29C66401" w:rsidR="000E2F95" w:rsidRPr="002244ED" w:rsidRDefault="000E2F95" w:rsidP="00F27B5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5C4331AC" w14:textId="3DBC5CAF" w:rsidR="000E2F95" w:rsidRPr="002244ED" w:rsidRDefault="000E2F95" w:rsidP="00F27B5C">
            <w:pPr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0E2F95" w:rsidRPr="00F902C1" w14:paraId="06B33149" w14:textId="77777777" w:rsidTr="003D65F8">
        <w:trPr>
          <w:trHeight w:val="20"/>
        </w:trPr>
        <w:tc>
          <w:tcPr>
            <w:tcW w:w="4086" w:type="dxa"/>
            <w:shd w:val="clear" w:color="auto" w:fill="auto"/>
          </w:tcPr>
          <w:p w14:paraId="4E70FF17" w14:textId="7097E6B2" w:rsidR="000E2F95" w:rsidRPr="002244ED" w:rsidRDefault="000E2F95" w:rsidP="00F27B5C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โฮลดิ้ง จำกัด</w:t>
            </w:r>
          </w:p>
        </w:tc>
        <w:tc>
          <w:tcPr>
            <w:tcW w:w="1134" w:type="dxa"/>
            <w:shd w:val="clear" w:color="auto" w:fill="auto"/>
          </w:tcPr>
          <w:p w14:paraId="5FF703A6" w14:textId="0184B029" w:rsidR="000E2F95" w:rsidRPr="002244ED" w:rsidRDefault="000E2F95" w:rsidP="00F27B5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2253DF88" w14:textId="31EB6FAA" w:rsidR="000E2F95" w:rsidRPr="002244ED" w:rsidRDefault="000E2F95" w:rsidP="00F27B5C">
            <w:pPr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07A977C1" w14:textId="132E08D3" w:rsidR="00E84B2E" w:rsidRDefault="00E84B2E" w:rsidP="009A4B8E">
      <w:pPr>
        <w:pStyle w:val="Bo-C1Content"/>
        <w:rPr>
          <w:sz w:val="20"/>
          <w:szCs w:val="20"/>
        </w:rPr>
      </w:pPr>
    </w:p>
    <w:p w14:paraId="68155088" w14:textId="77777777" w:rsidR="00E84B2E" w:rsidRDefault="00E84B2E">
      <w:pPr>
        <w:spacing w:line="240" w:lineRule="auto"/>
        <w:rPr>
          <w:rFonts w:ascii="Angsana New" w:hAnsi="Angsana New"/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990"/>
        <w:gridCol w:w="270"/>
        <w:gridCol w:w="1080"/>
        <w:gridCol w:w="270"/>
        <w:gridCol w:w="1080"/>
        <w:gridCol w:w="270"/>
        <w:gridCol w:w="1083"/>
      </w:tblGrid>
      <w:tr w:rsidR="008E1ED8" w:rsidRPr="00EB7266" w14:paraId="43D2A20A" w14:textId="77777777" w:rsidTr="00DB77BB">
        <w:trPr>
          <w:tblHeader/>
        </w:trPr>
        <w:tc>
          <w:tcPr>
            <w:tcW w:w="4140" w:type="dxa"/>
            <w:shd w:val="clear" w:color="auto" w:fill="auto"/>
          </w:tcPr>
          <w:p w14:paraId="541D20CC" w14:textId="5FFA757B" w:rsidR="008E1ED8" w:rsidRPr="00EB7266" w:rsidRDefault="005878C3" w:rsidP="005878C3">
            <w:pPr>
              <w:spacing w:line="240" w:lineRule="atLeast"/>
              <w:ind w:left="250" w:right="65" w:hanging="2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878C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</w:t>
            </w:r>
            <w:r w:rsidR="00DB77B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    </w:t>
            </w:r>
            <w:r w:rsidRPr="005878C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2340" w:type="dxa"/>
            <w:gridSpan w:val="3"/>
          </w:tcPr>
          <w:p w14:paraId="7C801EAD" w14:textId="77777777" w:rsidR="008E1ED8" w:rsidRPr="00EB7266" w:rsidRDefault="008E1ED8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A25DA9E" w14:textId="77777777" w:rsidR="008E1ED8" w:rsidRPr="00EB7266" w:rsidRDefault="008E1ED8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3" w:type="dxa"/>
            <w:gridSpan w:val="3"/>
            <w:shd w:val="clear" w:color="auto" w:fill="auto"/>
          </w:tcPr>
          <w:p w14:paraId="7940BE54" w14:textId="77777777" w:rsidR="008E1ED8" w:rsidRPr="00EB7266" w:rsidRDefault="008E1ED8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4A6F" w:rsidRPr="00744476" w14:paraId="0C3BD83A" w14:textId="77777777" w:rsidTr="00DB77BB">
        <w:trPr>
          <w:tblHeader/>
        </w:trPr>
        <w:tc>
          <w:tcPr>
            <w:tcW w:w="4140" w:type="dxa"/>
            <w:shd w:val="clear" w:color="auto" w:fill="auto"/>
          </w:tcPr>
          <w:p w14:paraId="029F277D" w14:textId="5777A4F6" w:rsidR="00064A6F" w:rsidRPr="00744476" w:rsidRDefault="00064A6F" w:rsidP="00064A6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90" w:type="dxa"/>
          </w:tcPr>
          <w:p w14:paraId="2EBA8F53" w14:textId="0E2FB97B" w:rsidR="00064A6F" w:rsidRPr="00744476" w:rsidRDefault="00064A6F" w:rsidP="00064A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46191D60" w14:textId="77777777" w:rsidR="00064A6F" w:rsidRPr="00744476" w:rsidRDefault="00064A6F" w:rsidP="00064A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C88BB86" w14:textId="78F1C348" w:rsidR="00064A6F" w:rsidRPr="00744476" w:rsidRDefault="00064A6F" w:rsidP="00064A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565</w:t>
            </w:r>
          </w:p>
        </w:tc>
        <w:tc>
          <w:tcPr>
            <w:tcW w:w="270" w:type="dxa"/>
          </w:tcPr>
          <w:p w14:paraId="348EE0BE" w14:textId="77777777" w:rsidR="00064A6F" w:rsidRPr="00BE704B" w:rsidRDefault="00064A6F" w:rsidP="00064A6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850A36D" w14:textId="0B323DBF" w:rsidR="00064A6F" w:rsidRPr="00744476" w:rsidRDefault="00064A6F" w:rsidP="00064A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789A7498" w14:textId="77777777" w:rsidR="00064A6F" w:rsidRPr="00BE704B" w:rsidRDefault="00064A6F" w:rsidP="00064A6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5877EFEA" w14:textId="7EC3AB5E" w:rsidR="00064A6F" w:rsidRPr="00744476" w:rsidRDefault="00064A6F" w:rsidP="00064A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565</w:t>
            </w:r>
          </w:p>
        </w:tc>
      </w:tr>
      <w:tr w:rsidR="00064A6F" w:rsidRPr="00744476" w14:paraId="6E72C049" w14:textId="77777777" w:rsidTr="00DB77BB">
        <w:trPr>
          <w:tblHeader/>
        </w:trPr>
        <w:tc>
          <w:tcPr>
            <w:tcW w:w="4140" w:type="dxa"/>
            <w:shd w:val="clear" w:color="auto" w:fill="auto"/>
          </w:tcPr>
          <w:p w14:paraId="6EE2D1FB" w14:textId="77777777" w:rsidR="00064A6F" w:rsidRPr="00744476" w:rsidRDefault="00064A6F" w:rsidP="00064A6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3" w:type="dxa"/>
            <w:gridSpan w:val="7"/>
          </w:tcPr>
          <w:p w14:paraId="0E9E6AC5" w14:textId="77777777" w:rsidR="00064A6F" w:rsidRPr="00744476" w:rsidRDefault="00064A6F" w:rsidP="00064A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CEE">
              <w:rPr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64A6F" w:rsidRPr="0033434F" w14:paraId="4E051A53" w14:textId="77777777" w:rsidTr="00DB77BB">
        <w:tc>
          <w:tcPr>
            <w:tcW w:w="4140" w:type="dxa"/>
            <w:shd w:val="clear" w:color="auto" w:fill="auto"/>
          </w:tcPr>
          <w:p w14:paraId="43479D9E" w14:textId="77777777" w:rsidR="00064A6F" w:rsidRPr="000E7CEE" w:rsidRDefault="00064A6F" w:rsidP="00064A6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  <w:r w:rsidRPr="000E7CEE">
              <w:rPr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0" w:type="dxa"/>
          </w:tcPr>
          <w:p w14:paraId="2D767BDC" w14:textId="77777777" w:rsidR="00064A6F" w:rsidRPr="0033434F" w:rsidRDefault="00064A6F" w:rsidP="00064A6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57A6902" w14:textId="77777777" w:rsidR="00064A6F" w:rsidRPr="0033434F" w:rsidRDefault="00064A6F" w:rsidP="00064A6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41B5382" w14:textId="77777777" w:rsidR="00064A6F" w:rsidRPr="0033434F" w:rsidRDefault="00064A6F" w:rsidP="00064A6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75F7DA4" w14:textId="77777777" w:rsidR="00064A6F" w:rsidRPr="00BE704B" w:rsidRDefault="00064A6F" w:rsidP="00064A6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563C722" w14:textId="77777777" w:rsidR="00064A6F" w:rsidRPr="0033434F" w:rsidRDefault="00064A6F" w:rsidP="00064A6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FDB32ED" w14:textId="77777777" w:rsidR="00064A6F" w:rsidRPr="00BE704B" w:rsidRDefault="00064A6F" w:rsidP="00064A6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373D8431" w14:textId="77777777" w:rsidR="00064A6F" w:rsidRPr="0033434F" w:rsidRDefault="00064A6F" w:rsidP="00064A6F">
            <w:pPr>
              <w:tabs>
                <w:tab w:val="decimal" w:pos="122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57949" w:rsidRPr="0033434F" w14:paraId="0B6179F8" w14:textId="77777777" w:rsidTr="00DB77BB">
        <w:tc>
          <w:tcPr>
            <w:tcW w:w="4140" w:type="dxa"/>
            <w:shd w:val="clear" w:color="auto" w:fill="auto"/>
          </w:tcPr>
          <w:p w14:paraId="34CFC9C7" w14:textId="77777777" w:rsidR="00757949" w:rsidRPr="000E7CEE" w:rsidRDefault="00757949" w:rsidP="0075794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  <w:r w:rsidRPr="000E7CEE">
              <w:rPr>
                <w:sz w:val="30"/>
                <w:szCs w:val="30"/>
                <w:cs/>
              </w:rPr>
              <w:t>ขายสินค้า</w:t>
            </w:r>
            <w:r w:rsidRPr="000E7CEE">
              <w:rPr>
                <w:rFonts w:hint="cs"/>
                <w:sz w:val="30"/>
                <w:szCs w:val="30"/>
                <w:cs/>
              </w:rPr>
              <w:t>และไฟฟ้า</w:t>
            </w:r>
          </w:p>
        </w:tc>
        <w:tc>
          <w:tcPr>
            <w:tcW w:w="990" w:type="dxa"/>
            <w:shd w:val="clear" w:color="auto" w:fill="auto"/>
          </w:tcPr>
          <w:p w14:paraId="227CB927" w14:textId="528DF8F0" w:rsidR="00757949" w:rsidRPr="0033434F" w:rsidRDefault="00757949" w:rsidP="0075794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2,931,354</w:t>
            </w:r>
          </w:p>
        </w:tc>
        <w:tc>
          <w:tcPr>
            <w:tcW w:w="270" w:type="dxa"/>
          </w:tcPr>
          <w:p w14:paraId="25D7C930" w14:textId="77777777" w:rsidR="00757949" w:rsidRDefault="00757949" w:rsidP="0075794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24DFCDE" w14:textId="78EFD60A" w:rsidR="00757949" w:rsidRPr="0033434F" w:rsidRDefault="00757949" w:rsidP="00757949">
            <w:pPr>
              <w:tabs>
                <w:tab w:val="decimal" w:pos="864"/>
              </w:tabs>
              <w:spacing w:line="240" w:lineRule="atLeast"/>
              <w:ind w:left="-11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1,963,366</w:t>
            </w:r>
          </w:p>
        </w:tc>
        <w:tc>
          <w:tcPr>
            <w:tcW w:w="270" w:type="dxa"/>
          </w:tcPr>
          <w:p w14:paraId="64EAC6F5" w14:textId="77777777" w:rsidR="00757949" w:rsidRPr="00143D99" w:rsidRDefault="00757949" w:rsidP="00757949">
            <w:pPr>
              <w:pStyle w:val="Bo-Blankline"/>
              <w:tabs>
                <w:tab w:val="decimal" w:pos="864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1DDF9DF1" w14:textId="3F8D1BD5" w:rsidR="00757949" w:rsidRPr="0033434F" w:rsidRDefault="00757949" w:rsidP="0075794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2,931,354</w:t>
            </w:r>
          </w:p>
        </w:tc>
        <w:tc>
          <w:tcPr>
            <w:tcW w:w="270" w:type="dxa"/>
            <w:shd w:val="clear" w:color="auto" w:fill="auto"/>
          </w:tcPr>
          <w:p w14:paraId="26BAE079" w14:textId="77777777" w:rsidR="00757949" w:rsidRPr="00143D99" w:rsidRDefault="00757949" w:rsidP="00757949">
            <w:pPr>
              <w:pStyle w:val="Bo-Blankline"/>
              <w:tabs>
                <w:tab w:val="decimal" w:pos="864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3" w:type="dxa"/>
            <w:shd w:val="clear" w:color="auto" w:fill="auto"/>
          </w:tcPr>
          <w:p w14:paraId="6A424517" w14:textId="4EE942F0" w:rsidR="00757949" w:rsidRPr="0033434F" w:rsidRDefault="00757949" w:rsidP="0075794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1,963,366</w:t>
            </w:r>
          </w:p>
        </w:tc>
      </w:tr>
      <w:tr w:rsidR="00757949" w:rsidRPr="0033434F" w14:paraId="64EFDD0D" w14:textId="77777777" w:rsidTr="00DB77BB">
        <w:tc>
          <w:tcPr>
            <w:tcW w:w="4140" w:type="dxa"/>
            <w:shd w:val="clear" w:color="auto" w:fill="auto"/>
          </w:tcPr>
          <w:p w14:paraId="3590E72D" w14:textId="77777777" w:rsidR="00757949" w:rsidRPr="000E7CEE" w:rsidRDefault="00757949" w:rsidP="0075794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  <w:r w:rsidRPr="000E7CEE">
              <w:rPr>
                <w:sz w:val="30"/>
                <w:szCs w:val="30"/>
                <w:cs/>
              </w:rPr>
              <w:t>ซื้อสินค้าและค่าบริการ</w:t>
            </w:r>
          </w:p>
        </w:tc>
        <w:tc>
          <w:tcPr>
            <w:tcW w:w="990" w:type="dxa"/>
            <w:shd w:val="clear" w:color="auto" w:fill="auto"/>
          </w:tcPr>
          <w:p w14:paraId="13017926" w14:textId="5B08817D" w:rsidR="00757949" w:rsidRDefault="00757949" w:rsidP="0075794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3,041,667</w:t>
            </w:r>
          </w:p>
        </w:tc>
        <w:tc>
          <w:tcPr>
            <w:tcW w:w="270" w:type="dxa"/>
          </w:tcPr>
          <w:p w14:paraId="3A916B71" w14:textId="77777777" w:rsidR="00757949" w:rsidRDefault="00757949" w:rsidP="0075794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7D39036" w14:textId="4610C70F" w:rsidR="00757949" w:rsidRDefault="00757949" w:rsidP="0075794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3,136,637</w:t>
            </w:r>
          </w:p>
        </w:tc>
        <w:tc>
          <w:tcPr>
            <w:tcW w:w="270" w:type="dxa"/>
          </w:tcPr>
          <w:p w14:paraId="0A50505F" w14:textId="77777777" w:rsidR="00757949" w:rsidRPr="00143D99" w:rsidRDefault="00757949" w:rsidP="00757949">
            <w:pPr>
              <w:pStyle w:val="Bo-Blankline"/>
              <w:tabs>
                <w:tab w:val="decimal" w:pos="864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4627FD97" w14:textId="2371992A" w:rsidR="00757949" w:rsidRDefault="00757949" w:rsidP="0075794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3,041,667</w:t>
            </w:r>
          </w:p>
        </w:tc>
        <w:tc>
          <w:tcPr>
            <w:tcW w:w="270" w:type="dxa"/>
            <w:shd w:val="clear" w:color="auto" w:fill="auto"/>
          </w:tcPr>
          <w:p w14:paraId="073862B9" w14:textId="77777777" w:rsidR="00757949" w:rsidRPr="00143D99" w:rsidRDefault="00757949" w:rsidP="00757949">
            <w:pPr>
              <w:pStyle w:val="Bo-Blankline"/>
              <w:tabs>
                <w:tab w:val="decimal" w:pos="864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3" w:type="dxa"/>
            <w:shd w:val="clear" w:color="auto" w:fill="auto"/>
          </w:tcPr>
          <w:p w14:paraId="19301705" w14:textId="25CDE4C6" w:rsidR="00757949" w:rsidRDefault="00757949" w:rsidP="0075794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3,136,637</w:t>
            </w:r>
          </w:p>
        </w:tc>
      </w:tr>
      <w:tr w:rsidR="00757949" w:rsidRPr="0033434F" w14:paraId="3979B7B0" w14:textId="77777777" w:rsidTr="00DB77BB">
        <w:tc>
          <w:tcPr>
            <w:tcW w:w="4140" w:type="dxa"/>
            <w:shd w:val="clear" w:color="auto" w:fill="auto"/>
          </w:tcPr>
          <w:p w14:paraId="27DB96CF" w14:textId="77777777" w:rsidR="00757949" w:rsidRPr="000E7CEE" w:rsidRDefault="00757949" w:rsidP="0075794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 w:rsidRPr="000E7CEE">
              <w:rPr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2E3558B2" w14:textId="1DC74258" w:rsidR="00757949" w:rsidRDefault="00757949" w:rsidP="0075794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4,899</w:t>
            </w:r>
          </w:p>
        </w:tc>
        <w:tc>
          <w:tcPr>
            <w:tcW w:w="270" w:type="dxa"/>
          </w:tcPr>
          <w:p w14:paraId="4F9861CE" w14:textId="77777777" w:rsidR="00757949" w:rsidRDefault="00757949" w:rsidP="0075794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3ECFE12" w14:textId="0A6A3331" w:rsidR="00757949" w:rsidRDefault="00757949" w:rsidP="0075794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5,213</w:t>
            </w:r>
          </w:p>
        </w:tc>
        <w:tc>
          <w:tcPr>
            <w:tcW w:w="270" w:type="dxa"/>
          </w:tcPr>
          <w:p w14:paraId="55DBB109" w14:textId="77777777" w:rsidR="00757949" w:rsidRPr="00143D99" w:rsidRDefault="00757949" w:rsidP="00757949">
            <w:pPr>
              <w:pStyle w:val="Bo-Blankline"/>
              <w:tabs>
                <w:tab w:val="decimal" w:pos="864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68237E75" w14:textId="580DB17B" w:rsidR="00757949" w:rsidRDefault="00757949" w:rsidP="0075794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4,899</w:t>
            </w:r>
          </w:p>
        </w:tc>
        <w:tc>
          <w:tcPr>
            <w:tcW w:w="270" w:type="dxa"/>
            <w:shd w:val="clear" w:color="auto" w:fill="auto"/>
          </w:tcPr>
          <w:p w14:paraId="34B746B1" w14:textId="77777777" w:rsidR="00757949" w:rsidRPr="00143D99" w:rsidRDefault="00757949" w:rsidP="00757949">
            <w:pPr>
              <w:pStyle w:val="Bo-Blankline"/>
              <w:tabs>
                <w:tab w:val="decimal" w:pos="864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3" w:type="dxa"/>
            <w:shd w:val="clear" w:color="auto" w:fill="auto"/>
          </w:tcPr>
          <w:p w14:paraId="761FB543" w14:textId="1387E110" w:rsidR="00757949" w:rsidRDefault="00757949" w:rsidP="0075794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5,213</w:t>
            </w:r>
          </w:p>
        </w:tc>
      </w:tr>
      <w:tr w:rsidR="00757949" w:rsidRPr="0033434F" w14:paraId="7F29B16F" w14:textId="77777777" w:rsidTr="00DB77BB">
        <w:tc>
          <w:tcPr>
            <w:tcW w:w="4140" w:type="dxa"/>
            <w:shd w:val="clear" w:color="auto" w:fill="auto"/>
          </w:tcPr>
          <w:p w14:paraId="0D88A798" w14:textId="77777777" w:rsidR="00757949" w:rsidRPr="000E7CEE" w:rsidRDefault="00757949" w:rsidP="0075794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 w:rsidRPr="00CD78A1">
              <w:rPr>
                <w:rFonts w:hint="cs"/>
                <w:sz w:val="30"/>
                <w:szCs w:val="30"/>
                <w:cs/>
              </w:rPr>
              <w:t>ค่าบริการส่วนกลาง - ต้นทุนขาย</w:t>
            </w:r>
          </w:p>
        </w:tc>
        <w:tc>
          <w:tcPr>
            <w:tcW w:w="990" w:type="dxa"/>
            <w:shd w:val="clear" w:color="auto" w:fill="auto"/>
          </w:tcPr>
          <w:p w14:paraId="4E921EBA" w14:textId="1241816D" w:rsidR="00757949" w:rsidRDefault="00757949" w:rsidP="0075794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93,779</w:t>
            </w:r>
          </w:p>
        </w:tc>
        <w:tc>
          <w:tcPr>
            <w:tcW w:w="270" w:type="dxa"/>
          </w:tcPr>
          <w:p w14:paraId="56B19B5D" w14:textId="77777777" w:rsidR="00757949" w:rsidRDefault="00757949" w:rsidP="0075794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6A217CC" w14:textId="0BD12D91" w:rsidR="00757949" w:rsidRDefault="00757949" w:rsidP="0075794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93,779</w:t>
            </w:r>
          </w:p>
        </w:tc>
        <w:tc>
          <w:tcPr>
            <w:tcW w:w="270" w:type="dxa"/>
          </w:tcPr>
          <w:p w14:paraId="4377E538" w14:textId="77777777" w:rsidR="00757949" w:rsidRPr="00143D99" w:rsidRDefault="00757949" w:rsidP="00757949">
            <w:pPr>
              <w:pStyle w:val="Bo-Blankline"/>
              <w:tabs>
                <w:tab w:val="decimal" w:pos="864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69A175C6" w14:textId="205E91A1" w:rsidR="00757949" w:rsidRDefault="00757949" w:rsidP="0075794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93,779</w:t>
            </w:r>
          </w:p>
        </w:tc>
        <w:tc>
          <w:tcPr>
            <w:tcW w:w="270" w:type="dxa"/>
            <w:shd w:val="clear" w:color="auto" w:fill="auto"/>
          </w:tcPr>
          <w:p w14:paraId="7230245D" w14:textId="77777777" w:rsidR="00757949" w:rsidRPr="00143D99" w:rsidRDefault="00757949" w:rsidP="00757949">
            <w:pPr>
              <w:pStyle w:val="Bo-Blankline"/>
              <w:tabs>
                <w:tab w:val="decimal" w:pos="864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3" w:type="dxa"/>
            <w:shd w:val="clear" w:color="auto" w:fill="auto"/>
          </w:tcPr>
          <w:p w14:paraId="3BEFF228" w14:textId="34B773CE" w:rsidR="00757949" w:rsidRDefault="00757949" w:rsidP="0075794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93,779</w:t>
            </w:r>
          </w:p>
        </w:tc>
      </w:tr>
      <w:tr w:rsidR="00757949" w:rsidRPr="0033434F" w14:paraId="2E031DE3" w14:textId="77777777" w:rsidTr="00DB77BB">
        <w:tc>
          <w:tcPr>
            <w:tcW w:w="4140" w:type="dxa"/>
            <w:shd w:val="clear" w:color="auto" w:fill="auto"/>
          </w:tcPr>
          <w:p w14:paraId="7D88E568" w14:textId="77777777" w:rsidR="00757949" w:rsidRPr="00CD78A1" w:rsidRDefault="00757949" w:rsidP="00757949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78A1">
              <w:rPr>
                <w:rFonts w:ascii="Angsana New" w:hAnsi="Angsana New" w:hint="cs"/>
                <w:sz w:val="30"/>
                <w:szCs w:val="30"/>
                <w:cs/>
              </w:rPr>
              <w:t xml:space="preserve">ค่าบริการส่วนกลาง </w:t>
            </w:r>
            <w:r w:rsidRPr="00CD78A1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CD78A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ค่าใช้จ่ายในบริหาร</w:t>
            </w:r>
          </w:p>
        </w:tc>
        <w:tc>
          <w:tcPr>
            <w:tcW w:w="990" w:type="dxa"/>
            <w:shd w:val="clear" w:color="auto" w:fill="auto"/>
          </w:tcPr>
          <w:p w14:paraId="07D5D12D" w14:textId="53FB00D1" w:rsidR="00757949" w:rsidRDefault="00757949" w:rsidP="0075794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38,221</w:t>
            </w:r>
          </w:p>
        </w:tc>
        <w:tc>
          <w:tcPr>
            <w:tcW w:w="270" w:type="dxa"/>
          </w:tcPr>
          <w:p w14:paraId="30C671B5" w14:textId="77777777" w:rsidR="00757949" w:rsidRDefault="00757949" w:rsidP="0075794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804F5BC" w14:textId="59A068E2" w:rsidR="00757949" w:rsidRDefault="00757949" w:rsidP="0075794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38,221</w:t>
            </w:r>
          </w:p>
        </w:tc>
        <w:tc>
          <w:tcPr>
            <w:tcW w:w="270" w:type="dxa"/>
          </w:tcPr>
          <w:p w14:paraId="015403FE" w14:textId="77777777" w:rsidR="00757949" w:rsidRPr="00143D99" w:rsidRDefault="00757949" w:rsidP="00757949">
            <w:pPr>
              <w:pStyle w:val="Bo-Blankline"/>
              <w:tabs>
                <w:tab w:val="decimal" w:pos="864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0F29E0D2" w14:textId="67058E13" w:rsidR="00757949" w:rsidRDefault="00757949" w:rsidP="0075794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38,221</w:t>
            </w:r>
          </w:p>
        </w:tc>
        <w:tc>
          <w:tcPr>
            <w:tcW w:w="270" w:type="dxa"/>
            <w:shd w:val="clear" w:color="auto" w:fill="auto"/>
          </w:tcPr>
          <w:p w14:paraId="54A29EF2" w14:textId="77777777" w:rsidR="00757949" w:rsidRPr="00143D99" w:rsidRDefault="00757949" w:rsidP="00757949">
            <w:pPr>
              <w:pStyle w:val="Bo-Blankline"/>
              <w:tabs>
                <w:tab w:val="decimal" w:pos="864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3" w:type="dxa"/>
            <w:shd w:val="clear" w:color="auto" w:fill="auto"/>
          </w:tcPr>
          <w:p w14:paraId="7DB89A44" w14:textId="14E7A873" w:rsidR="00757949" w:rsidRDefault="00757949" w:rsidP="0075794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38,221</w:t>
            </w:r>
          </w:p>
        </w:tc>
      </w:tr>
      <w:tr w:rsidR="00757949" w:rsidRPr="0033434F" w14:paraId="4C0D3590" w14:textId="77777777" w:rsidTr="00DB77BB">
        <w:tc>
          <w:tcPr>
            <w:tcW w:w="4140" w:type="dxa"/>
            <w:shd w:val="clear" w:color="auto" w:fill="auto"/>
          </w:tcPr>
          <w:p w14:paraId="55E12E7D" w14:textId="77777777" w:rsidR="00757949" w:rsidRPr="000E7CEE" w:rsidRDefault="00757949" w:rsidP="0075794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0" w:type="dxa"/>
            <w:shd w:val="clear" w:color="auto" w:fill="auto"/>
          </w:tcPr>
          <w:p w14:paraId="3AC165D9" w14:textId="2DA098E4" w:rsidR="00757949" w:rsidRDefault="00757949" w:rsidP="0075794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3,531</w:t>
            </w:r>
          </w:p>
        </w:tc>
        <w:tc>
          <w:tcPr>
            <w:tcW w:w="270" w:type="dxa"/>
          </w:tcPr>
          <w:p w14:paraId="286D1A03" w14:textId="77777777" w:rsidR="00757949" w:rsidRDefault="00757949" w:rsidP="0075794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C8BB94E" w14:textId="51BBE7CE" w:rsidR="00757949" w:rsidRDefault="00757949" w:rsidP="0075794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2,920</w:t>
            </w:r>
          </w:p>
        </w:tc>
        <w:tc>
          <w:tcPr>
            <w:tcW w:w="270" w:type="dxa"/>
          </w:tcPr>
          <w:p w14:paraId="1750EBD6" w14:textId="77777777" w:rsidR="00757949" w:rsidRPr="00E04FA0" w:rsidRDefault="00757949" w:rsidP="00757949">
            <w:pPr>
              <w:pStyle w:val="Bo-Blankline"/>
              <w:tabs>
                <w:tab w:val="decimal" w:pos="864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16742605" w14:textId="5B285EC5" w:rsidR="00757949" w:rsidRDefault="00757949" w:rsidP="0075794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3,531</w:t>
            </w:r>
          </w:p>
        </w:tc>
        <w:tc>
          <w:tcPr>
            <w:tcW w:w="270" w:type="dxa"/>
            <w:shd w:val="clear" w:color="auto" w:fill="auto"/>
          </w:tcPr>
          <w:p w14:paraId="00E346EA" w14:textId="77777777" w:rsidR="00757949" w:rsidRPr="00E04FA0" w:rsidRDefault="00757949" w:rsidP="00757949">
            <w:pPr>
              <w:pStyle w:val="Bo-Blankline"/>
              <w:tabs>
                <w:tab w:val="decimal" w:pos="864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3" w:type="dxa"/>
            <w:shd w:val="clear" w:color="auto" w:fill="auto"/>
          </w:tcPr>
          <w:p w14:paraId="2A244238" w14:textId="313874D1" w:rsidR="00757949" w:rsidRDefault="00757949" w:rsidP="0075794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2,920</w:t>
            </w:r>
          </w:p>
        </w:tc>
      </w:tr>
      <w:tr w:rsidR="00757949" w:rsidRPr="0033434F" w14:paraId="059D9100" w14:textId="77777777" w:rsidTr="00DB77BB">
        <w:tc>
          <w:tcPr>
            <w:tcW w:w="4140" w:type="dxa"/>
            <w:shd w:val="clear" w:color="auto" w:fill="auto"/>
          </w:tcPr>
          <w:p w14:paraId="0E142C2B" w14:textId="48F4A547" w:rsidR="00757949" w:rsidRDefault="00757949" w:rsidP="0075794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0" w:type="dxa"/>
            <w:shd w:val="clear" w:color="auto" w:fill="auto"/>
          </w:tcPr>
          <w:p w14:paraId="36EF266B" w14:textId="6F38EB0F" w:rsidR="00757949" w:rsidRDefault="00757949" w:rsidP="0075794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23,453</w:t>
            </w:r>
          </w:p>
        </w:tc>
        <w:tc>
          <w:tcPr>
            <w:tcW w:w="270" w:type="dxa"/>
          </w:tcPr>
          <w:p w14:paraId="0FA1A493" w14:textId="77777777" w:rsidR="00757949" w:rsidRDefault="00757949" w:rsidP="0075794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7335CBD" w14:textId="3507858F" w:rsidR="00757949" w:rsidRDefault="00757949" w:rsidP="0075794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14,969</w:t>
            </w:r>
          </w:p>
        </w:tc>
        <w:tc>
          <w:tcPr>
            <w:tcW w:w="270" w:type="dxa"/>
          </w:tcPr>
          <w:p w14:paraId="1879A77D" w14:textId="77777777" w:rsidR="00757949" w:rsidRPr="00E04FA0" w:rsidRDefault="00757949" w:rsidP="00757949">
            <w:pPr>
              <w:pStyle w:val="Bo-Blankline"/>
              <w:tabs>
                <w:tab w:val="decimal" w:pos="864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0E1B1E4F" w14:textId="36C88CAD" w:rsidR="00757949" w:rsidRDefault="00757949" w:rsidP="0075794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23,453</w:t>
            </w:r>
          </w:p>
        </w:tc>
        <w:tc>
          <w:tcPr>
            <w:tcW w:w="270" w:type="dxa"/>
            <w:shd w:val="clear" w:color="auto" w:fill="auto"/>
          </w:tcPr>
          <w:p w14:paraId="41668382" w14:textId="77777777" w:rsidR="00757949" w:rsidRPr="00E04FA0" w:rsidRDefault="00757949" w:rsidP="00757949">
            <w:pPr>
              <w:pStyle w:val="Bo-Blankline"/>
              <w:tabs>
                <w:tab w:val="decimal" w:pos="864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3" w:type="dxa"/>
            <w:shd w:val="clear" w:color="auto" w:fill="auto"/>
          </w:tcPr>
          <w:p w14:paraId="14CFDEA8" w14:textId="6874D987" w:rsidR="00757949" w:rsidRDefault="00757949" w:rsidP="0075794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14,969</w:t>
            </w:r>
          </w:p>
        </w:tc>
      </w:tr>
      <w:tr w:rsidR="00757949" w:rsidRPr="0033434F" w14:paraId="44DB9640" w14:textId="77777777" w:rsidTr="00DB77BB">
        <w:tc>
          <w:tcPr>
            <w:tcW w:w="4140" w:type="dxa"/>
            <w:shd w:val="clear" w:color="auto" w:fill="auto"/>
          </w:tcPr>
          <w:p w14:paraId="489E589E" w14:textId="77777777" w:rsidR="00757949" w:rsidRPr="000E7CEE" w:rsidRDefault="00757949" w:rsidP="0075794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  <w:r w:rsidRPr="000E7CEE">
              <w:rPr>
                <w:sz w:val="30"/>
                <w:szCs w:val="30"/>
                <w:cs/>
              </w:rPr>
              <w:t>เงินปันผล</w:t>
            </w:r>
            <w:r w:rsidRPr="000E7CEE">
              <w:rPr>
                <w:rFonts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990" w:type="dxa"/>
            <w:shd w:val="clear" w:color="auto" w:fill="auto"/>
          </w:tcPr>
          <w:p w14:paraId="7DBA865A" w14:textId="0F8398F2" w:rsidR="00757949" w:rsidRDefault="00757949" w:rsidP="0075794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1,416,000</w:t>
            </w:r>
          </w:p>
        </w:tc>
        <w:tc>
          <w:tcPr>
            <w:tcW w:w="270" w:type="dxa"/>
          </w:tcPr>
          <w:p w14:paraId="77C12C8B" w14:textId="77777777" w:rsidR="00757949" w:rsidRDefault="00757949" w:rsidP="0075794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8D6C875" w14:textId="7447BCD5" w:rsidR="00757949" w:rsidRDefault="00757949" w:rsidP="0075794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1,475,000</w:t>
            </w:r>
          </w:p>
        </w:tc>
        <w:tc>
          <w:tcPr>
            <w:tcW w:w="270" w:type="dxa"/>
          </w:tcPr>
          <w:p w14:paraId="72D502FF" w14:textId="77777777" w:rsidR="00757949" w:rsidRPr="00143D99" w:rsidRDefault="00757949" w:rsidP="00757949">
            <w:pPr>
              <w:pStyle w:val="Bo-Blankline"/>
              <w:tabs>
                <w:tab w:val="decimal" w:pos="864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70E0F050" w14:textId="46C98BE9" w:rsidR="00757949" w:rsidRDefault="00757949" w:rsidP="0075794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1,416,000</w:t>
            </w:r>
          </w:p>
        </w:tc>
        <w:tc>
          <w:tcPr>
            <w:tcW w:w="270" w:type="dxa"/>
            <w:shd w:val="clear" w:color="auto" w:fill="auto"/>
          </w:tcPr>
          <w:p w14:paraId="00701AB0" w14:textId="77777777" w:rsidR="00757949" w:rsidRPr="00143D99" w:rsidRDefault="00757949" w:rsidP="00757949">
            <w:pPr>
              <w:pStyle w:val="Bo-Blankline"/>
              <w:tabs>
                <w:tab w:val="decimal" w:pos="864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3" w:type="dxa"/>
            <w:shd w:val="clear" w:color="auto" w:fill="auto"/>
          </w:tcPr>
          <w:p w14:paraId="67BC7B85" w14:textId="1062FAA7" w:rsidR="00757949" w:rsidRDefault="00757949" w:rsidP="0075794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1,475,000</w:t>
            </w:r>
          </w:p>
        </w:tc>
      </w:tr>
      <w:tr w:rsidR="00757949" w:rsidRPr="0033434F" w14:paraId="1746F98E" w14:textId="77777777" w:rsidTr="00DB77BB">
        <w:tc>
          <w:tcPr>
            <w:tcW w:w="4140" w:type="dxa"/>
            <w:shd w:val="clear" w:color="auto" w:fill="auto"/>
          </w:tcPr>
          <w:p w14:paraId="0782E371" w14:textId="77777777" w:rsidR="00757949" w:rsidRPr="00BB0A0E" w:rsidRDefault="00757949" w:rsidP="0075794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BB0A0E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14:paraId="435C08E4" w14:textId="77777777" w:rsidR="00757949" w:rsidRDefault="00757949" w:rsidP="0075794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CCDFE6D" w14:textId="77777777" w:rsidR="00757949" w:rsidRDefault="00757949" w:rsidP="0075794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5A66F25" w14:textId="77777777" w:rsidR="00757949" w:rsidRDefault="00757949" w:rsidP="0075794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D02A63A" w14:textId="77777777" w:rsidR="00757949" w:rsidRPr="00BE704B" w:rsidRDefault="00757949" w:rsidP="00757949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AFB300" w14:textId="77777777" w:rsidR="00757949" w:rsidRDefault="00757949" w:rsidP="0075794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472B5C2" w14:textId="77777777" w:rsidR="00757949" w:rsidRPr="00BE704B" w:rsidRDefault="00757949" w:rsidP="00757949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2FB39424" w14:textId="77777777" w:rsidR="00757949" w:rsidRDefault="00757949" w:rsidP="0075794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57949" w:rsidRPr="0033434F" w14:paraId="237F65A8" w14:textId="77777777" w:rsidTr="00DB77BB">
        <w:tc>
          <w:tcPr>
            <w:tcW w:w="4140" w:type="dxa"/>
            <w:shd w:val="clear" w:color="auto" w:fill="auto"/>
          </w:tcPr>
          <w:p w14:paraId="25FDACA5" w14:textId="63770352" w:rsidR="00757949" w:rsidRDefault="00757949" w:rsidP="0075794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0" w:type="dxa"/>
            <w:shd w:val="clear" w:color="auto" w:fill="auto"/>
          </w:tcPr>
          <w:p w14:paraId="0FD4F8DB" w14:textId="7EA99A88" w:rsidR="00757949" w:rsidRDefault="00757949" w:rsidP="00757949">
            <w:pPr>
              <w:tabs>
                <w:tab w:val="decimal" w:pos="-110"/>
              </w:tabs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85BA4E6" w14:textId="77777777" w:rsidR="00757949" w:rsidRDefault="00757949" w:rsidP="0075794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ED2065C" w14:textId="71C984E4" w:rsidR="00757949" w:rsidRDefault="00757949" w:rsidP="00287864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A4AEC8A" w14:textId="77777777" w:rsidR="00757949" w:rsidRPr="00BE704B" w:rsidRDefault="00757949" w:rsidP="00757949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7611A02" w14:textId="1411B5AA" w:rsidR="00757949" w:rsidRDefault="00271E62" w:rsidP="0092737F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11,761</w:t>
            </w:r>
          </w:p>
        </w:tc>
        <w:tc>
          <w:tcPr>
            <w:tcW w:w="270" w:type="dxa"/>
            <w:shd w:val="clear" w:color="auto" w:fill="auto"/>
          </w:tcPr>
          <w:p w14:paraId="632FC18D" w14:textId="77777777" w:rsidR="00757949" w:rsidRPr="00BE704B" w:rsidRDefault="00757949" w:rsidP="00757949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3A211DC2" w14:textId="5B583E55" w:rsidR="00757949" w:rsidRPr="006145CD" w:rsidRDefault="00757949" w:rsidP="0075794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</w:p>
        </w:tc>
      </w:tr>
      <w:tr w:rsidR="00757949" w:rsidRPr="0033434F" w14:paraId="2CE23381" w14:textId="77777777" w:rsidTr="00DB77BB">
        <w:tc>
          <w:tcPr>
            <w:tcW w:w="4140" w:type="dxa"/>
            <w:shd w:val="clear" w:color="auto" w:fill="auto"/>
          </w:tcPr>
          <w:p w14:paraId="7024E1FF" w14:textId="2A7096A1" w:rsidR="00757949" w:rsidRPr="008553F8" w:rsidRDefault="00757949" w:rsidP="0075794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b/>
                <w:bCs/>
                <w:sz w:val="30"/>
                <w:szCs w:val="30"/>
                <w:cs/>
              </w:rPr>
            </w:pPr>
            <w:r w:rsidRPr="008553F8">
              <w:rPr>
                <w:rFonts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  <w:shd w:val="clear" w:color="auto" w:fill="auto"/>
          </w:tcPr>
          <w:p w14:paraId="51FEE7DA" w14:textId="044C6CE7" w:rsidR="00757949" w:rsidRDefault="00757949" w:rsidP="00757949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B11658C" w14:textId="77777777" w:rsidR="00757949" w:rsidRDefault="00757949" w:rsidP="0075794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5716D0D" w14:textId="77777777" w:rsidR="00757949" w:rsidRDefault="00757949" w:rsidP="00287864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B714040" w14:textId="77777777" w:rsidR="00757949" w:rsidRPr="00BE704B" w:rsidRDefault="00757949" w:rsidP="00757949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2BA9764" w14:textId="0672FC79" w:rsidR="00757949" w:rsidRDefault="00757949" w:rsidP="00757949">
            <w:pPr>
              <w:tabs>
                <w:tab w:val="decimal" w:pos="-110"/>
              </w:tabs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B4E9D63" w14:textId="77777777" w:rsidR="00757949" w:rsidRPr="00BE704B" w:rsidRDefault="00757949" w:rsidP="00757949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31F8B270" w14:textId="77777777" w:rsidR="00757949" w:rsidRPr="00F84153" w:rsidRDefault="00757949" w:rsidP="0075794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57949" w:rsidRPr="0033434F" w14:paraId="479DA5E7" w14:textId="77777777" w:rsidTr="00DB77BB">
        <w:tc>
          <w:tcPr>
            <w:tcW w:w="4140" w:type="dxa"/>
            <w:shd w:val="clear" w:color="auto" w:fill="auto"/>
          </w:tcPr>
          <w:p w14:paraId="067D9C03" w14:textId="4AE444C4" w:rsidR="00757949" w:rsidRDefault="00757949" w:rsidP="0075794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990" w:type="dxa"/>
            <w:shd w:val="clear" w:color="auto" w:fill="auto"/>
          </w:tcPr>
          <w:p w14:paraId="1BD6DAF6" w14:textId="7852F2C3" w:rsidR="00757949" w:rsidRDefault="00757949" w:rsidP="00271E62">
            <w:pPr>
              <w:tabs>
                <w:tab w:val="decimal" w:pos="-110"/>
              </w:tabs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C9AC7DE" w14:textId="77777777" w:rsidR="00757949" w:rsidRDefault="00757949" w:rsidP="0075794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8F24179" w14:textId="141A14D9" w:rsidR="00757949" w:rsidRDefault="00757949" w:rsidP="0075794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250,000</w:t>
            </w:r>
          </w:p>
        </w:tc>
        <w:tc>
          <w:tcPr>
            <w:tcW w:w="270" w:type="dxa"/>
          </w:tcPr>
          <w:p w14:paraId="00C6B725" w14:textId="77777777" w:rsidR="00757949" w:rsidRPr="00BE704B" w:rsidRDefault="00757949" w:rsidP="00757949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26CC767" w14:textId="17B5BE02" w:rsidR="00757949" w:rsidRDefault="00757949" w:rsidP="007914D6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2AA6C5" w14:textId="77777777" w:rsidR="00757949" w:rsidRPr="00BE704B" w:rsidRDefault="00757949" w:rsidP="00757949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394C852B" w14:textId="600B8D69" w:rsidR="00757949" w:rsidRPr="00F84153" w:rsidRDefault="00757949" w:rsidP="0075794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250,000</w:t>
            </w:r>
          </w:p>
        </w:tc>
      </w:tr>
      <w:tr w:rsidR="00757949" w:rsidRPr="0033434F" w14:paraId="2886F613" w14:textId="77777777" w:rsidTr="00DB77BB">
        <w:tc>
          <w:tcPr>
            <w:tcW w:w="4140" w:type="dxa"/>
            <w:shd w:val="clear" w:color="auto" w:fill="auto"/>
          </w:tcPr>
          <w:p w14:paraId="6012D89C" w14:textId="77777777" w:rsidR="00757949" w:rsidRPr="000E7CEE" w:rsidRDefault="00757949" w:rsidP="0075794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  <w:r w:rsidRPr="000E7CEE">
              <w:rPr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4E0CB894" w14:textId="77777777" w:rsidR="00757949" w:rsidRDefault="00757949" w:rsidP="0075794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911F2C9" w14:textId="77777777" w:rsidR="00757949" w:rsidRDefault="00757949" w:rsidP="0075794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09BEDE0" w14:textId="77777777" w:rsidR="00757949" w:rsidRDefault="00757949" w:rsidP="0075794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9017096" w14:textId="77777777" w:rsidR="00757949" w:rsidRPr="00BE704B" w:rsidRDefault="00757949" w:rsidP="00757949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748E589" w14:textId="77777777" w:rsidR="00757949" w:rsidRDefault="00757949" w:rsidP="0075794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29A97B3" w14:textId="77777777" w:rsidR="00757949" w:rsidRPr="00BE704B" w:rsidRDefault="00757949" w:rsidP="00757949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2FBAB38D" w14:textId="77777777" w:rsidR="00757949" w:rsidRDefault="00757949" w:rsidP="0075794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57949" w:rsidRPr="0033434F" w14:paraId="7134E1CA" w14:textId="77777777" w:rsidTr="00DB77BB">
        <w:tc>
          <w:tcPr>
            <w:tcW w:w="4140" w:type="dxa"/>
            <w:shd w:val="clear" w:color="auto" w:fill="auto"/>
          </w:tcPr>
          <w:p w14:paraId="5C9B062D" w14:textId="77777777" w:rsidR="00757949" w:rsidRPr="000E7CEE" w:rsidRDefault="00757949" w:rsidP="0075794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  <w:r w:rsidRPr="000E7CEE">
              <w:rPr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990" w:type="dxa"/>
            <w:shd w:val="clear" w:color="auto" w:fill="auto"/>
          </w:tcPr>
          <w:p w14:paraId="4248CCEE" w14:textId="44FBCE85" w:rsidR="00757949" w:rsidRDefault="00757949" w:rsidP="0075794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5,103</w:t>
            </w:r>
          </w:p>
        </w:tc>
        <w:tc>
          <w:tcPr>
            <w:tcW w:w="270" w:type="dxa"/>
          </w:tcPr>
          <w:p w14:paraId="7DEAA577" w14:textId="77777777" w:rsidR="00757949" w:rsidRDefault="00757949" w:rsidP="0075794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DDAD2B9" w14:textId="26CE8BF7" w:rsidR="00757949" w:rsidRDefault="00757949" w:rsidP="0075794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2,413</w:t>
            </w:r>
          </w:p>
        </w:tc>
        <w:tc>
          <w:tcPr>
            <w:tcW w:w="270" w:type="dxa"/>
          </w:tcPr>
          <w:p w14:paraId="3ED2CCDD" w14:textId="77777777" w:rsidR="00757949" w:rsidRPr="00143D99" w:rsidRDefault="00757949" w:rsidP="00757949">
            <w:pPr>
              <w:pStyle w:val="Bo-Blankline"/>
              <w:tabs>
                <w:tab w:val="decimal" w:pos="883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380A02F7" w14:textId="1BF03FDB" w:rsidR="00757949" w:rsidRDefault="00757949" w:rsidP="0075794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5,103</w:t>
            </w:r>
          </w:p>
        </w:tc>
        <w:tc>
          <w:tcPr>
            <w:tcW w:w="270" w:type="dxa"/>
            <w:shd w:val="clear" w:color="auto" w:fill="auto"/>
          </w:tcPr>
          <w:p w14:paraId="73209EE9" w14:textId="77777777" w:rsidR="00757949" w:rsidRPr="00143D99" w:rsidRDefault="00757949" w:rsidP="00757949">
            <w:pPr>
              <w:pStyle w:val="Bo-Blankline"/>
              <w:tabs>
                <w:tab w:val="decimal" w:pos="883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3" w:type="dxa"/>
            <w:shd w:val="clear" w:color="auto" w:fill="auto"/>
          </w:tcPr>
          <w:p w14:paraId="457D4109" w14:textId="5839100F" w:rsidR="00757949" w:rsidRDefault="00757949" w:rsidP="0075794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2,413</w:t>
            </w:r>
          </w:p>
        </w:tc>
      </w:tr>
      <w:tr w:rsidR="00757949" w:rsidRPr="0033434F" w14:paraId="376C6C64" w14:textId="77777777" w:rsidTr="00DB77BB">
        <w:tc>
          <w:tcPr>
            <w:tcW w:w="4140" w:type="dxa"/>
            <w:shd w:val="clear" w:color="auto" w:fill="auto"/>
          </w:tcPr>
          <w:p w14:paraId="14C6F553" w14:textId="77777777" w:rsidR="00757949" w:rsidRPr="000E7CEE" w:rsidRDefault="00757949" w:rsidP="0075794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  <w:r w:rsidRPr="000E7CEE">
              <w:rPr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990" w:type="dxa"/>
            <w:shd w:val="clear" w:color="auto" w:fill="auto"/>
          </w:tcPr>
          <w:p w14:paraId="2FBE3D35" w14:textId="6F201F6C" w:rsidR="00757949" w:rsidRDefault="00757949" w:rsidP="0075794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49,999</w:t>
            </w:r>
          </w:p>
        </w:tc>
        <w:tc>
          <w:tcPr>
            <w:tcW w:w="270" w:type="dxa"/>
          </w:tcPr>
          <w:p w14:paraId="303EDBBE" w14:textId="77777777" w:rsidR="00757949" w:rsidRDefault="00757949" w:rsidP="0075794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680D86B" w14:textId="0CE0BE54" w:rsidR="00757949" w:rsidRDefault="00757949" w:rsidP="0075794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13,309</w:t>
            </w:r>
          </w:p>
        </w:tc>
        <w:tc>
          <w:tcPr>
            <w:tcW w:w="270" w:type="dxa"/>
          </w:tcPr>
          <w:p w14:paraId="47FB7D40" w14:textId="77777777" w:rsidR="00757949" w:rsidRPr="00143D99" w:rsidRDefault="00757949" w:rsidP="00757949">
            <w:pPr>
              <w:pStyle w:val="Bo-Blankline"/>
              <w:tabs>
                <w:tab w:val="decimal" w:pos="883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1600EE2C" w14:textId="6ACE7332" w:rsidR="00757949" w:rsidRDefault="00757949" w:rsidP="0075794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49,999</w:t>
            </w:r>
          </w:p>
        </w:tc>
        <w:tc>
          <w:tcPr>
            <w:tcW w:w="270" w:type="dxa"/>
            <w:shd w:val="clear" w:color="auto" w:fill="auto"/>
          </w:tcPr>
          <w:p w14:paraId="3CBDD35E" w14:textId="77777777" w:rsidR="00757949" w:rsidRPr="00143D99" w:rsidRDefault="00757949" w:rsidP="00757949">
            <w:pPr>
              <w:pStyle w:val="Bo-Blankline"/>
              <w:tabs>
                <w:tab w:val="decimal" w:pos="883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3" w:type="dxa"/>
            <w:shd w:val="clear" w:color="auto" w:fill="auto"/>
          </w:tcPr>
          <w:p w14:paraId="59629EA1" w14:textId="055FF11B" w:rsidR="00757949" w:rsidRDefault="00757949" w:rsidP="0075794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13,309</w:t>
            </w:r>
          </w:p>
        </w:tc>
      </w:tr>
      <w:tr w:rsidR="00757949" w:rsidRPr="0033434F" w14:paraId="3B12D63C" w14:textId="77777777" w:rsidTr="00DB77BB">
        <w:tc>
          <w:tcPr>
            <w:tcW w:w="4140" w:type="dxa"/>
            <w:shd w:val="clear" w:color="auto" w:fill="auto"/>
          </w:tcPr>
          <w:p w14:paraId="5587135D" w14:textId="77777777" w:rsidR="00757949" w:rsidRPr="000E7CEE" w:rsidRDefault="00757949" w:rsidP="0075794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  <w:r w:rsidRPr="000E7CEE">
              <w:rPr>
                <w:rFonts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39FECB39" w14:textId="41D60EA0" w:rsidR="00757949" w:rsidRDefault="00757949" w:rsidP="0075794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145</w:t>
            </w:r>
          </w:p>
        </w:tc>
        <w:tc>
          <w:tcPr>
            <w:tcW w:w="270" w:type="dxa"/>
          </w:tcPr>
          <w:p w14:paraId="7EC72DE2" w14:textId="77777777" w:rsidR="00757949" w:rsidRDefault="00757949" w:rsidP="0075794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A3831AF" w14:textId="7FC7A909" w:rsidR="00757949" w:rsidRDefault="00757949" w:rsidP="0075794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1,246</w:t>
            </w:r>
          </w:p>
        </w:tc>
        <w:tc>
          <w:tcPr>
            <w:tcW w:w="270" w:type="dxa"/>
          </w:tcPr>
          <w:p w14:paraId="18D6E6B6" w14:textId="77777777" w:rsidR="00757949" w:rsidRPr="00143D99" w:rsidRDefault="00757949" w:rsidP="00757949">
            <w:pPr>
              <w:pStyle w:val="Bo-Blankline"/>
              <w:tabs>
                <w:tab w:val="decimal" w:pos="883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075D8952" w14:textId="0F6582BA" w:rsidR="00757949" w:rsidRDefault="00757949" w:rsidP="0075794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145</w:t>
            </w:r>
          </w:p>
        </w:tc>
        <w:tc>
          <w:tcPr>
            <w:tcW w:w="270" w:type="dxa"/>
            <w:shd w:val="clear" w:color="auto" w:fill="auto"/>
          </w:tcPr>
          <w:p w14:paraId="2A69C0EB" w14:textId="77777777" w:rsidR="00757949" w:rsidRPr="00143D99" w:rsidRDefault="00757949" w:rsidP="00757949">
            <w:pPr>
              <w:pStyle w:val="Bo-Blankline"/>
              <w:tabs>
                <w:tab w:val="decimal" w:pos="883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3" w:type="dxa"/>
            <w:shd w:val="clear" w:color="auto" w:fill="auto"/>
          </w:tcPr>
          <w:p w14:paraId="361ABEB4" w14:textId="7DA8C5ED" w:rsidR="00757949" w:rsidRDefault="00757949" w:rsidP="0075794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1,246</w:t>
            </w:r>
          </w:p>
        </w:tc>
      </w:tr>
      <w:tr w:rsidR="00757949" w:rsidRPr="0033434F" w14:paraId="5E2B673E" w14:textId="77777777" w:rsidTr="008C4C10">
        <w:tc>
          <w:tcPr>
            <w:tcW w:w="4140" w:type="dxa"/>
            <w:shd w:val="clear" w:color="auto" w:fill="auto"/>
          </w:tcPr>
          <w:p w14:paraId="421AE345" w14:textId="218D9953" w:rsidR="00757949" w:rsidRPr="000E7CEE" w:rsidRDefault="00757949" w:rsidP="0075794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ค่าบริการซ่อมบำรุง</w:t>
            </w:r>
          </w:p>
        </w:tc>
        <w:tc>
          <w:tcPr>
            <w:tcW w:w="990" w:type="dxa"/>
            <w:shd w:val="clear" w:color="auto" w:fill="auto"/>
          </w:tcPr>
          <w:p w14:paraId="1C8DAA4E" w14:textId="0DC45ACC" w:rsidR="00757949" w:rsidRDefault="00757949" w:rsidP="0075794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285</w:t>
            </w:r>
          </w:p>
        </w:tc>
        <w:tc>
          <w:tcPr>
            <w:tcW w:w="270" w:type="dxa"/>
            <w:shd w:val="clear" w:color="auto" w:fill="auto"/>
          </w:tcPr>
          <w:p w14:paraId="01CB3CD2" w14:textId="77777777" w:rsidR="00757949" w:rsidRDefault="00757949" w:rsidP="0075794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CE8E687" w14:textId="6150AE15" w:rsidR="00757949" w:rsidRDefault="00757949" w:rsidP="0075794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4A6F">
              <w:rPr>
                <w:rFonts w:ascii="Angsana New" w:hAnsi="Angsana New"/>
                <w:sz w:val="30"/>
                <w:szCs w:val="30"/>
                <w:lang w:val="en-US"/>
              </w:rPr>
              <w:t>49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DE0C99F" w14:textId="77777777" w:rsidR="00757949" w:rsidRPr="00143D99" w:rsidRDefault="00757949" w:rsidP="00757949">
            <w:pPr>
              <w:pStyle w:val="Bo-Blankline"/>
              <w:tabs>
                <w:tab w:val="decimal" w:pos="883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73A3BDFD" w14:textId="4454D9DC" w:rsidR="00757949" w:rsidRDefault="00757949" w:rsidP="0075794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285</w:t>
            </w:r>
          </w:p>
        </w:tc>
        <w:tc>
          <w:tcPr>
            <w:tcW w:w="270" w:type="dxa"/>
            <w:shd w:val="clear" w:color="auto" w:fill="auto"/>
          </w:tcPr>
          <w:p w14:paraId="6BBC7BF5" w14:textId="77777777" w:rsidR="00757949" w:rsidRPr="00143D99" w:rsidRDefault="00757949" w:rsidP="00757949">
            <w:pPr>
              <w:pStyle w:val="Bo-Blankline"/>
              <w:tabs>
                <w:tab w:val="decimal" w:pos="883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3" w:type="dxa"/>
            <w:shd w:val="clear" w:color="auto" w:fill="auto"/>
          </w:tcPr>
          <w:p w14:paraId="38EC5952" w14:textId="6CD6C1A2" w:rsidR="00757949" w:rsidRDefault="00757949" w:rsidP="0075794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495</w:t>
            </w:r>
          </w:p>
        </w:tc>
      </w:tr>
      <w:tr w:rsidR="00757949" w:rsidRPr="0033434F" w14:paraId="7642A9B7" w14:textId="77777777" w:rsidTr="00DB77BB">
        <w:tc>
          <w:tcPr>
            <w:tcW w:w="4140" w:type="dxa"/>
            <w:shd w:val="clear" w:color="auto" w:fill="auto"/>
          </w:tcPr>
          <w:p w14:paraId="5CB18347" w14:textId="77777777" w:rsidR="00757949" w:rsidRPr="000E7CEE" w:rsidRDefault="00757949" w:rsidP="0075794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เงินปันผล</w:t>
            </w:r>
            <w:r w:rsidRPr="000E7CEE">
              <w:rPr>
                <w:rFonts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990" w:type="dxa"/>
            <w:shd w:val="clear" w:color="auto" w:fill="auto"/>
          </w:tcPr>
          <w:p w14:paraId="21061F93" w14:textId="003F5288" w:rsidR="00757949" w:rsidRDefault="00757949" w:rsidP="0075794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329</w:t>
            </w:r>
          </w:p>
        </w:tc>
        <w:tc>
          <w:tcPr>
            <w:tcW w:w="270" w:type="dxa"/>
          </w:tcPr>
          <w:p w14:paraId="02F609A5" w14:textId="77777777" w:rsidR="00757949" w:rsidRDefault="00757949" w:rsidP="0075794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3DCBE1B" w14:textId="1BD61FEA" w:rsidR="00757949" w:rsidRDefault="00757949" w:rsidP="0075794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343</w:t>
            </w:r>
          </w:p>
        </w:tc>
        <w:tc>
          <w:tcPr>
            <w:tcW w:w="270" w:type="dxa"/>
          </w:tcPr>
          <w:p w14:paraId="3675F05F" w14:textId="77777777" w:rsidR="00757949" w:rsidRPr="00143D99" w:rsidRDefault="00757949" w:rsidP="00757949">
            <w:pPr>
              <w:pStyle w:val="Bo-Blankline"/>
              <w:tabs>
                <w:tab w:val="decimal" w:pos="883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65933FD4" w14:textId="0636A0EC" w:rsidR="00757949" w:rsidRDefault="00757949" w:rsidP="0075794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329</w:t>
            </w:r>
          </w:p>
        </w:tc>
        <w:tc>
          <w:tcPr>
            <w:tcW w:w="270" w:type="dxa"/>
            <w:shd w:val="clear" w:color="auto" w:fill="auto"/>
          </w:tcPr>
          <w:p w14:paraId="5D04A79E" w14:textId="77777777" w:rsidR="00757949" w:rsidRPr="00143D99" w:rsidRDefault="00757949" w:rsidP="00757949">
            <w:pPr>
              <w:pStyle w:val="Bo-Blankline"/>
              <w:tabs>
                <w:tab w:val="decimal" w:pos="883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3" w:type="dxa"/>
            <w:shd w:val="clear" w:color="auto" w:fill="auto"/>
          </w:tcPr>
          <w:p w14:paraId="169F3F0E" w14:textId="7BF15049" w:rsidR="00757949" w:rsidRDefault="00757949" w:rsidP="0075794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343</w:t>
            </w:r>
          </w:p>
        </w:tc>
      </w:tr>
      <w:tr w:rsidR="00757949" w:rsidRPr="0033434F" w14:paraId="64F97586" w14:textId="77777777" w:rsidTr="00DB77BB">
        <w:tc>
          <w:tcPr>
            <w:tcW w:w="4140" w:type="dxa"/>
            <w:shd w:val="clear" w:color="auto" w:fill="auto"/>
          </w:tcPr>
          <w:p w14:paraId="246B9A19" w14:textId="329914F0" w:rsidR="00757949" w:rsidRDefault="00757949" w:rsidP="0075794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990" w:type="dxa"/>
            <w:shd w:val="clear" w:color="auto" w:fill="auto"/>
          </w:tcPr>
          <w:p w14:paraId="4F0374BE" w14:textId="184DD9DD" w:rsidR="00757949" w:rsidRDefault="00757949" w:rsidP="00AB217E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2A277B0" w14:textId="77777777" w:rsidR="00757949" w:rsidRDefault="00757949" w:rsidP="0075794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DD66C89" w14:textId="23F4AD53" w:rsidR="00757949" w:rsidRDefault="00757949" w:rsidP="0075794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5,288</w:t>
            </w:r>
          </w:p>
        </w:tc>
        <w:tc>
          <w:tcPr>
            <w:tcW w:w="270" w:type="dxa"/>
          </w:tcPr>
          <w:p w14:paraId="660E9630" w14:textId="77777777" w:rsidR="00757949" w:rsidRPr="00143D99" w:rsidRDefault="00757949" w:rsidP="00757949">
            <w:pPr>
              <w:pStyle w:val="Bo-Blankline"/>
              <w:tabs>
                <w:tab w:val="decimal" w:pos="883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58A4A825" w14:textId="78C82299" w:rsidR="00757949" w:rsidRDefault="00757949" w:rsidP="00AB217E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FD3852F" w14:textId="77777777" w:rsidR="00757949" w:rsidRPr="00143D99" w:rsidRDefault="00757949" w:rsidP="00757949">
            <w:pPr>
              <w:pStyle w:val="Bo-Blankline"/>
              <w:tabs>
                <w:tab w:val="decimal" w:pos="883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3" w:type="dxa"/>
            <w:shd w:val="clear" w:color="auto" w:fill="auto"/>
          </w:tcPr>
          <w:p w14:paraId="30A92B93" w14:textId="29C3225E" w:rsidR="00757949" w:rsidRDefault="00757949" w:rsidP="0075794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5,288</w:t>
            </w:r>
          </w:p>
        </w:tc>
      </w:tr>
      <w:tr w:rsidR="00757949" w:rsidRPr="0033434F" w14:paraId="5A38010F" w14:textId="77777777" w:rsidTr="00DB77BB">
        <w:tc>
          <w:tcPr>
            <w:tcW w:w="4140" w:type="dxa"/>
            <w:shd w:val="clear" w:color="auto" w:fill="auto"/>
          </w:tcPr>
          <w:p w14:paraId="7675C312" w14:textId="77777777" w:rsidR="00757949" w:rsidRPr="000E7CEE" w:rsidRDefault="00757949" w:rsidP="0075794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 w:rsidRPr="000E7CEE">
              <w:rPr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990" w:type="dxa"/>
            <w:shd w:val="clear" w:color="auto" w:fill="auto"/>
          </w:tcPr>
          <w:p w14:paraId="1EC97178" w14:textId="20E29C9F" w:rsidR="00757949" w:rsidRDefault="00757949" w:rsidP="0075794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139,885</w:t>
            </w:r>
          </w:p>
        </w:tc>
        <w:tc>
          <w:tcPr>
            <w:tcW w:w="270" w:type="dxa"/>
          </w:tcPr>
          <w:p w14:paraId="3112B9AC" w14:textId="77777777" w:rsidR="00757949" w:rsidRDefault="00757949" w:rsidP="0075794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669D45A" w14:textId="223BF36B" w:rsidR="00757949" w:rsidRDefault="00757949" w:rsidP="0075794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120,787</w:t>
            </w:r>
          </w:p>
        </w:tc>
        <w:tc>
          <w:tcPr>
            <w:tcW w:w="270" w:type="dxa"/>
          </w:tcPr>
          <w:p w14:paraId="15044482" w14:textId="77777777" w:rsidR="00757949" w:rsidRPr="00143D99" w:rsidRDefault="00757949" w:rsidP="00757949">
            <w:pPr>
              <w:pStyle w:val="Bo-Blankline"/>
              <w:tabs>
                <w:tab w:val="decimal" w:pos="883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5FC4F176" w14:textId="30E42F82" w:rsidR="00757949" w:rsidRDefault="00757949" w:rsidP="0075794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139,885</w:t>
            </w:r>
          </w:p>
        </w:tc>
        <w:tc>
          <w:tcPr>
            <w:tcW w:w="270" w:type="dxa"/>
            <w:shd w:val="clear" w:color="auto" w:fill="auto"/>
          </w:tcPr>
          <w:p w14:paraId="21702B96" w14:textId="77777777" w:rsidR="00757949" w:rsidRPr="00143D99" w:rsidRDefault="00757949" w:rsidP="00757949">
            <w:pPr>
              <w:pStyle w:val="Bo-Blankline"/>
              <w:tabs>
                <w:tab w:val="decimal" w:pos="883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3" w:type="dxa"/>
            <w:shd w:val="clear" w:color="auto" w:fill="auto"/>
          </w:tcPr>
          <w:p w14:paraId="6744ECA9" w14:textId="26EB7874" w:rsidR="00757949" w:rsidRDefault="00757949" w:rsidP="0075794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120,787</w:t>
            </w:r>
          </w:p>
        </w:tc>
      </w:tr>
      <w:tr w:rsidR="00757949" w:rsidRPr="0033434F" w14:paraId="4E23AD86" w14:textId="77777777" w:rsidTr="00DB77BB">
        <w:tc>
          <w:tcPr>
            <w:tcW w:w="4140" w:type="dxa"/>
            <w:shd w:val="clear" w:color="auto" w:fill="auto"/>
          </w:tcPr>
          <w:p w14:paraId="318D8B58" w14:textId="77777777" w:rsidR="00757949" w:rsidRPr="000E7CEE" w:rsidRDefault="00757949" w:rsidP="0075794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 w:rsidRPr="000E7CEE">
              <w:rPr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shd w:val="clear" w:color="auto" w:fill="auto"/>
          </w:tcPr>
          <w:p w14:paraId="1E278237" w14:textId="309F3D5B" w:rsidR="00757949" w:rsidRDefault="00757949" w:rsidP="00AB217E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CBB4A40" w14:textId="77777777" w:rsidR="00757949" w:rsidRDefault="00757949" w:rsidP="0075794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81C6405" w14:textId="2E0FC3C6" w:rsidR="00757949" w:rsidRDefault="00757949" w:rsidP="0075794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246</w:t>
            </w:r>
          </w:p>
        </w:tc>
        <w:tc>
          <w:tcPr>
            <w:tcW w:w="270" w:type="dxa"/>
          </w:tcPr>
          <w:p w14:paraId="24360DE0" w14:textId="77777777" w:rsidR="00757949" w:rsidRPr="00143D99" w:rsidRDefault="00757949" w:rsidP="00757949">
            <w:pPr>
              <w:pStyle w:val="Bo-Blankline"/>
              <w:tabs>
                <w:tab w:val="decimal" w:pos="883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48BF2018" w14:textId="3CFF65AB" w:rsidR="00757949" w:rsidRDefault="00757949" w:rsidP="00AB217E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3F0AC3" w14:textId="77777777" w:rsidR="00757949" w:rsidRPr="00143D99" w:rsidRDefault="00757949" w:rsidP="00757949">
            <w:pPr>
              <w:pStyle w:val="Bo-Blankline"/>
              <w:tabs>
                <w:tab w:val="decimal" w:pos="883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3" w:type="dxa"/>
            <w:shd w:val="clear" w:color="auto" w:fill="auto"/>
          </w:tcPr>
          <w:p w14:paraId="788CD711" w14:textId="5CEDFDF2" w:rsidR="00757949" w:rsidRDefault="00757949" w:rsidP="0075794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246</w:t>
            </w:r>
          </w:p>
        </w:tc>
      </w:tr>
      <w:tr w:rsidR="00757949" w:rsidRPr="0033434F" w14:paraId="6F005E85" w14:textId="77777777" w:rsidTr="00DB77BB">
        <w:tc>
          <w:tcPr>
            <w:tcW w:w="4140" w:type="dxa"/>
            <w:shd w:val="clear" w:color="auto" w:fill="auto"/>
          </w:tcPr>
          <w:p w14:paraId="2A189040" w14:textId="40DEAA3E" w:rsidR="00757949" w:rsidRDefault="00757949" w:rsidP="0075794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0" w:type="dxa"/>
            <w:shd w:val="clear" w:color="auto" w:fill="auto"/>
          </w:tcPr>
          <w:p w14:paraId="0B62B242" w14:textId="68018B5F" w:rsidR="00757949" w:rsidRDefault="00757949" w:rsidP="00AB217E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45D3AA2" w14:textId="77777777" w:rsidR="00757949" w:rsidRDefault="00757949" w:rsidP="0075794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79F3C94" w14:textId="127B5135" w:rsidR="00757949" w:rsidRDefault="00757949" w:rsidP="0075794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2,851</w:t>
            </w:r>
          </w:p>
        </w:tc>
        <w:tc>
          <w:tcPr>
            <w:tcW w:w="270" w:type="dxa"/>
          </w:tcPr>
          <w:p w14:paraId="62E3F0E6" w14:textId="77777777" w:rsidR="00757949" w:rsidRPr="00FB69B2" w:rsidRDefault="00757949" w:rsidP="00757949">
            <w:pPr>
              <w:pStyle w:val="Bo-Blankline"/>
              <w:tabs>
                <w:tab w:val="decimal" w:pos="883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5D9DA06A" w14:textId="2CEC29FD" w:rsidR="00757949" w:rsidRDefault="00757949" w:rsidP="00AB217E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1FDBD4" w14:textId="77777777" w:rsidR="00757949" w:rsidRPr="00FB69B2" w:rsidRDefault="00757949" w:rsidP="00757949">
            <w:pPr>
              <w:pStyle w:val="Bo-Blankline"/>
              <w:tabs>
                <w:tab w:val="decimal" w:pos="883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3" w:type="dxa"/>
            <w:shd w:val="clear" w:color="auto" w:fill="auto"/>
          </w:tcPr>
          <w:p w14:paraId="7840F4E8" w14:textId="359D58A5" w:rsidR="00757949" w:rsidRDefault="00757949" w:rsidP="0075794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2,851</w:t>
            </w:r>
          </w:p>
        </w:tc>
      </w:tr>
      <w:tr w:rsidR="00757949" w:rsidRPr="0033434F" w14:paraId="78CCF7AD" w14:textId="77777777" w:rsidTr="00DB77BB">
        <w:tc>
          <w:tcPr>
            <w:tcW w:w="4140" w:type="dxa"/>
            <w:shd w:val="clear" w:color="auto" w:fill="auto"/>
          </w:tcPr>
          <w:p w14:paraId="41814BE4" w14:textId="4983D45D" w:rsidR="00757949" w:rsidRPr="000E7CEE" w:rsidRDefault="00757949" w:rsidP="0075794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0" w:type="dxa"/>
            <w:shd w:val="clear" w:color="auto" w:fill="auto"/>
          </w:tcPr>
          <w:p w14:paraId="18493EA6" w14:textId="4D2038CF" w:rsidR="00757949" w:rsidRDefault="00757949" w:rsidP="0075794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17,728</w:t>
            </w:r>
          </w:p>
        </w:tc>
        <w:tc>
          <w:tcPr>
            <w:tcW w:w="270" w:type="dxa"/>
          </w:tcPr>
          <w:p w14:paraId="4CF53175" w14:textId="77777777" w:rsidR="00757949" w:rsidRDefault="00757949" w:rsidP="0075794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5773675" w14:textId="02041D8E" w:rsidR="00757949" w:rsidRDefault="00757949" w:rsidP="0075794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14,509</w:t>
            </w:r>
          </w:p>
        </w:tc>
        <w:tc>
          <w:tcPr>
            <w:tcW w:w="270" w:type="dxa"/>
          </w:tcPr>
          <w:p w14:paraId="7971285A" w14:textId="77777777" w:rsidR="00757949" w:rsidRPr="00FB69B2" w:rsidRDefault="00757949" w:rsidP="00757949">
            <w:pPr>
              <w:pStyle w:val="Bo-Blankline"/>
              <w:tabs>
                <w:tab w:val="decimal" w:pos="883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0525FCA9" w14:textId="7B1392B8" w:rsidR="00757949" w:rsidRDefault="00757949" w:rsidP="0075794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17,728</w:t>
            </w:r>
          </w:p>
        </w:tc>
        <w:tc>
          <w:tcPr>
            <w:tcW w:w="270" w:type="dxa"/>
            <w:shd w:val="clear" w:color="auto" w:fill="auto"/>
          </w:tcPr>
          <w:p w14:paraId="1D5A8B88" w14:textId="77777777" w:rsidR="00757949" w:rsidRPr="00FB69B2" w:rsidRDefault="00757949" w:rsidP="00757949">
            <w:pPr>
              <w:pStyle w:val="Bo-Blankline"/>
              <w:tabs>
                <w:tab w:val="decimal" w:pos="883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3" w:type="dxa"/>
            <w:shd w:val="clear" w:color="auto" w:fill="auto"/>
          </w:tcPr>
          <w:p w14:paraId="35A7935C" w14:textId="76A98360" w:rsidR="00757949" w:rsidRDefault="00757949" w:rsidP="00757949">
            <w:pPr>
              <w:tabs>
                <w:tab w:val="decimal" w:pos="883"/>
              </w:tabs>
              <w:spacing w:line="240" w:lineRule="atLeast"/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14,509</w:t>
            </w:r>
          </w:p>
        </w:tc>
      </w:tr>
      <w:tr w:rsidR="00757949" w:rsidRPr="0033434F" w14:paraId="0C9E03CD" w14:textId="77777777" w:rsidTr="00DB77BB">
        <w:tc>
          <w:tcPr>
            <w:tcW w:w="4140" w:type="dxa"/>
            <w:shd w:val="clear" w:color="auto" w:fill="auto"/>
          </w:tcPr>
          <w:p w14:paraId="6570D7F8" w14:textId="77777777" w:rsidR="00757949" w:rsidRDefault="00757949" w:rsidP="0075794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51A2D8B" w14:textId="77777777" w:rsidR="00757949" w:rsidRDefault="00757949" w:rsidP="0075794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8520F47" w14:textId="77777777" w:rsidR="00757949" w:rsidRDefault="00757949" w:rsidP="0075794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F20F235" w14:textId="77777777" w:rsidR="00757949" w:rsidRDefault="00757949" w:rsidP="0075794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DF8A5CE" w14:textId="77777777" w:rsidR="00757949" w:rsidRPr="00FB69B2" w:rsidRDefault="00757949" w:rsidP="00757949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46FDC5C6" w14:textId="77777777" w:rsidR="00757949" w:rsidRDefault="00757949" w:rsidP="00757949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099132D" w14:textId="77777777" w:rsidR="00757949" w:rsidRPr="00FB69B2" w:rsidRDefault="00757949" w:rsidP="00757949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3" w:type="dxa"/>
            <w:shd w:val="clear" w:color="auto" w:fill="auto"/>
          </w:tcPr>
          <w:p w14:paraId="5B815B72" w14:textId="77777777" w:rsidR="00757949" w:rsidRDefault="00757949" w:rsidP="00757949">
            <w:pPr>
              <w:tabs>
                <w:tab w:val="decimal" w:pos="957"/>
              </w:tabs>
              <w:spacing w:line="240" w:lineRule="atLeast"/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57949" w:rsidRPr="0033434F" w14:paraId="384D15F3" w14:textId="77777777" w:rsidTr="00DB77BB">
        <w:tc>
          <w:tcPr>
            <w:tcW w:w="4140" w:type="dxa"/>
            <w:shd w:val="clear" w:color="auto" w:fill="auto"/>
          </w:tcPr>
          <w:p w14:paraId="1B0E2BA4" w14:textId="77777777" w:rsidR="00757949" w:rsidRDefault="00757949" w:rsidP="0075794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9ACFFFC" w14:textId="77777777" w:rsidR="00757949" w:rsidRDefault="00757949" w:rsidP="0075794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CE50C03" w14:textId="77777777" w:rsidR="00757949" w:rsidRDefault="00757949" w:rsidP="0075794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A0AA20A" w14:textId="77777777" w:rsidR="00757949" w:rsidRDefault="00757949" w:rsidP="0075794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4F71008" w14:textId="77777777" w:rsidR="00757949" w:rsidRPr="00FB69B2" w:rsidRDefault="00757949" w:rsidP="00757949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252ED7CD" w14:textId="77777777" w:rsidR="00757949" w:rsidRDefault="00757949" w:rsidP="00757949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119A599" w14:textId="77777777" w:rsidR="00757949" w:rsidRPr="00FB69B2" w:rsidRDefault="00757949" w:rsidP="00757949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3" w:type="dxa"/>
            <w:shd w:val="clear" w:color="auto" w:fill="auto"/>
          </w:tcPr>
          <w:p w14:paraId="1FF2950F" w14:textId="77777777" w:rsidR="00757949" w:rsidRDefault="00757949" w:rsidP="00757949">
            <w:pPr>
              <w:tabs>
                <w:tab w:val="decimal" w:pos="957"/>
              </w:tabs>
              <w:spacing w:line="240" w:lineRule="atLeast"/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</w:tbl>
    <w:p w14:paraId="4EA0BC86" w14:textId="77777777" w:rsidR="00710EF9" w:rsidRDefault="00710EF9">
      <w:r>
        <w:br w:type="page"/>
      </w: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990"/>
        <w:gridCol w:w="270"/>
        <w:gridCol w:w="1080"/>
        <w:gridCol w:w="270"/>
        <w:gridCol w:w="1080"/>
        <w:gridCol w:w="270"/>
        <w:gridCol w:w="1083"/>
      </w:tblGrid>
      <w:tr w:rsidR="00757949" w:rsidRPr="0033434F" w14:paraId="4BC202FC" w14:textId="77777777" w:rsidTr="00DB77BB">
        <w:tc>
          <w:tcPr>
            <w:tcW w:w="4140" w:type="dxa"/>
            <w:shd w:val="clear" w:color="auto" w:fill="auto"/>
          </w:tcPr>
          <w:p w14:paraId="20E2989C" w14:textId="204D4019" w:rsidR="00757949" w:rsidRDefault="00757949" w:rsidP="0075794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 w:rsidRPr="000E7CEE">
              <w:rPr>
                <w:rFonts w:hint="cs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990" w:type="dxa"/>
            <w:shd w:val="clear" w:color="auto" w:fill="auto"/>
          </w:tcPr>
          <w:p w14:paraId="30056147" w14:textId="77777777" w:rsidR="00757949" w:rsidRDefault="00757949" w:rsidP="0075794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971BB01" w14:textId="77777777" w:rsidR="00757949" w:rsidRDefault="00757949" w:rsidP="0075794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B2009E0" w14:textId="77777777" w:rsidR="00757949" w:rsidRDefault="00757949" w:rsidP="0075794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727C186" w14:textId="77777777" w:rsidR="00757949" w:rsidRPr="00FB69B2" w:rsidRDefault="00757949" w:rsidP="00757949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6B3801ED" w14:textId="77777777" w:rsidR="00757949" w:rsidRDefault="00757949" w:rsidP="00757949">
            <w:pPr>
              <w:tabs>
                <w:tab w:val="decimal" w:pos="883"/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EAECF8A" w14:textId="77777777" w:rsidR="00757949" w:rsidRPr="00FB69B2" w:rsidRDefault="00757949" w:rsidP="00757949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3" w:type="dxa"/>
            <w:shd w:val="clear" w:color="auto" w:fill="auto"/>
          </w:tcPr>
          <w:p w14:paraId="735CD771" w14:textId="77777777" w:rsidR="00757949" w:rsidRDefault="00757949" w:rsidP="00757949">
            <w:pPr>
              <w:tabs>
                <w:tab w:val="decimal" w:pos="957"/>
              </w:tabs>
              <w:spacing w:line="240" w:lineRule="atLeast"/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57949" w:rsidRPr="0033434F" w14:paraId="3DDDD777" w14:textId="77777777" w:rsidTr="00DB77BB">
        <w:tc>
          <w:tcPr>
            <w:tcW w:w="4140" w:type="dxa"/>
            <w:shd w:val="clear" w:color="auto" w:fill="auto"/>
          </w:tcPr>
          <w:p w14:paraId="0D19C035" w14:textId="5530ECBC" w:rsidR="00757949" w:rsidRDefault="00757949" w:rsidP="0075794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 w:rsidRPr="000E7CEE">
              <w:rPr>
                <w:rFonts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  <w:shd w:val="clear" w:color="auto" w:fill="auto"/>
          </w:tcPr>
          <w:p w14:paraId="2FEF6BB3" w14:textId="77777777" w:rsidR="00757949" w:rsidRDefault="00757949" w:rsidP="0075794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F037F95" w14:textId="77777777" w:rsidR="00757949" w:rsidRDefault="00757949" w:rsidP="0075794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4422A88" w14:textId="77777777" w:rsidR="00757949" w:rsidRDefault="00757949" w:rsidP="0075794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9666E1C" w14:textId="77777777" w:rsidR="00757949" w:rsidRPr="00FB69B2" w:rsidRDefault="00757949" w:rsidP="00757949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799B05AE" w14:textId="77777777" w:rsidR="00757949" w:rsidRDefault="00757949" w:rsidP="00757949">
            <w:pPr>
              <w:tabs>
                <w:tab w:val="decimal" w:pos="883"/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B35D86D" w14:textId="77777777" w:rsidR="00757949" w:rsidRPr="00FB69B2" w:rsidRDefault="00757949" w:rsidP="00757949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3" w:type="dxa"/>
            <w:shd w:val="clear" w:color="auto" w:fill="auto"/>
          </w:tcPr>
          <w:p w14:paraId="6BBC9CF2" w14:textId="77777777" w:rsidR="00757949" w:rsidRDefault="00757949" w:rsidP="00757949">
            <w:pPr>
              <w:tabs>
                <w:tab w:val="decimal" w:pos="957"/>
              </w:tabs>
              <w:spacing w:line="240" w:lineRule="atLeast"/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57949" w:rsidRPr="0033434F" w14:paraId="6A0DBA6A" w14:textId="77777777" w:rsidTr="00DB77BB">
        <w:tc>
          <w:tcPr>
            <w:tcW w:w="4140" w:type="dxa"/>
            <w:shd w:val="clear" w:color="auto" w:fill="auto"/>
          </w:tcPr>
          <w:p w14:paraId="1C010CAE" w14:textId="50F6D47E" w:rsidR="00757949" w:rsidRDefault="00757949" w:rsidP="00757949">
            <w:pPr>
              <w:pStyle w:val="Bo-Blankline"/>
              <w:tabs>
                <w:tab w:val="left" w:pos="253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3"/>
              <w:rPr>
                <w:sz w:val="30"/>
                <w:szCs w:val="30"/>
                <w:cs/>
              </w:rPr>
            </w:pPr>
            <w:r w:rsidRPr="000E7CEE">
              <w:rPr>
                <w:rFonts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990" w:type="dxa"/>
            <w:shd w:val="clear" w:color="auto" w:fill="auto"/>
          </w:tcPr>
          <w:p w14:paraId="6F5036C4" w14:textId="3D65DAED" w:rsidR="00757949" w:rsidRDefault="00757949" w:rsidP="0075794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351E8F2" w14:textId="77777777" w:rsidR="00757949" w:rsidRDefault="00757949" w:rsidP="0075794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86293E9" w14:textId="5A3F5738" w:rsidR="00757949" w:rsidRDefault="00757949" w:rsidP="0075794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8D11F31" w14:textId="77777777" w:rsidR="00757949" w:rsidRPr="00FB69B2" w:rsidRDefault="00757949" w:rsidP="00757949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39A69AEE" w14:textId="1D815786" w:rsidR="00757949" w:rsidRDefault="00757949" w:rsidP="00757949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792672A" w14:textId="77777777" w:rsidR="00757949" w:rsidRPr="00FB69B2" w:rsidRDefault="00757949" w:rsidP="00757949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3" w:type="dxa"/>
            <w:shd w:val="clear" w:color="auto" w:fill="auto"/>
          </w:tcPr>
          <w:p w14:paraId="568C93C4" w14:textId="6C70AFF8" w:rsidR="00757949" w:rsidRDefault="00757949" w:rsidP="00757949">
            <w:pPr>
              <w:tabs>
                <w:tab w:val="decimal" w:pos="957"/>
              </w:tabs>
              <w:spacing w:line="240" w:lineRule="atLeast"/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57949" w:rsidRPr="0033434F" w14:paraId="7E0364C5" w14:textId="77777777" w:rsidTr="00DB77BB">
        <w:tc>
          <w:tcPr>
            <w:tcW w:w="4140" w:type="dxa"/>
            <w:shd w:val="clear" w:color="auto" w:fill="auto"/>
          </w:tcPr>
          <w:p w14:paraId="0FF13FBF" w14:textId="4B3B884D" w:rsidR="00757949" w:rsidRPr="00DA5C68" w:rsidRDefault="00757949" w:rsidP="00757949">
            <w:pPr>
              <w:pStyle w:val="Bo-Blankline"/>
              <w:tabs>
                <w:tab w:val="left" w:pos="253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3" w:firstLine="267"/>
              <w:rPr>
                <w:i/>
                <w:iCs/>
                <w:sz w:val="30"/>
                <w:szCs w:val="30"/>
                <w:cs/>
              </w:rPr>
            </w:pPr>
            <w:r w:rsidRPr="00DA5C68">
              <w:rPr>
                <w:rFonts w:hint="cs"/>
                <w:i/>
                <w:iCs/>
                <w:sz w:val="30"/>
                <w:szCs w:val="30"/>
                <w:cs/>
              </w:rPr>
              <w:t>(รวมค่าตอบแทนกรรมการ)</w:t>
            </w:r>
          </w:p>
        </w:tc>
        <w:tc>
          <w:tcPr>
            <w:tcW w:w="990" w:type="dxa"/>
            <w:shd w:val="clear" w:color="auto" w:fill="auto"/>
          </w:tcPr>
          <w:p w14:paraId="3527491F" w14:textId="3FB6CF8C" w:rsidR="00757949" w:rsidRDefault="00757949" w:rsidP="0075794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59,278</w:t>
            </w:r>
          </w:p>
        </w:tc>
        <w:tc>
          <w:tcPr>
            <w:tcW w:w="270" w:type="dxa"/>
          </w:tcPr>
          <w:p w14:paraId="3F2CEFB8" w14:textId="77777777" w:rsidR="00757949" w:rsidRDefault="00757949" w:rsidP="0075794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9F54E4B" w14:textId="09D4213B" w:rsidR="00757949" w:rsidRDefault="00757949" w:rsidP="0075794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55,176</w:t>
            </w:r>
          </w:p>
        </w:tc>
        <w:tc>
          <w:tcPr>
            <w:tcW w:w="270" w:type="dxa"/>
          </w:tcPr>
          <w:p w14:paraId="12C97508" w14:textId="77777777" w:rsidR="00757949" w:rsidRPr="00FB69B2" w:rsidRDefault="00757949" w:rsidP="00757949">
            <w:pPr>
              <w:pStyle w:val="Bo-Blankline"/>
              <w:tabs>
                <w:tab w:val="decimal" w:pos="864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559B68F4" w14:textId="4B18BCC2" w:rsidR="00757949" w:rsidRDefault="00757949" w:rsidP="0075794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59,278</w:t>
            </w:r>
          </w:p>
        </w:tc>
        <w:tc>
          <w:tcPr>
            <w:tcW w:w="270" w:type="dxa"/>
            <w:shd w:val="clear" w:color="auto" w:fill="auto"/>
          </w:tcPr>
          <w:p w14:paraId="4616498F" w14:textId="77777777" w:rsidR="00757949" w:rsidRPr="00FB69B2" w:rsidRDefault="00757949" w:rsidP="00757949">
            <w:pPr>
              <w:pStyle w:val="Bo-Blankline"/>
              <w:tabs>
                <w:tab w:val="decimal" w:pos="864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3" w:type="dxa"/>
            <w:shd w:val="clear" w:color="auto" w:fill="auto"/>
          </w:tcPr>
          <w:p w14:paraId="6010C285" w14:textId="4C313CA7" w:rsidR="00757949" w:rsidRDefault="00757949" w:rsidP="00757949">
            <w:pPr>
              <w:tabs>
                <w:tab w:val="decimal" w:pos="864"/>
              </w:tabs>
              <w:spacing w:line="240" w:lineRule="atLeast"/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55,176</w:t>
            </w:r>
          </w:p>
        </w:tc>
      </w:tr>
      <w:tr w:rsidR="00757949" w:rsidRPr="0033434F" w14:paraId="0776C94A" w14:textId="77777777" w:rsidTr="00DB77BB">
        <w:tc>
          <w:tcPr>
            <w:tcW w:w="4140" w:type="dxa"/>
            <w:shd w:val="clear" w:color="auto" w:fill="auto"/>
          </w:tcPr>
          <w:p w14:paraId="4E40B24B" w14:textId="1D6EB8E5" w:rsidR="00757949" w:rsidRDefault="00757949" w:rsidP="0075794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 w:rsidRPr="00474066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  <w:r w:rsidRPr="00474066">
              <w:rPr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04BE17" w14:textId="63451243" w:rsidR="00757949" w:rsidRPr="00143D99" w:rsidRDefault="00757949" w:rsidP="0075794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59,278</w:t>
            </w:r>
          </w:p>
        </w:tc>
        <w:tc>
          <w:tcPr>
            <w:tcW w:w="270" w:type="dxa"/>
          </w:tcPr>
          <w:p w14:paraId="07FD3FD7" w14:textId="77777777" w:rsidR="00757949" w:rsidRPr="00143D99" w:rsidRDefault="00757949" w:rsidP="0075794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86D986" w14:textId="17C5C32E" w:rsidR="00757949" w:rsidRPr="00143D99" w:rsidRDefault="00757949" w:rsidP="0075794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43D9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55,176</w:t>
            </w:r>
          </w:p>
        </w:tc>
        <w:tc>
          <w:tcPr>
            <w:tcW w:w="270" w:type="dxa"/>
          </w:tcPr>
          <w:p w14:paraId="6553A8EB" w14:textId="77777777" w:rsidR="00757949" w:rsidRPr="00143D99" w:rsidRDefault="00757949" w:rsidP="00757949">
            <w:pPr>
              <w:pStyle w:val="Bo-Blankline"/>
              <w:tabs>
                <w:tab w:val="decimal" w:pos="864"/>
              </w:tabs>
              <w:ind w:left="0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8424E6" w14:textId="3AE8A551" w:rsidR="00757949" w:rsidRPr="00143D99" w:rsidRDefault="00757949" w:rsidP="0075794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59,278</w:t>
            </w:r>
          </w:p>
        </w:tc>
        <w:tc>
          <w:tcPr>
            <w:tcW w:w="270" w:type="dxa"/>
            <w:shd w:val="clear" w:color="auto" w:fill="auto"/>
          </w:tcPr>
          <w:p w14:paraId="49886A1D" w14:textId="77777777" w:rsidR="00757949" w:rsidRPr="00143D99" w:rsidRDefault="00757949" w:rsidP="00757949">
            <w:pPr>
              <w:pStyle w:val="Bo-Blankline"/>
              <w:tabs>
                <w:tab w:val="decimal" w:pos="864"/>
              </w:tabs>
              <w:ind w:left="0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5BBD38" w14:textId="0733879C" w:rsidR="00757949" w:rsidRPr="00143D99" w:rsidRDefault="00757949" w:rsidP="00757949">
            <w:pPr>
              <w:tabs>
                <w:tab w:val="decimal" w:pos="864"/>
              </w:tabs>
              <w:spacing w:line="240" w:lineRule="atLeast"/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43D9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55,176</w:t>
            </w:r>
          </w:p>
        </w:tc>
      </w:tr>
      <w:tr w:rsidR="00757949" w:rsidRPr="0033434F" w14:paraId="3EA16790" w14:textId="77777777" w:rsidTr="00DB77BB">
        <w:tc>
          <w:tcPr>
            <w:tcW w:w="4140" w:type="dxa"/>
            <w:shd w:val="clear" w:color="auto" w:fill="auto"/>
          </w:tcPr>
          <w:p w14:paraId="6AC38448" w14:textId="77777777" w:rsidR="00757949" w:rsidRPr="00474066" w:rsidRDefault="00757949" w:rsidP="0075794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9B6B211" w14:textId="77777777" w:rsidR="00757949" w:rsidRPr="007128D9" w:rsidRDefault="00757949" w:rsidP="0075794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0DA364E" w14:textId="77777777" w:rsidR="00757949" w:rsidRPr="007128D9" w:rsidRDefault="00757949" w:rsidP="0075794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E621909" w14:textId="77777777" w:rsidR="00757949" w:rsidRPr="0080415C" w:rsidRDefault="00757949" w:rsidP="00757949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4677225" w14:textId="77777777" w:rsidR="00757949" w:rsidRPr="007128D9" w:rsidRDefault="00757949" w:rsidP="00757949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F92C34B" w14:textId="77777777" w:rsidR="00757949" w:rsidRPr="00E4509A" w:rsidRDefault="00757949" w:rsidP="00757949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C5AE385" w14:textId="77777777" w:rsidR="00757949" w:rsidRPr="00FB69B2" w:rsidRDefault="00757949" w:rsidP="00757949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</w:tcPr>
          <w:p w14:paraId="55D745E6" w14:textId="77777777" w:rsidR="00757949" w:rsidRPr="0080415C" w:rsidRDefault="00757949" w:rsidP="00757949">
            <w:pPr>
              <w:tabs>
                <w:tab w:val="decimal" w:pos="957"/>
              </w:tabs>
              <w:spacing w:line="240" w:lineRule="atLeast"/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757949" w:rsidRPr="00EB7266" w14:paraId="167710EC" w14:textId="77777777" w:rsidTr="00DB77BB">
        <w:trPr>
          <w:tblHeader/>
        </w:trPr>
        <w:tc>
          <w:tcPr>
            <w:tcW w:w="4140" w:type="dxa"/>
            <w:shd w:val="clear" w:color="auto" w:fill="auto"/>
          </w:tcPr>
          <w:p w14:paraId="37F5AE32" w14:textId="125886BF" w:rsidR="00757949" w:rsidRPr="00EB7266" w:rsidRDefault="00757949" w:rsidP="0075794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br w:type="page"/>
            </w:r>
            <w:r w:rsidRPr="004F546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340" w:type="dxa"/>
            <w:gridSpan w:val="3"/>
          </w:tcPr>
          <w:p w14:paraId="672890B3" w14:textId="77777777" w:rsidR="00757949" w:rsidRPr="00EB7266" w:rsidRDefault="00757949" w:rsidP="0075794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A440962" w14:textId="77777777" w:rsidR="00757949" w:rsidRPr="00EB7266" w:rsidRDefault="00757949" w:rsidP="0075794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3" w:type="dxa"/>
            <w:gridSpan w:val="3"/>
            <w:shd w:val="clear" w:color="auto" w:fill="auto"/>
          </w:tcPr>
          <w:p w14:paraId="3F28ACB9" w14:textId="77777777" w:rsidR="00757949" w:rsidRPr="00EB7266" w:rsidRDefault="00757949" w:rsidP="0075794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7949" w:rsidRPr="00744476" w14:paraId="685445BA" w14:textId="77777777" w:rsidTr="00DB77BB">
        <w:trPr>
          <w:tblHeader/>
        </w:trPr>
        <w:tc>
          <w:tcPr>
            <w:tcW w:w="4140" w:type="dxa"/>
            <w:shd w:val="clear" w:color="auto" w:fill="auto"/>
          </w:tcPr>
          <w:p w14:paraId="70D0EDCC" w14:textId="7C884E2B" w:rsidR="00757949" w:rsidRPr="00744476" w:rsidRDefault="00757949" w:rsidP="0075794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F546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4F546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90" w:type="dxa"/>
          </w:tcPr>
          <w:p w14:paraId="1A3F9091" w14:textId="5106C7D0" w:rsidR="00757949" w:rsidRPr="00744476" w:rsidRDefault="00757949" w:rsidP="0075794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1399BC0E" w14:textId="77777777" w:rsidR="00757949" w:rsidRPr="00744476" w:rsidRDefault="00757949" w:rsidP="0075794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BD03377" w14:textId="1B65CD79" w:rsidR="00757949" w:rsidRPr="00744476" w:rsidRDefault="00757949" w:rsidP="0075794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565</w:t>
            </w:r>
          </w:p>
        </w:tc>
        <w:tc>
          <w:tcPr>
            <w:tcW w:w="270" w:type="dxa"/>
          </w:tcPr>
          <w:p w14:paraId="4D530F8E" w14:textId="77777777" w:rsidR="00757949" w:rsidRPr="00BE704B" w:rsidRDefault="00757949" w:rsidP="0075794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688A4B0" w14:textId="0031A982" w:rsidR="00757949" w:rsidRPr="00744476" w:rsidRDefault="00757949" w:rsidP="0075794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4322AF35" w14:textId="77777777" w:rsidR="00757949" w:rsidRPr="00BE704B" w:rsidRDefault="00757949" w:rsidP="0075794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24A851BB" w14:textId="265D9BD2" w:rsidR="00757949" w:rsidRPr="00744476" w:rsidRDefault="00757949" w:rsidP="0075794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565</w:t>
            </w:r>
          </w:p>
        </w:tc>
      </w:tr>
      <w:tr w:rsidR="00757949" w:rsidRPr="00744476" w14:paraId="14F9F869" w14:textId="77777777" w:rsidTr="00DB77BB">
        <w:trPr>
          <w:tblHeader/>
        </w:trPr>
        <w:tc>
          <w:tcPr>
            <w:tcW w:w="4140" w:type="dxa"/>
            <w:shd w:val="clear" w:color="auto" w:fill="auto"/>
          </w:tcPr>
          <w:p w14:paraId="0403E5C3" w14:textId="77777777" w:rsidR="00757949" w:rsidRDefault="00757949" w:rsidP="00757949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043" w:type="dxa"/>
            <w:gridSpan w:val="7"/>
          </w:tcPr>
          <w:p w14:paraId="2492209D" w14:textId="77777777" w:rsidR="00757949" w:rsidRPr="00744476" w:rsidRDefault="00757949" w:rsidP="0075794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57949" w:rsidRPr="0033434F" w14:paraId="04A55CF2" w14:textId="77777777" w:rsidTr="00DB77BB">
        <w:tc>
          <w:tcPr>
            <w:tcW w:w="4140" w:type="dxa"/>
            <w:shd w:val="clear" w:color="auto" w:fill="auto"/>
          </w:tcPr>
          <w:p w14:paraId="06C35856" w14:textId="72522CA9" w:rsidR="00757949" w:rsidRPr="00C12557" w:rsidRDefault="00757949" w:rsidP="00757949">
            <w:pPr>
              <w:spacing w:line="240" w:lineRule="atLeast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90" w:type="dxa"/>
            <w:shd w:val="clear" w:color="auto" w:fill="auto"/>
          </w:tcPr>
          <w:p w14:paraId="0F2087D4" w14:textId="77777777" w:rsidR="00757949" w:rsidRDefault="00757949" w:rsidP="00757949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E078669" w14:textId="77777777" w:rsidR="00757949" w:rsidRDefault="00757949" w:rsidP="0075794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1BC6567" w14:textId="77777777" w:rsidR="00757949" w:rsidRPr="006145CD" w:rsidRDefault="00757949" w:rsidP="00757949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38AF29E" w14:textId="77777777" w:rsidR="00757949" w:rsidRPr="00BE704B" w:rsidRDefault="00757949" w:rsidP="0075794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8A54D7" w14:textId="77777777" w:rsidR="00757949" w:rsidRDefault="00757949" w:rsidP="0075794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9E593D8" w14:textId="77777777" w:rsidR="00757949" w:rsidRPr="00BE704B" w:rsidRDefault="00757949" w:rsidP="0075794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2765BA35" w14:textId="77777777" w:rsidR="00757949" w:rsidRPr="006145CD" w:rsidRDefault="00757949" w:rsidP="0075794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57949" w:rsidRPr="0033434F" w14:paraId="1D9CD089" w14:textId="77777777" w:rsidTr="00DB77BB">
        <w:tc>
          <w:tcPr>
            <w:tcW w:w="4140" w:type="dxa"/>
            <w:shd w:val="clear" w:color="auto" w:fill="auto"/>
          </w:tcPr>
          <w:p w14:paraId="54BB91A9" w14:textId="77777777" w:rsidR="00757949" w:rsidRPr="00C12557" w:rsidRDefault="00757949" w:rsidP="00757949">
            <w:pPr>
              <w:spacing w:line="240" w:lineRule="atLeast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0" w:type="dxa"/>
            <w:shd w:val="clear" w:color="auto" w:fill="auto"/>
          </w:tcPr>
          <w:p w14:paraId="3ACFDF1B" w14:textId="165F2A53" w:rsidR="00757949" w:rsidRPr="0033434F" w:rsidRDefault="00757949" w:rsidP="00757949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492,790</w:t>
            </w:r>
          </w:p>
        </w:tc>
        <w:tc>
          <w:tcPr>
            <w:tcW w:w="270" w:type="dxa"/>
            <w:shd w:val="clear" w:color="auto" w:fill="auto"/>
          </w:tcPr>
          <w:p w14:paraId="53AED910" w14:textId="77777777" w:rsidR="00757949" w:rsidRDefault="00757949" w:rsidP="0075794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5CA14E0" w14:textId="201522C3" w:rsidR="00757949" w:rsidRPr="0033434F" w:rsidRDefault="00757949" w:rsidP="0075794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262,060</w:t>
            </w:r>
          </w:p>
        </w:tc>
        <w:tc>
          <w:tcPr>
            <w:tcW w:w="270" w:type="dxa"/>
            <w:shd w:val="clear" w:color="auto" w:fill="auto"/>
          </w:tcPr>
          <w:p w14:paraId="648FBBF3" w14:textId="77777777" w:rsidR="00757949" w:rsidRPr="00BE704B" w:rsidRDefault="00757949" w:rsidP="0075794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92A4CBD" w14:textId="10E477AC" w:rsidR="00757949" w:rsidRPr="0033434F" w:rsidRDefault="00757949" w:rsidP="0075794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492,790</w:t>
            </w:r>
          </w:p>
        </w:tc>
        <w:tc>
          <w:tcPr>
            <w:tcW w:w="270" w:type="dxa"/>
            <w:shd w:val="clear" w:color="auto" w:fill="auto"/>
          </w:tcPr>
          <w:p w14:paraId="66CEEB57" w14:textId="77777777" w:rsidR="00757949" w:rsidRPr="00BE704B" w:rsidRDefault="00757949" w:rsidP="0075794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2B274C09" w14:textId="75E4AACF" w:rsidR="00757949" w:rsidRPr="0033434F" w:rsidRDefault="00757949" w:rsidP="0075794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262,060</w:t>
            </w:r>
          </w:p>
        </w:tc>
      </w:tr>
      <w:tr w:rsidR="00757949" w:rsidRPr="0033434F" w14:paraId="62789295" w14:textId="77777777" w:rsidTr="00DB77BB">
        <w:tc>
          <w:tcPr>
            <w:tcW w:w="4140" w:type="dxa"/>
            <w:shd w:val="clear" w:color="auto" w:fill="auto"/>
          </w:tcPr>
          <w:p w14:paraId="23F8D463" w14:textId="77777777" w:rsidR="00757949" w:rsidRPr="00C12557" w:rsidRDefault="00757949" w:rsidP="00757949">
            <w:pPr>
              <w:spacing w:line="240" w:lineRule="atLeast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1BF8B1C9" w14:textId="77777777" w:rsidR="00757949" w:rsidRDefault="00757949" w:rsidP="00757949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EC91B00" w14:textId="77777777" w:rsidR="00757949" w:rsidRDefault="00757949" w:rsidP="0075794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41DA491" w14:textId="77777777" w:rsidR="00757949" w:rsidRDefault="00757949" w:rsidP="0075794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03F3926" w14:textId="77777777" w:rsidR="00757949" w:rsidRPr="00BE704B" w:rsidRDefault="00757949" w:rsidP="0075794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48044FE" w14:textId="77777777" w:rsidR="00757949" w:rsidRDefault="00757949" w:rsidP="0075794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7E3841D" w14:textId="77777777" w:rsidR="00757949" w:rsidRPr="00BE704B" w:rsidRDefault="00757949" w:rsidP="0075794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7E501D14" w14:textId="77777777" w:rsidR="00757949" w:rsidRDefault="00757949" w:rsidP="0075794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57949" w:rsidRPr="0033434F" w14:paraId="137783D9" w14:textId="77777777" w:rsidTr="00DB77BB">
        <w:tc>
          <w:tcPr>
            <w:tcW w:w="4140" w:type="dxa"/>
            <w:shd w:val="clear" w:color="auto" w:fill="auto"/>
          </w:tcPr>
          <w:p w14:paraId="469C43F5" w14:textId="77777777" w:rsidR="00757949" w:rsidRPr="00C12557" w:rsidRDefault="00757949" w:rsidP="00757949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990" w:type="dxa"/>
            <w:shd w:val="clear" w:color="auto" w:fill="auto"/>
          </w:tcPr>
          <w:p w14:paraId="73E7E212" w14:textId="5BE76208" w:rsidR="00757949" w:rsidRDefault="00757949" w:rsidP="00757949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1D8C51A" w14:textId="77777777" w:rsidR="00757949" w:rsidRDefault="00757949" w:rsidP="0075794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40E33F7" w14:textId="5F20D427" w:rsidR="00757949" w:rsidRDefault="00757949" w:rsidP="0075794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FEC4313" w14:textId="77777777" w:rsidR="00757949" w:rsidRPr="00BE704B" w:rsidRDefault="00757949" w:rsidP="0075794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5D62086" w14:textId="27CFBE8E" w:rsidR="00757949" w:rsidRDefault="00757949" w:rsidP="0075794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2AA6875" w14:textId="77777777" w:rsidR="00757949" w:rsidRPr="00BE704B" w:rsidRDefault="00757949" w:rsidP="0075794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7E7617AF" w14:textId="385149DB" w:rsidR="00757949" w:rsidRDefault="00757949" w:rsidP="0075794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757949" w:rsidRPr="0033434F" w14:paraId="263CD167" w14:textId="77777777" w:rsidTr="00DB77BB">
        <w:tc>
          <w:tcPr>
            <w:tcW w:w="4140" w:type="dxa"/>
            <w:shd w:val="clear" w:color="auto" w:fill="auto"/>
          </w:tcPr>
          <w:p w14:paraId="6B09C544" w14:textId="77777777" w:rsidR="00757949" w:rsidRPr="00C12557" w:rsidRDefault="00757949" w:rsidP="00757949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990" w:type="dxa"/>
            <w:shd w:val="clear" w:color="auto" w:fill="auto"/>
          </w:tcPr>
          <w:p w14:paraId="70E1ACB3" w14:textId="1A7BF604" w:rsidR="00757949" w:rsidRDefault="00757949" w:rsidP="00757949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558</w:t>
            </w:r>
          </w:p>
        </w:tc>
        <w:tc>
          <w:tcPr>
            <w:tcW w:w="270" w:type="dxa"/>
            <w:shd w:val="clear" w:color="auto" w:fill="auto"/>
          </w:tcPr>
          <w:p w14:paraId="1CAB378E" w14:textId="77777777" w:rsidR="00757949" w:rsidRDefault="00757949" w:rsidP="0075794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F7F050B" w14:textId="50859CC9" w:rsidR="00757949" w:rsidRDefault="00757949" w:rsidP="0075794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1,127</w:t>
            </w:r>
          </w:p>
        </w:tc>
        <w:tc>
          <w:tcPr>
            <w:tcW w:w="270" w:type="dxa"/>
            <w:shd w:val="clear" w:color="auto" w:fill="auto"/>
          </w:tcPr>
          <w:p w14:paraId="76F17B9E" w14:textId="77777777" w:rsidR="00757949" w:rsidRPr="00BE704B" w:rsidRDefault="00757949" w:rsidP="0075794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92049B8" w14:textId="67CE027C" w:rsidR="00757949" w:rsidRDefault="00757949" w:rsidP="0075794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558</w:t>
            </w:r>
          </w:p>
        </w:tc>
        <w:tc>
          <w:tcPr>
            <w:tcW w:w="270" w:type="dxa"/>
            <w:shd w:val="clear" w:color="auto" w:fill="auto"/>
          </w:tcPr>
          <w:p w14:paraId="56B8F248" w14:textId="77777777" w:rsidR="00757949" w:rsidRPr="00BE704B" w:rsidRDefault="00757949" w:rsidP="0075794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10339737" w14:textId="7384ADF5" w:rsidR="00757949" w:rsidRDefault="00757949" w:rsidP="0075794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1,127</w:t>
            </w:r>
          </w:p>
        </w:tc>
      </w:tr>
      <w:tr w:rsidR="00757949" w:rsidRPr="0033434F" w14:paraId="630A9F3F" w14:textId="77777777" w:rsidTr="00DB77BB">
        <w:tc>
          <w:tcPr>
            <w:tcW w:w="4140" w:type="dxa"/>
            <w:shd w:val="clear" w:color="auto" w:fill="auto"/>
          </w:tcPr>
          <w:p w14:paraId="063A2DA5" w14:textId="77777777" w:rsidR="00757949" w:rsidRPr="00C12557" w:rsidRDefault="00757949" w:rsidP="00757949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ทีพีไอ ออล ซีซั่นส์ จำกัด</w:t>
            </w:r>
          </w:p>
        </w:tc>
        <w:tc>
          <w:tcPr>
            <w:tcW w:w="990" w:type="dxa"/>
            <w:shd w:val="clear" w:color="auto" w:fill="auto"/>
          </w:tcPr>
          <w:p w14:paraId="00F5C286" w14:textId="4278BB8C" w:rsidR="00757949" w:rsidRDefault="00757949" w:rsidP="00757949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6F344F44" w14:textId="77777777" w:rsidR="00757949" w:rsidRDefault="00757949" w:rsidP="0075794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4D1D393" w14:textId="1D766909" w:rsidR="00757949" w:rsidRDefault="00757949" w:rsidP="0075794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</w:p>
        </w:tc>
        <w:tc>
          <w:tcPr>
            <w:tcW w:w="270" w:type="dxa"/>
            <w:shd w:val="clear" w:color="auto" w:fill="auto"/>
          </w:tcPr>
          <w:p w14:paraId="40AE74C3" w14:textId="77777777" w:rsidR="00757949" w:rsidRPr="00BE704B" w:rsidRDefault="00757949" w:rsidP="0075794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FC225D1" w14:textId="65423206" w:rsidR="00757949" w:rsidRDefault="00757949" w:rsidP="0075794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5631BFFB" w14:textId="77777777" w:rsidR="00757949" w:rsidRPr="00BE704B" w:rsidRDefault="00757949" w:rsidP="0075794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4D9EE02B" w14:textId="15530887" w:rsidR="00757949" w:rsidRDefault="00757949" w:rsidP="0075794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</w:p>
        </w:tc>
      </w:tr>
      <w:tr w:rsidR="00757949" w:rsidRPr="0033434F" w14:paraId="10272EB6" w14:textId="77777777" w:rsidTr="00DB77BB">
        <w:tc>
          <w:tcPr>
            <w:tcW w:w="4140" w:type="dxa"/>
            <w:shd w:val="clear" w:color="auto" w:fill="auto"/>
          </w:tcPr>
          <w:p w14:paraId="298C149F" w14:textId="77777777" w:rsidR="00757949" w:rsidRPr="000E567F" w:rsidRDefault="00757949" w:rsidP="00757949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990" w:type="dxa"/>
            <w:shd w:val="clear" w:color="auto" w:fill="auto"/>
          </w:tcPr>
          <w:p w14:paraId="7DFFDE57" w14:textId="2CBFBD8E" w:rsidR="00757949" w:rsidRDefault="00757949" w:rsidP="00757949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C01B3DA" w14:textId="77777777" w:rsidR="00757949" w:rsidRDefault="00757949" w:rsidP="0075794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85DA2F6" w14:textId="69022422" w:rsidR="00757949" w:rsidRDefault="00757949" w:rsidP="0075794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B419F5E" w14:textId="77777777" w:rsidR="00757949" w:rsidRPr="00BE704B" w:rsidRDefault="00757949" w:rsidP="0075794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F8BB77C" w14:textId="37860E5C" w:rsidR="00757949" w:rsidRDefault="00757949" w:rsidP="0075794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E0ADDD3" w14:textId="77777777" w:rsidR="00757949" w:rsidRPr="00BE704B" w:rsidRDefault="00757949" w:rsidP="0075794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21ECAFF6" w14:textId="5C1A22C6" w:rsidR="00757949" w:rsidRDefault="00757949" w:rsidP="0075794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757949" w:rsidRPr="0033434F" w14:paraId="7FDEC22D" w14:textId="77777777" w:rsidTr="00DB77BB">
        <w:tc>
          <w:tcPr>
            <w:tcW w:w="4140" w:type="dxa"/>
            <w:shd w:val="clear" w:color="auto" w:fill="auto"/>
          </w:tcPr>
          <w:p w14:paraId="121FC011" w14:textId="77777777" w:rsidR="00757949" w:rsidRPr="00341FC7" w:rsidRDefault="00757949" w:rsidP="00757949">
            <w:pPr>
              <w:spacing w:line="240" w:lineRule="atLeast"/>
              <w:ind w:right="-112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341FC7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บริษัท บางกอกสหประกันภัย จำกัด </w:t>
            </w:r>
            <w:r w:rsidRPr="00341FC7">
              <w:rPr>
                <w:rFonts w:ascii="Angsana New" w:hAnsi="Angsana New"/>
                <w:spacing w:val="-6"/>
                <w:sz w:val="30"/>
                <w:szCs w:val="30"/>
              </w:rPr>
              <w:t>(</w:t>
            </w:r>
            <w:r w:rsidRPr="00341FC7">
              <w:rPr>
                <w:rFonts w:ascii="Angsana New" w:hAnsi="Angsana New"/>
                <w:spacing w:val="-6"/>
                <w:sz w:val="30"/>
                <w:szCs w:val="30"/>
                <w:cs/>
              </w:rPr>
              <w:t>มหาชน</w:t>
            </w:r>
            <w:r w:rsidRPr="00341FC7">
              <w:rPr>
                <w:rFonts w:ascii="Angsana New" w:hAnsi="Angsana New"/>
                <w:spacing w:val="-6"/>
                <w:sz w:val="30"/>
                <w:szCs w:val="30"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6717F7C8" w14:textId="3ADF7062" w:rsidR="00757949" w:rsidRDefault="00757949" w:rsidP="00757949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1D89A8EC" w14:textId="77777777" w:rsidR="00757949" w:rsidRDefault="00757949" w:rsidP="0075794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522237A" w14:textId="03BDB2CE" w:rsidR="00757949" w:rsidRDefault="00757949" w:rsidP="0075794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</w:p>
        </w:tc>
        <w:tc>
          <w:tcPr>
            <w:tcW w:w="270" w:type="dxa"/>
            <w:shd w:val="clear" w:color="auto" w:fill="auto"/>
          </w:tcPr>
          <w:p w14:paraId="49B7CC92" w14:textId="77777777" w:rsidR="00757949" w:rsidRPr="00BE704B" w:rsidRDefault="00757949" w:rsidP="0075794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B2FE14B" w14:textId="2CE1B4C4" w:rsidR="00757949" w:rsidRDefault="00757949" w:rsidP="0075794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66E2D56F" w14:textId="77777777" w:rsidR="00757949" w:rsidRPr="00BE704B" w:rsidRDefault="00757949" w:rsidP="0075794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2722DF57" w14:textId="42C2BCB2" w:rsidR="00757949" w:rsidRDefault="00757949" w:rsidP="0075794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</w:p>
        </w:tc>
      </w:tr>
      <w:tr w:rsidR="00757949" w:rsidRPr="0033434F" w14:paraId="708BD3E6" w14:textId="77777777" w:rsidTr="00DB77BB">
        <w:tc>
          <w:tcPr>
            <w:tcW w:w="4140" w:type="dxa"/>
            <w:shd w:val="clear" w:color="auto" w:fill="auto"/>
          </w:tcPr>
          <w:p w14:paraId="1FCC33AF" w14:textId="77777777" w:rsidR="00757949" w:rsidRPr="00341FC7" w:rsidRDefault="00757949" w:rsidP="00757949">
            <w:pPr>
              <w:spacing w:line="240" w:lineRule="atLeast"/>
              <w:ind w:right="-11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341FC7">
              <w:rPr>
                <w:rFonts w:ascii="Angsana New" w:hAnsi="Angsana New"/>
                <w:sz w:val="30"/>
                <w:szCs w:val="30"/>
                <w:cs/>
              </w:rPr>
              <w:t>บริษัท บางกอกสหประกันชีวิต จำกัด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(มหาชน)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7E77373" w14:textId="28E73579" w:rsidR="00757949" w:rsidRDefault="00757949" w:rsidP="00757949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544E96F" w14:textId="77777777" w:rsidR="00757949" w:rsidRDefault="00757949" w:rsidP="0075794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FBBF51B" w14:textId="3BA5FE3A" w:rsidR="00757949" w:rsidRDefault="00757949" w:rsidP="00757949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B6E5FA" w14:textId="77777777" w:rsidR="00757949" w:rsidRPr="00BE704B" w:rsidRDefault="00757949" w:rsidP="0075794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BA16125" w14:textId="69E098C5" w:rsidR="00757949" w:rsidRDefault="00757949" w:rsidP="0075794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9187A32" w14:textId="77777777" w:rsidR="00757949" w:rsidRPr="00BE704B" w:rsidRDefault="00757949" w:rsidP="0075794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4B149B04" w14:textId="4A3F6E77" w:rsidR="00757949" w:rsidRDefault="00757949" w:rsidP="00757949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57949" w:rsidRPr="0033434F" w14:paraId="18061BF2" w14:textId="77777777" w:rsidTr="00DB77BB">
        <w:tc>
          <w:tcPr>
            <w:tcW w:w="4140" w:type="dxa"/>
            <w:shd w:val="clear" w:color="auto" w:fill="auto"/>
            <w:vAlign w:val="bottom"/>
          </w:tcPr>
          <w:p w14:paraId="3F4D0A87" w14:textId="72F19BE7" w:rsidR="00757949" w:rsidRPr="00AD37E5" w:rsidRDefault="00757949" w:rsidP="00757949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999AD25" w14:textId="56E2F5C0" w:rsidR="00757949" w:rsidRPr="00911ADB" w:rsidRDefault="00757949" w:rsidP="00757949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493,388</w:t>
            </w:r>
          </w:p>
        </w:tc>
        <w:tc>
          <w:tcPr>
            <w:tcW w:w="270" w:type="dxa"/>
            <w:shd w:val="clear" w:color="auto" w:fill="auto"/>
          </w:tcPr>
          <w:p w14:paraId="67941E95" w14:textId="77777777" w:rsidR="00757949" w:rsidRPr="00911ADB" w:rsidRDefault="00757949" w:rsidP="0075794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8663889" w14:textId="07B573B1" w:rsidR="00757949" w:rsidRPr="00911ADB" w:rsidRDefault="00757949" w:rsidP="0075794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263,247</w:t>
            </w:r>
          </w:p>
        </w:tc>
        <w:tc>
          <w:tcPr>
            <w:tcW w:w="270" w:type="dxa"/>
            <w:shd w:val="clear" w:color="auto" w:fill="auto"/>
          </w:tcPr>
          <w:p w14:paraId="4493A3A8" w14:textId="77777777" w:rsidR="00757949" w:rsidRPr="00911ADB" w:rsidRDefault="00757949" w:rsidP="0075794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EFA2D3C" w14:textId="1EB927D3" w:rsidR="00757949" w:rsidRPr="00911ADB" w:rsidRDefault="00757949" w:rsidP="0075794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493,388</w:t>
            </w:r>
          </w:p>
        </w:tc>
        <w:tc>
          <w:tcPr>
            <w:tcW w:w="270" w:type="dxa"/>
            <w:shd w:val="clear" w:color="auto" w:fill="auto"/>
          </w:tcPr>
          <w:p w14:paraId="0EA64266" w14:textId="77777777" w:rsidR="00757949" w:rsidRPr="00BE704B" w:rsidRDefault="00757949" w:rsidP="0075794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</w:tcPr>
          <w:p w14:paraId="1B4DF03D" w14:textId="36BF235D" w:rsidR="00757949" w:rsidRPr="00911ADB" w:rsidRDefault="00757949" w:rsidP="0075794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263,247</w:t>
            </w:r>
          </w:p>
        </w:tc>
      </w:tr>
      <w:tr w:rsidR="00757949" w:rsidRPr="0033434F" w14:paraId="621AF748" w14:textId="77777777" w:rsidTr="00DB77BB">
        <w:tc>
          <w:tcPr>
            <w:tcW w:w="4140" w:type="dxa"/>
            <w:shd w:val="clear" w:color="auto" w:fill="auto"/>
          </w:tcPr>
          <w:p w14:paraId="68DFDC53" w14:textId="0D752C8A" w:rsidR="00757949" w:rsidRPr="00B74A40" w:rsidRDefault="00757949" w:rsidP="00757949">
            <w:pPr>
              <w:spacing w:line="240" w:lineRule="atLeast"/>
              <w:ind w:left="160" w:right="-110" w:hanging="160"/>
              <w:jc w:val="both"/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</w:t>
            </w:r>
            <w:r w:rsidRPr="00E207C6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F1450D0" w14:textId="5BFAA948" w:rsidR="00757949" w:rsidRPr="002E3912" w:rsidRDefault="00757949" w:rsidP="00757949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96D34A5" w14:textId="77777777" w:rsidR="00757949" w:rsidRPr="002E3912" w:rsidRDefault="00757949" w:rsidP="0075794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D898C29" w14:textId="1BE27C99" w:rsidR="00757949" w:rsidRPr="002E3912" w:rsidRDefault="00757949" w:rsidP="00757949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0D2E23A" w14:textId="77777777" w:rsidR="00757949" w:rsidRPr="002E3912" w:rsidRDefault="00757949" w:rsidP="0075794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53DA31C" w14:textId="40399DB9" w:rsidR="00757949" w:rsidRPr="002E3912" w:rsidRDefault="00757949" w:rsidP="00757949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A7536B" w14:textId="77777777" w:rsidR="00757949" w:rsidRPr="002E3912" w:rsidRDefault="00757949" w:rsidP="0075794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76381F70" w14:textId="2490C0EF" w:rsidR="00757949" w:rsidRPr="002E3912" w:rsidRDefault="00757949" w:rsidP="00757949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57949" w:rsidRPr="0033434F" w14:paraId="3A2F3DB0" w14:textId="77777777" w:rsidTr="00DB77BB">
        <w:tc>
          <w:tcPr>
            <w:tcW w:w="4140" w:type="dxa"/>
            <w:shd w:val="clear" w:color="auto" w:fill="auto"/>
          </w:tcPr>
          <w:p w14:paraId="75B7E384" w14:textId="68545DF5" w:rsidR="00757949" w:rsidRPr="007A4505" w:rsidRDefault="00757949" w:rsidP="00757949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7A4505">
              <w:rPr>
                <w:rFonts w:asciiTheme="majorBidi" w:hAnsiTheme="majorBidi"/>
                <w:b/>
                <w:bCs/>
                <w:spacing w:val="-6"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A03D5C" w14:textId="51BD19C0" w:rsidR="00757949" w:rsidRPr="007128D9" w:rsidRDefault="00757949" w:rsidP="00757949">
            <w:pPr>
              <w:spacing w:line="240" w:lineRule="atLeast"/>
              <w:ind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493,388</w:t>
            </w:r>
          </w:p>
        </w:tc>
        <w:tc>
          <w:tcPr>
            <w:tcW w:w="270" w:type="dxa"/>
            <w:shd w:val="clear" w:color="auto" w:fill="auto"/>
          </w:tcPr>
          <w:p w14:paraId="605EB661" w14:textId="77777777" w:rsidR="00757949" w:rsidRPr="00911ADB" w:rsidRDefault="00757949" w:rsidP="0075794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879DC7" w14:textId="5E7F930B" w:rsidR="00757949" w:rsidRPr="002E3912" w:rsidRDefault="00757949" w:rsidP="0075794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263,247</w:t>
            </w:r>
          </w:p>
        </w:tc>
        <w:tc>
          <w:tcPr>
            <w:tcW w:w="270" w:type="dxa"/>
            <w:shd w:val="clear" w:color="auto" w:fill="auto"/>
          </w:tcPr>
          <w:p w14:paraId="69BC9C67" w14:textId="77777777" w:rsidR="00757949" w:rsidRPr="00911ADB" w:rsidRDefault="00757949" w:rsidP="0075794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C915B4" w14:textId="7D649466" w:rsidR="00757949" w:rsidRDefault="00757949" w:rsidP="00757949">
            <w:pPr>
              <w:tabs>
                <w:tab w:val="decimal" w:pos="883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493,388</w:t>
            </w:r>
          </w:p>
        </w:tc>
        <w:tc>
          <w:tcPr>
            <w:tcW w:w="270" w:type="dxa"/>
            <w:shd w:val="clear" w:color="auto" w:fill="auto"/>
          </w:tcPr>
          <w:p w14:paraId="54525EA6" w14:textId="77777777" w:rsidR="00757949" w:rsidRPr="00BE704B" w:rsidRDefault="00757949" w:rsidP="0075794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05F259" w14:textId="08430FC3" w:rsidR="00757949" w:rsidRDefault="00757949" w:rsidP="0075794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263,247</w:t>
            </w:r>
          </w:p>
        </w:tc>
      </w:tr>
    </w:tbl>
    <w:p w14:paraId="49DCBE75" w14:textId="254058B8" w:rsidR="00AE43EE" w:rsidRDefault="00AE43EE">
      <w:pPr>
        <w:spacing w:line="240" w:lineRule="auto"/>
        <w:rPr>
          <w:rFonts w:ascii="Angsana New" w:hAnsi="Angsana New"/>
          <w:sz w:val="30"/>
          <w:szCs w:val="30"/>
          <w:cs/>
          <w:lang w:eastAsia="x-none"/>
        </w:rPr>
      </w:pPr>
    </w:p>
    <w:p w14:paraId="30984836" w14:textId="159D42C1" w:rsidR="00723E5E" w:rsidRDefault="00723E5E">
      <w:pPr>
        <w:spacing w:line="240" w:lineRule="auto"/>
        <w:rPr>
          <w:rFonts w:ascii="Angsana New" w:hAnsi="Angsana New"/>
          <w:sz w:val="30"/>
          <w:szCs w:val="30"/>
          <w:lang w:eastAsia="x-none"/>
        </w:rPr>
      </w:pPr>
      <w:r>
        <w:rPr>
          <w:rFonts w:ascii="Angsana New" w:hAnsi="Angsana New"/>
          <w:sz w:val="30"/>
          <w:szCs w:val="30"/>
          <w:lang w:eastAsia="x-none"/>
        </w:rP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894"/>
        <w:gridCol w:w="236"/>
        <w:gridCol w:w="998"/>
        <w:gridCol w:w="236"/>
        <w:gridCol w:w="1024"/>
        <w:gridCol w:w="240"/>
        <w:gridCol w:w="930"/>
        <w:gridCol w:w="270"/>
        <w:gridCol w:w="932"/>
        <w:gridCol w:w="270"/>
        <w:gridCol w:w="990"/>
      </w:tblGrid>
      <w:tr w:rsidR="00EF2449" w:rsidRPr="007E2029" w14:paraId="7E715FB6" w14:textId="77777777" w:rsidTr="009F5D62">
        <w:trPr>
          <w:tblHeader/>
        </w:trPr>
        <w:tc>
          <w:tcPr>
            <w:tcW w:w="2160" w:type="dxa"/>
            <w:shd w:val="clear" w:color="auto" w:fill="auto"/>
            <w:vAlign w:val="bottom"/>
          </w:tcPr>
          <w:p w14:paraId="6ADDB2AF" w14:textId="77777777" w:rsidR="00EF2449" w:rsidRPr="00D80B0E" w:rsidRDefault="00EF2449" w:rsidP="009F5D6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highlight w:val="cyan"/>
                <w:cs/>
                <w:lang w:eastAsia="ja-JP"/>
              </w:rPr>
            </w:pPr>
          </w:p>
        </w:tc>
        <w:tc>
          <w:tcPr>
            <w:tcW w:w="2128" w:type="dxa"/>
            <w:gridSpan w:val="3"/>
            <w:shd w:val="clear" w:color="auto" w:fill="auto"/>
            <w:vAlign w:val="bottom"/>
          </w:tcPr>
          <w:p w14:paraId="561CD1CB" w14:textId="77777777" w:rsidR="00EF2449" w:rsidRPr="00D80B0E" w:rsidRDefault="00EF2449" w:rsidP="009F5D62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80B0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A93A14" w14:textId="77777777" w:rsidR="00EF2449" w:rsidRPr="00D80B0E" w:rsidRDefault="00EF2449" w:rsidP="009F5D6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56" w:type="dxa"/>
            <w:gridSpan w:val="7"/>
            <w:shd w:val="clear" w:color="auto" w:fill="auto"/>
            <w:vAlign w:val="bottom"/>
          </w:tcPr>
          <w:p w14:paraId="3925E93B" w14:textId="77777777" w:rsidR="00EF2449" w:rsidRPr="00D80B0E" w:rsidRDefault="00EF2449" w:rsidP="009F5D62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80B0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75D2C" w:rsidRPr="007E2029" w14:paraId="7F2D12FF" w14:textId="77777777" w:rsidTr="00EF19D9">
        <w:trPr>
          <w:tblHeader/>
        </w:trPr>
        <w:tc>
          <w:tcPr>
            <w:tcW w:w="2160" w:type="dxa"/>
            <w:shd w:val="clear" w:color="auto" w:fill="auto"/>
            <w:vAlign w:val="bottom"/>
          </w:tcPr>
          <w:p w14:paraId="5E71BCCE" w14:textId="77777777" w:rsidR="00075D2C" w:rsidRPr="00D80B0E" w:rsidRDefault="00075D2C" w:rsidP="009F5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highlight w:val="cyan"/>
                <w:cs/>
                <w:lang w:eastAsia="ja-JP"/>
              </w:rPr>
            </w:pPr>
          </w:p>
        </w:tc>
        <w:tc>
          <w:tcPr>
            <w:tcW w:w="2128" w:type="dxa"/>
            <w:gridSpan w:val="3"/>
            <w:shd w:val="clear" w:color="auto" w:fill="auto"/>
            <w:vAlign w:val="bottom"/>
          </w:tcPr>
          <w:p w14:paraId="4991E88B" w14:textId="485E28F7" w:rsidR="00075D2C" w:rsidRPr="00D80B0E" w:rsidRDefault="00075D2C" w:rsidP="00075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80B0E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สำหรับปีสิ้นสุดวันที่</w:t>
            </w:r>
            <w:r w:rsidRPr="00D80B0E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D80B0E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D80B0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92F775" w14:textId="77777777" w:rsidR="00075D2C" w:rsidRPr="00D80B0E" w:rsidRDefault="00075D2C" w:rsidP="009F5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C5FA8D5" w14:textId="2DB96D2C" w:rsidR="00075D2C" w:rsidRPr="00D80B0E" w:rsidRDefault="00075D2C" w:rsidP="00EF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0B0E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D80B0E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D80B0E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D80B0E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มกราคม</w:t>
            </w:r>
            <w:r w:rsidRPr="00D80B0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CDCCE31" w14:textId="77777777" w:rsidR="00075D2C" w:rsidRPr="00D80B0E" w:rsidRDefault="00075D2C" w:rsidP="009F5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1DDF0D56" w14:textId="77777777" w:rsidR="00075D2C" w:rsidRPr="00D80B0E" w:rsidRDefault="00075D2C" w:rsidP="009F5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10F666D" w14:textId="77777777" w:rsidR="00075D2C" w:rsidRPr="00D80B0E" w:rsidRDefault="00075D2C" w:rsidP="009F5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16D91055" w14:textId="77777777" w:rsidR="00075D2C" w:rsidRPr="00D80B0E" w:rsidRDefault="00075D2C" w:rsidP="009F5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0545137" w14:textId="77777777" w:rsidR="00075D2C" w:rsidRPr="00D80B0E" w:rsidRDefault="00075D2C" w:rsidP="009F5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24654B9" w14:textId="7B6AF2FC" w:rsidR="00075D2C" w:rsidRPr="00D80B0E" w:rsidRDefault="00075D2C" w:rsidP="00EF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0B0E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D80B0E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D80B0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D80B0E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D80B0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EF2449" w:rsidRPr="007E2029" w14:paraId="76D928EE" w14:textId="77777777" w:rsidTr="009F5D62">
        <w:trPr>
          <w:tblHeader/>
        </w:trPr>
        <w:tc>
          <w:tcPr>
            <w:tcW w:w="2160" w:type="dxa"/>
            <w:shd w:val="clear" w:color="auto" w:fill="auto"/>
            <w:vAlign w:val="bottom"/>
          </w:tcPr>
          <w:p w14:paraId="7F3EC003" w14:textId="77777777" w:rsidR="00EF2449" w:rsidRPr="00D80B0E" w:rsidRDefault="00EF2449" w:rsidP="009F5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5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D80B0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894" w:type="dxa"/>
            <w:shd w:val="clear" w:color="auto" w:fill="auto"/>
            <w:vAlign w:val="bottom"/>
          </w:tcPr>
          <w:p w14:paraId="25592B34" w14:textId="5C6D9648" w:rsidR="00EF2449" w:rsidRPr="00D80B0E" w:rsidRDefault="00EF2449" w:rsidP="009F5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80B0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64A6F" w:rsidRPr="00D80B0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DB23F5" w14:textId="77777777" w:rsidR="00EF2449" w:rsidRPr="00D80B0E" w:rsidRDefault="00EF2449" w:rsidP="009F5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9FF6571" w14:textId="5811CD53" w:rsidR="00EF2449" w:rsidRPr="00D80B0E" w:rsidRDefault="00EF2449" w:rsidP="009F5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0B0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D80B0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64A6F" w:rsidRPr="00D80B0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E3680F" w14:textId="77777777" w:rsidR="00EF2449" w:rsidRPr="00D80B0E" w:rsidRDefault="00EF2449" w:rsidP="009F5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01BD047" w14:textId="1008B4C1" w:rsidR="00EF2449" w:rsidRPr="00D80B0E" w:rsidRDefault="00EF2449" w:rsidP="009F5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80B0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64A6F" w:rsidRPr="00D80B0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61222E9" w14:textId="77777777" w:rsidR="00EF2449" w:rsidRPr="00D80B0E" w:rsidRDefault="00EF2449" w:rsidP="009F5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10D22CCC" w14:textId="77777777" w:rsidR="00EF2449" w:rsidRPr="00D80B0E" w:rsidRDefault="00EF2449" w:rsidP="009F5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0B0E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0D5404" w14:textId="77777777" w:rsidR="00EF2449" w:rsidRPr="00D80B0E" w:rsidRDefault="00EF2449" w:rsidP="009F5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1C5D095A" w14:textId="77777777" w:rsidR="00EF2449" w:rsidRPr="00D80B0E" w:rsidRDefault="00EF2449" w:rsidP="009F5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0B0E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3C8AC0" w14:textId="77777777" w:rsidR="00EF2449" w:rsidRPr="00D80B0E" w:rsidRDefault="00EF2449" w:rsidP="009F5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A3C56A" w14:textId="1F90DF0D" w:rsidR="00EF2449" w:rsidRPr="00D80B0E" w:rsidRDefault="00EF2449" w:rsidP="009F5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0B0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D80B0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64A6F" w:rsidRPr="00D80B0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EF2449" w:rsidRPr="007E2029" w14:paraId="32B0E7DF" w14:textId="77777777" w:rsidTr="009F5D62">
        <w:trPr>
          <w:tblHeader/>
        </w:trPr>
        <w:tc>
          <w:tcPr>
            <w:tcW w:w="2160" w:type="dxa"/>
            <w:shd w:val="clear" w:color="auto" w:fill="auto"/>
          </w:tcPr>
          <w:p w14:paraId="04041FDC" w14:textId="77777777" w:rsidR="00EF2449" w:rsidRPr="00D80B0E" w:rsidRDefault="00EF2449" w:rsidP="009F5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28" w:type="dxa"/>
            <w:gridSpan w:val="3"/>
            <w:shd w:val="clear" w:color="auto" w:fill="auto"/>
          </w:tcPr>
          <w:p w14:paraId="2D46F5E4" w14:textId="77777777" w:rsidR="00EF2449" w:rsidRPr="00D80B0E" w:rsidRDefault="00EF2449" w:rsidP="009F5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D80B0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165403CC" w14:textId="77777777" w:rsidR="00EF2449" w:rsidRPr="00D80B0E" w:rsidRDefault="00EF2449" w:rsidP="009F5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56" w:type="dxa"/>
            <w:gridSpan w:val="7"/>
            <w:shd w:val="clear" w:color="auto" w:fill="auto"/>
          </w:tcPr>
          <w:p w14:paraId="30226607" w14:textId="77777777" w:rsidR="00EF2449" w:rsidRPr="00D80B0E" w:rsidRDefault="00EF2449" w:rsidP="009F5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D80B0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EF2449" w:rsidRPr="007E2029" w14:paraId="008C865C" w14:textId="77777777" w:rsidTr="009F5D62">
        <w:trPr>
          <w:tblHeader/>
        </w:trPr>
        <w:tc>
          <w:tcPr>
            <w:tcW w:w="2160" w:type="dxa"/>
            <w:shd w:val="clear" w:color="auto" w:fill="auto"/>
          </w:tcPr>
          <w:p w14:paraId="47BC1ADF" w14:textId="77777777" w:rsidR="00EF2449" w:rsidRPr="00D80B0E" w:rsidRDefault="00EF2449" w:rsidP="009F5D62">
            <w:pPr>
              <w:spacing w:line="240" w:lineRule="auto"/>
              <w:ind w:left="250" w:hanging="25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D80B0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เงินให้กู้ยืมระยะสั้นแก่</w:t>
            </w:r>
            <w:r w:rsidRPr="00D80B0E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2128" w:type="dxa"/>
            <w:gridSpan w:val="3"/>
            <w:shd w:val="clear" w:color="auto" w:fill="auto"/>
          </w:tcPr>
          <w:p w14:paraId="165FB415" w14:textId="77777777" w:rsidR="00EF2449" w:rsidRPr="00D80B0E" w:rsidRDefault="00EF2449" w:rsidP="009F5D6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08C3FA6" w14:textId="77777777" w:rsidR="00EF2449" w:rsidRPr="00D80B0E" w:rsidRDefault="00EF2449" w:rsidP="009F5D62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56" w:type="dxa"/>
            <w:gridSpan w:val="7"/>
            <w:shd w:val="clear" w:color="auto" w:fill="auto"/>
          </w:tcPr>
          <w:p w14:paraId="4F72C215" w14:textId="77777777" w:rsidR="00EF2449" w:rsidRPr="00D80B0E" w:rsidRDefault="00EF2449" w:rsidP="009F5D62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064A6F" w:rsidRPr="007E2029" w14:paraId="775A2DBC" w14:textId="77777777" w:rsidTr="004A1231">
        <w:tc>
          <w:tcPr>
            <w:tcW w:w="2160" w:type="dxa"/>
            <w:shd w:val="clear" w:color="auto" w:fill="auto"/>
          </w:tcPr>
          <w:p w14:paraId="2A0B2C06" w14:textId="77777777" w:rsidR="00064A6F" w:rsidRPr="00D80B0E" w:rsidRDefault="00064A6F" w:rsidP="00064A6F">
            <w:pPr>
              <w:spacing w:line="240" w:lineRule="auto"/>
              <w:rPr>
                <w:rFonts w:asciiTheme="majorBidi" w:hAnsiTheme="majorBidi" w:cstheme="minorBidi"/>
                <w:b/>
                <w:bCs/>
                <w:sz w:val="26"/>
                <w:szCs w:val="26"/>
                <w:cs/>
              </w:rPr>
            </w:pPr>
            <w:r w:rsidRPr="00D80B0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894" w:type="dxa"/>
            <w:shd w:val="clear" w:color="auto" w:fill="auto"/>
          </w:tcPr>
          <w:p w14:paraId="09A4A94B" w14:textId="77F1EF5F" w:rsidR="00064A6F" w:rsidRPr="00D80B0E" w:rsidRDefault="00064A6F" w:rsidP="00064A6F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80B0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1.45</w:t>
            </w:r>
          </w:p>
        </w:tc>
        <w:tc>
          <w:tcPr>
            <w:tcW w:w="236" w:type="dxa"/>
            <w:shd w:val="clear" w:color="auto" w:fill="auto"/>
          </w:tcPr>
          <w:p w14:paraId="0CFF4953" w14:textId="77777777" w:rsidR="00064A6F" w:rsidRPr="00D80B0E" w:rsidRDefault="00064A6F" w:rsidP="00064A6F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</w:tcPr>
          <w:p w14:paraId="38ACB148" w14:textId="64D60B5E" w:rsidR="00064A6F" w:rsidRPr="00D80B0E" w:rsidRDefault="00593680" w:rsidP="00064A6F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80B0E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1.60 </w:t>
            </w:r>
            <w:r w:rsidR="00400FF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D80B0E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2.45</w:t>
            </w:r>
          </w:p>
        </w:tc>
        <w:tc>
          <w:tcPr>
            <w:tcW w:w="236" w:type="dxa"/>
            <w:shd w:val="clear" w:color="auto" w:fill="auto"/>
          </w:tcPr>
          <w:p w14:paraId="5419FB39" w14:textId="77777777" w:rsidR="00064A6F" w:rsidRPr="00D80B0E" w:rsidRDefault="00064A6F" w:rsidP="00064A6F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03C7969F" w14:textId="01053F70" w:rsidR="00064A6F" w:rsidRPr="00D80B0E" w:rsidRDefault="00064A6F" w:rsidP="00064A6F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80B0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AEA0E3B" w14:textId="77777777" w:rsidR="00064A6F" w:rsidRPr="00D80B0E" w:rsidRDefault="00064A6F" w:rsidP="00064A6F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</w:tcPr>
          <w:p w14:paraId="2030B751" w14:textId="4F0EDF19" w:rsidR="00064A6F" w:rsidRPr="00D80B0E" w:rsidRDefault="00593680" w:rsidP="0006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70"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80B0E">
              <w:rPr>
                <w:rFonts w:ascii="Angsana New" w:hAnsi="Angsana New" w:cs="Angsana New"/>
                <w:sz w:val="26"/>
                <w:szCs w:val="26"/>
                <w:lang w:val="en-US"/>
              </w:rPr>
              <w:t>1,600,000</w:t>
            </w:r>
          </w:p>
        </w:tc>
        <w:tc>
          <w:tcPr>
            <w:tcW w:w="270" w:type="dxa"/>
            <w:shd w:val="clear" w:color="auto" w:fill="auto"/>
          </w:tcPr>
          <w:p w14:paraId="07F555A7" w14:textId="77777777" w:rsidR="00064A6F" w:rsidRPr="00D80B0E" w:rsidRDefault="00064A6F" w:rsidP="00064A6F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2" w:type="dxa"/>
            <w:shd w:val="clear" w:color="auto" w:fill="auto"/>
          </w:tcPr>
          <w:p w14:paraId="69E3961F" w14:textId="3E3151BD" w:rsidR="00064A6F" w:rsidRPr="00D80B0E" w:rsidRDefault="00593680" w:rsidP="0006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70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D80B0E">
              <w:rPr>
                <w:rFonts w:asciiTheme="majorBidi" w:hAnsiTheme="majorBidi" w:cstheme="majorBidi"/>
                <w:sz w:val="26"/>
                <w:szCs w:val="26"/>
              </w:rPr>
              <w:t>(1,600,000)</w:t>
            </w:r>
          </w:p>
        </w:tc>
        <w:tc>
          <w:tcPr>
            <w:tcW w:w="270" w:type="dxa"/>
            <w:shd w:val="clear" w:color="auto" w:fill="auto"/>
          </w:tcPr>
          <w:p w14:paraId="5B0314C7" w14:textId="77777777" w:rsidR="00064A6F" w:rsidRPr="00D80B0E" w:rsidRDefault="00064A6F" w:rsidP="00064A6F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040F741" w14:textId="051992AF" w:rsidR="00064A6F" w:rsidRPr="00D80B0E" w:rsidRDefault="00593680" w:rsidP="00064A6F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0B0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64A6F" w:rsidRPr="007E2029" w14:paraId="67CBB754" w14:textId="77777777" w:rsidTr="006D1B50">
        <w:tc>
          <w:tcPr>
            <w:tcW w:w="2160" w:type="dxa"/>
            <w:shd w:val="clear" w:color="auto" w:fill="auto"/>
          </w:tcPr>
          <w:p w14:paraId="014EB270" w14:textId="77777777" w:rsidR="00064A6F" w:rsidRPr="00D80B0E" w:rsidRDefault="00064A6F" w:rsidP="0006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4" w:type="dxa"/>
            <w:shd w:val="clear" w:color="auto" w:fill="auto"/>
          </w:tcPr>
          <w:p w14:paraId="432026EA" w14:textId="77777777" w:rsidR="00064A6F" w:rsidRPr="00D80B0E" w:rsidRDefault="00064A6F" w:rsidP="0006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4381A9A3" w14:textId="77777777" w:rsidR="00064A6F" w:rsidRPr="00D80B0E" w:rsidRDefault="00064A6F" w:rsidP="0006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98" w:type="dxa"/>
            <w:shd w:val="clear" w:color="auto" w:fill="auto"/>
          </w:tcPr>
          <w:p w14:paraId="6055B438" w14:textId="77777777" w:rsidR="00064A6F" w:rsidRPr="00D80B0E" w:rsidRDefault="00064A6F" w:rsidP="0006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52EFB8A9" w14:textId="77777777" w:rsidR="00064A6F" w:rsidRPr="00D80B0E" w:rsidRDefault="00064A6F" w:rsidP="0006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</w:tcPr>
          <w:p w14:paraId="518C0FF3" w14:textId="10B9EE54" w:rsidR="00064A6F" w:rsidRPr="00D80B0E" w:rsidRDefault="00064A6F" w:rsidP="00064A6F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0B0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54CADFB" w14:textId="77777777" w:rsidR="00064A6F" w:rsidRPr="00D80B0E" w:rsidRDefault="00064A6F" w:rsidP="0006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auto"/>
          </w:tcPr>
          <w:p w14:paraId="69BB1B59" w14:textId="2BD0919F" w:rsidR="00064A6F" w:rsidRPr="00D80B0E" w:rsidRDefault="00593680" w:rsidP="0006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70" w:right="-108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D80B0E">
              <w:rPr>
                <w:rFonts w:ascii="Angsana New" w:hAnsi="Angsana New" w:cs="Angsana New"/>
                <w:sz w:val="26"/>
                <w:szCs w:val="26"/>
                <w:lang w:val="en-US"/>
              </w:rPr>
              <w:t>1,600,000</w:t>
            </w:r>
          </w:p>
        </w:tc>
        <w:tc>
          <w:tcPr>
            <w:tcW w:w="270" w:type="dxa"/>
            <w:shd w:val="clear" w:color="auto" w:fill="auto"/>
          </w:tcPr>
          <w:p w14:paraId="4A1502C4" w14:textId="77777777" w:rsidR="00064A6F" w:rsidRPr="00D80B0E" w:rsidRDefault="00064A6F" w:rsidP="0006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</w:tcPr>
          <w:p w14:paraId="23180673" w14:textId="0CCA0DA7" w:rsidR="00064A6F" w:rsidRPr="00D80B0E" w:rsidRDefault="00593680" w:rsidP="0006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7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80B0E">
              <w:rPr>
                <w:rFonts w:asciiTheme="majorBidi" w:hAnsiTheme="majorBidi" w:cstheme="majorBidi"/>
                <w:sz w:val="26"/>
                <w:szCs w:val="26"/>
              </w:rPr>
              <w:t>(1,600,000)</w:t>
            </w:r>
          </w:p>
        </w:tc>
        <w:tc>
          <w:tcPr>
            <w:tcW w:w="270" w:type="dxa"/>
            <w:shd w:val="clear" w:color="auto" w:fill="auto"/>
          </w:tcPr>
          <w:p w14:paraId="6BBC3D2C" w14:textId="77777777" w:rsidR="00064A6F" w:rsidRPr="00D80B0E" w:rsidRDefault="00064A6F" w:rsidP="0006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F83A132" w14:textId="2512B00C" w:rsidR="00064A6F" w:rsidRPr="00D80B0E" w:rsidRDefault="00593680" w:rsidP="00064A6F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80B0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  <w:tr w:rsidR="00064A6F" w:rsidRPr="007E2029" w14:paraId="54A95DE5" w14:textId="77777777" w:rsidTr="006D1B50">
        <w:tc>
          <w:tcPr>
            <w:tcW w:w="2160" w:type="dxa"/>
            <w:shd w:val="clear" w:color="auto" w:fill="auto"/>
          </w:tcPr>
          <w:p w14:paraId="0D450C40" w14:textId="77777777" w:rsidR="00064A6F" w:rsidRPr="00D80B0E" w:rsidRDefault="00064A6F" w:rsidP="0006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0B0E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894" w:type="dxa"/>
            <w:shd w:val="clear" w:color="auto" w:fill="auto"/>
          </w:tcPr>
          <w:p w14:paraId="2CF3BAF5" w14:textId="77777777" w:rsidR="00064A6F" w:rsidRPr="00D80B0E" w:rsidRDefault="00064A6F" w:rsidP="0006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1D581C54" w14:textId="77777777" w:rsidR="00064A6F" w:rsidRPr="00D80B0E" w:rsidRDefault="00064A6F" w:rsidP="0006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8" w:type="dxa"/>
            <w:shd w:val="clear" w:color="auto" w:fill="auto"/>
          </w:tcPr>
          <w:p w14:paraId="58437564" w14:textId="77777777" w:rsidR="00064A6F" w:rsidRPr="00D80B0E" w:rsidRDefault="00064A6F" w:rsidP="0006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2EFB63FB" w14:textId="77777777" w:rsidR="00064A6F" w:rsidRPr="00D80B0E" w:rsidRDefault="00064A6F" w:rsidP="0006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7D37682D" w14:textId="7DF23707" w:rsidR="00064A6F" w:rsidRPr="00D80B0E" w:rsidRDefault="00064A6F" w:rsidP="00064A6F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0B0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1A477F0" w14:textId="77777777" w:rsidR="00064A6F" w:rsidRPr="00D80B0E" w:rsidRDefault="00064A6F" w:rsidP="0006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</w:tcPr>
          <w:p w14:paraId="2D9A1A1D" w14:textId="66C0A308" w:rsidR="00064A6F" w:rsidRPr="00D80B0E" w:rsidRDefault="00593680" w:rsidP="0006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70"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80B0E">
              <w:rPr>
                <w:rFonts w:ascii="Angsana New" w:hAnsi="Angsana New" w:cs="Angsana New"/>
                <w:sz w:val="26"/>
                <w:szCs w:val="26"/>
                <w:lang w:val="en-US"/>
              </w:rPr>
              <w:t>3,531</w:t>
            </w:r>
          </w:p>
        </w:tc>
        <w:tc>
          <w:tcPr>
            <w:tcW w:w="270" w:type="dxa"/>
            <w:shd w:val="clear" w:color="auto" w:fill="auto"/>
          </w:tcPr>
          <w:p w14:paraId="0BE8A1E8" w14:textId="77777777" w:rsidR="00064A6F" w:rsidRPr="00D80B0E" w:rsidRDefault="00064A6F" w:rsidP="0006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</w:tcPr>
          <w:p w14:paraId="7697ECD0" w14:textId="41D49F52" w:rsidR="00064A6F" w:rsidRPr="00D80B0E" w:rsidRDefault="00593680" w:rsidP="0006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70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D80B0E">
              <w:rPr>
                <w:rFonts w:asciiTheme="majorBidi" w:hAnsiTheme="majorBidi" w:cstheme="majorBidi"/>
                <w:sz w:val="26"/>
                <w:szCs w:val="26"/>
              </w:rPr>
              <w:t>(3,531)</w:t>
            </w:r>
          </w:p>
        </w:tc>
        <w:tc>
          <w:tcPr>
            <w:tcW w:w="270" w:type="dxa"/>
            <w:shd w:val="clear" w:color="auto" w:fill="auto"/>
          </w:tcPr>
          <w:p w14:paraId="3D64D5DC" w14:textId="77777777" w:rsidR="00064A6F" w:rsidRPr="00D80B0E" w:rsidRDefault="00064A6F" w:rsidP="0006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06D1AC8" w14:textId="14F0E163" w:rsidR="00064A6F" w:rsidRPr="00D80B0E" w:rsidRDefault="00593680" w:rsidP="00064A6F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0B0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64A6F" w:rsidRPr="007E2029" w14:paraId="58B00D79" w14:textId="77777777" w:rsidTr="006D1B50">
        <w:tc>
          <w:tcPr>
            <w:tcW w:w="2160" w:type="dxa"/>
            <w:shd w:val="clear" w:color="auto" w:fill="auto"/>
          </w:tcPr>
          <w:p w14:paraId="008401F9" w14:textId="77777777" w:rsidR="00064A6F" w:rsidRPr="00D80B0E" w:rsidRDefault="00064A6F" w:rsidP="0006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0B0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94" w:type="dxa"/>
            <w:shd w:val="clear" w:color="auto" w:fill="auto"/>
          </w:tcPr>
          <w:p w14:paraId="634C5086" w14:textId="77777777" w:rsidR="00064A6F" w:rsidRPr="00D80B0E" w:rsidRDefault="00064A6F" w:rsidP="0006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01B9FED3" w14:textId="77777777" w:rsidR="00064A6F" w:rsidRPr="00D80B0E" w:rsidRDefault="00064A6F" w:rsidP="0006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8" w:type="dxa"/>
            <w:shd w:val="clear" w:color="auto" w:fill="auto"/>
          </w:tcPr>
          <w:p w14:paraId="577190EF" w14:textId="77777777" w:rsidR="00064A6F" w:rsidRPr="00D80B0E" w:rsidRDefault="00064A6F" w:rsidP="0006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3AD20814" w14:textId="77777777" w:rsidR="00064A6F" w:rsidRPr="00D80B0E" w:rsidRDefault="00064A6F" w:rsidP="0006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</w:tcPr>
          <w:p w14:paraId="268CBD49" w14:textId="438EFF3D" w:rsidR="00064A6F" w:rsidRPr="00D80B0E" w:rsidRDefault="00064A6F" w:rsidP="00064A6F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80B0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0466115" w14:textId="77777777" w:rsidR="00064A6F" w:rsidRPr="00D80B0E" w:rsidRDefault="00064A6F" w:rsidP="0006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auto"/>
          </w:tcPr>
          <w:p w14:paraId="270701A7" w14:textId="0B1D0F7B" w:rsidR="00064A6F" w:rsidRPr="00D80B0E" w:rsidRDefault="00593680" w:rsidP="0006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70" w:right="-108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D80B0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1,603,531</w:t>
            </w:r>
          </w:p>
        </w:tc>
        <w:tc>
          <w:tcPr>
            <w:tcW w:w="270" w:type="dxa"/>
            <w:shd w:val="clear" w:color="auto" w:fill="auto"/>
          </w:tcPr>
          <w:p w14:paraId="52D71EC9" w14:textId="77777777" w:rsidR="00064A6F" w:rsidRPr="00D80B0E" w:rsidRDefault="00064A6F" w:rsidP="0006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</w:tcPr>
          <w:p w14:paraId="21C4F94F" w14:textId="374CF5B3" w:rsidR="00064A6F" w:rsidRPr="00D80B0E" w:rsidRDefault="00593680" w:rsidP="0006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7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80B0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(1,603,531)</w:t>
            </w:r>
          </w:p>
        </w:tc>
        <w:tc>
          <w:tcPr>
            <w:tcW w:w="270" w:type="dxa"/>
            <w:shd w:val="clear" w:color="auto" w:fill="auto"/>
          </w:tcPr>
          <w:p w14:paraId="1C9D21F2" w14:textId="77777777" w:rsidR="00064A6F" w:rsidRPr="00D80B0E" w:rsidRDefault="00064A6F" w:rsidP="0006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32BF703" w14:textId="78034936" w:rsidR="00064A6F" w:rsidRPr="00D80B0E" w:rsidRDefault="00593680" w:rsidP="00064A6F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80B0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  <w:tr w:rsidR="00064A6F" w:rsidRPr="007E2029" w14:paraId="00CF8F6F" w14:textId="77777777" w:rsidTr="00ED07D0">
        <w:tc>
          <w:tcPr>
            <w:tcW w:w="4288" w:type="dxa"/>
            <w:gridSpan w:val="4"/>
            <w:shd w:val="clear" w:color="auto" w:fill="auto"/>
          </w:tcPr>
          <w:p w14:paraId="3D088254" w14:textId="5B60E78F" w:rsidR="00064A6F" w:rsidRPr="00D80B0E" w:rsidRDefault="00064A6F" w:rsidP="0006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80B0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D80B0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</w:t>
            </w:r>
            <w:r w:rsidRPr="00D80B0E">
              <w:rPr>
                <w:rFonts w:asciiTheme="majorBidi" w:hAnsiTheme="majorBidi" w:cs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7CAB2F" w14:textId="77777777" w:rsidR="00064A6F" w:rsidRPr="00D80B0E" w:rsidRDefault="00064A6F" w:rsidP="00064A6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BFD54E" w14:textId="77777777" w:rsidR="00064A6F" w:rsidRPr="00D80B0E" w:rsidRDefault="00064A6F" w:rsidP="00064A6F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0B0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9670A1F" w14:textId="77777777" w:rsidR="00064A6F" w:rsidRPr="00D80B0E" w:rsidRDefault="00064A6F" w:rsidP="00064A6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40FC199C" w14:textId="0FA39EB9" w:rsidR="00064A6F" w:rsidRPr="00D80B0E" w:rsidRDefault="00064A6F" w:rsidP="00064A6F">
            <w:pPr>
              <w:tabs>
                <w:tab w:val="decimal" w:pos="647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26F410D" w14:textId="79D7A520" w:rsidR="00064A6F" w:rsidRPr="00D80B0E" w:rsidRDefault="00064A6F" w:rsidP="00064A6F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211F5F39" w14:textId="76900F30" w:rsidR="00064A6F" w:rsidRPr="00D80B0E" w:rsidRDefault="00064A6F" w:rsidP="00064A6F">
            <w:pPr>
              <w:tabs>
                <w:tab w:val="decimal" w:pos="57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B94DCD5" w14:textId="77777777" w:rsidR="00064A6F" w:rsidRPr="00D80B0E" w:rsidRDefault="00064A6F" w:rsidP="00064A6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E8AA07" w14:textId="58E8B1D0" w:rsidR="00064A6F" w:rsidRPr="00D80B0E" w:rsidRDefault="005C4202" w:rsidP="00064A6F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0B0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64A6F" w:rsidRPr="007E2029" w14:paraId="6A8D7CD1" w14:textId="77777777" w:rsidTr="006D1B50">
        <w:tc>
          <w:tcPr>
            <w:tcW w:w="2160" w:type="dxa"/>
            <w:shd w:val="clear" w:color="auto" w:fill="auto"/>
          </w:tcPr>
          <w:p w14:paraId="35BE5457" w14:textId="77777777" w:rsidR="00064A6F" w:rsidRPr="00D80B0E" w:rsidRDefault="00064A6F" w:rsidP="0006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80B0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894" w:type="dxa"/>
            <w:shd w:val="clear" w:color="auto" w:fill="auto"/>
          </w:tcPr>
          <w:p w14:paraId="61B65E3A" w14:textId="77777777" w:rsidR="00064A6F" w:rsidRPr="00D80B0E" w:rsidRDefault="00064A6F" w:rsidP="0006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C49CD75" w14:textId="77777777" w:rsidR="00064A6F" w:rsidRPr="00D80B0E" w:rsidRDefault="00064A6F" w:rsidP="0006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</w:tcPr>
          <w:p w14:paraId="265BDB0C" w14:textId="77777777" w:rsidR="00064A6F" w:rsidRPr="00D80B0E" w:rsidRDefault="00064A6F" w:rsidP="0006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CEF1129" w14:textId="77777777" w:rsidR="00064A6F" w:rsidRPr="00D80B0E" w:rsidRDefault="00064A6F" w:rsidP="0006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721567" w14:textId="7D2699FA" w:rsidR="00064A6F" w:rsidRPr="00D80B0E" w:rsidRDefault="00064A6F" w:rsidP="00064A6F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80B0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5AC0382" w14:textId="77777777" w:rsidR="00064A6F" w:rsidRPr="00D80B0E" w:rsidRDefault="00064A6F" w:rsidP="0006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</w:tcPr>
          <w:p w14:paraId="230F6C11" w14:textId="77777777" w:rsidR="00064A6F" w:rsidRPr="00D80B0E" w:rsidRDefault="00064A6F" w:rsidP="0006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1B199DA" w14:textId="77777777" w:rsidR="00064A6F" w:rsidRPr="00D80B0E" w:rsidRDefault="00064A6F" w:rsidP="0006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2" w:type="dxa"/>
            <w:shd w:val="clear" w:color="auto" w:fill="auto"/>
          </w:tcPr>
          <w:p w14:paraId="3567F339" w14:textId="77777777" w:rsidR="00064A6F" w:rsidRPr="00D80B0E" w:rsidRDefault="00064A6F" w:rsidP="0006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FEA9FEE" w14:textId="77777777" w:rsidR="00064A6F" w:rsidRPr="00D80B0E" w:rsidRDefault="00064A6F" w:rsidP="0006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065F94" w14:textId="74E79BE6" w:rsidR="00064A6F" w:rsidRPr="00D80B0E" w:rsidRDefault="00593680" w:rsidP="00064A6F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80B0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</w:tbl>
    <w:p w14:paraId="0DFE4AD3" w14:textId="6F8937B9" w:rsidR="00EF2449" w:rsidRDefault="00EF2449" w:rsidP="00553ECE">
      <w:pPr>
        <w:pStyle w:val="Bo-C1Content"/>
        <w:ind w:right="-25"/>
        <w:jc w:val="both"/>
        <w:rPr>
          <w:spacing w:val="-4"/>
          <w:sz w:val="20"/>
          <w:szCs w:val="20"/>
        </w:rPr>
      </w:pPr>
    </w:p>
    <w:tbl>
      <w:tblPr>
        <w:tblW w:w="91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8"/>
      </w:tblGrid>
      <w:tr w:rsidR="00000F8B" w:rsidRPr="00EB7266" w14:paraId="074F6C8F" w14:textId="77777777" w:rsidTr="00634E6A">
        <w:trPr>
          <w:tblHeader/>
        </w:trPr>
        <w:tc>
          <w:tcPr>
            <w:tcW w:w="4050" w:type="dxa"/>
            <w:shd w:val="clear" w:color="auto" w:fill="auto"/>
          </w:tcPr>
          <w:p w14:paraId="0C08DD6F" w14:textId="2AB38E7A" w:rsidR="00000F8B" w:rsidRPr="00D80B0E" w:rsidRDefault="003F31D9" w:rsidP="00000F8B">
            <w:pPr>
              <w:spacing w:line="240" w:lineRule="atLeast"/>
              <w:ind w:right="-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D80B0E">
              <w:rPr>
                <w:rFonts w:asciiTheme="majorBidi" w:hAnsi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4B239296" w14:textId="77777777" w:rsidR="00000F8B" w:rsidRPr="00D80B0E" w:rsidRDefault="00000F8B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80B0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2EBB653A" w14:textId="77777777" w:rsidR="00000F8B" w:rsidRPr="00D80B0E" w:rsidRDefault="00000F8B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8" w:type="dxa"/>
            <w:gridSpan w:val="3"/>
            <w:shd w:val="clear" w:color="auto" w:fill="auto"/>
          </w:tcPr>
          <w:p w14:paraId="662728A7" w14:textId="77777777" w:rsidR="00000F8B" w:rsidRPr="00D80B0E" w:rsidRDefault="00000F8B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0B0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4A6F" w:rsidRPr="00744476" w14:paraId="621E5B35" w14:textId="77777777" w:rsidTr="00634E6A">
        <w:trPr>
          <w:tblHeader/>
        </w:trPr>
        <w:tc>
          <w:tcPr>
            <w:tcW w:w="4050" w:type="dxa"/>
            <w:shd w:val="clear" w:color="auto" w:fill="auto"/>
          </w:tcPr>
          <w:p w14:paraId="0D044DEB" w14:textId="24D2EC90" w:rsidR="00064A6F" w:rsidRPr="00D80B0E" w:rsidRDefault="00064A6F" w:rsidP="00064A6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80B0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80B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80B0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</w:tcPr>
          <w:p w14:paraId="792DEB09" w14:textId="5EDB6D4D" w:rsidR="00064A6F" w:rsidRPr="00D80B0E" w:rsidRDefault="00064A6F" w:rsidP="00064A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0B0E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719EC116" w14:textId="77777777" w:rsidR="00064A6F" w:rsidRPr="00D80B0E" w:rsidRDefault="00064A6F" w:rsidP="00064A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625CE7" w14:textId="5F6CFE5F" w:rsidR="00064A6F" w:rsidRPr="00D80B0E" w:rsidRDefault="00064A6F" w:rsidP="00064A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0B0E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42930A1F" w14:textId="77777777" w:rsidR="00064A6F" w:rsidRPr="00D80B0E" w:rsidRDefault="00064A6F" w:rsidP="00064A6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DF81903" w14:textId="6F34E44E" w:rsidR="00064A6F" w:rsidRPr="00D80B0E" w:rsidRDefault="00064A6F" w:rsidP="00064A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0B0E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51E44215" w14:textId="77777777" w:rsidR="00064A6F" w:rsidRPr="00D80B0E" w:rsidRDefault="00064A6F" w:rsidP="00064A6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3CC81019" w14:textId="14EF4113" w:rsidR="00064A6F" w:rsidRPr="00D80B0E" w:rsidRDefault="00064A6F" w:rsidP="00064A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0B0E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064A6F" w:rsidRPr="00744476" w14:paraId="31B4531B" w14:textId="77777777" w:rsidTr="00634E6A">
        <w:trPr>
          <w:tblHeader/>
        </w:trPr>
        <w:tc>
          <w:tcPr>
            <w:tcW w:w="4050" w:type="dxa"/>
            <w:shd w:val="clear" w:color="auto" w:fill="auto"/>
          </w:tcPr>
          <w:p w14:paraId="419DEF13" w14:textId="77777777" w:rsidR="00064A6F" w:rsidRPr="00D80B0E" w:rsidRDefault="00064A6F" w:rsidP="00064A6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8" w:type="dxa"/>
            <w:gridSpan w:val="7"/>
            <w:shd w:val="clear" w:color="auto" w:fill="auto"/>
          </w:tcPr>
          <w:p w14:paraId="62E9782D" w14:textId="77777777" w:rsidR="00064A6F" w:rsidRPr="00D80B0E" w:rsidRDefault="00064A6F" w:rsidP="00064A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0B0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80B0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D80B0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64A6F" w:rsidRPr="003362A8" w14:paraId="31D52DA5" w14:textId="77777777" w:rsidTr="00634E6A">
        <w:tc>
          <w:tcPr>
            <w:tcW w:w="4050" w:type="dxa"/>
            <w:shd w:val="clear" w:color="auto" w:fill="auto"/>
          </w:tcPr>
          <w:p w14:paraId="057C5F1C" w14:textId="3F4B9CC8" w:rsidR="00064A6F" w:rsidRPr="00D80B0E" w:rsidRDefault="00064A6F" w:rsidP="00064A6F">
            <w:pPr>
              <w:spacing w:line="380" w:lineRule="exact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0B0E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ลูกหนี้และ</w:t>
            </w:r>
            <w:r w:rsidRPr="00D80B0E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เงินทดรอง</w:t>
            </w:r>
            <w:r w:rsidRPr="00D80B0E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จ่าย</w:t>
            </w:r>
            <w:r w:rsidRPr="00D80B0E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แก่กิจการที่เกี่ยวข้องกัน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0F5972C4" w14:textId="77777777" w:rsidR="00064A6F" w:rsidRPr="00D80B0E" w:rsidRDefault="00064A6F" w:rsidP="00064A6F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5948884" w14:textId="77777777" w:rsidR="00064A6F" w:rsidRPr="00D80B0E" w:rsidRDefault="00064A6F" w:rsidP="00064A6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E461C73" w14:textId="77777777" w:rsidR="00064A6F" w:rsidRPr="00D80B0E" w:rsidRDefault="00064A6F" w:rsidP="00064A6F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2BE4237" w14:textId="77777777" w:rsidR="00064A6F" w:rsidRPr="00D80B0E" w:rsidRDefault="00064A6F" w:rsidP="00064A6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7FF1B0A" w14:textId="77777777" w:rsidR="00064A6F" w:rsidRPr="00D80B0E" w:rsidRDefault="00064A6F" w:rsidP="00064A6F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0BD070E" w14:textId="77777777" w:rsidR="00064A6F" w:rsidRPr="00D80B0E" w:rsidRDefault="00064A6F" w:rsidP="00064A6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5EC4754F" w14:textId="77777777" w:rsidR="00064A6F" w:rsidRPr="00D80B0E" w:rsidRDefault="00064A6F" w:rsidP="00064A6F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55617" w:rsidRPr="003362A8" w14:paraId="16F551F6" w14:textId="77777777" w:rsidTr="00634E6A">
        <w:tc>
          <w:tcPr>
            <w:tcW w:w="4050" w:type="dxa"/>
            <w:shd w:val="clear" w:color="auto" w:fill="auto"/>
          </w:tcPr>
          <w:p w14:paraId="6DE4F6D7" w14:textId="77777777" w:rsidR="00A55617" w:rsidRPr="00D80B0E" w:rsidRDefault="00A55617" w:rsidP="00A55617">
            <w:pPr>
              <w:spacing w:line="380" w:lineRule="exact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0B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  <w:shd w:val="clear" w:color="auto" w:fill="auto"/>
          </w:tcPr>
          <w:p w14:paraId="03DE939D" w14:textId="6C0615E9" w:rsidR="00A55617" w:rsidRPr="00D80B0E" w:rsidRDefault="00A55617" w:rsidP="00626C37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B0E">
              <w:rPr>
                <w:rFonts w:ascii="Angsana New" w:hAnsi="Angsana New"/>
                <w:sz w:val="30"/>
                <w:szCs w:val="30"/>
                <w:lang w:val="en-US"/>
              </w:rPr>
              <w:t>6,880</w:t>
            </w:r>
          </w:p>
        </w:tc>
        <w:tc>
          <w:tcPr>
            <w:tcW w:w="270" w:type="dxa"/>
            <w:shd w:val="clear" w:color="auto" w:fill="auto"/>
          </w:tcPr>
          <w:p w14:paraId="0CD1AB1B" w14:textId="77777777" w:rsidR="00A55617" w:rsidRPr="00D80B0E" w:rsidRDefault="00A55617" w:rsidP="00A55617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29DDFB5" w14:textId="24444ECE" w:rsidR="00A55617" w:rsidRPr="00D80B0E" w:rsidRDefault="00A55617" w:rsidP="00A55617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B0E">
              <w:rPr>
                <w:rFonts w:ascii="Angsana New" w:hAnsi="Angsana New"/>
                <w:sz w:val="30"/>
                <w:szCs w:val="30"/>
                <w:lang w:val="en-US"/>
              </w:rPr>
              <w:t>7,255</w:t>
            </w:r>
          </w:p>
        </w:tc>
        <w:tc>
          <w:tcPr>
            <w:tcW w:w="270" w:type="dxa"/>
            <w:shd w:val="clear" w:color="auto" w:fill="auto"/>
          </w:tcPr>
          <w:p w14:paraId="5D9C05BC" w14:textId="77777777" w:rsidR="00A55617" w:rsidRPr="00D80B0E" w:rsidRDefault="00A55617" w:rsidP="00A5561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594D51D" w14:textId="78221B25" w:rsidR="00A55617" w:rsidRPr="00D80B0E" w:rsidRDefault="00A55617" w:rsidP="00A55617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B0E">
              <w:rPr>
                <w:rFonts w:ascii="Angsana New" w:hAnsi="Angsana New"/>
                <w:sz w:val="30"/>
                <w:szCs w:val="30"/>
                <w:lang w:val="en-US"/>
              </w:rPr>
              <w:t>6,880</w:t>
            </w:r>
          </w:p>
        </w:tc>
        <w:tc>
          <w:tcPr>
            <w:tcW w:w="270" w:type="dxa"/>
            <w:shd w:val="clear" w:color="auto" w:fill="auto"/>
          </w:tcPr>
          <w:p w14:paraId="79C08EE0" w14:textId="77777777" w:rsidR="00A55617" w:rsidRPr="00D80B0E" w:rsidRDefault="00A55617" w:rsidP="00A5561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6B36234E" w14:textId="01AC706D" w:rsidR="00A55617" w:rsidRPr="00D80B0E" w:rsidRDefault="00A55617" w:rsidP="00A55617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B0E">
              <w:rPr>
                <w:rFonts w:ascii="Angsana New" w:hAnsi="Angsana New"/>
                <w:sz w:val="30"/>
                <w:szCs w:val="30"/>
                <w:lang w:val="en-US"/>
              </w:rPr>
              <w:t>7,255</w:t>
            </w:r>
          </w:p>
        </w:tc>
      </w:tr>
      <w:tr w:rsidR="00A55617" w:rsidRPr="003362A8" w14:paraId="58EECA6D" w14:textId="77777777" w:rsidTr="00634E6A">
        <w:tc>
          <w:tcPr>
            <w:tcW w:w="4050" w:type="dxa"/>
            <w:shd w:val="clear" w:color="auto" w:fill="auto"/>
          </w:tcPr>
          <w:p w14:paraId="02B5FF05" w14:textId="65FDAD4A" w:rsidR="00A55617" w:rsidRPr="00D80B0E" w:rsidRDefault="00A55617" w:rsidP="00A55617">
            <w:pPr>
              <w:spacing w:line="380" w:lineRule="exact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0B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shd w:val="clear" w:color="auto" w:fill="auto"/>
          </w:tcPr>
          <w:p w14:paraId="1B051CBD" w14:textId="77777777" w:rsidR="00A55617" w:rsidRPr="00D80B0E" w:rsidRDefault="00A55617" w:rsidP="00A55617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E2C41CD" w14:textId="77777777" w:rsidR="00A55617" w:rsidRPr="00D80B0E" w:rsidRDefault="00A55617" w:rsidP="00A55617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2E5165C" w14:textId="77777777" w:rsidR="00A55617" w:rsidRPr="00D80B0E" w:rsidRDefault="00A55617" w:rsidP="00A55617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997ACCC" w14:textId="77777777" w:rsidR="00A55617" w:rsidRPr="00D80B0E" w:rsidRDefault="00A55617" w:rsidP="00A5561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ACD052C" w14:textId="77777777" w:rsidR="00A55617" w:rsidRPr="00D80B0E" w:rsidRDefault="00A55617" w:rsidP="00A55617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64C3484" w14:textId="77777777" w:rsidR="00A55617" w:rsidRPr="00D80B0E" w:rsidRDefault="00A55617" w:rsidP="00A5561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04876308" w14:textId="77777777" w:rsidR="00A55617" w:rsidRPr="00D80B0E" w:rsidRDefault="00A55617" w:rsidP="00A55617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55617" w:rsidRPr="003362A8" w14:paraId="50286EB6" w14:textId="77777777" w:rsidTr="00634E6A">
        <w:tc>
          <w:tcPr>
            <w:tcW w:w="4050" w:type="dxa"/>
            <w:shd w:val="clear" w:color="auto" w:fill="auto"/>
          </w:tcPr>
          <w:p w14:paraId="6F7882B8" w14:textId="0EBB0F6A" w:rsidR="00A55617" w:rsidRPr="00D80B0E" w:rsidRDefault="00A55617" w:rsidP="00A55617">
            <w:pPr>
              <w:spacing w:line="380" w:lineRule="exac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D80B0E">
              <w:rPr>
                <w:rFonts w:ascii="Angsana New" w:hAnsi="Angsana New" w:hint="cs"/>
                <w:sz w:val="30"/>
                <w:szCs w:val="30"/>
                <w:cs/>
              </w:rPr>
              <w:t>บริษัท อี แอนด์ ที พลังงานหมุนเวียน จำกัด</w:t>
            </w:r>
          </w:p>
        </w:tc>
        <w:tc>
          <w:tcPr>
            <w:tcW w:w="1080" w:type="dxa"/>
            <w:shd w:val="clear" w:color="auto" w:fill="auto"/>
          </w:tcPr>
          <w:p w14:paraId="7D3BC014" w14:textId="40837837" w:rsidR="00A55617" w:rsidRPr="00D80B0E" w:rsidRDefault="00A55617" w:rsidP="00A55617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B0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44CD8D" w14:textId="77777777" w:rsidR="00A55617" w:rsidRPr="00D80B0E" w:rsidRDefault="00A55617" w:rsidP="00A55617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28E9808" w14:textId="0FACBEBD" w:rsidR="00A55617" w:rsidRPr="00D80B0E" w:rsidRDefault="00A55617" w:rsidP="00A55617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B0E">
              <w:rPr>
                <w:rFonts w:ascii="Angsana New" w:hAnsi="Angsana New"/>
                <w:sz w:val="30"/>
                <w:szCs w:val="30"/>
                <w:lang w:val="en-US"/>
              </w:rPr>
              <w:t>148</w:t>
            </w:r>
          </w:p>
        </w:tc>
        <w:tc>
          <w:tcPr>
            <w:tcW w:w="270" w:type="dxa"/>
            <w:shd w:val="clear" w:color="auto" w:fill="auto"/>
          </w:tcPr>
          <w:p w14:paraId="336B1D7C" w14:textId="77777777" w:rsidR="00A55617" w:rsidRPr="00D80B0E" w:rsidRDefault="00A55617" w:rsidP="00A5561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F56E8D4" w14:textId="4F784DE8" w:rsidR="00A55617" w:rsidRPr="00D80B0E" w:rsidRDefault="00A55617" w:rsidP="00626C37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B0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42EE223" w14:textId="77777777" w:rsidR="00A55617" w:rsidRPr="00D80B0E" w:rsidRDefault="00A55617" w:rsidP="00A5561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05A61962" w14:textId="707F1CAC" w:rsidR="00A55617" w:rsidRPr="00D80B0E" w:rsidRDefault="00A55617" w:rsidP="00A55617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B0E">
              <w:rPr>
                <w:rFonts w:ascii="Angsana New" w:hAnsi="Angsana New"/>
                <w:sz w:val="30"/>
                <w:szCs w:val="30"/>
                <w:lang w:val="en-US"/>
              </w:rPr>
              <w:t>148</w:t>
            </w:r>
          </w:p>
        </w:tc>
      </w:tr>
      <w:tr w:rsidR="00A55617" w:rsidRPr="00E75ACA" w14:paraId="3621045F" w14:textId="77777777" w:rsidTr="00634E6A">
        <w:tc>
          <w:tcPr>
            <w:tcW w:w="4050" w:type="dxa"/>
            <w:shd w:val="clear" w:color="auto" w:fill="auto"/>
          </w:tcPr>
          <w:p w14:paraId="0F8419F3" w14:textId="77777777" w:rsidR="00A55617" w:rsidRPr="00D80B0E" w:rsidRDefault="00A55617" w:rsidP="00A55617">
            <w:pPr>
              <w:spacing w:line="380" w:lineRule="exac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D80B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59E44303" w14:textId="77777777" w:rsidR="00A55617" w:rsidRPr="00D80B0E" w:rsidRDefault="00A55617" w:rsidP="00A55617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4EBABB9" w14:textId="77777777" w:rsidR="00A55617" w:rsidRPr="00D80B0E" w:rsidRDefault="00A55617" w:rsidP="00A55617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027A5B0" w14:textId="77777777" w:rsidR="00A55617" w:rsidRPr="00D80B0E" w:rsidRDefault="00A55617" w:rsidP="00A55617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C0BFD60" w14:textId="77777777" w:rsidR="00A55617" w:rsidRPr="00D80B0E" w:rsidRDefault="00A55617" w:rsidP="00A5561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303F456" w14:textId="77777777" w:rsidR="00A55617" w:rsidRPr="00D80B0E" w:rsidRDefault="00A55617" w:rsidP="00A55617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9C172C2" w14:textId="77777777" w:rsidR="00A55617" w:rsidRPr="00D80B0E" w:rsidRDefault="00A55617" w:rsidP="00A5561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5D5C39C4" w14:textId="77777777" w:rsidR="00A55617" w:rsidRPr="00D80B0E" w:rsidRDefault="00A55617" w:rsidP="00A55617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55617" w:rsidRPr="003362A8" w14:paraId="1D23DD77" w14:textId="77777777" w:rsidTr="00634E6A">
        <w:tc>
          <w:tcPr>
            <w:tcW w:w="4050" w:type="dxa"/>
            <w:shd w:val="clear" w:color="auto" w:fill="auto"/>
          </w:tcPr>
          <w:p w14:paraId="2BB18721" w14:textId="77777777" w:rsidR="00A55617" w:rsidRPr="00D80B0E" w:rsidRDefault="00A55617" w:rsidP="00A55617">
            <w:pPr>
              <w:spacing w:line="380" w:lineRule="exac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D80B0E">
              <w:rPr>
                <w:rFonts w:ascii="Angsana New" w:hAnsi="Angsana New"/>
                <w:sz w:val="30"/>
                <w:szCs w:val="30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1080" w:type="dxa"/>
            <w:shd w:val="clear" w:color="auto" w:fill="auto"/>
          </w:tcPr>
          <w:p w14:paraId="5499D5ED" w14:textId="53360FC5" w:rsidR="00A55617" w:rsidRPr="00D80B0E" w:rsidRDefault="00A55617" w:rsidP="00626C37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B0E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2CB0D63E" w14:textId="77777777" w:rsidR="00A55617" w:rsidRPr="00D80B0E" w:rsidRDefault="00A55617" w:rsidP="00A55617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717C6A4" w14:textId="2B81CCD5" w:rsidR="00A55617" w:rsidRPr="00D80B0E" w:rsidRDefault="00A55617" w:rsidP="00A55617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B0E"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14:paraId="062C4B50" w14:textId="77777777" w:rsidR="00A55617" w:rsidRPr="00D80B0E" w:rsidRDefault="00A55617" w:rsidP="00A5561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C51E558" w14:textId="555193AC" w:rsidR="00A55617" w:rsidRPr="00D80B0E" w:rsidRDefault="00A55617" w:rsidP="00A55617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B0E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1CD86465" w14:textId="77777777" w:rsidR="00A55617" w:rsidRPr="00D80B0E" w:rsidRDefault="00A55617" w:rsidP="00A5561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3490413F" w14:textId="47B5ABB8" w:rsidR="00A55617" w:rsidRPr="00D80B0E" w:rsidRDefault="00A55617" w:rsidP="00A55617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B0E"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</w:p>
        </w:tc>
      </w:tr>
      <w:tr w:rsidR="00A55617" w:rsidRPr="003362A8" w14:paraId="61D48FCD" w14:textId="77777777" w:rsidTr="00634E6A">
        <w:tc>
          <w:tcPr>
            <w:tcW w:w="4050" w:type="dxa"/>
            <w:shd w:val="clear" w:color="auto" w:fill="auto"/>
          </w:tcPr>
          <w:p w14:paraId="658EAC2C" w14:textId="77777777" w:rsidR="00A55617" w:rsidRPr="00D80B0E" w:rsidRDefault="00A55617" w:rsidP="00A55617">
            <w:pPr>
              <w:spacing w:line="380" w:lineRule="exact"/>
              <w:ind w:right="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80B0E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 บางกอกสหประกัน</w:t>
            </w:r>
            <w:r w:rsidRPr="00D80B0E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ชีวิต</w:t>
            </w:r>
            <w:r w:rsidRPr="00D80B0E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D80B0E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จำกัด </w:t>
            </w:r>
            <w:r w:rsidRPr="00D80B0E">
              <w:rPr>
                <w:rFonts w:ascii="Angsana New" w:hAnsi="Angsana New"/>
                <w:spacing w:val="-6"/>
                <w:sz w:val="30"/>
                <w:szCs w:val="30"/>
              </w:rPr>
              <w:t>(</w:t>
            </w:r>
            <w:r w:rsidRPr="00D80B0E">
              <w:rPr>
                <w:rFonts w:ascii="Angsana New" w:hAnsi="Angsana New"/>
                <w:spacing w:val="-6"/>
                <w:sz w:val="30"/>
                <w:szCs w:val="30"/>
                <w:cs/>
              </w:rPr>
              <w:t>มหาชน</w:t>
            </w:r>
            <w:r w:rsidRPr="00D80B0E">
              <w:rPr>
                <w:rFonts w:ascii="Angsana New" w:hAnsi="Angsana New"/>
                <w:spacing w:val="-6"/>
                <w:sz w:val="30"/>
                <w:szCs w:val="3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2D700AF9" w14:textId="464E26C8" w:rsidR="00A55617" w:rsidRPr="00D80B0E" w:rsidRDefault="00A55617" w:rsidP="00626C37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B0E">
              <w:rPr>
                <w:rFonts w:ascii="Angsana New" w:hAnsi="Angsana New"/>
                <w:sz w:val="30"/>
                <w:szCs w:val="30"/>
                <w:lang w:val="en-US"/>
              </w:rPr>
              <w:t>706</w:t>
            </w:r>
          </w:p>
        </w:tc>
        <w:tc>
          <w:tcPr>
            <w:tcW w:w="270" w:type="dxa"/>
            <w:shd w:val="clear" w:color="auto" w:fill="auto"/>
          </w:tcPr>
          <w:p w14:paraId="3E61B704" w14:textId="77777777" w:rsidR="00A55617" w:rsidRPr="00D80B0E" w:rsidRDefault="00A55617" w:rsidP="00A55617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5B6F602" w14:textId="4EDA0180" w:rsidR="00A55617" w:rsidRPr="00D80B0E" w:rsidRDefault="00A55617" w:rsidP="00A55617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B0E">
              <w:rPr>
                <w:rFonts w:ascii="Angsana New" w:hAnsi="Angsana New"/>
                <w:sz w:val="30"/>
                <w:szCs w:val="30"/>
                <w:lang w:val="en-US"/>
              </w:rPr>
              <w:t>715</w:t>
            </w:r>
          </w:p>
        </w:tc>
        <w:tc>
          <w:tcPr>
            <w:tcW w:w="270" w:type="dxa"/>
            <w:shd w:val="clear" w:color="auto" w:fill="auto"/>
          </w:tcPr>
          <w:p w14:paraId="1708979A" w14:textId="77777777" w:rsidR="00A55617" w:rsidRPr="00D80B0E" w:rsidRDefault="00A55617" w:rsidP="00A5561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FAC9F80" w14:textId="359B17E2" w:rsidR="00A55617" w:rsidRPr="00D80B0E" w:rsidRDefault="00A55617" w:rsidP="00A55617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B0E">
              <w:rPr>
                <w:rFonts w:ascii="Angsana New" w:hAnsi="Angsana New"/>
                <w:sz w:val="30"/>
                <w:szCs w:val="30"/>
                <w:lang w:val="en-US"/>
              </w:rPr>
              <w:t>706</w:t>
            </w:r>
          </w:p>
        </w:tc>
        <w:tc>
          <w:tcPr>
            <w:tcW w:w="270" w:type="dxa"/>
            <w:shd w:val="clear" w:color="auto" w:fill="auto"/>
          </w:tcPr>
          <w:p w14:paraId="5C6FBFF3" w14:textId="77777777" w:rsidR="00A55617" w:rsidRPr="00D80B0E" w:rsidRDefault="00A55617" w:rsidP="00A5561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4623ADEF" w14:textId="7D9209C8" w:rsidR="00A55617" w:rsidRPr="00D80B0E" w:rsidRDefault="00A55617" w:rsidP="00A55617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B0E">
              <w:rPr>
                <w:rFonts w:ascii="Angsana New" w:hAnsi="Angsana New"/>
                <w:sz w:val="30"/>
                <w:szCs w:val="30"/>
                <w:lang w:val="en-US"/>
              </w:rPr>
              <w:t>715</w:t>
            </w:r>
          </w:p>
        </w:tc>
      </w:tr>
      <w:tr w:rsidR="00A55617" w:rsidRPr="003362A8" w14:paraId="023B5D98" w14:textId="77777777" w:rsidTr="00634E6A">
        <w:tc>
          <w:tcPr>
            <w:tcW w:w="4050" w:type="dxa"/>
            <w:shd w:val="clear" w:color="auto" w:fill="auto"/>
          </w:tcPr>
          <w:p w14:paraId="329D8D7B" w14:textId="77777777" w:rsidR="00A55617" w:rsidRPr="00D80B0E" w:rsidRDefault="00A55617" w:rsidP="00A55617">
            <w:pPr>
              <w:spacing w:line="380" w:lineRule="exact"/>
              <w:ind w:right="2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 w:rsidRPr="00D80B0E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 บางกอกสหประกันภัย จำกัด</w:t>
            </w:r>
            <w:r w:rsidRPr="00D80B0E">
              <w:rPr>
                <w:rFonts w:ascii="Angsana New" w:hAnsi="Angsana New"/>
                <w:spacing w:val="-6"/>
                <w:sz w:val="30"/>
                <w:szCs w:val="30"/>
              </w:rPr>
              <w:t xml:space="preserve"> (</w:t>
            </w:r>
            <w:r w:rsidRPr="00D80B0E">
              <w:rPr>
                <w:rFonts w:ascii="Angsana New" w:hAnsi="Angsana New"/>
                <w:spacing w:val="-6"/>
                <w:sz w:val="30"/>
                <w:szCs w:val="30"/>
                <w:cs/>
              </w:rPr>
              <w:t>มหาชน</w:t>
            </w:r>
            <w:r w:rsidRPr="00D80B0E">
              <w:rPr>
                <w:rFonts w:ascii="Angsana New" w:hAnsi="Angsana New"/>
                <w:spacing w:val="-6"/>
                <w:sz w:val="30"/>
                <w:szCs w:val="3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614971A3" w14:textId="2C743499" w:rsidR="00A55617" w:rsidRPr="00D80B0E" w:rsidRDefault="00A55617" w:rsidP="00626C37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B0E">
              <w:rPr>
                <w:rFonts w:ascii="Angsana New" w:hAnsi="Angsana New"/>
                <w:sz w:val="30"/>
                <w:szCs w:val="30"/>
                <w:lang w:val="en-US"/>
              </w:rPr>
              <w:t>69,678</w:t>
            </w:r>
          </w:p>
        </w:tc>
        <w:tc>
          <w:tcPr>
            <w:tcW w:w="270" w:type="dxa"/>
            <w:shd w:val="clear" w:color="auto" w:fill="auto"/>
          </w:tcPr>
          <w:p w14:paraId="59995EC4" w14:textId="77777777" w:rsidR="00A55617" w:rsidRPr="00D80B0E" w:rsidRDefault="00A55617" w:rsidP="00A55617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BD57C43" w14:textId="51F14AFC" w:rsidR="00A55617" w:rsidRPr="00D80B0E" w:rsidRDefault="00A55617" w:rsidP="00A55617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B0E">
              <w:rPr>
                <w:rFonts w:ascii="Angsana New" w:hAnsi="Angsana New"/>
                <w:sz w:val="30"/>
                <w:szCs w:val="30"/>
                <w:lang w:val="en-US"/>
              </w:rPr>
              <w:t>83,497</w:t>
            </w:r>
          </w:p>
        </w:tc>
        <w:tc>
          <w:tcPr>
            <w:tcW w:w="270" w:type="dxa"/>
            <w:shd w:val="clear" w:color="auto" w:fill="auto"/>
          </w:tcPr>
          <w:p w14:paraId="780D083A" w14:textId="77777777" w:rsidR="00A55617" w:rsidRPr="00D80B0E" w:rsidRDefault="00A55617" w:rsidP="00A5561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7019CDF" w14:textId="19F0103F" w:rsidR="00A55617" w:rsidRPr="00D80B0E" w:rsidRDefault="00A55617" w:rsidP="00A55617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B0E">
              <w:rPr>
                <w:rFonts w:ascii="Angsana New" w:hAnsi="Angsana New"/>
                <w:sz w:val="30"/>
                <w:szCs w:val="30"/>
                <w:lang w:val="en-US"/>
              </w:rPr>
              <w:t>69,678</w:t>
            </w:r>
          </w:p>
        </w:tc>
        <w:tc>
          <w:tcPr>
            <w:tcW w:w="270" w:type="dxa"/>
            <w:shd w:val="clear" w:color="auto" w:fill="auto"/>
          </w:tcPr>
          <w:p w14:paraId="03EBDDF9" w14:textId="77777777" w:rsidR="00A55617" w:rsidRPr="00D80B0E" w:rsidRDefault="00A55617" w:rsidP="00A5561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0AAF4D76" w14:textId="7A0D50E9" w:rsidR="00A55617" w:rsidRPr="00D80B0E" w:rsidRDefault="00A55617" w:rsidP="00A55617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B0E">
              <w:rPr>
                <w:rFonts w:ascii="Angsana New" w:hAnsi="Angsana New"/>
                <w:sz w:val="30"/>
                <w:szCs w:val="30"/>
                <w:lang w:val="en-US"/>
              </w:rPr>
              <w:t>83,497</w:t>
            </w:r>
          </w:p>
        </w:tc>
      </w:tr>
      <w:tr w:rsidR="00626C37" w:rsidRPr="003362A8" w14:paraId="071CFD4B" w14:textId="77777777" w:rsidTr="00634E6A">
        <w:tc>
          <w:tcPr>
            <w:tcW w:w="4050" w:type="dxa"/>
            <w:shd w:val="clear" w:color="auto" w:fill="auto"/>
          </w:tcPr>
          <w:p w14:paraId="6561EEE0" w14:textId="23F26B2B" w:rsidR="00626C37" w:rsidRPr="00D80B0E" w:rsidRDefault="00626C37" w:rsidP="00626C37">
            <w:pPr>
              <w:spacing w:line="380" w:lineRule="exact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0B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915ED6D" w14:textId="02EC07F9" w:rsidR="00626C37" w:rsidRPr="00D80B0E" w:rsidRDefault="00626C37" w:rsidP="00626C37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0B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77,278</w:t>
            </w:r>
          </w:p>
        </w:tc>
        <w:tc>
          <w:tcPr>
            <w:tcW w:w="270" w:type="dxa"/>
            <w:shd w:val="clear" w:color="auto" w:fill="auto"/>
          </w:tcPr>
          <w:p w14:paraId="59425792" w14:textId="77777777" w:rsidR="00626C37" w:rsidRPr="00D80B0E" w:rsidRDefault="00626C37" w:rsidP="00626C37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126684F" w14:textId="6F5E479C" w:rsidR="00626C37" w:rsidRPr="00D80B0E" w:rsidRDefault="00626C37" w:rsidP="00626C37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0B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91,655</w:t>
            </w:r>
          </w:p>
        </w:tc>
        <w:tc>
          <w:tcPr>
            <w:tcW w:w="270" w:type="dxa"/>
            <w:shd w:val="clear" w:color="auto" w:fill="auto"/>
          </w:tcPr>
          <w:p w14:paraId="197C8A99" w14:textId="77777777" w:rsidR="00626C37" w:rsidRPr="00D80B0E" w:rsidRDefault="00626C37" w:rsidP="00626C3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9DDD8A3" w14:textId="78D74022" w:rsidR="00626C37" w:rsidRPr="00D80B0E" w:rsidRDefault="00626C37" w:rsidP="00626C37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0B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77,278</w:t>
            </w:r>
          </w:p>
        </w:tc>
        <w:tc>
          <w:tcPr>
            <w:tcW w:w="270" w:type="dxa"/>
            <w:shd w:val="clear" w:color="auto" w:fill="auto"/>
          </w:tcPr>
          <w:p w14:paraId="2ECCC2E0" w14:textId="77777777" w:rsidR="00626C37" w:rsidRPr="00D80B0E" w:rsidRDefault="00626C37" w:rsidP="00626C3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005CE72B" w14:textId="35C1E330" w:rsidR="00626C37" w:rsidRPr="00D80B0E" w:rsidRDefault="00626C37" w:rsidP="00626C37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0B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91,655</w:t>
            </w:r>
          </w:p>
        </w:tc>
      </w:tr>
      <w:tr w:rsidR="00626C37" w:rsidRPr="003362A8" w14:paraId="7D2DEE23" w14:textId="77777777" w:rsidTr="00634E6A">
        <w:tc>
          <w:tcPr>
            <w:tcW w:w="4050" w:type="dxa"/>
            <w:shd w:val="clear" w:color="auto" w:fill="auto"/>
          </w:tcPr>
          <w:p w14:paraId="2AC3F9DC" w14:textId="665627FC" w:rsidR="00626C37" w:rsidRPr="00D80B0E" w:rsidRDefault="00626C37" w:rsidP="00626C37">
            <w:pPr>
              <w:spacing w:line="240" w:lineRule="auto"/>
              <w:ind w:left="160" w:right="-110" w:hanging="160"/>
              <w:rPr>
                <w:rFonts w:ascii="Angsana New" w:hAnsi="Angsana New"/>
                <w:b/>
                <w:bCs/>
                <w:spacing w:val="6"/>
                <w:sz w:val="30"/>
                <w:szCs w:val="30"/>
                <w:cs/>
              </w:rPr>
            </w:pPr>
            <w:r w:rsidRPr="00D80B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D80B0E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B553C7F" w14:textId="33FA8C16" w:rsidR="00626C37" w:rsidRPr="00D80B0E" w:rsidRDefault="00626C37" w:rsidP="00626C37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B0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FFEAA3B" w14:textId="77777777" w:rsidR="00626C37" w:rsidRPr="00D80B0E" w:rsidRDefault="00626C37" w:rsidP="00626C37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7D567F5" w14:textId="603317D9" w:rsidR="00626C37" w:rsidRPr="003F59FC" w:rsidRDefault="00626C37" w:rsidP="00626C3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B0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0209A1" w14:textId="77777777" w:rsidR="00626C37" w:rsidRPr="00D80B0E" w:rsidRDefault="00626C37" w:rsidP="00626C3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638476B" w14:textId="74C450AF" w:rsidR="00626C37" w:rsidRPr="00D80B0E" w:rsidRDefault="00626C37" w:rsidP="00F750C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B0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18BD38" w14:textId="77777777" w:rsidR="00626C37" w:rsidRPr="00D80B0E" w:rsidRDefault="00626C37" w:rsidP="00626C3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781FF604" w14:textId="21525549" w:rsidR="00626C37" w:rsidRPr="00D80B0E" w:rsidRDefault="00626C37" w:rsidP="00626C3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0B0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26C37" w:rsidRPr="003362A8" w14:paraId="7CF02099" w14:textId="77777777" w:rsidTr="00634E6A">
        <w:tc>
          <w:tcPr>
            <w:tcW w:w="4050" w:type="dxa"/>
            <w:shd w:val="clear" w:color="auto" w:fill="auto"/>
          </w:tcPr>
          <w:p w14:paraId="6C0C6F9A" w14:textId="50BD2E5C" w:rsidR="00626C37" w:rsidRPr="00D80B0E" w:rsidRDefault="00626C37" w:rsidP="00626C37">
            <w:pPr>
              <w:spacing w:line="380" w:lineRule="exact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0B0E">
              <w:rPr>
                <w:rFonts w:asciiTheme="majorBidi" w:hAnsiTheme="majorBidi"/>
                <w:b/>
                <w:bCs/>
                <w:spacing w:val="-6"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226520" w14:textId="3765EE00" w:rsidR="00626C37" w:rsidRPr="00D80B0E" w:rsidRDefault="00626C37" w:rsidP="00626C37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0B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77,278</w:t>
            </w:r>
          </w:p>
        </w:tc>
        <w:tc>
          <w:tcPr>
            <w:tcW w:w="270" w:type="dxa"/>
            <w:shd w:val="clear" w:color="auto" w:fill="auto"/>
          </w:tcPr>
          <w:p w14:paraId="268E51F8" w14:textId="77777777" w:rsidR="00626C37" w:rsidRPr="00D80B0E" w:rsidRDefault="00626C37" w:rsidP="00626C37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EB6CAA" w14:textId="20ECDECE" w:rsidR="00626C37" w:rsidRPr="00D80B0E" w:rsidRDefault="00626C37" w:rsidP="00626C37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0B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91,655</w:t>
            </w:r>
          </w:p>
        </w:tc>
        <w:tc>
          <w:tcPr>
            <w:tcW w:w="270" w:type="dxa"/>
            <w:shd w:val="clear" w:color="auto" w:fill="auto"/>
          </w:tcPr>
          <w:p w14:paraId="2EB479DE" w14:textId="77777777" w:rsidR="00626C37" w:rsidRPr="00D80B0E" w:rsidRDefault="00626C37" w:rsidP="00626C3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B417C2" w14:textId="2A583EFD" w:rsidR="00626C37" w:rsidRPr="00D80B0E" w:rsidRDefault="00626C37" w:rsidP="00626C37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0B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77,278</w:t>
            </w:r>
          </w:p>
        </w:tc>
        <w:tc>
          <w:tcPr>
            <w:tcW w:w="270" w:type="dxa"/>
            <w:shd w:val="clear" w:color="auto" w:fill="auto"/>
          </w:tcPr>
          <w:p w14:paraId="04004CB7" w14:textId="77777777" w:rsidR="00626C37" w:rsidRPr="00D80B0E" w:rsidRDefault="00626C37" w:rsidP="00626C3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8BB6CA" w14:textId="571B25DC" w:rsidR="00626C37" w:rsidRPr="00D80B0E" w:rsidRDefault="00626C37" w:rsidP="00626C37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0B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91,655</w:t>
            </w:r>
          </w:p>
        </w:tc>
      </w:tr>
    </w:tbl>
    <w:p w14:paraId="531B25FB" w14:textId="77777777" w:rsidR="00FC5B0D" w:rsidRDefault="00FC5B0D"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255AC3" w:rsidRPr="00EB7266" w14:paraId="6AD66E67" w14:textId="77777777" w:rsidTr="00685C38">
        <w:trPr>
          <w:tblHeader/>
        </w:trPr>
        <w:tc>
          <w:tcPr>
            <w:tcW w:w="4050" w:type="dxa"/>
            <w:shd w:val="clear" w:color="auto" w:fill="auto"/>
          </w:tcPr>
          <w:p w14:paraId="6541FC80" w14:textId="1E064FC8" w:rsidR="00255AC3" w:rsidRPr="00255AC3" w:rsidRDefault="00255AC3" w:rsidP="00255AC3">
            <w:pPr>
              <w:spacing w:line="240" w:lineRule="atLeast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F546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2F80A20D" w14:textId="77777777" w:rsidR="00255AC3" w:rsidRPr="00EB7266" w:rsidRDefault="00255AC3" w:rsidP="00255A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4D5A79C" w14:textId="77777777" w:rsidR="00255AC3" w:rsidRPr="00EB7266" w:rsidRDefault="00255AC3" w:rsidP="00255AC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438BF22D" w14:textId="77777777" w:rsidR="00255AC3" w:rsidRPr="00EB7266" w:rsidRDefault="00255AC3" w:rsidP="00255A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4A6F" w:rsidRPr="00744476" w14:paraId="4E796843" w14:textId="77777777" w:rsidTr="007C0745">
        <w:trPr>
          <w:tblHeader/>
        </w:trPr>
        <w:tc>
          <w:tcPr>
            <w:tcW w:w="4050" w:type="dxa"/>
            <w:shd w:val="clear" w:color="auto" w:fill="auto"/>
          </w:tcPr>
          <w:p w14:paraId="3F565F40" w14:textId="28362189" w:rsidR="00064A6F" w:rsidRPr="00255AC3" w:rsidRDefault="00064A6F" w:rsidP="00064A6F">
            <w:pPr>
              <w:spacing w:line="240" w:lineRule="atLeast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F546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4F546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6F910193" w14:textId="3EC1BC6F" w:rsidR="00064A6F" w:rsidRPr="00744476" w:rsidRDefault="00064A6F" w:rsidP="00064A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31D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28F650C0" w14:textId="77777777" w:rsidR="00064A6F" w:rsidRPr="00744476" w:rsidRDefault="00064A6F" w:rsidP="00064A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C84A268" w14:textId="66C668AE" w:rsidR="00064A6F" w:rsidRPr="00744476" w:rsidRDefault="00064A6F" w:rsidP="00064A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31D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57571C4A" w14:textId="77777777" w:rsidR="00064A6F" w:rsidRPr="00BE704B" w:rsidRDefault="00064A6F" w:rsidP="00064A6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3E518AD" w14:textId="427DC444" w:rsidR="00064A6F" w:rsidRPr="00744476" w:rsidRDefault="00064A6F" w:rsidP="00064A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31D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6F07DDD" w14:textId="77777777" w:rsidR="00064A6F" w:rsidRPr="00BE704B" w:rsidRDefault="00064A6F" w:rsidP="00064A6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3195909" w14:textId="2775176C" w:rsidR="00064A6F" w:rsidRPr="00744476" w:rsidRDefault="00064A6F" w:rsidP="00064A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31D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064A6F" w:rsidRPr="00744476" w14:paraId="56459DF8" w14:textId="77777777" w:rsidTr="00685C38">
        <w:trPr>
          <w:tblHeader/>
        </w:trPr>
        <w:tc>
          <w:tcPr>
            <w:tcW w:w="4050" w:type="dxa"/>
            <w:shd w:val="clear" w:color="auto" w:fill="auto"/>
          </w:tcPr>
          <w:p w14:paraId="22A1C2CF" w14:textId="77777777" w:rsidR="00064A6F" w:rsidRPr="00744476" w:rsidRDefault="00064A6F" w:rsidP="00064A6F">
            <w:pPr>
              <w:spacing w:line="240" w:lineRule="atLeast"/>
              <w:ind w:left="252"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32BB4B54" w14:textId="77777777" w:rsidR="00064A6F" w:rsidRPr="00744476" w:rsidRDefault="00064A6F" w:rsidP="00064A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64A6F" w:rsidRPr="00A27D1E" w14:paraId="7B76B8D7" w14:textId="77777777" w:rsidTr="00685C38">
        <w:tc>
          <w:tcPr>
            <w:tcW w:w="4050" w:type="dxa"/>
            <w:shd w:val="clear" w:color="auto" w:fill="auto"/>
          </w:tcPr>
          <w:p w14:paraId="3554F2E7" w14:textId="0B49C20A" w:rsidR="00064A6F" w:rsidRPr="00A27D1E" w:rsidRDefault="00064A6F" w:rsidP="00064A6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  <w:shd w:val="clear" w:color="auto" w:fill="auto"/>
          </w:tcPr>
          <w:p w14:paraId="16F76369" w14:textId="77777777" w:rsidR="00064A6F" w:rsidRPr="0033434F" w:rsidRDefault="00064A6F" w:rsidP="00064A6F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BAD5E4E" w14:textId="77777777" w:rsidR="00064A6F" w:rsidRDefault="00064A6F" w:rsidP="00064A6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507A1CA" w14:textId="77777777" w:rsidR="00064A6F" w:rsidRDefault="00064A6F" w:rsidP="00064A6F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0D698DB" w14:textId="77777777" w:rsidR="00064A6F" w:rsidRPr="00BE704B" w:rsidRDefault="00064A6F" w:rsidP="00064A6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3B2AE33" w14:textId="77777777" w:rsidR="00064A6F" w:rsidRPr="0033434F" w:rsidRDefault="00064A6F" w:rsidP="00064A6F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8D1AD8D" w14:textId="77777777" w:rsidR="00064A6F" w:rsidRPr="00BE704B" w:rsidRDefault="00064A6F" w:rsidP="00064A6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EFBC30D" w14:textId="77777777" w:rsidR="00064A6F" w:rsidRDefault="00064A6F" w:rsidP="00064A6F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64A6F" w:rsidRPr="00A27D1E" w14:paraId="7F3AADD0" w14:textId="77777777" w:rsidTr="00685C38">
        <w:tc>
          <w:tcPr>
            <w:tcW w:w="4050" w:type="dxa"/>
            <w:shd w:val="clear" w:color="auto" w:fill="auto"/>
          </w:tcPr>
          <w:p w14:paraId="47CA25BC" w14:textId="77777777" w:rsidR="00064A6F" w:rsidRPr="00A27D1E" w:rsidRDefault="00064A6F" w:rsidP="00064A6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  <w:shd w:val="clear" w:color="auto" w:fill="auto"/>
          </w:tcPr>
          <w:p w14:paraId="311673B1" w14:textId="7140E0A2" w:rsidR="00064A6F" w:rsidRPr="0033434F" w:rsidRDefault="00054F7F" w:rsidP="00064A6F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30,511</w:t>
            </w:r>
          </w:p>
        </w:tc>
        <w:tc>
          <w:tcPr>
            <w:tcW w:w="270" w:type="dxa"/>
          </w:tcPr>
          <w:p w14:paraId="45611156" w14:textId="77777777" w:rsidR="00064A6F" w:rsidRDefault="00064A6F" w:rsidP="00064A6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7E2E762" w14:textId="74A75042" w:rsidR="00064A6F" w:rsidRPr="0033434F" w:rsidRDefault="00064A6F" w:rsidP="00064A6F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406,099</w:t>
            </w:r>
          </w:p>
        </w:tc>
        <w:tc>
          <w:tcPr>
            <w:tcW w:w="270" w:type="dxa"/>
          </w:tcPr>
          <w:p w14:paraId="16D37DF6" w14:textId="77777777" w:rsidR="00064A6F" w:rsidRPr="00BE704B" w:rsidRDefault="00064A6F" w:rsidP="00064A6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A93F44C" w14:textId="719529E1" w:rsidR="00064A6F" w:rsidRPr="0033434F" w:rsidRDefault="00054F7F" w:rsidP="00064A6F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30,511</w:t>
            </w:r>
          </w:p>
        </w:tc>
        <w:tc>
          <w:tcPr>
            <w:tcW w:w="270" w:type="dxa"/>
            <w:shd w:val="clear" w:color="auto" w:fill="auto"/>
          </w:tcPr>
          <w:p w14:paraId="290FEEB6" w14:textId="77777777" w:rsidR="00064A6F" w:rsidRPr="00BE704B" w:rsidRDefault="00064A6F" w:rsidP="00064A6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345938F" w14:textId="0097F6A2" w:rsidR="00064A6F" w:rsidRPr="0033434F" w:rsidRDefault="00064A6F" w:rsidP="00064A6F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406,099</w:t>
            </w:r>
          </w:p>
        </w:tc>
      </w:tr>
      <w:tr w:rsidR="00064A6F" w:rsidRPr="00A27D1E" w14:paraId="32A1E80D" w14:textId="77777777" w:rsidTr="00685C38">
        <w:tc>
          <w:tcPr>
            <w:tcW w:w="4050" w:type="dxa"/>
            <w:shd w:val="clear" w:color="auto" w:fill="auto"/>
          </w:tcPr>
          <w:p w14:paraId="092AEEBD" w14:textId="77777777" w:rsidR="00064A6F" w:rsidRPr="00A27D1E" w:rsidRDefault="00064A6F" w:rsidP="00064A6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4F158AF9" w14:textId="062521C0" w:rsidR="00064A6F" w:rsidRDefault="00064A6F" w:rsidP="00064A6F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88142C9" w14:textId="77777777" w:rsidR="00064A6F" w:rsidRDefault="00064A6F" w:rsidP="00064A6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1EBC1B4" w14:textId="77777777" w:rsidR="00064A6F" w:rsidRDefault="00064A6F" w:rsidP="00064A6F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C73086F" w14:textId="77777777" w:rsidR="00064A6F" w:rsidRPr="00BE704B" w:rsidRDefault="00064A6F" w:rsidP="00064A6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4174F55" w14:textId="77777777" w:rsidR="00064A6F" w:rsidRDefault="00064A6F" w:rsidP="00064A6F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D4B54E2" w14:textId="77777777" w:rsidR="00064A6F" w:rsidRPr="00BE704B" w:rsidRDefault="00064A6F" w:rsidP="00064A6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E04363E" w14:textId="77777777" w:rsidR="00064A6F" w:rsidRDefault="00064A6F" w:rsidP="00064A6F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54F7F" w:rsidRPr="00A27D1E" w14:paraId="6CD902D0" w14:textId="77777777" w:rsidTr="00685C38">
        <w:tc>
          <w:tcPr>
            <w:tcW w:w="4050" w:type="dxa"/>
            <w:shd w:val="clear" w:color="auto" w:fill="auto"/>
          </w:tcPr>
          <w:p w14:paraId="08501A8F" w14:textId="77777777" w:rsidR="00054F7F" w:rsidRPr="00A27D1E" w:rsidRDefault="00054F7F" w:rsidP="00054F7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sz w:val="30"/>
                <w:szCs w:val="30"/>
                <w:cs/>
              </w:rPr>
              <w:t>บริษัท ทีพีไอ</w:t>
            </w:r>
            <w:r w:rsidRPr="00A27D1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27D1E">
              <w:rPr>
                <w:rFonts w:ascii="Angsana New" w:hAnsi="Angsana New"/>
                <w:sz w:val="30"/>
                <w:szCs w:val="30"/>
                <w:cs/>
              </w:rPr>
              <w:t>โพลีน ชีวะอินทรีย์</w:t>
            </w:r>
            <w:r w:rsidRPr="00A27D1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27D1E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Pr="00A27D1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04179FA4" w14:textId="28AFC7E1" w:rsidR="00054F7F" w:rsidRDefault="00054F7F" w:rsidP="00054F7F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266</w:t>
            </w:r>
          </w:p>
        </w:tc>
        <w:tc>
          <w:tcPr>
            <w:tcW w:w="270" w:type="dxa"/>
          </w:tcPr>
          <w:p w14:paraId="19541931" w14:textId="77777777" w:rsidR="00054F7F" w:rsidRDefault="00054F7F" w:rsidP="00054F7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A5732A2" w14:textId="22492176" w:rsidR="00054F7F" w:rsidRDefault="00054F7F" w:rsidP="00054F7F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187</w:t>
            </w:r>
          </w:p>
        </w:tc>
        <w:tc>
          <w:tcPr>
            <w:tcW w:w="270" w:type="dxa"/>
          </w:tcPr>
          <w:p w14:paraId="0E3E55C9" w14:textId="77777777" w:rsidR="00054F7F" w:rsidRPr="00BE704B" w:rsidRDefault="00054F7F" w:rsidP="00054F7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86DA6D6" w14:textId="7CDF1AC1" w:rsidR="00054F7F" w:rsidRDefault="00054F7F" w:rsidP="00054F7F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266</w:t>
            </w:r>
          </w:p>
        </w:tc>
        <w:tc>
          <w:tcPr>
            <w:tcW w:w="270" w:type="dxa"/>
            <w:shd w:val="clear" w:color="auto" w:fill="auto"/>
          </w:tcPr>
          <w:p w14:paraId="71A616A9" w14:textId="77777777" w:rsidR="00054F7F" w:rsidRPr="00BE704B" w:rsidRDefault="00054F7F" w:rsidP="00054F7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BC05712" w14:textId="2478D860" w:rsidR="00054F7F" w:rsidRDefault="00054F7F" w:rsidP="00054F7F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187</w:t>
            </w:r>
          </w:p>
        </w:tc>
      </w:tr>
      <w:tr w:rsidR="00054F7F" w:rsidRPr="00A27D1E" w14:paraId="519A78B3" w14:textId="77777777" w:rsidTr="00685C38">
        <w:tc>
          <w:tcPr>
            <w:tcW w:w="4050" w:type="dxa"/>
            <w:shd w:val="clear" w:color="auto" w:fill="auto"/>
          </w:tcPr>
          <w:p w14:paraId="5C4DC505" w14:textId="77777777" w:rsidR="00054F7F" w:rsidRPr="00C12557" w:rsidRDefault="00054F7F" w:rsidP="00054F7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 xml:space="preserve">บริษัท ทีพีไอ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รักษ์สุขภาพ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80" w:type="dxa"/>
            <w:shd w:val="clear" w:color="auto" w:fill="auto"/>
          </w:tcPr>
          <w:p w14:paraId="2E8C3A8B" w14:textId="1054C70F" w:rsidR="00054F7F" w:rsidRDefault="00054F7F" w:rsidP="00054F7F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221</w:t>
            </w:r>
          </w:p>
        </w:tc>
        <w:tc>
          <w:tcPr>
            <w:tcW w:w="270" w:type="dxa"/>
          </w:tcPr>
          <w:p w14:paraId="54AEA549" w14:textId="77777777" w:rsidR="00054F7F" w:rsidRDefault="00054F7F" w:rsidP="00054F7F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B07C39A" w14:textId="03687740" w:rsidR="00054F7F" w:rsidRDefault="00054F7F" w:rsidP="00054F7F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2,005</w:t>
            </w:r>
          </w:p>
        </w:tc>
        <w:tc>
          <w:tcPr>
            <w:tcW w:w="270" w:type="dxa"/>
          </w:tcPr>
          <w:p w14:paraId="03E7BBDF" w14:textId="77777777" w:rsidR="00054F7F" w:rsidRPr="00BE704B" w:rsidRDefault="00054F7F" w:rsidP="00054F7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C1F1414" w14:textId="16125F4B" w:rsidR="00054F7F" w:rsidRDefault="00054F7F" w:rsidP="00054F7F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221</w:t>
            </w:r>
          </w:p>
        </w:tc>
        <w:tc>
          <w:tcPr>
            <w:tcW w:w="270" w:type="dxa"/>
            <w:shd w:val="clear" w:color="auto" w:fill="auto"/>
          </w:tcPr>
          <w:p w14:paraId="7F523AB3" w14:textId="77777777" w:rsidR="00054F7F" w:rsidRPr="00BE704B" w:rsidRDefault="00054F7F" w:rsidP="00054F7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0A2D38D" w14:textId="7DB6CB88" w:rsidR="00054F7F" w:rsidRDefault="00054F7F" w:rsidP="00054F7F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2,005</w:t>
            </w:r>
          </w:p>
        </w:tc>
      </w:tr>
      <w:tr w:rsidR="00054F7F" w:rsidRPr="00A27D1E" w14:paraId="218537B6" w14:textId="77777777" w:rsidTr="00685C38">
        <w:tc>
          <w:tcPr>
            <w:tcW w:w="4050" w:type="dxa"/>
            <w:shd w:val="clear" w:color="auto" w:fill="auto"/>
          </w:tcPr>
          <w:p w14:paraId="2E1558E0" w14:textId="77777777" w:rsidR="00054F7F" w:rsidRPr="00C12557" w:rsidRDefault="00054F7F" w:rsidP="00054F7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ไบโอ ฟาร์มาซูติคอลส์ จำกัด</w:t>
            </w:r>
          </w:p>
        </w:tc>
        <w:tc>
          <w:tcPr>
            <w:tcW w:w="1080" w:type="dxa"/>
            <w:shd w:val="clear" w:color="auto" w:fill="auto"/>
          </w:tcPr>
          <w:p w14:paraId="03FF47CB" w14:textId="0CF69CE4" w:rsidR="00054F7F" w:rsidRDefault="00054F7F" w:rsidP="00054F7F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</w:p>
        </w:tc>
        <w:tc>
          <w:tcPr>
            <w:tcW w:w="270" w:type="dxa"/>
          </w:tcPr>
          <w:p w14:paraId="7371F5FC" w14:textId="77777777" w:rsidR="00054F7F" w:rsidRDefault="00054F7F" w:rsidP="00054F7F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5F6AA12" w14:textId="58BECF7D" w:rsidR="00054F7F" w:rsidRDefault="00054F7F" w:rsidP="00054F7F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12E7798A" w14:textId="77777777" w:rsidR="00054F7F" w:rsidRPr="00BE704B" w:rsidRDefault="00054F7F" w:rsidP="00054F7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52E667E" w14:textId="59DE796A" w:rsidR="00054F7F" w:rsidRDefault="00054F7F" w:rsidP="00054F7F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14:paraId="701ED4ED" w14:textId="77777777" w:rsidR="00054F7F" w:rsidRPr="00BE704B" w:rsidRDefault="00054F7F" w:rsidP="00054F7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9DB6A2D" w14:textId="0A257A5E" w:rsidR="00054F7F" w:rsidRDefault="00054F7F" w:rsidP="00054F7F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</w:tr>
      <w:tr w:rsidR="00054F7F" w:rsidRPr="00A27D1E" w14:paraId="38015180" w14:textId="77777777" w:rsidTr="00685C38">
        <w:tc>
          <w:tcPr>
            <w:tcW w:w="4050" w:type="dxa"/>
            <w:shd w:val="clear" w:color="auto" w:fill="auto"/>
          </w:tcPr>
          <w:p w14:paraId="0EB70229" w14:textId="77777777" w:rsidR="00054F7F" w:rsidRPr="00A27D1E" w:rsidRDefault="00054F7F" w:rsidP="00054F7F">
            <w:pPr>
              <w:spacing w:line="380" w:lineRule="exact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DA857C" w14:textId="11F9AE5B" w:rsidR="00054F7F" w:rsidRPr="00911ADB" w:rsidRDefault="00054F7F" w:rsidP="00054F7F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31,024</w:t>
            </w:r>
          </w:p>
        </w:tc>
        <w:tc>
          <w:tcPr>
            <w:tcW w:w="270" w:type="dxa"/>
          </w:tcPr>
          <w:p w14:paraId="633FAE6D" w14:textId="77777777" w:rsidR="00054F7F" w:rsidRPr="00911ADB" w:rsidRDefault="00054F7F" w:rsidP="00054F7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137746" w14:textId="25AF95A3" w:rsidR="00054F7F" w:rsidRPr="00911ADB" w:rsidRDefault="00054F7F" w:rsidP="00054F7F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408,300</w:t>
            </w:r>
          </w:p>
        </w:tc>
        <w:tc>
          <w:tcPr>
            <w:tcW w:w="270" w:type="dxa"/>
          </w:tcPr>
          <w:p w14:paraId="0ED36C95" w14:textId="77777777" w:rsidR="00054F7F" w:rsidRPr="00911ADB" w:rsidRDefault="00054F7F" w:rsidP="00054F7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F953CA" w14:textId="46E4C80D" w:rsidR="00054F7F" w:rsidRPr="00911ADB" w:rsidRDefault="00054F7F" w:rsidP="00054F7F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31,024</w:t>
            </w:r>
          </w:p>
        </w:tc>
        <w:tc>
          <w:tcPr>
            <w:tcW w:w="270" w:type="dxa"/>
            <w:shd w:val="clear" w:color="auto" w:fill="auto"/>
          </w:tcPr>
          <w:p w14:paraId="7B10470B" w14:textId="77777777" w:rsidR="00054F7F" w:rsidRPr="00BE704B" w:rsidRDefault="00054F7F" w:rsidP="00054F7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8268F5" w14:textId="174B6E41" w:rsidR="00054F7F" w:rsidRPr="00911ADB" w:rsidRDefault="00054F7F" w:rsidP="00054F7F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408,300</w:t>
            </w:r>
          </w:p>
        </w:tc>
      </w:tr>
    </w:tbl>
    <w:p w14:paraId="25A074D1" w14:textId="3739E014" w:rsidR="00E6196E" w:rsidRDefault="00E6196E" w:rsidP="00553ECE">
      <w:pPr>
        <w:pStyle w:val="Bo-Blankline"/>
        <w:rPr>
          <w:cs/>
        </w:rPr>
      </w:pP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3"/>
        <w:gridCol w:w="270"/>
        <w:gridCol w:w="1080"/>
        <w:gridCol w:w="270"/>
        <w:gridCol w:w="1080"/>
      </w:tblGrid>
      <w:tr w:rsidR="00255AC3" w:rsidRPr="00EB7266" w14:paraId="666AA633" w14:textId="77777777" w:rsidTr="008E1FE0">
        <w:trPr>
          <w:tblHeader/>
        </w:trPr>
        <w:tc>
          <w:tcPr>
            <w:tcW w:w="4050" w:type="dxa"/>
            <w:shd w:val="clear" w:color="auto" w:fill="auto"/>
          </w:tcPr>
          <w:p w14:paraId="17AE3D2F" w14:textId="000E38D0" w:rsidR="00255AC3" w:rsidRPr="00A7698F" w:rsidRDefault="00255AC3" w:rsidP="00255AC3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  <w:r w:rsidRPr="004F546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33" w:type="dxa"/>
            <w:gridSpan w:val="3"/>
            <w:shd w:val="clear" w:color="auto" w:fill="auto"/>
          </w:tcPr>
          <w:p w14:paraId="126E03F3" w14:textId="77777777" w:rsidR="00255AC3" w:rsidRPr="00EB7266" w:rsidRDefault="00255AC3" w:rsidP="00255A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219A4CE2" w14:textId="77777777" w:rsidR="00255AC3" w:rsidRPr="00EB7266" w:rsidRDefault="00255AC3" w:rsidP="00255AC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37843825" w14:textId="77777777" w:rsidR="00255AC3" w:rsidRPr="00EB7266" w:rsidRDefault="00255AC3" w:rsidP="00255A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4A6F" w:rsidRPr="00744476" w14:paraId="44107972" w14:textId="77777777" w:rsidTr="007D667A">
        <w:trPr>
          <w:tblHeader/>
        </w:trPr>
        <w:tc>
          <w:tcPr>
            <w:tcW w:w="4050" w:type="dxa"/>
            <w:shd w:val="clear" w:color="auto" w:fill="auto"/>
          </w:tcPr>
          <w:p w14:paraId="2476ECAA" w14:textId="30A116F7" w:rsidR="00064A6F" w:rsidRPr="00744476" w:rsidRDefault="00064A6F" w:rsidP="00064A6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F546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4F546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  <w:shd w:val="clear" w:color="auto" w:fill="auto"/>
          </w:tcPr>
          <w:p w14:paraId="0161EC16" w14:textId="2867950F" w:rsidR="00064A6F" w:rsidRPr="00744476" w:rsidRDefault="00064A6F" w:rsidP="00064A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31D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24AAAF8E" w14:textId="77777777" w:rsidR="00064A6F" w:rsidRPr="00744476" w:rsidRDefault="00064A6F" w:rsidP="00064A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431DB0D4" w14:textId="08C78FC5" w:rsidR="00064A6F" w:rsidRPr="00744476" w:rsidRDefault="00064A6F" w:rsidP="00064A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31D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5159CFA" w14:textId="77777777" w:rsidR="00064A6F" w:rsidRPr="00BE704B" w:rsidRDefault="00064A6F" w:rsidP="00064A6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3410D2" w14:textId="3FCD0416" w:rsidR="00064A6F" w:rsidRPr="00744476" w:rsidRDefault="00064A6F" w:rsidP="00064A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31D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2D75EE47" w14:textId="77777777" w:rsidR="00064A6F" w:rsidRPr="00BE704B" w:rsidRDefault="00064A6F" w:rsidP="00064A6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042F728" w14:textId="474BBCD7" w:rsidR="00064A6F" w:rsidRPr="00744476" w:rsidRDefault="00064A6F" w:rsidP="00064A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31D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064A6F" w14:paraId="13CAEE4D" w14:textId="77777777" w:rsidTr="008E1FE0">
        <w:tc>
          <w:tcPr>
            <w:tcW w:w="4050" w:type="dxa"/>
            <w:shd w:val="clear" w:color="auto" w:fill="auto"/>
          </w:tcPr>
          <w:p w14:paraId="470FE1EE" w14:textId="77777777" w:rsidR="00064A6F" w:rsidRPr="000E7CEE" w:rsidRDefault="00064A6F" w:rsidP="00064A6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3" w:type="dxa"/>
            <w:gridSpan w:val="7"/>
            <w:shd w:val="clear" w:color="auto" w:fill="auto"/>
          </w:tcPr>
          <w:p w14:paraId="475B474B" w14:textId="77777777" w:rsidR="00064A6F" w:rsidRDefault="00064A6F" w:rsidP="00064A6F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64A6F" w:rsidRPr="00A27D1E" w14:paraId="49CA9C09" w14:textId="77777777" w:rsidTr="007D667A">
        <w:tc>
          <w:tcPr>
            <w:tcW w:w="4050" w:type="dxa"/>
            <w:shd w:val="clear" w:color="auto" w:fill="auto"/>
          </w:tcPr>
          <w:p w14:paraId="32E84B23" w14:textId="0EB3A152" w:rsidR="00064A6F" w:rsidRPr="00C12557" w:rsidRDefault="00064A6F" w:rsidP="00064A6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698F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เจ้าหนี้และเงินทดรองรับจากกิจการที่เกี่ยวข้องกัน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14973E88" w14:textId="77777777" w:rsidR="00064A6F" w:rsidRPr="0033434F" w:rsidRDefault="00064A6F" w:rsidP="00064A6F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9469F75" w14:textId="77777777" w:rsidR="00064A6F" w:rsidRDefault="00064A6F" w:rsidP="00064A6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755FF9E2" w14:textId="77777777" w:rsidR="00064A6F" w:rsidRDefault="00064A6F" w:rsidP="00064A6F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E023DA5" w14:textId="77777777" w:rsidR="00064A6F" w:rsidRPr="00BE704B" w:rsidRDefault="00064A6F" w:rsidP="00064A6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703EE89" w14:textId="77777777" w:rsidR="00064A6F" w:rsidRPr="0033434F" w:rsidRDefault="00064A6F" w:rsidP="00064A6F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CE2C088" w14:textId="77777777" w:rsidR="00064A6F" w:rsidRPr="00BE704B" w:rsidRDefault="00064A6F" w:rsidP="00064A6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200F52E" w14:textId="77777777" w:rsidR="00064A6F" w:rsidRDefault="00064A6F" w:rsidP="00064A6F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E1FE0" w:rsidRPr="00A27D1E" w14:paraId="1AD7686D" w14:textId="77777777" w:rsidTr="007D667A">
        <w:tc>
          <w:tcPr>
            <w:tcW w:w="4050" w:type="dxa"/>
            <w:shd w:val="clear" w:color="auto" w:fill="auto"/>
          </w:tcPr>
          <w:p w14:paraId="6B24C295" w14:textId="77777777" w:rsidR="008E1FE0" w:rsidRPr="00C12557" w:rsidRDefault="008E1FE0" w:rsidP="008E1FE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  <w:shd w:val="clear" w:color="auto" w:fill="auto"/>
          </w:tcPr>
          <w:p w14:paraId="7C49BA52" w14:textId="52ACE115" w:rsidR="008E1FE0" w:rsidRPr="0033434F" w:rsidRDefault="008E1FE0" w:rsidP="008E1FE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143,310</w:t>
            </w:r>
          </w:p>
        </w:tc>
        <w:tc>
          <w:tcPr>
            <w:tcW w:w="270" w:type="dxa"/>
            <w:shd w:val="clear" w:color="auto" w:fill="auto"/>
          </w:tcPr>
          <w:p w14:paraId="337DE715" w14:textId="77777777" w:rsidR="008E1FE0" w:rsidRDefault="008E1FE0" w:rsidP="008E1FE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0016DDE2" w14:textId="30819301" w:rsidR="008E1FE0" w:rsidRPr="0033434F" w:rsidRDefault="008E1FE0" w:rsidP="008E1FE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176,228</w:t>
            </w:r>
          </w:p>
        </w:tc>
        <w:tc>
          <w:tcPr>
            <w:tcW w:w="270" w:type="dxa"/>
            <w:shd w:val="clear" w:color="auto" w:fill="auto"/>
          </w:tcPr>
          <w:p w14:paraId="084AE4FF" w14:textId="77777777" w:rsidR="008E1FE0" w:rsidRPr="00BE704B" w:rsidRDefault="008E1FE0" w:rsidP="008E1FE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C3FBF77" w14:textId="00BEA826" w:rsidR="008E1FE0" w:rsidRPr="0033434F" w:rsidRDefault="008E1FE0" w:rsidP="008E1FE0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143,310</w:t>
            </w:r>
          </w:p>
        </w:tc>
        <w:tc>
          <w:tcPr>
            <w:tcW w:w="270" w:type="dxa"/>
            <w:shd w:val="clear" w:color="auto" w:fill="auto"/>
          </w:tcPr>
          <w:p w14:paraId="74A0FB88" w14:textId="77777777" w:rsidR="008E1FE0" w:rsidRPr="00BE704B" w:rsidRDefault="008E1FE0" w:rsidP="008E1FE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EDE8D16" w14:textId="1F7BFEB7" w:rsidR="008E1FE0" w:rsidRPr="0033434F" w:rsidRDefault="008E1FE0" w:rsidP="008E1FE0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176,228</w:t>
            </w:r>
          </w:p>
        </w:tc>
      </w:tr>
      <w:tr w:rsidR="008E1FE0" w:rsidRPr="00A27D1E" w14:paraId="37635788" w14:textId="77777777" w:rsidTr="007D667A">
        <w:tc>
          <w:tcPr>
            <w:tcW w:w="4050" w:type="dxa"/>
            <w:shd w:val="clear" w:color="auto" w:fill="auto"/>
          </w:tcPr>
          <w:p w14:paraId="54CDD27F" w14:textId="77777777" w:rsidR="008E1FE0" w:rsidRPr="00522E6A" w:rsidRDefault="008E1FE0" w:rsidP="008E1FE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7711351D" w14:textId="77777777" w:rsidR="008E1FE0" w:rsidRDefault="008E1FE0" w:rsidP="008E1FE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A2F97B6" w14:textId="77777777" w:rsidR="008E1FE0" w:rsidRDefault="008E1FE0" w:rsidP="008E1FE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3EDC1CD3" w14:textId="77777777" w:rsidR="008E1FE0" w:rsidRDefault="008E1FE0" w:rsidP="008E1FE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D4AA039" w14:textId="77777777" w:rsidR="008E1FE0" w:rsidRPr="00BE704B" w:rsidRDefault="008E1FE0" w:rsidP="008E1FE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2F16ED1" w14:textId="77777777" w:rsidR="008E1FE0" w:rsidRDefault="008E1FE0" w:rsidP="008E1FE0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335260A" w14:textId="77777777" w:rsidR="008E1FE0" w:rsidRPr="00BE704B" w:rsidRDefault="008E1FE0" w:rsidP="008E1FE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9010680" w14:textId="77777777" w:rsidR="008E1FE0" w:rsidRDefault="008E1FE0" w:rsidP="008E1FE0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E1FE0" w:rsidRPr="00A27D1E" w14:paraId="33044CB9" w14:textId="77777777" w:rsidTr="007D667A">
        <w:tc>
          <w:tcPr>
            <w:tcW w:w="4050" w:type="dxa"/>
            <w:shd w:val="clear" w:color="auto" w:fill="auto"/>
          </w:tcPr>
          <w:p w14:paraId="3BE5E349" w14:textId="747DA005" w:rsidR="008E1FE0" w:rsidRPr="00C12557" w:rsidRDefault="008E1FE0" w:rsidP="008E1FE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 xml:space="preserve">บริษัท ทีพีไอ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โพลีน ชีวะอินทรีย์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80" w:type="dxa"/>
            <w:shd w:val="clear" w:color="auto" w:fill="auto"/>
          </w:tcPr>
          <w:p w14:paraId="7D4D4481" w14:textId="6DFF04B5" w:rsidR="008E1FE0" w:rsidRDefault="008E1FE0" w:rsidP="008E1FE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</w:t>
            </w:r>
          </w:p>
        </w:tc>
        <w:tc>
          <w:tcPr>
            <w:tcW w:w="270" w:type="dxa"/>
            <w:shd w:val="clear" w:color="auto" w:fill="auto"/>
          </w:tcPr>
          <w:p w14:paraId="1849F2AA" w14:textId="77777777" w:rsidR="008E1FE0" w:rsidRDefault="008E1FE0" w:rsidP="008E1FE0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67EF2984" w14:textId="479B5860" w:rsidR="008E1FE0" w:rsidRDefault="008E1FE0" w:rsidP="008E1FE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</w:p>
        </w:tc>
        <w:tc>
          <w:tcPr>
            <w:tcW w:w="270" w:type="dxa"/>
            <w:shd w:val="clear" w:color="auto" w:fill="auto"/>
          </w:tcPr>
          <w:p w14:paraId="5D188AE9" w14:textId="77777777" w:rsidR="008E1FE0" w:rsidRPr="00BE704B" w:rsidRDefault="008E1FE0" w:rsidP="008E1FE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196044F" w14:textId="2D455C46" w:rsidR="008E1FE0" w:rsidRDefault="008E1FE0" w:rsidP="008E1FE0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</w:t>
            </w:r>
          </w:p>
        </w:tc>
        <w:tc>
          <w:tcPr>
            <w:tcW w:w="270" w:type="dxa"/>
            <w:shd w:val="clear" w:color="auto" w:fill="auto"/>
          </w:tcPr>
          <w:p w14:paraId="4330013F" w14:textId="77777777" w:rsidR="008E1FE0" w:rsidRPr="00BE704B" w:rsidRDefault="008E1FE0" w:rsidP="008E1FE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3ACB0B8" w14:textId="346720D9" w:rsidR="008E1FE0" w:rsidRDefault="008E1FE0" w:rsidP="008E1FE0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</w:p>
        </w:tc>
      </w:tr>
      <w:tr w:rsidR="008E1FE0" w:rsidRPr="00A27D1E" w14:paraId="4C0EA7AB" w14:textId="77777777" w:rsidTr="007D667A">
        <w:tc>
          <w:tcPr>
            <w:tcW w:w="4050" w:type="dxa"/>
            <w:shd w:val="clear" w:color="auto" w:fill="auto"/>
          </w:tcPr>
          <w:p w14:paraId="7921E022" w14:textId="77777777" w:rsidR="008E1FE0" w:rsidRPr="00C12557" w:rsidRDefault="008E1FE0" w:rsidP="008E1FE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080" w:type="dxa"/>
            <w:shd w:val="clear" w:color="auto" w:fill="auto"/>
          </w:tcPr>
          <w:p w14:paraId="23A06F7D" w14:textId="253A96D9" w:rsidR="008E1FE0" w:rsidRDefault="008E1FE0" w:rsidP="008E1FE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3,238</w:t>
            </w:r>
          </w:p>
        </w:tc>
        <w:tc>
          <w:tcPr>
            <w:tcW w:w="270" w:type="dxa"/>
            <w:shd w:val="clear" w:color="auto" w:fill="auto"/>
          </w:tcPr>
          <w:p w14:paraId="5CE1E10E" w14:textId="77777777" w:rsidR="008E1FE0" w:rsidRDefault="008E1FE0" w:rsidP="008E1FE0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6083BD56" w14:textId="0FA02542" w:rsidR="008E1FE0" w:rsidRDefault="008E1FE0" w:rsidP="008E1FE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546</w:t>
            </w:r>
          </w:p>
        </w:tc>
        <w:tc>
          <w:tcPr>
            <w:tcW w:w="270" w:type="dxa"/>
            <w:shd w:val="clear" w:color="auto" w:fill="auto"/>
          </w:tcPr>
          <w:p w14:paraId="3903719F" w14:textId="77777777" w:rsidR="008E1FE0" w:rsidRPr="00BE704B" w:rsidRDefault="008E1FE0" w:rsidP="008E1FE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42AB162" w14:textId="53B9C54B" w:rsidR="008E1FE0" w:rsidRDefault="008E1FE0" w:rsidP="008E1FE0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3,238</w:t>
            </w:r>
          </w:p>
        </w:tc>
        <w:tc>
          <w:tcPr>
            <w:tcW w:w="270" w:type="dxa"/>
            <w:shd w:val="clear" w:color="auto" w:fill="auto"/>
          </w:tcPr>
          <w:p w14:paraId="04E3E787" w14:textId="77777777" w:rsidR="008E1FE0" w:rsidRPr="00BE704B" w:rsidRDefault="008E1FE0" w:rsidP="008E1FE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635E13D" w14:textId="5A8A880E" w:rsidR="008E1FE0" w:rsidRDefault="008E1FE0" w:rsidP="008E1FE0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546</w:t>
            </w:r>
          </w:p>
        </w:tc>
      </w:tr>
      <w:tr w:rsidR="008E1FE0" w:rsidRPr="00A27D1E" w14:paraId="64BDD173" w14:textId="77777777" w:rsidTr="007D667A">
        <w:tc>
          <w:tcPr>
            <w:tcW w:w="4050" w:type="dxa"/>
            <w:shd w:val="clear" w:color="auto" w:fill="auto"/>
          </w:tcPr>
          <w:p w14:paraId="1B3177AD" w14:textId="344BF65E" w:rsidR="008E1FE0" w:rsidRPr="00C12557" w:rsidRDefault="008E1FE0" w:rsidP="008E1FE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ทีพีไอ ออล ซีซั่นส์ จำกัด</w:t>
            </w:r>
          </w:p>
        </w:tc>
        <w:tc>
          <w:tcPr>
            <w:tcW w:w="1080" w:type="dxa"/>
            <w:shd w:val="clear" w:color="auto" w:fill="auto"/>
          </w:tcPr>
          <w:p w14:paraId="53C8ECA2" w14:textId="3BDAC34D" w:rsidR="008E1FE0" w:rsidRDefault="008E1FE0" w:rsidP="008E1FE0">
            <w:pPr>
              <w:spacing w:line="240" w:lineRule="atLeast"/>
              <w:ind w:left="-111" w:right="-1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2AD2F3" w14:textId="77777777" w:rsidR="008E1FE0" w:rsidRDefault="008E1FE0" w:rsidP="008E1FE0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2BEB94C9" w14:textId="6B0CB64E" w:rsidR="008E1FE0" w:rsidRDefault="008E1FE0" w:rsidP="008E1FE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7B7BB10" w14:textId="77777777" w:rsidR="008E1FE0" w:rsidRPr="00BE704B" w:rsidRDefault="008E1FE0" w:rsidP="008E1FE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E9018B3" w14:textId="4B4DA8BA" w:rsidR="008E1FE0" w:rsidRDefault="008E1FE0" w:rsidP="008E1FE0">
            <w:pPr>
              <w:spacing w:line="240" w:lineRule="atLeast"/>
              <w:ind w:left="-111" w:right="-1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10543B" w14:textId="77777777" w:rsidR="008E1FE0" w:rsidRPr="00BE704B" w:rsidRDefault="008E1FE0" w:rsidP="008E1FE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27C4708" w14:textId="014BD302" w:rsidR="008E1FE0" w:rsidRDefault="008E1FE0" w:rsidP="008E1FE0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8E1FE0" w:rsidRPr="00A27D1E" w14:paraId="4552D6DA" w14:textId="77777777" w:rsidTr="007D667A">
        <w:tc>
          <w:tcPr>
            <w:tcW w:w="4050" w:type="dxa"/>
            <w:shd w:val="clear" w:color="auto" w:fill="auto"/>
          </w:tcPr>
          <w:p w14:paraId="10722A20" w14:textId="77777777" w:rsidR="008E1FE0" w:rsidRPr="00C12557" w:rsidRDefault="008E1FE0" w:rsidP="008E1FE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80" w:type="dxa"/>
            <w:shd w:val="clear" w:color="auto" w:fill="auto"/>
          </w:tcPr>
          <w:p w14:paraId="06C6D064" w14:textId="76A469A2" w:rsidR="008E1FE0" w:rsidRDefault="008E1FE0" w:rsidP="008E1FE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124</w:t>
            </w:r>
          </w:p>
        </w:tc>
        <w:tc>
          <w:tcPr>
            <w:tcW w:w="270" w:type="dxa"/>
            <w:shd w:val="clear" w:color="auto" w:fill="auto"/>
          </w:tcPr>
          <w:p w14:paraId="143539BD" w14:textId="77777777" w:rsidR="008E1FE0" w:rsidRDefault="008E1FE0" w:rsidP="008E1FE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58F4BDFB" w14:textId="55A0E0BE" w:rsidR="008E1FE0" w:rsidRDefault="008E1FE0" w:rsidP="008E1FE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1,377</w:t>
            </w:r>
          </w:p>
        </w:tc>
        <w:tc>
          <w:tcPr>
            <w:tcW w:w="270" w:type="dxa"/>
            <w:shd w:val="clear" w:color="auto" w:fill="auto"/>
          </w:tcPr>
          <w:p w14:paraId="40293A79" w14:textId="77777777" w:rsidR="008E1FE0" w:rsidRPr="00BE704B" w:rsidRDefault="008E1FE0" w:rsidP="008E1FE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8B50A34" w14:textId="7D4EBC16" w:rsidR="008E1FE0" w:rsidRDefault="008E1FE0" w:rsidP="008E1FE0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124</w:t>
            </w:r>
          </w:p>
        </w:tc>
        <w:tc>
          <w:tcPr>
            <w:tcW w:w="270" w:type="dxa"/>
            <w:shd w:val="clear" w:color="auto" w:fill="auto"/>
          </w:tcPr>
          <w:p w14:paraId="245522FE" w14:textId="77777777" w:rsidR="008E1FE0" w:rsidRPr="00BE704B" w:rsidRDefault="008E1FE0" w:rsidP="008E1FE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12C234B" w14:textId="4A08FCF5" w:rsidR="008E1FE0" w:rsidRDefault="008E1FE0" w:rsidP="008E1FE0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1,377</w:t>
            </w:r>
          </w:p>
        </w:tc>
      </w:tr>
      <w:tr w:rsidR="008E1FE0" w:rsidRPr="00A27D1E" w14:paraId="2F36C790" w14:textId="77777777" w:rsidTr="007D667A">
        <w:tc>
          <w:tcPr>
            <w:tcW w:w="4050" w:type="dxa"/>
            <w:shd w:val="clear" w:color="auto" w:fill="auto"/>
          </w:tcPr>
          <w:p w14:paraId="16094489" w14:textId="77777777" w:rsidR="008E1FE0" w:rsidRDefault="008E1FE0" w:rsidP="008E1FE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บางกอกสหประกันภัย จำกัด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080" w:type="dxa"/>
            <w:shd w:val="clear" w:color="auto" w:fill="auto"/>
          </w:tcPr>
          <w:p w14:paraId="7C96FF5A" w14:textId="204AE1F3" w:rsidR="008E1FE0" w:rsidRDefault="008E1FE0" w:rsidP="008E1FE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693</w:t>
            </w:r>
          </w:p>
        </w:tc>
        <w:tc>
          <w:tcPr>
            <w:tcW w:w="270" w:type="dxa"/>
            <w:shd w:val="clear" w:color="auto" w:fill="auto"/>
          </w:tcPr>
          <w:p w14:paraId="47CF19C1" w14:textId="77777777" w:rsidR="008E1FE0" w:rsidRDefault="008E1FE0" w:rsidP="008E1FE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6F1BD6E7" w14:textId="3D292D27" w:rsidR="008E1FE0" w:rsidRDefault="008E1FE0" w:rsidP="008E1FE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105B4C" w14:textId="77777777" w:rsidR="008E1FE0" w:rsidRPr="00BE704B" w:rsidRDefault="008E1FE0" w:rsidP="008E1FE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08B445C" w14:textId="509293FF" w:rsidR="008E1FE0" w:rsidRDefault="008E1FE0" w:rsidP="008E1FE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693</w:t>
            </w:r>
          </w:p>
        </w:tc>
        <w:tc>
          <w:tcPr>
            <w:tcW w:w="270" w:type="dxa"/>
            <w:shd w:val="clear" w:color="auto" w:fill="auto"/>
          </w:tcPr>
          <w:p w14:paraId="79CA376A" w14:textId="77777777" w:rsidR="008E1FE0" w:rsidRPr="00BE704B" w:rsidRDefault="008E1FE0" w:rsidP="008E1FE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DBCCDFA" w14:textId="21689C75" w:rsidR="008E1FE0" w:rsidRDefault="008E1FE0" w:rsidP="008E1FE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E1FE0" w:rsidRPr="00A27D1E" w14:paraId="04C684A2" w14:textId="77777777" w:rsidTr="007D667A">
        <w:tc>
          <w:tcPr>
            <w:tcW w:w="4050" w:type="dxa"/>
            <w:shd w:val="clear" w:color="auto" w:fill="auto"/>
          </w:tcPr>
          <w:p w14:paraId="62888F86" w14:textId="09AE55FF" w:rsidR="008E1FE0" w:rsidRPr="00C12557" w:rsidRDefault="008E1FE0" w:rsidP="008E1FE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>ทีพีไอ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รักษ์สุขภาพ จำกัด</w:t>
            </w:r>
          </w:p>
        </w:tc>
        <w:tc>
          <w:tcPr>
            <w:tcW w:w="1080" w:type="dxa"/>
            <w:shd w:val="clear" w:color="auto" w:fill="auto"/>
          </w:tcPr>
          <w:p w14:paraId="2BF6F0CE" w14:textId="489E6B21" w:rsidR="008E1FE0" w:rsidRDefault="008E1FE0" w:rsidP="008E1FE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</w:t>
            </w:r>
          </w:p>
        </w:tc>
        <w:tc>
          <w:tcPr>
            <w:tcW w:w="270" w:type="dxa"/>
            <w:shd w:val="clear" w:color="auto" w:fill="auto"/>
          </w:tcPr>
          <w:p w14:paraId="3B80E29B" w14:textId="77777777" w:rsidR="008E1FE0" w:rsidRDefault="008E1FE0" w:rsidP="008E1FE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5A8230FE" w14:textId="37D965FE" w:rsidR="008E1FE0" w:rsidRPr="006145CD" w:rsidRDefault="008E1FE0" w:rsidP="008E1FE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F9E7490" w14:textId="77777777" w:rsidR="008E1FE0" w:rsidRPr="00125D26" w:rsidRDefault="008E1FE0" w:rsidP="008E1FE0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0CEA8E8F" w14:textId="22448F28" w:rsidR="008E1FE0" w:rsidRDefault="008E1FE0" w:rsidP="008E1FE0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</w:t>
            </w:r>
          </w:p>
        </w:tc>
        <w:tc>
          <w:tcPr>
            <w:tcW w:w="270" w:type="dxa"/>
            <w:shd w:val="clear" w:color="auto" w:fill="auto"/>
          </w:tcPr>
          <w:p w14:paraId="1D6BBA0D" w14:textId="77777777" w:rsidR="008E1FE0" w:rsidRPr="00125D26" w:rsidRDefault="008E1FE0" w:rsidP="008E1FE0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48CD3DBE" w14:textId="50184D7F" w:rsidR="008E1FE0" w:rsidRPr="006145CD" w:rsidRDefault="008E1FE0" w:rsidP="008E1FE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8E1FE0" w:rsidRPr="00A27D1E" w14:paraId="40B4B0D3" w14:textId="77777777" w:rsidTr="007D667A">
        <w:tc>
          <w:tcPr>
            <w:tcW w:w="4050" w:type="dxa"/>
            <w:shd w:val="clear" w:color="auto" w:fill="auto"/>
          </w:tcPr>
          <w:p w14:paraId="50969D2E" w14:textId="106041BA" w:rsidR="008E1FE0" w:rsidRDefault="008E1FE0" w:rsidP="00064A6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มาสเตอร์ อาชีพ (ประเทศไทย) จำกัด</w:t>
            </w:r>
          </w:p>
        </w:tc>
        <w:tc>
          <w:tcPr>
            <w:tcW w:w="1080" w:type="dxa"/>
            <w:shd w:val="clear" w:color="auto" w:fill="auto"/>
          </w:tcPr>
          <w:p w14:paraId="3D18D842" w14:textId="6BB4D0EE" w:rsidR="008E1FE0" w:rsidRDefault="008E1FE0" w:rsidP="00064A6F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7D2D410D" w14:textId="77777777" w:rsidR="008E1FE0" w:rsidRDefault="008E1FE0" w:rsidP="00064A6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4C259133" w14:textId="12C033B3" w:rsidR="008E1FE0" w:rsidRDefault="008E1FE0" w:rsidP="008E1FE0">
            <w:pPr>
              <w:spacing w:line="240" w:lineRule="atLeast"/>
              <w:ind w:left="-111" w:right="-1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402692" w14:textId="77777777" w:rsidR="008E1FE0" w:rsidRPr="00125D26" w:rsidRDefault="008E1FE0" w:rsidP="00064A6F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30148F19" w14:textId="01596644" w:rsidR="008E1FE0" w:rsidRDefault="008E1FE0" w:rsidP="00064A6F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1FC286AE" w14:textId="77777777" w:rsidR="008E1FE0" w:rsidRPr="00125D26" w:rsidRDefault="008E1FE0" w:rsidP="00064A6F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04B57777" w14:textId="5DB4E1FE" w:rsidR="008E1FE0" w:rsidRDefault="008E1FE0" w:rsidP="008E1FE0">
            <w:pPr>
              <w:spacing w:line="240" w:lineRule="atLeast"/>
              <w:ind w:left="-111" w:right="-1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64A6F" w:rsidRPr="00A27D1E" w14:paraId="6193C6E2" w14:textId="77777777" w:rsidTr="007D667A">
        <w:tc>
          <w:tcPr>
            <w:tcW w:w="4050" w:type="dxa"/>
            <w:shd w:val="clear" w:color="auto" w:fill="auto"/>
            <w:vAlign w:val="bottom"/>
          </w:tcPr>
          <w:p w14:paraId="6392ADB0" w14:textId="77777777" w:rsidR="00064A6F" w:rsidRPr="00AD37E5" w:rsidRDefault="00064A6F" w:rsidP="00064A6F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D37E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1E12A1" w14:textId="25DEB56A" w:rsidR="00064A6F" w:rsidRPr="00BD09F7" w:rsidRDefault="008E1FE0" w:rsidP="00064A6F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147</w:t>
            </w:r>
            <w:r w:rsidR="00CD092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481</w:t>
            </w:r>
          </w:p>
        </w:tc>
        <w:tc>
          <w:tcPr>
            <w:tcW w:w="270" w:type="dxa"/>
            <w:shd w:val="clear" w:color="auto" w:fill="auto"/>
          </w:tcPr>
          <w:p w14:paraId="55BD6E39" w14:textId="77777777" w:rsidR="00064A6F" w:rsidRPr="00BD09F7" w:rsidRDefault="00064A6F" w:rsidP="00064A6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3A6256" w14:textId="3CF29736" w:rsidR="00064A6F" w:rsidRPr="00BD09F7" w:rsidRDefault="00064A6F" w:rsidP="00064A6F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178,196</w:t>
            </w:r>
          </w:p>
        </w:tc>
        <w:tc>
          <w:tcPr>
            <w:tcW w:w="270" w:type="dxa"/>
            <w:shd w:val="clear" w:color="auto" w:fill="auto"/>
          </w:tcPr>
          <w:p w14:paraId="5DDB7114" w14:textId="77777777" w:rsidR="00064A6F" w:rsidRPr="00BD09F7" w:rsidRDefault="00064A6F" w:rsidP="00064A6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8E056D" w14:textId="662FA7B5" w:rsidR="00064A6F" w:rsidRPr="00BD09F7" w:rsidRDefault="00CD0926" w:rsidP="00064A6F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147,481</w:t>
            </w:r>
          </w:p>
        </w:tc>
        <w:tc>
          <w:tcPr>
            <w:tcW w:w="270" w:type="dxa"/>
            <w:shd w:val="clear" w:color="auto" w:fill="auto"/>
          </w:tcPr>
          <w:p w14:paraId="5172F56C" w14:textId="77777777" w:rsidR="00064A6F" w:rsidRPr="00BD09F7" w:rsidRDefault="00064A6F" w:rsidP="00064A6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3E0D5F" w14:textId="78EC510C" w:rsidR="00064A6F" w:rsidRPr="00BD09F7" w:rsidRDefault="00064A6F" w:rsidP="00064A6F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178,196</w:t>
            </w:r>
          </w:p>
        </w:tc>
      </w:tr>
    </w:tbl>
    <w:p w14:paraId="7D41AFFA" w14:textId="6705A529" w:rsidR="007D667A" w:rsidRDefault="007D667A" w:rsidP="005814AA">
      <w:pPr>
        <w:pStyle w:val="Bo-Blankline"/>
        <w:ind w:left="0"/>
      </w:pPr>
    </w:p>
    <w:p w14:paraId="5E9E04B6" w14:textId="77777777" w:rsidR="007D667A" w:rsidRDefault="007D667A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  <w:r>
        <w:br w:type="page"/>
      </w:r>
    </w:p>
    <w:p w14:paraId="346D7A9D" w14:textId="77777777" w:rsidR="00125D26" w:rsidRDefault="00125D26" w:rsidP="005814AA">
      <w:pPr>
        <w:pStyle w:val="Bo-Blankline"/>
        <w:ind w:left="0"/>
        <w:rPr>
          <w:cs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255AC3" w:rsidRPr="000E72B7" w14:paraId="19A2A4E7" w14:textId="77777777" w:rsidTr="00EE464D">
        <w:tc>
          <w:tcPr>
            <w:tcW w:w="4050" w:type="dxa"/>
          </w:tcPr>
          <w:p w14:paraId="00DEE11C" w14:textId="28B0A35C" w:rsidR="00255AC3" w:rsidRPr="00255AC3" w:rsidRDefault="00255AC3" w:rsidP="00255AC3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F546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016EAB1E" w14:textId="77777777" w:rsidR="00255AC3" w:rsidRPr="000E72B7" w:rsidRDefault="00255AC3" w:rsidP="00255AC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DA75D5E" w14:textId="77777777" w:rsidR="00255AC3" w:rsidRPr="000E72B7" w:rsidRDefault="00255AC3" w:rsidP="00255AC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68B5985A" w14:textId="77777777" w:rsidR="00255AC3" w:rsidRPr="000E72B7" w:rsidRDefault="00255AC3" w:rsidP="00255AC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4A6F" w:rsidRPr="000E72B7" w14:paraId="3DE4AB99" w14:textId="77777777" w:rsidTr="00EE464D">
        <w:tc>
          <w:tcPr>
            <w:tcW w:w="4050" w:type="dxa"/>
          </w:tcPr>
          <w:p w14:paraId="21652E20" w14:textId="4F8BEC18" w:rsidR="00064A6F" w:rsidRPr="00255AC3" w:rsidRDefault="00064A6F" w:rsidP="00064A6F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 w:rsidRPr="004F546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4F546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41A74CDA" w14:textId="2AD00E03" w:rsidR="00064A6F" w:rsidRPr="000E72B7" w:rsidRDefault="00064A6F" w:rsidP="00064A6F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31D9">
              <w:rPr>
                <w:sz w:val="30"/>
                <w:szCs w:val="30"/>
                <w:lang w:val="en-US"/>
              </w:rPr>
              <w:t>256</w:t>
            </w:r>
            <w:r>
              <w:rPr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4A3C2F1F" w14:textId="77777777" w:rsidR="00064A6F" w:rsidRPr="000E72B7" w:rsidRDefault="00064A6F" w:rsidP="00064A6F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E88FA2" w14:textId="0DA8880E" w:rsidR="00064A6F" w:rsidRPr="000E72B7" w:rsidRDefault="00064A6F" w:rsidP="00064A6F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31D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51DAE562" w14:textId="77777777" w:rsidR="00064A6F" w:rsidRPr="000E72B7" w:rsidRDefault="00064A6F" w:rsidP="00064A6F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9ECEE6" w14:textId="264FB991" w:rsidR="00064A6F" w:rsidRPr="000E72B7" w:rsidRDefault="00064A6F" w:rsidP="00064A6F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F31D9">
              <w:rPr>
                <w:sz w:val="30"/>
                <w:szCs w:val="30"/>
                <w:lang w:val="en-US"/>
              </w:rPr>
              <w:t>256</w:t>
            </w:r>
            <w:r>
              <w:rPr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4874266B" w14:textId="77777777" w:rsidR="00064A6F" w:rsidRPr="000E72B7" w:rsidRDefault="00064A6F" w:rsidP="00064A6F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F2C10C" w14:textId="0B469323" w:rsidR="00064A6F" w:rsidRPr="000E72B7" w:rsidRDefault="00064A6F" w:rsidP="00064A6F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31D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064A6F" w:rsidRPr="000E72B7" w14:paraId="7C4733B9" w14:textId="77777777" w:rsidTr="00EE464D">
        <w:tc>
          <w:tcPr>
            <w:tcW w:w="4050" w:type="dxa"/>
          </w:tcPr>
          <w:p w14:paraId="0897D5F1" w14:textId="77777777" w:rsidR="00064A6F" w:rsidRPr="000E72B7" w:rsidRDefault="00064A6F" w:rsidP="00064A6F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43F72B5C" w14:textId="77777777" w:rsidR="00064A6F" w:rsidRPr="000E72B7" w:rsidRDefault="00064A6F" w:rsidP="00064A6F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64A6F" w:rsidRPr="000E72B7" w14:paraId="52CE32D9" w14:textId="77777777" w:rsidTr="00EE464D">
        <w:tc>
          <w:tcPr>
            <w:tcW w:w="4050" w:type="dxa"/>
          </w:tcPr>
          <w:p w14:paraId="614A519A" w14:textId="43396EB8" w:rsidR="00064A6F" w:rsidRPr="000E72B7" w:rsidRDefault="00064A6F" w:rsidP="00064A6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ส่วนของหนี้สินตามสัญญาเช่าที่ถึงกำหนดชำระ</w:t>
            </w:r>
          </w:p>
        </w:tc>
        <w:tc>
          <w:tcPr>
            <w:tcW w:w="1080" w:type="dxa"/>
            <w:shd w:val="clear" w:color="auto" w:fill="auto"/>
          </w:tcPr>
          <w:p w14:paraId="7B2967AB" w14:textId="77777777" w:rsidR="00064A6F" w:rsidRDefault="00064A6F" w:rsidP="00064A6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E7B0C72" w14:textId="77777777" w:rsidR="00064A6F" w:rsidRPr="000E72B7" w:rsidRDefault="00064A6F" w:rsidP="00064A6F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1995F09" w14:textId="77777777" w:rsidR="00064A6F" w:rsidRPr="000E72B7" w:rsidRDefault="00064A6F" w:rsidP="00064A6F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3DFAC39" w14:textId="77777777" w:rsidR="00064A6F" w:rsidRPr="000E72B7" w:rsidRDefault="00064A6F" w:rsidP="00064A6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6DEB2EA" w14:textId="77777777" w:rsidR="00064A6F" w:rsidRDefault="00064A6F" w:rsidP="00064A6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8829B4B" w14:textId="77777777" w:rsidR="00064A6F" w:rsidRPr="000E72B7" w:rsidRDefault="00064A6F" w:rsidP="00064A6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8C4F61" w14:textId="77777777" w:rsidR="00064A6F" w:rsidRPr="000E72B7" w:rsidRDefault="00064A6F" w:rsidP="00064A6F">
            <w:pPr>
              <w:spacing w:line="240" w:lineRule="auto"/>
              <w:ind w:left="-160" w:right="-115" w:firstLine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64A6F" w:rsidRPr="000E72B7" w14:paraId="7DE8C1A8" w14:textId="77777777" w:rsidTr="00EE464D">
        <w:tc>
          <w:tcPr>
            <w:tcW w:w="4050" w:type="dxa"/>
          </w:tcPr>
          <w:p w14:paraId="032A174F" w14:textId="2F8735E9" w:rsidR="00064A6F" w:rsidRPr="000E72B7" w:rsidRDefault="00064A6F" w:rsidP="00064A6F">
            <w:pPr>
              <w:spacing w:line="240" w:lineRule="auto"/>
              <w:ind w:left="3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ภายใน</w:t>
            </w: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หนึ่ง</w:t>
            </w: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</w:tcPr>
          <w:p w14:paraId="00CCD931" w14:textId="77777777" w:rsidR="00064A6F" w:rsidRDefault="00064A6F" w:rsidP="00064A6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DB4D5B7" w14:textId="77777777" w:rsidR="00064A6F" w:rsidRPr="000E72B7" w:rsidRDefault="00064A6F" w:rsidP="00064A6F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D779EB3" w14:textId="77777777" w:rsidR="00064A6F" w:rsidRPr="000E72B7" w:rsidRDefault="00064A6F" w:rsidP="00064A6F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10FFBDD" w14:textId="77777777" w:rsidR="00064A6F" w:rsidRPr="000E72B7" w:rsidRDefault="00064A6F" w:rsidP="00064A6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D3E2806" w14:textId="77777777" w:rsidR="00064A6F" w:rsidRDefault="00064A6F" w:rsidP="00064A6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49246BF" w14:textId="77777777" w:rsidR="00064A6F" w:rsidRPr="000E72B7" w:rsidRDefault="00064A6F" w:rsidP="00064A6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B0DBB0" w14:textId="77777777" w:rsidR="00064A6F" w:rsidRPr="000E72B7" w:rsidRDefault="00064A6F" w:rsidP="00064A6F">
            <w:pPr>
              <w:spacing w:line="240" w:lineRule="auto"/>
              <w:ind w:left="-160" w:right="-115" w:firstLine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13ADE" w:rsidRPr="000E72B7" w14:paraId="6417ED0D" w14:textId="77777777" w:rsidTr="00EE464D">
        <w:tc>
          <w:tcPr>
            <w:tcW w:w="4050" w:type="dxa"/>
          </w:tcPr>
          <w:p w14:paraId="52982F1A" w14:textId="77777777" w:rsidR="00713ADE" w:rsidRPr="000E72B7" w:rsidRDefault="00713ADE" w:rsidP="00713AD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  <w:shd w:val="clear" w:color="auto" w:fill="auto"/>
          </w:tcPr>
          <w:p w14:paraId="3353CBB1" w14:textId="26079F34" w:rsidR="00713ADE" w:rsidRPr="000E72B7" w:rsidRDefault="00713ADE" w:rsidP="00713AD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21,935</w:t>
            </w:r>
          </w:p>
        </w:tc>
        <w:tc>
          <w:tcPr>
            <w:tcW w:w="270" w:type="dxa"/>
            <w:shd w:val="clear" w:color="auto" w:fill="auto"/>
          </w:tcPr>
          <w:p w14:paraId="30BA1793" w14:textId="77777777" w:rsidR="00713ADE" w:rsidRPr="000E72B7" w:rsidRDefault="00713ADE" w:rsidP="00713ADE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E2726CF" w14:textId="2CB2A1C8" w:rsidR="00713ADE" w:rsidRPr="000E72B7" w:rsidRDefault="00713ADE" w:rsidP="00713AD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5,198</w:t>
            </w:r>
          </w:p>
        </w:tc>
        <w:tc>
          <w:tcPr>
            <w:tcW w:w="270" w:type="dxa"/>
            <w:shd w:val="clear" w:color="auto" w:fill="auto"/>
          </w:tcPr>
          <w:p w14:paraId="6F08CD2E" w14:textId="77777777" w:rsidR="00713ADE" w:rsidRPr="000E72B7" w:rsidRDefault="00713ADE" w:rsidP="00713AD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FB452D3" w14:textId="4981B128" w:rsidR="00713ADE" w:rsidRPr="000E72B7" w:rsidRDefault="00713ADE" w:rsidP="00713AD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21,935</w:t>
            </w:r>
          </w:p>
        </w:tc>
        <w:tc>
          <w:tcPr>
            <w:tcW w:w="270" w:type="dxa"/>
          </w:tcPr>
          <w:p w14:paraId="03DA3EE6" w14:textId="77777777" w:rsidR="00713ADE" w:rsidRPr="000E72B7" w:rsidRDefault="00713ADE" w:rsidP="00713AD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ABB3A7" w14:textId="324E29E4" w:rsidR="00713ADE" w:rsidRPr="000E72B7" w:rsidRDefault="00713ADE" w:rsidP="00713AD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5,198</w:t>
            </w:r>
          </w:p>
        </w:tc>
      </w:tr>
      <w:tr w:rsidR="00713ADE" w:rsidRPr="000E72B7" w14:paraId="22DEAA56" w14:textId="77777777" w:rsidTr="00EE464D">
        <w:tc>
          <w:tcPr>
            <w:tcW w:w="4050" w:type="dxa"/>
          </w:tcPr>
          <w:p w14:paraId="04EDEE55" w14:textId="77777777" w:rsidR="00713ADE" w:rsidRPr="000E72B7" w:rsidRDefault="00713ADE" w:rsidP="00713AD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36DCE7DB" w14:textId="77777777" w:rsidR="00713ADE" w:rsidRPr="000E72B7" w:rsidRDefault="00713ADE" w:rsidP="00713AD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3B78025" w14:textId="77777777" w:rsidR="00713ADE" w:rsidRPr="000E72B7" w:rsidRDefault="00713ADE" w:rsidP="00713ADE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1BBDF23" w14:textId="77777777" w:rsidR="00713ADE" w:rsidRPr="000E72B7" w:rsidRDefault="00713ADE" w:rsidP="00713AD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F6C176E" w14:textId="77777777" w:rsidR="00713ADE" w:rsidRPr="000E72B7" w:rsidRDefault="00713ADE" w:rsidP="00713AD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CBCF5F" w14:textId="77777777" w:rsidR="00713ADE" w:rsidRPr="000E72B7" w:rsidRDefault="00713ADE" w:rsidP="00713AD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5DF4561" w14:textId="77777777" w:rsidR="00713ADE" w:rsidRPr="000056FC" w:rsidRDefault="00713ADE" w:rsidP="00713AD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757A38" w14:textId="77777777" w:rsidR="00713ADE" w:rsidRPr="000056FC" w:rsidRDefault="00713ADE" w:rsidP="00713AD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13ADE" w:rsidRPr="000E72B7" w14:paraId="0951658C" w14:textId="77777777" w:rsidTr="00EE464D">
        <w:tc>
          <w:tcPr>
            <w:tcW w:w="4050" w:type="dxa"/>
          </w:tcPr>
          <w:p w14:paraId="53395F9C" w14:textId="77777777" w:rsidR="00713ADE" w:rsidRPr="000E72B7" w:rsidRDefault="00713ADE" w:rsidP="00713A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15D09E" w14:textId="7F779FFB" w:rsidR="00713ADE" w:rsidRPr="000E72B7" w:rsidRDefault="00713ADE" w:rsidP="00713AD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2,738</w:t>
            </w:r>
          </w:p>
        </w:tc>
        <w:tc>
          <w:tcPr>
            <w:tcW w:w="270" w:type="dxa"/>
            <w:shd w:val="clear" w:color="auto" w:fill="auto"/>
          </w:tcPr>
          <w:p w14:paraId="6EF11B48" w14:textId="77777777" w:rsidR="00713ADE" w:rsidRPr="000E72B7" w:rsidRDefault="00713ADE" w:rsidP="00713ADE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B089D9" w14:textId="6931B843" w:rsidR="00713ADE" w:rsidRPr="000E72B7" w:rsidRDefault="00713ADE" w:rsidP="00713AD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3,485</w:t>
            </w:r>
          </w:p>
        </w:tc>
        <w:tc>
          <w:tcPr>
            <w:tcW w:w="270" w:type="dxa"/>
            <w:shd w:val="clear" w:color="auto" w:fill="auto"/>
          </w:tcPr>
          <w:p w14:paraId="39A52ADD" w14:textId="77777777" w:rsidR="00713ADE" w:rsidRPr="000E72B7" w:rsidRDefault="00713ADE" w:rsidP="00713AD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A42BF" w14:textId="0F761D35" w:rsidR="00713ADE" w:rsidRPr="000E72B7" w:rsidRDefault="00713ADE" w:rsidP="00713AD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2,738</w:t>
            </w:r>
          </w:p>
        </w:tc>
        <w:tc>
          <w:tcPr>
            <w:tcW w:w="270" w:type="dxa"/>
          </w:tcPr>
          <w:p w14:paraId="578F406C" w14:textId="77777777" w:rsidR="00713ADE" w:rsidRPr="000E72B7" w:rsidRDefault="00713ADE" w:rsidP="00713AD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A7616D" w14:textId="3EB5AAF8" w:rsidR="00713ADE" w:rsidRPr="000E72B7" w:rsidRDefault="00713ADE" w:rsidP="00713AD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3,485</w:t>
            </w:r>
          </w:p>
        </w:tc>
      </w:tr>
      <w:tr w:rsidR="00713ADE" w:rsidRPr="000E72B7" w14:paraId="1D154BB4" w14:textId="77777777" w:rsidTr="00EE464D">
        <w:tc>
          <w:tcPr>
            <w:tcW w:w="4050" w:type="dxa"/>
          </w:tcPr>
          <w:p w14:paraId="12B16243" w14:textId="77777777" w:rsidR="00713ADE" w:rsidRPr="000E72B7" w:rsidRDefault="00713ADE" w:rsidP="00713A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1352DF" w14:textId="312EB93D" w:rsidR="00713ADE" w:rsidRPr="000E72B7" w:rsidRDefault="00713ADE" w:rsidP="00713AD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3,444</w:t>
            </w:r>
          </w:p>
        </w:tc>
        <w:tc>
          <w:tcPr>
            <w:tcW w:w="270" w:type="dxa"/>
            <w:shd w:val="clear" w:color="auto" w:fill="auto"/>
          </w:tcPr>
          <w:p w14:paraId="125F0723" w14:textId="77777777" w:rsidR="00713ADE" w:rsidRPr="000E72B7" w:rsidRDefault="00713ADE" w:rsidP="00713ADE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A18030" w14:textId="6D96BCF3" w:rsidR="00713ADE" w:rsidRPr="000E72B7" w:rsidRDefault="00713ADE" w:rsidP="00713AD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4,785</w:t>
            </w:r>
          </w:p>
        </w:tc>
        <w:tc>
          <w:tcPr>
            <w:tcW w:w="270" w:type="dxa"/>
            <w:shd w:val="clear" w:color="auto" w:fill="auto"/>
          </w:tcPr>
          <w:p w14:paraId="68BF8D4C" w14:textId="77777777" w:rsidR="00713ADE" w:rsidRPr="000E72B7" w:rsidRDefault="00713ADE" w:rsidP="00713AD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C90FA" w14:textId="414B2D48" w:rsidR="00713ADE" w:rsidRPr="000E72B7" w:rsidRDefault="00713ADE" w:rsidP="00713AD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3,444</w:t>
            </w:r>
          </w:p>
        </w:tc>
        <w:tc>
          <w:tcPr>
            <w:tcW w:w="270" w:type="dxa"/>
          </w:tcPr>
          <w:p w14:paraId="6C727DAA" w14:textId="77777777" w:rsidR="00713ADE" w:rsidRPr="000E72B7" w:rsidRDefault="00713ADE" w:rsidP="00713AD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F4BE175" w14:textId="1882440D" w:rsidR="00713ADE" w:rsidRPr="000E72B7" w:rsidRDefault="00713ADE" w:rsidP="00713AD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4,785</w:t>
            </w:r>
          </w:p>
        </w:tc>
      </w:tr>
      <w:tr w:rsidR="00713ADE" w:rsidRPr="000E72B7" w14:paraId="637B81C1" w14:textId="77777777" w:rsidTr="00EE464D">
        <w:tc>
          <w:tcPr>
            <w:tcW w:w="4050" w:type="dxa"/>
          </w:tcPr>
          <w:p w14:paraId="5505F827" w14:textId="77777777" w:rsidR="00713ADE" w:rsidRPr="000E72B7" w:rsidRDefault="00713ADE" w:rsidP="00713A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0DE01C" w14:textId="305B9EF5" w:rsidR="00713ADE" w:rsidRPr="000E72B7" w:rsidRDefault="00713ADE" w:rsidP="00713AD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1,268</w:t>
            </w:r>
          </w:p>
        </w:tc>
        <w:tc>
          <w:tcPr>
            <w:tcW w:w="270" w:type="dxa"/>
            <w:shd w:val="clear" w:color="auto" w:fill="auto"/>
          </w:tcPr>
          <w:p w14:paraId="6C5B7A3F" w14:textId="77777777" w:rsidR="00713ADE" w:rsidRPr="000E72B7" w:rsidRDefault="00713ADE" w:rsidP="00713ADE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6DA831" w14:textId="66F20116" w:rsidR="00713ADE" w:rsidRPr="000E72B7" w:rsidRDefault="00713ADE" w:rsidP="00713AD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1,219</w:t>
            </w:r>
          </w:p>
        </w:tc>
        <w:tc>
          <w:tcPr>
            <w:tcW w:w="270" w:type="dxa"/>
            <w:shd w:val="clear" w:color="auto" w:fill="auto"/>
          </w:tcPr>
          <w:p w14:paraId="65DA2974" w14:textId="77777777" w:rsidR="00713ADE" w:rsidRPr="000E72B7" w:rsidRDefault="00713ADE" w:rsidP="00713AD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5362E" w14:textId="7C14F161" w:rsidR="00713ADE" w:rsidRPr="000E72B7" w:rsidRDefault="00713ADE" w:rsidP="00713AD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1,268</w:t>
            </w:r>
          </w:p>
        </w:tc>
        <w:tc>
          <w:tcPr>
            <w:tcW w:w="270" w:type="dxa"/>
          </w:tcPr>
          <w:p w14:paraId="14AC8A42" w14:textId="77777777" w:rsidR="00713ADE" w:rsidRPr="000E72B7" w:rsidRDefault="00713ADE" w:rsidP="00713AD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A40D015" w14:textId="46C4B750" w:rsidR="00713ADE" w:rsidRPr="000E72B7" w:rsidRDefault="00713ADE" w:rsidP="00713AD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1,219</w:t>
            </w:r>
          </w:p>
        </w:tc>
      </w:tr>
      <w:tr w:rsidR="00713ADE" w:rsidRPr="000E72B7" w14:paraId="553B2AFF" w14:textId="77777777" w:rsidTr="00EE464D">
        <w:tc>
          <w:tcPr>
            <w:tcW w:w="4050" w:type="dxa"/>
          </w:tcPr>
          <w:p w14:paraId="142DB7EF" w14:textId="77777777" w:rsidR="00713ADE" w:rsidRPr="000E72B7" w:rsidRDefault="00713ADE" w:rsidP="00713A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8F6181A" w14:textId="7F613A41" w:rsidR="00713ADE" w:rsidRPr="000E72B7" w:rsidRDefault="00713ADE" w:rsidP="00713AD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1,268</w:t>
            </w:r>
          </w:p>
        </w:tc>
        <w:tc>
          <w:tcPr>
            <w:tcW w:w="270" w:type="dxa"/>
            <w:shd w:val="clear" w:color="auto" w:fill="auto"/>
          </w:tcPr>
          <w:p w14:paraId="540773D6" w14:textId="77777777" w:rsidR="00713ADE" w:rsidRPr="000E72B7" w:rsidRDefault="00713ADE" w:rsidP="00713ADE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F3C324" w14:textId="18CB578E" w:rsidR="00713ADE" w:rsidRPr="000E72B7" w:rsidRDefault="00713ADE" w:rsidP="00713AD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1,219</w:t>
            </w:r>
          </w:p>
        </w:tc>
        <w:tc>
          <w:tcPr>
            <w:tcW w:w="270" w:type="dxa"/>
            <w:shd w:val="clear" w:color="auto" w:fill="auto"/>
          </w:tcPr>
          <w:p w14:paraId="6E921338" w14:textId="77777777" w:rsidR="00713ADE" w:rsidRPr="000E72B7" w:rsidRDefault="00713ADE" w:rsidP="00713AD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82EB2" w14:textId="4A7D085B" w:rsidR="00713ADE" w:rsidRPr="000E72B7" w:rsidRDefault="00713ADE" w:rsidP="00713AD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1,268</w:t>
            </w:r>
          </w:p>
        </w:tc>
        <w:tc>
          <w:tcPr>
            <w:tcW w:w="270" w:type="dxa"/>
          </w:tcPr>
          <w:p w14:paraId="70245D78" w14:textId="77777777" w:rsidR="00713ADE" w:rsidRPr="000E72B7" w:rsidRDefault="00713ADE" w:rsidP="00713AD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E22B9B5" w14:textId="79BB433D" w:rsidR="00713ADE" w:rsidRPr="000E72B7" w:rsidRDefault="00713ADE" w:rsidP="00713AD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1,219</w:t>
            </w:r>
          </w:p>
        </w:tc>
      </w:tr>
      <w:tr w:rsidR="00713ADE" w:rsidRPr="000E72B7" w14:paraId="1FDAC00E" w14:textId="77777777" w:rsidTr="00EE464D">
        <w:tc>
          <w:tcPr>
            <w:tcW w:w="4050" w:type="dxa"/>
          </w:tcPr>
          <w:p w14:paraId="59ED5519" w14:textId="77777777" w:rsidR="00713ADE" w:rsidRPr="000E72B7" w:rsidRDefault="00713ADE" w:rsidP="00713A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E67F78" w14:textId="139BE8ED" w:rsidR="00713ADE" w:rsidRPr="000E72B7" w:rsidRDefault="00713ADE" w:rsidP="00713AD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3,803</w:t>
            </w:r>
          </w:p>
        </w:tc>
        <w:tc>
          <w:tcPr>
            <w:tcW w:w="270" w:type="dxa"/>
            <w:shd w:val="clear" w:color="auto" w:fill="auto"/>
          </w:tcPr>
          <w:p w14:paraId="25B4DAD7" w14:textId="77777777" w:rsidR="00713ADE" w:rsidRPr="000E72B7" w:rsidRDefault="00713ADE" w:rsidP="00713ADE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3C1F15" w14:textId="02F5E531" w:rsidR="00713ADE" w:rsidRPr="000E72B7" w:rsidRDefault="00713ADE" w:rsidP="00713AD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3,658</w:t>
            </w:r>
          </w:p>
        </w:tc>
        <w:tc>
          <w:tcPr>
            <w:tcW w:w="270" w:type="dxa"/>
            <w:shd w:val="clear" w:color="auto" w:fill="auto"/>
          </w:tcPr>
          <w:p w14:paraId="6B8137B7" w14:textId="77777777" w:rsidR="00713ADE" w:rsidRPr="000E72B7" w:rsidRDefault="00713ADE" w:rsidP="00713AD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349D3" w14:textId="39B6571D" w:rsidR="00713ADE" w:rsidRPr="000E72B7" w:rsidRDefault="00713ADE" w:rsidP="00713AD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3,803</w:t>
            </w:r>
          </w:p>
        </w:tc>
        <w:tc>
          <w:tcPr>
            <w:tcW w:w="270" w:type="dxa"/>
          </w:tcPr>
          <w:p w14:paraId="4B73F9E5" w14:textId="77777777" w:rsidR="00713ADE" w:rsidRPr="000E72B7" w:rsidRDefault="00713ADE" w:rsidP="00713AD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B46A2A7" w14:textId="0C9AB4EF" w:rsidR="00713ADE" w:rsidRPr="000E72B7" w:rsidRDefault="00713ADE" w:rsidP="00713AD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3,658</w:t>
            </w:r>
          </w:p>
        </w:tc>
      </w:tr>
      <w:tr w:rsidR="00713ADE" w:rsidRPr="000E72B7" w14:paraId="4F47B155" w14:textId="77777777" w:rsidTr="00EE464D">
        <w:tc>
          <w:tcPr>
            <w:tcW w:w="4050" w:type="dxa"/>
            <w:vAlign w:val="bottom"/>
          </w:tcPr>
          <w:p w14:paraId="26069555" w14:textId="77777777" w:rsidR="00713ADE" w:rsidRPr="000E72B7" w:rsidRDefault="00713ADE" w:rsidP="00713AD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9B92DA" w14:textId="74AD6CF5" w:rsidR="00713ADE" w:rsidRPr="000056FC" w:rsidRDefault="00713ADE" w:rsidP="00713AD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34,456</w:t>
            </w:r>
          </w:p>
        </w:tc>
        <w:tc>
          <w:tcPr>
            <w:tcW w:w="270" w:type="dxa"/>
            <w:shd w:val="clear" w:color="auto" w:fill="auto"/>
          </w:tcPr>
          <w:p w14:paraId="1C5D9F25" w14:textId="77777777" w:rsidR="00713ADE" w:rsidRPr="000E72B7" w:rsidRDefault="00713ADE" w:rsidP="00713ADE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AF2223" w14:textId="25BE2377" w:rsidR="00713ADE" w:rsidRPr="00125D26" w:rsidRDefault="00713ADE" w:rsidP="00713AD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19,564</w:t>
            </w:r>
          </w:p>
        </w:tc>
        <w:tc>
          <w:tcPr>
            <w:tcW w:w="270" w:type="dxa"/>
            <w:shd w:val="clear" w:color="auto" w:fill="auto"/>
          </w:tcPr>
          <w:p w14:paraId="2FBD6E6F" w14:textId="77777777" w:rsidR="00713ADE" w:rsidRPr="00125D26" w:rsidRDefault="00713ADE" w:rsidP="00713AD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426A60" w14:textId="2338B506" w:rsidR="00713ADE" w:rsidRPr="00125D26" w:rsidRDefault="00713ADE" w:rsidP="00713AD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34,456</w:t>
            </w:r>
          </w:p>
        </w:tc>
        <w:tc>
          <w:tcPr>
            <w:tcW w:w="270" w:type="dxa"/>
          </w:tcPr>
          <w:p w14:paraId="3BF79461" w14:textId="77777777" w:rsidR="00713ADE" w:rsidRPr="000E72B7" w:rsidRDefault="00713ADE" w:rsidP="00713AD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4042D39" w14:textId="16A60F6A" w:rsidR="00713ADE" w:rsidRPr="00125D26" w:rsidRDefault="00713ADE" w:rsidP="00713ADE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19,564</w:t>
            </w:r>
          </w:p>
        </w:tc>
      </w:tr>
    </w:tbl>
    <w:p w14:paraId="204DB33E" w14:textId="35847C8A" w:rsidR="00E6196E" w:rsidRDefault="00E6196E" w:rsidP="003E32B5">
      <w:pPr>
        <w:pStyle w:val="Bo-Blankline"/>
        <w:rPr>
          <w:cs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255AC3" w:rsidRPr="000E72B7" w14:paraId="5EEB43B5" w14:textId="77777777" w:rsidTr="00805FF4">
        <w:tc>
          <w:tcPr>
            <w:tcW w:w="4050" w:type="dxa"/>
          </w:tcPr>
          <w:p w14:paraId="1ED5F6B8" w14:textId="77777777" w:rsidR="00255AC3" w:rsidRPr="00255AC3" w:rsidRDefault="00255AC3" w:rsidP="00805FF4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F546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1166BCE6" w14:textId="77777777" w:rsidR="00255AC3" w:rsidRPr="000E72B7" w:rsidRDefault="00255AC3" w:rsidP="00805FF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D69850B" w14:textId="77777777" w:rsidR="00255AC3" w:rsidRPr="000E72B7" w:rsidRDefault="00255AC3" w:rsidP="00805FF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4421C765" w14:textId="77777777" w:rsidR="00255AC3" w:rsidRPr="000E72B7" w:rsidRDefault="00255AC3" w:rsidP="00805FF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4A6F" w:rsidRPr="000E72B7" w14:paraId="6EC22284" w14:textId="77777777" w:rsidTr="00805FF4">
        <w:tc>
          <w:tcPr>
            <w:tcW w:w="4050" w:type="dxa"/>
          </w:tcPr>
          <w:p w14:paraId="029164AE" w14:textId="29BADE75" w:rsidR="00064A6F" w:rsidRPr="00255AC3" w:rsidRDefault="00064A6F" w:rsidP="00064A6F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 w:rsidRPr="004F546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F546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1ED0063C" w14:textId="2795CCC1" w:rsidR="00064A6F" w:rsidRPr="000E72B7" w:rsidRDefault="00064A6F" w:rsidP="00064A6F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31D9">
              <w:rPr>
                <w:sz w:val="30"/>
                <w:szCs w:val="30"/>
                <w:lang w:val="en-US"/>
              </w:rPr>
              <w:t>256</w:t>
            </w:r>
            <w:r>
              <w:rPr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2D8BE6EB" w14:textId="77777777" w:rsidR="00064A6F" w:rsidRPr="000E72B7" w:rsidRDefault="00064A6F" w:rsidP="00064A6F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269BE9" w14:textId="0BEF29A9" w:rsidR="00064A6F" w:rsidRPr="000E72B7" w:rsidRDefault="00064A6F" w:rsidP="00064A6F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31D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433831FB" w14:textId="77777777" w:rsidR="00064A6F" w:rsidRPr="000E72B7" w:rsidRDefault="00064A6F" w:rsidP="00064A6F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E2393B" w14:textId="46E8B850" w:rsidR="00064A6F" w:rsidRPr="000E72B7" w:rsidRDefault="00064A6F" w:rsidP="00064A6F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F31D9">
              <w:rPr>
                <w:sz w:val="30"/>
                <w:szCs w:val="30"/>
                <w:lang w:val="en-US"/>
              </w:rPr>
              <w:t>256</w:t>
            </w:r>
            <w:r>
              <w:rPr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4ABA7E79" w14:textId="77777777" w:rsidR="00064A6F" w:rsidRPr="000E72B7" w:rsidRDefault="00064A6F" w:rsidP="00064A6F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92D354" w14:textId="6A864330" w:rsidR="00064A6F" w:rsidRPr="000E72B7" w:rsidRDefault="00064A6F" w:rsidP="00064A6F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31D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064A6F" w:rsidRPr="000E72B7" w14:paraId="11A55677" w14:textId="77777777" w:rsidTr="00805FF4">
        <w:tc>
          <w:tcPr>
            <w:tcW w:w="4050" w:type="dxa"/>
          </w:tcPr>
          <w:p w14:paraId="28B31C76" w14:textId="77777777" w:rsidR="00064A6F" w:rsidRPr="000E72B7" w:rsidRDefault="00064A6F" w:rsidP="00064A6F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7A57B41B" w14:textId="77777777" w:rsidR="00064A6F" w:rsidRPr="000E72B7" w:rsidRDefault="00064A6F" w:rsidP="00064A6F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64A6F" w:rsidRPr="000E72B7" w14:paraId="70BB3B9E" w14:textId="77777777" w:rsidTr="00805FF4">
        <w:tc>
          <w:tcPr>
            <w:tcW w:w="4050" w:type="dxa"/>
          </w:tcPr>
          <w:p w14:paraId="0EF2C104" w14:textId="1116AD9F" w:rsidR="00064A6F" w:rsidRPr="000E72B7" w:rsidRDefault="00064A6F" w:rsidP="00064A6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11E36942" w14:textId="77777777" w:rsidR="00064A6F" w:rsidRDefault="00064A6F" w:rsidP="00064A6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C49C24C" w14:textId="77777777" w:rsidR="00064A6F" w:rsidRPr="000E72B7" w:rsidRDefault="00064A6F" w:rsidP="00064A6F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4AFB5BA" w14:textId="77777777" w:rsidR="00064A6F" w:rsidRPr="000E72B7" w:rsidRDefault="00064A6F" w:rsidP="00064A6F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3DB6B6D" w14:textId="77777777" w:rsidR="00064A6F" w:rsidRPr="000E72B7" w:rsidRDefault="00064A6F" w:rsidP="00064A6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B4F9B0" w14:textId="77777777" w:rsidR="00064A6F" w:rsidRDefault="00064A6F" w:rsidP="00064A6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0DB742F" w14:textId="77777777" w:rsidR="00064A6F" w:rsidRPr="000E72B7" w:rsidRDefault="00064A6F" w:rsidP="00064A6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04FF1A" w14:textId="77777777" w:rsidR="00064A6F" w:rsidRPr="000E72B7" w:rsidRDefault="00064A6F" w:rsidP="00064A6F">
            <w:pPr>
              <w:spacing w:line="240" w:lineRule="auto"/>
              <w:ind w:left="-160" w:right="-115" w:firstLine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327D8" w:rsidRPr="000E72B7" w14:paraId="0E956365" w14:textId="77777777" w:rsidTr="00805FF4">
        <w:tc>
          <w:tcPr>
            <w:tcW w:w="4050" w:type="dxa"/>
          </w:tcPr>
          <w:p w14:paraId="2F5C4A35" w14:textId="77777777" w:rsidR="007327D8" w:rsidRPr="000E72B7" w:rsidRDefault="007327D8" w:rsidP="007327D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  <w:shd w:val="clear" w:color="auto" w:fill="auto"/>
          </w:tcPr>
          <w:p w14:paraId="02979439" w14:textId="354FB9EC" w:rsidR="007327D8" w:rsidRPr="000E72B7" w:rsidRDefault="007327D8" w:rsidP="007327D8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1,606,751</w:t>
            </w:r>
          </w:p>
        </w:tc>
        <w:tc>
          <w:tcPr>
            <w:tcW w:w="270" w:type="dxa"/>
            <w:shd w:val="clear" w:color="auto" w:fill="auto"/>
          </w:tcPr>
          <w:p w14:paraId="0C1DEE55" w14:textId="77777777" w:rsidR="007327D8" w:rsidRPr="000E72B7" w:rsidRDefault="007327D8" w:rsidP="007327D8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34CD904" w14:textId="0CAB1A33" w:rsidR="007327D8" w:rsidRPr="000E72B7" w:rsidRDefault="007327D8" w:rsidP="007327D8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417,853</w:t>
            </w:r>
          </w:p>
        </w:tc>
        <w:tc>
          <w:tcPr>
            <w:tcW w:w="270" w:type="dxa"/>
            <w:shd w:val="clear" w:color="auto" w:fill="auto"/>
          </w:tcPr>
          <w:p w14:paraId="662E70BE" w14:textId="77777777" w:rsidR="007327D8" w:rsidRPr="000E72B7" w:rsidRDefault="007327D8" w:rsidP="007327D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EA81526" w14:textId="4B876594" w:rsidR="007327D8" w:rsidRPr="000E72B7" w:rsidRDefault="007327D8" w:rsidP="007327D8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1,606,751</w:t>
            </w:r>
          </w:p>
        </w:tc>
        <w:tc>
          <w:tcPr>
            <w:tcW w:w="270" w:type="dxa"/>
          </w:tcPr>
          <w:p w14:paraId="31400A67" w14:textId="77777777" w:rsidR="007327D8" w:rsidRPr="000E72B7" w:rsidRDefault="007327D8" w:rsidP="007327D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DBE2B8" w14:textId="0635A499" w:rsidR="007327D8" w:rsidRPr="000E72B7" w:rsidRDefault="007327D8" w:rsidP="007327D8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417,853</w:t>
            </w:r>
          </w:p>
        </w:tc>
      </w:tr>
      <w:tr w:rsidR="007327D8" w:rsidRPr="000E72B7" w14:paraId="215EFBDE" w14:textId="77777777" w:rsidTr="00805FF4">
        <w:tc>
          <w:tcPr>
            <w:tcW w:w="4050" w:type="dxa"/>
          </w:tcPr>
          <w:p w14:paraId="1412D62A" w14:textId="77777777" w:rsidR="007327D8" w:rsidRPr="000E72B7" w:rsidRDefault="007327D8" w:rsidP="007327D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31AEB847" w14:textId="77777777" w:rsidR="007327D8" w:rsidRPr="000E72B7" w:rsidRDefault="007327D8" w:rsidP="007327D8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6E041AB" w14:textId="77777777" w:rsidR="007327D8" w:rsidRPr="000E72B7" w:rsidRDefault="007327D8" w:rsidP="007327D8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443EBFD" w14:textId="77777777" w:rsidR="007327D8" w:rsidRPr="000E72B7" w:rsidRDefault="007327D8" w:rsidP="007327D8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CC12735" w14:textId="77777777" w:rsidR="007327D8" w:rsidRPr="000E72B7" w:rsidRDefault="007327D8" w:rsidP="007327D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09F9BB" w14:textId="77777777" w:rsidR="007327D8" w:rsidRPr="000E72B7" w:rsidRDefault="007327D8" w:rsidP="007327D8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EBE321E" w14:textId="77777777" w:rsidR="007327D8" w:rsidRPr="000056FC" w:rsidRDefault="007327D8" w:rsidP="007327D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958D6A" w14:textId="77777777" w:rsidR="007327D8" w:rsidRPr="000056FC" w:rsidRDefault="007327D8" w:rsidP="007327D8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327D8" w:rsidRPr="000E72B7" w14:paraId="696E767E" w14:textId="77777777" w:rsidTr="00805FF4">
        <w:tc>
          <w:tcPr>
            <w:tcW w:w="4050" w:type="dxa"/>
          </w:tcPr>
          <w:p w14:paraId="53F13DC0" w14:textId="77777777" w:rsidR="007327D8" w:rsidRPr="000E72B7" w:rsidRDefault="007327D8" w:rsidP="007327D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DAE13D" w14:textId="401F8D97" w:rsidR="007327D8" w:rsidRPr="000E72B7" w:rsidRDefault="007327D8" w:rsidP="007327D8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78,527</w:t>
            </w:r>
          </w:p>
        </w:tc>
        <w:tc>
          <w:tcPr>
            <w:tcW w:w="270" w:type="dxa"/>
            <w:shd w:val="clear" w:color="auto" w:fill="auto"/>
          </w:tcPr>
          <w:p w14:paraId="2FFFCFFB" w14:textId="77777777" w:rsidR="007327D8" w:rsidRPr="000E72B7" w:rsidRDefault="007327D8" w:rsidP="007327D8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DA9C77" w14:textId="1F7ACC04" w:rsidR="007327D8" w:rsidRPr="000E72B7" w:rsidRDefault="007327D8" w:rsidP="007327D8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96,562</w:t>
            </w:r>
          </w:p>
        </w:tc>
        <w:tc>
          <w:tcPr>
            <w:tcW w:w="270" w:type="dxa"/>
            <w:shd w:val="clear" w:color="auto" w:fill="auto"/>
          </w:tcPr>
          <w:p w14:paraId="74B13142" w14:textId="77777777" w:rsidR="007327D8" w:rsidRPr="000E72B7" w:rsidRDefault="007327D8" w:rsidP="007327D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B9B60" w14:textId="2450AA12" w:rsidR="007327D8" w:rsidRPr="000E72B7" w:rsidRDefault="007327D8" w:rsidP="007327D8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78,527</w:t>
            </w:r>
          </w:p>
        </w:tc>
        <w:tc>
          <w:tcPr>
            <w:tcW w:w="270" w:type="dxa"/>
          </w:tcPr>
          <w:p w14:paraId="54448904" w14:textId="77777777" w:rsidR="007327D8" w:rsidRPr="000E72B7" w:rsidRDefault="007327D8" w:rsidP="007327D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44941CE" w14:textId="19EF9167" w:rsidR="007327D8" w:rsidRPr="000E72B7" w:rsidRDefault="007327D8" w:rsidP="007327D8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96,562</w:t>
            </w:r>
          </w:p>
        </w:tc>
      </w:tr>
      <w:tr w:rsidR="007327D8" w:rsidRPr="000E72B7" w14:paraId="01BC91E7" w14:textId="77777777" w:rsidTr="00805FF4">
        <w:tc>
          <w:tcPr>
            <w:tcW w:w="4050" w:type="dxa"/>
          </w:tcPr>
          <w:p w14:paraId="4DC4A6E0" w14:textId="77777777" w:rsidR="007327D8" w:rsidRPr="000E72B7" w:rsidRDefault="007327D8" w:rsidP="007327D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C42B6D2" w14:textId="1A4638AF" w:rsidR="007327D8" w:rsidRPr="000E72B7" w:rsidRDefault="007327D8" w:rsidP="007327D8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641</w:t>
            </w:r>
          </w:p>
        </w:tc>
        <w:tc>
          <w:tcPr>
            <w:tcW w:w="270" w:type="dxa"/>
            <w:shd w:val="clear" w:color="auto" w:fill="auto"/>
          </w:tcPr>
          <w:p w14:paraId="766C48CA" w14:textId="77777777" w:rsidR="007327D8" w:rsidRPr="000E72B7" w:rsidRDefault="007327D8" w:rsidP="007327D8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31578F" w14:textId="7BDD696F" w:rsidR="007327D8" w:rsidRPr="000E72B7" w:rsidRDefault="007327D8" w:rsidP="007327D8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3,641</w:t>
            </w:r>
          </w:p>
        </w:tc>
        <w:tc>
          <w:tcPr>
            <w:tcW w:w="270" w:type="dxa"/>
            <w:shd w:val="clear" w:color="auto" w:fill="auto"/>
          </w:tcPr>
          <w:p w14:paraId="06F8CB44" w14:textId="77777777" w:rsidR="007327D8" w:rsidRPr="000E72B7" w:rsidRDefault="007327D8" w:rsidP="007327D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A99AB" w14:textId="45993D12" w:rsidR="007327D8" w:rsidRPr="000E72B7" w:rsidRDefault="007327D8" w:rsidP="007327D8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641</w:t>
            </w:r>
          </w:p>
        </w:tc>
        <w:tc>
          <w:tcPr>
            <w:tcW w:w="270" w:type="dxa"/>
          </w:tcPr>
          <w:p w14:paraId="7305DDCE" w14:textId="77777777" w:rsidR="007327D8" w:rsidRPr="000E72B7" w:rsidRDefault="007327D8" w:rsidP="007327D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31B19E0" w14:textId="10424032" w:rsidR="007327D8" w:rsidRPr="000E72B7" w:rsidRDefault="007327D8" w:rsidP="007327D8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3,641</w:t>
            </w:r>
          </w:p>
        </w:tc>
      </w:tr>
      <w:tr w:rsidR="007327D8" w:rsidRPr="000E72B7" w14:paraId="15D31D0F" w14:textId="77777777" w:rsidTr="00805FF4">
        <w:tc>
          <w:tcPr>
            <w:tcW w:w="4050" w:type="dxa"/>
          </w:tcPr>
          <w:p w14:paraId="3A35F122" w14:textId="77777777" w:rsidR="007327D8" w:rsidRPr="000E72B7" w:rsidRDefault="007327D8" w:rsidP="007327D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2707142" w14:textId="6BB91744" w:rsidR="007327D8" w:rsidRPr="000E72B7" w:rsidRDefault="007327D8" w:rsidP="007327D8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  <w:tc>
          <w:tcPr>
            <w:tcW w:w="270" w:type="dxa"/>
            <w:shd w:val="clear" w:color="auto" w:fill="auto"/>
          </w:tcPr>
          <w:p w14:paraId="6EB5BB87" w14:textId="77777777" w:rsidR="007327D8" w:rsidRPr="000E72B7" w:rsidRDefault="007327D8" w:rsidP="007327D8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E81FFB" w14:textId="65CF5FEF" w:rsidR="007327D8" w:rsidRPr="000E72B7" w:rsidRDefault="007327D8" w:rsidP="007327D8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1,920</w:t>
            </w:r>
          </w:p>
        </w:tc>
        <w:tc>
          <w:tcPr>
            <w:tcW w:w="270" w:type="dxa"/>
            <w:shd w:val="clear" w:color="auto" w:fill="auto"/>
          </w:tcPr>
          <w:p w14:paraId="001FB66E" w14:textId="77777777" w:rsidR="007327D8" w:rsidRPr="000E72B7" w:rsidRDefault="007327D8" w:rsidP="007327D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A6500F" w14:textId="22C8AEC9" w:rsidR="007327D8" w:rsidRPr="000E72B7" w:rsidRDefault="007327D8" w:rsidP="007327D8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  <w:tc>
          <w:tcPr>
            <w:tcW w:w="270" w:type="dxa"/>
          </w:tcPr>
          <w:p w14:paraId="165A2ED6" w14:textId="77777777" w:rsidR="007327D8" w:rsidRPr="000E72B7" w:rsidRDefault="007327D8" w:rsidP="007327D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CC39260" w14:textId="605E3738" w:rsidR="007327D8" w:rsidRPr="000E72B7" w:rsidRDefault="007327D8" w:rsidP="007327D8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1,920</w:t>
            </w:r>
          </w:p>
        </w:tc>
      </w:tr>
      <w:tr w:rsidR="007327D8" w:rsidRPr="000E72B7" w14:paraId="3C73E427" w14:textId="77777777" w:rsidTr="00805FF4">
        <w:tc>
          <w:tcPr>
            <w:tcW w:w="4050" w:type="dxa"/>
          </w:tcPr>
          <w:p w14:paraId="5F0E740E" w14:textId="77777777" w:rsidR="007327D8" w:rsidRPr="000E72B7" w:rsidRDefault="007327D8" w:rsidP="007327D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873259" w14:textId="7EF87DAB" w:rsidR="007327D8" w:rsidRPr="000E72B7" w:rsidRDefault="007327D8" w:rsidP="007327D8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  <w:tc>
          <w:tcPr>
            <w:tcW w:w="270" w:type="dxa"/>
            <w:shd w:val="clear" w:color="auto" w:fill="auto"/>
          </w:tcPr>
          <w:p w14:paraId="05A36471" w14:textId="77777777" w:rsidR="007327D8" w:rsidRPr="000E72B7" w:rsidRDefault="007327D8" w:rsidP="007327D8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50E9F0" w14:textId="214F0A0D" w:rsidR="007327D8" w:rsidRPr="000E72B7" w:rsidRDefault="007327D8" w:rsidP="007327D8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1,920</w:t>
            </w:r>
          </w:p>
        </w:tc>
        <w:tc>
          <w:tcPr>
            <w:tcW w:w="270" w:type="dxa"/>
            <w:shd w:val="clear" w:color="auto" w:fill="auto"/>
          </w:tcPr>
          <w:p w14:paraId="032B8072" w14:textId="77777777" w:rsidR="007327D8" w:rsidRPr="000E72B7" w:rsidRDefault="007327D8" w:rsidP="007327D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B4A3D" w14:textId="07E6274B" w:rsidR="007327D8" w:rsidRPr="000E72B7" w:rsidRDefault="007327D8" w:rsidP="007327D8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  <w:tc>
          <w:tcPr>
            <w:tcW w:w="270" w:type="dxa"/>
          </w:tcPr>
          <w:p w14:paraId="7B8BE22C" w14:textId="77777777" w:rsidR="007327D8" w:rsidRPr="000E72B7" w:rsidRDefault="007327D8" w:rsidP="007327D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070A4ED" w14:textId="5DAA0E2E" w:rsidR="007327D8" w:rsidRPr="000E72B7" w:rsidRDefault="007327D8" w:rsidP="007327D8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1,920</w:t>
            </w:r>
          </w:p>
        </w:tc>
      </w:tr>
      <w:tr w:rsidR="007327D8" w:rsidRPr="000E72B7" w14:paraId="0DB6FF64" w14:textId="77777777" w:rsidTr="00805FF4">
        <w:tc>
          <w:tcPr>
            <w:tcW w:w="4050" w:type="dxa"/>
          </w:tcPr>
          <w:p w14:paraId="45046DA8" w14:textId="77777777" w:rsidR="007327D8" w:rsidRPr="000E72B7" w:rsidRDefault="007327D8" w:rsidP="007327D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EF966E" w14:textId="4591BD53" w:rsidR="007327D8" w:rsidRPr="000E72B7" w:rsidRDefault="007327D8" w:rsidP="007327D8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1,958</w:t>
            </w:r>
          </w:p>
        </w:tc>
        <w:tc>
          <w:tcPr>
            <w:tcW w:w="270" w:type="dxa"/>
            <w:shd w:val="clear" w:color="auto" w:fill="auto"/>
          </w:tcPr>
          <w:p w14:paraId="636ACFFA" w14:textId="77777777" w:rsidR="007327D8" w:rsidRPr="000E72B7" w:rsidRDefault="007327D8" w:rsidP="007327D8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B997BE" w14:textId="13E8D94A" w:rsidR="007327D8" w:rsidRPr="000E72B7" w:rsidRDefault="007327D8" w:rsidP="007327D8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5,761</w:t>
            </w:r>
          </w:p>
        </w:tc>
        <w:tc>
          <w:tcPr>
            <w:tcW w:w="270" w:type="dxa"/>
            <w:shd w:val="clear" w:color="auto" w:fill="auto"/>
          </w:tcPr>
          <w:p w14:paraId="51FF1968" w14:textId="77777777" w:rsidR="007327D8" w:rsidRPr="000E72B7" w:rsidRDefault="007327D8" w:rsidP="007327D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7E8C43" w14:textId="237E2CA8" w:rsidR="007327D8" w:rsidRPr="000E72B7" w:rsidRDefault="007327D8" w:rsidP="007327D8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1,958</w:t>
            </w:r>
          </w:p>
        </w:tc>
        <w:tc>
          <w:tcPr>
            <w:tcW w:w="270" w:type="dxa"/>
          </w:tcPr>
          <w:p w14:paraId="0BD7CC3F" w14:textId="77777777" w:rsidR="007327D8" w:rsidRPr="000E72B7" w:rsidRDefault="007327D8" w:rsidP="007327D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0C3418F" w14:textId="6AEF3947" w:rsidR="007327D8" w:rsidRPr="000E72B7" w:rsidRDefault="007327D8" w:rsidP="007327D8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5,761</w:t>
            </w:r>
          </w:p>
        </w:tc>
      </w:tr>
      <w:tr w:rsidR="007327D8" w:rsidRPr="000E72B7" w14:paraId="48F853AD" w14:textId="77777777" w:rsidTr="00805FF4">
        <w:tc>
          <w:tcPr>
            <w:tcW w:w="4050" w:type="dxa"/>
            <w:vAlign w:val="bottom"/>
          </w:tcPr>
          <w:p w14:paraId="40705D4B" w14:textId="77777777" w:rsidR="007327D8" w:rsidRPr="000E72B7" w:rsidRDefault="007327D8" w:rsidP="007327D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B7E867" w14:textId="53C991EC" w:rsidR="007327D8" w:rsidRPr="000056FC" w:rsidRDefault="007327D8" w:rsidP="007327D8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1,689,183</w:t>
            </w:r>
          </w:p>
        </w:tc>
        <w:tc>
          <w:tcPr>
            <w:tcW w:w="270" w:type="dxa"/>
            <w:shd w:val="clear" w:color="auto" w:fill="auto"/>
          </w:tcPr>
          <w:p w14:paraId="775B8F4E" w14:textId="77777777" w:rsidR="007327D8" w:rsidRPr="000E72B7" w:rsidRDefault="007327D8" w:rsidP="007327D8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95A604" w14:textId="6B38644D" w:rsidR="007327D8" w:rsidRPr="00125D26" w:rsidRDefault="007327D8" w:rsidP="007327D8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527,657</w:t>
            </w:r>
          </w:p>
        </w:tc>
        <w:tc>
          <w:tcPr>
            <w:tcW w:w="270" w:type="dxa"/>
            <w:shd w:val="clear" w:color="auto" w:fill="auto"/>
          </w:tcPr>
          <w:p w14:paraId="1E0E928A" w14:textId="77777777" w:rsidR="007327D8" w:rsidRPr="00125D26" w:rsidRDefault="007327D8" w:rsidP="007327D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187C9E" w14:textId="3A83FCA7" w:rsidR="007327D8" w:rsidRPr="00125D26" w:rsidRDefault="007327D8" w:rsidP="007327D8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1,689,183</w:t>
            </w:r>
          </w:p>
        </w:tc>
        <w:tc>
          <w:tcPr>
            <w:tcW w:w="270" w:type="dxa"/>
          </w:tcPr>
          <w:p w14:paraId="367193FD" w14:textId="77777777" w:rsidR="007327D8" w:rsidRPr="000E72B7" w:rsidRDefault="007327D8" w:rsidP="007327D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E471B8A" w14:textId="0B6048F1" w:rsidR="007327D8" w:rsidRPr="00125D26" w:rsidRDefault="007327D8" w:rsidP="007327D8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527,657</w:t>
            </w:r>
          </w:p>
        </w:tc>
      </w:tr>
    </w:tbl>
    <w:p w14:paraId="3B418958" w14:textId="20281A60" w:rsidR="007D667A" w:rsidRDefault="007D667A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</w:p>
    <w:p w14:paraId="3D888DBF" w14:textId="77777777" w:rsidR="007D667A" w:rsidRDefault="007D667A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  <w:r>
        <w:rPr>
          <w:rFonts w:ascii="Angsana New" w:hAnsi="Angsana New"/>
          <w:sz w:val="20"/>
          <w:szCs w:val="20"/>
          <w:lang w:eastAsia="x-none"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D4367D" w:rsidRPr="00CD2B3E" w14:paraId="4CC38EB2" w14:textId="77777777" w:rsidTr="00E91263">
        <w:tc>
          <w:tcPr>
            <w:tcW w:w="4050" w:type="dxa"/>
          </w:tcPr>
          <w:p w14:paraId="45F882A2" w14:textId="77777777" w:rsidR="00D4367D" w:rsidRPr="007D667A" w:rsidRDefault="00D4367D" w:rsidP="00E91263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D66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69B850F3" w14:textId="77777777" w:rsidR="00D4367D" w:rsidRPr="007D667A" w:rsidRDefault="00D4367D" w:rsidP="00E9126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D66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F065AC9" w14:textId="77777777" w:rsidR="00D4367D" w:rsidRPr="007D667A" w:rsidRDefault="00D4367D" w:rsidP="00E9126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11D5A910" w14:textId="77777777" w:rsidR="00D4367D" w:rsidRPr="007D667A" w:rsidRDefault="00D4367D" w:rsidP="00E9126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D66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367D" w:rsidRPr="00CD2B3E" w14:paraId="2C6FB0DD" w14:textId="77777777" w:rsidTr="00E91263">
        <w:tc>
          <w:tcPr>
            <w:tcW w:w="4050" w:type="dxa"/>
          </w:tcPr>
          <w:p w14:paraId="1EAB53F7" w14:textId="5D51E1D7" w:rsidR="00D4367D" w:rsidRPr="007D667A" w:rsidRDefault="00D4367D" w:rsidP="00D4367D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D66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D66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D66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2DC0F283" w14:textId="77777777" w:rsidR="00D4367D" w:rsidRPr="007D667A" w:rsidRDefault="00D4367D" w:rsidP="00D4367D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</w:pPr>
            <w:r w:rsidRPr="007D66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5E2465E0" w14:textId="77777777" w:rsidR="00D4367D" w:rsidRPr="007D667A" w:rsidRDefault="00D4367D" w:rsidP="00D4367D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653DDC" w14:textId="77777777" w:rsidR="00D4367D" w:rsidRPr="007D667A" w:rsidRDefault="00D4367D" w:rsidP="00D4367D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66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0802E197" w14:textId="77777777" w:rsidR="00D4367D" w:rsidRPr="007D667A" w:rsidRDefault="00D4367D" w:rsidP="00D4367D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9507F6" w14:textId="77777777" w:rsidR="00D4367D" w:rsidRPr="007D667A" w:rsidRDefault="00D4367D" w:rsidP="00D4367D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x-none"/>
              </w:rPr>
            </w:pPr>
            <w:r w:rsidRPr="007D66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7D5F6BB7" w14:textId="77777777" w:rsidR="00D4367D" w:rsidRPr="007D667A" w:rsidRDefault="00D4367D" w:rsidP="00D4367D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B4355A" w14:textId="77777777" w:rsidR="00D4367D" w:rsidRPr="007D667A" w:rsidRDefault="00D4367D" w:rsidP="00D4367D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66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D4367D" w:rsidRPr="00CD2B3E" w14:paraId="0F6B1DD0" w14:textId="77777777" w:rsidTr="00E91263">
        <w:tc>
          <w:tcPr>
            <w:tcW w:w="4050" w:type="dxa"/>
          </w:tcPr>
          <w:p w14:paraId="53E0C8BA" w14:textId="77777777" w:rsidR="00D4367D" w:rsidRPr="007D667A" w:rsidRDefault="00D4367D" w:rsidP="00D4367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71817B7B" w14:textId="77777777" w:rsidR="00D4367D" w:rsidRPr="007D667A" w:rsidRDefault="00D4367D" w:rsidP="00D4367D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667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D667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D667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4367D" w:rsidRPr="00CD2B3E" w14:paraId="1A09B3A3" w14:textId="77777777" w:rsidTr="00E91263">
        <w:tc>
          <w:tcPr>
            <w:tcW w:w="4050" w:type="dxa"/>
          </w:tcPr>
          <w:p w14:paraId="1B637F6B" w14:textId="77777777" w:rsidR="00D4367D" w:rsidRPr="007D667A" w:rsidRDefault="00D4367D" w:rsidP="00D4367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D667A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80" w:type="dxa"/>
            <w:shd w:val="clear" w:color="auto" w:fill="auto"/>
          </w:tcPr>
          <w:p w14:paraId="531BF0F4" w14:textId="77777777" w:rsidR="00D4367D" w:rsidRPr="007D667A" w:rsidRDefault="00D4367D" w:rsidP="00D4367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1F7AC9C" w14:textId="77777777" w:rsidR="00D4367D" w:rsidRPr="007D667A" w:rsidRDefault="00D4367D" w:rsidP="00D4367D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5A5D30F" w14:textId="77777777" w:rsidR="00D4367D" w:rsidRPr="007D667A" w:rsidRDefault="00D4367D" w:rsidP="00D4367D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59EBFFE" w14:textId="77777777" w:rsidR="00D4367D" w:rsidRPr="007D667A" w:rsidRDefault="00D4367D" w:rsidP="00D4367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shd w:val="clear" w:color="auto" w:fill="auto"/>
          </w:tcPr>
          <w:p w14:paraId="36382913" w14:textId="77777777" w:rsidR="00D4367D" w:rsidRPr="007D667A" w:rsidRDefault="00D4367D" w:rsidP="00D4367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38C816A" w14:textId="77777777" w:rsidR="00D4367D" w:rsidRPr="007D667A" w:rsidRDefault="00D4367D" w:rsidP="00D4367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604D8C3C" w14:textId="77777777" w:rsidR="00D4367D" w:rsidRPr="007D667A" w:rsidRDefault="00D4367D" w:rsidP="00D4367D">
            <w:pPr>
              <w:spacing w:line="240" w:lineRule="auto"/>
              <w:ind w:left="-160" w:right="-115" w:firstLine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4367D" w:rsidRPr="00CD2B3E" w14:paraId="0C72A92D" w14:textId="77777777" w:rsidTr="00E91263">
        <w:tc>
          <w:tcPr>
            <w:tcW w:w="4050" w:type="dxa"/>
          </w:tcPr>
          <w:p w14:paraId="013D45E4" w14:textId="77777777" w:rsidR="00D4367D" w:rsidRPr="007D667A" w:rsidRDefault="00D4367D" w:rsidP="00D4367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D66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26AEEEDB" w14:textId="77777777" w:rsidR="00D4367D" w:rsidRPr="007D667A" w:rsidRDefault="00D4367D" w:rsidP="00D4367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00E15CA" w14:textId="77777777" w:rsidR="00D4367D" w:rsidRPr="007D667A" w:rsidRDefault="00D4367D" w:rsidP="00D4367D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7669746" w14:textId="77777777" w:rsidR="00D4367D" w:rsidRPr="007D667A" w:rsidRDefault="00D4367D" w:rsidP="00D4367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5C6330F" w14:textId="77777777" w:rsidR="00D4367D" w:rsidRPr="007D667A" w:rsidRDefault="00D4367D" w:rsidP="00D4367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shd w:val="clear" w:color="auto" w:fill="auto"/>
          </w:tcPr>
          <w:p w14:paraId="6FA18157" w14:textId="77777777" w:rsidR="00D4367D" w:rsidRPr="007D667A" w:rsidRDefault="00D4367D" w:rsidP="00D4367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1EBDDF8" w14:textId="77777777" w:rsidR="00D4367D" w:rsidRPr="007D667A" w:rsidRDefault="00D4367D" w:rsidP="00D4367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70AF3434" w14:textId="77777777" w:rsidR="00D4367D" w:rsidRPr="007D667A" w:rsidRDefault="00D4367D" w:rsidP="00D4367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4367D" w:rsidRPr="00CD2B3E" w14:paraId="7947F9D5" w14:textId="77777777" w:rsidTr="00E91263">
        <w:tc>
          <w:tcPr>
            <w:tcW w:w="4050" w:type="dxa"/>
          </w:tcPr>
          <w:p w14:paraId="25D0E79C" w14:textId="77777777" w:rsidR="00D4367D" w:rsidRPr="007D667A" w:rsidRDefault="00D4367D" w:rsidP="00D4367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667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ศูนย์กระจายสินค้า ทีพีไอ จำกัด</w:t>
            </w:r>
          </w:p>
        </w:tc>
        <w:tc>
          <w:tcPr>
            <w:tcW w:w="1080" w:type="dxa"/>
            <w:shd w:val="clear" w:color="auto" w:fill="auto"/>
          </w:tcPr>
          <w:p w14:paraId="5A52115B" w14:textId="3342661A" w:rsidR="00D4367D" w:rsidRPr="007D667A" w:rsidRDefault="00F13C72" w:rsidP="00D4367D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66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70A70E" w14:textId="77777777" w:rsidR="00D4367D" w:rsidRPr="007D667A" w:rsidRDefault="00D4367D" w:rsidP="00D4367D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1C57325" w14:textId="77777777" w:rsidR="00D4367D" w:rsidRPr="007D667A" w:rsidRDefault="00D4367D" w:rsidP="00D4367D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66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DF089D" w14:textId="77777777" w:rsidR="00D4367D" w:rsidRPr="007D667A" w:rsidRDefault="00D4367D" w:rsidP="00D4367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shd w:val="clear" w:color="auto" w:fill="auto"/>
          </w:tcPr>
          <w:p w14:paraId="2D5A5563" w14:textId="34075023" w:rsidR="00D4367D" w:rsidRPr="007D667A" w:rsidRDefault="00F13C72" w:rsidP="00D4367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66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2,000</w:t>
            </w:r>
          </w:p>
        </w:tc>
        <w:tc>
          <w:tcPr>
            <w:tcW w:w="270" w:type="dxa"/>
          </w:tcPr>
          <w:p w14:paraId="7D8A9572" w14:textId="77777777" w:rsidR="00D4367D" w:rsidRPr="007D667A" w:rsidRDefault="00D4367D" w:rsidP="00D4367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4894387D" w14:textId="49898428" w:rsidR="00D4367D" w:rsidRPr="007D667A" w:rsidRDefault="007D667A" w:rsidP="007D667A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66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2,000</w:t>
            </w:r>
          </w:p>
        </w:tc>
      </w:tr>
      <w:tr w:rsidR="00D4367D" w:rsidRPr="001C1558" w14:paraId="1EAAD2F7" w14:textId="77777777" w:rsidTr="007D667A">
        <w:tc>
          <w:tcPr>
            <w:tcW w:w="4050" w:type="dxa"/>
          </w:tcPr>
          <w:p w14:paraId="59486C32" w14:textId="77777777" w:rsidR="00D4367D" w:rsidRPr="007D667A" w:rsidRDefault="00D4367D" w:rsidP="00D4367D">
            <w:pPr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667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โพลีน เพาเวอร์</w:t>
            </w:r>
            <w:r w:rsidRPr="007D667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D66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7D667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อินเตอร์เนชั่นแนล</w:t>
            </w:r>
            <w:r w:rsidRPr="007D66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  <w:r w:rsidRPr="007D667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จำกัด</w:t>
            </w:r>
            <w:r w:rsidRPr="007D66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6B91E8" w14:textId="50B3EFAB" w:rsidR="00D4367D" w:rsidRPr="007D667A" w:rsidRDefault="00F13C72" w:rsidP="007D667A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66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C93FA9" w14:textId="77777777" w:rsidR="00D4367D" w:rsidRPr="007D667A" w:rsidRDefault="00D4367D" w:rsidP="00D4367D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9BE9B9" w14:textId="30954201" w:rsidR="00D4367D" w:rsidRPr="007D667A" w:rsidRDefault="00D4367D" w:rsidP="007D667A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66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6221F2" w14:textId="77777777" w:rsidR="00D4367D" w:rsidRPr="007D667A" w:rsidRDefault="00D4367D" w:rsidP="00D4367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BCFC30" w14:textId="2A048482" w:rsidR="00F13C72" w:rsidRPr="007D667A" w:rsidRDefault="00F13C72" w:rsidP="007D667A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66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100,000</w:t>
            </w:r>
          </w:p>
        </w:tc>
        <w:tc>
          <w:tcPr>
            <w:tcW w:w="270" w:type="dxa"/>
          </w:tcPr>
          <w:p w14:paraId="3223648E" w14:textId="77777777" w:rsidR="00D4367D" w:rsidRPr="007D667A" w:rsidRDefault="00D4367D" w:rsidP="00D4367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vAlign w:val="bottom"/>
          </w:tcPr>
          <w:p w14:paraId="12D55F04" w14:textId="28080EDC" w:rsidR="00D4367D" w:rsidRPr="007D667A" w:rsidRDefault="00D4367D" w:rsidP="00D4367D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66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4367D" w:rsidRPr="001C1558" w14:paraId="032E2699" w14:textId="77777777" w:rsidTr="00E91263">
        <w:tc>
          <w:tcPr>
            <w:tcW w:w="4050" w:type="dxa"/>
          </w:tcPr>
          <w:p w14:paraId="1A6C19E6" w14:textId="77777777" w:rsidR="00D4367D" w:rsidRPr="007D667A" w:rsidRDefault="00D4367D" w:rsidP="00D4367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667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พลังชีวมวล จำกัด</w:t>
            </w:r>
          </w:p>
        </w:tc>
        <w:tc>
          <w:tcPr>
            <w:tcW w:w="1080" w:type="dxa"/>
            <w:shd w:val="clear" w:color="auto" w:fill="auto"/>
          </w:tcPr>
          <w:p w14:paraId="402A4550" w14:textId="0EFBCDCE" w:rsidR="00D4367D" w:rsidRPr="007D667A" w:rsidRDefault="00F13C72" w:rsidP="00D4367D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66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B1EB76" w14:textId="77777777" w:rsidR="00D4367D" w:rsidRPr="007D667A" w:rsidRDefault="00D4367D" w:rsidP="00D4367D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4A2E47C" w14:textId="77777777" w:rsidR="00D4367D" w:rsidRPr="007D667A" w:rsidRDefault="00D4367D" w:rsidP="00D4367D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66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2441FC" w14:textId="77777777" w:rsidR="00D4367D" w:rsidRPr="007D667A" w:rsidRDefault="00D4367D" w:rsidP="00D4367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shd w:val="clear" w:color="auto" w:fill="auto"/>
          </w:tcPr>
          <w:p w14:paraId="520451B0" w14:textId="62403D39" w:rsidR="00D4367D" w:rsidRPr="007D667A" w:rsidRDefault="00F13C72" w:rsidP="00D4367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66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180,000</w:t>
            </w:r>
          </w:p>
        </w:tc>
        <w:tc>
          <w:tcPr>
            <w:tcW w:w="270" w:type="dxa"/>
          </w:tcPr>
          <w:p w14:paraId="0ABEB16B" w14:textId="77777777" w:rsidR="00D4367D" w:rsidRPr="007D667A" w:rsidRDefault="00D4367D" w:rsidP="00D4367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50A91F9A" w14:textId="77777777" w:rsidR="00D4367D" w:rsidRPr="007D667A" w:rsidRDefault="00D4367D" w:rsidP="00D4367D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66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4367D" w:rsidRPr="00CD2B3E" w14:paraId="26244D96" w14:textId="77777777" w:rsidTr="00E91263">
        <w:tc>
          <w:tcPr>
            <w:tcW w:w="4050" w:type="dxa"/>
          </w:tcPr>
          <w:p w14:paraId="1C8B7248" w14:textId="77777777" w:rsidR="00D4367D" w:rsidRPr="007D667A" w:rsidRDefault="00D4367D" w:rsidP="00D4367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D66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2CABFE90" w14:textId="77777777" w:rsidR="00D4367D" w:rsidRPr="007D667A" w:rsidRDefault="00D4367D" w:rsidP="00D4367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D51B2F4" w14:textId="77777777" w:rsidR="00D4367D" w:rsidRPr="007D667A" w:rsidRDefault="00D4367D" w:rsidP="00D4367D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24B0FE9" w14:textId="77777777" w:rsidR="00D4367D" w:rsidRPr="007D667A" w:rsidRDefault="00D4367D" w:rsidP="00D4367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4AE2C3F" w14:textId="77777777" w:rsidR="00D4367D" w:rsidRPr="007D667A" w:rsidRDefault="00D4367D" w:rsidP="00D4367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shd w:val="clear" w:color="auto" w:fill="auto"/>
          </w:tcPr>
          <w:p w14:paraId="18E4351F" w14:textId="77777777" w:rsidR="00D4367D" w:rsidRPr="007D667A" w:rsidRDefault="00D4367D" w:rsidP="00D4367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5D69DA3" w14:textId="77777777" w:rsidR="00D4367D" w:rsidRPr="007D667A" w:rsidRDefault="00D4367D" w:rsidP="00D4367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156A329C" w14:textId="77777777" w:rsidR="00D4367D" w:rsidRPr="007D667A" w:rsidRDefault="00D4367D" w:rsidP="00D4367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4367D" w:rsidRPr="00CD2B3E" w14:paraId="5A0110ED" w14:textId="77777777" w:rsidTr="00E91263">
        <w:tc>
          <w:tcPr>
            <w:tcW w:w="4050" w:type="dxa"/>
          </w:tcPr>
          <w:p w14:paraId="59C12ED6" w14:textId="77777777" w:rsidR="00D4367D" w:rsidRPr="007D667A" w:rsidRDefault="00D4367D" w:rsidP="00D4367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D667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ไนเตรทไทย จำกัด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32E9C2F" w14:textId="6F01DAB5" w:rsidR="00D4367D" w:rsidRPr="007D667A" w:rsidRDefault="00F13C72" w:rsidP="00D4367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66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310,400</w:t>
            </w:r>
          </w:p>
        </w:tc>
        <w:tc>
          <w:tcPr>
            <w:tcW w:w="270" w:type="dxa"/>
            <w:shd w:val="clear" w:color="auto" w:fill="auto"/>
          </w:tcPr>
          <w:p w14:paraId="0E2AAC1E" w14:textId="77777777" w:rsidR="00D4367D" w:rsidRPr="007D667A" w:rsidRDefault="00D4367D" w:rsidP="00D4367D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619A3BD" w14:textId="60EE0750" w:rsidR="00D4367D" w:rsidRPr="007D667A" w:rsidRDefault="007D667A" w:rsidP="00D4367D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66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310,400</w:t>
            </w:r>
          </w:p>
        </w:tc>
        <w:tc>
          <w:tcPr>
            <w:tcW w:w="270" w:type="dxa"/>
            <w:shd w:val="clear" w:color="auto" w:fill="auto"/>
          </w:tcPr>
          <w:p w14:paraId="70AB3CE9" w14:textId="77777777" w:rsidR="00D4367D" w:rsidRPr="007D667A" w:rsidRDefault="00D4367D" w:rsidP="00D4367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44C99C6" w14:textId="1C769911" w:rsidR="00D4367D" w:rsidRPr="007D667A" w:rsidRDefault="00F13C72" w:rsidP="00D4367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66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310,400</w:t>
            </w:r>
          </w:p>
        </w:tc>
        <w:tc>
          <w:tcPr>
            <w:tcW w:w="270" w:type="dxa"/>
          </w:tcPr>
          <w:p w14:paraId="39B426C2" w14:textId="77777777" w:rsidR="00D4367D" w:rsidRPr="007D667A" w:rsidRDefault="00D4367D" w:rsidP="00D4367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F3FB49F" w14:textId="14B7BB81" w:rsidR="00D4367D" w:rsidRPr="007D667A" w:rsidRDefault="007D667A" w:rsidP="007D667A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66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310,400</w:t>
            </w:r>
          </w:p>
        </w:tc>
      </w:tr>
      <w:tr w:rsidR="00D4367D" w:rsidRPr="008C5FAF" w14:paraId="3F7B2C98" w14:textId="77777777" w:rsidTr="00E91263">
        <w:tc>
          <w:tcPr>
            <w:tcW w:w="4050" w:type="dxa"/>
          </w:tcPr>
          <w:p w14:paraId="75F333C7" w14:textId="77777777" w:rsidR="00D4367D" w:rsidRPr="007D667A" w:rsidRDefault="00D4367D" w:rsidP="00D4367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D66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1657C6" w14:textId="23DA2C82" w:rsidR="00D4367D" w:rsidRPr="007D667A" w:rsidRDefault="00F13C72" w:rsidP="00D4367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D66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310,400</w:t>
            </w:r>
          </w:p>
        </w:tc>
        <w:tc>
          <w:tcPr>
            <w:tcW w:w="270" w:type="dxa"/>
            <w:shd w:val="clear" w:color="auto" w:fill="auto"/>
          </w:tcPr>
          <w:p w14:paraId="0A3211C9" w14:textId="77777777" w:rsidR="00D4367D" w:rsidRPr="007D667A" w:rsidRDefault="00D4367D" w:rsidP="00D4367D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E1111B" w14:textId="28B97522" w:rsidR="00D4367D" w:rsidRPr="007D667A" w:rsidRDefault="007D667A" w:rsidP="00D4367D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D66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310,400</w:t>
            </w:r>
          </w:p>
        </w:tc>
        <w:tc>
          <w:tcPr>
            <w:tcW w:w="270" w:type="dxa"/>
            <w:shd w:val="clear" w:color="auto" w:fill="auto"/>
          </w:tcPr>
          <w:p w14:paraId="7E59FE6A" w14:textId="77777777" w:rsidR="00D4367D" w:rsidRPr="007D667A" w:rsidRDefault="00D4367D" w:rsidP="00D4367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821EE5" w14:textId="270E59C0" w:rsidR="00D4367D" w:rsidRPr="007D667A" w:rsidRDefault="00F13C72" w:rsidP="00D4367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D66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592,400</w:t>
            </w:r>
          </w:p>
        </w:tc>
        <w:tc>
          <w:tcPr>
            <w:tcW w:w="270" w:type="dxa"/>
          </w:tcPr>
          <w:p w14:paraId="63E810BB" w14:textId="77777777" w:rsidR="00D4367D" w:rsidRPr="007D667A" w:rsidRDefault="00D4367D" w:rsidP="00D4367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8D6B218" w14:textId="2F02AD1B" w:rsidR="00D4367D" w:rsidRPr="007D667A" w:rsidRDefault="007D667A" w:rsidP="007D667A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D66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312,400</w:t>
            </w:r>
          </w:p>
        </w:tc>
      </w:tr>
    </w:tbl>
    <w:p w14:paraId="75FB83C3" w14:textId="1A4952CA" w:rsidR="00C01CEC" w:rsidRDefault="00C01CEC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</w:p>
    <w:p w14:paraId="628D3172" w14:textId="77777777" w:rsidR="001229FB" w:rsidRPr="00B210DE" w:rsidRDefault="001229FB" w:rsidP="00D04C13">
      <w:pPr>
        <w:spacing w:line="240" w:lineRule="auto"/>
        <w:ind w:left="540" w:right="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210DE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5DAEBC7A" w14:textId="77777777" w:rsidR="001229FB" w:rsidRPr="00D12203" w:rsidRDefault="001229FB" w:rsidP="001229FB">
      <w:pPr>
        <w:spacing w:line="240" w:lineRule="auto"/>
        <w:ind w:left="540" w:right="2"/>
        <w:jc w:val="thaiDistribute"/>
        <w:rPr>
          <w:rFonts w:ascii="Angsana New" w:hAnsi="Angsana New"/>
          <w:sz w:val="20"/>
          <w:szCs w:val="20"/>
        </w:rPr>
      </w:pPr>
    </w:p>
    <w:p w14:paraId="11E2B672" w14:textId="2EF1B76F" w:rsidR="00125D26" w:rsidRPr="00125D26" w:rsidRDefault="00125D26" w:rsidP="00125D26">
      <w:pPr>
        <w:numPr>
          <w:ilvl w:val="0"/>
          <w:numId w:val="8"/>
        </w:numPr>
        <w:spacing w:line="240" w:lineRule="auto"/>
        <w:ind w:left="990" w:hanging="450"/>
        <w:jc w:val="thaiDistribute"/>
        <w:rPr>
          <w:rFonts w:ascii="Angsana New" w:hAnsi="Angsana New"/>
          <w:spacing w:val="-2"/>
          <w:sz w:val="30"/>
          <w:szCs w:val="30"/>
        </w:rPr>
      </w:pPr>
      <w:r w:rsidRPr="00125D26">
        <w:rPr>
          <w:rFonts w:ascii="Angsana New" w:hAnsi="Angsana New"/>
          <w:spacing w:val="-4"/>
          <w:sz w:val="30"/>
          <w:szCs w:val="30"/>
          <w:cs/>
        </w:rPr>
        <w:t>บริษัททำสัญญา</w:t>
      </w:r>
      <w:r w:rsidRPr="00125D26">
        <w:rPr>
          <w:rFonts w:ascii="Angsana New" w:hAnsi="Angsana New" w:hint="cs"/>
          <w:spacing w:val="-4"/>
          <w:sz w:val="30"/>
          <w:szCs w:val="30"/>
          <w:cs/>
        </w:rPr>
        <w:t>บริการ</w:t>
      </w:r>
      <w:r w:rsidRPr="00125D26">
        <w:rPr>
          <w:rFonts w:ascii="Angsana New" w:hAnsi="Angsana New"/>
          <w:spacing w:val="-4"/>
          <w:sz w:val="30"/>
          <w:szCs w:val="30"/>
          <w:cs/>
        </w:rPr>
        <w:t>ที่เกี่ยวข้อง</w:t>
      </w:r>
      <w:r w:rsidRPr="00125D26">
        <w:rPr>
          <w:rFonts w:ascii="Angsana New" w:hAnsi="Angsana New" w:hint="cs"/>
          <w:spacing w:val="-4"/>
          <w:sz w:val="30"/>
          <w:szCs w:val="30"/>
          <w:cs/>
        </w:rPr>
        <w:t>กับการใช้พื้นที่อาคารสำนักงานกับกิจการที่เกี่ยวข้องกัน</w:t>
      </w:r>
      <w:r w:rsidRPr="00125D2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25D26">
        <w:rPr>
          <w:rFonts w:ascii="Angsana New" w:hAnsi="Angsana New" w:hint="cs"/>
          <w:spacing w:val="-4"/>
          <w:sz w:val="30"/>
          <w:szCs w:val="30"/>
          <w:cs/>
        </w:rPr>
        <w:t xml:space="preserve">กำหนดระยะเวลา </w:t>
      </w:r>
      <w:r w:rsidRPr="003B00BA">
        <w:rPr>
          <w:rFonts w:ascii="Angsana New" w:hAnsi="Angsana New"/>
          <w:spacing w:val="-4"/>
          <w:sz w:val="30"/>
          <w:szCs w:val="30"/>
          <w:lang w:val="en-US"/>
        </w:rPr>
        <w:t>3</w:t>
      </w:r>
      <w:r w:rsidRPr="003B00BA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ปี</w:t>
      </w:r>
      <w:r w:rsidRPr="00125D26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</w:t>
      </w:r>
      <w:r w:rsidRPr="009B739D">
        <w:rPr>
          <w:rFonts w:ascii="Angsana New" w:hAnsi="Angsana New" w:hint="cs"/>
          <w:spacing w:val="-2"/>
          <w:sz w:val="30"/>
          <w:szCs w:val="30"/>
          <w:cs/>
          <w:lang w:val="en-US"/>
        </w:rPr>
        <w:t>มีรายละเอียดดังนี้</w:t>
      </w:r>
    </w:p>
    <w:p w14:paraId="6A97937D" w14:textId="4DBFF867" w:rsidR="00013A0A" w:rsidRDefault="00013A0A" w:rsidP="004E414B">
      <w:pPr>
        <w:spacing w:line="240" w:lineRule="auto"/>
        <w:ind w:left="540" w:right="2"/>
        <w:jc w:val="thaiDistribute"/>
        <w:rPr>
          <w:rFonts w:ascii="Angsana New" w:hAnsi="Angsana New"/>
          <w:sz w:val="20"/>
          <w:szCs w:val="20"/>
        </w:rPr>
      </w:pPr>
    </w:p>
    <w:tbl>
      <w:tblPr>
        <w:tblW w:w="873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3600"/>
        <w:gridCol w:w="1080"/>
        <w:gridCol w:w="270"/>
        <w:gridCol w:w="1080"/>
        <w:gridCol w:w="270"/>
        <w:gridCol w:w="1080"/>
        <w:gridCol w:w="270"/>
        <w:gridCol w:w="1080"/>
      </w:tblGrid>
      <w:tr w:rsidR="00BE0AD2" w:rsidRPr="00EB7266" w14:paraId="55E13ACC" w14:textId="77777777" w:rsidTr="00EE464D">
        <w:trPr>
          <w:tblHeader/>
        </w:trPr>
        <w:tc>
          <w:tcPr>
            <w:tcW w:w="3600" w:type="dxa"/>
            <w:shd w:val="clear" w:color="auto" w:fill="auto"/>
          </w:tcPr>
          <w:p w14:paraId="69549694" w14:textId="77777777" w:rsidR="00BE0AD2" w:rsidRPr="00070CC6" w:rsidRDefault="00BE0AD2" w:rsidP="0028067D">
            <w:pPr>
              <w:spacing w:line="240" w:lineRule="atLeast"/>
              <w:ind w:left="162" w:right="65" w:firstLine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6D21A17A" w14:textId="77777777" w:rsidR="00BE0AD2" w:rsidRPr="00070CC6" w:rsidRDefault="00BE0AD2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0CC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E3CACDF" w14:textId="77777777" w:rsidR="00BE0AD2" w:rsidRPr="00070CC6" w:rsidRDefault="00BE0AD2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38C0C20D" w14:textId="77777777" w:rsidR="00BE0AD2" w:rsidRPr="00070CC6" w:rsidRDefault="00BE0AD2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0CC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4A6F" w:rsidRPr="00744476" w14:paraId="6566E259" w14:textId="77777777" w:rsidTr="00EE464D">
        <w:trPr>
          <w:tblHeader/>
        </w:trPr>
        <w:tc>
          <w:tcPr>
            <w:tcW w:w="3600" w:type="dxa"/>
            <w:shd w:val="clear" w:color="auto" w:fill="auto"/>
          </w:tcPr>
          <w:p w14:paraId="3C99884A" w14:textId="77777777" w:rsidR="00064A6F" w:rsidRPr="00070CC6" w:rsidRDefault="00064A6F" w:rsidP="00064A6F">
            <w:pPr>
              <w:spacing w:line="240" w:lineRule="auto"/>
              <w:ind w:left="162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0E531A" w14:textId="19B07CE7" w:rsidR="00064A6F" w:rsidRPr="00070CC6" w:rsidRDefault="00064A6F" w:rsidP="00064A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31D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6596EC94" w14:textId="77777777" w:rsidR="00064A6F" w:rsidRPr="00070CC6" w:rsidRDefault="00064A6F" w:rsidP="00064A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9FEC553" w14:textId="7F8359ED" w:rsidR="00064A6F" w:rsidRPr="00070CC6" w:rsidRDefault="00064A6F" w:rsidP="00064A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31D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6DE50001" w14:textId="77777777" w:rsidR="00064A6F" w:rsidRPr="00070CC6" w:rsidRDefault="00064A6F" w:rsidP="00064A6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53E1410" w14:textId="57499679" w:rsidR="00064A6F" w:rsidRPr="00070CC6" w:rsidRDefault="00064A6F" w:rsidP="00064A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31D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39945A4B" w14:textId="77777777" w:rsidR="00064A6F" w:rsidRPr="00070CC6" w:rsidRDefault="00064A6F" w:rsidP="00064A6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B58B6BB" w14:textId="581337AC" w:rsidR="00064A6F" w:rsidRPr="00070CC6" w:rsidRDefault="00064A6F" w:rsidP="00064A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31D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064A6F" w:rsidRPr="00744476" w14:paraId="028A3642" w14:textId="77777777" w:rsidTr="00EE464D">
        <w:trPr>
          <w:tblHeader/>
        </w:trPr>
        <w:tc>
          <w:tcPr>
            <w:tcW w:w="3600" w:type="dxa"/>
            <w:shd w:val="clear" w:color="auto" w:fill="auto"/>
          </w:tcPr>
          <w:p w14:paraId="370655F0" w14:textId="77777777" w:rsidR="00064A6F" w:rsidRPr="00070CC6" w:rsidRDefault="00064A6F" w:rsidP="00064A6F">
            <w:pPr>
              <w:spacing w:line="240" w:lineRule="auto"/>
              <w:ind w:left="162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091B975B" w14:textId="77777777" w:rsidR="00064A6F" w:rsidRPr="00070CC6" w:rsidRDefault="00064A6F" w:rsidP="00064A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0CC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70CC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070CC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64A6F" w:rsidRPr="0033434F" w14:paraId="04F8629A" w14:textId="77777777" w:rsidTr="00EE464D">
        <w:tc>
          <w:tcPr>
            <w:tcW w:w="3600" w:type="dxa"/>
            <w:shd w:val="clear" w:color="auto" w:fill="auto"/>
          </w:tcPr>
          <w:p w14:paraId="0B503E4C" w14:textId="77777777" w:rsidR="00064A6F" w:rsidRPr="00070CC6" w:rsidRDefault="00064A6F" w:rsidP="00064A6F">
            <w:pPr>
              <w:spacing w:line="240" w:lineRule="atLeast"/>
              <w:ind w:left="270" w:right="-126" w:hanging="290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070CC6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ภาระผูกพันตามสัญญาเช่าดำเนินงาน</w:t>
            </w:r>
          </w:p>
        </w:tc>
        <w:tc>
          <w:tcPr>
            <w:tcW w:w="1080" w:type="dxa"/>
          </w:tcPr>
          <w:p w14:paraId="2072A58E" w14:textId="77777777" w:rsidR="00064A6F" w:rsidRPr="00070CC6" w:rsidRDefault="00064A6F" w:rsidP="00064A6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9460F0B" w14:textId="77777777" w:rsidR="00064A6F" w:rsidRPr="00070CC6" w:rsidRDefault="00064A6F" w:rsidP="00064A6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FBBFB1D" w14:textId="77777777" w:rsidR="00064A6F" w:rsidRPr="00070CC6" w:rsidRDefault="00064A6F" w:rsidP="00064A6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99D6F16" w14:textId="77777777" w:rsidR="00064A6F" w:rsidRPr="00070CC6" w:rsidRDefault="00064A6F" w:rsidP="00064A6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7BB79E2" w14:textId="77777777" w:rsidR="00064A6F" w:rsidRPr="00070CC6" w:rsidRDefault="00064A6F" w:rsidP="00064A6F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E3F933E" w14:textId="77777777" w:rsidR="00064A6F" w:rsidRPr="00070CC6" w:rsidRDefault="00064A6F" w:rsidP="00064A6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8007795" w14:textId="77777777" w:rsidR="00064A6F" w:rsidRPr="00070CC6" w:rsidRDefault="00064A6F" w:rsidP="00064A6F">
            <w:pPr>
              <w:tabs>
                <w:tab w:val="decimal" w:pos="106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64A6F" w:rsidRPr="0033434F" w14:paraId="2669F15D" w14:textId="77777777" w:rsidTr="00EE464D">
        <w:tc>
          <w:tcPr>
            <w:tcW w:w="3600" w:type="dxa"/>
            <w:shd w:val="clear" w:color="auto" w:fill="auto"/>
          </w:tcPr>
          <w:p w14:paraId="47EB6EC2" w14:textId="77777777" w:rsidR="00064A6F" w:rsidRPr="00070CC6" w:rsidRDefault="00064A6F" w:rsidP="00064A6F">
            <w:pPr>
              <w:spacing w:line="240" w:lineRule="atLeast"/>
              <w:ind w:left="270" w:right="-126" w:hanging="18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070CC6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ที่ยกเลิกไม่ได้</w:t>
            </w:r>
          </w:p>
        </w:tc>
        <w:tc>
          <w:tcPr>
            <w:tcW w:w="1080" w:type="dxa"/>
          </w:tcPr>
          <w:p w14:paraId="2E04E6E3" w14:textId="77777777" w:rsidR="00064A6F" w:rsidRPr="00070CC6" w:rsidRDefault="00064A6F" w:rsidP="00064A6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D1A6736" w14:textId="77777777" w:rsidR="00064A6F" w:rsidRPr="00070CC6" w:rsidRDefault="00064A6F" w:rsidP="00064A6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8F646CD" w14:textId="77777777" w:rsidR="00064A6F" w:rsidRPr="00070CC6" w:rsidRDefault="00064A6F" w:rsidP="00064A6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B070B8D" w14:textId="77777777" w:rsidR="00064A6F" w:rsidRPr="00070CC6" w:rsidRDefault="00064A6F" w:rsidP="00064A6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852FB56" w14:textId="77777777" w:rsidR="00064A6F" w:rsidRPr="00070CC6" w:rsidRDefault="00064A6F" w:rsidP="00064A6F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280E749" w14:textId="77777777" w:rsidR="00064A6F" w:rsidRPr="00070CC6" w:rsidRDefault="00064A6F" w:rsidP="00064A6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635BB95" w14:textId="77777777" w:rsidR="00064A6F" w:rsidRPr="00070CC6" w:rsidRDefault="00064A6F" w:rsidP="00064A6F">
            <w:pPr>
              <w:tabs>
                <w:tab w:val="decimal" w:pos="106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B1CC3" w:rsidRPr="0033434F" w14:paraId="144D4E6B" w14:textId="77777777" w:rsidTr="00EE464D">
        <w:tc>
          <w:tcPr>
            <w:tcW w:w="3600" w:type="dxa"/>
            <w:shd w:val="clear" w:color="auto" w:fill="auto"/>
          </w:tcPr>
          <w:p w14:paraId="495D3308" w14:textId="77777777" w:rsidR="00AB1CC3" w:rsidRPr="00070CC6" w:rsidRDefault="00AB1CC3" w:rsidP="00AB1CC3">
            <w:pPr>
              <w:spacing w:line="240" w:lineRule="atLeast"/>
              <w:ind w:right="65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0CC6">
              <w:rPr>
                <w:rFonts w:ascii="Angsana New" w:hAnsi="Angsana New" w:hint="cs"/>
                <w:sz w:val="30"/>
                <w:szCs w:val="30"/>
                <w:cs/>
              </w:rPr>
              <w:t>ภายในหนึ่ง</w:t>
            </w:r>
            <w:r w:rsidRPr="00070CC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080" w:type="dxa"/>
            <w:shd w:val="clear" w:color="auto" w:fill="auto"/>
          </w:tcPr>
          <w:p w14:paraId="177BA73B" w14:textId="09A09FD8" w:rsidR="00AB1CC3" w:rsidRPr="00070CC6" w:rsidRDefault="00AB1CC3" w:rsidP="00AB1CC3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5,132</w:t>
            </w:r>
          </w:p>
        </w:tc>
        <w:tc>
          <w:tcPr>
            <w:tcW w:w="270" w:type="dxa"/>
            <w:shd w:val="clear" w:color="auto" w:fill="auto"/>
          </w:tcPr>
          <w:p w14:paraId="7DCB366E" w14:textId="77777777" w:rsidR="00AB1CC3" w:rsidRPr="00070CC6" w:rsidRDefault="00AB1CC3" w:rsidP="00AB1CC3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7F41C68" w14:textId="1D344B71" w:rsidR="00AB1CC3" w:rsidRPr="00070CC6" w:rsidRDefault="00AB1CC3" w:rsidP="00AB1CC3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8,841</w:t>
            </w:r>
          </w:p>
        </w:tc>
        <w:tc>
          <w:tcPr>
            <w:tcW w:w="270" w:type="dxa"/>
            <w:shd w:val="clear" w:color="auto" w:fill="auto"/>
          </w:tcPr>
          <w:p w14:paraId="6AF2CB1F" w14:textId="77777777" w:rsidR="00AB1CC3" w:rsidRPr="00070CC6" w:rsidRDefault="00AB1CC3" w:rsidP="00AB1CC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F676283" w14:textId="591BD430" w:rsidR="00AB1CC3" w:rsidRPr="00070CC6" w:rsidRDefault="00AB1CC3" w:rsidP="00AB1CC3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5,132</w:t>
            </w:r>
          </w:p>
        </w:tc>
        <w:tc>
          <w:tcPr>
            <w:tcW w:w="270" w:type="dxa"/>
            <w:shd w:val="clear" w:color="auto" w:fill="auto"/>
          </w:tcPr>
          <w:p w14:paraId="3C3B3E57" w14:textId="77777777" w:rsidR="00AB1CC3" w:rsidRPr="00070CC6" w:rsidRDefault="00AB1CC3" w:rsidP="00AB1CC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7D36818" w14:textId="63A3749A" w:rsidR="00AB1CC3" w:rsidRPr="00070CC6" w:rsidRDefault="00AB1CC3" w:rsidP="00AB1CC3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8,841</w:t>
            </w:r>
          </w:p>
        </w:tc>
      </w:tr>
      <w:tr w:rsidR="00AB1CC3" w:rsidRPr="0033434F" w14:paraId="1CB51912" w14:textId="77777777" w:rsidTr="00EE464D">
        <w:tc>
          <w:tcPr>
            <w:tcW w:w="3600" w:type="dxa"/>
            <w:shd w:val="clear" w:color="auto" w:fill="auto"/>
          </w:tcPr>
          <w:p w14:paraId="74C60F59" w14:textId="77777777" w:rsidR="00AB1CC3" w:rsidRPr="00070CC6" w:rsidRDefault="00AB1CC3" w:rsidP="00AB1CC3">
            <w:pPr>
              <w:spacing w:line="240" w:lineRule="atLeast"/>
              <w:ind w:right="65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0CC6"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หลังจากหนึ่งปีแต่ไม่เกิน</w:t>
            </w:r>
            <w:r w:rsidRPr="00070CC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ห้าปี</w:t>
            </w:r>
          </w:p>
        </w:tc>
        <w:tc>
          <w:tcPr>
            <w:tcW w:w="1080" w:type="dxa"/>
            <w:shd w:val="clear" w:color="auto" w:fill="auto"/>
          </w:tcPr>
          <w:p w14:paraId="6D47B72D" w14:textId="0460F4A9" w:rsidR="00AB1CC3" w:rsidRPr="00070CC6" w:rsidRDefault="00AB1CC3" w:rsidP="00AB1CC3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744</w:t>
            </w:r>
          </w:p>
        </w:tc>
        <w:tc>
          <w:tcPr>
            <w:tcW w:w="270" w:type="dxa"/>
            <w:shd w:val="clear" w:color="auto" w:fill="auto"/>
          </w:tcPr>
          <w:p w14:paraId="734B1E46" w14:textId="77777777" w:rsidR="00AB1CC3" w:rsidRPr="00070CC6" w:rsidRDefault="00AB1CC3" w:rsidP="00AB1CC3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3D5570C" w14:textId="356F32F0" w:rsidR="00AB1CC3" w:rsidRPr="00070CC6" w:rsidRDefault="00AB1CC3" w:rsidP="00AB1CC3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5,423</w:t>
            </w:r>
          </w:p>
        </w:tc>
        <w:tc>
          <w:tcPr>
            <w:tcW w:w="270" w:type="dxa"/>
            <w:shd w:val="clear" w:color="auto" w:fill="auto"/>
          </w:tcPr>
          <w:p w14:paraId="4A792553" w14:textId="77777777" w:rsidR="00AB1CC3" w:rsidRPr="00070CC6" w:rsidRDefault="00AB1CC3" w:rsidP="00AB1CC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99C34F" w14:textId="3DBBFFEF" w:rsidR="00AB1CC3" w:rsidRPr="00070CC6" w:rsidRDefault="00AB1CC3" w:rsidP="00AB1CC3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744</w:t>
            </w:r>
          </w:p>
        </w:tc>
        <w:tc>
          <w:tcPr>
            <w:tcW w:w="270" w:type="dxa"/>
            <w:shd w:val="clear" w:color="auto" w:fill="auto"/>
          </w:tcPr>
          <w:p w14:paraId="39E68597" w14:textId="77777777" w:rsidR="00AB1CC3" w:rsidRPr="00070CC6" w:rsidRDefault="00AB1CC3" w:rsidP="00AB1CC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B9FCE2A" w14:textId="41B62E4D" w:rsidR="00AB1CC3" w:rsidRPr="00070CC6" w:rsidRDefault="00AB1CC3" w:rsidP="00AB1CC3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5,423</w:t>
            </w:r>
          </w:p>
        </w:tc>
      </w:tr>
      <w:tr w:rsidR="00064A6F" w:rsidRPr="0033434F" w14:paraId="66CD3A2D" w14:textId="77777777" w:rsidTr="00EE464D">
        <w:tc>
          <w:tcPr>
            <w:tcW w:w="3600" w:type="dxa"/>
            <w:shd w:val="clear" w:color="auto" w:fill="auto"/>
          </w:tcPr>
          <w:p w14:paraId="269665C0" w14:textId="77777777" w:rsidR="00064A6F" w:rsidRPr="00070CC6" w:rsidRDefault="00064A6F" w:rsidP="00064A6F">
            <w:pPr>
              <w:spacing w:line="240" w:lineRule="atLeast"/>
              <w:ind w:right="65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0CC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CA4F3D" w14:textId="50080BDB" w:rsidR="00064A6F" w:rsidRPr="00070CC6" w:rsidRDefault="00EB1FF1" w:rsidP="00064A6F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5,876</w:t>
            </w:r>
          </w:p>
        </w:tc>
        <w:tc>
          <w:tcPr>
            <w:tcW w:w="270" w:type="dxa"/>
            <w:shd w:val="clear" w:color="auto" w:fill="auto"/>
          </w:tcPr>
          <w:p w14:paraId="564EC4DB" w14:textId="77777777" w:rsidR="00064A6F" w:rsidRPr="00070CC6" w:rsidRDefault="00064A6F" w:rsidP="00064A6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E2DC67" w14:textId="1588E4D9" w:rsidR="00064A6F" w:rsidRPr="00070CC6" w:rsidRDefault="00064A6F" w:rsidP="00064A6F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9459F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9459F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264</w:t>
            </w:r>
          </w:p>
        </w:tc>
        <w:tc>
          <w:tcPr>
            <w:tcW w:w="270" w:type="dxa"/>
            <w:shd w:val="clear" w:color="auto" w:fill="auto"/>
          </w:tcPr>
          <w:p w14:paraId="682E22E6" w14:textId="77777777" w:rsidR="00064A6F" w:rsidRPr="00070CC6" w:rsidRDefault="00064A6F" w:rsidP="00064A6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FDB655" w14:textId="677AA60B" w:rsidR="00064A6F" w:rsidRPr="00070CC6" w:rsidRDefault="00EB1FF1" w:rsidP="00064A6F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5,876</w:t>
            </w:r>
          </w:p>
        </w:tc>
        <w:tc>
          <w:tcPr>
            <w:tcW w:w="270" w:type="dxa"/>
            <w:shd w:val="clear" w:color="auto" w:fill="auto"/>
          </w:tcPr>
          <w:p w14:paraId="3C48C07B" w14:textId="77777777" w:rsidR="00064A6F" w:rsidRPr="00070CC6" w:rsidRDefault="00064A6F" w:rsidP="00064A6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0D1436" w14:textId="50637D06" w:rsidR="00064A6F" w:rsidRPr="00070CC6" w:rsidRDefault="009459FC" w:rsidP="00064A6F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14,264</w:t>
            </w:r>
          </w:p>
        </w:tc>
      </w:tr>
    </w:tbl>
    <w:p w14:paraId="6A3DB307" w14:textId="77777777" w:rsidR="00D3486D" w:rsidRPr="00D12203" w:rsidRDefault="00D3486D" w:rsidP="00D3486D">
      <w:pPr>
        <w:spacing w:line="240" w:lineRule="auto"/>
        <w:ind w:left="540" w:right="2"/>
        <w:jc w:val="thaiDistribute"/>
        <w:rPr>
          <w:rFonts w:ascii="Angsana New" w:hAnsi="Angsana New"/>
          <w:sz w:val="20"/>
          <w:szCs w:val="20"/>
          <w:cs/>
        </w:rPr>
      </w:pPr>
    </w:p>
    <w:p w14:paraId="21140677" w14:textId="68A11A83" w:rsidR="00696DB3" w:rsidRDefault="00696DB3" w:rsidP="00DD132A">
      <w:pPr>
        <w:numPr>
          <w:ilvl w:val="0"/>
          <w:numId w:val="8"/>
        </w:numPr>
        <w:spacing w:line="240" w:lineRule="auto"/>
        <w:ind w:left="990" w:right="2" w:hanging="450"/>
        <w:jc w:val="thaiDistribute"/>
        <w:rPr>
          <w:rFonts w:ascii="Angsana New" w:hAnsi="Angsana New"/>
          <w:sz w:val="30"/>
          <w:szCs w:val="30"/>
        </w:rPr>
      </w:pPr>
      <w:r w:rsidRPr="00E34840">
        <w:rPr>
          <w:rFonts w:ascii="Angsana New" w:hAnsi="Angsana New"/>
          <w:sz w:val="30"/>
          <w:szCs w:val="30"/>
          <w:cs/>
        </w:rPr>
        <w:t>บริษัทได้ทำสัญญาซื้อขายไฟฟ้าและบริการกับบริษัทใหญ่</w:t>
      </w:r>
      <w:r w:rsidRPr="00E34840">
        <w:rPr>
          <w:rFonts w:ascii="Angsana New" w:hAnsi="Angsana New"/>
          <w:sz w:val="30"/>
          <w:szCs w:val="30"/>
        </w:rPr>
        <w:t xml:space="preserve"> </w:t>
      </w:r>
      <w:r w:rsidRPr="00E34840">
        <w:rPr>
          <w:rFonts w:ascii="Angsana New" w:hAnsi="Angsana New"/>
          <w:sz w:val="30"/>
          <w:szCs w:val="30"/>
          <w:cs/>
        </w:rPr>
        <w:t>โดยบริษัทใหญ่จะขายก๊าซร้อนเพื่อให้บริษัทนำไปใช้ผลิตไฟฟ้า บริษัทใหญ่จะเรียกเก็บค่าบริการกับบริษัทในอัตราร้อยละตามที่ระบุในสัญญา นอกจากนี้</w:t>
      </w:r>
      <w:r w:rsidRPr="005A1D9A">
        <w:rPr>
          <w:rFonts w:ascii="Angsana New" w:hAnsi="Angsana New"/>
          <w:sz w:val="30"/>
          <w:szCs w:val="30"/>
          <w:cs/>
        </w:rPr>
        <w:t>บริษัทจะขายไฟฟ้าให้แก่บริษัทใหญ่แต่เพียงผู้เดียวใน</w:t>
      </w:r>
      <w:r w:rsidRPr="00E34840">
        <w:rPr>
          <w:rFonts w:ascii="Angsana New" w:hAnsi="Angsana New"/>
          <w:sz w:val="30"/>
          <w:szCs w:val="30"/>
          <w:cs/>
        </w:rPr>
        <w:t>อัตราตามที่ระบุในสัญญา สัญญานี้มีผลบังคับใช้ตั้งแต่วันที่ในสัญญา และมีผลจนกว่าคู่สัญญาจะบอกเลิกเป็นลายลักษณ์อักษร</w:t>
      </w:r>
    </w:p>
    <w:p w14:paraId="1848D56E" w14:textId="282AB5E0" w:rsidR="004E414B" w:rsidRDefault="004E414B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  <w:r>
        <w:rPr>
          <w:rFonts w:ascii="Angsana New" w:hAnsi="Angsana New"/>
          <w:sz w:val="20"/>
          <w:szCs w:val="20"/>
          <w:lang w:eastAsia="x-none"/>
        </w:rPr>
        <w:br w:type="page"/>
      </w:r>
    </w:p>
    <w:p w14:paraId="3D309A67" w14:textId="0B10895F" w:rsidR="00FD5DB6" w:rsidRDefault="00696DB3" w:rsidP="00DD132A">
      <w:pPr>
        <w:numPr>
          <w:ilvl w:val="0"/>
          <w:numId w:val="8"/>
        </w:numPr>
        <w:spacing w:line="240" w:lineRule="auto"/>
        <w:ind w:left="990" w:right="2" w:hanging="450"/>
        <w:jc w:val="thaiDistribute"/>
        <w:rPr>
          <w:rFonts w:ascii="Angsana New" w:hAnsi="Angsana New"/>
          <w:sz w:val="30"/>
          <w:szCs w:val="30"/>
          <w:lang w:val="en-US"/>
        </w:rPr>
      </w:pPr>
      <w:r w:rsidRPr="00C44DB7">
        <w:rPr>
          <w:rFonts w:ascii="Angsana New" w:hAnsi="Angsana New"/>
          <w:sz w:val="30"/>
          <w:szCs w:val="30"/>
          <w:cs/>
        </w:rPr>
        <w:lastRenderedPageBreak/>
        <w:t xml:space="preserve">เมื่อวันที่ </w:t>
      </w:r>
      <w:r w:rsidR="006145CD" w:rsidRPr="006145CD">
        <w:rPr>
          <w:rFonts w:ascii="Angsana New" w:hAnsi="Angsana New"/>
          <w:sz w:val="30"/>
          <w:szCs w:val="30"/>
          <w:lang w:val="en-US"/>
        </w:rPr>
        <w:t>1</w:t>
      </w:r>
      <w:r w:rsidRPr="00C44DB7">
        <w:rPr>
          <w:rFonts w:ascii="Angsana New" w:hAnsi="Angsana New"/>
          <w:sz w:val="30"/>
          <w:szCs w:val="30"/>
          <w:lang w:val="en-US"/>
        </w:rPr>
        <w:t xml:space="preserve"> </w:t>
      </w:r>
      <w:r w:rsidRPr="00C44DB7">
        <w:rPr>
          <w:rFonts w:ascii="Angsana New" w:hAnsi="Angsana New"/>
          <w:sz w:val="30"/>
          <w:szCs w:val="30"/>
          <w:cs/>
          <w:lang w:val="en-US"/>
        </w:rPr>
        <w:t xml:space="preserve">เมษายน </w:t>
      </w:r>
      <w:r w:rsidR="006145CD" w:rsidRPr="006145CD">
        <w:rPr>
          <w:rFonts w:ascii="Angsana New" w:hAnsi="Angsana New"/>
          <w:sz w:val="30"/>
          <w:szCs w:val="30"/>
          <w:lang w:val="en-US"/>
        </w:rPr>
        <w:t>2559</w:t>
      </w:r>
      <w:r w:rsidRPr="00C44DB7">
        <w:rPr>
          <w:rFonts w:ascii="Angsana New" w:hAnsi="Angsana New"/>
          <w:sz w:val="30"/>
          <w:szCs w:val="30"/>
          <w:lang w:val="en-US"/>
        </w:rPr>
        <w:t xml:space="preserve"> </w:t>
      </w:r>
      <w:r w:rsidRPr="00C44DB7">
        <w:rPr>
          <w:rFonts w:ascii="Angsana New" w:hAnsi="Angsana New"/>
          <w:sz w:val="30"/>
          <w:szCs w:val="30"/>
          <w:cs/>
          <w:lang w:val="en-US"/>
        </w:rPr>
        <w:t>บริษัทได้ทำสัญญาซื้อขายและบริการกับบริษัทใหญ่ โดยบริษัทใหญ่จะให้บริการ</w:t>
      </w:r>
      <w:r w:rsidRPr="00D41984">
        <w:rPr>
          <w:rFonts w:ascii="Angsana New" w:hAnsi="Angsana New"/>
          <w:spacing w:val="6"/>
          <w:sz w:val="30"/>
          <w:szCs w:val="30"/>
          <w:cs/>
          <w:lang w:val="en-US"/>
        </w:rPr>
        <w:t>เกี่ยวกับด้านสาธารณูปโภค ด้านบุคลากร การซื้อขายสินค้าและทรัพยากรและการบริการอื่น</w:t>
      </w:r>
      <w:r w:rsidR="00667B47" w:rsidRPr="00D41984">
        <w:rPr>
          <w:rFonts w:ascii="Angsana New" w:hAnsi="Angsana New" w:hint="cs"/>
          <w:spacing w:val="6"/>
          <w:sz w:val="30"/>
          <w:szCs w:val="30"/>
          <w:cs/>
          <w:lang w:val="en-US"/>
        </w:rPr>
        <w:t xml:space="preserve"> </w:t>
      </w:r>
      <w:r w:rsidRPr="00D41984">
        <w:rPr>
          <w:rFonts w:ascii="Angsana New" w:hAnsi="Angsana New"/>
          <w:spacing w:val="6"/>
          <w:sz w:val="30"/>
          <w:szCs w:val="30"/>
          <w:cs/>
          <w:lang w:val="en-US"/>
        </w:rPr>
        <w:t>ๆ</w:t>
      </w:r>
      <w:r w:rsidR="001B28F3" w:rsidRPr="00D41984">
        <w:rPr>
          <w:rFonts w:ascii="Angsana New" w:hAnsi="Angsana New" w:hint="cs"/>
          <w:spacing w:val="6"/>
          <w:sz w:val="30"/>
          <w:szCs w:val="30"/>
          <w:cs/>
          <w:lang w:val="en-US"/>
        </w:rPr>
        <w:t xml:space="preserve"> </w:t>
      </w:r>
      <w:r w:rsidRPr="00D41984">
        <w:rPr>
          <w:rFonts w:ascii="Angsana New" w:hAnsi="Angsana New"/>
          <w:spacing w:val="6"/>
          <w:sz w:val="30"/>
          <w:szCs w:val="30"/>
          <w:cs/>
          <w:lang w:val="en-US"/>
        </w:rPr>
        <w:t>แก่บริษัท</w:t>
      </w:r>
      <w:r w:rsidRPr="00C44DB7">
        <w:rPr>
          <w:rFonts w:ascii="Angsana New" w:hAnsi="Angsana New"/>
          <w:sz w:val="30"/>
          <w:szCs w:val="30"/>
          <w:cs/>
          <w:lang w:val="en-US"/>
        </w:rPr>
        <w:t xml:space="preserve">ซึ่งบริษัทตกลงที่จะจ่ายค่าธรรมเนียมให้กับบริษัทใหญ่ตามที่ระบุไว้ในสัญญา ระยะเวลา </w:t>
      </w:r>
      <w:r w:rsidR="006145CD" w:rsidRPr="006145CD">
        <w:rPr>
          <w:rFonts w:ascii="Angsana New" w:hAnsi="Angsana New"/>
          <w:sz w:val="30"/>
          <w:szCs w:val="30"/>
          <w:lang w:val="en-US"/>
        </w:rPr>
        <w:t>3</w:t>
      </w:r>
      <w:r w:rsidRPr="00C44DB7">
        <w:rPr>
          <w:rFonts w:ascii="Angsana New" w:hAnsi="Angsana New"/>
          <w:sz w:val="30"/>
          <w:szCs w:val="30"/>
          <w:lang w:val="en-US"/>
        </w:rPr>
        <w:t xml:space="preserve"> </w:t>
      </w:r>
      <w:r w:rsidRPr="00C44DB7">
        <w:rPr>
          <w:rFonts w:ascii="Angsana New" w:hAnsi="Angsana New"/>
          <w:sz w:val="30"/>
          <w:szCs w:val="30"/>
          <w:cs/>
          <w:lang w:val="en-US"/>
        </w:rPr>
        <w:t xml:space="preserve">ปี มีผลบังคับใช้ตั้งแต่วันที่ </w:t>
      </w:r>
      <w:r w:rsidR="006145CD" w:rsidRPr="006145CD">
        <w:rPr>
          <w:rFonts w:ascii="Angsana New" w:hAnsi="Angsana New"/>
          <w:sz w:val="30"/>
          <w:szCs w:val="30"/>
          <w:lang w:val="en-US"/>
        </w:rPr>
        <w:t>1</w:t>
      </w:r>
      <w:r w:rsidRPr="00C44DB7">
        <w:rPr>
          <w:rFonts w:ascii="Angsana New" w:hAnsi="Angsana New"/>
          <w:sz w:val="30"/>
          <w:szCs w:val="30"/>
          <w:lang w:val="en-US"/>
        </w:rPr>
        <w:t xml:space="preserve"> </w:t>
      </w:r>
      <w:r w:rsidRPr="00C44DB7">
        <w:rPr>
          <w:rFonts w:ascii="Angsana New" w:hAnsi="Angsana New"/>
          <w:sz w:val="30"/>
          <w:szCs w:val="30"/>
          <w:cs/>
          <w:lang w:val="en-US"/>
        </w:rPr>
        <w:t xml:space="preserve">เมษายน </w:t>
      </w:r>
      <w:r w:rsidR="006145CD" w:rsidRPr="006145CD">
        <w:rPr>
          <w:rFonts w:ascii="Angsana New" w:hAnsi="Angsana New"/>
          <w:sz w:val="30"/>
          <w:szCs w:val="30"/>
          <w:lang w:val="en-US"/>
        </w:rPr>
        <w:t>2559</w:t>
      </w:r>
      <w:r w:rsidRPr="00C44DB7">
        <w:rPr>
          <w:rFonts w:ascii="Angsana New" w:hAnsi="Angsana New"/>
          <w:sz w:val="30"/>
          <w:szCs w:val="30"/>
          <w:lang w:val="en-US"/>
        </w:rPr>
        <w:t xml:space="preserve"> </w:t>
      </w:r>
      <w:r w:rsidRPr="00C44DB7">
        <w:rPr>
          <w:rFonts w:ascii="Angsana New" w:hAnsi="Angsana New"/>
          <w:sz w:val="30"/>
          <w:szCs w:val="30"/>
          <w:cs/>
          <w:lang w:val="en-US"/>
        </w:rPr>
        <w:t xml:space="preserve">หากไม่มีฝ่ายหนึ่งฝ่ายใดบอกเลิกสัญญา ให้สัญญามีอายุต่อไปอีกคราวละ </w:t>
      </w:r>
      <w:r w:rsidR="006145CD" w:rsidRPr="006145CD">
        <w:rPr>
          <w:rFonts w:ascii="Angsana New" w:hAnsi="Angsana New"/>
          <w:sz w:val="30"/>
          <w:szCs w:val="30"/>
          <w:lang w:val="en-US"/>
        </w:rPr>
        <w:t>3</w:t>
      </w:r>
      <w:r w:rsidRPr="00C44DB7">
        <w:rPr>
          <w:rFonts w:ascii="Angsana New" w:hAnsi="Angsana New"/>
          <w:sz w:val="30"/>
          <w:szCs w:val="30"/>
          <w:lang w:val="en-US"/>
        </w:rPr>
        <w:t xml:space="preserve"> </w:t>
      </w:r>
      <w:r w:rsidRPr="00C44DB7">
        <w:rPr>
          <w:rFonts w:ascii="Angsana New" w:hAnsi="Angsana New"/>
          <w:sz w:val="30"/>
          <w:szCs w:val="30"/>
          <w:cs/>
          <w:lang w:val="en-US"/>
        </w:rPr>
        <w:t>ปี</w:t>
      </w:r>
    </w:p>
    <w:p w14:paraId="1472B72A" w14:textId="77777777" w:rsidR="00BF0015" w:rsidRDefault="00BF0015" w:rsidP="00BF0015">
      <w:pPr>
        <w:spacing w:line="240" w:lineRule="auto"/>
        <w:ind w:left="540" w:right="2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5311DF1" w14:textId="675CA8B5" w:rsidR="00BF0015" w:rsidRPr="005D6201" w:rsidRDefault="00BF0015" w:rsidP="005D6201">
      <w:pPr>
        <w:numPr>
          <w:ilvl w:val="0"/>
          <w:numId w:val="8"/>
        </w:numPr>
        <w:spacing w:line="240" w:lineRule="auto"/>
        <w:ind w:left="990" w:right="2" w:hanging="450"/>
        <w:jc w:val="thaiDistribute"/>
        <w:rPr>
          <w:rFonts w:ascii="Angsana New" w:hAnsi="Angsana New"/>
          <w:sz w:val="30"/>
          <w:szCs w:val="30"/>
          <w:cs/>
        </w:rPr>
      </w:pPr>
      <w:r w:rsidRPr="005D6201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5D6201">
        <w:rPr>
          <w:rFonts w:ascii="Angsana New" w:hAnsi="Angsana New"/>
          <w:sz w:val="30"/>
          <w:szCs w:val="30"/>
        </w:rPr>
        <w:t xml:space="preserve">1 </w:t>
      </w:r>
      <w:r w:rsidRPr="005D6201">
        <w:rPr>
          <w:rFonts w:ascii="Angsana New" w:hAnsi="Angsana New"/>
          <w:sz w:val="30"/>
          <w:szCs w:val="30"/>
          <w:cs/>
        </w:rPr>
        <w:t xml:space="preserve">ตุลาคม </w:t>
      </w:r>
      <w:r w:rsidRPr="005D6201">
        <w:rPr>
          <w:rFonts w:ascii="Angsana New" w:hAnsi="Angsana New"/>
          <w:sz w:val="30"/>
          <w:szCs w:val="30"/>
        </w:rPr>
        <w:t xml:space="preserve">2566 </w:t>
      </w:r>
      <w:r w:rsidRPr="005D6201">
        <w:rPr>
          <w:rFonts w:ascii="Angsana New" w:hAnsi="Angsana New"/>
          <w:sz w:val="30"/>
          <w:szCs w:val="30"/>
          <w:cs/>
        </w:rPr>
        <w:t xml:space="preserve">บริษัทได้ทำสัญญาเช่าที่ดินกับบริษัทใหญ่สำหรับประกอบกิจการ “โครงการผลิตไฟฟ้าจากพลังงานแสงอาทิตย์ อำเภอแก่งคอย ทีพีไอ โพลีน เพาเวอร์” กำหนดระยะเวลา </w:t>
      </w:r>
      <w:r w:rsidRPr="005D6201">
        <w:rPr>
          <w:rFonts w:ascii="Angsana New" w:hAnsi="Angsana New"/>
          <w:sz w:val="30"/>
          <w:szCs w:val="30"/>
        </w:rPr>
        <w:t xml:space="preserve">30 </w:t>
      </w:r>
      <w:r w:rsidRPr="005D6201">
        <w:rPr>
          <w:rFonts w:ascii="Angsana New" w:hAnsi="Angsana New"/>
          <w:sz w:val="30"/>
          <w:szCs w:val="30"/>
          <w:cs/>
        </w:rPr>
        <w:t xml:space="preserve">ปี นับตั้งแต่วันที่ </w:t>
      </w:r>
      <w:r w:rsidR="005D6201">
        <w:rPr>
          <w:rFonts w:ascii="Angsana New" w:hAnsi="Angsana New"/>
          <w:sz w:val="30"/>
          <w:szCs w:val="30"/>
        </w:rPr>
        <w:t xml:space="preserve"> </w:t>
      </w:r>
      <w:r w:rsidRPr="005D6201">
        <w:rPr>
          <w:rFonts w:ascii="Angsana New" w:hAnsi="Angsana New"/>
          <w:sz w:val="30"/>
          <w:szCs w:val="30"/>
        </w:rPr>
        <w:t xml:space="preserve">1 </w:t>
      </w:r>
      <w:r w:rsidRPr="005D6201">
        <w:rPr>
          <w:rFonts w:ascii="Angsana New" w:hAnsi="Angsana New"/>
          <w:sz w:val="30"/>
          <w:szCs w:val="30"/>
          <w:cs/>
        </w:rPr>
        <w:t xml:space="preserve">ตุลาคม </w:t>
      </w:r>
      <w:r w:rsidRPr="005D6201">
        <w:rPr>
          <w:rFonts w:ascii="Angsana New" w:hAnsi="Angsana New"/>
          <w:sz w:val="30"/>
          <w:szCs w:val="30"/>
        </w:rPr>
        <w:t xml:space="preserve">2566 </w:t>
      </w:r>
      <w:r w:rsidRPr="005D6201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Pr="005D6201">
        <w:rPr>
          <w:rFonts w:ascii="Angsana New" w:hAnsi="Angsana New"/>
          <w:sz w:val="30"/>
          <w:szCs w:val="30"/>
        </w:rPr>
        <w:t xml:space="preserve">30 </w:t>
      </w:r>
      <w:r w:rsidRPr="005D6201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5D6201">
        <w:rPr>
          <w:rFonts w:ascii="Angsana New" w:hAnsi="Angsana New"/>
          <w:sz w:val="30"/>
          <w:szCs w:val="30"/>
        </w:rPr>
        <w:t xml:space="preserve">2596 </w:t>
      </w:r>
      <w:r w:rsidRPr="005D6201">
        <w:rPr>
          <w:rFonts w:ascii="Angsana New" w:hAnsi="Angsana New"/>
          <w:sz w:val="30"/>
          <w:szCs w:val="30"/>
          <w:cs/>
        </w:rPr>
        <w:t>ค่าเช่ากำหนดชำระเป็นรายปีตามอัตราที่ระบุไว้ในสัญญา</w:t>
      </w:r>
    </w:p>
    <w:p w14:paraId="0CA0392A" w14:textId="52DB739B" w:rsidR="00B44C18" w:rsidRPr="00BF0015" w:rsidRDefault="00B44C18">
      <w:pPr>
        <w:spacing w:line="240" w:lineRule="auto"/>
        <w:rPr>
          <w:rFonts w:ascii="Angsana New" w:hAnsi="Angsana New"/>
          <w:sz w:val="30"/>
          <w:szCs w:val="30"/>
        </w:rPr>
      </w:pPr>
    </w:p>
    <w:p w14:paraId="79BDA844" w14:textId="77777777" w:rsidR="00801869" w:rsidRDefault="00801869" w:rsidP="006A4F6E">
      <w:pPr>
        <w:pStyle w:val="Caption"/>
      </w:pPr>
      <w:r w:rsidRPr="00ED338C">
        <w:rPr>
          <w:cs/>
        </w:rPr>
        <w:t>เงินสดและรายการเทียบเท่าเงินสด</w:t>
      </w:r>
    </w:p>
    <w:p w14:paraId="7BED38C1" w14:textId="77777777" w:rsidR="00A42500" w:rsidRPr="00A42500" w:rsidRDefault="00A42500" w:rsidP="00D31314">
      <w:pPr>
        <w:pStyle w:val="Bo-Blankline"/>
        <w:rPr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36"/>
        <w:gridCol w:w="1114"/>
      </w:tblGrid>
      <w:tr w:rsidR="00012345" w:rsidRPr="00EB7266" w14:paraId="5C94A58B" w14:textId="77777777" w:rsidTr="00A35E0B">
        <w:trPr>
          <w:tblHeader/>
        </w:trPr>
        <w:tc>
          <w:tcPr>
            <w:tcW w:w="4050" w:type="dxa"/>
            <w:shd w:val="clear" w:color="auto" w:fill="auto"/>
          </w:tcPr>
          <w:p w14:paraId="56A72E49" w14:textId="77777777" w:rsidR="00012345" w:rsidRPr="00A42500" w:rsidRDefault="00012345" w:rsidP="003C3BB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66A78F31" w14:textId="77777777" w:rsidR="00012345" w:rsidRPr="00EB7266" w:rsidRDefault="00012345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452D417D" w14:textId="77777777" w:rsidR="00012345" w:rsidRPr="00EB7266" w:rsidRDefault="00012345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74362775" w14:textId="77777777" w:rsidR="00012345" w:rsidRPr="00EB7266" w:rsidRDefault="00012345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1DF6" w:rsidRPr="00744476" w14:paraId="1A29B287" w14:textId="77777777" w:rsidTr="00A35E0B">
        <w:trPr>
          <w:tblHeader/>
        </w:trPr>
        <w:tc>
          <w:tcPr>
            <w:tcW w:w="4050" w:type="dxa"/>
            <w:shd w:val="clear" w:color="auto" w:fill="auto"/>
          </w:tcPr>
          <w:p w14:paraId="4D9FB105" w14:textId="77777777" w:rsidR="00251DF6" w:rsidRPr="00A42500" w:rsidRDefault="00251DF6" w:rsidP="00251DF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256D966" w14:textId="46823CFE" w:rsidR="00251DF6" w:rsidRPr="00744476" w:rsidRDefault="00251DF6" w:rsidP="00251DF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58DEC398" w14:textId="77777777" w:rsidR="00251DF6" w:rsidRPr="00744476" w:rsidRDefault="00251DF6" w:rsidP="00251DF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5027822" w14:textId="52074623" w:rsidR="00251DF6" w:rsidRPr="00744476" w:rsidRDefault="00251DF6" w:rsidP="00251DF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AC79FFE" w14:textId="77777777" w:rsidR="00251DF6" w:rsidRPr="00BE704B" w:rsidRDefault="00251DF6" w:rsidP="00251DF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751C5FD" w14:textId="6F64C03C" w:rsidR="00251DF6" w:rsidRPr="00744476" w:rsidRDefault="00251DF6" w:rsidP="00251DF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77255858" w14:textId="77777777" w:rsidR="00251DF6" w:rsidRPr="00BE704B" w:rsidRDefault="00251DF6" w:rsidP="00251DF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6EBB1536" w14:textId="4906EC4F" w:rsidR="00251DF6" w:rsidRPr="00744476" w:rsidRDefault="00251DF6" w:rsidP="00251DF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251DF6" w14:paraId="77B4008F" w14:textId="77777777" w:rsidTr="00A35E0B">
        <w:tc>
          <w:tcPr>
            <w:tcW w:w="4050" w:type="dxa"/>
            <w:shd w:val="clear" w:color="auto" w:fill="auto"/>
          </w:tcPr>
          <w:p w14:paraId="4CB2ACE6" w14:textId="77777777" w:rsidR="00251DF6" w:rsidRPr="000E7CEE" w:rsidRDefault="00251DF6" w:rsidP="00251DF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7D9FD4CF" w14:textId="77777777" w:rsidR="00251DF6" w:rsidRDefault="00251DF6" w:rsidP="00251DF6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471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F471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5F471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51DF6" w:rsidRPr="0033434F" w14:paraId="46656697" w14:textId="77777777" w:rsidTr="00A35E0B">
        <w:tc>
          <w:tcPr>
            <w:tcW w:w="4050" w:type="dxa"/>
            <w:shd w:val="clear" w:color="auto" w:fill="auto"/>
          </w:tcPr>
          <w:p w14:paraId="4F86556D" w14:textId="77777777" w:rsidR="00251DF6" w:rsidRPr="00ED338C" w:rsidRDefault="00251DF6" w:rsidP="00251DF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D338C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  <w:r w:rsidRPr="00ED338C">
              <w:rPr>
                <w:rFonts w:ascii="Angsana New" w:hAnsi="Angsana New" w:hint="cs"/>
                <w:sz w:val="30"/>
                <w:szCs w:val="30"/>
                <w:cs/>
              </w:rPr>
              <w:t>ในมือ</w:t>
            </w:r>
          </w:p>
        </w:tc>
        <w:tc>
          <w:tcPr>
            <w:tcW w:w="1080" w:type="dxa"/>
            <w:shd w:val="clear" w:color="auto" w:fill="auto"/>
          </w:tcPr>
          <w:p w14:paraId="6F880A97" w14:textId="689C9C60" w:rsidR="00251DF6" w:rsidRPr="0033434F" w:rsidRDefault="00E826CF" w:rsidP="00783702">
            <w:pPr>
              <w:tabs>
                <w:tab w:val="decimal" w:pos="880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181</w:t>
            </w:r>
          </w:p>
        </w:tc>
        <w:tc>
          <w:tcPr>
            <w:tcW w:w="270" w:type="dxa"/>
            <w:shd w:val="clear" w:color="auto" w:fill="auto"/>
          </w:tcPr>
          <w:p w14:paraId="510B3472" w14:textId="77777777" w:rsidR="00251DF6" w:rsidRDefault="00251DF6" w:rsidP="00251DF6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5E7E157" w14:textId="6213C63B" w:rsidR="00251DF6" w:rsidRPr="0033434F" w:rsidRDefault="00251DF6" w:rsidP="00251DF6">
            <w:pPr>
              <w:tabs>
                <w:tab w:val="decimal" w:pos="867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401</w:t>
            </w:r>
          </w:p>
        </w:tc>
        <w:tc>
          <w:tcPr>
            <w:tcW w:w="270" w:type="dxa"/>
            <w:shd w:val="clear" w:color="auto" w:fill="auto"/>
          </w:tcPr>
          <w:p w14:paraId="1BBC9DF9" w14:textId="77777777" w:rsidR="00251DF6" w:rsidRPr="00BE704B" w:rsidRDefault="00251DF6" w:rsidP="00251DF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E052B5B" w14:textId="579C20A6" w:rsidR="00251DF6" w:rsidRPr="0033434F" w:rsidRDefault="008B5C92" w:rsidP="00251DF6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181</w:t>
            </w:r>
          </w:p>
        </w:tc>
        <w:tc>
          <w:tcPr>
            <w:tcW w:w="236" w:type="dxa"/>
            <w:shd w:val="clear" w:color="auto" w:fill="auto"/>
          </w:tcPr>
          <w:p w14:paraId="175D09FE" w14:textId="77777777" w:rsidR="00251DF6" w:rsidRPr="00BE704B" w:rsidRDefault="00251DF6" w:rsidP="00251DF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67551722" w14:textId="422C8D44" w:rsidR="00251DF6" w:rsidRPr="0033434F" w:rsidRDefault="00251DF6" w:rsidP="00251DF6">
            <w:pPr>
              <w:tabs>
                <w:tab w:val="decimal" w:pos="90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401</w:t>
            </w:r>
          </w:p>
        </w:tc>
      </w:tr>
      <w:tr w:rsidR="00251DF6" w:rsidRPr="0033434F" w14:paraId="1D5985D2" w14:textId="77777777" w:rsidTr="00A35E0B">
        <w:tc>
          <w:tcPr>
            <w:tcW w:w="4050" w:type="dxa"/>
            <w:shd w:val="clear" w:color="auto" w:fill="auto"/>
          </w:tcPr>
          <w:p w14:paraId="3B1D96A2" w14:textId="77777777" w:rsidR="00251DF6" w:rsidRPr="00ED338C" w:rsidRDefault="00251DF6" w:rsidP="00251DF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338C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080" w:type="dxa"/>
            <w:shd w:val="clear" w:color="auto" w:fill="auto"/>
          </w:tcPr>
          <w:p w14:paraId="79288E47" w14:textId="15985984" w:rsidR="00251DF6" w:rsidRDefault="00F0204B" w:rsidP="001C10D5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6,221</w:t>
            </w:r>
          </w:p>
        </w:tc>
        <w:tc>
          <w:tcPr>
            <w:tcW w:w="270" w:type="dxa"/>
            <w:shd w:val="clear" w:color="auto" w:fill="auto"/>
          </w:tcPr>
          <w:p w14:paraId="23E73A4C" w14:textId="77777777" w:rsidR="00251DF6" w:rsidRDefault="00251DF6" w:rsidP="00251DF6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8B43CDD" w14:textId="011259AA" w:rsidR="00251DF6" w:rsidRDefault="00251DF6" w:rsidP="00251DF6">
            <w:pPr>
              <w:tabs>
                <w:tab w:val="decimal" w:pos="867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59,268</w:t>
            </w:r>
          </w:p>
        </w:tc>
        <w:tc>
          <w:tcPr>
            <w:tcW w:w="270" w:type="dxa"/>
            <w:shd w:val="clear" w:color="auto" w:fill="auto"/>
          </w:tcPr>
          <w:p w14:paraId="358FE086" w14:textId="77777777" w:rsidR="00251DF6" w:rsidRPr="00BE704B" w:rsidRDefault="00251DF6" w:rsidP="00251DF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BA5406E" w14:textId="4D3969CE" w:rsidR="00251DF6" w:rsidRDefault="008B5C92" w:rsidP="00251DF6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6,1</w:t>
            </w:r>
            <w:r w:rsidR="00F0204B">
              <w:rPr>
                <w:rFonts w:ascii="Angsana New" w:hAnsi="Angsana New"/>
                <w:sz w:val="30"/>
                <w:szCs w:val="30"/>
                <w:lang w:val="en-US"/>
              </w:rPr>
              <w:t>05</w:t>
            </w:r>
          </w:p>
        </w:tc>
        <w:tc>
          <w:tcPr>
            <w:tcW w:w="236" w:type="dxa"/>
            <w:shd w:val="clear" w:color="auto" w:fill="auto"/>
          </w:tcPr>
          <w:p w14:paraId="3DA5AE4D" w14:textId="77777777" w:rsidR="00251DF6" w:rsidRPr="00BE704B" w:rsidRDefault="00251DF6" w:rsidP="00251DF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181CA102" w14:textId="6A54FA10" w:rsidR="00251DF6" w:rsidRDefault="00251DF6" w:rsidP="00251DF6">
            <w:pPr>
              <w:tabs>
                <w:tab w:val="decimal" w:pos="90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58,999</w:t>
            </w:r>
          </w:p>
        </w:tc>
      </w:tr>
      <w:tr w:rsidR="00251DF6" w:rsidRPr="0033434F" w14:paraId="2A61E07A" w14:textId="77777777" w:rsidTr="00A35E0B">
        <w:tc>
          <w:tcPr>
            <w:tcW w:w="4050" w:type="dxa"/>
            <w:shd w:val="clear" w:color="auto" w:fill="auto"/>
          </w:tcPr>
          <w:p w14:paraId="0E6F96B1" w14:textId="77777777" w:rsidR="00251DF6" w:rsidRPr="00ED338C" w:rsidRDefault="00251DF6" w:rsidP="00251DF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338C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080" w:type="dxa"/>
            <w:shd w:val="clear" w:color="auto" w:fill="auto"/>
          </w:tcPr>
          <w:p w14:paraId="69F4D020" w14:textId="53FEE7E3" w:rsidR="00251DF6" w:rsidRDefault="00F0204B" w:rsidP="00783702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928,702</w:t>
            </w:r>
          </w:p>
        </w:tc>
        <w:tc>
          <w:tcPr>
            <w:tcW w:w="270" w:type="dxa"/>
            <w:shd w:val="clear" w:color="auto" w:fill="auto"/>
          </w:tcPr>
          <w:p w14:paraId="6FE154EE" w14:textId="77777777" w:rsidR="00251DF6" w:rsidRDefault="00251DF6" w:rsidP="00251DF6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2843196" w14:textId="6AF03E4A" w:rsidR="00251DF6" w:rsidRDefault="00251DF6" w:rsidP="00251DF6">
            <w:pPr>
              <w:tabs>
                <w:tab w:val="decimal" w:pos="867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1,943,195</w:t>
            </w:r>
          </w:p>
        </w:tc>
        <w:tc>
          <w:tcPr>
            <w:tcW w:w="270" w:type="dxa"/>
            <w:shd w:val="clear" w:color="auto" w:fill="auto"/>
          </w:tcPr>
          <w:p w14:paraId="146F1C8A" w14:textId="77777777" w:rsidR="00251DF6" w:rsidRPr="00BE704B" w:rsidRDefault="00251DF6" w:rsidP="00251DF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5A693D5" w14:textId="08325928" w:rsidR="00251DF6" w:rsidRDefault="00F0204B" w:rsidP="00251DF6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792</w:t>
            </w:r>
            <w:r w:rsidR="008B5C92">
              <w:rPr>
                <w:rFonts w:ascii="Angsana New" w:hAnsi="Angsana New"/>
                <w:sz w:val="30"/>
                <w:szCs w:val="30"/>
                <w:lang w:val="en-US"/>
              </w:rPr>
              <w:t>,7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</w:p>
        </w:tc>
        <w:tc>
          <w:tcPr>
            <w:tcW w:w="236" w:type="dxa"/>
            <w:shd w:val="clear" w:color="auto" w:fill="auto"/>
          </w:tcPr>
          <w:p w14:paraId="6282009C" w14:textId="77777777" w:rsidR="00251DF6" w:rsidRPr="00BE704B" w:rsidRDefault="00251DF6" w:rsidP="00251DF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05E3D49" w14:textId="74AFAA2E" w:rsidR="00251DF6" w:rsidRDefault="00251DF6" w:rsidP="00251DF6">
            <w:pPr>
              <w:tabs>
                <w:tab w:val="decimal" w:pos="90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1,800,863</w:t>
            </w:r>
          </w:p>
        </w:tc>
      </w:tr>
      <w:tr w:rsidR="00251DF6" w:rsidRPr="0033434F" w14:paraId="320780CC" w14:textId="77777777" w:rsidTr="00A35E0B">
        <w:tc>
          <w:tcPr>
            <w:tcW w:w="4050" w:type="dxa"/>
            <w:shd w:val="clear" w:color="auto" w:fill="auto"/>
          </w:tcPr>
          <w:p w14:paraId="07ED82B0" w14:textId="5BA0B4B9" w:rsidR="00251DF6" w:rsidRPr="00ED338C" w:rsidRDefault="00251DF6" w:rsidP="00251DF6">
            <w:pPr>
              <w:spacing w:line="240" w:lineRule="atLeast"/>
              <w:ind w:left="252" w:right="65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338C"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  <w:r w:rsidR="00E826CF">
              <w:rPr>
                <w:rFonts w:ascii="Angsana New" w:hAnsi="Angsana New" w:hint="cs"/>
                <w:sz w:val="30"/>
                <w:szCs w:val="30"/>
                <w:cs/>
              </w:rPr>
              <w:t>ลงทุนระยะสั้นที่มีสภาพคล่องสูง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BB4FA9" w14:textId="685EC4FF" w:rsidR="00251DF6" w:rsidRDefault="00F0204B" w:rsidP="00783702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002B34D4">
              <w:rPr>
                <w:rFonts w:ascii="Angsana New" w:hAnsi="Angsana New"/>
                <w:sz w:val="30"/>
                <w:szCs w:val="30"/>
                <w:lang w:val="en-US"/>
              </w:rPr>
              <w:t>498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2B34D4">
              <w:rPr>
                <w:rFonts w:ascii="Angsana New" w:hAnsi="Angsana New"/>
                <w:sz w:val="30"/>
                <w:szCs w:val="30"/>
                <w:lang w:val="en-US"/>
              </w:rPr>
              <w:t>709</w:t>
            </w:r>
          </w:p>
        </w:tc>
        <w:tc>
          <w:tcPr>
            <w:tcW w:w="270" w:type="dxa"/>
            <w:shd w:val="clear" w:color="auto" w:fill="auto"/>
          </w:tcPr>
          <w:p w14:paraId="55EBE94D" w14:textId="77777777" w:rsidR="00251DF6" w:rsidRDefault="00251DF6" w:rsidP="00251DF6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61FFD2" w14:textId="1A3A026B" w:rsidR="00251DF6" w:rsidRDefault="00251DF6" w:rsidP="00251DF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9FF4C2" w14:textId="77777777" w:rsidR="00251DF6" w:rsidRPr="00BE704B" w:rsidRDefault="00251DF6" w:rsidP="00251DF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7D654E" w14:textId="57E535B9" w:rsidR="00251DF6" w:rsidRDefault="00E826CF" w:rsidP="00F0204B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002B34D4">
              <w:rPr>
                <w:rFonts w:ascii="Angsana New" w:hAnsi="Angsana New"/>
                <w:sz w:val="30"/>
                <w:szCs w:val="30"/>
                <w:lang w:val="en-US"/>
              </w:rPr>
              <w:t>498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2B34D4">
              <w:rPr>
                <w:rFonts w:ascii="Angsana New" w:hAnsi="Angsana New"/>
                <w:sz w:val="30"/>
                <w:szCs w:val="30"/>
                <w:lang w:val="en-US"/>
              </w:rPr>
              <w:t>709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A44F55" w14:textId="77777777" w:rsidR="00251DF6" w:rsidRPr="00BE704B" w:rsidRDefault="00251DF6" w:rsidP="00251DF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E843C3A" w14:textId="0668D686" w:rsidR="00251DF6" w:rsidRDefault="00251DF6" w:rsidP="00251DF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51DF6" w:rsidRPr="0033434F" w14:paraId="1F9F5377" w14:textId="77777777" w:rsidTr="00A35E0B">
        <w:tc>
          <w:tcPr>
            <w:tcW w:w="4050" w:type="dxa"/>
            <w:shd w:val="clear" w:color="auto" w:fill="auto"/>
          </w:tcPr>
          <w:p w14:paraId="69ECAF31" w14:textId="77777777" w:rsidR="00251DF6" w:rsidRPr="00ED338C" w:rsidRDefault="00251DF6" w:rsidP="00251DF6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33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09CF21" w14:textId="359F2D4A" w:rsidR="00251DF6" w:rsidRPr="00964D68" w:rsidRDefault="002B34D4" w:rsidP="001C10D5">
            <w:pPr>
              <w:tabs>
                <w:tab w:val="decimal" w:pos="880"/>
              </w:tabs>
              <w:spacing w:line="240" w:lineRule="atLeast"/>
              <w:ind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E826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433</w:t>
            </w:r>
            <w:r w:rsidR="00E826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813</w:t>
            </w:r>
          </w:p>
        </w:tc>
        <w:tc>
          <w:tcPr>
            <w:tcW w:w="270" w:type="dxa"/>
            <w:shd w:val="clear" w:color="auto" w:fill="auto"/>
          </w:tcPr>
          <w:p w14:paraId="6B5C0724" w14:textId="77777777" w:rsidR="00251DF6" w:rsidRDefault="00251DF6" w:rsidP="00251DF6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8AEE55" w14:textId="2260DB88" w:rsidR="00251DF6" w:rsidRPr="00964D68" w:rsidRDefault="00251DF6" w:rsidP="00251DF6">
            <w:pPr>
              <w:tabs>
                <w:tab w:val="decimal" w:pos="867"/>
              </w:tabs>
              <w:spacing w:line="240" w:lineRule="atLeast"/>
              <w:ind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2,002,864</w:t>
            </w:r>
          </w:p>
        </w:tc>
        <w:tc>
          <w:tcPr>
            <w:tcW w:w="270" w:type="dxa"/>
            <w:shd w:val="clear" w:color="auto" w:fill="auto"/>
          </w:tcPr>
          <w:p w14:paraId="20E60F45" w14:textId="77777777" w:rsidR="00251DF6" w:rsidRPr="00964D68" w:rsidRDefault="00251DF6" w:rsidP="00251DF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E47C1F" w14:textId="0A044754" w:rsidR="00251DF6" w:rsidRPr="00964D68" w:rsidRDefault="002B34D4" w:rsidP="00251DF6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F020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297</w:t>
            </w:r>
            <w:r w:rsidR="00F020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746</w:t>
            </w:r>
          </w:p>
        </w:tc>
        <w:tc>
          <w:tcPr>
            <w:tcW w:w="236" w:type="dxa"/>
            <w:shd w:val="clear" w:color="auto" w:fill="auto"/>
          </w:tcPr>
          <w:p w14:paraId="3C7A71A0" w14:textId="77777777" w:rsidR="00251DF6" w:rsidRPr="00BE704B" w:rsidRDefault="00251DF6" w:rsidP="00251DF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65E217" w14:textId="69503CDA" w:rsidR="00251DF6" w:rsidRPr="00964D68" w:rsidRDefault="00251DF6" w:rsidP="00251DF6">
            <w:pPr>
              <w:tabs>
                <w:tab w:val="decimal" w:pos="903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1,860,263</w:t>
            </w:r>
          </w:p>
        </w:tc>
      </w:tr>
    </w:tbl>
    <w:p w14:paraId="3E51BE2B" w14:textId="69246ADA" w:rsidR="00B44C18" w:rsidRDefault="00B44C18" w:rsidP="00FD5DB6">
      <w:pPr>
        <w:pStyle w:val="Bo-Blankline"/>
        <w:rPr>
          <w:lang w:val="en-US"/>
        </w:rPr>
      </w:pPr>
    </w:p>
    <w:p w14:paraId="35242DEC" w14:textId="77777777" w:rsidR="00B44C18" w:rsidRDefault="00B44C18">
      <w:pPr>
        <w:spacing w:line="240" w:lineRule="auto"/>
        <w:rPr>
          <w:rFonts w:ascii="Angsana New" w:hAnsi="Angsana New"/>
          <w:sz w:val="20"/>
          <w:szCs w:val="20"/>
          <w:lang w:val="en-US" w:eastAsia="x-none"/>
        </w:rPr>
      </w:pPr>
      <w:r>
        <w:rPr>
          <w:lang w:val="en-US"/>
        </w:rPr>
        <w:br w:type="page"/>
      </w:r>
    </w:p>
    <w:p w14:paraId="1ED5F466" w14:textId="476E4728" w:rsidR="00B44C18" w:rsidRDefault="00B44C18" w:rsidP="00B44C18">
      <w:pPr>
        <w:pStyle w:val="Caption"/>
      </w:pPr>
      <w:r w:rsidRPr="00307009">
        <w:rPr>
          <w:cs/>
        </w:rPr>
        <w:lastRenderedPageBreak/>
        <w:t>ลูกหนี้การค้า</w:t>
      </w:r>
    </w:p>
    <w:p w14:paraId="6CACB3DA" w14:textId="77777777" w:rsidR="00B44C18" w:rsidRPr="00B44C18" w:rsidRDefault="00B44C18" w:rsidP="00B44C18">
      <w:pPr>
        <w:pStyle w:val="Bo-Blankline"/>
        <w:rPr>
          <w:lang w:val="en-US"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810"/>
        <w:gridCol w:w="1170"/>
        <w:gridCol w:w="270"/>
        <w:gridCol w:w="1080"/>
        <w:gridCol w:w="270"/>
        <w:gridCol w:w="1080"/>
        <w:gridCol w:w="270"/>
        <w:gridCol w:w="1080"/>
      </w:tblGrid>
      <w:tr w:rsidR="00CD4BBE" w:rsidRPr="004A7DFC" w14:paraId="704122CF" w14:textId="77777777" w:rsidTr="00CD4BBE">
        <w:trPr>
          <w:trHeight w:val="20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48A43" w14:textId="77777777" w:rsidR="00CD4BBE" w:rsidRPr="004A7DFC" w:rsidRDefault="00CD4BBE" w:rsidP="009A0CF0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CFD803D" w14:textId="77777777" w:rsidR="00CD4BBE" w:rsidRPr="004A7DFC" w:rsidRDefault="00CD4BBE" w:rsidP="009A0CF0">
            <w:pPr>
              <w:tabs>
                <w:tab w:val="left" w:pos="540"/>
              </w:tabs>
              <w:spacing w:line="360" w:lineRule="exact"/>
              <w:ind w:left="-104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90940" w14:textId="364700FB" w:rsidR="00CD4BBE" w:rsidRPr="004A7DFC" w:rsidRDefault="00CD4BBE" w:rsidP="009A0CF0">
            <w:pPr>
              <w:tabs>
                <w:tab w:val="left" w:pos="540"/>
              </w:tabs>
              <w:spacing w:line="360" w:lineRule="exact"/>
              <w:ind w:left="-104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24BF15" w14:textId="77777777" w:rsidR="00CD4BBE" w:rsidRPr="004A7DFC" w:rsidRDefault="00CD4BBE" w:rsidP="009A0CF0">
            <w:pPr>
              <w:tabs>
                <w:tab w:val="left" w:pos="540"/>
              </w:tabs>
              <w:spacing w:line="360" w:lineRule="exact"/>
              <w:ind w:left="-104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35282" w14:textId="77777777" w:rsidR="00CD4BBE" w:rsidRPr="004A7DFC" w:rsidRDefault="00CD4BBE" w:rsidP="009A0CF0">
            <w:pPr>
              <w:tabs>
                <w:tab w:val="left" w:pos="540"/>
              </w:tabs>
              <w:spacing w:line="360" w:lineRule="exact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7D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4BBE" w:rsidRPr="004A7DFC" w14:paraId="7D8CA521" w14:textId="77777777" w:rsidTr="00CD4B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3240" w:type="dxa"/>
            <w:shd w:val="clear" w:color="auto" w:fill="auto"/>
          </w:tcPr>
          <w:p w14:paraId="415BDC86" w14:textId="0327025E" w:rsidR="00CD4BBE" w:rsidRPr="004A7DFC" w:rsidRDefault="00CD4BBE" w:rsidP="006E1B7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44C1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44C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44C1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14:paraId="61054F22" w14:textId="3781E4B7" w:rsidR="00CD4BBE" w:rsidRPr="006145CD" w:rsidRDefault="00CD4BBE" w:rsidP="006E1B7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726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14:paraId="7C27E1F9" w14:textId="042D82F3" w:rsidR="00CD4BBE" w:rsidRPr="004A7DFC" w:rsidRDefault="00CD4BBE" w:rsidP="006E1B7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2114F529" w14:textId="77777777" w:rsidR="00CD4BBE" w:rsidRPr="004A7DFC" w:rsidRDefault="00CD4BBE" w:rsidP="006E1B7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C0DE85B" w14:textId="2882416C" w:rsidR="00CD4BBE" w:rsidRPr="004A7DFC" w:rsidRDefault="00CD4BBE" w:rsidP="006E1B7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7C97C951" w14:textId="77777777" w:rsidR="00CD4BBE" w:rsidRPr="004A7DFC" w:rsidRDefault="00CD4BBE" w:rsidP="006E1B7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6131598" w14:textId="4A31313D" w:rsidR="00CD4BBE" w:rsidRPr="004A7DFC" w:rsidRDefault="00CD4BBE" w:rsidP="006E1B7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05305B16" w14:textId="77777777" w:rsidR="00CD4BBE" w:rsidRPr="004A7DFC" w:rsidRDefault="00CD4BBE" w:rsidP="006E1B7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B231FEE" w14:textId="558D9C0D" w:rsidR="00CD4BBE" w:rsidRPr="004A7DFC" w:rsidRDefault="00CD4BBE" w:rsidP="006E1B7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CD4BBE" w:rsidRPr="004A7DFC" w14:paraId="462F2B62" w14:textId="77777777" w:rsidTr="00CD4BBE">
        <w:trPr>
          <w:trHeight w:val="335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7A7E19F" w14:textId="77777777" w:rsidR="00CD4BBE" w:rsidRPr="004A7DFC" w:rsidDel="00B75B12" w:rsidRDefault="00CD4BBE" w:rsidP="006E1B7F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92D5EFC" w14:textId="77777777" w:rsidR="00CD4BBE" w:rsidRPr="004A7DFC" w:rsidRDefault="00CD4BBE" w:rsidP="006E1B7F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E874357" w14:textId="23B9C7A9" w:rsidR="00CD4BBE" w:rsidRPr="004A7DFC" w:rsidRDefault="00CD4BBE" w:rsidP="006E1B7F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D4BBE" w:rsidRPr="004A7DFC" w14:paraId="07CD7713" w14:textId="77777777" w:rsidTr="00CD4BBE">
        <w:trPr>
          <w:trHeight w:val="335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AA03315" w14:textId="77777777" w:rsidR="00CD4BBE" w:rsidRPr="004A7DFC" w:rsidRDefault="00CD4BBE" w:rsidP="006E1B7F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  <w:r w:rsidRPr="004A7D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- </w:t>
            </w:r>
            <w:r w:rsidRPr="004A7D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25EDAD4" w14:textId="77777777" w:rsidR="00CD4BBE" w:rsidRPr="004A7DFC" w:rsidRDefault="00CD4BBE" w:rsidP="006E1B7F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ED4765D" w14:textId="4CA1B30D" w:rsidR="00CD4BBE" w:rsidRPr="004A7DFC" w:rsidRDefault="00CD4BBE" w:rsidP="006E1B7F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CD4BBE" w:rsidRPr="004A7DFC" w14:paraId="5BA759E3" w14:textId="77777777" w:rsidTr="00CD4BBE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DCA99" w14:textId="77777777" w:rsidR="00CD4BBE" w:rsidRPr="004A7DFC" w:rsidRDefault="00CD4BBE" w:rsidP="006E1B7F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5981869" w14:textId="77777777" w:rsidR="00CD4BBE" w:rsidRDefault="00CD4BBE" w:rsidP="006E1B7F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9324059" w14:textId="3BFDE071" w:rsidR="00CD4BBE" w:rsidRPr="004A7DFC" w:rsidRDefault="00CD4BBE" w:rsidP="006E1B7F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493,356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DB7E68" w14:textId="77777777" w:rsidR="00CD4BBE" w:rsidRPr="004A7DFC" w:rsidRDefault="00CD4BBE" w:rsidP="006E1B7F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A8D4116" w14:textId="173EB924" w:rsidR="00CD4BBE" w:rsidRPr="007E1F31" w:rsidRDefault="00CD4BBE" w:rsidP="006E1B7F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263,234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06B2A5" w14:textId="77777777" w:rsidR="00CD4BBE" w:rsidRPr="004A7DFC" w:rsidRDefault="00CD4BBE" w:rsidP="006E1B7F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0052FD" w14:textId="2148C9B1" w:rsidR="00CD4BBE" w:rsidRPr="004A7DFC" w:rsidRDefault="00CD4BBE" w:rsidP="006E1B7F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493,356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7C6EBA" w14:textId="77777777" w:rsidR="00CD4BBE" w:rsidRPr="004A7DFC" w:rsidRDefault="00CD4BBE" w:rsidP="006E1B7F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FB0C5F7" w14:textId="4DA6D2DF" w:rsidR="00CD4BBE" w:rsidRPr="004A7DFC" w:rsidRDefault="00CD4BBE" w:rsidP="006E1B7F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263,234</w:t>
            </w:r>
          </w:p>
        </w:tc>
      </w:tr>
      <w:tr w:rsidR="00CD4BBE" w:rsidRPr="004A7DFC" w14:paraId="65EC2F28" w14:textId="77777777" w:rsidTr="00CD4BBE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04C68" w14:textId="77777777" w:rsidR="00CD4BBE" w:rsidRPr="004A7DFC" w:rsidRDefault="00CD4BBE" w:rsidP="006E1B7F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215FBF1" w14:textId="77777777" w:rsidR="00CD4BBE" w:rsidRPr="004A7DFC" w:rsidRDefault="00CD4BBE" w:rsidP="006E1B7F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DEFFDAF" w14:textId="06ED20F5" w:rsidR="00CD4BBE" w:rsidRPr="004A7DFC" w:rsidRDefault="00CD4BBE" w:rsidP="006E1B7F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E3FC7D" w14:textId="77777777" w:rsidR="00CD4BBE" w:rsidRPr="004A7DFC" w:rsidRDefault="00CD4BBE" w:rsidP="006E1B7F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75A200C" w14:textId="77777777" w:rsidR="00CD4BBE" w:rsidRPr="004A7DFC" w:rsidRDefault="00CD4BBE" w:rsidP="006E1B7F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8C67FD" w14:textId="77777777" w:rsidR="00CD4BBE" w:rsidRPr="004A7DFC" w:rsidRDefault="00CD4BBE" w:rsidP="006E1B7F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7E4A06" w14:textId="77777777" w:rsidR="00CD4BBE" w:rsidRPr="004A7DFC" w:rsidRDefault="00CD4BBE" w:rsidP="006E1B7F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EA9E59" w14:textId="77777777" w:rsidR="00CD4BBE" w:rsidRPr="004A7DFC" w:rsidRDefault="00CD4BBE" w:rsidP="006E1B7F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C991D4" w14:textId="77777777" w:rsidR="00CD4BBE" w:rsidRPr="004A7DFC" w:rsidRDefault="00CD4BBE" w:rsidP="006E1B7F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4BBE" w:rsidRPr="004A7DFC" w14:paraId="06A7CCBC" w14:textId="77777777" w:rsidTr="00CD4BBE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9F3C3" w14:textId="77777777" w:rsidR="00CD4BBE" w:rsidRPr="004A7DFC" w:rsidRDefault="00CD4BBE" w:rsidP="006E1B7F">
            <w:pPr>
              <w:tabs>
                <w:tab w:val="left" w:pos="540"/>
              </w:tabs>
              <w:spacing w:line="360" w:lineRule="exact"/>
              <w:ind w:left="156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1 - 30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64857A9" w14:textId="77777777" w:rsidR="00CD4BBE" w:rsidRDefault="00CD4BBE" w:rsidP="006E1B7F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4695EB3" w14:textId="306F3B72" w:rsidR="00CD4BBE" w:rsidRPr="004A7DFC" w:rsidRDefault="00CD4BBE" w:rsidP="006E1B7F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62D138" w14:textId="77777777" w:rsidR="00CD4BBE" w:rsidRPr="004A7DFC" w:rsidRDefault="00CD4BBE" w:rsidP="006E1B7F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01232A" w14:textId="35BFF645" w:rsidR="00CD4BBE" w:rsidRPr="004A7DFC" w:rsidRDefault="00CD4BBE" w:rsidP="006E1B7F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AEE996" w14:textId="77777777" w:rsidR="00CD4BBE" w:rsidRPr="004A7DFC" w:rsidRDefault="00CD4BBE" w:rsidP="006E1B7F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43E58C" w14:textId="5823EB72" w:rsidR="00CD4BBE" w:rsidRPr="004A7DFC" w:rsidRDefault="00CD4BBE" w:rsidP="006E1B7F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CA25B1" w14:textId="77777777" w:rsidR="00CD4BBE" w:rsidRPr="004A7DFC" w:rsidRDefault="00CD4BBE" w:rsidP="006E1B7F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14DE7A" w14:textId="2B12D099" w:rsidR="00CD4BBE" w:rsidRPr="004A7DFC" w:rsidRDefault="00CD4BBE" w:rsidP="006E1B7F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</w:tr>
      <w:tr w:rsidR="00CD4BBE" w:rsidRPr="004A7DFC" w14:paraId="28A16523" w14:textId="77777777" w:rsidTr="00CD4BBE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95007" w14:textId="77777777" w:rsidR="00CD4BBE" w:rsidRPr="004A7DFC" w:rsidRDefault="00CD4BBE" w:rsidP="00280CA3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1872489" w14:textId="77777777" w:rsidR="00CD4BBE" w:rsidRDefault="00CD4BBE" w:rsidP="00280CA3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4FE90C" w14:textId="1057C0AB" w:rsidR="00CD4BBE" w:rsidRPr="004A7DFC" w:rsidRDefault="00CD4BBE" w:rsidP="00280CA3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493,388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AC364B" w14:textId="77777777" w:rsidR="00CD4BBE" w:rsidRPr="004A7DFC" w:rsidRDefault="00CD4BBE" w:rsidP="00280CA3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ABB949" w14:textId="4DD9C046" w:rsidR="00CD4BBE" w:rsidRPr="007E1F31" w:rsidRDefault="00CD4BBE" w:rsidP="00280CA3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263,247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EFD76C" w14:textId="77777777" w:rsidR="00CD4BBE" w:rsidRPr="007E1F31" w:rsidRDefault="00CD4BBE" w:rsidP="00280CA3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282307" w14:textId="3161DA48" w:rsidR="00CD4BBE" w:rsidRPr="004A7DFC" w:rsidRDefault="00CD4BBE" w:rsidP="00280CA3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493,388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D48064" w14:textId="77777777" w:rsidR="00CD4BBE" w:rsidRPr="004A7DFC" w:rsidRDefault="00CD4BBE" w:rsidP="00280CA3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4E1C53" w14:textId="10BE2F1C" w:rsidR="00CD4BBE" w:rsidRPr="004A7DFC" w:rsidRDefault="00CD4BBE" w:rsidP="00280CA3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263,247</w:t>
            </w:r>
          </w:p>
        </w:tc>
      </w:tr>
      <w:tr w:rsidR="00CD4BBE" w:rsidRPr="004A7DFC" w14:paraId="37A843C6" w14:textId="77777777" w:rsidTr="00CD4BBE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1B70C" w14:textId="77777777" w:rsidR="00CD4BBE" w:rsidRPr="004A7DFC" w:rsidRDefault="00CD4BBE" w:rsidP="00280CA3">
            <w:pPr>
              <w:tabs>
                <w:tab w:val="left" w:pos="540"/>
              </w:tabs>
              <w:spacing w:line="360" w:lineRule="exact"/>
              <w:ind w:left="250" w:hanging="2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4A7DF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8AB604B" w14:textId="77777777" w:rsidR="00CD4BBE" w:rsidRPr="00B85E06" w:rsidRDefault="00CD4BBE" w:rsidP="00F435C4">
            <w:pPr>
              <w:spacing w:line="360" w:lineRule="exact"/>
              <w:ind w:left="-109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3B785F" w14:textId="08914908" w:rsidR="00CD4BBE" w:rsidRPr="00B85E06" w:rsidRDefault="00CD4BBE" w:rsidP="00F435C4">
            <w:pPr>
              <w:spacing w:line="360" w:lineRule="exact"/>
              <w:ind w:left="-109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5E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85B94A" w14:textId="77777777" w:rsidR="00CD4BBE" w:rsidRPr="004A7DFC" w:rsidRDefault="00CD4BBE" w:rsidP="00280CA3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D14793" w14:textId="0D0B1A0B" w:rsidR="00CD4BBE" w:rsidRPr="004A7DFC" w:rsidRDefault="00CD4BBE" w:rsidP="00F435C4">
            <w:pPr>
              <w:spacing w:line="360" w:lineRule="exact"/>
              <w:ind w:left="-109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5E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B3B0F6" w14:textId="77777777" w:rsidR="00CD4BBE" w:rsidRPr="004A7DFC" w:rsidRDefault="00CD4BBE" w:rsidP="00280CA3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A69EAB" w14:textId="5BA1AB03" w:rsidR="00CD4BBE" w:rsidRPr="004A7DFC" w:rsidRDefault="00CD4BBE" w:rsidP="00F435C4">
            <w:pPr>
              <w:spacing w:line="360" w:lineRule="exact"/>
              <w:ind w:left="-109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5E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21C595" w14:textId="77777777" w:rsidR="00CD4BBE" w:rsidRPr="004A7DFC" w:rsidRDefault="00CD4BBE" w:rsidP="00280CA3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7E69A9" w14:textId="106F73F0" w:rsidR="00CD4BBE" w:rsidRPr="004A7DFC" w:rsidRDefault="00CD4BBE" w:rsidP="00F435C4">
            <w:pPr>
              <w:spacing w:line="360" w:lineRule="exact"/>
              <w:ind w:left="-109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5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D4BBE" w:rsidRPr="004A7DFC" w14:paraId="5500F45E" w14:textId="77777777" w:rsidTr="00CD4BBE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3CD26E" w14:textId="77777777" w:rsidR="00CD4BBE" w:rsidRPr="004A7DFC" w:rsidRDefault="00CD4BBE" w:rsidP="00280CA3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A1BFF00" w14:textId="77B0B1AA" w:rsidR="00CD4BBE" w:rsidRPr="00CD4BBE" w:rsidRDefault="00CD4BBE" w:rsidP="00CD4BBE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D4BB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619516" w14:textId="7199F369" w:rsidR="00CD4BBE" w:rsidRPr="004A7DFC" w:rsidRDefault="00CD4BBE" w:rsidP="00280CA3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493,388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A13FA4" w14:textId="77777777" w:rsidR="00CD4BBE" w:rsidRPr="004A7DFC" w:rsidRDefault="00CD4BBE" w:rsidP="00280CA3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133777" w14:textId="66101727" w:rsidR="00CD4BBE" w:rsidRPr="007E1F31" w:rsidRDefault="00CD4BBE" w:rsidP="00280CA3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263,247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43B59D" w14:textId="77777777" w:rsidR="00CD4BBE" w:rsidRPr="007E1F31" w:rsidRDefault="00CD4BBE" w:rsidP="00280CA3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9AF24C" w14:textId="4FA98936" w:rsidR="00CD4BBE" w:rsidRPr="004A7DFC" w:rsidRDefault="00CD4BBE" w:rsidP="00280CA3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493,388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4E122A" w14:textId="77777777" w:rsidR="00CD4BBE" w:rsidRPr="004A7DFC" w:rsidRDefault="00CD4BBE" w:rsidP="00280CA3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1BDD2D" w14:textId="32F9871A" w:rsidR="00CD4BBE" w:rsidRPr="004A7DFC" w:rsidRDefault="00CD4BBE" w:rsidP="00280CA3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263,247</w:t>
            </w:r>
          </w:p>
        </w:tc>
      </w:tr>
      <w:tr w:rsidR="00CD4BBE" w:rsidRPr="004A7DFC" w14:paraId="32E06B99" w14:textId="77777777" w:rsidTr="00CD4BBE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B9F14" w14:textId="77777777" w:rsidR="00CD4BBE" w:rsidRPr="004A7DFC" w:rsidRDefault="00CD4BBE" w:rsidP="00280CA3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4C1C4F7" w14:textId="77777777" w:rsidR="00CD4BBE" w:rsidRPr="004A7DFC" w:rsidRDefault="00CD4BBE" w:rsidP="00280CA3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028F70" w14:textId="5F128694" w:rsidR="00CD4BBE" w:rsidRPr="004A7DFC" w:rsidRDefault="00CD4BBE" w:rsidP="00280CA3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45BF56" w14:textId="77777777" w:rsidR="00CD4BBE" w:rsidRPr="004A7DFC" w:rsidRDefault="00CD4BBE" w:rsidP="00280CA3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CA25A0" w14:textId="77777777" w:rsidR="00CD4BBE" w:rsidRPr="004A7DFC" w:rsidRDefault="00CD4BBE" w:rsidP="00280CA3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124DBB" w14:textId="77777777" w:rsidR="00CD4BBE" w:rsidRPr="004A7DFC" w:rsidRDefault="00CD4BBE" w:rsidP="00280CA3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3CDA46" w14:textId="77777777" w:rsidR="00CD4BBE" w:rsidRPr="004A7DFC" w:rsidRDefault="00CD4BBE" w:rsidP="00280CA3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8E7303" w14:textId="77777777" w:rsidR="00CD4BBE" w:rsidRPr="004A7DFC" w:rsidRDefault="00CD4BBE" w:rsidP="00280CA3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DF3425" w14:textId="77777777" w:rsidR="00CD4BBE" w:rsidRPr="004A7DFC" w:rsidRDefault="00CD4BBE" w:rsidP="00280CA3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CD4BBE" w:rsidRPr="00435338" w14:paraId="7C78AE91" w14:textId="77777777" w:rsidTr="00CD4BBE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CA598" w14:textId="77777777" w:rsidR="00CD4BBE" w:rsidRPr="00435338" w:rsidRDefault="00CD4BBE" w:rsidP="00280CA3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  <w:r w:rsidRPr="004353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- </w:t>
            </w:r>
            <w:r w:rsidRPr="005C1E3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กิจการอื่น ๆ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9075E29" w14:textId="77777777" w:rsidR="00CD4BBE" w:rsidRPr="00F82619" w:rsidRDefault="00CD4BBE" w:rsidP="00280CA3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CB9B054" w14:textId="78AE1277" w:rsidR="00CD4BBE" w:rsidRPr="00F82619" w:rsidRDefault="00CD4BBE" w:rsidP="00280CA3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AE66E0" w14:textId="77777777" w:rsidR="00CD4BBE" w:rsidRPr="00F82619" w:rsidRDefault="00CD4BBE" w:rsidP="00280CA3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AD697A" w14:textId="77777777" w:rsidR="00CD4BBE" w:rsidRPr="00F82619" w:rsidRDefault="00CD4BBE" w:rsidP="00280CA3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B45FCF" w14:textId="77777777" w:rsidR="00CD4BBE" w:rsidRPr="00F82619" w:rsidRDefault="00CD4BBE" w:rsidP="00280CA3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CC7706" w14:textId="77777777" w:rsidR="00CD4BBE" w:rsidRPr="00F82619" w:rsidRDefault="00CD4BBE" w:rsidP="00280CA3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FEC718" w14:textId="77777777" w:rsidR="00CD4BBE" w:rsidRPr="00F82619" w:rsidRDefault="00CD4BBE" w:rsidP="00280CA3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328BA1C" w14:textId="77777777" w:rsidR="00CD4BBE" w:rsidRPr="00F82619" w:rsidRDefault="00CD4BBE" w:rsidP="00280CA3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D4BBE" w:rsidRPr="00435338" w14:paraId="4A057621" w14:textId="77777777" w:rsidTr="00CD4BBE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DEE2E" w14:textId="77777777" w:rsidR="00CD4BBE" w:rsidRPr="00435338" w:rsidRDefault="00CD4BBE" w:rsidP="004360B6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43533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A3D25A1" w14:textId="77777777" w:rsidR="00CD4BBE" w:rsidRDefault="00CD4BBE" w:rsidP="004360B6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373E24" w14:textId="3AB41958" w:rsidR="00CD4BBE" w:rsidRPr="00F82619" w:rsidRDefault="00CD4BBE" w:rsidP="004360B6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1,233,393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57C657" w14:textId="77777777" w:rsidR="00CD4BBE" w:rsidRPr="00F82619" w:rsidRDefault="00CD4BBE" w:rsidP="004360B6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760DA95" w14:textId="6830A5BC" w:rsidR="00CD4BBE" w:rsidRPr="00F82619" w:rsidRDefault="00CD4BBE" w:rsidP="004360B6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1,310,412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AE844F" w14:textId="77777777" w:rsidR="00CD4BBE" w:rsidRPr="00F82619" w:rsidRDefault="00CD4BBE" w:rsidP="004360B6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16A00C" w14:textId="29A90CB7" w:rsidR="00CD4BBE" w:rsidRPr="00F82619" w:rsidRDefault="00CD4BBE" w:rsidP="004360B6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1,233,393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069B90" w14:textId="77777777" w:rsidR="00CD4BBE" w:rsidRPr="00F82619" w:rsidRDefault="00CD4BBE" w:rsidP="004360B6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A8ACDC9" w14:textId="61C73F17" w:rsidR="00CD4BBE" w:rsidRPr="00F82619" w:rsidRDefault="00CD4BBE" w:rsidP="004360B6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1,310,412</w:t>
            </w:r>
          </w:p>
        </w:tc>
      </w:tr>
      <w:tr w:rsidR="00CD4BBE" w:rsidRPr="00435338" w14:paraId="0E3710B5" w14:textId="77777777" w:rsidTr="00CD4BBE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1AF39" w14:textId="77777777" w:rsidR="00CD4BBE" w:rsidRPr="00435338" w:rsidRDefault="00CD4BBE" w:rsidP="004360B6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A093473" w14:textId="77777777" w:rsidR="00CD4BBE" w:rsidRPr="00F82619" w:rsidRDefault="00CD4BBE" w:rsidP="004360B6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5FBF260" w14:textId="06D9511B" w:rsidR="00CD4BBE" w:rsidRPr="00F82619" w:rsidRDefault="00CD4BBE" w:rsidP="004360B6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8E3074" w14:textId="77777777" w:rsidR="00CD4BBE" w:rsidRPr="00F82619" w:rsidRDefault="00CD4BBE" w:rsidP="004360B6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E5BB58" w14:textId="77777777" w:rsidR="00CD4BBE" w:rsidRPr="007E1F31" w:rsidRDefault="00CD4BBE" w:rsidP="004360B6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50D358" w14:textId="77777777" w:rsidR="00CD4BBE" w:rsidRPr="00F82619" w:rsidRDefault="00CD4BBE" w:rsidP="004360B6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1C8AF8A" w14:textId="77777777" w:rsidR="00CD4BBE" w:rsidRPr="00F82619" w:rsidRDefault="00CD4BBE" w:rsidP="004360B6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030012" w14:textId="77777777" w:rsidR="00CD4BBE" w:rsidRPr="00F82619" w:rsidRDefault="00CD4BBE" w:rsidP="004360B6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D26A28F" w14:textId="77777777" w:rsidR="00CD4BBE" w:rsidRPr="00F82619" w:rsidRDefault="00CD4BBE" w:rsidP="004360B6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4BBE" w:rsidRPr="00435338" w14:paraId="2B9A6812" w14:textId="77777777" w:rsidTr="00CD4BBE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8B18A" w14:textId="77777777" w:rsidR="00CD4BBE" w:rsidRPr="00435338" w:rsidRDefault="00CD4BBE" w:rsidP="004360B6">
            <w:pPr>
              <w:tabs>
                <w:tab w:val="left" w:pos="540"/>
              </w:tabs>
              <w:spacing w:line="360" w:lineRule="exact"/>
              <w:ind w:left="156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1 - 30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82C4D46" w14:textId="77777777" w:rsidR="00CD4BBE" w:rsidRDefault="00CD4BBE" w:rsidP="004360B6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40FE768" w14:textId="2E2E1019" w:rsidR="00CD4BBE" w:rsidRPr="00F82619" w:rsidRDefault="00CD4BBE" w:rsidP="004360B6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2D4665" w14:textId="77777777" w:rsidR="00CD4BBE" w:rsidRPr="00F82619" w:rsidRDefault="00CD4BBE" w:rsidP="004360B6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0F23A5B" w14:textId="671E5A80" w:rsidR="00CD4BBE" w:rsidRPr="007E1F31" w:rsidRDefault="00CD4BBE" w:rsidP="004360B6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B5683C" w14:textId="77777777" w:rsidR="00CD4BBE" w:rsidRPr="00F82619" w:rsidRDefault="00CD4BBE" w:rsidP="004360B6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56CA1F5" w14:textId="40D6B57C" w:rsidR="00CD4BBE" w:rsidRPr="00F82619" w:rsidRDefault="00CD4BBE" w:rsidP="004360B6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8E1DE0" w14:textId="77777777" w:rsidR="00CD4BBE" w:rsidRPr="00F82619" w:rsidRDefault="00CD4BBE" w:rsidP="004360B6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E1D0D77" w14:textId="3D240CDA" w:rsidR="00CD4BBE" w:rsidRPr="00F82619" w:rsidRDefault="00CD4BBE" w:rsidP="004360B6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644</w:t>
            </w:r>
          </w:p>
        </w:tc>
      </w:tr>
      <w:tr w:rsidR="00CD4BBE" w:rsidRPr="00435338" w14:paraId="1020AEDE" w14:textId="77777777" w:rsidTr="00CD4BBE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9F829" w14:textId="496B3678" w:rsidR="00CD4BBE" w:rsidRDefault="00CD4BBE" w:rsidP="004360B6">
            <w:pPr>
              <w:tabs>
                <w:tab w:val="left" w:pos="540"/>
              </w:tabs>
              <w:spacing w:line="360" w:lineRule="exact"/>
              <w:ind w:left="15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31 - 60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ABE8885" w14:textId="77777777" w:rsidR="00CD4BBE" w:rsidRDefault="00CD4BBE" w:rsidP="00F435C4">
            <w:pPr>
              <w:spacing w:line="360" w:lineRule="exact"/>
              <w:ind w:left="-109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4B235E8" w14:textId="169D4721" w:rsidR="00CD4BBE" w:rsidRPr="00F82619" w:rsidRDefault="00CD4BBE" w:rsidP="00F435C4">
            <w:pPr>
              <w:spacing w:line="360" w:lineRule="exact"/>
              <w:ind w:left="-109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CAC63F" w14:textId="77777777" w:rsidR="00CD4BBE" w:rsidRPr="00F82619" w:rsidRDefault="00CD4BBE" w:rsidP="004360B6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52424E0" w14:textId="3E66D3EE" w:rsidR="00CD4BBE" w:rsidRDefault="00CD4BBE" w:rsidP="004360B6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A74B83" w14:textId="77777777" w:rsidR="00CD4BBE" w:rsidRPr="00F82619" w:rsidRDefault="00CD4BBE" w:rsidP="004360B6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08CBE3" w14:textId="07FD27A6" w:rsidR="00CD4BBE" w:rsidRPr="00F82619" w:rsidRDefault="00CD4BBE" w:rsidP="00F435C4">
            <w:pPr>
              <w:spacing w:line="360" w:lineRule="exact"/>
              <w:ind w:left="-109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82A180" w14:textId="77777777" w:rsidR="00CD4BBE" w:rsidRPr="00F82619" w:rsidRDefault="00CD4BBE" w:rsidP="004360B6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7A83D7" w14:textId="4CEC7A0C" w:rsidR="00CD4BBE" w:rsidRDefault="00CD4BBE" w:rsidP="004360B6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CD4BBE" w:rsidRPr="00435338" w14:paraId="11C180C5" w14:textId="77777777" w:rsidTr="00CD4BBE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74C36" w14:textId="77777777" w:rsidR="00CD4BBE" w:rsidRPr="00435338" w:rsidRDefault="00CD4BBE" w:rsidP="004360B6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6E4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0767C37" w14:textId="77777777" w:rsidR="00CD4BBE" w:rsidRDefault="00CD4BBE" w:rsidP="004360B6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538D03" w14:textId="6A880D63" w:rsidR="00CD4BBE" w:rsidRPr="006145CD" w:rsidRDefault="00CD4BBE" w:rsidP="004360B6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1,233,600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5553F3" w14:textId="77777777" w:rsidR="00CD4BBE" w:rsidRPr="006145CD" w:rsidRDefault="00CD4BBE" w:rsidP="004360B6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828365" w14:textId="04713F0C" w:rsidR="00CD4BBE" w:rsidRPr="007E1F31" w:rsidRDefault="00CD4BBE" w:rsidP="004360B6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1,311,065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F785BE" w14:textId="77777777" w:rsidR="00CD4BBE" w:rsidRPr="007E1F31" w:rsidRDefault="00CD4BBE" w:rsidP="004360B6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D2B1E0" w14:textId="163CA8F1" w:rsidR="00CD4BBE" w:rsidRPr="00435338" w:rsidRDefault="00CD4BBE" w:rsidP="004360B6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1,233,600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FEAEEC" w14:textId="77777777" w:rsidR="00CD4BBE" w:rsidRPr="00435338" w:rsidRDefault="00CD4BBE" w:rsidP="004360B6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8977B1" w14:textId="1DF0CC64" w:rsidR="00CD4BBE" w:rsidRPr="00435338" w:rsidRDefault="00CD4BBE" w:rsidP="004360B6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1,311,065</w:t>
            </w:r>
          </w:p>
        </w:tc>
      </w:tr>
      <w:tr w:rsidR="00CD4BBE" w:rsidRPr="00435338" w14:paraId="6F73BD91" w14:textId="77777777" w:rsidTr="00CD4BBE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5B346" w14:textId="77777777" w:rsidR="00CD4BBE" w:rsidRPr="00D26E49" w:rsidRDefault="00CD4BBE" w:rsidP="004360B6">
            <w:pPr>
              <w:tabs>
                <w:tab w:val="left" w:pos="540"/>
              </w:tabs>
              <w:spacing w:line="360" w:lineRule="exact"/>
              <w:ind w:left="250" w:hanging="2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4A7DF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71C0E4C" w14:textId="77777777" w:rsidR="00CD4BBE" w:rsidRPr="00DE72CF" w:rsidRDefault="00CD4BBE" w:rsidP="00DE72CF">
            <w:pPr>
              <w:spacing w:line="360" w:lineRule="exact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A0581D" w14:textId="5C87F703" w:rsidR="00CD4BBE" w:rsidRPr="00DE72CF" w:rsidRDefault="00CD4BBE" w:rsidP="00DE72CF">
            <w:pPr>
              <w:spacing w:line="360" w:lineRule="exact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72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613F5A" w14:textId="77777777" w:rsidR="00CD4BBE" w:rsidRPr="00435338" w:rsidRDefault="00CD4BBE" w:rsidP="004360B6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0E6380" w14:textId="2DA79536" w:rsidR="00CD4BBE" w:rsidRPr="007E1F31" w:rsidRDefault="00CD4BBE" w:rsidP="004360B6">
            <w:pPr>
              <w:spacing w:line="360" w:lineRule="exact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0C324B" w14:textId="77777777" w:rsidR="00CD4BBE" w:rsidRPr="00435338" w:rsidRDefault="00CD4BBE" w:rsidP="004360B6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B868B4" w14:textId="4911AB40" w:rsidR="00CD4BBE" w:rsidRPr="00DE72CF" w:rsidRDefault="00CD4BBE" w:rsidP="00DE72CF">
            <w:pPr>
              <w:spacing w:line="360" w:lineRule="exact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72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95A413" w14:textId="77777777" w:rsidR="00CD4BBE" w:rsidRPr="00435338" w:rsidRDefault="00CD4BBE" w:rsidP="004360B6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62AC2C" w14:textId="0FA94F70" w:rsidR="00CD4BBE" w:rsidRPr="00435338" w:rsidRDefault="00CD4BBE" w:rsidP="004360B6">
            <w:pPr>
              <w:spacing w:line="360" w:lineRule="exact"/>
              <w:ind w:left="-85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CD4BBE" w:rsidRPr="00435338" w14:paraId="6170B462" w14:textId="77777777" w:rsidTr="00CD4BBE">
        <w:trPr>
          <w:trHeight w:val="316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C5C9C" w14:textId="77777777" w:rsidR="00CD4BBE" w:rsidRPr="00435338" w:rsidRDefault="00CD4BBE" w:rsidP="004360B6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C5C71A9" w14:textId="77777777" w:rsidR="00CD4BBE" w:rsidRDefault="00CD4BBE" w:rsidP="004360B6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B9AD1C" w14:textId="3A5D679B" w:rsidR="00CD4BBE" w:rsidRPr="006145CD" w:rsidRDefault="00CD4BBE" w:rsidP="004360B6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1,233,600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32B5E2" w14:textId="77777777" w:rsidR="00CD4BBE" w:rsidRPr="006145CD" w:rsidRDefault="00CD4BBE" w:rsidP="004360B6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78671B" w14:textId="48AAB478" w:rsidR="00CD4BBE" w:rsidRPr="007E1F31" w:rsidRDefault="00CD4BBE" w:rsidP="004360B6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1,311,065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186600" w14:textId="77777777" w:rsidR="00CD4BBE" w:rsidRPr="007E1F31" w:rsidRDefault="00CD4BBE" w:rsidP="004360B6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0DFD1E" w14:textId="79468F23" w:rsidR="00CD4BBE" w:rsidRPr="00435338" w:rsidRDefault="00CD4BBE" w:rsidP="004360B6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1,233,600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B4500D" w14:textId="77777777" w:rsidR="00CD4BBE" w:rsidRPr="00435338" w:rsidRDefault="00CD4BBE" w:rsidP="004360B6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6FC8A2" w14:textId="1372D8EA" w:rsidR="00CD4BBE" w:rsidRPr="00435338" w:rsidRDefault="00CD4BBE" w:rsidP="004360B6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1,311,065</w:t>
            </w:r>
          </w:p>
        </w:tc>
      </w:tr>
      <w:tr w:rsidR="00CD4BBE" w:rsidRPr="00A706C1" w14:paraId="5106F644" w14:textId="77777777" w:rsidTr="00CD4BBE">
        <w:trPr>
          <w:trHeight w:val="28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50305" w14:textId="77777777" w:rsidR="00CD4BBE" w:rsidRDefault="00CD4BBE" w:rsidP="004360B6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62AFB65" w14:textId="77777777" w:rsidR="00CD4BBE" w:rsidRPr="00A706C1" w:rsidRDefault="00CD4BBE" w:rsidP="004360B6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011B47B" w14:textId="71813DC1" w:rsidR="00CD4BBE" w:rsidRPr="00A706C1" w:rsidRDefault="00CD4BBE" w:rsidP="004360B6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45881C" w14:textId="77777777" w:rsidR="00CD4BBE" w:rsidRPr="00A706C1" w:rsidRDefault="00CD4BBE" w:rsidP="004360B6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0836135" w14:textId="77777777" w:rsidR="00CD4BBE" w:rsidRPr="007E1F31" w:rsidRDefault="00CD4BBE" w:rsidP="004360B6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34E93A" w14:textId="77777777" w:rsidR="00CD4BBE" w:rsidRPr="00A706C1" w:rsidRDefault="00CD4BBE" w:rsidP="004360B6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7E407AC" w14:textId="77777777" w:rsidR="00CD4BBE" w:rsidRPr="00A706C1" w:rsidRDefault="00CD4BBE" w:rsidP="004360B6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0734C3" w14:textId="77777777" w:rsidR="00CD4BBE" w:rsidRPr="00435338" w:rsidRDefault="00CD4BBE" w:rsidP="004360B6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9801087" w14:textId="77777777" w:rsidR="00CD4BBE" w:rsidRPr="00A706C1" w:rsidRDefault="00CD4BBE" w:rsidP="004360B6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D4BBE" w:rsidRPr="00435338" w14:paraId="2881618A" w14:textId="77777777" w:rsidTr="00CD4BBE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265C6" w14:textId="77777777" w:rsidR="00CD4BBE" w:rsidRPr="00F82619" w:rsidRDefault="00CD4BBE" w:rsidP="004360B6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รวมสุทธิ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DABD82C" w14:textId="77777777" w:rsidR="00CD4BBE" w:rsidRDefault="00CD4BBE" w:rsidP="004360B6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9A712F4" w14:textId="39FB02EC" w:rsidR="00CD4BBE" w:rsidRPr="006145CD" w:rsidRDefault="00CD4BBE" w:rsidP="004360B6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1,726,988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8EF30F" w14:textId="77777777" w:rsidR="00CD4BBE" w:rsidRPr="006145CD" w:rsidRDefault="00CD4BBE" w:rsidP="004360B6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C0F46D0" w14:textId="6CDC8656" w:rsidR="00CD4BBE" w:rsidRPr="007E1F31" w:rsidRDefault="00CD4BBE" w:rsidP="004360B6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1,574,312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1C7488" w14:textId="77777777" w:rsidR="00CD4BBE" w:rsidRPr="007E1F31" w:rsidRDefault="00CD4BBE" w:rsidP="004360B6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BAF2627" w14:textId="34DDEF4D" w:rsidR="00CD4BBE" w:rsidRPr="00435338" w:rsidRDefault="00CD4BBE" w:rsidP="004360B6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1,726,988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57681B" w14:textId="77777777" w:rsidR="00CD4BBE" w:rsidRPr="00435338" w:rsidRDefault="00CD4BBE" w:rsidP="004360B6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941B31E" w14:textId="4871BB83" w:rsidR="00CD4BBE" w:rsidRPr="00435338" w:rsidRDefault="00CD4BBE" w:rsidP="004360B6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1,574,312</w:t>
            </w:r>
          </w:p>
        </w:tc>
      </w:tr>
    </w:tbl>
    <w:p w14:paraId="613F722D" w14:textId="5FF80411" w:rsidR="00B44C18" w:rsidRDefault="00B44C18" w:rsidP="00B44C18">
      <w:pPr>
        <w:rPr>
          <w:lang w:val="en-US"/>
        </w:rPr>
      </w:pPr>
    </w:p>
    <w:p w14:paraId="2106B47D" w14:textId="77777777" w:rsidR="00B44C18" w:rsidRDefault="00B44C18">
      <w:pPr>
        <w:spacing w:line="240" w:lineRule="auto"/>
        <w:rPr>
          <w:lang w:val="en-US"/>
        </w:rPr>
      </w:pPr>
      <w:r>
        <w:rPr>
          <w:lang w:val="en-US"/>
        </w:rPr>
        <w:br w:type="page"/>
      </w:r>
    </w:p>
    <w:p w14:paraId="327505CB" w14:textId="09796048" w:rsidR="007B5563" w:rsidRDefault="007B5563" w:rsidP="000A2581">
      <w:pPr>
        <w:pStyle w:val="Caption"/>
        <w:ind w:left="567" w:hanging="567"/>
      </w:pPr>
      <w:r w:rsidRPr="00ED338C">
        <w:rPr>
          <w:rFonts w:hint="cs"/>
          <w:cs/>
        </w:rPr>
        <w:lastRenderedPageBreak/>
        <w:t>สินค้าคงเหลือ</w:t>
      </w:r>
    </w:p>
    <w:p w14:paraId="38A151A6" w14:textId="77777777" w:rsidR="00D463E6" w:rsidRPr="00D463E6" w:rsidRDefault="00D463E6" w:rsidP="00D463E6">
      <w:pPr>
        <w:pStyle w:val="Bo-Blankline"/>
        <w:rPr>
          <w:lang w:val="en-US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B800AE" w:rsidRPr="00EB7266" w14:paraId="7F3A3C51" w14:textId="77777777" w:rsidTr="00532FAC">
        <w:trPr>
          <w:tblHeader/>
        </w:trPr>
        <w:tc>
          <w:tcPr>
            <w:tcW w:w="4140" w:type="dxa"/>
            <w:shd w:val="clear" w:color="auto" w:fill="auto"/>
          </w:tcPr>
          <w:p w14:paraId="4E6BFB9C" w14:textId="77777777" w:rsidR="00B800AE" w:rsidRPr="00A42500" w:rsidRDefault="00B800AE" w:rsidP="003C3BB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1FA078B9" w14:textId="77777777" w:rsidR="00B800AE" w:rsidRPr="00EB7266" w:rsidRDefault="00B800AE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6A441E02" w14:textId="77777777" w:rsidR="00B800AE" w:rsidRPr="00EB7266" w:rsidRDefault="00B800AE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52401388" w14:textId="77777777" w:rsidR="00B800AE" w:rsidRPr="00EB7266" w:rsidRDefault="00B800AE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1B7F" w:rsidRPr="00744476" w14:paraId="50C984E1" w14:textId="77777777" w:rsidTr="00532FAC">
        <w:trPr>
          <w:tblHeader/>
        </w:trPr>
        <w:tc>
          <w:tcPr>
            <w:tcW w:w="4140" w:type="dxa"/>
            <w:shd w:val="clear" w:color="auto" w:fill="auto"/>
          </w:tcPr>
          <w:p w14:paraId="7828EF8D" w14:textId="77777777" w:rsidR="006E1B7F" w:rsidRPr="00A42500" w:rsidRDefault="006E1B7F" w:rsidP="006E1B7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57AE570" w14:textId="5D89BB2E" w:rsidR="006E1B7F" w:rsidRPr="00744476" w:rsidRDefault="006E1B7F" w:rsidP="006E1B7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66C0E535" w14:textId="77777777" w:rsidR="006E1B7F" w:rsidRPr="00744476" w:rsidRDefault="006E1B7F" w:rsidP="006E1B7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1261532" w14:textId="08EABB67" w:rsidR="006E1B7F" w:rsidRPr="00744476" w:rsidRDefault="006E1B7F" w:rsidP="006E1B7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D07EB10" w14:textId="77777777" w:rsidR="006E1B7F" w:rsidRPr="00BE704B" w:rsidRDefault="006E1B7F" w:rsidP="006E1B7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3D1C517" w14:textId="3305607F" w:rsidR="006E1B7F" w:rsidRPr="00744476" w:rsidRDefault="006E1B7F" w:rsidP="006E1B7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182DC00" w14:textId="77777777" w:rsidR="006E1B7F" w:rsidRPr="00BE704B" w:rsidRDefault="006E1B7F" w:rsidP="006E1B7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43E9AE7" w14:textId="5531C8ED" w:rsidR="006E1B7F" w:rsidRPr="00744476" w:rsidRDefault="006E1B7F" w:rsidP="006E1B7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6E1B7F" w:rsidRPr="00744476" w14:paraId="318B45CB" w14:textId="77777777" w:rsidTr="00532FAC">
        <w:trPr>
          <w:tblHeader/>
        </w:trPr>
        <w:tc>
          <w:tcPr>
            <w:tcW w:w="4140" w:type="dxa"/>
            <w:shd w:val="clear" w:color="auto" w:fill="auto"/>
          </w:tcPr>
          <w:p w14:paraId="5DFB9A55" w14:textId="77777777" w:rsidR="006E1B7F" w:rsidRPr="00A42500" w:rsidRDefault="006E1B7F" w:rsidP="006E1B7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185C8C9E" w14:textId="77777777" w:rsidR="006E1B7F" w:rsidRPr="00744476" w:rsidRDefault="006E1B7F" w:rsidP="006E1B7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471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F471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5F471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C2B73" w:rsidRPr="0033434F" w14:paraId="5C0EFA7E" w14:textId="77777777" w:rsidTr="00532FAC">
        <w:tc>
          <w:tcPr>
            <w:tcW w:w="4140" w:type="dxa"/>
            <w:shd w:val="clear" w:color="auto" w:fill="auto"/>
          </w:tcPr>
          <w:p w14:paraId="47013FA8" w14:textId="77777777" w:rsidR="00FC2B73" w:rsidRPr="00ED338C" w:rsidRDefault="00FC2B73" w:rsidP="00FC2B7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338C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80" w:type="dxa"/>
            <w:shd w:val="clear" w:color="auto" w:fill="auto"/>
          </w:tcPr>
          <w:p w14:paraId="15F3F1BE" w14:textId="1F9A0714" w:rsidR="00FC2B73" w:rsidRPr="0033434F" w:rsidRDefault="00FC2B73" w:rsidP="00FC2B73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24,936</w:t>
            </w:r>
          </w:p>
        </w:tc>
        <w:tc>
          <w:tcPr>
            <w:tcW w:w="270" w:type="dxa"/>
            <w:shd w:val="clear" w:color="auto" w:fill="auto"/>
          </w:tcPr>
          <w:p w14:paraId="4A8DB41B" w14:textId="77777777" w:rsidR="00FC2B73" w:rsidRDefault="00FC2B73" w:rsidP="00FC2B73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9433E7C" w14:textId="7F888005" w:rsidR="00FC2B73" w:rsidRPr="0033434F" w:rsidRDefault="00FC2B73" w:rsidP="00FC2B73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24,344</w:t>
            </w:r>
          </w:p>
        </w:tc>
        <w:tc>
          <w:tcPr>
            <w:tcW w:w="270" w:type="dxa"/>
            <w:shd w:val="clear" w:color="auto" w:fill="auto"/>
          </w:tcPr>
          <w:p w14:paraId="63C0EA3F" w14:textId="77777777" w:rsidR="00FC2B73" w:rsidRPr="00BE704B" w:rsidRDefault="00FC2B73" w:rsidP="00FC2B7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AE74C7F" w14:textId="7EACC717" w:rsidR="00FC2B73" w:rsidRPr="0033434F" w:rsidRDefault="00FC2B73" w:rsidP="00FC2B73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24,936</w:t>
            </w:r>
          </w:p>
        </w:tc>
        <w:tc>
          <w:tcPr>
            <w:tcW w:w="270" w:type="dxa"/>
            <w:shd w:val="clear" w:color="auto" w:fill="auto"/>
          </w:tcPr>
          <w:p w14:paraId="166EADA2" w14:textId="77777777" w:rsidR="00FC2B73" w:rsidRPr="00BE704B" w:rsidRDefault="00FC2B73" w:rsidP="00FC2B7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F07DF51" w14:textId="748E5BF7" w:rsidR="00FC2B73" w:rsidRPr="0033434F" w:rsidRDefault="00FC2B73" w:rsidP="00FC2B73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24,344</w:t>
            </w:r>
          </w:p>
        </w:tc>
      </w:tr>
      <w:tr w:rsidR="00FC2B73" w:rsidRPr="0033434F" w14:paraId="1A69556D" w14:textId="77777777" w:rsidTr="00532FAC">
        <w:tc>
          <w:tcPr>
            <w:tcW w:w="4140" w:type="dxa"/>
            <w:shd w:val="clear" w:color="auto" w:fill="auto"/>
          </w:tcPr>
          <w:p w14:paraId="45ACAC55" w14:textId="77777777" w:rsidR="00FC2B73" w:rsidRPr="00ED338C" w:rsidRDefault="00FC2B73" w:rsidP="00FC2B7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D338C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080" w:type="dxa"/>
            <w:shd w:val="clear" w:color="auto" w:fill="auto"/>
          </w:tcPr>
          <w:p w14:paraId="0C5C1CB0" w14:textId="585CE8B2" w:rsidR="00FC2B73" w:rsidRDefault="00FC2B73" w:rsidP="00FC2B73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684,058</w:t>
            </w:r>
          </w:p>
        </w:tc>
        <w:tc>
          <w:tcPr>
            <w:tcW w:w="270" w:type="dxa"/>
            <w:shd w:val="clear" w:color="auto" w:fill="auto"/>
          </w:tcPr>
          <w:p w14:paraId="44C53D51" w14:textId="77777777" w:rsidR="00FC2B73" w:rsidRDefault="00FC2B73" w:rsidP="00FC2B73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DCE1ACD" w14:textId="639D4186" w:rsidR="00FC2B73" w:rsidRDefault="00FC2B73" w:rsidP="00FC2B73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779,826</w:t>
            </w:r>
          </w:p>
        </w:tc>
        <w:tc>
          <w:tcPr>
            <w:tcW w:w="270" w:type="dxa"/>
            <w:shd w:val="clear" w:color="auto" w:fill="auto"/>
          </w:tcPr>
          <w:p w14:paraId="46E70429" w14:textId="77777777" w:rsidR="00FC2B73" w:rsidRPr="00BE704B" w:rsidRDefault="00FC2B73" w:rsidP="00FC2B7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79782FF" w14:textId="455EAA00" w:rsidR="00FC2B73" w:rsidRDefault="00FC2B73" w:rsidP="00FC2B73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684,058</w:t>
            </w:r>
          </w:p>
        </w:tc>
        <w:tc>
          <w:tcPr>
            <w:tcW w:w="270" w:type="dxa"/>
            <w:shd w:val="clear" w:color="auto" w:fill="auto"/>
          </w:tcPr>
          <w:p w14:paraId="7A892BE7" w14:textId="77777777" w:rsidR="00FC2B73" w:rsidRPr="00BE704B" w:rsidRDefault="00FC2B73" w:rsidP="00FC2B7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6630C1" w14:textId="6AF8CA30" w:rsidR="00FC2B73" w:rsidRDefault="00FC2B73" w:rsidP="00FC2B73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779,826</w:t>
            </w:r>
          </w:p>
        </w:tc>
      </w:tr>
      <w:tr w:rsidR="00FC2B73" w:rsidRPr="0033434F" w14:paraId="30C26025" w14:textId="77777777" w:rsidTr="00532FAC">
        <w:tc>
          <w:tcPr>
            <w:tcW w:w="4140" w:type="dxa"/>
            <w:shd w:val="clear" w:color="auto" w:fill="auto"/>
          </w:tcPr>
          <w:p w14:paraId="55FEED12" w14:textId="77777777" w:rsidR="00FC2B73" w:rsidRPr="00ED338C" w:rsidRDefault="00FC2B73" w:rsidP="00FC2B7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D338C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  <w:r w:rsidRPr="00ED338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D338C">
              <w:rPr>
                <w:rFonts w:ascii="Angsana New" w:hAnsi="Angsana New"/>
                <w:sz w:val="30"/>
                <w:szCs w:val="30"/>
                <w:cs/>
              </w:rPr>
              <w:t>บรรจุภัณฑ์</w:t>
            </w:r>
            <w:r w:rsidRPr="00ED338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D338C">
              <w:rPr>
                <w:rFonts w:ascii="Angsana New" w:hAnsi="Angsana New"/>
                <w:sz w:val="30"/>
                <w:szCs w:val="30"/>
                <w:cs/>
              </w:rPr>
              <w:t>และสารเคมี</w:t>
            </w:r>
          </w:p>
        </w:tc>
        <w:tc>
          <w:tcPr>
            <w:tcW w:w="1080" w:type="dxa"/>
            <w:shd w:val="clear" w:color="auto" w:fill="auto"/>
          </w:tcPr>
          <w:p w14:paraId="2FD9A767" w14:textId="4EC72F35" w:rsidR="00FC2B73" w:rsidRDefault="00FC2B73" w:rsidP="00FC2B73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200,028</w:t>
            </w:r>
          </w:p>
        </w:tc>
        <w:tc>
          <w:tcPr>
            <w:tcW w:w="270" w:type="dxa"/>
            <w:shd w:val="clear" w:color="auto" w:fill="auto"/>
          </w:tcPr>
          <w:p w14:paraId="4BF7E86B" w14:textId="77777777" w:rsidR="00FC2B73" w:rsidRDefault="00FC2B73" w:rsidP="00FC2B73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09C2E16" w14:textId="2CC2A6BC" w:rsidR="00FC2B73" w:rsidRDefault="00FC2B73" w:rsidP="00FC2B73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164,141</w:t>
            </w:r>
          </w:p>
        </w:tc>
        <w:tc>
          <w:tcPr>
            <w:tcW w:w="270" w:type="dxa"/>
            <w:shd w:val="clear" w:color="auto" w:fill="auto"/>
          </w:tcPr>
          <w:p w14:paraId="02A0B3F9" w14:textId="77777777" w:rsidR="00FC2B73" w:rsidRPr="00BE704B" w:rsidRDefault="00FC2B73" w:rsidP="00FC2B7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A2510DA" w14:textId="5BACAA86" w:rsidR="00FC2B73" w:rsidRDefault="00FC2B73" w:rsidP="00FC2B73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200,028</w:t>
            </w:r>
          </w:p>
        </w:tc>
        <w:tc>
          <w:tcPr>
            <w:tcW w:w="270" w:type="dxa"/>
            <w:shd w:val="clear" w:color="auto" w:fill="auto"/>
          </w:tcPr>
          <w:p w14:paraId="2B0465C8" w14:textId="77777777" w:rsidR="00FC2B73" w:rsidRPr="00BE704B" w:rsidRDefault="00FC2B73" w:rsidP="00FC2B7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2C16812" w14:textId="4D431A0D" w:rsidR="00FC2B73" w:rsidRDefault="00FC2B73" w:rsidP="00FC2B73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164,141</w:t>
            </w:r>
          </w:p>
        </w:tc>
      </w:tr>
      <w:tr w:rsidR="00FC2B73" w:rsidRPr="0033434F" w14:paraId="5ED5668C" w14:textId="77777777" w:rsidTr="00532FAC">
        <w:tc>
          <w:tcPr>
            <w:tcW w:w="4140" w:type="dxa"/>
            <w:shd w:val="clear" w:color="auto" w:fill="auto"/>
          </w:tcPr>
          <w:p w14:paraId="2BEF2A9C" w14:textId="77777777" w:rsidR="00FC2B73" w:rsidRPr="00ED338C" w:rsidRDefault="00FC2B73" w:rsidP="00FC2B7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D338C">
              <w:rPr>
                <w:rFonts w:ascii="Angsana New" w:hAnsi="Angsana New"/>
                <w:sz w:val="30"/>
                <w:szCs w:val="30"/>
                <w:cs/>
              </w:rPr>
              <w:t>อะไหล่และวัสดุสิ้นเปลือง</w:t>
            </w:r>
          </w:p>
        </w:tc>
        <w:tc>
          <w:tcPr>
            <w:tcW w:w="1080" w:type="dxa"/>
            <w:shd w:val="clear" w:color="auto" w:fill="auto"/>
          </w:tcPr>
          <w:p w14:paraId="11425ADF" w14:textId="25888630" w:rsidR="00FC2B73" w:rsidRDefault="00FC2B73" w:rsidP="00FC2B73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902,652</w:t>
            </w:r>
          </w:p>
        </w:tc>
        <w:tc>
          <w:tcPr>
            <w:tcW w:w="270" w:type="dxa"/>
            <w:shd w:val="clear" w:color="auto" w:fill="auto"/>
          </w:tcPr>
          <w:p w14:paraId="39A4D954" w14:textId="77777777" w:rsidR="00FC2B73" w:rsidRDefault="00FC2B73" w:rsidP="00FC2B73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4324DD3" w14:textId="3EFE2567" w:rsidR="00FC2B73" w:rsidRDefault="00FC2B73" w:rsidP="00FC2B73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961,050</w:t>
            </w:r>
          </w:p>
        </w:tc>
        <w:tc>
          <w:tcPr>
            <w:tcW w:w="270" w:type="dxa"/>
            <w:shd w:val="clear" w:color="auto" w:fill="auto"/>
          </w:tcPr>
          <w:p w14:paraId="18E0571F" w14:textId="77777777" w:rsidR="00FC2B73" w:rsidRPr="00BE704B" w:rsidRDefault="00FC2B73" w:rsidP="00FC2B7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17AEDF7" w14:textId="0A16BF6F" w:rsidR="00FC2B73" w:rsidRDefault="00FC2B73" w:rsidP="00FC2B73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902,652</w:t>
            </w:r>
          </w:p>
        </w:tc>
        <w:tc>
          <w:tcPr>
            <w:tcW w:w="270" w:type="dxa"/>
            <w:shd w:val="clear" w:color="auto" w:fill="auto"/>
          </w:tcPr>
          <w:p w14:paraId="1408154B" w14:textId="77777777" w:rsidR="00FC2B73" w:rsidRPr="00BE704B" w:rsidRDefault="00FC2B73" w:rsidP="00FC2B7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5259BC4" w14:textId="3D3B7A02" w:rsidR="00FC2B73" w:rsidRDefault="00FC2B73" w:rsidP="00FC2B73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961,050</w:t>
            </w:r>
          </w:p>
        </w:tc>
      </w:tr>
      <w:tr w:rsidR="00FC2B73" w:rsidRPr="0033434F" w14:paraId="7F69517B" w14:textId="77777777" w:rsidTr="00532FAC">
        <w:tc>
          <w:tcPr>
            <w:tcW w:w="4140" w:type="dxa"/>
            <w:shd w:val="clear" w:color="auto" w:fill="auto"/>
          </w:tcPr>
          <w:p w14:paraId="3BCBF97A" w14:textId="77777777" w:rsidR="00FC2B73" w:rsidRPr="00ED338C" w:rsidRDefault="00FC2B73" w:rsidP="00FC2B7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D338C"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  <w:r w:rsidRPr="00ED338C">
              <w:rPr>
                <w:rFonts w:ascii="Angsana New" w:hAnsi="Angsana New"/>
                <w:sz w:val="30"/>
                <w:szCs w:val="30"/>
                <w:cs/>
              </w:rPr>
              <w:t>ระหว่างทาง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B2E9763" w14:textId="4F39EBB0" w:rsidR="00FC2B73" w:rsidRDefault="00FC2B73" w:rsidP="00FC2B73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12,305</w:t>
            </w:r>
          </w:p>
        </w:tc>
        <w:tc>
          <w:tcPr>
            <w:tcW w:w="270" w:type="dxa"/>
            <w:shd w:val="clear" w:color="auto" w:fill="auto"/>
          </w:tcPr>
          <w:p w14:paraId="6572712D" w14:textId="77777777" w:rsidR="00FC2B73" w:rsidRDefault="00FC2B73" w:rsidP="00FC2B73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26CBEBC" w14:textId="57577B6F" w:rsidR="00FC2B73" w:rsidRDefault="00FC2B73" w:rsidP="00FC2B73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1,397</w:t>
            </w:r>
          </w:p>
        </w:tc>
        <w:tc>
          <w:tcPr>
            <w:tcW w:w="270" w:type="dxa"/>
            <w:shd w:val="clear" w:color="auto" w:fill="auto"/>
          </w:tcPr>
          <w:p w14:paraId="50DE2802" w14:textId="77777777" w:rsidR="00FC2B73" w:rsidRPr="00692AD9" w:rsidRDefault="00FC2B73" w:rsidP="00FC2B73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5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5B1BC59" w14:textId="25BAB641" w:rsidR="00FC2B73" w:rsidRDefault="00FC2B73" w:rsidP="00FC2B73">
            <w:pPr>
              <w:tabs>
                <w:tab w:val="decimal" w:pos="858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12,305</w:t>
            </w:r>
          </w:p>
        </w:tc>
        <w:tc>
          <w:tcPr>
            <w:tcW w:w="270" w:type="dxa"/>
            <w:shd w:val="clear" w:color="auto" w:fill="auto"/>
          </w:tcPr>
          <w:p w14:paraId="3E93AA8D" w14:textId="77777777" w:rsidR="00FC2B73" w:rsidRPr="00692AD9" w:rsidRDefault="00FC2B73" w:rsidP="00FC2B73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5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202C5C1" w14:textId="65A58098" w:rsidR="00FC2B73" w:rsidRDefault="00FC2B73" w:rsidP="00FC2B73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1,397</w:t>
            </w:r>
          </w:p>
        </w:tc>
      </w:tr>
      <w:tr w:rsidR="00FC2B73" w:rsidRPr="0033434F" w14:paraId="490D0809" w14:textId="77777777" w:rsidTr="00532FAC">
        <w:tc>
          <w:tcPr>
            <w:tcW w:w="4140" w:type="dxa"/>
            <w:shd w:val="clear" w:color="auto" w:fill="auto"/>
          </w:tcPr>
          <w:p w14:paraId="0667C9C2" w14:textId="77777777" w:rsidR="00FC2B73" w:rsidRPr="00AA51A4" w:rsidRDefault="00FC2B73" w:rsidP="00FC2B73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6B3C482" w14:textId="367A2C4F" w:rsidR="00FC2B73" w:rsidRPr="007624AC" w:rsidRDefault="00FC2B73" w:rsidP="00FC2B73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1,823,979</w:t>
            </w:r>
          </w:p>
        </w:tc>
        <w:tc>
          <w:tcPr>
            <w:tcW w:w="270" w:type="dxa"/>
            <w:shd w:val="clear" w:color="auto" w:fill="auto"/>
          </w:tcPr>
          <w:p w14:paraId="49868F6F" w14:textId="77777777" w:rsidR="00FC2B73" w:rsidRDefault="00FC2B73" w:rsidP="00FC2B73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A3977DB" w14:textId="461F7FDE" w:rsidR="00FC2B73" w:rsidRPr="007624AC" w:rsidRDefault="00FC2B73" w:rsidP="00FC2B73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1,930,758</w:t>
            </w:r>
          </w:p>
        </w:tc>
        <w:tc>
          <w:tcPr>
            <w:tcW w:w="270" w:type="dxa"/>
            <w:shd w:val="clear" w:color="auto" w:fill="auto"/>
          </w:tcPr>
          <w:p w14:paraId="19B7E0EE" w14:textId="77777777" w:rsidR="00FC2B73" w:rsidRPr="007624AC" w:rsidRDefault="00FC2B73" w:rsidP="00FC2B7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3CD22B" w14:textId="06EEA68C" w:rsidR="00FC2B73" w:rsidRPr="007624AC" w:rsidRDefault="00FC2B73" w:rsidP="00FC2B73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1,823,979</w:t>
            </w:r>
          </w:p>
        </w:tc>
        <w:tc>
          <w:tcPr>
            <w:tcW w:w="270" w:type="dxa"/>
            <w:shd w:val="clear" w:color="auto" w:fill="auto"/>
          </w:tcPr>
          <w:p w14:paraId="3E578EF1" w14:textId="77777777" w:rsidR="00FC2B73" w:rsidRPr="007624AC" w:rsidRDefault="00FC2B73" w:rsidP="00FC2B7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0138CCA" w14:textId="445CF450" w:rsidR="00FC2B73" w:rsidRPr="007624AC" w:rsidRDefault="00FC2B73" w:rsidP="00FC2B73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1,930,758</w:t>
            </w:r>
          </w:p>
        </w:tc>
      </w:tr>
      <w:tr w:rsidR="00FC2B73" w:rsidRPr="0033434F" w14:paraId="3209AFB6" w14:textId="77777777" w:rsidTr="00532FAC">
        <w:tc>
          <w:tcPr>
            <w:tcW w:w="4140" w:type="dxa"/>
            <w:shd w:val="clear" w:color="auto" w:fill="auto"/>
          </w:tcPr>
          <w:p w14:paraId="13FA1544" w14:textId="77777777" w:rsidR="00FC2B73" w:rsidRPr="00ED338C" w:rsidRDefault="00FC2B73" w:rsidP="00FC2B73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338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ED338C">
              <w:rPr>
                <w:rFonts w:ascii="Angsana New" w:hAnsi="Angsana New" w:hint="cs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C0E9CEE" w14:textId="0802911E" w:rsidR="00FC2B73" w:rsidRDefault="00FC2B73" w:rsidP="00FC2B73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A73E63" w14:textId="77777777" w:rsidR="00FC2B73" w:rsidRDefault="00FC2B73" w:rsidP="00FC2B73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6113368" w14:textId="61F7DF6B" w:rsidR="00FC2B73" w:rsidRDefault="00FC2B73" w:rsidP="00FC2B73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EDF5A6" w14:textId="77777777" w:rsidR="00FC2B73" w:rsidRPr="00BE704B" w:rsidRDefault="00FC2B73" w:rsidP="00FC2B7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FF5A51D" w14:textId="0C77EE8D" w:rsidR="00FC2B73" w:rsidRDefault="00FC2B73" w:rsidP="00FC2B73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DCC3223" w14:textId="77777777" w:rsidR="00FC2B73" w:rsidRPr="00BE704B" w:rsidRDefault="00FC2B73" w:rsidP="00FC2B7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DAC3211" w14:textId="7BEDA387" w:rsidR="00FC2B73" w:rsidRDefault="00FC2B73" w:rsidP="00FC2B73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C2B73" w:rsidRPr="0033434F" w14:paraId="6A0D26A2" w14:textId="77777777" w:rsidTr="00532FAC">
        <w:tc>
          <w:tcPr>
            <w:tcW w:w="4140" w:type="dxa"/>
            <w:shd w:val="clear" w:color="auto" w:fill="auto"/>
          </w:tcPr>
          <w:p w14:paraId="38A6A46C" w14:textId="77777777" w:rsidR="00FC2B73" w:rsidRPr="00ED338C" w:rsidRDefault="00FC2B73" w:rsidP="00FC2B73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33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FE8BC3" w14:textId="61E2BF0C" w:rsidR="00FC2B73" w:rsidRPr="007624AC" w:rsidRDefault="00FC2B73" w:rsidP="00FC2B73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1,823,979</w:t>
            </w:r>
          </w:p>
        </w:tc>
        <w:tc>
          <w:tcPr>
            <w:tcW w:w="270" w:type="dxa"/>
            <w:shd w:val="clear" w:color="auto" w:fill="auto"/>
          </w:tcPr>
          <w:p w14:paraId="1F44B173" w14:textId="77777777" w:rsidR="00FC2B73" w:rsidRPr="007624AC" w:rsidRDefault="00FC2B73" w:rsidP="00FC2B73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585B20" w14:textId="0E8C7997" w:rsidR="00FC2B73" w:rsidRPr="007624AC" w:rsidRDefault="00FC2B73" w:rsidP="00FC2B73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A3E8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1,930,758</w:t>
            </w:r>
          </w:p>
        </w:tc>
        <w:tc>
          <w:tcPr>
            <w:tcW w:w="270" w:type="dxa"/>
            <w:shd w:val="clear" w:color="auto" w:fill="auto"/>
          </w:tcPr>
          <w:p w14:paraId="3DACA601" w14:textId="77777777" w:rsidR="00FC2B73" w:rsidRPr="007624AC" w:rsidRDefault="00FC2B73" w:rsidP="00FC2B7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6943DD" w14:textId="700758B5" w:rsidR="00FC2B73" w:rsidRPr="007624AC" w:rsidRDefault="00FC2B73" w:rsidP="00FC2B73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1,823,979</w:t>
            </w:r>
          </w:p>
        </w:tc>
        <w:tc>
          <w:tcPr>
            <w:tcW w:w="270" w:type="dxa"/>
            <w:shd w:val="clear" w:color="auto" w:fill="auto"/>
          </w:tcPr>
          <w:p w14:paraId="185D446A" w14:textId="77777777" w:rsidR="00FC2B73" w:rsidRPr="00BE704B" w:rsidRDefault="00FC2B73" w:rsidP="00FC2B7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1642CA" w14:textId="3E896738" w:rsidR="00FC2B73" w:rsidRPr="007624AC" w:rsidRDefault="00FC2B73" w:rsidP="00FC2B73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A3E8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1,930,758</w:t>
            </w:r>
          </w:p>
        </w:tc>
      </w:tr>
      <w:tr w:rsidR="00FC2B73" w:rsidRPr="0033434F" w14:paraId="0160769C" w14:textId="77777777" w:rsidTr="00532FAC">
        <w:tc>
          <w:tcPr>
            <w:tcW w:w="4140" w:type="dxa"/>
            <w:shd w:val="clear" w:color="auto" w:fill="auto"/>
          </w:tcPr>
          <w:p w14:paraId="158FFA3C" w14:textId="77777777" w:rsidR="00FC2B73" w:rsidRPr="00AA51A4" w:rsidRDefault="00FC2B73" w:rsidP="00FC2B73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F7F7A0E" w14:textId="77777777" w:rsidR="00FC2B73" w:rsidRPr="00AA51A4" w:rsidRDefault="00FC2B73" w:rsidP="00FC2B73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87A5602" w14:textId="77777777" w:rsidR="00FC2B73" w:rsidRPr="00AA51A4" w:rsidRDefault="00FC2B73" w:rsidP="00FC2B73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8426C49" w14:textId="77777777" w:rsidR="00FC2B73" w:rsidRPr="00AA51A4" w:rsidRDefault="00FC2B73" w:rsidP="00FC2B73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740F306" w14:textId="77777777" w:rsidR="00FC2B73" w:rsidRPr="00AA51A4" w:rsidRDefault="00FC2B73" w:rsidP="00FC2B7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1B82A76" w14:textId="77777777" w:rsidR="00FC2B73" w:rsidRPr="00AA51A4" w:rsidRDefault="00FC2B73" w:rsidP="00FC2B73">
            <w:pPr>
              <w:tabs>
                <w:tab w:val="decimal" w:pos="867"/>
                <w:tab w:val="decimal" w:pos="1224"/>
              </w:tabs>
              <w:spacing w:line="240" w:lineRule="atLeast"/>
              <w:ind w:right="-193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141BF51" w14:textId="77777777" w:rsidR="00FC2B73" w:rsidRPr="00AA51A4" w:rsidRDefault="00FC2B73" w:rsidP="00FC2B7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2556715" w14:textId="77777777" w:rsidR="00FC2B73" w:rsidRPr="00AA51A4" w:rsidRDefault="00FC2B73" w:rsidP="00FC2B73">
            <w:pPr>
              <w:tabs>
                <w:tab w:val="decimal" w:pos="867"/>
                <w:tab w:val="decimal" w:pos="1224"/>
              </w:tabs>
              <w:spacing w:line="240" w:lineRule="atLeast"/>
              <w:ind w:right="-193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FC2B73" w:rsidRPr="0033434F" w14:paraId="753C2E18" w14:textId="77777777" w:rsidTr="00532FAC">
        <w:tc>
          <w:tcPr>
            <w:tcW w:w="4140" w:type="dxa"/>
            <w:shd w:val="clear" w:color="auto" w:fill="auto"/>
          </w:tcPr>
          <w:p w14:paraId="1B61DD2C" w14:textId="77777777" w:rsidR="00FC2B73" w:rsidRDefault="00FC2B73" w:rsidP="00FC2B73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  <w:r w:rsidRPr="00ED338C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ต้นทุนของสินค้าคงเหลือที่บันทึก</w:t>
            </w:r>
          </w:p>
          <w:p w14:paraId="6CB2FA50" w14:textId="288BEF23" w:rsidR="00FC2B73" w:rsidRPr="00ED338C" w:rsidRDefault="00FC2B73" w:rsidP="00FC2B73">
            <w:pPr>
              <w:spacing w:line="240" w:lineRule="atLeast"/>
              <w:ind w:left="606" w:right="6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338C">
              <w:rPr>
                <w:rFonts w:ascii="Angsana New" w:hAnsi="Angsana New"/>
                <w:b/>
                <w:sz w:val="30"/>
                <w:szCs w:val="30"/>
                <w:cs/>
              </w:rPr>
              <w:t>รวมในบัญชีต้นทุนขาย</w:t>
            </w:r>
          </w:p>
        </w:tc>
        <w:tc>
          <w:tcPr>
            <w:tcW w:w="1080" w:type="dxa"/>
            <w:shd w:val="clear" w:color="auto" w:fill="auto"/>
          </w:tcPr>
          <w:p w14:paraId="2939BF62" w14:textId="77777777" w:rsidR="00FC2B73" w:rsidRDefault="00FC2B73" w:rsidP="00FC2B73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76FDC68" w14:textId="77777777" w:rsidR="00FC2B73" w:rsidRDefault="00FC2B73" w:rsidP="00FC2B73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9675867" w14:textId="77777777" w:rsidR="00FC2B73" w:rsidRDefault="00FC2B73" w:rsidP="00FC2B73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CB719FE" w14:textId="77777777" w:rsidR="00FC2B73" w:rsidRPr="00BE704B" w:rsidRDefault="00FC2B73" w:rsidP="00FC2B7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76D1669" w14:textId="77777777" w:rsidR="00FC2B73" w:rsidRDefault="00FC2B73" w:rsidP="00FC2B73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F01C4FD" w14:textId="77777777" w:rsidR="00FC2B73" w:rsidRPr="00BE704B" w:rsidRDefault="00FC2B73" w:rsidP="00FC2B7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1EEE7B6" w14:textId="77777777" w:rsidR="00FC2B73" w:rsidRDefault="00FC2B73" w:rsidP="00FC2B73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C2B73" w:rsidRPr="0033434F" w14:paraId="4CF56E32" w14:textId="77777777" w:rsidTr="00532FAC">
        <w:tc>
          <w:tcPr>
            <w:tcW w:w="4140" w:type="dxa"/>
            <w:shd w:val="clear" w:color="auto" w:fill="auto"/>
          </w:tcPr>
          <w:p w14:paraId="20C14E06" w14:textId="77777777" w:rsidR="00FC2B73" w:rsidRPr="00ED338C" w:rsidRDefault="00FC2B73" w:rsidP="00FC2B73">
            <w:pPr>
              <w:pStyle w:val="ListParagraph"/>
              <w:numPr>
                <w:ilvl w:val="0"/>
                <w:numId w:val="11"/>
              </w:numPr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338C">
              <w:rPr>
                <w:rFonts w:ascii="Angsana New" w:hAnsi="Angsana New" w:hint="cs"/>
                <w:b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80" w:type="dxa"/>
            <w:shd w:val="clear" w:color="auto" w:fill="auto"/>
          </w:tcPr>
          <w:p w14:paraId="32DB0709" w14:textId="7CC7A50D" w:rsidR="00FC2B73" w:rsidRDefault="00FC2B73" w:rsidP="00FC2B73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6,978,410</w:t>
            </w:r>
          </w:p>
        </w:tc>
        <w:tc>
          <w:tcPr>
            <w:tcW w:w="270" w:type="dxa"/>
            <w:shd w:val="clear" w:color="auto" w:fill="auto"/>
          </w:tcPr>
          <w:p w14:paraId="17A9A95B" w14:textId="77777777" w:rsidR="00FC2B73" w:rsidRDefault="00FC2B73" w:rsidP="00FC2B73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2D2CDAA" w14:textId="1CC5220A" w:rsidR="00FC2B73" w:rsidRDefault="00FC2B73" w:rsidP="00FC2B73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7,199,055</w:t>
            </w:r>
          </w:p>
        </w:tc>
        <w:tc>
          <w:tcPr>
            <w:tcW w:w="270" w:type="dxa"/>
            <w:shd w:val="clear" w:color="auto" w:fill="auto"/>
          </w:tcPr>
          <w:p w14:paraId="4C28E925" w14:textId="77777777" w:rsidR="00FC2B73" w:rsidRPr="00692AD9" w:rsidRDefault="00FC2B73" w:rsidP="00FC2B7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588509FB" w14:textId="64E30E83" w:rsidR="00FC2B73" w:rsidRDefault="00FC2B73" w:rsidP="00FC2B73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6,978,410</w:t>
            </w:r>
          </w:p>
        </w:tc>
        <w:tc>
          <w:tcPr>
            <w:tcW w:w="270" w:type="dxa"/>
            <w:shd w:val="clear" w:color="auto" w:fill="auto"/>
          </w:tcPr>
          <w:p w14:paraId="02DCBE59" w14:textId="77777777" w:rsidR="00FC2B73" w:rsidRPr="00692AD9" w:rsidRDefault="00FC2B73" w:rsidP="00FC2B7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697F1FD7" w14:textId="7F11490B" w:rsidR="00FC2B73" w:rsidRDefault="00FC2B73" w:rsidP="00FC2B73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7,199,055</w:t>
            </w:r>
          </w:p>
        </w:tc>
      </w:tr>
      <w:tr w:rsidR="00FC2B73" w:rsidRPr="0033434F" w14:paraId="1112FF25" w14:textId="77777777" w:rsidTr="00532FAC">
        <w:tc>
          <w:tcPr>
            <w:tcW w:w="4140" w:type="dxa"/>
            <w:shd w:val="clear" w:color="auto" w:fill="auto"/>
          </w:tcPr>
          <w:p w14:paraId="7E916501" w14:textId="77777777" w:rsidR="00FC2B73" w:rsidRPr="00DB0FFA" w:rsidRDefault="00FC2B73" w:rsidP="00FC2B73">
            <w:pPr>
              <w:pStyle w:val="ListParagraph"/>
              <w:numPr>
                <w:ilvl w:val="0"/>
                <w:numId w:val="11"/>
              </w:numPr>
              <w:ind w:right="65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ADCC655" w14:textId="1213DAF0" w:rsidR="00FC2B73" w:rsidRDefault="00FC2B73" w:rsidP="00FC2B73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B1852A" w14:textId="77777777" w:rsidR="00FC2B73" w:rsidRDefault="00FC2B73" w:rsidP="00FC2B73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F4E97BE" w14:textId="09C9FB8E" w:rsidR="00FC2B73" w:rsidRDefault="00FC2B73" w:rsidP="00FC2B73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(14,554)</w:t>
            </w:r>
          </w:p>
        </w:tc>
        <w:tc>
          <w:tcPr>
            <w:tcW w:w="270" w:type="dxa"/>
            <w:shd w:val="clear" w:color="auto" w:fill="auto"/>
          </w:tcPr>
          <w:p w14:paraId="252014B0" w14:textId="77777777" w:rsidR="00FC2B73" w:rsidRPr="00692AD9" w:rsidRDefault="00FC2B73" w:rsidP="00FC2B73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5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AC67469" w14:textId="75B0B40B" w:rsidR="00FC2B73" w:rsidRDefault="00FC2B73" w:rsidP="00FC2B73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6CBD22" w14:textId="77777777" w:rsidR="00FC2B73" w:rsidRPr="00692AD9" w:rsidRDefault="00FC2B73" w:rsidP="00FC2B73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5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8A084CA" w14:textId="17771840" w:rsidR="00FC2B73" w:rsidRDefault="00FC2B73" w:rsidP="00FC2B73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(14,554)</w:t>
            </w:r>
          </w:p>
        </w:tc>
      </w:tr>
      <w:tr w:rsidR="00FC2B73" w:rsidRPr="0033434F" w14:paraId="2B37E9FD" w14:textId="77777777" w:rsidTr="00532FAC">
        <w:tc>
          <w:tcPr>
            <w:tcW w:w="4140" w:type="dxa"/>
            <w:shd w:val="clear" w:color="auto" w:fill="auto"/>
          </w:tcPr>
          <w:p w14:paraId="20D2E60A" w14:textId="77777777" w:rsidR="00FC2B73" w:rsidRPr="00ED338C" w:rsidRDefault="00FC2B73" w:rsidP="00FC2B73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CFDEEE" w14:textId="2F26A9DA" w:rsidR="00FC2B73" w:rsidRPr="007624AC" w:rsidRDefault="00FC2B73" w:rsidP="00FC2B73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6,978,410</w:t>
            </w:r>
          </w:p>
        </w:tc>
        <w:tc>
          <w:tcPr>
            <w:tcW w:w="270" w:type="dxa"/>
            <w:shd w:val="clear" w:color="auto" w:fill="auto"/>
          </w:tcPr>
          <w:p w14:paraId="22A82D60" w14:textId="77777777" w:rsidR="00FC2B73" w:rsidRPr="007624AC" w:rsidRDefault="00FC2B73" w:rsidP="00FC2B73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E17858" w14:textId="140FFF2D" w:rsidR="00FC2B73" w:rsidRPr="007624AC" w:rsidRDefault="00FC2B73" w:rsidP="00FC2B73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7,184,501</w:t>
            </w:r>
          </w:p>
        </w:tc>
        <w:tc>
          <w:tcPr>
            <w:tcW w:w="270" w:type="dxa"/>
            <w:shd w:val="clear" w:color="auto" w:fill="auto"/>
          </w:tcPr>
          <w:p w14:paraId="6CD291D8" w14:textId="77777777" w:rsidR="00FC2B73" w:rsidRPr="007624AC" w:rsidRDefault="00FC2B73" w:rsidP="00FC2B7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320F6A" w14:textId="16F7FEE3" w:rsidR="00FC2B73" w:rsidRPr="007624AC" w:rsidRDefault="00FC2B73" w:rsidP="00FC2B73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6,978,410</w:t>
            </w:r>
          </w:p>
        </w:tc>
        <w:tc>
          <w:tcPr>
            <w:tcW w:w="270" w:type="dxa"/>
            <w:shd w:val="clear" w:color="auto" w:fill="auto"/>
          </w:tcPr>
          <w:p w14:paraId="4C8650C4" w14:textId="77777777" w:rsidR="00FC2B73" w:rsidRPr="00BE704B" w:rsidRDefault="00FC2B73" w:rsidP="00FC2B7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D54153" w14:textId="030A04A7" w:rsidR="00FC2B73" w:rsidRPr="007624AC" w:rsidRDefault="00FC2B73" w:rsidP="00FC2B73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7,184,501</w:t>
            </w:r>
          </w:p>
        </w:tc>
      </w:tr>
    </w:tbl>
    <w:p w14:paraId="12C4FBEF" w14:textId="51606432" w:rsidR="0024044D" w:rsidRDefault="0024044D" w:rsidP="00D463E6">
      <w:pPr>
        <w:pStyle w:val="Bo-Blankline"/>
      </w:pPr>
    </w:p>
    <w:p w14:paraId="79F0B2AB" w14:textId="77777777" w:rsidR="0024044D" w:rsidRDefault="0024044D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  <w:r>
        <w:br w:type="page"/>
      </w:r>
    </w:p>
    <w:p w14:paraId="3A7311DA" w14:textId="77777777" w:rsidR="00BE1838" w:rsidRDefault="00BE1838" w:rsidP="00BE1838">
      <w:pPr>
        <w:pStyle w:val="Caption"/>
      </w:pPr>
      <w:r w:rsidRPr="001940E5">
        <w:rPr>
          <w:cs/>
        </w:rPr>
        <w:lastRenderedPageBreak/>
        <w:t>สินทรัพย์ทางการเงินที่อยู่ในความต้องการของตลาด</w:t>
      </w:r>
    </w:p>
    <w:p w14:paraId="1C644C8E" w14:textId="77777777" w:rsidR="00BE1838" w:rsidRPr="00BE1838" w:rsidRDefault="00BE1838" w:rsidP="00BE1838">
      <w:pPr>
        <w:pStyle w:val="Bo-Blankline"/>
        <w:rPr>
          <w:lang w:val="en-US"/>
        </w:rPr>
      </w:pPr>
    </w:p>
    <w:tbl>
      <w:tblPr>
        <w:tblStyle w:val="TableGrid"/>
        <w:tblW w:w="917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333"/>
        <w:gridCol w:w="246"/>
        <w:gridCol w:w="1448"/>
        <w:gridCol w:w="231"/>
        <w:gridCol w:w="1389"/>
        <w:gridCol w:w="236"/>
        <w:gridCol w:w="1323"/>
      </w:tblGrid>
      <w:tr w:rsidR="00BE1838" w:rsidRPr="008D4FD9" w14:paraId="01F7A686" w14:textId="77777777" w:rsidTr="00532FAC">
        <w:trPr>
          <w:tblHeader/>
        </w:trPr>
        <w:tc>
          <w:tcPr>
            <w:tcW w:w="2970" w:type="dxa"/>
            <w:shd w:val="clear" w:color="auto" w:fill="auto"/>
          </w:tcPr>
          <w:p w14:paraId="4F270863" w14:textId="77777777" w:rsidR="00BE1838" w:rsidRPr="008D4FD9" w:rsidRDefault="00BE1838" w:rsidP="00133641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6" w:type="dxa"/>
            <w:gridSpan w:val="7"/>
            <w:shd w:val="clear" w:color="auto" w:fill="auto"/>
            <w:hideMark/>
          </w:tcPr>
          <w:p w14:paraId="2779AD3C" w14:textId="77777777" w:rsidR="00BE1838" w:rsidRPr="008D4FD9" w:rsidRDefault="00BE1838" w:rsidP="00133641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43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</w:t>
            </w:r>
            <w:r w:rsidRPr="009F7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1838" w:rsidRPr="008D4FD9" w14:paraId="313F3603" w14:textId="77777777" w:rsidTr="00532FAC">
        <w:trPr>
          <w:tblHeader/>
        </w:trPr>
        <w:tc>
          <w:tcPr>
            <w:tcW w:w="2970" w:type="dxa"/>
            <w:shd w:val="clear" w:color="auto" w:fill="auto"/>
            <w:vAlign w:val="bottom"/>
            <w:hideMark/>
          </w:tcPr>
          <w:p w14:paraId="14BC2059" w14:textId="77777777" w:rsidR="00BE1838" w:rsidRPr="008D4FD9" w:rsidRDefault="00BE1838" w:rsidP="00133641">
            <w:pPr>
              <w:spacing w:line="240" w:lineRule="auto"/>
              <w:ind w:left="159" w:hanging="15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D4FD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ตราสารหนี้และตราสารทุนที่อยู่ในความต้องการของตลาด</w:t>
            </w:r>
          </w:p>
        </w:tc>
        <w:tc>
          <w:tcPr>
            <w:tcW w:w="1333" w:type="dxa"/>
            <w:shd w:val="clear" w:color="auto" w:fill="auto"/>
            <w:vAlign w:val="bottom"/>
            <w:hideMark/>
          </w:tcPr>
          <w:p w14:paraId="1031BC9F" w14:textId="77777777" w:rsidR="00BE1838" w:rsidRPr="008D4FD9" w:rsidRDefault="00BE1838" w:rsidP="00133641">
            <w:pPr>
              <w:spacing w:line="240" w:lineRule="auto"/>
              <w:ind w:left="-107" w:right="-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D4FD9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  <w:p w14:paraId="5F1DD269" w14:textId="77777777" w:rsidR="00BE1838" w:rsidRPr="008D4FD9" w:rsidRDefault="00BE1838" w:rsidP="00133641">
            <w:pPr>
              <w:spacing w:line="240" w:lineRule="auto"/>
              <w:ind w:left="-107" w:right="-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145CD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8D4FD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D4FD9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61DFE42" w14:textId="77777777" w:rsidR="00BE1838" w:rsidRPr="008D4FD9" w:rsidRDefault="00BE1838" w:rsidP="00133641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448" w:type="dxa"/>
            <w:shd w:val="clear" w:color="auto" w:fill="auto"/>
            <w:vAlign w:val="bottom"/>
            <w:hideMark/>
          </w:tcPr>
          <w:p w14:paraId="17AFE3F9" w14:textId="77777777" w:rsidR="00BE1838" w:rsidRPr="00C64E39" w:rsidRDefault="00BE1838" w:rsidP="00133641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51C9918F" w14:textId="77777777" w:rsidR="00BE1838" w:rsidRPr="008D4FD9" w:rsidRDefault="00BE1838" w:rsidP="00133641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389" w:type="dxa"/>
            <w:shd w:val="clear" w:color="auto" w:fill="auto"/>
            <w:vAlign w:val="bottom"/>
            <w:hideMark/>
          </w:tcPr>
          <w:p w14:paraId="3CE20D71" w14:textId="77777777" w:rsidR="00BE1838" w:rsidRPr="008D4FD9" w:rsidRDefault="00BE1838" w:rsidP="00133641">
            <w:pPr>
              <w:spacing w:line="240" w:lineRule="auto"/>
              <w:ind w:left="-83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D4FD9">
              <w:rPr>
                <w:rFonts w:ascii="Angsana New" w:hAnsi="Angsana New" w:cs="Angsana New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2A7082" w14:textId="77777777" w:rsidR="00BE1838" w:rsidRPr="008D4FD9" w:rsidRDefault="00BE1838" w:rsidP="00133641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323" w:type="dxa"/>
            <w:shd w:val="clear" w:color="auto" w:fill="auto"/>
            <w:vAlign w:val="bottom"/>
            <w:hideMark/>
          </w:tcPr>
          <w:p w14:paraId="422AF781" w14:textId="77777777" w:rsidR="00BE1838" w:rsidRPr="008D4FD9" w:rsidRDefault="00BE1838" w:rsidP="00133641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D4FD9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  <w:p w14:paraId="0565E642" w14:textId="0E51AA47" w:rsidR="00BE1838" w:rsidRPr="008D4FD9" w:rsidRDefault="00BE1838" w:rsidP="00133641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145CD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8D4FD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Pr="008D4FD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</w:tr>
      <w:tr w:rsidR="00BE1838" w:rsidRPr="008D4FD9" w14:paraId="4928D3AD" w14:textId="77777777" w:rsidTr="00532FAC">
        <w:trPr>
          <w:tblHeader/>
        </w:trPr>
        <w:tc>
          <w:tcPr>
            <w:tcW w:w="2970" w:type="dxa"/>
            <w:shd w:val="clear" w:color="auto" w:fill="auto"/>
          </w:tcPr>
          <w:p w14:paraId="6107E83B" w14:textId="77777777" w:rsidR="00BE1838" w:rsidRPr="008D4FD9" w:rsidRDefault="00BE1838" w:rsidP="00133641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6206" w:type="dxa"/>
            <w:gridSpan w:val="7"/>
            <w:shd w:val="clear" w:color="auto" w:fill="auto"/>
            <w:vAlign w:val="bottom"/>
            <w:hideMark/>
          </w:tcPr>
          <w:p w14:paraId="076502CB" w14:textId="77777777" w:rsidR="00BE1838" w:rsidRPr="008D4FD9" w:rsidRDefault="00BE1838" w:rsidP="00133641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D4FD9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8D4FD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</w:t>
            </w:r>
            <w:r w:rsidRPr="008D4FD9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BE1838" w:rsidRPr="008D4FD9" w14:paraId="45A149F9" w14:textId="77777777" w:rsidTr="00532FAC">
        <w:tc>
          <w:tcPr>
            <w:tcW w:w="2970" w:type="dxa"/>
            <w:shd w:val="clear" w:color="auto" w:fill="auto"/>
            <w:hideMark/>
          </w:tcPr>
          <w:p w14:paraId="3E4D7AF3" w14:textId="2A7B6DF8" w:rsidR="00BE1838" w:rsidRPr="008D4FD9" w:rsidRDefault="00BE1838" w:rsidP="00133641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4219E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6</w:t>
            </w:r>
          </w:p>
        </w:tc>
        <w:tc>
          <w:tcPr>
            <w:tcW w:w="1333" w:type="dxa"/>
            <w:shd w:val="clear" w:color="auto" w:fill="auto"/>
          </w:tcPr>
          <w:p w14:paraId="3D7293B8" w14:textId="77777777" w:rsidR="00BE1838" w:rsidRPr="008D4FD9" w:rsidRDefault="00BE1838" w:rsidP="00133641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</w:tcPr>
          <w:p w14:paraId="6F99D2B5" w14:textId="77777777" w:rsidR="00BE1838" w:rsidRPr="008D4FD9" w:rsidRDefault="00BE1838" w:rsidP="00133641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8" w:type="dxa"/>
            <w:shd w:val="clear" w:color="auto" w:fill="auto"/>
          </w:tcPr>
          <w:p w14:paraId="7B3553ED" w14:textId="77777777" w:rsidR="00BE1838" w:rsidRPr="008D4FD9" w:rsidRDefault="00BE1838" w:rsidP="00133641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1" w:type="dxa"/>
            <w:shd w:val="clear" w:color="auto" w:fill="auto"/>
          </w:tcPr>
          <w:p w14:paraId="47E193C6" w14:textId="77777777" w:rsidR="00BE1838" w:rsidRPr="008D4FD9" w:rsidRDefault="00BE1838" w:rsidP="00133641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  <w:shd w:val="clear" w:color="auto" w:fill="auto"/>
          </w:tcPr>
          <w:p w14:paraId="33EEE354" w14:textId="77777777" w:rsidR="00BE1838" w:rsidRPr="008D4FD9" w:rsidRDefault="00BE1838" w:rsidP="00133641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E93E388" w14:textId="77777777" w:rsidR="00BE1838" w:rsidRPr="008D4FD9" w:rsidRDefault="00BE1838" w:rsidP="00133641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</w:tcPr>
          <w:p w14:paraId="3A8CC654" w14:textId="77777777" w:rsidR="00BE1838" w:rsidRPr="008D4FD9" w:rsidRDefault="00BE1838" w:rsidP="00133641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E1838" w:rsidRPr="008D4FD9" w14:paraId="798F2DCB" w14:textId="77777777" w:rsidTr="00532FAC">
        <w:tc>
          <w:tcPr>
            <w:tcW w:w="2970" w:type="dxa"/>
            <w:shd w:val="clear" w:color="auto" w:fill="auto"/>
            <w:hideMark/>
          </w:tcPr>
          <w:p w14:paraId="579FBDE8" w14:textId="77777777" w:rsidR="00BE1838" w:rsidRPr="008D4FD9" w:rsidRDefault="00BE1838" w:rsidP="00133641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D4FD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333" w:type="dxa"/>
            <w:shd w:val="clear" w:color="auto" w:fill="auto"/>
          </w:tcPr>
          <w:p w14:paraId="26454F11" w14:textId="77777777" w:rsidR="00BE1838" w:rsidRPr="008D4FD9" w:rsidRDefault="00BE1838" w:rsidP="00133641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246" w:type="dxa"/>
            <w:shd w:val="clear" w:color="auto" w:fill="auto"/>
          </w:tcPr>
          <w:p w14:paraId="4BF6F43A" w14:textId="77777777" w:rsidR="00BE1838" w:rsidRPr="008D4FD9" w:rsidRDefault="00BE1838" w:rsidP="00133641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8" w:type="dxa"/>
            <w:shd w:val="clear" w:color="auto" w:fill="auto"/>
          </w:tcPr>
          <w:p w14:paraId="5C041F9F" w14:textId="77777777" w:rsidR="00BE1838" w:rsidRPr="008D4FD9" w:rsidRDefault="00BE1838" w:rsidP="00133641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1" w:type="dxa"/>
            <w:shd w:val="clear" w:color="auto" w:fill="auto"/>
          </w:tcPr>
          <w:p w14:paraId="253E0CB3" w14:textId="77777777" w:rsidR="00BE1838" w:rsidRPr="008D4FD9" w:rsidRDefault="00BE1838" w:rsidP="00133641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  <w:shd w:val="clear" w:color="auto" w:fill="auto"/>
          </w:tcPr>
          <w:p w14:paraId="587A051E" w14:textId="77777777" w:rsidR="00BE1838" w:rsidRPr="008D4FD9" w:rsidRDefault="00BE1838" w:rsidP="00133641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C2344C9" w14:textId="77777777" w:rsidR="00BE1838" w:rsidRPr="008D4FD9" w:rsidRDefault="00BE1838" w:rsidP="00133641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</w:tcPr>
          <w:p w14:paraId="5012BAA5" w14:textId="77777777" w:rsidR="00BE1838" w:rsidRPr="008D4FD9" w:rsidRDefault="00BE1838" w:rsidP="00133641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E1838" w:rsidRPr="008D4FD9" w14:paraId="5399827E" w14:textId="77777777" w:rsidTr="00532FAC">
        <w:tc>
          <w:tcPr>
            <w:tcW w:w="2970" w:type="dxa"/>
            <w:shd w:val="clear" w:color="auto" w:fill="auto"/>
          </w:tcPr>
          <w:p w14:paraId="04DCCD7F" w14:textId="77777777" w:rsidR="00BE1838" w:rsidRPr="008D4FD9" w:rsidRDefault="00BE1838" w:rsidP="00133641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D4FD9">
              <w:rPr>
                <w:rFonts w:ascii="Angsana New" w:hAnsi="Angsana New" w:cs="Angsana New"/>
                <w:sz w:val="30"/>
                <w:szCs w:val="30"/>
                <w:cs/>
              </w:rPr>
              <w:t>ตราสารหนี้ที่วัดมูลค่าด้วย</w:t>
            </w:r>
            <w:r w:rsidRPr="008D4FD9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</w:p>
        </w:tc>
        <w:tc>
          <w:tcPr>
            <w:tcW w:w="1333" w:type="dxa"/>
            <w:shd w:val="clear" w:color="auto" w:fill="auto"/>
          </w:tcPr>
          <w:p w14:paraId="25C42148" w14:textId="77777777" w:rsidR="00BE1838" w:rsidRPr="008D4FD9" w:rsidRDefault="00BE1838" w:rsidP="00133641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246" w:type="dxa"/>
            <w:shd w:val="clear" w:color="auto" w:fill="auto"/>
          </w:tcPr>
          <w:p w14:paraId="703D9E12" w14:textId="77777777" w:rsidR="00BE1838" w:rsidRPr="008D4FD9" w:rsidRDefault="00BE1838" w:rsidP="00133641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8" w:type="dxa"/>
            <w:shd w:val="clear" w:color="auto" w:fill="auto"/>
          </w:tcPr>
          <w:p w14:paraId="06E60D5B" w14:textId="77777777" w:rsidR="00BE1838" w:rsidRPr="008D4FD9" w:rsidRDefault="00BE1838" w:rsidP="00133641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1" w:type="dxa"/>
            <w:shd w:val="clear" w:color="auto" w:fill="auto"/>
          </w:tcPr>
          <w:p w14:paraId="429B166E" w14:textId="77777777" w:rsidR="00BE1838" w:rsidRPr="008D4FD9" w:rsidRDefault="00BE1838" w:rsidP="00133641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  <w:shd w:val="clear" w:color="auto" w:fill="auto"/>
          </w:tcPr>
          <w:p w14:paraId="52B8408B" w14:textId="77777777" w:rsidR="00BE1838" w:rsidRPr="008D4FD9" w:rsidRDefault="00BE1838" w:rsidP="00133641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190F263" w14:textId="77777777" w:rsidR="00BE1838" w:rsidRPr="008D4FD9" w:rsidRDefault="00BE1838" w:rsidP="00133641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</w:tcPr>
          <w:p w14:paraId="30AF63EF" w14:textId="77777777" w:rsidR="00BE1838" w:rsidRPr="008D4FD9" w:rsidRDefault="00BE1838" w:rsidP="00133641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219E1" w:rsidRPr="008D4FD9" w14:paraId="422EA829" w14:textId="77777777" w:rsidTr="00532FAC">
        <w:tc>
          <w:tcPr>
            <w:tcW w:w="2970" w:type="dxa"/>
            <w:shd w:val="clear" w:color="auto" w:fill="auto"/>
            <w:hideMark/>
          </w:tcPr>
          <w:p w14:paraId="433009BB" w14:textId="77777777" w:rsidR="004219E1" w:rsidRPr="008D4FD9" w:rsidRDefault="004219E1" w:rsidP="004219E1">
            <w:pPr>
              <w:pStyle w:val="ListParagraph"/>
              <w:numPr>
                <w:ilvl w:val="0"/>
                <w:numId w:val="21"/>
              </w:numPr>
              <w:tabs>
                <w:tab w:val="clear" w:pos="680"/>
                <w:tab w:val="left" w:pos="520"/>
              </w:tabs>
              <w:spacing w:line="240" w:lineRule="auto"/>
              <w:ind w:left="251" w:hanging="270"/>
              <w:rPr>
                <w:rFonts w:ascii="Angsana New" w:hAnsi="Angsana New" w:cs="Angsana New"/>
                <w:sz w:val="30"/>
                <w:szCs w:val="30"/>
              </w:rPr>
            </w:pPr>
            <w:r w:rsidRPr="008D4FD9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F226F3" w14:textId="40023C3B" w:rsidR="004219E1" w:rsidRPr="004219E1" w:rsidRDefault="004219E1" w:rsidP="00421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1F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8CCEDD9" w14:textId="77777777" w:rsidR="004219E1" w:rsidRPr="008D4FD9" w:rsidRDefault="004219E1" w:rsidP="004219E1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CD9929" w14:textId="0190E007" w:rsidR="004219E1" w:rsidRPr="00CE4BEC" w:rsidRDefault="00E74BD1" w:rsidP="004219E1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300,000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3279B980" w14:textId="77777777" w:rsidR="004219E1" w:rsidRPr="008D4FD9" w:rsidRDefault="004219E1" w:rsidP="004219E1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CE23CB" w14:textId="3CF27A29" w:rsidR="004219E1" w:rsidRPr="0083588B" w:rsidRDefault="00E74BD1" w:rsidP="0083588B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588B">
              <w:rPr>
                <w:rFonts w:ascii="Angsana New" w:hAnsi="Angsana New" w:cs="Angsana New"/>
                <w:sz w:val="30"/>
                <w:szCs w:val="30"/>
              </w:rPr>
              <w:t>663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3FD061" w14:textId="77777777" w:rsidR="004219E1" w:rsidRPr="00FC1F64" w:rsidRDefault="004219E1" w:rsidP="00421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29E478" w14:textId="660118DC" w:rsidR="004219E1" w:rsidRPr="00FC1F64" w:rsidRDefault="00E74BD1" w:rsidP="00C16E0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16E07">
              <w:rPr>
                <w:rFonts w:ascii="Angsana New" w:hAnsi="Angsana New" w:cs="Angsana New"/>
                <w:sz w:val="30"/>
                <w:szCs w:val="30"/>
              </w:rPr>
              <w:t>300,663</w:t>
            </w:r>
          </w:p>
        </w:tc>
      </w:tr>
      <w:tr w:rsidR="004219E1" w:rsidRPr="00BE1838" w14:paraId="4516141E" w14:textId="77777777" w:rsidTr="00532FAC">
        <w:trPr>
          <w:trHeight w:val="469"/>
        </w:trPr>
        <w:tc>
          <w:tcPr>
            <w:tcW w:w="2970" w:type="dxa"/>
            <w:shd w:val="clear" w:color="auto" w:fill="auto"/>
            <w:hideMark/>
          </w:tcPr>
          <w:p w14:paraId="12F5FB33" w14:textId="77777777" w:rsidR="004219E1" w:rsidRPr="00145515" w:rsidRDefault="004219E1" w:rsidP="004219E1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4551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1B27FE4" w14:textId="30CD7AA7" w:rsidR="004219E1" w:rsidRPr="004219E1" w:rsidRDefault="004219E1" w:rsidP="00421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C1F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7E0EF52" w14:textId="77777777" w:rsidR="004219E1" w:rsidRPr="00BE1838" w:rsidRDefault="004219E1" w:rsidP="004219E1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B49FE0C" w14:textId="7C35E24D" w:rsidR="004219E1" w:rsidRPr="00BE1838" w:rsidRDefault="00E74BD1" w:rsidP="00B971F9">
            <w:pPr>
              <w:tabs>
                <w:tab w:val="left" w:pos="122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300,000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70A3FA5B" w14:textId="77777777" w:rsidR="004219E1" w:rsidRPr="00BE1838" w:rsidRDefault="004219E1" w:rsidP="004219E1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DC879C1" w14:textId="0E251EFF" w:rsidR="004219E1" w:rsidRPr="00E5503F" w:rsidRDefault="00E74BD1" w:rsidP="0083588B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550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663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F3D553" w14:textId="77777777" w:rsidR="004219E1" w:rsidRPr="00FC1F64" w:rsidRDefault="004219E1" w:rsidP="00421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B4BC6CB" w14:textId="11A12EE2" w:rsidR="004219E1" w:rsidRPr="00FC1F64" w:rsidRDefault="00E74BD1" w:rsidP="00C16E0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16E0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300,663</w:t>
            </w:r>
          </w:p>
        </w:tc>
      </w:tr>
      <w:tr w:rsidR="004219E1" w:rsidRPr="00BE1838" w14:paraId="1A3FD6B5" w14:textId="77777777" w:rsidTr="00532FAC">
        <w:trPr>
          <w:trHeight w:val="469"/>
        </w:trPr>
        <w:tc>
          <w:tcPr>
            <w:tcW w:w="2970" w:type="dxa"/>
            <w:shd w:val="clear" w:color="auto" w:fill="auto"/>
          </w:tcPr>
          <w:p w14:paraId="79CCD550" w14:textId="77777777" w:rsidR="004219E1" w:rsidRPr="00BE1838" w:rsidRDefault="004219E1" w:rsidP="004219E1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3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205C8B" w14:textId="77777777" w:rsidR="004219E1" w:rsidRPr="00BE1838" w:rsidRDefault="004219E1" w:rsidP="004219E1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E8B0B59" w14:textId="77777777" w:rsidR="004219E1" w:rsidRPr="00BE1838" w:rsidRDefault="004219E1" w:rsidP="004219E1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3F40C7" w14:textId="77777777" w:rsidR="004219E1" w:rsidRPr="00BE1838" w:rsidRDefault="004219E1" w:rsidP="004219E1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1" w:type="dxa"/>
            <w:shd w:val="clear" w:color="auto" w:fill="auto"/>
            <w:vAlign w:val="bottom"/>
          </w:tcPr>
          <w:p w14:paraId="00A4FE6B" w14:textId="77777777" w:rsidR="004219E1" w:rsidRPr="00BE1838" w:rsidRDefault="004219E1" w:rsidP="004219E1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8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C10678" w14:textId="77777777" w:rsidR="004219E1" w:rsidRPr="00BE1838" w:rsidRDefault="004219E1" w:rsidP="004219E1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C21FAE5" w14:textId="77777777" w:rsidR="004219E1" w:rsidRPr="00BE1838" w:rsidRDefault="004219E1" w:rsidP="004219E1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EA2E535" w14:textId="77777777" w:rsidR="004219E1" w:rsidRPr="00BE1838" w:rsidRDefault="004219E1" w:rsidP="004219E1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4219E1" w:rsidRPr="00BE1838" w14:paraId="332FEEF2" w14:textId="77777777" w:rsidTr="00532FAC">
        <w:trPr>
          <w:trHeight w:val="469"/>
        </w:trPr>
        <w:tc>
          <w:tcPr>
            <w:tcW w:w="2970" w:type="dxa"/>
            <w:shd w:val="clear" w:color="auto" w:fill="auto"/>
          </w:tcPr>
          <w:p w14:paraId="1E1C96ED" w14:textId="110F4F0B" w:rsidR="004219E1" w:rsidRPr="00BE1838" w:rsidRDefault="004219E1" w:rsidP="004219E1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3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D6CC47" w14:textId="77777777" w:rsidR="004219E1" w:rsidRPr="00BE1838" w:rsidRDefault="004219E1" w:rsidP="004219E1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06792E3" w14:textId="77777777" w:rsidR="004219E1" w:rsidRPr="00BE1838" w:rsidRDefault="004219E1" w:rsidP="004219E1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7AF92A" w14:textId="77777777" w:rsidR="004219E1" w:rsidRPr="00BE1838" w:rsidRDefault="004219E1" w:rsidP="004219E1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1" w:type="dxa"/>
            <w:shd w:val="clear" w:color="auto" w:fill="auto"/>
            <w:vAlign w:val="bottom"/>
          </w:tcPr>
          <w:p w14:paraId="78B58CE8" w14:textId="77777777" w:rsidR="004219E1" w:rsidRPr="00BE1838" w:rsidRDefault="004219E1" w:rsidP="004219E1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EB9983" w14:textId="77777777" w:rsidR="004219E1" w:rsidRPr="00BE1838" w:rsidRDefault="004219E1" w:rsidP="004219E1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46D32E5" w14:textId="77777777" w:rsidR="004219E1" w:rsidRPr="00BE1838" w:rsidRDefault="004219E1" w:rsidP="004219E1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466224" w14:textId="77777777" w:rsidR="004219E1" w:rsidRPr="00BE1838" w:rsidRDefault="004219E1" w:rsidP="004219E1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4219E1" w:rsidRPr="00BE1838" w14:paraId="7A4DF5ED" w14:textId="77777777" w:rsidTr="00175426">
        <w:trPr>
          <w:trHeight w:val="469"/>
        </w:trPr>
        <w:tc>
          <w:tcPr>
            <w:tcW w:w="2970" w:type="dxa"/>
            <w:shd w:val="clear" w:color="auto" w:fill="auto"/>
          </w:tcPr>
          <w:p w14:paraId="5D2644DB" w14:textId="507F4ADD" w:rsidR="004219E1" w:rsidRPr="00BE1838" w:rsidRDefault="004219E1" w:rsidP="004219E1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D4FD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333" w:type="dxa"/>
            <w:tcBorders>
              <w:left w:val="nil"/>
              <w:right w:val="nil"/>
            </w:tcBorders>
            <w:shd w:val="clear" w:color="auto" w:fill="auto"/>
          </w:tcPr>
          <w:p w14:paraId="202C6BFD" w14:textId="77777777" w:rsidR="004219E1" w:rsidRPr="00BE1838" w:rsidRDefault="004219E1" w:rsidP="004219E1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  <w:shd w:val="clear" w:color="auto" w:fill="auto"/>
          </w:tcPr>
          <w:p w14:paraId="633787FF" w14:textId="77777777" w:rsidR="004219E1" w:rsidRPr="00BE1838" w:rsidRDefault="004219E1" w:rsidP="004219E1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8" w:type="dxa"/>
            <w:tcBorders>
              <w:left w:val="nil"/>
              <w:right w:val="nil"/>
            </w:tcBorders>
            <w:shd w:val="clear" w:color="auto" w:fill="auto"/>
          </w:tcPr>
          <w:p w14:paraId="64693F97" w14:textId="77777777" w:rsidR="004219E1" w:rsidRPr="00BE1838" w:rsidRDefault="004219E1" w:rsidP="004219E1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1" w:type="dxa"/>
            <w:shd w:val="clear" w:color="auto" w:fill="auto"/>
          </w:tcPr>
          <w:p w14:paraId="34B96AA8" w14:textId="77777777" w:rsidR="004219E1" w:rsidRPr="00BE1838" w:rsidRDefault="004219E1" w:rsidP="004219E1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9" w:type="dxa"/>
            <w:tcBorders>
              <w:left w:val="nil"/>
              <w:right w:val="nil"/>
            </w:tcBorders>
            <w:shd w:val="clear" w:color="auto" w:fill="auto"/>
          </w:tcPr>
          <w:p w14:paraId="483D90F6" w14:textId="77777777" w:rsidR="004219E1" w:rsidRPr="00BE1838" w:rsidRDefault="004219E1" w:rsidP="004219E1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CEF16B7" w14:textId="77777777" w:rsidR="004219E1" w:rsidRPr="00BE1838" w:rsidRDefault="004219E1" w:rsidP="004219E1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left w:val="nil"/>
              <w:right w:val="nil"/>
            </w:tcBorders>
            <w:shd w:val="clear" w:color="auto" w:fill="auto"/>
          </w:tcPr>
          <w:p w14:paraId="7B475327" w14:textId="77777777" w:rsidR="004219E1" w:rsidRPr="00BE1838" w:rsidRDefault="004219E1" w:rsidP="004219E1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219E1" w:rsidRPr="00BE1838" w14:paraId="79CFC3E5" w14:textId="77777777" w:rsidTr="00175426">
        <w:trPr>
          <w:trHeight w:val="469"/>
        </w:trPr>
        <w:tc>
          <w:tcPr>
            <w:tcW w:w="2970" w:type="dxa"/>
            <w:shd w:val="clear" w:color="auto" w:fill="auto"/>
          </w:tcPr>
          <w:p w14:paraId="50EE9B18" w14:textId="31D4478A" w:rsidR="004219E1" w:rsidRPr="00BE1838" w:rsidRDefault="004219E1" w:rsidP="004219E1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D4FD9">
              <w:rPr>
                <w:rFonts w:ascii="Angsana New" w:hAnsi="Angsana New" w:cs="Angsana New"/>
                <w:sz w:val="30"/>
                <w:szCs w:val="30"/>
                <w:cs/>
              </w:rPr>
              <w:t>ตราสารหนี้ที่วัดมูลค่าด้วย</w:t>
            </w:r>
            <w:r w:rsidRPr="008D4FD9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</w:p>
        </w:tc>
        <w:tc>
          <w:tcPr>
            <w:tcW w:w="1333" w:type="dxa"/>
            <w:tcBorders>
              <w:left w:val="nil"/>
              <w:right w:val="nil"/>
            </w:tcBorders>
            <w:shd w:val="clear" w:color="auto" w:fill="auto"/>
          </w:tcPr>
          <w:p w14:paraId="6CC0D81C" w14:textId="77777777" w:rsidR="004219E1" w:rsidRPr="00BE1838" w:rsidRDefault="004219E1" w:rsidP="004219E1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  <w:shd w:val="clear" w:color="auto" w:fill="auto"/>
          </w:tcPr>
          <w:p w14:paraId="3D2F95B2" w14:textId="77777777" w:rsidR="004219E1" w:rsidRPr="00BE1838" w:rsidRDefault="004219E1" w:rsidP="004219E1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8" w:type="dxa"/>
            <w:tcBorders>
              <w:left w:val="nil"/>
              <w:right w:val="nil"/>
            </w:tcBorders>
            <w:shd w:val="clear" w:color="auto" w:fill="auto"/>
          </w:tcPr>
          <w:p w14:paraId="658E9A50" w14:textId="77777777" w:rsidR="004219E1" w:rsidRPr="00BE1838" w:rsidRDefault="004219E1" w:rsidP="004219E1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1" w:type="dxa"/>
            <w:shd w:val="clear" w:color="auto" w:fill="auto"/>
          </w:tcPr>
          <w:p w14:paraId="2AC2E84C" w14:textId="77777777" w:rsidR="004219E1" w:rsidRPr="00BE1838" w:rsidRDefault="004219E1" w:rsidP="004219E1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89" w:type="dxa"/>
            <w:tcBorders>
              <w:left w:val="nil"/>
              <w:right w:val="nil"/>
            </w:tcBorders>
            <w:shd w:val="clear" w:color="auto" w:fill="auto"/>
          </w:tcPr>
          <w:p w14:paraId="12568168" w14:textId="77777777" w:rsidR="004219E1" w:rsidRPr="00BE1838" w:rsidRDefault="004219E1" w:rsidP="004219E1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BAF256F" w14:textId="77777777" w:rsidR="004219E1" w:rsidRPr="00BE1838" w:rsidRDefault="004219E1" w:rsidP="004219E1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left w:val="nil"/>
              <w:right w:val="nil"/>
            </w:tcBorders>
            <w:shd w:val="clear" w:color="auto" w:fill="auto"/>
          </w:tcPr>
          <w:p w14:paraId="293BE513" w14:textId="77777777" w:rsidR="004219E1" w:rsidRPr="00BE1838" w:rsidRDefault="004219E1" w:rsidP="004219E1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4219E1" w:rsidRPr="008D4FD9" w14:paraId="7F41D9BB" w14:textId="77777777" w:rsidTr="00532FAC">
        <w:tc>
          <w:tcPr>
            <w:tcW w:w="2970" w:type="dxa"/>
            <w:shd w:val="clear" w:color="auto" w:fill="auto"/>
            <w:hideMark/>
          </w:tcPr>
          <w:p w14:paraId="13787AB9" w14:textId="3EE04A64" w:rsidR="004219E1" w:rsidRPr="008D4FD9" w:rsidRDefault="004219E1" w:rsidP="004219E1">
            <w:pPr>
              <w:pStyle w:val="ListParagraph"/>
              <w:numPr>
                <w:ilvl w:val="0"/>
                <w:numId w:val="21"/>
              </w:numPr>
              <w:tabs>
                <w:tab w:val="clear" w:pos="680"/>
                <w:tab w:val="left" w:pos="520"/>
              </w:tabs>
              <w:spacing w:line="240" w:lineRule="auto"/>
              <w:ind w:left="251" w:hanging="270"/>
              <w:rPr>
                <w:rFonts w:ascii="Angsana New" w:hAnsi="Angsana New" w:cs="Angsana New"/>
                <w:sz w:val="30"/>
                <w:szCs w:val="30"/>
              </w:rPr>
            </w:pPr>
            <w:r w:rsidRPr="008D4FD9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08C4C1" w14:textId="683CF39A" w:rsidR="004219E1" w:rsidRPr="008D4FD9" w:rsidRDefault="004219E1" w:rsidP="004219E1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2,045,797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B70E6C5" w14:textId="77777777" w:rsidR="004219E1" w:rsidRPr="008D4FD9" w:rsidRDefault="004219E1" w:rsidP="004219E1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51F86B" w14:textId="736AF4E0" w:rsidR="004219E1" w:rsidRPr="00CE4BEC" w:rsidRDefault="004219E1" w:rsidP="00315002">
            <w:pPr>
              <w:spacing w:line="240" w:lineRule="auto"/>
              <w:ind w:right="-5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(2,045,797)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64B40D71" w14:textId="77777777" w:rsidR="004219E1" w:rsidRPr="008D4FD9" w:rsidRDefault="004219E1" w:rsidP="004219E1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748988" w14:textId="032D5D7C" w:rsidR="004219E1" w:rsidRPr="004219E1" w:rsidRDefault="004219E1" w:rsidP="00421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1F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CD0C50" w14:textId="77777777" w:rsidR="004219E1" w:rsidRPr="008D4FD9" w:rsidRDefault="004219E1" w:rsidP="004219E1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5E0DBD" w14:textId="7ACB23F6" w:rsidR="004219E1" w:rsidRPr="004219E1" w:rsidRDefault="004219E1" w:rsidP="00421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1F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219E1" w:rsidRPr="00BE1838" w14:paraId="4E24EE0A" w14:textId="77777777" w:rsidTr="00532FAC">
        <w:trPr>
          <w:trHeight w:val="469"/>
        </w:trPr>
        <w:tc>
          <w:tcPr>
            <w:tcW w:w="2970" w:type="dxa"/>
            <w:shd w:val="clear" w:color="auto" w:fill="auto"/>
          </w:tcPr>
          <w:p w14:paraId="52BF684A" w14:textId="7027E818" w:rsidR="004219E1" w:rsidRPr="00145515" w:rsidRDefault="004219E1" w:rsidP="004219E1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14551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3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410B893" w14:textId="614403B7" w:rsidR="004219E1" w:rsidRPr="00F27A4C" w:rsidRDefault="004219E1" w:rsidP="004219E1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3405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2,045,797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085A323" w14:textId="77777777" w:rsidR="004219E1" w:rsidRPr="00F27A4C" w:rsidRDefault="004219E1" w:rsidP="004219E1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1D0575A" w14:textId="49FA4811" w:rsidR="004219E1" w:rsidRPr="00DE4C17" w:rsidRDefault="004219E1" w:rsidP="00315002">
            <w:pPr>
              <w:spacing w:line="240" w:lineRule="auto"/>
              <w:ind w:right="-5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E4C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(2,045,797)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30B3BECF" w14:textId="77777777" w:rsidR="004219E1" w:rsidRPr="00315002" w:rsidRDefault="004219E1" w:rsidP="00315002">
            <w:pPr>
              <w:spacing w:line="240" w:lineRule="auto"/>
              <w:ind w:right="-5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AABDDFE" w14:textId="4C6E6CE5" w:rsidR="004219E1" w:rsidRPr="004219E1" w:rsidRDefault="004219E1" w:rsidP="00421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C1F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706577" w14:textId="77777777" w:rsidR="004219E1" w:rsidRPr="00BE1838" w:rsidRDefault="004219E1" w:rsidP="004219E1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8F15A60" w14:textId="16A59F3B" w:rsidR="004219E1" w:rsidRPr="004219E1" w:rsidRDefault="004219E1" w:rsidP="00421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C1F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060028BA" w14:textId="70499A3D" w:rsidR="00BE1838" w:rsidRDefault="00BE1838" w:rsidP="00BE1838">
      <w:pPr>
        <w:pStyle w:val="Bo-Blankline"/>
        <w:rPr>
          <w:cs/>
          <w:lang w:val="en-US"/>
        </w:rPr>
      </w:pPr>
    </w:p>
    <w:p w14:paraId="52AF0FB1" w14:textId="77777777" w:rsidR="00BE1838" w:rsidRDefault="00BE1838">
      <w:pPr>
        <w:spacing w:line="240" w:lineRule="auto"/>
        <w:rPr>
          <w:rFonts w:ascii="Angsana New" w:hAnsi="Angsana New"/>
          <w:sz w:val="20"/>
          <w:szCs w:val="20"/>
          <w:cs/>
          <w:lang w:val="en-US" w:eastAsia="x-none"/>
        </w:rPr>
      </w:pPr>
      <w:r>
        <w:rPr>
          <w:cs/>
          <w:lang w:val="en-US"/>
        </w:rPr>
        <w:br w:type="page"/>
      </w:r>
    </w:p>
    <w:p w14:paraId="2A01B6AC" w14:textId="7D752068" w:rsidR="00B44B60" w:rsidRDefault="00B44B60" w:rsidP="00F31687">
      <w:pPr>
        <w:pStyle w:val="Caption"/>
        <w:ind w:left="567" w:hanging="567"/>
      </w:pPr>
      <w:r w:rsidRPr="00B44B60">
        <w:rPr>
          <w:cs/>
        </w:rPr>
        <w:lastRenderedPageBreak/>
        <w:t>เงินลงทุนในบริษัทย่อย</w:t>
      </w:r>
      <w:r w:rsidR="00C42ABC">
        <w:rPr>
          <w:rFonts w:hint="cs"/>
          <w:cs/>
        </w:rPr>
        <w:t>และการร่วมค้า</w:t>
      </w:r>
    </w:p>
    <w:p w14:paraId="06204767" w14:textId="75FD871D" w:rsidR="00211AC9" w:rsidRDefault="00211AC9" w:rsidP="00B6067D">
      <w:pPr>
        <w:pStyle w:val="Bo-Blankline"/>
        <w:rPr>
          <w:lang w:val="en-US"/>
        </w:rPr>
      </w:pPr>
    </w:p>
    <w:p w14:paraId="33E89536" w14:textId="77777777" w:rsidR="00B6067D" w:rsidRPr="007474FF" w:rsidRDefault="00B6067D" w:rsidP="00B6067D">
      <w:pPr>
        <w:pStyle w:val="Bo-Blankline"/>
        <w:ind w:left="0" w:firstLine="540"/>
        <w:rPr>
          <w:rFonts w:asciiTheme="majorBidi" w:hAnsiTheme="majorBidi" w:cstheme="majorBidi"/>
          <w:b/>
          <w:bCs/>
          <w:sz w:val="30"/>
          <w:szCs w:val="30"/>
          <w:lang w:eastAsia="en-US"/>
        </w:rPr>
      </w:pPr>
      <w:r w:rsidRPr="007474FF">
        <w:rPr>
          <w:rFonts w:asciiTheme="majorBidi" w:hAnsiTheme="majorBidi" w:cstheme="majorBidi"/>
          <w:b/>
          <w:bCs/>
          <w:sz w:val="30"/>
          <w:szCs w:val="30"/>
          <w:cs/>
          <w:lang w:eastAsia="en-US"/>
        </w:rPr>
        <w:t>เงินลงทุนในบริษัทย่อย</w:t>
      </w:r>
    </w:p>
    <w:p w14:paraId="51E1A0B7" w14:textId="77777777" w:rsidR="00B6067D" w:rsidRPr="00211AC9" w:rsidRDefault="00B6067D" w:rsidP="00B6067D">
      <w:pPr>
        <w:pStyle w:val="Bo-Blankline"/>
        <w:rPr>
          <w:lang w:val="en-US"/>
        </w:rPr>
      </w:pP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989"/>
        <w:gridCol w:w="1352"/>
        <w:gridCol w:w="272"/>
        <w:gridCol w:w="1377"/>
      </w:tblGrid>
      <w:tr w:rsidR="00211AC9" w:rsidRPr="00D041CF" w14:paraId="2CA7DD65" w14:textId="77777777" w:rsidTr="00532FAC">
        <w:trPr>
          <w:tblHeader/>
        </w:trPr>
        <w:tc>
          <w:tcPr>
            <w:tcW w:w="2813" w:type="pct"/>
            <w:shd w:val="clear" w:color="auto" w:fill="auto"/>
          </w:tcPr>
          <w:p w14:paraId="6FA179BA" w14:textId="57ABB511" w:rsidR="00211AC9" w:rsidRPr="00D041CF" w:rsidRDefault="0013311B" w:rsidP="00FC075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3311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542" w:type="pct"/>
            <w:shd w:val="clear" w:color="auto" w:fill="auto"/>
          </w:tcPr>
          <w:p w14:paraId="20C7D812" w14:textId="77777777" w:rsidR="00211AC9" w:rsidRPr="00D041CF" w:rsidRDefault="00211AC9" w:rsidP="009D1AE7">
            <w:pPr>
              <w:pStyle w:val="BodyText"/>
              <w:spacing w:after="0" w:line="240" w:lineRule="auto"/>
              <w:ind w:left="-10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45" w:type="pct"/>
            <w:gridSpan w:val="3"/>
            <w:shd w:val="clear" w:color="auto" w:fill="auto"/>
          </w:tcPr>
          <w:p w14:paraId="2DB8FBFD" w14:textId="77777777" w:rsidR="00211AC9" w:rsidRPr="00D041CF" w:rsidRDefault="00211AC9" w:rsidP="009D1AE7">
            <w:pPr>
              <w:pStyle w:val="BodyText"/>
              <w:spacing w:after="0" w:line="240" w:lineRule="auto"/>
              <w:ind w:left="-10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1AC9" w:rsidRPr="00D041CF" w14:paraId="03623B05" w14:textId="77777777" w:rsidTr="00532FAC">
        <w:trPr>
          <w:trHeight w:val="299"/>
          <w:tblHeader/>
        </w:trPr>
        <w:tc>
          <w:tcPr>
            <w:tcW w:w="2813" w:type="pct"/>
            <w:shd w:val="clear" w:color="auto" w:fill="auto"/>
          </w:tcPr>
          <w:p w14:paraId="3EE54648" w14:textId="14CC310E" w:rsidR="00211AC9" w:rsidRPr="00D041CF" w:rsidRDefault="0013311B" w:rsidP="009D1AE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3311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13311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13311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42" w:type="pct"/>
            <w:shd w:val="clear" w:color="auto" w:fill="auto"/>
          </w:tcPr>
          <w:p w14:paraId="7CC602C8" w14:textId="211C0328" w:rsidR="00211AC9" w:rsidRPr="007B3081" w:rsidRDefault="00211AC9" w:rsidP="009D1AE7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41" w:type="pct"/>
            <w:shd w:val="clear" w:color="auto" w:fill="auto"/>
          </w:tcPr>
          <w:p w14:paraId="5365AF90" w14:textId="52F7F1EA" w:rsidR="00211AC9" w:rsidRPr="00D041CF" w:rsidRDefault="00211AC9" w:rsidP="009D1AE7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4219E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9" w:type="pct"/>
            <w:shd w:val="clear" w:color="auto" w:fill="auto"/>
          </w:tcPr>
          <w:p w14:paraId="7F0CF95B" w14:textId="77777777" w:rsidR="00211AC9" w:rsidRPr="00D041CF" w:rsidRDefault="00211AC9" w:rsidP="009D1AE7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5" w:type="pct"/>
            <w:shd w:val="clear" w:color="auto" w:fill="auto"/>
          </w:tcPr>
          <w:p w14:paraId="2FC7144B" w14:textId="1888D5E7" w:rsidR="00211AC9" w:rsidRPr="00211AC9" w:rsidRDefault="00211AC9" w:rsidP="009D1AE7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4219E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211AC9" w:rsidRPr="00D041CF" w14:paraId="61A7BA3B" w14:textId="77777777" w:rsidTr="00532FAC">
        <w:trPr>
          <w:trHeight w:val="299"/>
          <w:tblHeader/>
        </w:trPr>
        <w:tc>
          <w:tcPr>
            <w:tcW w:w="2813" w:type="pct"/>
            <w:shd w:val="clear" w:color="auto" w:fill="auto"/>
          </w:tcPr>
          <w:p w14:paraId="0DE85520" w14:textId="77777777" w:rsidR="00211AC9" w:rsidRPr="00D041CF" w:rsidRDefault="00211AC9" w:rsidP="009D1AE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2" w:type="pct"/>
            <w:shd w:val="clear" w:color="auto" w:fill="auto"/>
          </w:tcPr>
          <w:p w14:paraId="25166BCB" w14:textId="77777777" w:rsidR="00211AC9" w:rsidRPr="00D041CF" w:rsidRDefault="00211AC9" w:rsidP="009D1AE7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45" w:type="pct"/>
            <w:gridSpan w:val="3"/>
            <w:shd w:val="clear" w:color="auto" w:fill="auto"/>
          </w:tcPr>
          <w:p w14:paraId="683202F1" w14:textId="77777777" w:rsidR="00211AC9" w:rsidRPr="00D041CF" w:rsidRDefault="00211AC9" w:rsidP="009D1AE7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1AC9" w:rsidRPr="00D041CF" w14:paraId="7B6BE754" w14:textId="77777777" w:rsidTr="00532FAC">
        <w:tc>
          <w:tcPr>
            <w:tcW w:w="2813" w:type="pct"/>
            <w:shd w:val="clear" w:color="auto" w:fill="auto"/>
          </w:tcPr>
          <w:p w14:paraId="7AA04BBC" w14:textId="77777777" w:rsidR="00211AC9" w:rsidRPr="00D041CF" w:rsidRDefault="00211AC9" w:rsidP="00211A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2" w:type="pct"/>
            <w:shd w:val="clear" w:color="auto" w:fill="auto"/>
          </w:tcPr>
          <w:p w14:paraId="7286777C" w14:textId="77777777" w:rsidR="00211AC9" w:rsidRPr="00D041CF" w:rsidRDefault="00211AC9" w:rsidP="00211AC9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41" w:type="pct"/>
            <w:shd w:val="clear" w:color="auto" w:fill="auto"/>
          </w:tcPr>
          <w:p w14:paraId="2BA2CA8E" w14:textId="77777777" w:rsidR="00211AC9" w:rsidRPr="00D041CF" w:rsidRDefault="00211AC9" w:rsidP="00211AC9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1F4182D4" w14:textId="77777777" w:rsidR="00211AC9" w:rsidRPr="00D041CF" w:rsidRDefault="00211AC9" w:rsidP="00211AC9">
            <w:pPr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5" w:type="pct"/>
            <w:shd w:val="clear" w:color="auto" w:fill="auto"/>
          </w:tcPr>
          <w:p w14:paraId="2F44BF4E" w14:textId="77777777" w:rsidR="00211AC9" w:rsidRPr="00D041CF" w:rsidRDefault="00211AC9" w:rsidP="00211AC9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19E1" w:rsidRPr="00D041CF" w14:paraId="3E819994" w14:textId="77777777" w:rsidTr="00532FAC">
        <w:tc>
          <w:tcPr>
            <w:tcW w:w="2813" w:type="pct"/>
            <w:shd w:val="clear" w:color="auto" w:fill="auto"/>
          </w:tcPr>
          <w:p w14:paraId="39DA119C" w14:textId="784F5A95" w:rsidR="004219E1" w:rsidRPr="00D041CF" w:rsidRDefault="004219E1" w:rsidP="004219E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542" w:type="pct"/>
            <w:shd w:val="clear" w:color="auto" w:fill="auto"/>
          </w:tcPr>
          <w:p w14:paraId="7DE25440" w14:textId="77777777" w:rsidR="004219E1" w:rsidRPr="00D041CF" w:rsidRDefault="004219E1" w:rsidP="004219E1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1" w:type="pct"/>
            <w:shd w:val="clear" w:color="auto" w:fill="auto"/>
          </w:tcPr>
          <w:p w14:paraId="6EC71F7F" w14:textId="7D727D49" w:rsidR="004219E1" w:rsidRPr="00D041CF" w:rsidRDefault="00C73160" w:rsidP="004219E1">
            <w:pPr>
              <w:tabs>
                <w:tab w:val="decimal" w:pos="11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330,398</w:t>
            </w:r>
          </w:p>
        </w:tc>
        <w:tc>
          <w:tcPr>
            <w:tcW w:w="149" w:type="pct"/>
            <w:shd w:val="clear" w:color="auto" w:fill="auto"/>
          </w:tcPr>
          <w:p w14:paraId="68103BE7" w14:textId="77777777" w:rsidR="004219E1" w:rsidRPr="00D041CF" w:rsidRDefault="004219E1" w:rsidP="004219E1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55" w:type="pct"/>
            <w:shd w:val="clear" w:color="auto" w:fill="auto"/>
          </w:tcPr>
          <w:p w14:paraId="51D6F4FE" w14:textId="6910C11D" w:rsidR="004219E1" w:rsidRPr="00D041CF" w:rsidRDefault="004219E1" w:rsidP="004219E1">
            <w:pPr>
              <w:tabs>
                <w:tab w:val="decimal" w:pos="1166"/>
              </w:tabs>
              <w:spacing w:line="240" w:lineRule="auto"/>
              <w:ind w:right="-16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331,820</w:t>
            </w:r>
          </w:p>
        </w:tc>
      </w:tr>
      <w:tr w:rsidR="00B51CDE" w:rsidRPr="00D041CF" w14:paraId="519DF9D3" w14:textId="77777777" w:rsidTr="00532FAC">
        <w:tc>
          <w:tcPr>
            <w:tcW w:w="2813" w:type="pct"/>
            <w:shd w:val="clear" w:color="auto" w:fill="auto"/>
          </w:tcPr>
          <w:p w14:paraId="142F59B4" w14:textId="2A2B3E90" w:rsidR="00B51CDE" w:rsidRPr="00704738" w:rsidRDefault="00B51CDE" w:rsidP="004219E1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เพิ่มทุนในบริษัท ทีพีไอ พลังแสงอาทิตย์ จำกัด</w:t>
            </w:r>
          </w:p>
        </w:tc>
        <w:tc>
          <w:tcPr>
            <w:tcW w:w="542" w:type="pct"/>
            <w:shd w:val="clear" w:color="auto" w:fill="auto"/>
          </w:tcPr>
          <w:p w14:paraId="7790F9EC" w14:textId="77777777" w:rsidR="00B51CDE" w:rsidRPr="00D041CF" w:rsidRDefault="00B51CDE" w:rsidP="004219E1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1" w:type="pct"/>
            <w:shd w:val="clear" w:color="auto" w:fill="auto"/>
          </w:tcPr>
          <w:p w14:paraId="0FD0C108" w14:textId="43DE33B7" w:rsidR="00B51CDE" w:rsidRPr="00B51CDE" w:rsidRDefault="00B51CDE" w:rsidP="00AB1877">
            <w:pPr>
              <w:tabs>
                <w:tab w:val="decimal" w:pos="11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51CDE">
              <w:rPr>
                <w:rFonts w:asciiTheme="majorBidi" w:hAnsiTheme="majorBidi" w:cstheme="majorBidi"/>
                <w:sz w:val="30"/>
                <w:szCs w:val="30"/>
              </w:rPr>
              <w:t>99,000</w:t>
            </w:r>
          </w:p>
        </w:tc>
        <w:tc>
          <w:tcPr>
            <w:tcW w:w="149" w:type="pct"/>
            <w:shd w:val="clear" w:color="auto" w:fill="auto"/>
          </w:tcPr>
          <w:p w14:paraId="568A11C4" w14:textId="553014FA" w:rsidR="00B51CDE" w:rsidRPr="00D041CF" w:rsidRDefault="00B51CDE" w:rsidP="004219E1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55" w:type="pct"/>
            <w:shd w:val="clear" w:color="auto" w:fill="auto"/>
          </w:tcPr>
          <w:p w14:paraId="09D87F72" w14:textId="30A1A4B2" w:rsidR="00B51CDE" w:rsidRPr="008F1F3E" w:rsidRDefault="00B51CDE" w:rsidP="00B51CDE">
            <w:pPr>
              <w:spacing w:line="240" w:lineRule="auto"/>
              <w:ind w:left="-111" w:right="-2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219E1" w:rsidRPr="00D041CF" w14:paraId="0A6950B7" w14:textId="77777777" w:rsidTr="00532FAC">
        <w:tc>
          <w:tcPr>
            <w:tcW w:w="2813" w:type="pct"/>
            <w:shd w:val="clear" w:color="auto" w:fill="auto"/>
          </w:tcPr>
          <w:p w14:paraId="0CED8C6C" w14:textId="78D33330" w:rsidR="004219E1" w:rsidRPr="00241BED" w:rsidRDefault="004219E1" w:rsidP="004219E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4738">
              <w:rPr>
                <w:rFonts w:asciiTheme="majorBidi" w:hAnsiTheme="majorBidi"/>
                <w:sz w:val="30"/>
                <w:szCs w:val="30"/>
                <w:cs/>
              </w:rPr>
              <w:t>ตัดเงินลงทุนในบริษัทย่อย</w:t>
            </w:r>
          </w:p>
        </w:tc>
        <w:tc>
          <w:tcPr>
            <w:tcW w:w="542" w:type="pct"/>
            <w:shd w:val="clear" w:color="auto" w:fill="auto"/>
          </w:tcPr>
          <w:p w14:paraId="1030D3EB" w14:textId="77777777" w:rsidR="004219E1" w:rsidRPr="00D041CF" w:rsidRDefault="004219E1" w:rsidP="004219E1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1" w:type="pct"/>
            <w:shd w:val="clear" w:color="auto" w:fill="auto"/>
          </w:tcPr>
          <w:p w14:paraId="3C3E9931" w14:textId="448B74A0" w:rsidR="004219E1" w:rsidRPr="008F1F3E" w:rsidRDefault="00250FDA" w:rsidP="00250FDA">
            <w:pPr>
              <w:spacing w:line="240" w:lineRule="auto"/>
              <w:ind w:left="-111" w:right="-2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4887B6D4" w14:textId="77777777" w:rsidR="004219E1" w:rsidRPr="00D041CF" w:rsidRDefault="004219E1" w:rsidP="004219E1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55" w:type="pct"/>
            <w:shd w:val="clear" w:color="auto" w:fill="auto"/>
          </w:tcPr>
          <w:p w14:paraId="197DCE8A" w14:textId="5D47BB0F" w:rsidR="004219E1" w:rsidRPr="00241BED" w:rsidRDefault="004219E1" w:rsidP="004219E1">
            <w:pPr>
              <w:tabs>
                <w:tab w:val="decimal" w:pos="1166"/>
              </w:tabs>
              <w:spacing w:line="240" w:lineRule="auto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8F1F3E">
              <w:rPr>
                <w:rFonts w:asciiTheme="majorBidi" w:hAnsiTheme="majorBidi" w:cstheme="majorBidi"/>
                <w:sz w:val="30"/>
                <w:szCs w:val="30"/>
              </w:rPr>
              <w:t>(3,299)</w:t>
            </w:r>
          </w:p>
        </w:tc>
      </w:tr>
      <w:tr w:rsidR="004219E1" w:rsidRPr="00D041CF" w14:paraId="717BAA38" w14:textId="77777777" w:rsidTr="00532FAC">
        <w:tc>
          <w:tcPr>
            <w:tcW w:w="2813" w:type="pct"/>
            <w:shd w:val="clear" w:color="auto" w:fill="auto"/>
          </w:tcPr>
          <w:p w14:paraId="054A2206" w14:textId="492BAC4C" w:rsidR="004219E1" w:rsidRPr="00D041CF" w:rsidRDefault="004219E1" w:rsidP="004219E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  <w:r w:rsidR="005D327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(ขาดทุน) </w:t>
            </w: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สุทธิจากเงินลงทุนในบริษัทย่อย</w:t>
            </w:r>
          </w:p>
        </w:tc>
        <w:tc>
          <w:tcPr>
            <w:tcW w:w="542" w:type="pct"/>
            <w:shd w:val="clear" w:color="auto" w:fill="auto"/>
          </w:tcPr>
          <w:p w14:paraId="0807F3BC" w14:textId="77777777" w:rsidR="004219E1" w:rsidRPr="00D041CF" w:rsidRDefault="004219E1" w:rsidP="004219E1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1" w:type="pct"/>
            <w:shd w:val="clear" w:color="auto" w:fill="auto"/>
          </w:tcPr>
          <w:p w14:paraId="341E2593" w14:textId="6963BEF7" w:rsidR="004219E1" w:rsidRPr="008F1F3E" w:rsidRDefault="00250FDA" w:rsidP="00BB1227">
            <w:pPr>
              <w:tabs>
                <w:tab w:val="decimal" w:pos="1136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(7,402)</w:t>
            </w:r>
          </w:p>
        </w:tc>
        <w:tc>
          <w:tcPr>
            <w:tcW w:w="149" w:type="pct"/>
            <w:shd w:val="clear" w:color="auto" w:fill="auto"/>
          </w:tcPr>
          <w:p w14:paraId="03944DAD" w14:textId="77777777" w:rsidR="004219E1" w:rsidRPr="00D041CF" w:rsidRDefault="004219E1" w:rsidP="004219E1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5" w:type="pct"/>
            <w:shd w:val="clear" w:color="auto" w:fill="auto"/>
          </w:tcPr>
          <w:p w14:paraId="6B748E15" w14:textId="64DE8E3A" w:rsidR="004219E1" w:rsidRPr="00D041CF" w:rsidRDefault="004219E1" w:rsidP="004219E1">
            <w:pPr>
              <w:tabs>
                <w:tab w:val="decimal" w:pos="1166"/>
              </w:tabs>
              <w:spacing w:line="240" w:lineRule="auto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8F1F3E">
              <w:rPr>
                <w:rFonts w:asciiTheme="majorBidi" w:hAnsiTheme="majorBidi" w:cstheme="majorBidi"/>
                <w:sz w:val="30"/>
                <w:szCs w:val="30"/>
              </w:rPr>
              <w:t>2,054</w:t>
            </w:r>
          </w:p>
        </w:tc>
      </w:tr>
      <w:tr w:rsidR="004219E1" w:rsidRPr="00D041CF" w14:paraId="6C7EBB3F" w14:textId="77777777" w:rsidTr="00C71B93">
        <w:tc>
          <w:tcPr>
            <w:tcW w:w="3355" w:type="pct"/>
            <w:gridSpan w:val="2"/>
            <w:shd w:val="clear" w:color="auto" w:fill="auto"/>
          </w:tcPr>
          <w:p w14:paraId="5BEF13E1" w14:textId="69D8DABB" w:rsidR="004219E1" w:rsidRPr="00D041CF" w:rsidRDefault="004219E1" w:rsidP="004219E1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ส่วนแบ่งขาดทุนเบ็ดเสร็จอื่นสุทธิจากเงินลงทุนในบริษัทย่อย</w:t>
            </w:r>
          </w:p>
        </w:tc>
        <w:tc>
          <w:tcPr>
            <w:tcW w:w="741" w:type="pct"/>
            <w:shd w:val="clear" w:color="auto" w:fill="auto"/>
          </w:tcPr>
          <w:p w14:paraId="44AC10C5" w14:textId="32A1F6E7" w:rsidR="004219E1" w:rsidRPr="008F1F3E" w:rsidRDefault="00250FDA" w:rsidP="00250FDA">
            <w:pPr>
              <w:spacing w:line="240" w:lineRule="auto"/>
              <w:ind w:left="-111" w:right="-2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180C2A77" w14:textId="77777777" w:rsidR="004219E1" w:rsidRPr="00D041CF" w:rsidRDefault="004219E1" w:rsidP="004219E1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5" w:type="pct"/>
            <w:shd w:val="clear" w:color="auto" w:fill="auto"/>
            <w:vAlign w:val="bottom"/>
          </w:tcPr>
          <w:p w14:paraId="2ED640BF" w14:textId="50D0D952" w:rsidR="004219E1" w:rsidRPr="00D041CF" w:rsidRDefault="004219E1" w:rsidP="004219E1">
            <w:pPr>
              <w:tabs>
                <w:tab w:val="decimal" w:pos="1166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8F1F3E">
              <w:rPr>
                <w:rFonts w:asciiTheme="majorBidi" w:hAnsiTheme="majorBidi" w:cstheme="majorBidi"/>
                <w:sz w:val="30"/>
                <w:szCs w:val="30"/>
              </w:rPr>
              <w:t>(177)</w:t>
            </w:r>
          </w:p>
        </w:tc>
      </w:tr>
      <w:tr w:rsidR="004219E1" w:rsidRPr="00D041CF" w14:paraId="2FA55A73" w14:textId="77777777" w:rsidTr="00532FAC">
        <w:tc>
          <w:tcPr>
            <w:tcW w:w="2813" w:type="pct"/>
            <w:shd w:val="clear" w:color="auto" w:fill="auto"/>
          </w:tcPr>
          <w:p w14:paraId="54E25440" w14:textId="77777777" w:rsidR="004219E1" w:rsidRPr="00D041CF" w:rsidRDefault="004219E1" w:rsidP="004219E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42" w:type="pct"/>
            <w:shd w:val="clear" w:color="auto" w:fill="auto"/>
          </w:tcPr>
          <w:p w14:paraId="09C6F88A" w14:textId="77777777" w:rsidR="004219E1" w:rsidRPr="00D041CF" w:rsidRDefault="004219E1" w:rsidP="004219E1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397F14" w14:textId="473E2C8B" w:rsidR="004219E1" w:rsidRPr="00D041CF" w:rsidRDefault="00250FDA" w:rsidP="004219E1">
            <w:pPr>
              <w:tabs>
                <w:tab w:val="decimal" w:pos="11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421,996</w:t>
            </w:r>
          </w:p>
        </w:tc>
        <w:tc>
          <w:tcPr>
            <w:tcW w:w="149" w:type="pct"/>
            <w:shd w:val="clear" w:color="auto" w:fill="auto"/>
          </w:tcPr>
          <w:p w14:paraId="05CCFDE8" w14:textId="77777777" w:rsidR="004219E1" w:rsidRPr="00D041CF" w:rsidRDefault="004219E1" w:rsidP="004219E1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356661" w14:textId="1862D8B3" w:rsidR="004219E1" w:rsidRPr="00D041CF" w:rsidRDefault="004219E1" w:rsidP="004219E1">
            <w:pPr>
              <w:tabs>
                <w:tab w:val="decimal" w:pos="11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330,398</w:t>
            </w:r>
          </w:p>
        </w:tc>
      </w:tr>
    </w:tbl>
    <w:p w14:paraId="7F46A55E" w14:textId="0A64C2B6" w:rsidR="00C9230D" w:rsidRPr="0013311B" w:rsidRDefault="00C9230D" w:rsidP="00C9230D">
      <w:pPr>
        <w:pStyle w:val="Bo-Blankline"/>
        <w:rPr>
          <w:lang w:val="en-US"/>
        </w:rPr>
      </w:pPr>
    </w:p>
    <w:p w14:paraId="568E880C" w14:textId="7CDD5B02" w:rsidR="00C71B93" w:rsidRPr="0013311B" w:rsidRDefault="0013311B" w:rsidP="00C9230D">
      <w:pPr>
        <w:pStyle w:val="Bo-Blankline"/>
        <w:rPr>
          <w:rFonts w:asciiTheme="majorBidi" w:hAnsiTheme="majorBidi" w:cstheme="majorBidi"/>
          <w:sz w:val="30"/>
          <w:szCs w:val="30"/>
          <w:lang w:eastAsia="en-US"/>
        </w:rPr>
      </w:pPr>
      <w:r w:rsidRPr="0013311B">
        <w:rPr>
          <w:rFonts w:asciiTheme="majorBidi" w:hAnsiTheme="majorBidi" w:cstheme="majorBidi"/>
          <w:sz w:val="30"/>
          <w:szCs w:val="30"/>
          <w:cs/>
          <w:lang w:eastAsia="en-US"/>
        </w:rPr>
        <w:t xml:space="preserve">เมื่อวันที่ </w:t>
      </w:r>
      <w:r w:rsidRPr="0013311B">
        <w:rPr>
          <w:rFonts w:asciiTheme="majorBidi" w:hAnsiTheme="majorBidi" w:cstheme="majorBidi"/>
          <w:sz w:val="30"/>
          <w:szCs w:val="30"/>
          <w:lang w:eastAsia="en-US"/>
        </w:rPr>
        <w:t xml:space="preserve">9 </w:t>
      </w:r>
      <w:r w:rsidRPr="0013311B">
        <w:rPr>
          <w:rFonts w:asciiTheme="majorBidi" w:hAnsiTheme="majorBidi" w:cstheme="majorBidi"/>
          <w:sz w:val="30"/>
          <w:szCs w:val="30"/>
          <w:cs/>
          <w:lang w:eastAsia="en-US"/>
        </w:rPr>
        <w:t>ก</w:t>
      </w:r>
      <w:r w:rsidRPr="0013311B">
        <w:rPr>
          <w:rFonts w:asciiTheme="majorBidi" w:hAnsiTheme="majorBidi" w:cstheme="majorBidi" w:hint="cs"/>
          <w:sz w:val="30"/>
          <w:szCs w:val="30"/>
          <w:cs/>
          <w:lang w:eastAsia="en-US"/>
        </w:rPr>
        <w:t>ุมภาพันธ์</w:t>
      </w:r>
      <w:r w:rsidRPr="0013311B">
        <w:rPr>
          <w:rFonts w:asciiTheme="majorBidi" w:hAnsiTheme="majorBidi" w:cstheme="majorBidi"/>
          <w:sz w:val="30"/>
          <w:szCs w:val="30"/>
          <w:cs/>
          <w:lang w:eastAsia="en-US"/>
        </w:rPr>
        <w:t xml:space="preserve"> </w:t>
      </w:r>
      <w:r w:rsidRPr="0013311B">
        <w:rPr>
          <w:rFonts w:asciiTheme="majorBidi" w:hAnsiTheme="majorBidi" w:cstheme="majorBidi"/>
          <w:sz w:val="30"/>
          <w:szCs w:val="30"/>
          <w:lang w:eastAsia="en-US"/>
        </w:rPr>
        <w:t xml:space="preserve">2566 </w:t>
      </w:r>
      <w:r w:rsidRPr="0013311B">
        <w:rPr>
          <w:rFonts w:asciiTheme="majorBidi" w:hAnsiTheme="majorBidi" w:cstheme="majorBidi"/>
          <w:sz w:val="30"/>
          <w:szCs w:val="30"/>
          <w:cs/>
          <w:lang w:eastAsia="en-US"/>
        </w:rPr>
        <w:t>บริษัทได้ชำระเงินค่าหุ้นสามัญเพิ่มทุน ของบริษัท ทีพีไอ</w:t>
      </w:r>
      <w:r w:rsidRPr="0013311B">
        <w:rPr>
          <w:rFonts w:asciiTheme="majorBidi" w:hAnsiTheme="majorBidi" w:cstheme="majorBidi"/>
          <w:sz w:val="30"/>
          <w:szCs w:val="30"/>
          <w:lang w:eastAsia="en-US"/>
        </w:rPr>
        <w:t xml:space="preserve"> </w:t>
      </w:r>
      <w:r w:rsidRPr="0013311B">
        <w:rPr>
          <w:rFonts w:asciiTheme="majorBidi" w:hAnsiTheme="majorBidi" w:cstheme="majorBidi" w:hint="cs"/>
          <w:sz w:val="30"/>
          <w:szCs w:val="30"/>
          <w:cs/>
          <w:lang w:eastAsia="en-US"/>
        </w:rPr>
        <w:t>พลังแสงอาทิตย์</w:t>
      </w:r>
      <w:r w:rsidRPr="0013311B">
        <w:rPr>
          <w:rFonts w:asciiTheme="majorBidi" w:hAnsiTheme="majorBidi" w:cstheme="majorBidi"/>
          <w:sz w:val="30"/>
          <w:szCs w:val="30"/>
          <w:cs/>
          <w:lang w:eastAsia="en-US"/>
        </w:rPr>
        <w:t xml:space="preserve"> จำกัด ซึ่งเป็นบริษัทย่อย จำนวน </w:t>
      </w:r>
      <w:r w:rsidRPr="0013311B">
        <w:rPr>
          <w:rFonts w:asciiTheme="majorBidi" w:hAnsiTheme="majorBidi" w:cstheme="majorBidi"/>
          <w:sz w:val="30"/>
          <w:szCs w:val="30"/>
          <w:lang w:eastAsia="en-US"/>
        </w:rPr>
        <w:t xml:space="preserve">990,000 </w:t>
      </w:r>
      <w:r w:rsidRPr="0013311B">
        <w:rPr>
          <w:rFonts w:asciiTheme="majorBidi" w:hAnsiTheme="majorBidi" w:cstheme="majorBidi"/>
          <w:sz w:val="30"/>
          <w:szCs w:val="30"/>
          <w:cs/>
          <w:lang w:eastAsia="en-US"/>
        </w:rPr>
        <w:t xml:space="preserve">หุ้น มูลค่าหุ้นละ </w:t>
      </w:r>
      <w:r w:rsidRPr="0013311B">
        <w:rPr>
          <w:rFonts w:asciiTheme="majorBidi" w:hAnsiTheme="majorBidi" w:cstheme="majorBidi"/>
          <w:sz w:val="30"/>
          <w:szCs w:val="30"/>
          <w:lang w:eastAsia="en-US"/>
        </w:rPr>
        <w:t xml:space="preserve">100 </w:t>
      </w:r>
      <w:r w:rsidRPr="0013311B">
        <w:rPr>
          <w:rFonts w:asciiTheme="majorBidi" w:hAnsiTheme="majorBidi" w:cstheme="majorBidi"/>
          <w:sz w:val="30"/>
          <w:szCs w:val="30"/>
          <w:cs/>
          <w:lang w:eastAsia="en-US"/>
        </w:rPr>
        <w:t xml:space="preserve">บาท คิดเป็นมูลค่ารวม </w:t>
      </w:r>
      <w:r w:rsidRPr="0013311B">
        <w:rPr>
          <w:rFonts w:asciiTheme="majorBidi" w:hAnsiTheme="majorBidi" w:cstheme="majorBidi"/>
          <w:sz w:val="30"/>
          <w:szCs w:val="30"/>
          <w:lang w:eastAsia="en-US"/>
        </w:rPr>
        <w:t xml:space="preserve">99 </w:t>
      </w:r>
      <w:r w:rsidRPr="0013311B">
        <w:rPr>
          <w:rFonts w:asciiTheme="majorBidi" w:hAnsiTheme="majorBidi" w:cstheme="majorBidi"/>
          <w:sz w:val="30"/>
          <w:szCs w:val="30"/>
          <w:cs/>
          <w:lang w:eastAsia="en-US"/>
        </w:rPr>
        <w:t>ล้าน</w:t>
      </w:r>
      <w:r w:rsidRPr="0013311B">
        <w:rPr>
          <w:rFonts w:asciiTheme="majorBidi" w:hAnsiTheme="majorBidi" w:cstheme="majorBidi" w:hint="cs"/>
          <w:sz w:val="30"/>
          <w:szCs w:val="30"/>
          <w:cs/>
          <w:lang w:eastAsia="en-US"/>
        </w:rPr>
        <w:t>บาท</w:t>
      </w:r>
    </w:p>
    <w:p w14:paraId="2E79CA63" w14:textId="77777777" w:rsidR="00A05071" w:rsidRDefault="00211AC9">
      <w:pPr>
        <w:spacing w:line="240" w:lineRule="auto"/>
        <w:rPr>
          <w:rFonts w:ascii="Angsana New" w:hAnsi="Angsana New"/>
          <w:sz w:val="30"/>
          <w:szCs w:val="30"/>
          <w:cs/>
        </w:rPr>
        <w:sectPr w:rsidR="00A05071" w:rsidSect="00FE727A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aperSrc w:first="7" w:other="7"/>
          <w:pgNumType w:start="18"/>
          <w:cols w:space="737"/>
        </w:sect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1A97A76" w14:textId="77777777" w:rsidR="00211AC9" w:rsidRDefault="00211AC9" w:rsidP="00A05071">
      <w:pPr>
        <w:spacing w:line="340" w:lineRule="exact"/>
        <w:ind w:right="202"/>
        <w:jc w:val="center"/>
        <w:rPr>
          <w:rFonts w:ascii="Angsana New" w:hAnsi="Angsana New"/>
          <w:sz w:val="30"/>
          <w:szCs w:val="30"/>
          <w:cs/>
        </w:rPr>
      </w:pPr>
    </w:p>
    <w:p w14:paraId="60953A4D" w14:textId="712E4ADE" w:rsidR="00A05071" w:rsidRDefault="00A05071" w:rsidP="00A05071">
      <w:pPr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F8282A">
        <w:rPr>
          <w:rFonts w:ascii="Angsana New" w:hAnsi="Angsana New"/>
          <w:sz w:val="30"/>
          <w:szCs w:val="30"/>
          <w:cs/>
        </w:rPr>
        <w:t>เงินลงทุน</w:t>
      </w:r>
      <w:r>
        <w:rPr>
          <w:rFonts w:ascii="Angsana New" w:hAnsi="Angsana New"/>
          <w:sz w:val="30"/>
          <w:szCs w:val="30"/>
          <w:cs/>
        </w:rPr>
        <w:t xml:space="preserve">ในบริษัทย่อย </w:t>
      </w:r>
      <w:r w:rsidRPr="00F8282A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ธันวาคม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4219E1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/>
          <w:sz w:val="30"/>
          <w:szCs w:val="30"/>
        </w:rPr>
        <w:t xml:space="preserve"> </w:t>
      </w:r>
      <w:r w:rsidRPr="00F8282A">
        <w:rPr>
          <w:rFonts w:ascii="Angsana New" w:hAnsi="Angsana New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>256</w:t>
      </w:r>
      <w:r w:rsidR="004219E1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 w:hint="cs"/>
          <w:sz w:val="30"/>
          <w:szCs w:val="30"/>
          <w:cs/>
        </w:rPr>
        <w:t xml:space="preserve"> และเงินปันผลรับจากเงินลงทุนสำหรับแต่ละ</w:t>
      </w:r>
      <w:r w:rsidR="00A5342C">
        <w:rPr>
          <w:rFonts w:ascii="Angsana New" w:hAnsi="Angsana New" w:hint="cs"/>
          <w:sz w:val="30"/>
          <w:szCs w:val="30"/>
          <w:cs/>
        </w:rPr>
        <w:t>ปี</w:t>
      </w:r>
      <w:r w:rsidRPr="00F8282A">
        <w:rPr>
          <w:rFonts w:ascii="Angsana New" w:hAnsi="Angsana New"/>
          <w:sz w:val="30"/>
          <w:szCs w:val="30"/>
        </w:rPr>
        <w:t xml:space="preserve"> </w:t>
      </w:r>
      <w:r w:rsidRPr="00F8282A">
        <w:rPr>
          <w:rFonts w:ascii="Angsana New" w:hAnsi="Angsana New"/>
          <w:sz w:val="30"/>
          <w:szCs w:val="30"/>
          <w:cs/>
        </w:rPr>
        <w:t>มีดังนี้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14:paraId="328E7400" w14:textId="77777777" w:rsidR="00A05071" w:rsidRPr="00A05071" w:rsidRDefault="00A05071" w:rsidP="00A05071">
      <w:pPr>
        <w:pStyle w:val="Bo-Blankline"/>
        <w:rPr>
          <w:lang w:val="en-US"/>
        </w:rPr>
      </w:pPr>
    </w:p>
    <w:tbl>
      <w:tblPr>
        <w:tblW w:w="15210" w:type="dxa"/>
        <w:tblInd w:w="-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14"/>
        <w:gridCol w:w="2316"/>
        <w:gridCol w:w="90"/>
        <w:gridCol w:w="900"/>
        <w:gridCol w:w="90"/>
        <w:gridCol w:w="900"/>
        <w:gridCol w:w="81"/>
        <w:gridCol w:w="909"/>
        <w:gridCol w:w="72"/>
        <w:gridCol w:w="918"/>
        <w:gridCol w:w="99"/>
        <w:gridCol w:w="981"/>
        <w:gridCol w:w="56"/>
        <w:gridCol w:w="934"/>
        <w:gridCol w:w="95"/>
        <w:gridCol w:w="1075"/>
        <w:gridCol w:w="90"/>
        <w:gridCol w:w="1080"/>
        <w:gridCol w:w="72"/>
        <w:gridCol w:w="918"/>
        <w:gridCol w:w="63"/>
        <w:gridCol w:w="927"/>
      </w:tblGrid>
      <w:tr w:rsidR="00A05071" w:rsidRPr="004F2D3D" w14:paraId="296617A1" w14:textId="77777777" w:rsidTr="00805FF4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6A1EF633" w14:textId="77777777" w:rsidR="00A05071" w:rsidRPr="004F2D3D" w:rsidRDefault="00A05071" w:rsidP="00805FF4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40D80294" w14:textId="77777777" w:rsidR="00A05071" w:rsidRPr="004F2D3D" w:rsidRDefault="00A05071" w:rsidP="00805FF4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39E7D1DD" w14:textId="77777777" w:rsidR="00A05071" w:rsidRPr="004F2D3D" w:rsidRDefault="00A05071" w:rsidP="00805FF4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D6AECEC" w14:textId="77777777" w:rsidR="00A05071" w:rsidRPr="004F2D3D" w:rsidRDefault="00A05071" w:rsidP="00805FF4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260" w:type="dxa"/>
            <w:gridSpan w:val="19"/>
            <w:shd w:val="clear" w:color="auto" w:fill="auto"/>
          </w:tcPr>
          <w:p w14:paraId="5A0FC0D8" w14:textId="77777777" w:rsidR="00A05071" w:rsidRPr="004F2D3D" w:rsidRDefault="00A05071" w:rsidP="00805FF4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="00A05071" w:rsidRPr="004F2D3D" w14:paraId="45BED66C" w14:textId="77777777" w:rsidTr="00805FF4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4CA54A50" w14:textId="77777777" w:rsidR="00A05071" w:rsidRPr="004F2D3D" w:rsidRDefault="00A05071" w:rsidP="00805FF4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7C20BC32" w14:textId="77777777" w:rsidR="00A05071" w:rsidRPr="004F2D3D" w:rsidRDefault="00A05071" w:rsidP="00805FF4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  <w:vAlign w:val="bottom"/>
          </w:tcPr>
          <w:p w14:paraId="0EE0C1E7" w14:textId="77777777" w:rsidR="00A05071" w:rsidRPr="004F2D3D" w:rsidRDefault="00A05071" w:rsidP="00805FF4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ลักษณะธุรกิจ</w:t>
            </w:r>
          </w:p>
        </w:tc>
        <w:tc>
          <w:tcPr>
            <w:tcW w:w="90" w:type="dxa"/>
            <w:shd w:val="clear" w:color="auto" w:fill="auto"/>
          </w:tcPr>
          <w:p w14:paraId="5F7B7895" w14:textId="77777777" w:rsidR="00A05071" w:rsidRPr="004F2D3D" w:rsidRDefault="00A05071" w:rsidP="00805FF4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bottom"/>
          </w:tcPr>
          <w:p w14:paraId="1ECDD8C7" w14:textId="77777777" w:rsidR="00A05071" w:rsidRPr="004F2D3D" w:rsidRDefault="00A05071" w:rsidP="00805FF4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สัดส่วนความเป็นเจ้าของ</w:t>
            </w:r>
          </w:p>
        </w:tc>
        <w:tc>
          <w:tcPr>
            <w:tcW w:w="81" w:type="dxa"/>
            <w:shd w:val="clear" w:color="auto" w:fill="auto"/>
          </w:tcPr>
          <w:p w14:paraId="5A020C4E" w14:textId="77777777" w:rsidR="00A05071" w:rsidRPr="004F2D3D" w:rsidRDefault="00A05071" w:rsidP="00805FF4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9" w:type="dxa"/>
            <w:gridSpan w:val="3"/>
            <w:shd w:val="clear" w:color="auto" w:fill="auto"/>
            <w:vAlign w:val="bottom"/>
          </w:tcPr>
          <w:p w14:paraId="1B9EE727" w14:textId="77777777" w:rsidR="00A05071" w:rsidRPr="004F2D3D" w:rsidRDefault="00A05071" w:rsidP="00805FF4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  <w:t>ทุนชำระแล้ว</w:t>
            </w:r>
          </w:p>
        </w:tc>
        <w:tc>
          <w:tcPr>
            <w:tcW w:w="99" w:type="dxa"/>
            <w:shd w:val="clear" w:color="auto" w:fill="auto"/>
          </w:tcPr>
          <w:p w14:paraId="3A167C57" w14:textId="77777777" w:rsidR="00A05071" w:rsidRPr="004F2D3D" w:rsidRDefault="00A05071" w:rsidP="00805FF4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971" w:type="dxa"/>
            <w:gridSpan w:val="3"/>
            <w:shd w:val="clear" w:color="auto" w:fill="auto"/>
            <w:vAlign w:val="bottom"/>
          </w:tcPr>
          <w:p w14:paraId="0BACDFCA" w14:textId="77777777" w:rsidR="00A05071" w:rsidRPr="004F2D3D" w:rsidRDefault="00A05071" w:rsidP="00805FF4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ราคาทุน</w:t>
            </w:r>
          </w:p>
        </w:tc>
        <w:tc>
          <w:tcPr>
            <w:tcW w:w="95" w:type="dxa"/>
            <w:shd w:val="clear" w:color="auto" w:fill="auto"/>
          </w:tcPr>
          <w:p w14:paraId="0211F51E" w14:textId="77777777" w:rsidR="00A05071" w:rsidRPr="004F2D3D" w:rsidRDefault="00A05071" w:rsidP="00805FF4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245" w:type="dxa"/>
            <w:gridSpan w:val="3"/>
            <w:shd w:val="clear" w:color="auto" w:fill="auto"/>
            <w:vAlign w:val="bottom"/>
          </w:tcPr>
          <w:p w14:paraId="05F5443D" w14:textId="77777777" w:rsidR="00A05071" w:rsidRPr="004F2D3D" w:rsidRDefault="00A05071" w:rsidP="00805FF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มูลค่าตามวิธีส่วนได้เสีย</w:t>
            </w:r>
          </w:p>
        </w:tc>
        <w:tc>
          <w:tcPr>
            <w:tcW w:w="72" w:type="dxa"/>
            <w:shd w:val="clear" w:color="auto" w:fill="auto"/>
          </w:tcPr>
          <w:p w14:paraId="2D477E74" w14:textId="77777777" w:rsidR="00A05071" w:rsidRPr="004F2D3D" w:rsidRDefault="00A05071" w:rsidP="00805FF4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908" w:type="dxa"/>
            <w:gridSpan w:val="3"/>
            <w:shd w:val="clear" w:color="auto" w:fill="auto"/>
          </w:tcPr>
          <w:p w14:paraId="2ACAEBA5" w14:textId="3911E418" w:rsidR="00A05071" w:rsidRPr="00E6799B" w:rsidRDefault="00A05071" w:rsidP="00805FF4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</w:rPr>
              <w:t>เงินปันผลรับ</w:t>
            </w:r>
            <w:r w:rsidR="00A5342C">
              <w:rPr>
                <w:rFonts w:asciiTheme="majorBidi" w:hAnsiTheme="majorBidi" w:cstheme="majorBidi" w:hint="cs"/>
                <w:sz w:val="27"/>
                <w:szCs w:val="27"/>
                <w:cs/>
              </w:rPr>
              <w:t>สำหรั</w:t>
            </w:r>
            <w:r w:rsidR="00274B59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บปี</w:t>
            </w:r>
          </w:p>
        </w:tc>
      </w:tr>
      <w:tr w:rsidR="004219E1" w:rsidRPr="004F2D3D" w14:paraId="2A1E0798" w14:textId="77777777" w:rsidTr="00805FF4">
        <w:trPr>
          <w:trHeight w:val="234"/>
          <w:tblHeader/>
        </w:trPr>
        <w:tc>
          <w:tcPr>
            <w:tcW w:w="2430" w:type="dxa"/>
            <w:shd w:val="clear" w:color="auto" w:fill="auto"/>
            <w:vAlign w:val="bottom"/>
          </w:tcPr>
          <w:p w14:paraId="4534B547" w14:textId="77777777" w:rsidR="004219E1" w:rsidRPr="004F2D3D" w:rsidRDefault="004219E1" w:rsidP="004219E1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121B4441" w14:textId="77777777" w:rsidR="004219E1" w:rsidRPr="004F2D3D" w:rsidRDefault="004219E1" w:rsidP="004219E1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3B1634D3" w14:textId="77777777" w:rsidR="004219E1" w:rsidRPr="004F2D3D" w:rsidRDefault="004219E1" w:rsidP="004219E1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DF559DE" w14:textId="77777777" w:rsidR="004219E1" w:rsidRPr="004F2D3D" w:rsidRDefault="004219E1" w:rsidP="004219E1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524B7A2" w14:textId="14D57B92" w:rsidR="004219E1" w:rsidRPr="004F2D3D" w:rsidRDefault="004219E1" w:rsidP="004219E1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0CA582F8" w14:textId="77777777" w:rsidR="004219E1" w:rsidRPr="004F2D3D" w:rsidRDefault="004219E1" w:rsidP="004219E1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F17F7ED" w14:textId="584DEB82" w:rsidR="004219E1" w:rsidRPr="004F2D3D" w:rsidRDefault="004219E1" w:rsidP="004219E1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</w:p>
        </w:tc>
        <w:tc>
          <w:tcPr>
            <w:tcW w:w="81" w:type="dxa"/>
            <w:shd w:val="clear" w:color="auto" w:fill="auto"/>
          </w:tcPr>
          <w:p w14:paraId="558F2B25" w14:textId="77777777" w:rsidR="004219E1" w:rsidRPr="004F2D3D" w:rsidRDefault="004219E1" w:rsidP="004219E1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2084947C" w14:textId="14FD3FC5" w:rsidR="004219E1" w:rsidRPr="004F2D3D" w:rsidRDefault="004219E1" w:rsidP="004219E1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6</w:t>
            </w:r>
          </w:p>
        </w:tc>
        <w:tc>
          <w:tcPr>
            <w:tcW w:w="72" w:type="dxa"/>
            <w:shd w:val="clear" w:color="auto" w:fill="auto"/>
          </w:tcPr>
          <w:p w14:paraId="19412D7E" w14:textId="77777777" w:rsidR="004219E1" w:rsidRPr="004F2D3D" w:rsidRDefault="004219E1" w:rsidP="004219E1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2F264FFA" w14:textId="329353E4" w:rsidR="004219E1" w:rsidRPr="004F2D3D" w:rsidRDefault="004219E1" w:rsidP="004219E1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</w:p>
        </w:tc>
        <w:tc>
          <w:tcPr>
            <w:tcW w:w="99" w:type="dxa"/>
            <w:shd w:val="clear" w:color="auto" w:fill="auto"/>
          </w:tcPr>
          <w:p w14:paraId="6BD70382" w14:textId="77777777" w:rsidR="004219E1" w:rsidRPr="004F2D3D" w:rsidRDefault="004219E1" w:rsidP="004219E1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6AE45DC8" w14:textId="2D93D4F4" w:rsidR="004219E1" w:rsidRPr="004F2D3D" w:rsidRDefault="004219E1" w:rsidP="004219E1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6</w:t>
            </w:r>
          </w:p>
        </w:tc>
        <w:tc>
          <w:tcPr>
            <w:tcW w:w="56" w:type="dxa"/>
            <w:shd w:val="clear" w:color="auto" w:fill="auto"/>
          </w:tcPr>
          <w:p w14:paraId="55EEB57F" w14:textId="77777777" w:rsidR="004219E1" w:rsidRPr="004F2D3D" w:rsidRDefault="004219E1" w:rsidP="004219E1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6F31AE63" w14:textId="696461DD" w:rsidR="004219E1" w:rsidRPr="004F2D3D" w:rsidRDefault="004219E1" w:rsidP="004219E1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</w:p>
        </w:tc>
        <w:tc>
          <w:tcPr>
            <w:tcW w:w="95" w:type="dxa"/>
            <w:shd w:val="clear" w:color="auto" w:fill="auto"/>
          </w:tcPr>
          <w:p w14:paraId="5FFC0738" w14:textId="77777777" w:rsidR="004219E1" w:rsidRPr="004F2D3D" w:rsidRDefault="004219E1" w:rsidP="004219E1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44A66CB9" w14:textId="45BF1457" w:rsidR="004219E1" w:rsidRPr="004F2D3D" w:rsidRDefault="004219E1" w:rsidP="004219E1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3FA5CCF3" w14:textId="77777777" w:rsidR="004219E1" w:rsidRPr="004F2D3D" w:rsidRDefault="004219E1" w:rsidP="004219E1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F20645B" w14:textId="0B75386D" w:rsidR="004219E1" w:rsidRPr="008C7BBB" w:rsidRDefault="004219E1" w:rsidP="004219E1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</w:p>
        </w:tc>
        <w:tc>
          <w:tcPr>
            <w:tcW w:w="72" w:type="dxa"/>
            <w:shd w:val="clear" w:color="auto" w:fill="auto"/>
          </w:tcPr>
          <w:p w14:paraId="78B6E127" w14:textId="77777777" w:rsidR="004219E1" w:rsidRPr="004F2D3D" w:rsidRDefault="004219E1" w:rsidP="004219E1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68E221CE" w14:textId="374B7E87" w:rsidR="004219E1" w:rsidRPr="004F2D3D" w:rsidRDefault="004219E1" w:rsidP="004219E1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6</w:t>
            </w:r>
          </w:p>
        </w:tc>
        <w:tc>
          <w:tcPr>
            <w:tcW w:w="63" w:type="dxa"/>
            <w:shd w:val="clear" w:color="auto" w:fill="auto"/>
          </w:tcPr>
          <w:p w14:paraId="4637DBF7" w14:textId="77777777" w:rsidR="004219E1" w:rsidRPr="004F2D3D" w:rsidRDefault="004219E1" w:rsidP="004219E1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245348D6" w14:textId="048003EB" w:rsidR="004219E1" w:rsidRPr="004F2D3D" w:rsidRDefault="004219E1" w:rsidP="004219E1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</w:p>
        </w:tc>
      </w:tr>
      <w:tr w:rsidR="004219E1" w:rsidRPr="004F2D3D" w14:paraId="6B382D7A" w14:textId="77777777" w:rsidTr="00805FF4">
        <w:trPr>
          <w:trHeight w:val="135"/>
          <w:tblHeader/>
        </w:trPr>
        <w:tc>
          <w:tcPr>
            <w:tcW w:w="2430" w:type="dxa"/>
            <w:shd w:val="clear" w:color="auto" w:fill="auto"/>
            <w:vAlign w:val="bottom"/>
          </w:tcPr>
          <w:p w14:paraId="5D16217E" w14:textId="77777777" w:rsidR="004219E1" w:rsidRPr="004F2D3D" w:rsidRDefault="004219E1" w:rsidP="004219E1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350FBF5B" w14:textId="77777777" w:rsidR="004219E1" w:rsidRPr="004F2D3D" w:rsidRDefault="004219E1" w:rsidP="004219E1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382CE512" w14:textId="77777777" w:rsidR="004219E1" w:rsidRPr="004F2D3D" w:rsidRDefault="004219E1" w:rsidP="004219E1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D5CA34E" w14:textId="77777777" w:rsidR="004219E1" w:rsidRPr="004F2D3D" w:rsidRDefault="004219E1" w:rsidP="004219E1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55F1B0EA" w14:textId="77777777" w:rsidR="004219E1" w:rsidRPr="004F2D3D" w:rsidRDefault="004219E1" w:rsidP="004219E1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(</w:t>
            </w: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  <w:t>ร้อยละ</w:t>
            </w: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341CE916" w14:textId="77777777" w:rsidR="004219E1" w:rsidRPr="004F2D3D" w:rsidRDefault="004219E1" w:rsidP="004219E1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289" w:type="dxa"/>
            <w:gridSpan w:val="15"/>
            <w:shd w:val="clear" w:color="auto" w:fill="auto"/>
          </w:tcPr>
          <w:p w14:paraId="5426AFEE" w14:textId="77777777" w:rsidR="004219E1" w:rsidRPr="004F2D3D" w:rsidRDefault="004219E1" w:rsidP="004219E1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(</w:t>
            </w: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  <w:t>พันบาท</w:t>
            </w: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)</w:t>
            </w:r>
          </w:p>
        </w:tc>
      </w:tr>
      <w:tr w:rsidR="004219E1" w:rsidRPr="004F2D3D" w14:paraId="4C98F129" w14:textId="77777777" w:rsidTr="00805FF4">
        <w:tc>
          <w:tcPr>
            <w:tcW w:w="2430" w:type="dxa"/>
            <w:shd w:val="clear" w:color="auto" w:fill="auto"/>
            <w:vAlign w:val="bottom"/>
          </w:tcPr>
          <w:p w14:paraId="6535905D" w14:textId="77777777" w:rsidR="004219E1" w:rsidRPr="004F2D3D" w:rsidRDefault="004219E1" w:rsidP="004219E1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/>
              </w:rPr>
              <w:t>บริษัทย่อย</w:t>
            </w:r>
          </w:p>
        </w:tc>
        <w:tc>
          <w:tcPr>
            <w:tcW w:w="114" w:type="dxa"/>
            <w:shd w:val="clear" w:color="auto" w:fill="auto"/>
          </w:tcPr>
          <w:p w14:paraId="52F0211E" w14:textId="77777777" w:rsidR="004219E1" w:rsidRPr="004F2D3D" w:rsidRDefault="004219E1" w:rsidP="004219E1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613353DD" w14:textId="77777777" w:rsidR="004219E1" w:rsidRPr="004F2D3D" w:rsidRDefault="004219E1" w:rsidP="004219E1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9252892" w14:textId="77777777" w:rsidR="004219E1" w:rsidRPr="004F2D3D" w:rsidRDefault="004219E1" w:rsidP="004219E1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1921000" w14:textId="77777777" w:rsidR="004219E1" w:rsidRPr="004F2D3D" w:rsidRDefault="004219E1" w:rsidP="004219E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B7CBB3A" w14:textId="77777777" w:rsidR="004219E1" w:rsidRPr="004F2D3D" w:rsidRDefault="004219E1" w:rsidP="004219E1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B2750D9" w14:textId="77777777" w:rsidR="004219E1" w:rsidRPr="004F2D3D" w:rsidRDefault="004219E1" w:rsidP="004219E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3E557830" w14:textId="77777777" w:rsidR="004219E1" w:rsidRPr="004F2D3D" w:rsidRDefault="004219E1" w:rsidP="004219E1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6FF09DBB" w14:textId="77777777" w:rsidR="004219E1" w:rsidRPr="004F2D3D" w:rsidRDefault="004219E1" w:rsidP="004219E1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7CDFF608" w14:textId="77777777" w:rsidR="004219E1" w:rsidRPr="004F2D3D" w:rsidRDefault="004219E1" w:rsidP="004219E1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36EE8EB6" w14:textId="77777777" w:rsidR="004219E1" w:rsidRPr="004F2D3D" w:rsidRDefault="004219E1" w:rsidP="004219E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78E5B50E" w14:textId="77777777" w:rsidR="004219E1" w:rsidRPr="004F2D3D" w:rsidRDefault="004219E1" w:rsidP="004219E1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1F5FCB3B" w14:textId="77777777" w:rsidR="004219E1" w:rsidRPr="004F2D3D" w:rsidRDefault="004219E1" w:rsidP="004219E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56" w:type="dxa"/>
            <w:shd w:val="clear" w:color="auto" w:fill="auto"/>
          </w:tcPr>
          <w:p w14:paraId="390454B3" w14:textId="77777777" w:rsidR="004219E1" w:rsidRPr="004F2D3D" w:rsidRDefault="004219E1" w:rsidP="004219E1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76322EB1" w14:textId="77777777" w:rsidR="004219E1" w:rsidRPr="004F2D3D" w:rsidRDefault="004219E1" w:rsidP="004219E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14:paraId="7E362A11" w14:textId="77777777" w:rsidR="004219E1" w:rsidRPr="004F2D3D" w:rsidRDefault="004219E1" w:rsidP="004219E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7EF8D26C" w14:textId="77777777" w:rsidR="004219E1" w:rsidRPr="004F2D3D" w:rsidRDefault="004219E1" w:rsidP="004219E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AAD6A01" w14:textId="77777777" w:rsidR="004219E1" w:rsidRPr="004F2D3D" w:rsidRDefault="004219E1" w:rsidP="004219E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9C86A13" w14:textId="77777777" w:rsidR="004219E1" w:rsidRPr="004F2D3D" w:rsidRDefault="004219E1" w:rsidP="004219E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789A4034" w14:textId="77777777" w:rsidR="004219E1" w:rsidRPr="004F2D3D" w:rsidRDefault="004219E1" w:rsidP="004219E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509DFAE8" w14:textId="77777777" w:rsidR="004219E1" w:rsidRPr="004F2D3D" w:rsidRDefault="004219E1" w:rsidP="004219E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3" w:type="dxa"/>
            <w:shd w:val="clear" w:color="auto" w:fill="auto"/>
          </w:tcPr>
          <w:p w14:paraId="57AF8566" w14:textId="77777777" w:rsidR="004219E1" w:rsidRPr="004F2D3D" w:rsidRDefault="004219E1" w:rsidP="004219E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039D8236" w14:textId="77777777" w:rsidR="004219E1" w:rsidRPr="004F2D3D" w:rsidRDefault="004219E1" w:rsidP="004219E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A16209" w:rsidRPr="004F2D3D" w14:paraId="520CD0B6" w14:textId="77777777" w:rsidTr="00805FF4">
        <w:tc>
          <w:tcPr>
            <w:tcW w:w="2430" w:type="dxa"/>
            <w:shd w:val="clear" w:color="auto" w:fill="auto"/>
          </w:tcPr>
          <w:p w14:paraId="30F818AC" w14:textId="25F0D9E8" w:rsidR="00A16209" w:rsidRPr="004F2D3D" w:rsidRDefault="00A16209" w:rsidP="00A16209">
            <w:pPr>
              <w:tabs>
                <w:tab w:val="left" w:pos="270"/>
              </w:tabs>
              <w:spacing w:line="320" w:lineRule="exact"/>
              <w:ind w:left="180" w:hanging="180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บริษัท ทีพีไอ พลังชีวมวล จำกัด</w:t>
            </w:r>
          </w:p>
        </w:tc>
        <w:tc>
          <w:tcPr>
            <w:tcW w:w="114" w:type="dxa"/>
            <w:shd w:val="clear" w:color="auto" w:fill="auto"/>
          </w:tcPr>
          <w:p w14:paraId="38D745BE" w14:textId="77777777" w:rsidR="00A16209" w:rsidRPr="004F2D3D" w:rsidRDefault="00A16209" w:rsidP="00A16209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359B59E6" w14:textId="77777777" w:rsidR="00A16209" w:rsidRPr="004F2D3D" w:rsidRDefault="00A16209" w:rsidP="00A16209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ดำเนินธุรกิจเกี่ยวกับผลิตกระแสไฟฟ้าจากขยะและ</w:t>
            </w:r>
            <w:r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br/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ชีวมวล</w:t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</w:t>
            </w: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br/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  <w:shd w:val="clear" w:color="auto" w:fill="auto"/>
          </w:tcPr>
          <w:p w14:paraId="23D49829" w14:textId="77777777" w:rsidR="00A16209" w:rsidRPr="004F2D3D" w:rsidRDefault="00A16209" w:rsidP="00A16209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DDE1AF0" w14:textId="6DAFE6B7" w:rsidR="00A16209" w:rsidRPr="004F2D3D" w:rsidRDefault="00A16209" w:rsidP="00A16209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CBC2BF3" w14:textId="77777777" w:rsidR="00A16209" w:rsidRPr="004F2D3D" w:rsidRDefault="00A16209" w:rsidP="00A16209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9EEDD0D" w14:textId="77777777" w:rsidR="00A16209" w:rsidRPr="004F2D3D" w:rsidRDefault="00A16209" w:rsidP="00A16209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81" w:type="dxa"/>
            <w:shd w:val="clear" w:color="auto" w:fill="auto"/>
          </w:tcPr>
          <w:p w14:paraId="7BA2F20B" w14:textId="77777777" w:rsidR="00A16209" w:rsidRPr="004F2D3D" w:rsidRDefault="00A16209" w:rsidP="00A16209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352C8449" w14:textId="5A4B1884" w:rsidR="00A16209" w:rsidRPr="004F2D3D" w:rsidRDefault="00A16209" w:rsidP="00A16209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187,500</w:t>
            </w:r>
          </w:p>
        </w:tc>
        <w:tc>
          <w:tcPr>
            <w:tcW w:w="72" w:type="dxa"/>
            <w:shd w:val="clear" w:color="auto" w:fill="auto"/>
          </w:tcPr>
          <w:p w14:paraId="07DBBAC4" w14:textId="77777777" w:rsidR="00A16209" w:rsidRPr="004F2D3D" w:rsidRDefault="00A16209" w:rsidP="00A16209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1398A74E" w14:textId="77777777" w:rsidR="00A16209" w:rsidRPr="004F2D3D" w:rsidRDefault="00A16209" w:rsidP="00A16209">
            <w:pPr>
              <w:tabs>
                <w:tab w:val="decimal" w:pos="7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187,500</w:t>
            </w:r>
          </w:p>
        </w:tc>
        <w:tc>
          <w:tcPr>
            <w:tcW w:w="99" w:type="dxa"/>
            <w:shd w:val="clear" w:color="auto" w:fill="auto"/>
          </w:tcPr>
          <w:p w14:paraId="6257145B" w14:textId="77777777" w:rsidR="00A16209" w:rsidRPr="004F2D3D" w:rsidRDefault="00A16209" w:rsidP="00A16209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41B4C9AA" w14:textId="14061F19" w:rsidR="00A16209" w:rsidRPr="004F2D3D" w:rsidRDefault="00A16209" w:rsidP="00A16209">
            <w:pPr>
              <w:tabs>
                <w:tab w:val="decimal" w:pos="80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187,500</w:t>
            </w:r>
          </w:p>
        </w:tc>
        <w:tc>
          <w:tcPr>
            <w:tcW w:w="56" w:type="dxa"/>
            <w:shd w:val="clear" w:color="auto" w:fill="auto"/>
          </w:tcPr>
          <w:p w14:paraId="4FA95A18" w14:textId="77777777" w:rsidR="00A16209" w:rsidRPr="004F2D3D" w:rsidRDefault="00A16209" w:rsidP="00A16209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2EF234AB" w14:textId="77777777" w:rsidR="00A16209" w:rsidRPr="004F2D3D" w:rsidRDefault="00A16209" w:rsidP="00A16209">
            <w:pPr>
              <w:tabs>
                <w:tab w:val="decimal" w:pos="72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187,500</w:t>
            </w:r>
          </w:p>
        </w:tc>
        <w:tc>
          <w:tcPr>
            <w:tcW w:w="95" w:type="dxa"/>
            <w:shd w:val="clear" w:color="auto" w:fill="auto"/>
          </w:tcPr>
          <w:p w14:paraId="1CDB57D2" w14:textId="77777777" w:rsidR="00A16209" w:rsidRPr="004F2D3D" w:rsidRDefault="00A16209" w:rsidP="00A16209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25C4C2A5" w14:textId="3466648E" w:rsidR="00A16209" w:rsidRPr="004F2D3D" w:rsidRDefault="00A16209" w:rsidP="00A16209">
            <w:pPr>
              <w:tabs>
                <w:tab w:val="decimal" w:pos="89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185,549</w:t>
            </w:r>
          </w:p>
        </w:tc>
        <w:tc>
          <w:tcPr>
            <w:tcW w:w="90" w:type="dxa"/>
            <w:shd w:val="clear" w:color="auto" w:fill="auto"/>
          </w:tcPr>
          <w:p w14:paraId="086C05FE" w14:textId="77777777" w:rsidR="00A16209" w:rsidRPr="004F2D3D" w:rsidRDefault="00A16209" w:rsidP="00A16209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32E90C7" w14:textId="503E8663" w:rsidR="00A16209" w:rsidRPr="004F2D3D" w:rsidRDefault="00A16209" w:rsidP="00A16209">
            <w:pPr>
              <w:tabs>
                <w:tab w:val="decimal" w:pos="90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191,603</w:t>
            </w:r>
          </w:p>
        </w:tc>
        <w:tc>
          <w:tcPr>
            <w:tcW w:w="72" w:type="dxa"/>
            <w:shd w:val="clear" w:color="auto" w:fill="auto"/>
          </w:tcPr>
          <w:p w14:paraId="1C750247" w14:textId="77777777" w:rsidR="00A16209" w:rsidRPr="004F2D3D" w:rsidRDefault="00A16209" w:rsidP="00A16209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4FE52B6B" w14:textId="179C944F" w:rsidR="00A16209" w:rsidRPr="004F2D3D" w:rsidRDefault="00A16209" w:rsidP="00A16209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25BF889B" w14:textId="77777777" w:rsidR="00A16209" w:rsidRPr="004F2D3D" w:rsidRDefault="00A16209" w:rsidP="00A16209">
            <w:pPr>
              <w:tabs>
                <w:tab w:val="decimal" w:pos="929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3FE868E4" w14:textId="6F85A6D0" w:rsidR="00A16209" w:rsidRPr="004F2D3D" w:rsidRDefault="00A16209" w:rsidP="00A16209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A16209" w:rsidRPr="004F2D3D" w14:paraId="59411793" w14:textId="77777777" w:rsidTr="00805FF4">
        <w:tc>
          <w:tcPr>
            <w:tcW w:w="2430" w:type="dxa"/>
            <w:shd w:val="clear" w:color="auto" w:fill="auto"/>
          </w:tcPr>
          <w:p w14:paraId="50AFC6CF" w14:textId="77777777" w:rsidR="00A16209" w:rsidRPr="004F2D3D" w:rsidRDefault="00A16209" w:rsidP="00A16209">
            <w:pPr>
              <w:tabs>
                <w:tab w:val="left" w:pos="270"/>
              </w:tabs>
              <w:spacing w:line="320" w:lineRule="exact"/>
              <w:ind w:left="180" w:hanging="180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4F2D3D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บริษัท ทีพีไอ โพลีน เพาเวอร์ (อินเตอร์เนชั่นแนล) จำกัด </w:t>
            </w:r>
          </w:p>
        </w:tc>
        <w:tc>
          <w:tcPr>
            <w:tcW w:w="114" w:type="dxa"/>
            <w:shd w:val="clear" w:color="auto" w:fill="auto"/>
          </w:tcPr>
          <w:p w14:paraId="026AD43C" w14:textId="77777777" w:rsidR="00A16209" w:rsidRPr="004F2D3D" w:rsidRDefault="00A16209" w:rsidP="00A16209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575CBDE3" w14:textId="77777777" w:rsidR="00A16209" w:rsidRPr="004F2D3D" w:rsidRDefault="00A16209" w:rsidP="00A16209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ลงทุนในธุรกิจพลังงานทางเลือก </w:t>
            </w: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br/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  <w:shd w:val="clear" w:color="auto" w:fill="auto"/>
          </w:tcPr>
          <w:p w14:paraId="1BEDA13C" w14:textId="77777777" w:rsidR="00A16209" w:rsidRPr="004F2D3D" w:rsidRDefault="00A16209" w:rsidP="00A16209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64F3745" w14:textId="1032F930" w:rsidR="00A16209" w:rsidRPr="004F2D3D" w:rsidRDefault="00A16209" w:rsidP="00A16209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807F596" w14:textId="77777777" w:rsidR="00A16209" w:rsidRPr="004F2D3D" w:rsidRDefault="00A16209" w:rsidP="00A16209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46532B7" w14:textId="77777777" w:rsidR="00A16209" w:rsidRPr="004F2D3D" w:rsidRDefault="00A16209" w:rsidP="00A16209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81" w:type="dxa"/>
            <w:shd w:val="clear" w:color="auto" w:fill="auto"/>
          </w:tcPr>
          <w:p w14:paraId="49576B4D" w14:textId="77777777" w:rsidR="00A16209" w:rsidRPr="004F2D3D" w:rsidRDefault="00A16209" w:rsidP="00A16209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39BC3420" w14:textId="0DF872F9" w:rsidR="00A16209" w:rsidRPr="004F2D3D" w:rsidRDefault="00A16209" w:rsidP="00A16209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100,000</w:t>
            </w:r>
          </w:p>
        </w:tc>
        <w:tc>
          <w:tcPr>
            <w:tcW w:w="72" w:type="dxa"/>
            <w:shd w:val="clear" w:color="auto" w:fill="auto"/>
          </w:tcPr>
          <w:p w14:paraId="04289096" w14:textId="77777777" w:rsidR="00A16209" w:rsidRPr="004F2D3D" w:rsidRDefault="00A16209" w:rsidP="00A16209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233F7F9E" w14:textId="77777777" w:rsidR="00A16209" w:rsidRPr="004F2D3D" w:rsidRDefault="00A16209" w:rsidP="00A16209">
            <w:pPr>
              <w:tabs>
                <w:tab w:val="decimal" w:pos="7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100,000</w:t>
            </w:r>
          </w:p>
        </w:tc>
        <w:tc>
          <w:tcPr>
            <w:tcW w:w="99" w:type="dxa"/>
            <w:shd w:val="clear" w:color="auto" w:fill="auto"/>
          </w:tcPr>
          <w:p w14:paraId="560FA1EB" w14:textId="77777777" w:rsidR="00A16209" w:rsidRPr="004F2D3D" w:rsidRDefault="00A16209" w:rsidP="00A16209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30C3A630" w14:textId="49E3C8D0" w:rsidR="00A16209" w:rsidRPr="004F2D3D" w:rsidRDefault="00A16209" w:rsidP="00A16209">
            <w:pPr>
              <w:tabs>
                <w:tab w:val="decimal" w:pos="80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105,988</w:t>
            </w:r>
          </w:p>
        </w:tc>
        <w:tc>
          <w:tcPr>
            <w:tcW w:w="56" w:type="dxa"/>
            <w:shd w:val="clear" w:color="auto" w:fill="auto"/>
          </w:tcPr>
          <w:p w14:paraId="5CCB55E7" w14:textId="77777777" w:rsidR="00A16209" w:rsidRPr="004F2D3D" w:rsidRDefault="00A16209" w:rsidP="00A16209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7FAB7048" w14:textId="77777777" w:rsidR="00A16209" w:rsidRPr="004F2D3D" w:rsidRDefault="00A16209" w:rsidP="00A16209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105,988</w:t>
            </w:r>
          </w:p>
        </w:tc>
        <w:tc>
          <w:tcPr>
            <w:tcW w:w="95" w:type="dxa"/>
            <w:shd w:val="clear" w:color="auto" w:fill="auto"/>
          </w:tcPr>
          <w:p w14:paraId="6EFF738A" w14:textId="77777777" w:rsidR="00A16209" w:rsidRPr="004F2D3D" w:rsidRDefault="00A16209" w:rsidP="00A16209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590058DC" w14:textId="3F3BF72D" w:rsidR="00A16209" w:rsidRPr="004F2D3D" w:rsidRDefault="00A16209" w:rsidP="00A16209">
            <w:pPr>
              <w:tabs>
                <w:tab w:val="decimal" w:pos="89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105,456</w:t>
            </w:r>
          </w:p>
        </w:tc>
        <w:tc>
          <w:tcPr>
            <w:tcW w:w="90" w:type="dxa"/>
            <w:shd w:val="clear" w:color="auto" w:fill="auto"/>
          </w:tcPr>
          <w:p w14:paraId="7D5DE721" w14:textId="77777777" w:rsidR="00A16209" w:rsidRPr="004F2D3D" w:rsidRDefault="00A16209" w:rsidP="00A16209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678DCD2" w14:textId="37419697" w:rsidR="00A16209" w:rsidRPr="004F2D3D" w:rsidRDefault="00A16209" w:rsidP="00A16209">
            <w:pPr>
              <w:tabs>
                <w:tab w:val="decimal" w:pos="90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107,744</w:t>
            </w:r>
          </w:p>
        </w:tc>
        <w:tc>
          <w:tcPr>
            <w:tcW w:w="72" w:type="dxa"/>
            <w:shd w:val="clear" w:color="auto" w:fill="auto"/>
          </w:tcPr>
          <w:p w14:paraId="35BC1345" w14:textId="77777777" w:rsidR="00A16209" w:rsidRPr="004F2D3D" w:rsidRDefault="00A16209" w:rsidP="00A16209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0B3C13A3" w14:textId="662F6065" w:rsidR="00A16209" w:rsidRPr="004F2D3D" w:rsidRDefault="00A16209" w:rsidP="00A16209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1ACA1854" w14:textId="77777777" w:rsidR="00A16209" w:rsidRPr="004F2D3D" w:rsidRDefault="00A16209" w:rsidP="00A16209">
            <w:pPr>
              <w:tabs>
                <w:tab w:val="decimal" w:pos="929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56140643" w14:textId="1D93CBD9" w:rsidR="00A16209" w:rsidRPr="004F2D3D" w:rsidRDefault="00A16209" w:rsidP="00A16209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A16209" w:rsidRPr="004F2D3D" w14:paraId="3A58846F" w14:textId="77777777" w:rsidTr="00805FF4">
        <w:tc>
          <w:tcPr>
            <w:tcW w:w="2430" w:type="dxa"/>
            <w:shd w:val="clear" w:color="auto" w:fill="auto"/>
          </w:tcPr>
          <w:p w14:paraId="31323713" w14:textId="77777777" w:rsidR="00A16209" w:rsidRPr="004F2D3D" w:rsidRDefault="00A16209" w:rsidP="00A16209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บริษัท ท่าเรือน้ำลึก ทีพีไอ จำกัด</w:t>
            </w:r>
          </w:p>
        </w:tc>
        <w:tc>
          <w:tcPr>
            <w:tcW w:w="114" w:type="dxa"/>
            <w:shd w:val="clear" w:color="auto" w:fill="auto"/>
          </w:tcPr>
          <w:p w14:paraId="6E77911E" w14:textId="77777777" w:rsidR="00A16209" w:rsidRPr="004F2D3D" w:rsidRDefault="00A16209" w:rsidP="00A16209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7C071518" w14:textId="77777777" w:rsidR="00A16209" w:rsidRPr="004F2D3D" w:rsidRDefault="00A16209" w:rsidP="00A16209">
            <w:pPr>
              <w:pStyle w:val="Bo-Blankline"/>
              <w:ind w:left="0" w:right="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ประกอบกิจการท่าเทียบเรือ </w:t>
            </w:r>
          </w:p>
          <w:p w14:paraId="36C13AD2" w14:textId="77777777" w:rsidR="00A16209" w:rsidRPr="004F2D3D" w:rsidRDefault="00A16209" w:rsidP="00A16209">
            <w:pPr>
              <w:pStyle w:val="Bo-Blankline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  <w:shd w:val="clear" w:color="auto" w:fill="auto"/>
          </w:tcPr>
          <w:p w14:paraId="2DFA62EE" w14:textId="77777777" w:rsidR="00A16209" w:rsidRPr="004F2D3D" w:rsidRDefault="00A16209" w:rsidP="00A16209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9B219BA" w14:textId="0E8E5FE9" w:rsidR="00A16209" w:rsidRPr="004F2D3D" w:rsidRDefault="00A16209" w:rsidP="00A16209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091E989" w14:textId="77777777" w:rsidR="00A16209" w:rsidRPr="004F2D3D" w:rsidRDefault="00A16209" w:rsidP="00A16209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8B8F513" w14:textId="77777777" w:rsidR="00A16209" w:rsidRPr="004F2D3D" w:rsidRDefault="00A16209" w:rsidP="00A16209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81" w:type="dxa"/>
            <w:shd w:val="clear" w:color="auto" w:fill="auto"/>
          </w:tcPr>
          <w:p w14:paraId="2A9EBE9C" w14:textId="77777777" w:rsidR="00A16209" w:rsidRPr="004F2D3D" w:rsidRDefault="00A16209" w:rsidP="00A16209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27031EF2" w14:textId="0F5F66F8" w:rsidR="00A16209" w:rsidRPr="004F2D3D" w:rsidRDefault="00A16209" w:rsidP="00A16209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25,000</w:t>
            </w:r>
          </w:p>
        </w:tc>
        <w:tc>
          <w:tcPr>
            <w:tcW w:w="72" w:type="dxa"/>
            <w:shd w:val="clear" w:color="auto" w:fill="auto"/>
          </w:tcPr>
          <w:p w14:paraId="3DC6ED33" w14:textId="77777777" w:rsidR="00A16209" w:rsidRPr="004F2D3D" w:rsidRDefault="00A16209" w:rsidP="00A16209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13869BB7" w14:textId="77777777" w:rsidR="00A16209" w:rsidRPr="004F2D3D" w:rsidRDefault="00A16209" w:rsidP="00A16209">
            <w:pPr>
              <w:tabs>
                <w:tab w:val="decimal" w:pos="7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25,000</w:t>
            </w:r>
          </w:p>
        </w:tc>
        <w:tc>
          <w:tcPr>
            <w:tcW w:w="99" w:type="dxa"/>
            <w:shd w:val="clear" w:color="auto" w:fill="auto"/>
          </w:tcPr>
          <w:p w14:paraId="2E107B52" w14:textId="77777777" w:rsidR="00A16209" w:rsidRPr="004F2D3D" w:rsidRDefault="00A16209" w:rsidP="00A16209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4957C956" w14:textId="429BBF62" w:rsidR="00A16209" w:rsidRPr="004F2D3D" w:rsidRDefault="00A16209" w:rsidP="00A16209">
            <w:pPr>
              <w:tabs>
                <w:tab w:val="decimal" w:pos="80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24,999</w:t>
            </w:r>
          </w:p>
        </w:tc>
        <w:tc>
          <w:tcPr>
            <w:tcW w:w="56" w:type="dxa"/>
            <w:shd w:val="clear" w:color="auto" w:fill="auto"/>
          </w:tcPr>
          <w:p w14:paraId="47D3CC32" w14:textId="77777777" w:rsidR="00A16209" w:rsidRPr="004F2D3D" w:rsidRDefault="00A16209" w:rsidP="00A16209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234D7FD8" w14:textId="77777777" w:rsidR="00A16209" w:rsidRPr="004F2D3D" w:rsidRDefault="00A16209" w:rsidP="00A16209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24,999</w:t>
            </w:r>
          </w:p>
        </w:tc>
        <w:tc>
          <w:tcPr>
            <w:tcW w:w="95" w:type="dxa"/>
            <w:shd w:val="clear" w:color="auto" w:fill="auto"/>
          </w:tcPr>
          <w:p w14:paraId="6F2E4799" w14:textId="77777777" w:rsidR="00A16209" w:rsidRPr="004F2D3D" w:rsidRDefault="00A16209" w:rsidP="00A16209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5D7DB962" w14:textId="38F2781C" w:rsidR="00A16209" w:rsidRPr="004F2D3D" w:rsidRDefault="00A16209" w:rsidP="00A16209">
            <w:pPr>
              <w:tabs>
                <w:tab w:val="decimal" w:pos="89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25,137</w:t>
            </w:r>
          </w:p>
        </w:tc>
        <w:tc>
          <w:tcPr>
            <w:tcW w:w="90" w:type="dxa"/>
            <w:shd w:val="clear" w:color="auto" w:fill="auto"/>
          </w:tcPr>
          <w:p w14:paraId="3B3DC7BB" w14:textId="77777777" w:rsidR="00A16209" w:rsidRPr="004F2D3D" w:rsidRDefault="00A16209" w:rsidP="00A16209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C2436B0" w14:textId="734C975E" w:rsidR="00A16209" w:rsidRPr="004F2D3D" w:rsidRDefault="00A16209" w:rsidP="00A16209">
            <w:pPr>
              <w:tabs>
                <w:tab w:val="decimal" w:pos="90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25,005</w:t>
            </w:r>
          </w:p>
        </w:tc>
        <w:tc>
          <w:tcPr>
            <w:tcW w:w="72" w:type="dxa"/>
            <w:shd w:val="clear" w:color="auto" w:fill="auto"/>
          </w:tcPr>
          <w:p w14:paraId="2452CB0A" w14:textId="77777777" w:rsidR="00A16209" w:rsidRPr="004F2D3D" w:rsidRDefault="00A16209" w:rsidP="00A16209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174414F4" w14:textId="0E93A1B2" w:rsidR="00A16209" w:rsidRPr="004F2D3D" w:rsidRDefault="00A16209" w:rsidP="00A16209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29E491B5" w14:textId="77777777" w:rsidR="00A16209" w:rsidRPr="004F2D3D" w:rsidRDefault="00A16209" w:rsidP="00A16209">
            <w:pPr>
              <w:tabs>
                <w:tab w:val="decimal" w:pos="929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40B6A804" w14:textId="7CD356F4" w:rsidR="00A16209" w:rsidRPr="004F2D3D" w:rsidRDefault="00A16209" w:rsidP="00A16209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A16209" w:rsidRPr="004F2D3D" w14:paraId="6196EBCE" w14:textId="77777777" w:rsidTr="00805FF4">
        <w:tc>
          <w:tcPr>
            <w:tcW w:w="2430" w:type="dxa"/>
            <w:shd w:val="clear" w:color="auto" w:fill="auto"/>
          </w:tcPr>
          <w:p w14:paraId="70DD6E23" w14:textId="23E472D3" w:rsidR="00A16209" w:rsidRPr="004F2D3D" w:rsidRDefault="00A16209" w:rsidP="00A16209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บริษัท ศูนย์กระจายสินค้า ทีพีไอ จำกัด </w:t>
            </w:r>
          </w:p>
        </w:tc>
        <w:tc>
          <w:tcPr>
            <w:tcW w:w="114" w:type="dxa"/>
            <w:shd w:val="clear" w:color="auto" w:fill="auto"/>
          </w:tcPr>
          <w:p w14:paraId="79D7306B" w14:textId="77777777" w:rsidR="00A16209" w:rsidRPr="004F2D3D" w:rsidRDefault="00A16209" w:rsidP="00A16209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4F6974E0" w14:textId="77777777" w:rsidR="00A16209" w:rsidRPr="004F2D3D" w:rsidRDefault="00A16209" w:rsidP="00A16209">
            <w:pPr>
              <w:pStyle w:val="Bo-Blankline"/>
              <w:spacing w:line="340" w:lineRule="exact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ดำเนิน</w:t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ธุรกิจ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เกี่ยวกับรวบรวมจัดเก็บและกระจายสินค้าสู่ผู้บริโภค</w:t>
            </w: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br/>
              <w:t>(</w:t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ยังไม่ได้ดำเนินงาน</w:t>
            </w: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BB5A6E5" w14:textId="77777777" w:rsidR="00A16209" w:rsidRPr="004F2D3D" w:rsidRDefault="00A16209" w:rsidP="00A16209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2D059CA" w14:textId="07022D56" w:rsidR="00A16209" w:rsidRPr="004F2D3D" w:rsidRDefault="00A16209" w:rsidP="00A16209">
            <w:pPr>
              <w:tabs>
                <w:tab w:val="decimal" w:pos="54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2E114F82" w14:textId="77777777" w:rsidR="00A16209" w:rsidRPr="004F2D3D" w:rsidRDefault="00A16209" w:rsidP="00A16209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923FFBF" w14:textId="77777777" w:rsidR="00A16209" w:rsidRPr="004F2D3D" w:rsidRDefault="00A16209" w:rsidP="00A16209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81" w:type="dxa"/>
            <w:shd w:val="clear" w:color="auto" w:fill="auto"/>
          </w:tcPr>
          <w:p w14:paraId="25173434" w14:textId="77777777" w:rsidR="00A16209" w:rsidRPr="004F2D3D" w:rsidRDefault="00A16209" w:rsidP="00A16209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063A855D" w14:textId="59FDE786" w:rsidR="00A16209" w:rsidRPr="004F2D3D" w:rsidRDefault="00A16209" w:rsidP="00A16209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72" w:type="dxa"/>
            <w:shd w:val="clear" w:color="auto" w:fill="auto"/>
          </w:tcPr>
          <w:p w14:paraId="0E1AE56E" w14:textId="77777777" w:rsidR="00A16209" w:rsidRPr="004F2D3D" w:rsidRDefault="00A16209" w:rsidP="00A16209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38E0599E" w14:textId="77777777" w:rsidR="00A16209" w:rsidRPr="004F2D3D" w:rsidRDefault="00A16209" w:rsidP="00A16209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99" w:type="dxa"/>
            <w:shd w:val="clear" w:color="auto" w:fill="auto"/>
          </w:tcPr>
          <w:p w14:paraId="11DAE622" w14:textId="77777777" w:rsidR="00A16209" w:rsidRPr="004F2D3D" w:rsidRDefault="00A16209" w:rsidP="00A16209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15BB50C4" w14:textId="6C09FB0D" w:rsidR="00A16209" w:rsidRPr="004F2D3D" w:rsidRDefault="00A16209" w:rsidP="00A16209">
            <w:pPr>
              <w:tabs>
                <w:tab w:val="decimal" w:pos="800"/>
              </w:tabs>
              <w:spacing w:line="340" w:lineRule="exact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2,959</w:t>
            </w:r>
          </w:p>
        </w:tc>
        <w:tc>
          <w:tcPr>
            <w:tcW w:w="56" w:type="dxa"/>
            <w:shd w:val="clear" w:color="auto" w:fill="auto"/>
          </w:tcPr>
          <w:p w14:paraId="4E161B56" w14:textId="77777777" w:rsidR="00A16209" w:rsidRPr="004F2D3D" w:rsidRDefault="00A16209" w:rsidP="00A16209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41238B8F" w14:textId="77777777" w:rsidR="00A16209" w:rsidRPr="004F2D3D" w:rsidRDefault="00A16209" w:rsidP="00A16209">
            <w:pPr>
              <w:tabs>
                <w:tab w:val="decimal" w:pos="84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2,959</w:t>
            </w:r>
          </w:p>
        </w:tc>
        <w:tc>
          <w:tcPr>
            <w:tcW w:w="95" w:type="dxa"/>
            <w:shd w:val="clear" w:color="auto" w:fill="auto"/>
          </w:tcPr>
          <w:p w14:paraId="0BADB436" w14:textId="77777777" w:rsidR="00A16209" w:rsidRPr="004F2D3D" w:rsidRDefault="00A16209" w:rsidP="00A16209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21E72521" w14:textId="307BC761" w:rsidR="00A16209" w:rsidRPr="004F2D3D" w:rsidRDefault="00A16209" w:rsidP="00A16209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3,198</w:t>
            </w:r>
          </w:p>
        </w:tc>
        <w:tc>
          <w:tcPr>
            <w:tcW w:w="90" w:type="dxa"/>
            <w:shd w:val="clear" w:color="auto" w:fill="auto"/>
          </w:tcPr>
          <w:p w14:paraId="3B882E97" w14:textId="77777777" w:rsidR="00A16209" w:rsidRPr="004F2D3D" w:rsidRDefault="00A16209" w:rsidP="00A16209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2703B42" w14:textId="33F2A588" w:rsidR="00A16209" w:rsidRPr="004F2D3D" w:rsidRDefault="00A16209" w:rsidP="00A16209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3,200</w:t>
            </w:r>
          </w:p>
        </w:tc>
        <w:tc>
          <w:tcPr>
            <w:tcW w:w="72" w:type="dxa"/>
            <w:shd w:val="clear" w:color="auto" w:fill="auto"/>
          </w:tcPr>
          <w:p w14:paraId="569E3C1A" w14:textId="77777777" w:rsidR="00A16209" w:rsidRPr="004F2D3D" w:rsidRDefault="00A16209" w:rsidP="00A16209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0F74854B" w14:textId="50AEE36F" w:rsidR="00A16209" w:rsidRPr="004F2D3D" w:rsidRDefault="00A16209" w:rsidP="00A16209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042A4B8B" w14:textId="77777777" w:rsidR="00A16209" w:rsidRPr="004F2D3D" w:rsidRDefault="00A16209" w:rsidP="00A16209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65A0B6EF" w14:textId="081DDBB0" w:rsidR="00A16209" w:rsidRPr="004F2D3D" w:rsidRDefault="00A16209" w:rsidP="00A16209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184AD5" w:rsidRPr="004F2D3D" w14:paraId="694BC0A2" w14:textId="77777777" w:rsidTr="00805FF4">
        <w:tc>
          <w:tcPr>
            <w:tcW w:w="2430" w:type="dxa"/>
            <w:shd w:val="clear" w:color="auto" w:fill="auto"/>
          </w:tcPr>
          <w:p w14:paraId="75E116C6" w14:textId="77777777" w:rsidR="00184AD5" w:rsidRPr="004F2D3D" w:rsidRDefault="00184AD5" w:rsidP="00184AD5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57339B12" w14:textId="77777777" w:rsidR="00184AD5" w:rsidRPr="004F2D3D" w:rsidRDefault="00184AD5" w:rsidP="00184AD5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71D0E62A" w14:textId="77777777" w:rsidR="00184AD5" w:rsidRPr="004F2D3D" w:rsidRDefault="00184AD5" w:rsidP="00184AD5">
            <w:pPr>
              <w:pStyle w:val="Bo-Blankline"/>
              <w:spacing w:line="340" w:lineRule="exact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61AD749" w14:textId="77777777" w:rsidR="00184AD5" w:rsidRPr="004F2D3D" w:rsidRDefault="00184AD5" w:rsidP="00184AD5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EC1F970" w14:textId="77777777" w:rsidR="00184AD5" w:rsidRPr="004F2D3D" w:rsidRDefault="00184AD5" w:rsidP="00184AD5">
            <w:pPr>
              <w:tabs>
                <w:tab w:val="decimal" w:pos="54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28B2982" w14:textId="77777777" w:rsidR="00184AD5" w:rsidRPr="004F2D3D" w:rsidRDefault="00184AD5" w:rsidP="00184AD5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FC448C0" w14:textId="77777777" w:rsidR="00184AD5" w:rsidRPr="004F2D3D" w:rsidRDefault="00184AD5" w:rsidP="00184AD5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0827D694" w14:textId="77777777" w:rsidR="00184AD5" w:rsidRPr="004F2D3D" w:rsidRDefault="00184AD5" w:rsidP="00184AD5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7B5FA3A9" w14:textId="77777777" w:rsidR="00184AD5" w:rsidRPr="004F2D3D" w:rsidRDefault="00184AD5" w:rsidP="00184AD5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1F167791" w14:textId="77777777" w:rsidR="00184AD5" w:rsidRPr="004F2D3D" w:rsidRDefault="00184AD5" w:rsidP="00184AD5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3BF5C22E" w14:textId="77777777" w:rsidR="00184AD5" w:rsidRPr="004F2D3D" w:rsidRDefault="00184AD5" w:rsidP="00184AD5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5E2723A5" w14:textId="77777777" w:rsidR="00184AD5" w:rsidRPr="004F2D3D" w:rsidRDefault="00184AD5" w:rsidP="00184AD5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1E8F4EFB" w14:textId="77777777" w:rsidR="00184AD5" w:rsidRPr="004F2D3D" w:rsidRDefault="00184AD5" w:rsidP="00184AD5">
            <w:pPr>
              <w:tabs>
                <w:tab w:val="decimal" w:pos="800"/>
              </w:tabs>
              <w:spacing w:line="340" w:lineRule="exact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56" w:type="dxa"/>
            <w:shd w:val="clear" w:color="auto" w:fill="auto"/>
          </w:tcPr>
          <w:p w14:paraId="7AD5A515" w14:textId="77777777" w:rsidR="00184AD5" w:rsidRPr="004F2D3D" w:rsidRDefault="00184AD5" w:rsidP="00184AD5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712B15C8" w14:textId="77777777" w:rsidR="00184AD5" w:rsidRPr="004F2D3D" w:rsidRDefault="00184AD5" w:rsidP="00184AD5">
            <w:pPr>
              <w:tabs>
                <w:tab w:val="decimal" w:pos="84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14:paraId="1CEF7CF0" w14:textId="77777777" w:rsidR="00184AD5" w:rsidRPr="004F2D3D" w:rsidRDefault="00184AD5" w:rsidP="00184AD5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2A98D097" w14:textId="77777777" w:rsidR="00184AD5" w:rsidRDefault="00184AD5" w:rsidP="00184AD5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386FCAF" w14:textId="77777777" w:rsidR="00184AD5" w:rsidRPr="004F2D3D" w:rsidRDefault="00184AD5" w:rsidP="00184AD5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C989885" w14:textId="77777777" w:rsidR="00184AD5" w:rsidRDefault="00184AD5" w:rsidP="00184AD5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75200313" w14:textId="77777777" w:rsidR="00184AD5" w:rsidRPr="004F2D3D" w:rsidRDefault="00184AD5" w:rsidP="00184AD5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6822EB28" w14:textId="77777777" w:rsidR="00184AD5" w:rsidRPr="004F2D3D" w:rsidRDefault="00184AD5" w:rsidP="00184AD5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3" w:type="dxa"/>
            <w:shd w:val="clear" w:color="auto" w:fill="auto"/>
          </w:tcPr>
          <w:p w14:paraId="1EA45618" w14:textId="77777777" w:rsidR="00184AD5" w:rsidRPr="004F2D3D" w:rsidRDefault="00184AD5" w:rsidP="00184AD5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2187942A" w14:textId="77777777" w:rsidR="00184AD5" w:rsidRPr="004F2D3D" w:rsidRDefault="00184AD5" w:rsidP="00184AD5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184AD5" w:rsidRPr="004F2D3D" w14:paraId="1BFE4D41" w14:textId="77777777" w:rsidTr="00805FF4">
        <w:tc>
          <w:tcPr>
            <w:tcW w:w="2430" w:type="dxa"/>
            <w:shd w:val="clear" w:color="auto" w:fill="auto"/>
          </w:tcPr>
          <w:p w14:paraId="1A29FB98" w14:textId="77777777" w:rsidR="00184AD5" w:rsidRPr="004F2D3D" w:rsidRDefault="00184AD5" w:rsidP="00184AD5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57A5A98B" w14:textId="77777777" w:rsidR="00184AD5" w:rsidRPr="004F2D3D" w:rsidRDefault="00184AD5" w:rsidP="00184AD5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09662399" w14:textId="77777777" w:rsidR="00184AD5" w:rsidRPr="004F2D3D" w:rsidRDefault="00184AD5" w:rsidP="00184AD5">
            <w:pPr>
              <w:pStyle w:val="Bo-Blankline"/>
              <w:spacing w:line="340" w:lineRule="exact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E705FDA" w14:textId="77777777" w:rsidR="00184AD5" w:rsidRPr="004F2D3D" w:rsidRDefault="00184AD5" w:rsidP="00184AD5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819FBAC" w14:textId="77777777" w:rsidR="00184AD5" w:rsidRPr="004F2D3D" w:rsidRDefault="00184AD5" w:rsidP="00184AD5">
            <w:pPr>
              <w:tabs>
                <w:tab w:val="decimal" w:pos="54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7D8C849" w14:textId="77777777" w:rsidR="00184AD5" w:rsidRPr="004F2D3D" w:rsidRDefault="00184AD5" w:rsidP="00184AD5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28840FC" w14:textId="77777777" w:rsidR="00184AD5" w:rsidRPr="004F2D3D" w:rsidRDefault="00184AD5" w:rsidP="00184AD5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6031BA51" w14:textId="77777777" w:rsidR="00184AD5" w:rsidRPr="004F2D3D" w:rsidRDefault="00184AD5" w:rsidP="00184AD5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6EC5AD29" w14:textId="77777777" w:rsidR="00184AD5" w:rsidRPr="004F2D3D" w:rsidRDefault="00184AD5" w:rsidP="00184AD5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3090E1C6" w14:textId="77777777" w:rsidR="00184AD5" w:rsidRPr="004F2D3D" w:rsidRDefault="00184AD5" w:rsidP="00184AD5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413247B7" w14:textId="77777777" w:rsidR="00184AD5" w:rsidRPr="004F2D3D" w:rsidRDefault="00184AD5" w:rsidP="00184AD5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40F608B4" w14:textId="77777777" w:rsidR="00184AD5" w:rsidRPr="004F2D3D" w:rsidRDefault="00184AD5" w:rsidP="00184AD5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39B8B756" w14:textId="77777777" w:rsidR="00184AD5" w:rsidRPr="004F2D3D" w:rsidRDefault="00184AD5" w:rsidP="00184AD5">
            <w:pPr>
              <w:tabs>
                <w:tab w:val="decimal" w:pos="800"/>
              </w:tabs>
              <w:spacing w:line="340" w:lineRule="exact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56" w:type="dxa"/>
            <w:shd w:val="clear" w:color="auto" w:fill="auto"/>
          </w:tcPr>
          <w:p w14:paraId="7E5E1ED4" w14:textId="77777777" w:rsidR="00184AD5" w:rsidRPr="004F2D3D" w:rsidRDefault="00184AD5" w:rsidP="00184AD5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7BD19AE1" w14:textId="77777777" w:rsidR="00184AD5" w:rsidRPr="004F2D3D" w:rsidRDefault="00184AD5" w:rsidP="00184AD5">
            <w:pPr>
              <w:tabs>
                <w:tab w:val="decimal" w:pos="84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14:paraId="332FB149" w14:textId="77777777" w:rsidR="00184AD5" w:rsidRPr="004F2D3D" w:rsidRDefault="00184AD5" w:rsidP="00184AD5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47B107A0" w14:textId="77777777" w:rsidR="00184AD5" w:rsidRDefault="00184AD5" w:rsidP="00184AD5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D7E5140" w14:textId="77777777" w:rsidR="00184AD5" w:rsidRPr="004F2D3D" w:rsidRDefault="00184AD5" w:rsidP="00184AD5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1FFF312" w14:textId="77777777" w:rsidR="00184AD5" w:rsidRDefault="00184AD5" w:rsidP="00184AD5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731CC5E3" w14:textId="77777777" w:rsidR="00184AD5" w:rsidRPr="004F2D3D" w:rsidRDefault="00184AD5" w:rsidP="00184AD5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31E09931" w14:textId="77777777" w:rsidR="00184AD5" w:rsidRPr="004F2D3D" w:rsidRDefault="00184AD5" w:rsidP="00184AD5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3" w:type="dxa"/>
            <w:shd w:val="clear" w:color="auto" w:fill="auto"/>
          </w:tcPr>
          <w:p w14:paraId="1061ACDE" w14:textId="77777777" w:rsidR="00184AD5" w:rsidRPr="004F2D3D" w:rsidRDefault="00184AD5" w:rsidP="00184AD5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0E317FBE" w14:textId="77777777" w:rsidR="00184AD5" w:rsidRPr="004F2D3D" w:rsidRDefault="00184AD5" w:rsidP="00184AD5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</w:tbl>
    <w:p w14:paraId="3007E987" w14:textId="77777777" w:rsidR="00AA64C3" w:rsidRDefault="00AA64C3">
      <w:r>
        <w:br w:type="page"/>
      </w:r>
    </w:p>
    <w:tbl>
      <w:tblPr>
        <w:tblW w:w="15210" w:type="dxa"/>
        <w:tblInd w:w="-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14"/>
        <w:gridCol w:w="2316"/>
        <w:gridCol w:w="90"/>
        <w:gridCol w:w="900"/>
        <w:gridCol w:w="90"/>
        <w:gridCol w:w="900"/>
        <w:gridCol w:w="81"/>
        <w:gridCol w:w="909"/>
        <w:gridCol w:w="72"/>
        <w:gridCol w:w="918"/>
        <w:gridCol w:w="99"/>
        <w:gridCol w:w="981"/>
        <w:gridCol w:w="56"/>
        <w:gridCol w:w="934"/>
        <w:gridCol w:w="95"/>
        <w:gridCol w:w="1075"/>
        <w:gridCol w:w="90"/>
        <w:gridCol w:w="1080"/>
        <w:gridCol w:w="72"/>
        <w:gridCol w:w="918"/>
        <w:gridCol w:w="63"/>
        <w:gridCol w:w="927"/>
      </w:tblGrid>
      <w:tr w:rsidR="005B08D9" w:rsidRPr="004F2D3D" w14:paraId="5DEDD778" w14:textId="77777777" w:rsidTr="006B443E">
        <w:tc>
          <w:tcPr>
            <w:tcW w:w="2430" w:type="dxa"/>
            <w:shd w:val="clear" w:color="auto" w:fill="auto"/>
            <w:vAlign w:val="bottom"/>
          </w:tcPr>
          <w:p w14:paraId="01F99087" w14:textId="77777777" w:rsidR="005B08D9" w:rsidRPr="004F2D3D" w:rsidRDefault="005B08D9" w:rsidP="005B08D9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5E2A4D21" w14:textId="77777777" w:rsidR="005B08D9" w:rsidRPr="004F2D3D" w:rsidRDefault="005B08D9" w:rsidP="005B08D9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17DDCCC6" w14:textId="77777777" w:rsidR="005B08D9" w:rsidRPr="004F2D3D" w:rsidRDefault="005B08D9" w:rsidP="005B08D9">
            <w:pPr>
              <w:tabs>
                <w:tab w:val="left" w:pos="540"/>
              </w:tabs>
              <w:spacing w:line="320" w:lineRule="exact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30593FC" w14:textId="77777777" w:rsidR="005B08D9" w:rsidRPr="004F2D3D" w:rsidRDefault="005B08D9" w:rsidP="005B08D9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260" w:type="dxa"/>
            <w:gridSpan w:val="19"/>
            <w:shd w:val="clear" w:color="auto" w:fill="auto"/>
          </w:tcPr>
          <w:p w14:paraId="3E910EB4" w14:textId="3AD7D1BC" w:rsidR="005B08D9" w:rsidRPr="004F2D3D" w:rsidRDefault="005B08D9" w:rsidP="005B08D9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="005B08D9" w:rsidRPr="004F2D3D" w14:paraId="2AC0E037" w14:textId="77777777" w:rsidTr="00786651">
        <w:tc>
          <w:tcPr>
            <w:tcW w:w="2430" w:type="dxa"/>
            <w:shd w:val="clear" w:color="auto" w:fill="auto"/>
            <w:vAlign w:val="bottom"/>
          </w:tcPr>
          <w:p w14:paraId="47F04308" w14:textId="77777777" w:rsidR="005B08D9" w:rsidRPr="004F2D3D" w:rsidRDefault="005B08D9" w:rsidP="005B08D9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67486791" w14:textId="77777777" w:rsidR="005B08D9" w:rsidRPr="004F2D3D" w:rsidRDefault="005B08D9" w:rsidP="005B08D9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  <w:vAlign w:val="bottom"/>
          </w:tcPr>
          <w:p w14:paraId="5FBA0176" w14:textId="0FCF5C5A" w:rsidR="005B08D9" w:rsidRPr="004F2D3D" w:rsidRDefault="005B08D9" w:rsidP="00A176C2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ลักษณะธุรกิจ</w:t>
            </w:r>
          </w:p>
        </w:tc>
        <w:tc>
          <w:tcPr>
            <w:tcW w:w="90" w:type="dxa"/>
            <w:shd w:val="clear" w:color="auto" w:fill="auto"/>
          </w:tcPr>
          <w:p w14:paraId="7DD6F942" w14:textId="77777777" w:rsidR="005B08D9" w:rsidRPr="004F2D3D" w:rsidRDefault="005B08D9" w:rsidP="00A176C2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bottom"/>
          </w:tcPr>
          <w:p w14:paraId="5BD4C4ED" w14:textId="352C6C49" w:rsidR="005B08D9" w:rsidRPr="004F2D3D" w:rsidRDefault="005B08D9" w:rsidP="00A176C2">
            <w:pPr>
              <w:tabs>
                <w:tab w:val="decimal" w:pos="540"/>
              </w:tabs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สัดส่วนความเป็นเจ้าของ</w:t>
            </w:r>
          </w:p>
        </w:tc>
        <w:tc>
          <w:tcPr>
            <w:tcW w:w="81" w:type="dxa"/>
            <w:shd w:val="clear" w:color="auto" w:fill="auto"/>
          </w:tcPr>
          <w:p w14:paraId="0C93A7AB" w14:textId="77777777" w:rsidR="005B08D9" w:rsidRPr="004F2D3D" w:rsidRDefault="005B08D9" w:rsidP="00A176C2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9" w:type="dxa"/>
            <w:gridSpan w:val="3"/>
            <w:shd w:val="clear" w:color="auto" w:fill="auto"/>
            <w:vAlign w:val="bottom"/>
          </w:tcPr>
          <w:p w14:paraId="24557018" w14:textId="79302AB7" w:rsidR="005B08D9" w:rsidRPr="004F2D3D" w:rsidRDefault="005B08D9" w:rsidP="00A176C2">
            <w:pPr>
              <w:tabs>
                <w:tab w:val="decimal" w:pos="650"/>
              </w:tabs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  <w:t>ทุนชำระแล้ว</w:t>
            </w:r>
          </w:p>
        </w:tc>
        <w:tc>
          <w:tcPr>
            <w:tcW w:w="99" w:type="dxa"/>
            <w:shd w:val="clear" w:color="auto" w:fill="auto"/>
          </w:tcPr>
          <w:p w14:paraId="7CB9FCA4" w14:textId="77777777" w:rsidR="005B08D9" w:rsidRPr="004F2D3D" w:rsidRDefault="005B08D9" w:rsidP="00A176C2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971" w:type="dxa"/>
            <w:gridSpan w:val="3"/>
            <w:shd w:val="clear" w:color="auto" w:fill="auto"/>
            <w:vAlign w:val="bottom"/>
          </w:tcPr>
          <w:p w14:paraId="5BD619CB" w14:textId="47E3B520" w:rsidR="005B08D9" w:rsidRPr="004F2D3D" w:rsidRDefault="005B08D9" w:rsidP="00A176C2">
            <w:pPr>
              <w:tabs>
                <w:tab w:val="decimal" w:pos="720"/>
              </w:tabs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ราคาทุน</w:t>
            </w:r>
          </w:p>
        </w:tc>
        <w:tc>
          <w:tcPr>
            <w:tcW w:w="95" w:type="dxa"/>
            <w:shd w:val="clear" w:color="auto" w:fill="auto"/>
          </w:tcPr>
          <w:p w14:paraId="3FA85DBC" w14:textId="77777777" w:rsidR="005B08D9" w:rsidRPr="004F2D3D" w:rsidRDefault="005B08D9" w:rsidP="00A176C2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245" w:type="dxa"/>
            <w:gridSpan w:val="3"/>
            <w:shd w:val="clear" w:color="auto" w:fill="auto"/>
            <w:vAlign w:val="bottom"/>
          </w:tcPr>
          <w:p w14:paraId="5763590B" w14:textId="05A87634" w:rsidR="005B08D9" w:rsidRPr="004F2D3D" w:rsidRDefault="005B08D9" w:rsidP="00A176C2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มูลค่าตามวิธีส่วนได้เสีย</w:t>
            </w:r>
          </w:p>
        </w:tc>
        <w:tc>
          <w:tcPr>
            <w:tcW w:w="72" w:type="dxa"/>
            <w:shd w:val="clear" w:color="auto" w:fill="auto"/>
          </w:tcPr>
          <w:p w14:paraId="195BF2A9" w14:textId="77777777" w:rsidR="005B08D9" w:rsidRPr="004F2D3D" w:rsidRDefault="005B08D9" w:rsidP="00A176C2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908" w:type="dxa"/>
            <w:gridSpan w:val="3"/>
            <w:shd w:val="clear" w:color="auto" w:fill="auto"/>
          </w:tcPr>
          <w:p w14:paraId="2846448F" w14:textId="2ACB59BF" w:rsidR="005B08D9" w:rsidRPr="004F2D3D" w:rsidRDefault="005B08D9" w:rsidP="00A176C2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</w:rPr>
              <w:t>เงินปันผลรับ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สำหรับปี</w:t>
            </w:r>
          </w:p>
        </w:tc>
      </w:tr>
      <w:tr w:rsidR="005B08D9" w:rsidRPr="004F2D3D" w14:paraId="531F7E57" w14:textId="77777777" w:rsidTr="00805FF4">
        <w:tc>
          <w:tcPr>
            <w:tcW w:w="2430" w:type="dxa"/>
            <w:shd w:val="clear" w:color="auto" w:fill="auto"/>
            <w:vAlign w:val="bottom"/>
          </w:tcPr>
          <w:p w14:paraId="55A2BE78" w14:textId="77777777" w:rsidR="005B08D9" w:rsidRPr="004F2D3D" w:rsidRDefault="005B08D9" w:rsidP="005B08D9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5F71D836" w14:textId="77777777" w:rsidR="005B08D9" w:rsidRPr="004F2D3D" w:rsidRDefault="005B08D9" w:rsidP="005B08D9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2D80688F" w14:textId="77777777" w:rsidR="005B08D9" w:rsidRPr="004F2D3D" w:rsidRDefault="005B08D9" w:rsidP="00A176C2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23800BB" w14:textId="77777777" w:rsidR="005B08D9" w:rsidRPr="004F2D3D" w:rsidRDefault="005B08D9" w:rsidP="00A176C2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980C40D" w14:textId="43B471E6" w:rsidR="005B08D9" w:rsidRPr="004F2D3D" w:rsidRDefault="005B08D9" w:rsidP="00A176C2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4BEDF074" w14:textId="77777777" w:rsidR="005B08D9" w:rsidRPr="004F2D3D" w:rsidRDefault="005B08D9" w:rsidP="00A176C2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22E61CB" w14:textId="7C8268CE" w:rsidR="005B08D9" w:rsidRPr="004F2D3D" w:rsidRDefault="005B08D9" w:rsidP="00A176C2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</w:p>
        </w:tc>
        <w:tc>
          <w:tcPr>
            <w:tcW w:w="81" w:type="dxa"/>
            <w:shd w:val="clear" w:color="auto" w:fill="auto"/>
          </w:tcPr>
          <w:p w14:paraId="486A5F72" w14:textId="77777777" w:rsidR="005B08D9" w:rsidRPr="004F2D3D" w:rsidRDefault="005B08D9" w:rsidP="00A176C2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33DC62D2" w14:textId="31FBA863" w:rsidR="005B08D9" w:rsidRPr="004F2D3D" w:rsidRDefault="005B08D9" w:rsidP="00A176C2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6</w:t>
            </w:r>
          </w:p>
        </w:tc>
        <w:tc>
          <w:tcPr>
            <w:tcW w:w="72" w:type="dxa"/>
            <w:shd w:val="clear" w:color="auto" w:fill="auto"/>
          </w:tcPr>
          <w:p w14:paraId="28C7EAEE" w14:textId="77777777" w:rsidR="005B08D9" w:rsidRPr="004F2D3D" w:rsidRDefault="005B08D9" w:rsidP="00A176C2">
            <w:pPr>
              <w:tabs>
                <w:tab w:val="left" w:pos="540"/>
              </w:tabs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188C81BB" w14:textId="1E77BA0E" w:rsidR="005B08D9" w:rsidRPr="004F2D3D" w:rsidRDefault="005B08D9" w:rsidP="00A176C2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</w:p>
        </w:tc>
        <w:tc>
          <w:tcPr>
            <w:tcW w:w="99" w:type="dxa"/>
            <w:shd w:val="clear" w:color="auto" w:fill="auto"/>
          </w:tcPr>
          <w:p w14:paraId="6159B188" w14:textId="77777777" w:rsidR="005B08D9" w:rsidRPr="004F2D3D" w:rsidRDefault="005B08D9" w:rsidP="00A176C2">
            <w:pPr>
              <w:tabs>
                <w:tab w:val="left" w:pos="540"/>
              </w:tabs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48FC9D00" w14:textId="722967A0" w:rsidR="005B08D9" w:rsidRPr="004F2D3D" w:rsidRDefault="005B08D9" w:rsidP="00A176C2">
            <w:pPr>
              <w:tabs>
                <w:tab w:val="decimal" w:pos="800"/>
              </w:tabs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6</w:t>
            </w:r>
          </w:p>
        </w:tc>
        <w:tc>
          <w:tcPr>
            <w:tcW w:w="56" w:type="dxa"/>
            <w:shd w:val="clear" w:color="auto" w:fill="auto"/>
          </w:tcPr>
          <w:p w14:paraId="1E1FE6BD" w14:textId="77777777" w:rsidR="005B08D9" w:rsidRPr="004F2D3D" w:rsidRDefault="005B08D9" w:rsidP="00A176C2">
            <w:pPr>
              <w:tabs>
                <w:tab w:val="left" w:pos="540"/>
              </w:tabs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48E39D0D" w14:textId="39795C56" w:rsidR="005B08D9" w:rsidRPr="004F2D3D" w:rsidRDefault="005B08D9" w:rsidP="00A176C2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</w:p>
        </w:tc>
        <w:tc>
          <w:tcPr>
            <w:tcW w:w="95" w:type="dxa"/>
            <w:shd w:val="clear" w:color="auto" w:fill="auto"/>
          </w:tcPr>
          <w:p w14:paraId="5F0CE4FF" w14:textId="77777777" w:rsidR="005B08D9" w:rsidRPr="004F2D3D" w:rsidRDefault="005B08D9" w:rsidP="00A176C2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0CB9EC59" w14:textId="7FD828C7" w:rsidR="005B08D9" w:rsidRPr="004F2D3D" w:rsidRDefault="005B08D9" w:rsidP="00A176C2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53ACC069" w14:textId="77777777" w:rsidR="005B08D9" w:rsidRPr="004F2D3D" w:rsidRDefault="005B08D9" w:rsidP="00A176C2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55E712F" w14:textId="22A15CD2" w:rsidR="005B08D9" w:rsidRPr="004F2D3D" w:rsidRDefault="005B08D9" w:rsidP="00A176C2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</w:p>
        </w:tc>
        <w:tc>
          <w:tcPr>
            <w:tcW w:w="72" w:type="dxa"/>
            <w:shd w:val="clear" w:color="auto" w:fill="auto"/>
          </w:tcPr>
          <w:p w14:paraId="3328E746" w14:textId="77777777" w:rsidR="005B08D9" w:rsidRPr="004F2D3D" w:rsidRDefault="005B08D9" w:rsidP="00A176C2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433D420B" w14:textId="2372A7F4" w:rsidR="005B08D9" w:rsidRPr="004F2D3D" w:rsidRDefault="005B08D9" w:rsidP="00A176C2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6</w:t>
            </w:r>
          </w:p>
        </w:tc>
        <w:tc>
          <w:tcPr>
            <w:tcW w:w="63" w:type="dxa"/>
            <w:shd w:val="clear" w:color="auto" w:fill="auto"/>
          </w:tcPr>
          <w:p w14:paraId="201B8321" w14:textId="77777777" w:rsidR="005B08D9" w:rsidRPr="004F2D3D" w:rsidRDefault="005B08D9" w:rsidP="00A176C2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5A824860" w14:textId="00A1EFF2" w:rsidR="005B08D9" w:rsidRPr="004F2D3D" w:rsidRDefault="005B08D9" w:rsidP="00A176C2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</w:p>
        </w:tc>
      </w:tr>
      <w:tr w:rsidR="005B08D9" w:rsidRPr="004F2D3D" w14:paraId="16537A7F" w14:textId="77777777" w:rsidTr="00054693">
        <w:tc>
          <w:tcPr>
            <w:tcW w:w="2430" w:type="dxa"/>
            <w:shd w:val="clear" w:color="auto" w:fill="auto"/>
            <w:vAlign w:val="bottom"/>
          </w:tcPr>
          <w:p w14:paraId="4C62F3E1" w14:textId="77777777" w:rsidR="005B08D9" w:rsidRPr="004F2D3D" w:rsidRDefault="005B08D9" w:rsidP="005B08D9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0B32CAA5" w14:textId="77777777" w:rsidR="005B08D9" w:rsidRPr="004F2D3D" w:rsidRDefault="005B08D9" w:rsidP="005B08D9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3694CF7E" w14:textId="77777777" w:rsidR="005B08D9" w:rsidRPr="004F2D3D" w:rsidRDefault="005B08D9" w:rsidP="005B08D9">
            <w:pPr>
              <w:tabs>
                <w:tab w:val="left" w:pos="540"/>
              </w:tabs>
              <w:spacing w:line="320" w:lineRule="exact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5E8ED6B" w14:textId="77777777" w:rsidR="005B08D9" w:rsidRPr="004F2D3D" w:rsidRDefault="005B08D9" w:rsidP="005B08D9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40C6896C" w14:textId="25E54BC9" w:rsidR="005B08D9" w:rsidRPr="004F2D3D" w:rsidRDefault="005B08D9" w:rsidP="005B08D9">
            <w:pPr>
              <w:tabs>
                <w:tab w:val="decimal" w:pos="540"/>
              </w:tabs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(</w:t>
            </w: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  <w:t>ร้อยละ</w:t>
            </w: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1B92D1F9" w14:textId="77777777" w:rsidR="005B08D9" w:rsidRPr="004F2D3D" w:rsidRDefault="005B08D9" w:rsidP="005B08D9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289" w:type="dxa"/>
            <w:gridSpan w:val="15"/>
            <w:shd w:val="clear" w:color="auto" w:fill="auto"/>
          </w:tcPr>
          <w:p w14:paraId="751734DA" w14:textId="17D9C09F" w:rsidR="005B08D9" w:rsidRPr="004F2D3D" w:rsidRDefault="005B08D9" w:rsidP="005B08D9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(</w:t>
            </w: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  <w:t>พันบาท</w:t>
            </w: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)</w:t>
            </w:r>
          </w:p>
        </w:tc>
      </w:tr>
      <w:tr w:rsidR="005B08D9" w:rsidRPr="004F2D3D" w14:paraId="3E1E620B" w14:textId="77777777" w:rsidTr="00805FF4">
        <w:tc>
          <w:tcPr>
            <w:tcW w:w="2430" w:type="dxa"/>
            <w:shd w:val="clear" w:color="auto" w:fill="auto"/>
            <w:vAlign w:val="bottom"/>
          </w:tcPr>
          <w:p w14:paraId="05E6770E" w14:textId="46E3E653" w:rsidR="005B08D9" w:rsidRPr="004F2D3D" w:rsidRDefault="005B08D9" w:rsidP="005B08D9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/>
              </w:rPr>
              <w:t>บริษัทย่อย (ต่อ)</w:t>
            </w:r>
          </w:p>
        </w:tc>
        <w:tc>
          <w:tcPr>
            <w:tcW w:w="114" w:type="dxa"/>
            <w:shd w:val="clear" w:color="auto" w:fill="auto"/>
          </w:tcPr>
          <w:p w14:paraId="75720FA7" w14:textId="77777777" w:rsidR="005B08D9" w:rsidRPr="004F2D3D" w:rsidRDefault="005B08D9" w:rsidP="005B08D9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33CF6305" w14:textId="77777777" w:rsidR="005B08D9" w:rsidRPr="004F2D3D" w:rsidRDefault="005B08D9" w:rsidP="005B08D9">
            <w:pPr>
              <w:tabs>
                <w:tab w:val="left" w:pos="540"/>
              </w:tabs>
              <w:spacing w:line="320" w:lineRule="exact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6167947" w14:textId="77777777" w:rsidR="005B08D9" w:rsidRPr="004F2D3D" w:rsidRDefault="005B08D9" w:rsidP="005B08D9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737770E" w14:textId="77777777" w:rsidR="005B08D9" w:rsidRPr="004F2D3D" w:rsidRDefault="005B08D9" w:rsidP="005B08D9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5DF1AE5" w14:textId="77777777" w:rsidR="005B08D9" w:rsidRPr="004F2D3D" w:rsidRDefault="005B08D9" w:rsidP="005B08D9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B178F9F" w14:textId="77777777" w:rsidR="005B08D9" w:rsidRPr="004F2D3D" w:rsidRDefault="005B08D9" w:rsidP="005B08D9">
            <w:pPr>
              <w:tabs>
                <w:tab w:val="decimal" w:pos="540"/>
              </w:tabs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71ED84BA" w14:textId="77777777" w:rsidR="005B08D9" w:rsidRPr="004F2D3D" w:rsidRDefault="005B08D9" w:rsidP="005B08D9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4009B5BA" w14:textId="77777777" w:rsidR="005B08D9" w:rsidRPr="004F2D3D" w:rsidRDefault="005B08D9" w:rsidP="005B08D9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4F8D789C" w14:textId="77777777" w:rsidR="005B08D9" w:rsidRPr="004F2D3D" w:rsidRDefault="005B08D9" w:rsidP="005B08D9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0158E2ED" w14:textId="77777777" w:rsidR="005B08D9" w:rsidRPr="004F2D3D" w:rsidRDefault="005B08D9" w:rsidP="005B08D9">
            <w:pPr>
              <w:tabs>
                <w:tab w:val="decimal" w:pos="650"/>
              </w:tabs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4A0640F0" w14:textId="77777777" w:rsidR="005B08D9" w:rsidRPr="004F2D3D" w:rsidRDefault="005B08D9" w:rsidP="005B08D9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6CF622C9" w14:textId="77777777" w:rsidR="005B08D9" w:rsidRPr="004F2D3D" w:rsidRDefault="005B08D9" w:rsidP="005B08D9">
            <w:pPr>
              <w:tabs>
                <w:tab w:val="decimal" w:pos="800"/>
              </w:tabs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56" w:type="dxa"/>
            <w:shd w:val="clear" w:color="auto" w:fill="auto"/>
          </w:tcPr>
          <w:p w14:paraId="39A15808" w14:textId="77777777" w:rsidR="005B08D9" w:rsidRPr="004F2D3D" w:rsidRDefault="005B08D9" w:rsidP="005B08D9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7DBAEAAB" w14:textId="77777777" w:rsidR="005B08D9" w:rsidRPr="004F2D3D" w:rsidRDefault="005B08D9" w:rsidP="005B08D9">
            <w:pPr>
              <w:tabs>
                <w:tab w:val="decimal" w:pos="720"/>
              </w:tabs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14:paraId="06C99211" w14:textId="77777777" w:rsidR="005B08D9" w:rsidRPr="004F2D3D" w:rsidRDefault="005B08D9" w:rsidP="005B08D9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7DF55809" w14:textId="77777777" w:rsidR="005B08D9" w:rsidRPr="004F2D3D" w:rsidRDefault="005B08D9" w:rsidP="005B08D9">
            <w:pPr>
              <w:tabs>
                <w:tab w:val="decimal" w:pos="890"/>
              </w:tabs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83F4482" w14:textId="77777777" w:rsidR="005B08D9" w:rsidRPr="004F2D3D" w:rsidRDefault="005B08D9" w:rsidP="005B08D9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E341727" w14:textId="77777777" w:rsidR="005B08D9" w:rsidRPr="004F2D3D" w:rsidRDefault="005B08D9" w:rsidP="005B08D9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6F690A88" w14:textId="77777777" w:rsidR="005B08D9" w:rsidRPr="004F2D3D" w:rsidRDefault="005B08D9" w:rsidP="005B08D9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2BC5FBAB" w14:textId="77777777" w:rsidR="005B08D9" w:rsidRPr="004F2D3D" w:rsidRDefault="005B08D9" w:rsidP="005B08D9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3" w:type="dxa"/>
            <w:shd w:val="clear" w:color="auto" w:fill="auto"/>
          </w:tcPr>
          <w:p w14:paraId="65549720" w14:textId="77777777" w:rsidR="005B08D9" w:rsidRPr="004F2D3D" w:rsidRDefault="005B08D9" w:rsidP="005B08D9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793695D1" w14:textId="77777777" w:rsidR="005B08D9" w:rsidRPr="004F2D3D" w:rsidRDefault="005B08D9" w:rsidP="005B08D9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5B08D9" w:rsidRPr="004F2D3D" w14:paraId="7A82309D" w14:textId="77777777" w:rsidTr="00805FF4">
        <w:tc>
          <w:tcPr>
            <w:tcW w:w="2430" w:type="dxa"/>
            <w:shd w:val="clear" w:color="auto" w:fill="auto"/>
          </w:tcPr>
          <w:p w14:paraId="2EA42839" w14:textId="73382BA6" w:rsidR="005B08D9" w:rsidRPr="004F2D3D" w:rsidRDefault="005B08D9" w:rsidP="005B08D9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บริษัท เมืองอัจฉริยะ ทีพีไอ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br/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จำกัด</w:t>
            </w:r>
          </w:p>
        </w:tc>
        <w:tc>
          <w:tcPr>
            <w:tcW w:w="114" w:type="dxa"/>
            <w:shd w:val="clear" w:color="auto" w:fill="auto"/>
          </w:tcPr>
          <w:p w14:paraId="6AA7DF95" w14:textId="77777777" w:rsidR="005B08D9" w:rsidRPr="004F2D3D" w:rsidRDefault="005B08D9" w:rsidP="005B08D9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45393EE8" w14:textId="77777777" w:rsidR="005B08D9" w:rsidRPr="004F2D3D" w:rsidRDefault="005B08D9" w:rsidP="005B08D9">
            <w:pPr>
              <w:pStyle w:val="Bo-Blankline"/>
              <w:spacing w:line="340" w:lineRule="exact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ดำเนินธุจกิจเกี่ยวกับชุมชนและนิคมอุตสาหกรรมทุกประเภท</w:t>
            </w:r>
            <w:r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br/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  <w:shd w:val="clear" w:color="auto" w:fill="auto"/>
          </w:tcPr>
          <w:p w14:paraId="402F13B6" w14:textId="77777777" w:rsidR="005B08D9" w:rsidRPr="004F2D3D" w:rsidRDefault="005B08D9" w:rsidP="005B08D9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9140741" w14:textId="2F78375A" w:rsidR="005B08D9" w:rsidRPr="004F2D3D" w:rsidRDefault="005B08D9" w:rsidP="005B08D9">
            <w:pPr>
              <w:tabs>
                <w:tab w:val="decimal" w:pos="576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0673629" w14:textId="77777777" w:rsidR="005B08D9" w:rsidRPr="004F2D3D" w:rsidRDefault="005B08D9" w:rsidP="005B08D9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2958BCD" w14:textId="77777777" w:rsidR="005B08D9" w:rsidRPr="004F2D3D" w:rsidRDefault="005B08D9" w:rsidP="005B08D9">
            <w:pPr>
              <w:tabs>
                <w:tab w:val="decimal" w:pos="576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99.97</w:t>
            </w:r>
          </w:p>
        </w:tc>
        <w:tc>
          <w:tcPr>
            <w:tcW w:w="81" w:type="dxa"/>
            <w:shd w:val="clear" w:color="auto" w:fill="auto"/>
          </w:tcPr>
          <w:p w14:paraId="4E210732" w14:textId="77777777" w:rsidR="005B08D9" w:rsidRPr="004F2D3D" w:rsidRDefault="005B08D9" w:rsidP="005B08D9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641DED31" w14:textId="0610D3C8" w:rsidR="005B08D9" w:rsidRPr="004F2D3D" w:rsidRDefault="005B08D9" w:rsidP="005B08D9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72" w:type="dxa"/>
            <w:shd w:val="clear" w:color="auto" w:fill="auto"/>
          </w:tcPr>
          <w:p w14:paraId="6B215D72" w14:textId="77777777" w:rsidR="005B08D9" w:rsidRPr="004F2D3D" w:rsidRDefault="005B08D9" w:rsidP="005B08D9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7A0AC6C9" w14:textId="77777777" w:rsidR="005B08D9" w:rsidRPr="004F2D3D" w:rsidRDefault="005B08D9" w:rsidP="005B08D9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99" w:type="dxa"/>
            <w:shd w:val="clear" w:color="auto" w:fill="auto"/>
          </w:tcPr>
          <w:p w14:paraId="0A790E46" w14:textId="77777777" w:rsidR="005B08D9" w:rsidRPr="004F2D3D" w:rsidRDefault="005B08D9" w:rsidP="005B08D9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612553A4" w14:textId="16159C41" w:rsidR="005B08D9" w:rsidRPr="004F2D3D" w:rsidRDefault="005B08D9" w:rsidP="005B08D9">
            <w:pPr>
              <w:tabs>
                <w:tab w:val="decimal" w:pos="800"/>
              </w:tabs>
              <w:spacing w:line="340" w:lineRule="exact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56" w:type="dxa"/>
            <w:shd w:val="clear" w:color="auto" w:fill="auto"/>
          </w:tcPr>
          <w:p w14:paraId="7006ADF7" w14:textId="77777777" w:rsidR="005B08D9" w:rsidRPr="004F2D3D" w:rsidRDefault="005B08D9" w:rsidP="005B08D9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4B4CD271" w14:textId="72B35B61" w:rsidR="005B08D9" w:rsidRPr="004F2D3D" w:rsidRDefault="005B08D9" w:rsidP="005B08D9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95" w:type="dxa"/>
            <w:shd w:val="clear" w:color="auto" w:fill="auto"/>
          </w:tcPr>
          <w:p w14:paraId="5D3220AD" w14:textId="77777777" w:rsidR="005B08D9" w:rsidRPr="004F2D3D" w:rsidRDefault="005B08D9" w:rsidP="005B08D9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671C6EB4" w14:textId="3A514108" w:rsidR="005B08D9" w:rsidRPr="004F2D3D" w:rsidRDefault="005B08D9" w:rsidP="005B08D9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941</w:t>
            </w:r>
          </w:p>
        </w:tc>
        <w:tc>
          <w:tcPr>
            <w:tcW w:w="90" w:type="dxa"/>
            <w:shd w:val="clear" w:color="auto" w:fill="auto"/>
          </w:tcPr>
          <w:p w14:paraId="48CFD1C5" w14:textId="77777777" w:rsidR="005B08D9" w:rsidRPr="004F2D3D" w:rsidRDefault="005B08D9" w:rsidP="005B08D9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7AF5F5C" w14:textId="03B22FF2" w:rsidR="005B08D9" w:rsidRPr="004F2D3D" w:rsidRDefault="005B08D9" w:rsidP="005B08D9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949</w:t>
            </w:r>
          </w:p>
        </w:tc>
        <w:tc>
          <w:tcPr>
            <w:tcW w:w="72" w:type="dxa"/>
            <w:shd w:val="clear" w:color="auto" w:fill="auto"/>
          </w:tcPr>
          <w:p w14:paraId="4DEA42BC" w14:textId="77777777" w:rsidR="005B08D9" w:rsidRPr="004F2D3D" w:rsidRDefault="005B08D9" w:rsidP="005B08D9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2F0EF8DF" w14:textId="353E8FC4" w:rsidR="005B08D9" w:rsidRPr="004F2D3D" w:rsidRDefault="005B08D9" w:rsidP="005B08D9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6C6E3CEE" w14:textId="77777777" w:rsidR="005B08D9" w:rsidRPr="004F2D3D" w:rsidRDefault="005B08D9" w:rsidP="005B08D9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5C245FF5" w14:textId="77777777" w:rsidR="005B08D9" w:rsidRPr="004F2D3D" w:rsidRDefault="005B08D9" w:rsidP="005B08D9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5B08D9" w:rsidRPr="004F2D3D" w14:paraId="7A7B9C7A" w14:textId="77777777" w:rsidTr="00805FF4">
        <w:tc>
          <w:tcPr>
            <w:tcW w:w="2430" w:type="dxa"/>
            <w:shd w:val="clear" w:color="auto" w:fill="auto"/>
          </w:tcPr>
          <w:p w14:paraId="6F8FE57A" w14:textId="77777777" w:rsidR="005B08D9" w:rsidRPr="004F2D3D" w:rsidRDefault="005B08D9" w:rsidP="005B08D9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บริษัท ทีพีไอ พลังแสงอาทิตย์ จำกัด</w:t>
            </w:r>
          </w:p>
        </w:tc>
        <w:tc>
          <w:tcPr>
            <w:tcW w:w="114" w:type="dxa"/>
            <w:shd w:val="clear" w:color="auto" w:fill="auto"/>
          </w:tcPr>
          <w:p w14:paraId="7E636FA1" w14:textId="77777777" w:rsidR="005B08D9" w:rsidRPr="004F2D3D" w:rsidRDefault="005B08D9" w:rsidP="005B08D9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47BE6C7F" w14:textId="77777777" w:rsidR="005B08D9" w:rsidRPr="004F2D3D" w:rsidRDefault="005B08D9" w:rsidP="005B08D9">
            <w:pPr>
              <w:pStyle w:val="Bo-Blankline"/>
              <w:spacing w:line="340" w:lineRule="exact"/>
              <w:ind w:left="0" w:right="0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ประกอบกิจการ</w:t>
            </w:r>
            <w:r w:rsidRPr="004F2D3D"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en-US"/>
              </w:rPr>
              <w:t>ผลิต</w:t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ไฟฟ้าจากพลังงานแสงอาทิตย์ </w:t>
            </w: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br/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  <w:shd w:val="clear" w:color="auto" w:fill="auto"/>
          </w:tcPr>
          <w:p w14:paraId="6F552B76" w14:textId="77777777" w:rsidR="005B08D9" w:rsidRPr="004F2D3D" w:rsidRDefault="005B08D9" w:rsidP="005B08D9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1713A37" w14:textId="5FF0821B" w:rsidR="005B08D9" w:rsidRPr="004F2D3D" w:rsidRDefault="005B08D9" w:rsidP="005B08D9">
            <w:pPr>
              <w:tabs>
                <w:tab w:val="decimal" w:pos="576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FD31CA1" w14:textId="77777777" w:rsidR="005B08D9" w:rsidRPr="004F2D3D" w:rsidRDefault="005B08D9" w:rsidP="005B08D9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0FE45B9" w14:textId="77777777" w:rsidR="005B08D9" w:rsidRPr="004F2D3D" w:rsidRDefault="005B08D9" w:rsidP="005B08D9">
            <w:pPr>
              <w:tabs>
                <w:tab w:val="decimal" w:pos="576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99.97</w:t>
            </w:r>
          </w:p>
        </w:tc>
        <w:tc>
          <w:tcPr>
            <w:tcW w:w="81" w:type="dxa"/>
            <w:shd w:val="clear" w:color="auto" w:fill="auto"/>
          </w:tcPr>
          <w:p w14:paraId="75C59FFF" w14:textId="77777777" w:rsidR="005B08D9" w:rsidRPr="004F2D3D" w:rsidRDefault="005B08D9" w:rsidP="005B08D9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3997F904" w14:textId="5D599BFA" w:rsidR="005B08D9" w:rsidRPr="004F2D3D" w:rsidRDefault="005B08D9" w:rsidP="005B08D9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</w:t>
            </w: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,000</w:t>
            </w:r>
          </w:p>
        </w:tc>
        <w:tc>
          <w:tcPr>
            <w:tcW w:w="72" w:type="dxa"/>
            <w:shd w:val="clear" w:color="auto" w:fill="auto"/>
          </w:tcPr>
          <w:p w14:paraId="1638E034" w14:textId="77777777" w:rsidR="005B08D9" w:rsidRPr="004F2D3D" w:rsidRDefault="005B08D9" w:rsidP="005B08D9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1EFDE4E3" w14:textId="77777777" w:rsidR="005B08D9" w:rsidRPr="004F2D3D" w:rsidRDefault="005B08D9" w:rsidP="005B08D9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99" w:type="dxa"/>
            <w:shd w:val="clear" w:color="auto" w:fill="auto"/>
          </w:tcPr>
          <w:p w14:paraId="0D42A293" w14:textId="77777777" w:rsidR="005B08D9" w:rsidRPr="004F2D3D" w:rsidRDefault="005B08D9" w:rsidP="005B08D9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5063872A" w14:textId="56182C13" w:rsidR="005B08D9" w:rsidRPr="004F2D3D" w:rsidRDefault="005B08D9" w:rsidP="005B08D9">
            <w:pPr>
              <w:tabs>
                <w:tab w:val="decimal" w:pos="800"/>
              </w:tabs>
              <w:spacing w:line="340" w:lineRule="exact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</w:t>
            </w: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,000</w:t>
            </w:r>
          </w:p>
        </w:tc>
        <w:tc>
          <w:tcPr>
            <w:tcW w:w="56" w:type="dxa"/>
            <w:shd w:val="clear" w:color="auto" w:fill="auto"/>
          </w:tcPr>
          <w:p w14:paraId="15454514" w14:textId="77777777" w:rsidR="005B08D9" w:rsidRPr="004F2D3D" w:rsidRDefault="005B08D9" w:rsidP="005B08D9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1D77DC8C" w14:textId="690B7212" w:rsidR="005B08D9" w:rsidRPr="004F2D3D" w:rsidRDefault="005B08D9" w:rsidP="005B08D9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95" w:type="dxa"/>
            <w:shd w:val="clear" w:color="auto" w:fill="auto"/>
          </w:tcPr>
          <w:p w14:paraId="1A5496E4" w14:textId="77777777" w:rsidR="005B08D9" w:rsidRPr="004F2D3D" w:rsidRDefault="005B08D9" w:rsidP="005B08D9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3A2D6CDD" w14:textId="4182B50A" w:rsidR="005B08D9" w:rsidRPr="004F2D3D" w:rsidRDefault="005B08D9" w:rsidP="005B08D9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100,773</w:t>
            </w:r>
          </w:p>
        </w:tc>
        <w:tc>
          <w:tcPr>
            <w:tcW w:w="90" w:type="dxa"/>
            <w:shd w:val="clear" w:color="auto" w:fill="auto"/>
          </w:tcPr>
          <w:p w14:paraId="7BB6316C" w14:textId="77777777" w:rsidR="005B08D9" w:rsidRPr="004F2D3D" w:rsidRDefault="005B08D9" w:rsidP="005B08D9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79305F5" w14:textId="447A17E4" w:rsidR="005B08D9" w:rsidRPr="004F2D3D" w:rsidRDefault="005B08D9" w:rsidP="005B08D9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948</w:t>
            </w:r>
          </w:p>
        </w:tc>
        <w:tc>
          <w:tcPr>
            <w:tcW w:w="72" w:type="dxa"/>
            <w:shd w:val="clear" w:color="auto" w:fill="auto"/>
          </w:tcPr>
          <w:p w14:paraId="7E583615" w14:textId="77777777" w:rsidR="005B08D9" w:rsidRPr="004F2D3D" w:rsidRDefault="005B08D9" w:rsidP="005B08D9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191FB8AB" w14:textId="3C1E1EA1" w:rsidR="005B08D9" w:rsidRPr="004F2D3D" w:rsidRDefault="005B08D9" w:rsidP="005B08D9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70FC4778" w14:textId="77777777" w:rsidR="005B08D9" w:rsidRPr="004F2D3D" w:rsidRDefault="005B08D9" w:rsidP="005B08D9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194EAE26" w14:textId="77777777" w:rsidR="005B08D9" w:rsidRPr="004F2D3D" w:rsidRDefault="005B08D9" w:rsidP="005B08D9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5B08D9" w:rsidRPr="004F2D3D" w14:paraId="46E9B3E3" w14:textId="77777777" w:rsidTr="00805FF4">
        <w:tc>
          <w:tcPr>
            <w:tcW w:w="2430" w:type="dxa"/>
            <w:shd w:val="clear" w:color="auto" w:fill="auto"/>
          </w:tcPr>
          <w:p w14:paraId="732EE8C2" w14:textId="77777777" w:rsidR="005B08D9" w:rsidRPr="004F2D3D" w:rsidRDefault="005B08D9" w:rsidP="005B08D9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บริษัท ทีพีไอ พลังลม จำกัด</w:t>
            </w:r>
          </w:p>
        </w:tc>
        <w:tc>
          <w:tcPr>
            <w:tcW w:w="114" w:type="dxa"/>
            <w:shd w:val="clear" w:color="auto" w:fill="auto"/>
          </w:tcPr>
          <w:p w14:paraId="69A43ECE" w14:textId="77777777" w:rsidR="005B08D9" w:rsidRPr="004F2D3D" w:rsidRDefault="005B08D9" w:rsidP="005B08D9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5D0A4711" w14:textId="77777777" w:rsidR="005B08D9" w:rsidRPr="004F2D3D" w:rsidRDefault="005B08D9" w:rsidP="005B08D9">
            <w:pPr>
              <w:pStyle w:val="Bo-Blankline"/>
              <w:spacing w:line="340" w:lineRule="exact"/>
              <w:ind w:left="0" w:right="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ประกอบกิจการ</w:t>
            </w:r>
            <w:r w:rsidRPr="004F2D3D"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en-US"/>
              </w:rPr>
              <w:t>ผลิต</w:t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ไฟฟ้าจาก</w:t>
            </w:r>
            <w:r w:rsidRPr="004F2D3D">
              <w:rPr>
                <w:rFonts w:asciiTheme="majorBidi" w:hAnsiTheme="majorBidi" w:cstheme="majorBidi"/>
                <w:spacing w:val="-2"/>
                <w:sz w:val="27"/>
                <w:szCs w:val="27"/>
                <w:cs/>
                <w:lang w:val="en-US"/>
              </w:rPr>
              <w:t>พลังงานลม</w:t>
            </w:r>
            <w:r>
              <w:rPr>
                <w:rFonts w:asciiTheme="majorBidi" w:hAnsiTheme="majorBidi" w:cstheme="majorBidi"/>
                <w:spacing w:val="-2"/>
                <w:sz w:val="27"/>
                <w:szCs w:val="27"/>
                <w:cs/>
                <w:lang w:val="en-US"/>
              </w:rPr>
              <w:br/>
            </w:r>
            <w:r w:rsidRPr="004F2D3D">
              <w:rPr>
                <w:rFonts w:asciiTheme="majorBidi" w:hAnsiTheme="majorBidi" w:cstheme="majorBidi"/>
                <w:spacing w:val="-2"/>
                <w:sz w:val="27"/>
                <w:szCs w:val="27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  <w:shd w:val="clear" w:color="auto" w:fill="auto"/>
          </w:tcPr>
          <w:p w14:paraId="6E553608" w14:textId="77777777" w:rsidR="005B08D9" w:rsidRPr="004F2D3D" w:rsidRDefault="005B08D9" w:rsidP="005B08D9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606CF76" w14:textId="68B1A641" w:rsidR="005B08D9" w:rsidRPr="00865733" w:rsidRDefault="005B08D9" w:rsidP="005B08D9">
            <w:pPr>
              <w:tabs>
                <w:tab w:val="decimal" w:pos="576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6573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E51B3C3" w14:textId="77777777" w:rsidR="005B08D9" w:rsidRPr="004F2D3D" w:rsidRDefault="005B08D9" w:rsidP="005B08D9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F6A2E21" w14:textId="77777777" w:rsidR="005B08D9" w:rsidRPr="004F2D3D" w:rsidRDefault="005B08D9" w:rsidP="005B08D9">
            <w:pPr>
              <w:tabs>
                <w:tab w:val="decimal" w:pos="576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99.97</w:t>
            </w:r>
          </w:p>
        </w:tc>
        <w:tc>
          <w:tcPr>
            <w:tcW w:w="81" w:type="dxa"/>
            <w:shd w:val="clear" w:color="auto" w:fill="auto"/>
          </w:tcPr>
          <w:p w14:paraId="2778B694" w14:textId="77777777" w:rsidR="005B08D9" w:rsidRPr="004F2D3D" w:rsidRDefault="005B08D9" w:rsidP="005B08D9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5D0118B7" w14:textId="69E65EBB" w:rsidR="005B08D9" w:rsidRPr="004F2D3D" w:rsidRDefault="005B08D9" w:rsidP="005B08D9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72" w:type="dxa"/>
            <w:shd w:val="clear" w:color="auto" w:fill="auto"/>
          </w:tcPr>
          <w:p w14:paraId="0E1E133A" w14:textId="77777777" w:rsidR="005B08D9" w:rsidRPr="004F2D3D" w:rsidRDefault="005B08D9" w:rsidP="005B08D9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32D45D61" w14:textId="77777777" w:rsidR="005B08D9" w:rsidRPr="004F2D3D" w:rsidRDefault="005B08D9" w:rsidP="005B08D9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99" w:type="dxa"/>
            <w:shd w:val="clear" w:color="auto" w:fill="auto"/>
          </w:tcPr>
          <w:p w14:paraId="180F2CC1" w14:textId="77777777" w:rsidR="005B08D9" w:rsidRPr="004F2D3D" w:rsidRDefault="005B08D9" w:rsidP="005B08D9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1934ABC7" w14:textId="785FB329" w:rsidR="005B08D9" w:rsidRPr="004F2D3D" w:rsidRDefault="005B08D9" w:rsidP="005B08D9">
            <w:pPr>
              <w:tabs>
                <w:tab w:val="decimal" w:pos="800"/>
              </w:tabs>
              <w:spacing w:line="340" w:lineRule="exact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56" w:type="dxa"/>
            <w:shd w:val="clear" w:color="auto" w:fill="auto"/>
          </w:tcPr>
          <w:p w14:paraId="14AEA599" w14:textId="77777777" w:rsidR="005B08D9" w:rsidRPr="004F2D3D" w:rsidRDefault="005B08D9" w:rsidP="005B08D9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0B1389D2" w14:textId="3D0B323E" w:rsidR="005B08D9" w:rsidRPr="004F2D3D" w:rsidRDefault="005B08D9" w:rsidP="005B08D9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95" w:type="dxa"/>
            <w:shd w:val="clear" w:color="auto" w:fill="auto"/>
          </w:tcPr>
          <w:p w14:paraId="079AE95A" w14:textId="77777777" w:rsidR="005B08D9" w:rsidRPr="004F2D3D" w:rsidRDefault="005B08D9" w:rsidP="005B08D9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5CF6CDAD" w14:textId="46F56894" w:rsidR="005B08D9" w:rsidRPr="004F2D3D" w:rsidRDefault="005B08D9" w:rsidP="005B08D9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942</w:t>
            </w:r>
          </w:p>
        </w:tc>
        <w:tc>
          <w:tcPr>
            <w:tcW w:w="90" w:type="dxa"/>
            <w:shd w:val="clear" w:color="auto" w:fill="auto"/>
          </w:tcPr>
          <w:p w14:paraId="033D5798" w14:textId="77777777" w:rsidR="005B08D9" w:rsidRPr="004F2D3D" w:rsidRDefault="005B08D9" w:rsidP="005B08D9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3560B5A" w14:textId="03067330" w:rsidR="005B08D9" w:rsidRPr="004F2D3D" w:rsidRDefault="005B08D9" w:rsidP="005B08D9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949</w:t>
            </w:r>
          </w:p>
        </w:tc>
        <w:tc>
          <w:tcPr>
            <w:tcW w:w="72" w:type="dxa"/>
            <w:shd w:val="clear" w:color="auto" w:fill="auto"/>
          </w:tcPr>
          <w:p w14:paraId="76FE712F" w14:textId="77777777" w:rsidR="005B08D9" w:rsidRPr="004F2D3D" w:rsidRDefault="005B08D9" w:rsidP="005B08D9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1A4901BA" w14:textId="6A89EAD1" w:rsidR="005B08D9" w:rsidRPr="004F2D3D" w:rsidRDefault="005B08D9" w:rsidP="005B08D9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7DD3F48A" w14:textId="77777777" w:rsidR="005B08D9" w:rsidRPr="004F2D3D" w:rsidRDefault="005B08D9" w:rsidP="005B08D9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47594646" w14:textId="77777777" w:rsidR="005B08D9" w:rsidRPr="004F2D3D" w:rsidRDefault="005B08D9" w:rsidP="005B08D9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5B08D9" w:rsidRPr="004F2D3D" w14:paraId="635218BF" w14:textId="77777777" w:rsidTr="00805FF4">
        <w:tc>
          <w:tcPr>
            <w:tcW w:w="2430" w:type="dxa"/>
            <w:shd w:val="clear" w:color="auto" w:fill="auto"/>
          </w:tcPr>
          <w:p w14:paraId="0EA6D7BF" w14:textId="77777777" w:rsidR="005B08D9" w:rsidRPr="004F2D3D" w:rsidRDefault="005B08D9" w:rsidP="005B08D9">
            <w:pPr>
              <w:spacing w:line="340" w:lineRule="exact"/>
              <w:ind w:left="45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14" w:type="dxa"/>
            <w:shd w:val="clear" w:color="auto" w:fill="auto"/>
          </w:tcPr>
          <w:p w14:paraId="31AF6A6B" w14:textId="77777777" w:rsidR="005B08D9" w:rsidRPr="004F2D3D" w:rsidRDefault="005B08D9" w:rsidP="005B08D9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31924EE8" w14:textId="77777777" w:rsidR="005B08D9" w:rsidRPr="004F2D3D" w:rsidRDefault="005B08D9" w:rsidP="005B08D9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4E9F16C" w14:textId="77777777" w:rsidR="005B08D9" w:rsidRPr="004F2D3D" w:rsidRDefault="005B08D9" w:rsidP="005B08D9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DDF9F97" w14:textId="77777777" w:rsidR="005B08D9" w:rsidRPr="004F2D3D" w:rsidRDefault="005B08D9" w:rsidP="005B08D9">
            <w:pPr>
              <w:tabs>
                <w:tab w:val="decimal" w:pos="103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6FA3826" w14:textId="77777777" w:rsidR="005B08D9" w:rsidRPr="004F2D3D" w:rsidRDefault="005B08D9" w:rsidP="005B08D9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848F0E7" w14:textId="77777777" w:rsidR="005B08D9" w:rsidRPr="004F2D3D" w:rsidRDefault="005B08D9" w:rsidP="005B08D9">
            <w:pPr>
              <w:tabs>
                <w:tab w:val="decimal" w:pos="103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214ECBBA" w14:textId="77777777" w:rsidR="005B08D9" w:rsidRPr="004F2D3D" w:rsidRDefault="005B08D9" w:rsidP="005B08D9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66EA5125" w14:textId="77777777" w:rsidR="005B08D9" w:rsidRPr="004F2D3D" w:rsidRDefault="005B08D9" w:rsidP="005B08D9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4637E995" w14:textId="77777777" w:rsidR="005B08D9" w:rsidRPr="004F2D3D" w:rsidRDefault="005B08D9" w:rsidP="005B08D9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6A08DD9B" w14:textId="77777777" w:rsidR="005B08D9" w:rsidRPr="004F2D3D" w:rsidRDefault="005B08D9" w:rsidP="005B08D9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712A7366" w14:textId="77777777" w:rsidR="005B08D9" w:rsidRPr="004F2D3D" w:rsidRDefault="005B08D9" w:rsidP="005B08D9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9A0612" w14:textId="5B23B475" w:rsidR="005B08D9" w:rsidRPr="004F2D3D" w:rsidRDefault="005B08D9" w:rsidP="005B08D9">
            <w:pPr>
              <w:tabs>
                <w:tab w:val="decimal" w:pos="800"/>
              </w:tabs>
              <w:spacing w:line="340" w:lineRule="exact"/>
              <w:ind w:left="-3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423,446</w:t>
            </w:r>
          </w:p>
        </w:tc>
        <w:tc>
          <w:tcPr>
            <w:tcW w:w="56" w:type="dxa"/>
            <w:shd w:val="clear" w:color="auto" w:fill="auto"/>
          </w:tcPr>
          <w:p w14:paraId="23E79750" w14:textId="77777777" w:rsidR="005B08D9" w:rsidRPr="004F2D3D" w:rsidRDefault="005B08D9" w:rsidP="005B08D9">
            <w:pPr>
              <w:tabs>
                <w:tab w:val="left" w:pos="540"/>
                <w:tab w:val="decimal" w:pos="929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A4A970" w14:textId="3A745FFE" w:rsidR="005B08D9" w:rsidRPr="004F2D3D" w:rsidRDefault="005B08D9" w:rsidP="005B08D9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324,446</w:t>
            </w:r>
          </w:p>
        </w:tc>
        <w:tc>
          <w:tcPr>
            <w:tcW w:w="95" w:type="dxa"/>
            <w:shd w:val="clear" w:color="auto" w:fill="auto"/>
          </w:tcPr>
          <w:p w14:paraId="7604EB33" w14:textId="77777777" w:rsidR="005B08D9" w:rsidRPr="004F2D3D" w:rsidRDefault="005B08D9" w:rsidP="005B08D9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C0089A" w14:textId="38BFA2E4" w:rsidR="005B08D9" w:rsidRPr="004F2D3D" w:rsidRDefault="005B08D9" w:rsidP="005B08D9">
            <w:pPr>
              <w:tabs>
                <w:tab w:val="decimal" w:pos="980"/>
              </w:tabs>
              <w:spacing w:line="340" w:lineRule="exact"/>
              <w:ind w:left="-1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421,996</w:t>
            </w:r>
          </w:p>
        </w:tc>
        <w:tc>
          <w:tcPr>
            <w:tcW w:w="90" w:type="dxa"/>
            <w:shd w:val="clear" w:color="auto" w:fill="auto"/>
          </w:tcPr>
          <w:p w14:paraId="2316C634" w14:textId="77777777" w:rsidR="005B08D9" w:rsidRPr="004F2D3D" w:rsidRDefault="005B08D9" w:rsidP="005B08D9">
            <w:pPr>
              <w:tabs>
                <w:tab w:val="decimal" w:pos="720"/>
                <w:tab w:val="decimal" w:pos="864"/>
              </w:tabs>
              <w:spacing w:line="340" w:lineRule="exact"/>
              <w:ind w:left="-43" w:right="-134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BE6C97" w14:textId="568F124B" w:rsidR="005B08D9" w:rsidRPr="00967690" w:rsidRDefault="005B08D9" w:rsidP="005B08D9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330,398</w:t>
            </w:r>
          </w:p>
        </w:tc>
        <w:tc>
          <w:tcPr>
            <w:tcW w:w="72" w:type="dxa"/>
            <w:shd w:val="clear" w:color="auto" w:fill="auto"/>
          </w:tcPr>
          <w:p w14:paraId="1358C36F" w14:textId="77777777" w:rsidR="005B08D9" w:rsidRPr="004F2D3D" w:rsidRDefault="005B08D9" w:rsidP="005B08D9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4E465A" w14:textId="3E9C58C5" w:rsidR="005B08D9" w:rsidRPr="004F2D3D" w:rsidRDefault="005B08D9" w:rsidP="005B08D9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436903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08EDBA0C" w14:textId="77777777" w:rsidR="005B08D9" w:rsidRPr="004F2D3D" w:rsidRDefault="005B08D9" w:rsidP="005B08D9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071F8D" w14:textId="77777777" w:rsidR="005B08D9" w:rsidRPr="00436903" w:rsidRDefault="005B08D9" w:rsidP="005B08D9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436903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-</w:t>
            </w:r>
          </w:p>
        </w:tc>
      </w:tr>
    </w:tbl>
    <w:p w14:paraId="7AB0673E" w14:textId="77777777" w:rsidR="00A05071" w:rsidRPr="00A05071" w:rsidRDefault="00A05071" w:rsidP="00A05071">
      <w:pPr>
        <w:pStyle w:val="Bo-Blankline"/>
        <w:rPr>
          <w:lang w:val="en-US"/>
        </w:rPr>
      </w:pPr>
    </w:p>
    <w:p w14:paraId="5C75A265" w14:textId="77777777" w:rsidR="00A05071" w:rsidRDefault="00A05071" w:rsidP="00A05071">
      <w:pPr>
        <w:ind w:left="45" w:hanging="18"/>
        <w:rPr>
          <w:rFonts w:asciiTheme="majorBidi" w:hAnsiTheme="majorBidi" w:cstheme="majorBidi"/>
          <w:sz w:val="30"/>
          <w:szCs w:val="30"/>
        </w:rPr>
      </w:pPr>
      <w:r w:rsidRPr="0075724C">
        <w:rPr>
          <w:rFonts w:asciiTheme="majorBidi" w:hAnsiTheme="majorBidi" w:cstheme="majorBidi"/>
          <w:sz w:val="30"/>
          <w:szCs w:val="30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ดังนั้นจึงไม่มีราคาที่เปิดเผยต่อสาธารณะ</w:t>
      </w:r>
    </w:p>
    <w:p w14:paraId="27E3D3AF" w14:textId="77777777" w:rsidR="00A05071" w:rsidRPr="0075724C" w:rsidRDefault="00A05071" w:rsidP="00A05071">
      <w:pPr>
        <w:ind w:left="45" w:hanging="18"/>
        <w:rPr>
          <w:rFonts w:asciiTheme="majorBidi" w:hAnsiTheme="majorBidi" w:cstheme="majorBidi"/>
          <w:sz w:val="20"/>
          <w:szCs w:val="20"/>
        </w:rPr>
      </w:pPr>
    </w:p>
    <w:p w14:paraId="784D2372" w14:textId="2085A296" w:rsidR="007C4951" w:rsidRDefault="007C4951" w:rsidP="00C9230D">
      <w:pPr>
        <w:pStyle w:val="Bo-Blankline"/>
        <w:rPr>
          <w:highlight w:val="yellow"/>
          <w:cs/>
        </w:rPr>
      </w:pPr>
    </w:p>
    <w:p w14:paraId="5A2FBE71" w14:textId="7CF8ED48" w:rsidR="00B6067D" w:rsidRPr="00B6067D" w:rsidRDefault="00B6067D" w:rsidP="00B6067D">
      <w:pPr>
        <w:rPr>
          <w:cs/>
          <w:lang w:val="en-US"/>
        </w:rPr>
        <w:sectPr w:rsidR="00B6067D" w:rsidRPr="00B6067D" w:rsidSect="0075377F">
          <w:pgSz w:w="16834" w:h="11909" w:orient="landscape" w:code="9"/>
          <w:pgMar w:top="1166" w:right="691" w:bottom="1152" w:left="1166" w:header="720" w:footer="720" w:gutter="0"/>
          <w:paperSrc w:first="7" w:other="7"/>
          <w:pgNumType w:start="46"/>
          <w:cols w:space="737"/>
          <w:docGrid w:linePitch="299"/>
        </w:sectPr>
      </w:pPr>
    </w:p>
    <w:p w14:paraId="72984B0C" w14:textId="4E969D97" w:rsidR="00B6067D" w:rsidRPr="00916005" w:rsidRDefault="00AF22D3" w:rsidP="00B6067D">
      <w:pPr>
        <w:spacing w:line="240" w:lineRule="atLeast"/>
        <w:ind w:right="-108" w:firstLine="540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เงินลงทุนใน</w:t>
      </w:r>
      <w:r w:rsidR="00FC0753">
        <w:rPr>
          <w:rFonts w:ascii="Angsana New" w:hAnsi="Angsana New" w:hint="cs"/>
          <w:b/>
          <w:bCs/>
          <w:sz w:val="30"/>
          <w:szCs w:val="30"/>
          <w:cs/>
        </w:rPr>
        <w:t>การร่วมค้า</w:t>
      </w:r>
    </w:p>
    <w:p w14:paraId="578409FD" w14:textId="38C3E38D" w:rsidR="00B6067D" w:rsidRDefault="00B6067D" w:rsidP="00B6067D">
      <w:pPr>
        <w:pStyle w:val="Bo-Blankline"/>
      </w:pP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451"/>
        <w:gridCol w:w="1439"/>
        <w:gridCol w:w="270"/>
        <w:gridCol w:w="1470"/>
      </w:tblGrid>
      <w:tr w:rsidR="008003EB" w:rsidRPr="00D041CF" w14:paraId="15B35CD4" w14:textId="77777777" w:rsidTr="008003EB">
        <w:trPr>
          <w:tblHeader/>
        </w:trPr>
        <w:tc>
          <w:tcPr>
            <w:tcW w:w="3010" w:type="pct"/>
            <w:shd w:val="clear" w:color="auto" w:fill="auto"/>
            <w:vAlign w:val="bottom"/>
          </w:tcPr>
          <w:p w14:paraId="6082923E" w14:textId="1962F8EB" w:rsidR="008003EB" w:rsidRPr="00D041CF" w:rsidRDefault="008003EB" w:rsidP="008003E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3311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247" w:type="pct"/>
            <w:shd w:val="clear" w:color="auto" w:fill="auto"/>
          </w:tcPr>
          <w:p w14:paraId="0C3142F9" w14:textId="77777777" w:rsidR="008003EB" w:rsidRPr="00D041CF" w:rsidRDefault="008003EB" w:rsidP="008003EB">
            <w:pPr>
              <w:pStyle w:val="BodyText"/>
              <w:spacing w:after="0" w:line="240" w:lineRule="auto"/>
              <w:ind w:left="-10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43" w:type="pct"/>
            <w:gridSpan w:val="3"/>
            <w:shd w:val="clear" w:color="auto" w:fill="auto"/>
          </w:tcPr>
          <w:p w14:paraId="6E2CCAA6" w14:textId="77777777" w:rsidR="008003EB" w:rsidRDefault="008003EB" w:rsidP="008003EB">
            <w:pPr>
              <w:pStyle w:val="BodyText"/>
              <w:spacing w:after="0" w:line="240" w:lineRule="auto"/>
              <w:ind w:left="-10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  <w:p w14:paraId="58E2F3E4" w14:textId="7844458B" w:rsidR="008003EB" w:rsidRPr="00D041CF" w:rsidRDefault="008003EB" w:rsidP="008003EB">
            <w:pPr>
              <w:pStyle w:val="BodyText"/>
              <w:spacing w:after="0" w:line="240" w:lineRule="auto"/>
              <w:ind w:left="-10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03EB" w:rsidRPr="00D041CF" w14:paraId="25373F51" w14:textId="77777777" w:rsidTr="003E49D0">
        <w:trPr>
          <w:trHeight w:val="299"/>
          <w:tblHeader/>
        </w:trPr>
        <w:tc>
          <w:tcPr>
            <w:tcW w:w="3010" w:type="pct"/>
            <w:shd w:val="clear" w:color="auto" w:fill="auto"/>
          </w:tcPr>
          <w:p w14:paraId="1CFCF32E" w14:textId="04F41489" w:rsidR="008003EB" w:rsidRPr="00D041CF" w:rsidRDefault="008003EB" w:rsidP="008003E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3311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13311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13311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47" w:type="pct"/>
            <w:shd w:val="clear" w:color="auto" w:fill="auto"/>
          </w:tcPr>
          <w:p w14:paraId="2F09EE19" w14:textId="77777777" w:rsidR="008003EB" w:rsidRPr="007B3081" w:rsidRDefault="008003EB" w:rsidP="008003EB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89" w:type="pct"/>
            <w:shd w:val="clear" w:color="auto" w:fill="auto"/>
          </w:tcPr>
          <w:p w14:paraId="2B000C60" w14:textId="6F053836" w:rsidR="008003EB" w:rsidRPr="00D041CF" w:rsidRDefault="008003EB" w:rsidP="008003EB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8" w:type="pct"/>
            <w:shd w:val="clear" w:color="auto" w:fill="auto"/>
          </w:tcPr>
          <w:p w14:paraId="3BE789CE" w14:textId="77777777" w:rsidR="008003EB" w:rsidRPr="00D041CF" w:rsidRDefault="008003EB" w:rsidP="008003EB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pct"/>
            <w:shd w:val="clear" w:color="auto" w:fill="auto"/>
          </w:tcPr>
          <w:p w14:paraId="3C9E6FE4" w14:textId="332915FD" w:rsidR="008003EB" w:rsidRPr="00211AC9" w:rsidRDefault="008003EB" w:rsidP="008003EB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CD7339" w:rsidRPr="00D041CF" w14:paraId="2F774362" w14:textId="77777777" w:rsidTr="003E49D0">
        <w:trPr>
          <w:trHeight w:val="299"/>
          <w:tblHeader/>
        </w:trPr>
        <w:tc>
          <w:tcPr>
            <w:tcW w:w="3010" w:type="pct"/>
            <w:shd w:val="clear" w:color="auto" w:fill="auto"/>
          </w:tcPr>
          <w:p w14:paraId="5384D6D3" w14:textId="77777777" w:rsidR="00CD7339" w:rsidRPr="00D041CF" w:rsidRDefault="00CD7339" w:rsidP="00155A1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7" w:type="pct"/>
            <w:shd w:val="clear" w:color="auto" w:fill="auto"/>
          </w:tcPr>
          <w:p w14:paraId="2A3232AC" w14:textId="77777777" w:rsidR="00CD7339" w:rsidRPr="00D041CF" w:rsidRDefault="00CD7339" w:rsidP="00155A13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43" w:type="pct"/>
            <w:gridSpan w:val="3"/>
            <w:shd w:val="clear" w:color="auto" w:fill="auto"/>
          </w:tcPr>
          <w:p w14:paraId="62CEB80A" w14:textId="77777777" w:rsidR="00CD7339" w:rsidRPr="00D041CF" w:rsidRDefault="00CD7339" w:rsidP="00155A13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1604" w:rsidRPr="00D041CF" w14:paraId="2EE591FB" w14:textId="77777777" w:rsidTr="003E49D0">
        <w:tc>
          <w:tcPr>
            <w:tcW w:w="3010" w:type="pct"/>
            <w:shd w:val="clear" w:color="auto" w:fill="auto"/>
          </w:tcPr>
          <w:p w14:paraId="0D60C1B9" w14:textId="681A3A58" w:rsidR="00CD7339" w:rsidRPr="00D041CF" w:rsidRDefault="00CD7339" w:rsidP="00155A1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733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47" w:type="pct"/>
            <w:shd w:val="clear" w:color="auto" w:fill="auto"/>
          </w:tcPr>
          <w:p w14:paraId="53F495BF" w14:textId="77777777" w:rsidR="00CD7339" w:rsidRPr="00D041CF" w:rsidRDefault="00CD7339" w:rsidP="00155A13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9" w:type="pct"/>
            <w:shd w:val="clear" w:color="auto" w:fill="auto"/>
          </w:tcPr>
          <w:p w14:paraId="69219B6C" w14:textId="77777777" w:rsidR="00CD7339" w:rsidRPr="00D041CF" w:rsidRDefault="00CD7339" w:rsidP="00155A13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495472AC" w14:textId="77777777" w:rsidR="00CD7339" w:rsidRPr="00D041CF" w:rsidRDefault="00CD7339" w:rsidP="00155A13">
            <w:pPr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pct"/>
            <w:shd w:val="clear" w:color="auto" w:fill="auto"/>
          </w:tcPr>
          <w:p w14:paraId="47C014AA" w14:textId="77777777" w:rsidR="00CD7339" w:rsidRPr="00D041CF" w:rsidRDefault="00CD7339" w:rsidP="00155A13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0971" w:rsidRPr="00D041CF" w14:paraId="591A447E" w14:textId="77777777" w:rsidTr="003E49D0">
        <w:tc>
          <w:tcPr>
            <w:tcW w:w="3010" w:type="pct"/>
            <w:shd w:val="clear" w:color="auto" w:fill="auto"/>
          </w:tcPr>
          <w:p w14:paraId="381E03F4" w14:textId="77777777" w:rsidR="00A00971" w:rsidRPr="00D041CF" w:rsidRDefault="00A00971" w:rsidP="00A0097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47" w:type="pct"/>
            <w:shd w:val="clear" w:color="auto" w:fill="auto"/>
          </w:tcPr>
          <w:p w14:paraId="728A8333" w14:textId="77777777" w:rsidR="00A00971" w:rsidRPr="00D041CF" w:rsidRDefault="00A00971" w:rsidP="00A00971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9" w:type="pct"/>
            <w:shd w:val="clear" w:color="auto" w:fill="auto"/>
          </w:tcPr>
          <w:p w14:paraId="46D83A61" w14:textId="77992F2E" w:rsidR="00A00971" w:rsidRPr="00C73160" w:rsidRDefault="00C73160" w:rsidP="00C73160">
            <w:pPr>
              <w:tabs>
                <w:tab w:val="decimal" w:pos="1063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31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249,894</w:t>
            </w:r>
          </w:p>
        </w:tc>
        <w:tc>
          <w:tcPr>
            <w:tcW w:w="148" w:type="pct"/>
            <w:shd w:val="clear" w:color="auto" w:fill="auto"/>
          </w:tcPr>
          <w:p w14:paraId="70448901" w14:textId="77777777" w:rsidR="00A00971" w:rsidRPr="008D1604" w:rsidRDefault="00A00971" w:rsidP="00A00971">
            <w:pPr>
              <w:pStyle w:val="1-Number"/>
              <w:tabs>
                <w:tab w:val="decimal" w:pos="877"/>
              </w:tabs>
              <w:spacing w:line="340" w:lineRule="exact"/>
              <w:ind w:left="-10" w:right="0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806" w:type="pct"/>
            <w:shd w:val="clear" w:color="auto" w:fill="auto"/>
          </w:tcPr>
          <w:p w14:paraId="1048EF8A" w14:textId="0E1A90E9" w:rsidR="00A00971" w:rsidRPr="008D1604" w:rsidRDefault="00A00971" w:rsidP="00A00971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D16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A00971" w:rsidRPr="00D041CF" w14:paraId="3C5EEC19" w14:textId="77777777" w:rsidTr="003E49D0">
        <w:tc>
          <w:tcPr>
            <w:tcW w:w="3010" w:type="pct"/>
            <w:shd w:val="clear" w:color="auto" w:fill="auto"/>
          </w:tcPr>
          <w:p w14:paraId="5FC27AED" w14:textId="51B21B46" w:rsidR="00A00971" w:rsidRPr="00241BED" w:rsidRDefault="00A00971" w:rsidP="00A0097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7339">
              <w:rPr>
                <w:rFonts w:asciiTheme="majorBidi" w:hAnsiTheme="majorBidi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247" w:type="pct"/>
            <w:shd w:val="clear" w:color="auto" w:fill="auto"/>
          </w:tcPr>
          <w:p w14:paraId="42F2B82E" w14:textId="77777777" w:rsidR="00A00971" w:rsidRPr="00D041CF" w:rsidRDefault="00A00971" w:rsidP="00A00971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9" w:type="pct"/>
            <w:shd w:val="clear" w:color="auto" w:fill="auto"/>
          </w:tcPr>
          <w:p w14:paraId="74908DA1" w14:textId="2E03A88F" w:rsidR="00A00971" w:rsidRPr="002E51B8" w:rsidRDefault="00AD1284" w:rsidP="004C46A8">
            <w:pPr>
              <w:spacing w:line="340" w:lineRule="exact"/>
              <w:ind w:left="-105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68966048" w14:textId="77777777" w:rsidR="00A00971" w:rsidRPr="00D041CF" w:rsidRDefault="00A00971" w:rsidP="00A00971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06" w:type="pct"/>
            <w:shd w:val="clear" w:color="auto" w:fill="auto"/>
          </w:tcPr>
          <w:p w14:paraId="6BF8A1AA" w14:textId="2AB81B8D" w:rsidR="00A00971" w:rsidRPr="00A00971" w:rsidRDefault="00A00971" w:rsidP="00AA64C3">
            <w:pPr>
              <w:tabs>
                <w:tab w:val="decimal" w:pos="1130"/>
              </w:tabs>
              <w:spacing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64C3">
              <w:rPr>
                <w:rFonts w:asciiTheme="majorBidi" w:hAnsiTheme="majorBidi" w:cstheme="majorBidi"/>
                <w:sz w:val="30"/>
                <w:szCs w:val="30"/>
              </w:rPr>
              <w:t>250,000</w:t>
            </w:r>
          </w:p>
        </w:tc>
      </w:tr>
      <w:tr w:rsidR="00A00971" w:rsidRPr="008D1604" w14:paraId="57E11F93" w14:textId="77777777" w:rsidTr="003E49D0">
        <w:tc>
          <w:tcPr>
            <w:tcW w:w="3010" w:type="pct"/>
            <w:shd w:val="clear" w:color="auto" w:fill="auto"/>
          </w:tcPr>
          <w:p w14:paraId="20943FF2" w14:textId="46C927AB" w:rsidR="00A00971" w:rsidRPr="00D041CF" w:rsidRDefault="00A00971" w:rsidP="00A0097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</w:t>
            </w:r>
            <w:r w:rsidR="00AD128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 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="00AD128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)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ของการร่วมค้าที่ใช้วิธีส่วนได้เสีย</w:t>
            </w:r>
          </w:p>
        </w:tc>
        <w:tc>
          <w:tcPr>
            <w:tcW w:w="247" w:type="pct"/>
            <w:shd w:val="clear" w:color="auto" w:fill="auto"/>
          </w:tcPr>
          <w:p w14:paraId="7265D79D" w14:textId="77777777" w:rsidR="00A00971" w:rsidRPr="00D041CF" w:rsidRDefault="00A00971" w:rsidP="00A00971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9" w:type="pct"/>
            <w:shd w:val="clear" w:color="auto" w:fill="auto"/>
          </w:tcPr>
          <w:p w14:paraId="480DA4C9" w14:textId="4C40E041" w:rsidR="00A00971" w:rsidRPr="00D041CF" w:rsidRDefault="00AD1284" w:rsidP="00A00971">
            <w:pPr>
              <w:tabs>
                <w:tab w:val="decimal" w:pos="1130"/>
              </w:tabs>
              <w:spacing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3,264</w:t>
            </w:r>
          </w:p>
        </w:tc>
        <w:tc>
          <w:tcPr>
            <w:tcW w:w="148" w:type="pct"/>
            <w:shd w:val="clear" w:color="auto" w:fill="auto"/>
          </w:tcPr>
          <w:p w14:paraId="4E778B82" w14:textId="77777777" w:rsidR="00A00971" w:rsidRPr="00D041CF" w:rsidRDefault="00A00971" w:rsidP="00A00971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806" w:type="pct"/>
            <w:shd w:val="clear" w:color="auto" w:fill="auto"/>
          </w:tcPr>
          <w:p w14:paraId="5B2FE7EC" w14:textId="1820B34C" w:rsidR="00A00971" w:rsidRPr="00AA64C3" w:rsidRDefault="00A00971" w:rsidP="00AA64C3">
            <w:pPr>
              <w:tabs>
                <w:tab w:val="decimal" w:pos="1130"/>
              </w:tabs>
              <w:spacing w:line="240" w:lineRule="auto"/>
              <w:ind w:right="-290"/>
              <w:rPr>
                <w:rFonts w:asciiTheme="majorBidi" w:hAnsiTheme="majorBidi" w:cstheme="majorBidi"/>
                <w:sz w:val="30"/>
                <w:szCs w:val="30"/>
              </w:rPr>
            </w:pPr>
            <w:r w:rsidRPr="00AA64C3">
              <w:rPr>
                <w:rFonts w:asciiTheme="majorBidi" w:hAnsiTheme="majorBidi" w:cstheme="majorBidi"/>
                <w:sz w:val="30"/>
                <w:szCs w:val="30"/>
              </w:rPr>
              <w:t>(106)</w:t>
            </w:r>
          </w:p>
        </w:tc>
      </w:tr>
      <w:tr w:rsidR="00A00971" w:rsidRPr="00D041CF" w14:paraId="5D6350F1" w14:textId="77777777" w:rsidTr="003E49D0">
        <w:tc>
          <w:tcPr>
            <w:tcW w:w="3010" w:type="pct"/>
            <w:shd w:val="clear" w:color="auto" w:fill="auto"/>
          </w:tcPr>
          <w:p w14:paraId="7D9A8C83" w14:textId="77777777" w:rsidR="00A00971" w:rsidRPr="00D041CF" w:rsidRDefault="00A00971" w:rsidP="00A0097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7" w:type="pct"/>
            <w:shd w:val="clear" w:color="auto" w:fill="auto"/>
          </w:tcPr>
          <w:p w14:paraId="2D0D8330" w14:textId="77777777" w:rsidR="00A00971" w:rsidRPr="00D041CF" w:rsidRDefault="00A00971" w:rsidP="00A00971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6E9D2E" w14:textId="61AF1C46" w:rsidR="00A00971" w:rsidRPr="000D6A13" w:rsidRDefault="00AD1284" w:rsidP="00A00971">
            <w:pPr>
              <w:tabs>
                <w:tab w:val="decimal" w:pos="1063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253,158</w:t>
            </w:r>
          </w:p>
        </w:tc>
        <w:tc>
          <w:tcPr>
            <w:tcW w:w="148" w:type="pct"/>
            <w:shd w:val="clear" w:color="auto" w:fill="auto"/>
          </w:tcPr>
          <w:p w14:paraId="0090D843" w14:textId="77777777" w:rsidR="00A00971" w:rsidRPr="008D1604" w:rsidRDefault="00A00971" w:rsidP="00A00971">
            <w:pPr>
              <w:pStyle w:val="1-Number"/>
              <w:tabs>
                <w:tab w:val="decimal" w:pos="877"/>
              </w:tabs>
              <w:ind w:left="-43" w:right="-46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0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C54134" w14:textId="29198326" w:rsidR="00A00971" w:rsidRPr="00AA64C3" w:rsidRDefault="00A00971" w:rsidP="00AA64C3">
            <w:pPr>
              <w:tabs>
                <w:tab w:val="decimal" w:pos="1130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AA6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249,894</w:t>
            </w:r>
          </w:p>
        </w:tc>
      </w:tr>
    </w:tbl>
    <w:p w14:paraId="2947E012" w14:textId="77777777" w:rsidR="002E51B8" w:rsidRDefault="002E51B8" w:rsidP="00A30A68">
      <w:pPr>
        <w:tabs>
          <w:tab w:val="left" w:pos="72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67E5B613" w14:textId="77777777" w:rsidR="005D1175" w:rsidRDefault="00F965C5" w:rsidP="005D1175">
      <w:pPr>
        <w:tabs>
          <w:tab w:val="left" w:pos="720"/>
        </w:tabs>
        <w:spacing w:line="240" w:lineRule="auto"/>
        <w:ind w:left="540"/>
        <w:jc w:val="both"/>
        <w:rPr>
          <w:rFonts w:asciiTheme="majorBidi" w:hAnsiTheme="majorBidi"/>
          <w:sz w:val="30"/>
          <w:szCs w:val="30"/>
        </w:rPr>
      </w:pPr>
      <w:bookmarkStart w:id="1" w:name="_Hlk126672031"/>
      <w:r w:rsidRPr="00F965C5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/>
          <w:sz w:val="30"/>
          <w:szCs w:val="30"/>
        </w:rPr>
        <w:t xml:space="preserve">1 </w:t>
      </w:r>
      <w:r w:rsidRPr="00F965C5">
        <w:rPr>
          <w:rFonts w:asciiTheme="majorBidi" w:hAnsiTheme="majorBidi"/>
          <w:sz w:val="30"/>
          <w:szCs w:val="30"/>
          <w:cs/>
        </w:rPr>
        <w:t xml:space="preserve">ธันวาคม </w:t>
      </w:r>
      <w:r>
        <w:rPr>
          <w:rFonts w:asciiTheme="majorBidi" w:hAnsiTheme="majorBidi"/>
          <w:sz w:val="30"/>
          <w:szCs w:val="30"/>
        </w:rPr>
        <w:t xml:space="preserve">2565 </w:t>
      </w:r>
      <w:r w:rsidRPr="00F965C5">
        <w:rPr>
          <w:rFonts w:asciiTheme="majorBidi" w:hAnsiTheme="majorBidi"/>
          <w:sz w:val="30"/>
          <w:szCs w:val="30"/>
          <w:cs/>
        </w:rPr>
        <w:t>บริษัทได้เข้าทำบันทึกข้อตกลงกับบริษัท ผลิตไฟฟ้า จำกัด (มหาชน) (“</w:t>
      </w:r>
      <w:r w:rsidRPr="00F965C5">
        <w:rPr>
          <w:rFonts w:asciiTheme="majorBidi" w:hAnsiTheme="majorBidi" w:cstheme="majorBidi"/>
          <w:sz w:val="30"/>
          <w:szCs w:val="30"/>
        </w:rPr>
        <w:t xml:space="preserve">EGCO”) </w:t>
      </w:r>
      <w:r w:rsidRPr="00F965C5">
        <w:rPr>
          <w:rFonts w:asciiTheme="majorBidi" w:hAnsiTheme="majorBidi"/>
          <w:sz w:val="30"/>
          <w:szCs w:val="30"/>
          <w:cs/>
        </w:rPr>
        <w:t xml:space="preserve">ซึ่งเป็นนิติบุคคลที่จัดตั้งขึ้นในประเทศไทย เพื่อร่วมลงทุนในบริษัท อี แอนด์ ที พลังงานหมุนเวียน จำกัด ซึ่งเป็นการร่วมค้าที่จัดตั้งขึ้นใหม่ในประเทศไทย และมีวัตถุประสงค์เพื่อผลิตและจำหน่ายพลังงานไฟฟ้า โดยบริษัทและ </w:t>
      </w:r>
      <w:r w:rsidRPr="00F965C5">
        <w:rPr>
          <w:rFonts w:asciiTheme="majorBidi" w:hAnsiTheme="majorBidi" w:cstheme="majorBidi"/>
          <w:sz w:val="30"/>
          <w:szCs w:val="30"/>
        </w:rPr>
        <w:t>EGCO</w:t>
      </w:r>
      <w:r w:rsidR="005D1175">
        <w:rPr>
          <w:rFonts w:asciiTheme="majorBidi" w:hAnsiTheme="majorBidi" w:cstheme="majorBidi"/>
          <w:sz w:val="30"/>
          <w:szCs w:val="30"/>
        </w:rPr>
        <w:t xml:space="preserve"> </w:t>
      </w:r>
      <w:r w:rsidRPr="00F965C5">
        <w:rPr>
          <w:rFonts w:asciiTheme="majorBidi" w:hAnsiTheme="majorBidi"/>
          <w:sz w:val="30"/>
          <w:szCs w:val="30"/>
          <w:cs/>
        </w:rPr>
        <w:t xml:space="preserve">เข้าลงทุนในการร่วมค้า ร้อยละ </w:t>
      </w:r>
      <w:r>
        <w:rPr>
          <w:rFonts w:asciiTheme="majorBidi" w:hAnsiTheme="majorBidi"/>
          <w:sz w:val="30"/>
          <w:szCs w:val="30"/>
        </w:rPr>
        <w:t>49.99</w:t>
      </w:r>
      <w:r w:rsidRPr="00F965C5">
        <w:rPr>
          <w:rFonts w:asciiTheme="majorBidi" w:hAnsiTheme="majorBidi"/>
          <w:sz w:val="30"/>
          <w:szCs w:val="30"/>
          <w:cs/>
        </w:rPr>
        <w:t xml:space="preserve"> ในสัดส่วนที่เท่ากัน </w:t>
      </w:r>
      <w:r w:rsidR="003C1B89">
        <w:rPr>
          <w:rFonts w:asciiTheme="majorBidi" w:hAnsiTheme="majorBidi" w:hint="cs"/>
          <w:sz w:val="30"/>
          <w:szCs w:val="30"/>
          <w:cs/>
        </w:rPr>
        <w:t>และ</w:t>
      </w:r>
      <w:r w:rsidRPr="00F965C5">
        <w:rPr>
          <w:rFonts w:asciiTheme="majorBidi" w:hAnsiTheme="majorBidi"/>
          <w:sz w:val="30"/>
          <w:szCs w:val="30"/>
          <w:cs/>
        </w:rPr>
        <w:t>ได้จ่ายชำระเงินทุนจัดตั้งบริษัทงวดแรกในอัตราร้อยละ</w:t>
      </w:r>
    </w:p>
    <w:p w14:paraId="423C2FCF" w14:textId="7286D935" w:rsidR="002E51B8" w:rsidRPr="00633A7A" w:rsidRDefault="00F965C5" w:rsidP="005D1175">
      <w:pPr>
        <w:tabs>
          <w:tab w:val="left" w:pos="72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lang w:val="en-US"/>
        </w:rPr>
        <w:sectPr w:rsidR="002E51B8" w:rsidRPr="00633A7A" w:rsidSect="00067771">
          <w:pgSz w:w="11909" w:h="16834" w:code="9"/>
          <w:pgMar w:top="691" w:right="1152" w:bottom="720" w:left="1152" w:header="720" w:footer="720" w:gutter="0"/>
          <w:paperSrc w:first="15" w:other="15"/>
          <w:pgNumType w:start="48"/>
          <w:cols w:space="737"/>
          <w:docGrid w:linePitch="299"/>
        </w:sectPr>
      </w:pPr>
      <w:r w:rsidRPr="00F965C5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25</w:t>
      </w:r>
      <w:r w:rsidRPr="00F965C5">
        <w:rPr>
          <w:rFonts w:asciiTheme="majorBidi" w:hAnsiTheme="majorBidi"/>
          <w:sz w:val="30"/>
          <w:szCs w:val="30"/>
          <w:cs/>
        </w:rPr>
        <w:t xml:space="preserve"> ของทุน</w:t>
      </w:r>
      <w:r w:rsidR="003C1B89">
        <w:rPr>
          <w:rFonts w:asciiTheme="majorBidi" w:hAnsiTheme="majorBidi" w:hint="cs"/>
          <w:sz w:val="30"/>
          <w:szCs w:val="30"/>
          <w:cs/>
        </w:rPr>
        <w:t>จดทะเบียน</w:t>
      </w:r>
      <w:r w:rsidRPr="00F965C5">
        <w:rPr>
          <w:rFonts w:asciiTheme="majorBidi" w:hAnsiTheme="majorBidi"/>
          <w:sz w:val="30"/>
          <w:szCs w:val="30"/>
          <w:cs/>
        </w:rPr>
        <w:t xml:space="preserve">เป็นจำนวนเงิน </w:t>
      </w:r>
      <w:r>
        <w:rPr>
          <w:rFonts w:asciiTheme="majorBidi" w:hAnsiTheme="majorBidi"/>
          <w:sz w:val="30"/>
          <w:szCs w:val="30"/>
        </w:rPr>
        <w:t>500</w:t>
      </w:r>
      <w:r w:rsidRPr="00F965C5">
        <w:rPr>
          <w:rFonts w:asciiTheme="majorBidi" w:hAnsiTheme="majorBidi"/>
          <w:sz w:val="30"/>
          <w:szCs w:val="30"/>
          <w:cs/>
        </w:rPr>
        <w:t xml:space="preserve"> ล้านบาท</w:t>
      </w:r>
    </w:p>
    <w:bookmarkEnd w:id="1"/>
    <w:p w14:paraId="62674E9D" w14:textId="2811412C" w:rsidR="00067771" w:rsidRDefault="00067771" w:rsidP="00067771">
      <w:pPr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F8282A">
        <w:rPr>
          <w:rFonts w:ascii="Angsana New" w:hAnsi="Angsana New"/>
          <w:sz w:val="30"/>
          <w:szCs w:val="30"/>
          <w:cs/>
        </w:rPr>
        <w:lastRenderedPageBreak/>
        <w:t>เงินลงทุน</w:t>
      </w:r>
      <w:r>
        <w:rPr>
          <w:rFonts w:ascii="Angsana New" w:hAnsi="Angsana New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>การร่วมค้า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F8282A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ธันวาคม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A00971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/>
          <w:sz w:val="30"/>
          <w:szCs w:val="30"/>
        </w:rPr>
        <w:t xml:space="preserve"> </w:t>
      </w:r>
      <w:r w:rsidRPr="00F8282A">
        <w:rPr>
          <w:rFonts w:ascii="Angsana New" w:hAnsi="Angsana New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>256</w:t>
      </w:r>
      <w:r w:rsidR="00A00971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 w:hint="cs"/>
          <w:sz w:val="30"/>
          <w:szCs w:val="30"/>
          <w:cs/>
        </w:rPr>
        <w:t xml:space="preserve"> และเงินปันผลรับจากเงินลงทุนสำหรับแต่ละปี</w:t>
      </w:r>
      <w:r w:rsidRPr="00F8282A">
        <w:rPr>
          <w:rFonts w:ascii="Angsana New" w:hAnsi="Angsana New"/>
          <w:sz w:val="30"/>
          <w:szCs w:val="30"/>
        </w:rPr>
        <w:t xml:space="preserve"> </w:t>
      </w:r>
      <w:r w:rsidRPr="00F8282A">
        <w:rPr>
          <w:rFonts w:ascii="Angsana New" w:hAnsi="Angsana New"/>
          <w:sz w:val="30"/>
          <w:szCs w:val="30"/>
          <w:cs/>
        </w:rPr>
        <w:t>มีดังนี้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14:paraId="303FC3EA" w14:textId="77777777" w:rsidR="00067771" w:rsidRPr="00A05071" w:rsidRDefault="00067771" w:rsidP="00067771">
      <w:pPr>
        <w:pStyle w:val="Bo-Blankline"/>
        <w:rPr>
          <w:lang w:val="en-US"/>
        </w:rPr>
      </w:pPr>
    </w:p>
    <w:tbl>
      <w:tblPr>
        <w:tblW w:w="148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0"/>
        <w:gridCol w:w="114"/>
        <w:gridCol w:w="2316"/>
        <w:gridCol w:w="90"/>
        <w:gridCol w:w="900"/>
        <w:gridCol w:w="90"/>
        <w:gridCol w:w="900"/>
        <w:gridCol w:w="81"/>
        <w:gridCol w:w="909"/>
        <w:gridCol w:w="72"/>
        <w:gridCol w:w="918"/>
        <w:gridCol w:w="99"/>
        <w:gridCol w:w="981"/>
        <w:gridCol w:w="56"/>
        <w:gridCol w:w="934"/>
        <w:gridCol w:w="95"/>
        <w:gridCol w:w="1075"/>
        <w:gridCol w:w="90"/>
        <w:gridCol w:w="1080"/>
        <w:gridCol w:w="72"/>
        <w:gridCol w:w="918"/>
        <w:gridCol w:w="63"/>
        <w:gridCol w:w="927"/>
      </w:tblGrid>
      <w:tr w:rsidR="00067771" w:rsidRPr="004F2D3D" w14:paraId="511C7EFF" w14:textId="77777777" w:rsidTr="00106E69">
        <w:trPr>
          <w:tblHeader/>
        </w:trPr>
        <w:tc>
          <w:tcPr>
            <w:tcW w:w="2070" w:type="dxa"/>
            <w:shd w:val="clear" w:color="auto" w:fill="auto"/>
            <w:vAlign w:val="bottom"/>
          </w:tcPr>
          <w:p w14:paraId="194BAA8C" w14:textId="77777777" w:rsidR="00067771" w:rsidRPr="004F2D3D" w:rsidRDefault="00067771" w:rsidP="00805FF4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06DA7BBA" w14:textId="77777777" w:rsidR="00067771" w:rsidRPr="004F2D3D" w:rsidRDefault="00067771" w:rsidP="00805FF4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06C95143" w14:textId="77777777" w:rsidR="00067771" w:rsidRPr="004F2D3D" w:rsidRDefault="00067771" w:rsidP="00805FF4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43F1DC6" w14:textId="77777777" w:rsidR="00067771" w:rsidRPr="004F2D3D" w:rsidRDefault="00067771" w:rsidP="00805FF4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260" w:type="dxa"/>
            <w:gridSpan w:val="19"/>
            <w:shd w:val="clear" w:color="auto" w:fill="auto"/>
          </w:tcPr>
          <w:p w14:paraId="34663C1A" w14:textId="7F625F71" w:rsidR="00067771" w:rsidRPr="004F2D3D" w:rsidRDefault="0063345A" w:rsidP="00805FF4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3345A">
              <w:rPr>
                <w:rFonts w:asciiTheme="majorBidi" w:hAnsiTheme="majorBidi"/>
                <w:b/>
                <w:bCs/>
                <w:sz w:val="27"/>
                <w:szCs w:val="27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067771" w:rsidRPr="004F2D3D" w14:paraId="1CA664C4" w14:textId="77777777" w:rsidTr="00106E69">
        <w:trPr>
          <w:tblHeader/>
        </w:trPr>
        <w:tc>
          <w:tcPr>
            <w:tcW w:w="2070" w:type="dxa"/>
            <w:shd w:val="clear" w:color="auto" w:fill="auto"/>
            <w:vAlign w:val="bottom"/>
          </w:tcPr>
          <w:p w14:paraId="4D40D666" w14:textId="77777777" w:rsidR="00067771" w:rsidRPr="004F2D3D" w:rsidRDefault="00067771" w:rsidP="00805FF4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4B6DF81F" w14:textId="77777777" w:rsidR="00067771" w:rsidRPr="004F2D3D" w:rsidRDefault="00067771" w:rsidP="00805FF4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  <w:vAlign w:val="bottom"/>
          </w:tcPr>
          <w:p w14:paraId="54D49AC5" w14:textId="77777777" w:rsidR="00067771" w:rsidRPr="004F2D3D" w:rsidRDefault="00067771" w:rsidP="00805FF4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ลักษณะธุรกิจ</w:t>
            </w:r>
          </w:p>
        </w:tc>
        <w:tc>
          <w:tcPr>
            <w:tcW w:w="90" w:type="dxa"/>
            <w:shd w:val="clear" w:color="auto" w:fill="auto"/>
          </w:tcPr>
          <w:p w14:paraId="7B426BC7" w14:textId="77777777" w:rsidR="00067771" w:rsidRPr="004F2D3D" w:rsidRDefault="00067771" w:rsidP="00805FF4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bottom"/>
          </w:tcPr>
          <w:p w14:paraId="3E2DA6EE" w14:textId="77777777" w:rsidR="00067771" w:rsidRPr="004F2D3D" w:rsidRDefault="00067771" w:rsidP="00805FF4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สัดส่วนความเป็นเจ้าของ</w:t>
            </w:r>
          </w:p>
        </w:tc>
        <w:tc>
          <w:tcPr>
            <w:tcW w:w="81" w:type="dxa"/>
            <w:shd w:val="clear" w:color="auto" w:fill="auto"/>
          </w:tcPr>
          <w:p w14:paraId="7869D931" w14:textId="77777777" w:rsidR="00067771" w:rsidRPr="004F2D3D" w:rsidRDefault="00067771" w:rsidP="00805FF4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9" w:type="dxa"/>
            <w:gridSpan w:val="3"/>
            <w:shd w:val="clear" w:color="auto" w:fill="auto"/>
            <w:vAlign w:val="bottom"/>
          </w:tcPr>
          <w:p w14:paraId="0FBE19C0" w14:textId="77777777" w:rsidR="00067771" w:rsidRPr="004F2D3D" w:rsidRDefault="00067771" w:rsidP="00805FF4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  <w:t>ทุนชำระแล้ว</w:t>
            </w:r>
          </w:p>
        </w:tc>
        <w:tc>
          <w:tcPr>
            <w:tcW w:w="99" w:type="dxa"/>
            <w:shd w:val="clear" w:color="auto" w:fill="auto"/>
          </w:tcPr>
          <w:p w14:paraId="0AEE926D" w14:textId="77777777" w:rsidR="00067771" w:rsidRPr="004F2D3D" w:rsidRDefault="00067771" w:rsidP="00805FF4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971" w:type="dxa"/>
            <w:gridSpan w:val="3"/>
            <w:shd w:val="clear" w:color="auto" w:fill="auto"/>
            <w:vAlign w:val="bottom"/>
          </w:tcPr>
          <w:p w14:paraId="7D74117F" w14:textId="77777777" w:rsidR="00067771" w:rsidRPr="004F2D3D" w:rsidRDefault="00067771" w:rsidP="00805FF4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ราคาทุน</w:t>
            </w:r>
          </w:p>
        </w:tc>
        <w:tc>
          <w:tcPr>
            <w:tcW w:w="95" w:type="dxa"/>
            <w:shd w:val="clear" w:color="auto" w:fill="auto"/>
          </w:tcPr>
          <w:p w14:paraId="68D0344A" w14:textId="77777777" w:rsidR="00067771" w:rsidRPr="004F2D3D" w:rsidRDefault="00067771" w:rsidP="00805FF4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245" w:type="dxa"/>
            <w:gridSpan w:val="3"/>
            <w:shd w:val="clear" w:color="auto" w:fill="auto"/>
            <w:vAlign w:val="bottom"/>
          </w:tcPr>
          <w:p w14:paraId="1672DE2A" w14:textId="77777777" w:rsidR="00067771" w:rsidRPr="004F2D3D" w:rsidRDefault="00067771" w:rsidP="00805FF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มูลค่าตามวิธีส่วนได้เสีย</w:t>
            </w:r>
          </w:p>
        </w:tc>
        <w:tc>
          <w:tcPr>
            <w:tcW w:w="72" w:type="dxa"/>
            <w:shd w:val="clear" w:color="auto" w:fill="auto"/>
          </w:tcPr>
          <w:p w14:paraId="4FC1BE95" w14:textId="77777777" w:rsidR="00067771" w:rsidRPr="004F2D3D" w:rsidRDefault="00067771" w:rsidP="00805FF4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908" w:type="dxa"/>
            <w:gridSpan w:val="3"/>
            <w:shd w:val="clear" w:color="auto" w:fill="auto"/>
          </w:tcPr>
          <w:p w14:paraId="56B9455A" w14:textId="77777777" w:rsidR="00067771" w:rsidRPr="00E6799B" w:rsidRDefault="00067771" w:rsidP="00805FF4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</w:rPr>
              <w:t>เงินปันผลรับ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สำหรับปี</w:t>
            </w:r>
          </w:p>
        </w:tc>
      </w:tr>
      <w:tr w:rsidR="00A00971" w:rsidRPr="004F2D3D" w14:paraId="1FA58CA0" w14:textId="77777777" w:rsidTr="00106E69">
        <w:trPr>
          <w:trHeight w:val="234"/>
          <w:tblHeader/>
        </w:trPr>
        <w:tc>
          <w:tcPr>
            <w:tcW w:w="2070" w:type="dxa"/>
            <w:shd w:val="clear" w:color="auto" w:fill="auto"/>
            <w:vAlign w:val="bottom"/>
          </w:tcPr>
          <w:p w14:paraId="3674693A" w14:textId="77777777" w:rsidR="00A00971" w:rsidRPr="004F2D3D" w:rsidRDefault="00A00971" w:rsidP="00A00971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2AF5AE7D" w14:textId="77777777" w:rsidR="00A00971" w:rsidRPr="004F2D3D" w:rsidRDefault="00A00971" w:rsidP="00A00971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2E33B1C6" w14:textId="77777777" w:rsidR="00A00971" w:rsidRPr="004F2D3D" w:rsidRDefault="00A00971" w:rsidP="00A00971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037D3E5" w14:textId="77777777" w:rsidR="00A00971" w:rsidRPr="004F2D3D" w:rsidRDefault="00A00971" w:rsidP="00A00971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8C8BF4C" w14:textId="0067018F" w:rsidR="00A00971" w:rsidRPr="004F2D3D" w:rsidRDefault="00A00971" w:rsidP="00A00971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585FAEE9" w14:textId="77777777" w:rsidR="00A00971" w:rsidRPr="004F2D3D" w:rsidRDefault="00A00971" w:rsidP="00A00971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9C5F47D" w14:textId="67E7F66B" w:rsidR="00A00971" w:rsidRPr="004F2D3D" w:rsidRDefault="00A00971" w:rsidP="00A00971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</w:p>
        </w:tc>
        <w:tc>
          <w:tcPr>
            <w:tcW w:w="81" w:type="dxa"/>
            <w:shd w:val="clear" w:color="auto" w:fill="auto"/>
          </w:tcPr>
          <w:p w14:paraId="6A414310" w14:textId="77777777" w:rsidR="00A00971" w:rsidRPr="004F2D3D" w:rsidRDefault="00A00971" w:rsidP="00A00971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64B6ACFA" w14:textId="43ABBE79" w:rsidR="00A00971" w:rsidRPr="004F2D3D" w:rsidRDefault="00A00971" w:rsidP="00A00971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6</w:t>
            </w:r>
          </w:p>
        </w:tc>
        <w:tc>
          <w:tcPr>
            <w:tcW w:w="72" w:type="dxa"/>
            <w:shd w:val="clear" w:color="auto" w:fill="auto"/>
          </w:tcPr>
          <w:p w14:paraId="4F16EFCD" w14:textId="77777777" w:rsidR="00A00971" w:rsidRPr="004F2D3D" w:rsidRDefault="00A00971" w:rsidP="00A00971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3DFA646A" w14:textId="3EEC33D9" w:rsidR="00A00971" w:rsidRPr="004F2D3D" w:rsidRDefault="00A00971" w:rsidP="00A00971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</w:p>
        </w:tc>
        <w:tc>
          <w:tcPr>
            <w:tcW w:w="99" w:type="dxa"/>
            <w:shd w:val="clear" w:color="auto" w:fill="auto"/>
          </w:tcPr>
          <w:p w14:paraId="49EB0149" w14:textId="77777777" w:rsidR="00A00971" w:rsidRPr="004F2D3D" w:rsidRDefault="00A00971" w:rsidP="00A00971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579D31FF" w14:textId="718E7FE2" w:rsidR="00A00971" w:rsidRPr="004F2D3D" w:rsidRDefault="00A00971" w:rsidP="00A00971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6</w:t>
            </w:r>
          </w:p>
        </w:tc>
        <w:tc>
          <w:tcPr>
            <w:tcW w:w="56" w:type="dxa"/>
            <w:shd w:val="clear" w:color="auto" w:fill="auto"/>
          </w:tcPr>
          <w:p w14:paraId="4493F3BB" w14:textId="77777777" w:rsidR="00A00971" w:rsidRPr="004F2D3D" w:rsidRDefault="00A00971" w:rsidP="00A00971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7AFA1C94" w14:textId="0B003E62" w:rsidR="00A00971" w:rsidRPr="004F2D3D" w:rsidRDefault="00A00971" w:rsidP="00A00971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</w:p>
        </w:tc>
        <w:tc>
          <w:tcPr>
            <w:tcW w:w="95" w:type="dxa"/>
            <w:shd w:val="clear" w:color="auto" w:fill="auto"/>
          </w:tcPr>
          <w:p w14:paraId="68275D30" w14:textId="77777777" w:rsidR="00A00971" w:rsidRPr="004F2D3D" w:rsidRDefault="00A00971" w:rsidP="00A00971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492EEB5B" w14:textId="373D8AE0" w:rsidR="00A00971" w:rsidRPr="004F2D3D" w:rsidRDefault="00A00971" w:rsidP="00A00971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2807D1A2" w14:textId="77777777" w:rsidR="00A00971" w:rsidRPr="004F2D3D" w:rsidRDefault="00A00971" w:rsidP="00A00971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F0209F2" w14:textId="248E3711" w:rsidR="00A00971" w:rsidRPr="008C7BBB" w:rsidRDefault="00A00971" w:rsidP="00A00971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</w:p>
        </w:tc>
        <w:tc>
          <w:tcPr>
            <w:tcW w:w="72" w:type="dxa"/>
            <w:shd w:val="clear" w:color="auto" w:fill="auto"/>
          </w:tcPr>
          <w:p w14:paraId="1C445771" w14:textId="77777777" w:rsidR="00A00971" w:rsidRPr="004F2D3D" w:rsidRDefault="00A00971" w:rsidP="00A00971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04DB4B51" w14:textId="661BBF08" w:rsidR="00A00971" w:rsidRPr="004F2D3D" w:rsidRDefault="00A00971" w:rsidP="00A00971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6</w:t>
            </w:r>
          </w:p>
        </w:tc>
        <w:tc>
          <w:tcPr>
            <w:tcW w:w="63" w:type="dxa"/>
            <w:shd w:val="clear" w:color="auto" w:fill="auto"/>
          </w:tcPr>
          <w:p w14:paraId="6BE51DEB" w14:textId="77777777" w:rsidR="00A00971" w:rsidRPr="004F2D3D" w:rsidRDefault="00A00971" w:rsidP="00A00971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4FB9A2C0" w14:textId="2F3C3406" w:rsidR="00A00971" w:rsidRPr="004F2D3D" w:rsidRDefault="00A00971" w:rsidP="00A00971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</w:p>
        </w:tc>
      </w:tr>
      <w:tr w:rsidR="00A00971" w:rsidRPr="004F2D3D" w14:paraId="3BA333A6" w14:textId="77777777" w:rsidTr="00106E69">
        <w:trPr>
          <w:trHeight w:val="135"/>
          <w:tblHeader/>
        </w:trPr>
        <w:tc>
          <w:tcPr>
            <w:tcW w:w="2070" w:type="dxa"/>
            <w:shd w:val="clear" w:color="auto" w:fill="auto"/>
            <w:vAlign w:val="bottom"/>
          </w:tcPr>
          <w:p w14:paraId="2D1086AE" w14:textId="77777777" w:rsidR="00A00971" w:rsidRPr="004F2D3D" w:rsidRDefault="00A00971" w:rsidP="00A00971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6E0B8FA9" w14:textId="77777777" w:rsidR="00A00971" w:rsidRPr="004F2D3D" w:rsidRDefault="00A00971" w:rsidP="00A00971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4C93270D" w14:textId="77777777" w:rsidR="00A00971" w:rsidRPr="004F2D3D" w:rsidRDefault="00A00971" w:rsidP="00A00971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44E03DA" w14:textId="77777777" w:rsidR="00A00971" w:rsidRPr="004F2D3D" w:rsidRDefault="00A00971" w:rsidP="00A00971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7FF68BC5" w14:textId="77777777" w:rsidR="00A00971" w:rsidRPr="004F2D3D" w:rsidRDefault="00A00971" w:rsidP="00A00971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(</w:t>
            </w: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  <w:t>ร้อยละ</w:t>
            </w: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305D1302" w14:textId="77777777" w:rsidR="00A00971" w:rsidRPr="004F2D3D" w:rsidRDefault="00A00971" w:rsidP="00A00971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289" w:type="dxa"/>
            <w:gridSpan w:val="15"/>
            <w:shd w:val="clear" w:color="auto" w:fill="auto"/>
          </w:tcPr>
          <w:p w14:paraId="7DAEF2BD" w14:textId="77777777" w:rsidR="00A00971" w:rsidRPr="004F2D3D" w:rsidRDefault="00A00971" w:rsidP="00A00971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(</w:t>
            </w: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  <w:t>พันบาท</w:t>
            </w: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)</w:t>
            </w:r>
          </w:p>
        </w:tc>
      </w:tr>
      <w:tr w:rsidR="00A00971" w:rsidRPr="004F2D3D" w14:paraId="7C49E140" w14:textId="77777777" w:rsidTr="00106E69">
        <w:tc>
          <w:tcPr>
            <w:tcW w:w="2070" w:type="dxa"/>
            <w:shd w:val="clear" w:color="auto" w:fill="auto"/>
            <w:vAlign w:val="bottom"/>
          </w:tcPr>
          <w:p w14:paraId="7F012BDC" w14:textId="0D251714" w:rsidR="00A00971" w:rsidRPr="004F2D3D" w:rsidRDefault="00A00971" w:rsidP="00A00971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7"/>
                <w:szCs w:val="27"/>
                <w:cs/>
                <w:lang w:val="en-US"/>
              </w:rPr>
              <w:t>การร่วมค้า</w:t>
            </w:r>
          </w:p>
        </w:tc>
        <w:tc>
          <w:tcPr>
            <w:tcW w:w="114" w:type="dxa"/>
            <w:shd w:val="clear" w:color="auto" w:fill="auto"/>
          </w:tcPr>
          <w:p w14:paraId="6AFC9ED7" w14:textId="77777777" w:rsidR="00A00971" w:rsidRPr="004F2D3D" w:rsidRDefault="00A00971" w:rsidP="00A00971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78668B1F" w14:textId="77777777" w:rsidR="00A00971" w:rsidRPr="004F2D3D" w:rsidRDefault="00A00971" w:rsidP="00A00971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0F42F8E" w14:textId="77777777" w:rsidR="00A00971" w:rsidRPr="004F2D3D" w:rsidRDefault="00A00971" w:rsidP="00A00971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2D127D7" w14:textId="77777777" w:rsidR="00A00971" w:rsidRPr="004F2D3D" w:rsidRDefault="00A00971" w:rsidP="00A0097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CF220FF" w14:textId="77777777" w:rsidR="00A00971" w:rsidRPr="004F2D3D" w:rsidRDefault="00A00971" w:rsidP="00A00971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FE8B1D3" w14:textId="77777777" w:rsidR="00A00971" w:rsidRPr="004F2D3D" w:rsidRDefault="00A00971" w:rsidP="00A0097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7CFADEAA" w14:textId="77777777" w:rsidR="00A00971" w:rsidRPr="004F2D3D" w:rsidRDefault="00A00971" w:rsidP="00A00971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3F3D18FE" w14:textId="77777777" w:rsidR="00A00971" w:rsidRPr="004F2D3D" w:rsidRDefault="00A00971" w:rsidP="00A00971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25F49E38" w14:textId="77777777" w:rsidR="00A00971" w:rsidRPr="004F2D3D" w:rsidRDefault="00A00971" w:rsidP="00A00971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34668AEF" w14:textId="77777777" w:rsidR="00A00971" w:rsidRPr="004F2D3D" w:rsidRDefault="00A00971" w:rsidP="00A0097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5CECBC54" w14:textId="77777777" w:rsidR="00A00971" w:rsidRPr="004F2D3D" w:rsidRDefault="00A00971" w:rsidP="00A00971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0101C3A0" w14:textId="77777777" w:rsidR="00A00971" w:rsidRPr="004F2D3D" w:rsidRDefault="00A00971" w:rsidP="00A0097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56" w:type="dxa"/>
            <w:shd w:val="clear" w:color="auto" w:fill="auto"/>
          </w:tcPr>
          <w:p w14:paraId="3BBA9430" w14:textId="77777777" w:rsidR="00A00971" w:rsidRPr="004F2D3D" w:rsidRDefault="00A00971" w:rsidP="00A00971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7FD3BEB7" w14:textId="77777777" w:rsidR="00A00971" w:rsidRPr="004F2D3D" w:rsidRDefault="00A00971" w:rsidP="00A0097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14:paraId="79487082" w14:textId="77777777" w:rsidR="00A00971" w:rsidRPr="004F2D3D" w:rsidRDefault="00A00971" w:rsidP="00A0097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6B111925" w14:textId="77777777" w:rsidR="00A00971" w:rsidRPr="004F2D3D" w:rsidRDefault="00A00971" w:rsidP="00A0097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9FE8C44" w14:textId="77777777" w:rsidR="00A00971" w:rsidRPr="004F2D3D" w:rsidRDefault="00A00971" w:rsidP="00A0097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557CEDE" w14:textId="77777777" w:rsidR="00A00971" w:rsidRPr="004F2D3D" w:rsidRDefault="00A00971" w:rsidP="00A0097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14A7DD0A" w14:textId="77777777" w:rsidR="00A00971" w:rsidRPr="004F2D3D" w:rsidRDefault="00A00971" w:rsidP="00A0097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06D77991" w14:textId="77777777" w:rsidR="00A00971" w:rsidRPr="004F2D3D" w:rsidRDefault="00A00971" w:rsidP="00A0097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3" w:type="dxa"/>
            <w:shd w:val="clear" w:color="auto" w:fill="auto"/>
          </w:tcPr>
          <w:p w14:paraId="135F543E" w14:textId="77777777" w:rsidR="00A00971" w:rsidRPr="004F2D3D" w:rsidRDefault="00A00971" w:rsidP="00A0097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4B2F9A93" w14:textId="77777777" w:rsidR="00A00971" w:rsidRPr="004F2D3D" w:rsidRDefault="00A00971" w:rsidP="00A0097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174DAC" w:rsidRPr="004F2D3D" w14:paraId="313C70ED" w14:textId="77777777" w:rsidTr="00106E69">
        <w:tc>
          <w:tcPr>
            <w:tcW w:w="2070" w:type="dxa"/>
            <w:shd w:val="clear" w:color="auto" w:fill="auto"/>
          </w:tcPr>
          <w:p w14:paraId="39534B03" w14:textId="3680D483" w:rsidR="00174DAC" w:rsidRPr="004F2D3D" w:rsidRDefault="00174DAC" w:rsidP="00174DAC">
            <w:pPr>
              <w:tabs>
                <w:tab w:val="left" w:pos="180"/>
              </w:tabs>
              <w:spacing w:line="320" w:lineRule="exact"/>
              <w:ind w:left="180" w:hanging="180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63345A">
              <w:rPr>
                <w:rFonts w:asciiTheme="majorBidi" w:hAnsiTheme="majorBidi"/>
                <w:color w:val="000000"/>
                <w:sz w:val="27"/>
                <w:szCs w:val="27"/>
                <w:cs/>
                <w:lang w:val="en-US"/>
              </w:rPr>
              <w:t>บริษัท อี แอนด์ ที พลังงานหมุนเวียน จำกัด</w:t>
            </w:r>
          </w:p>
        </w:tc>
        <w:tc>
          <w:tcPr>
            <w:tcW w:w="114" w:type="dxa"/>
            <w:shd w:val="clear" w:color="auto" w:fill="auto"/>
          </w:tcPr>
          <w:p w14:paraId="4B71882F" w14:textId="77777777" w:rsidR="00174DAC" w:rsidRPr="002B7B73" w:rsidRDefault="00174DAC" w:rsidP="00174DAC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5D824199" w14:textId="2C772154" w:rsidR="00174DAC" w:rsidRPr="002B7B73" w:rsidRDefault="00174DAC" w:rsidP="00174DAC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ประกอบกิจการผลิตไฟฟ้าจากพลังงานหมุนเวียน</w:t>
            </w:r>
          </w:p>
        </w:tc>
        <w:tc>
          <w:tcPr>
            <w:tcW w:w="90" w:type="dxa"/>
            <w:shd w:val="clear" w:color="auto" w:fill="auto"/>
          </w:tcPr>
          <w:p w14:paraId="691B7235" w14:textId="77777777" w:rsidR="00174DAC" w:rsidRPr="004F2D3D" w:rsidRDefault="00174DAC" w:rsidP="00174DAC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CF93D1C" w14:textId="3CF94DDF" w:rsidR="00174DAC" w:rsidRPr="004F2D3D" w:rsidRDefault="00174DAC" w:rsidP="00174DAC">
            <w:pPr>
              <w:tabs>
                <w:tab w:val="decimal" w:pos="54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49.99</w:t>
            </w:r>
          </w:p>
        </w:tc>
        <w:tc>
          <w:tcPr>
            <w:tcW w:w="90" w:type="dxa"/>
            <w:shd w:val="clear" w:color="auto" w:fill="auto"/>
          </w:tcPr>
          <w:p w14:paraId="60AA3D8D" w14:textId="77777777" w:rsidR="00174DAC" w:rsidRPr="004F2D3D" w:rsidRDefault="00174DAC" w:rsidP="00174DAC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E083704" w14:textId="1A967A80" w:rsidR="00174DAC" w:rsidRPr="004F2D3D" w:rsidRDefault="00174DAC" w:rsidP="00174DAC">
            <w:pPr>
              <w:tabs>
                <w:tab w:val="decimal" w:pos="54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49.99</w:t>
            </w:r>
          </w:p>
        </w:tc>
        <w:tc>
          <w:tcPr>
            <w:tcW w:w="81" w:type="dxa"/>
            <w:shd w:val="clear" w:color="auto" w:fill="auto"/>
          </w:tcPr>
          <w:p w14:paraId="1C338AC4" w14:textId="77777777" w:rsidR="00174DAC" w:rsidRPr="004F2D3D" w:rsidRDefault="00174DAC" w:rsidP="00174DAC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005F53DA" w14:textId="588C092F" w:rsidR="00174DAC" w:rsidRPr="004F2D3D" w:rsidRDefault="00174DAC" w:rsidP="00174DAC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3345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250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,000</w:t>
            </w:r>
          </w:p>
        </w:tc>
        <w:tc>
          <w:tcPr>
            <w:tcW w:w="72" w:type="dxa"/>
            <w:shd w:val="clear" w:color="auto" w:fill="auto"/>
          </w:tcPr>
          <w:p w14:paraId="64209315" w14:textId="77777777" w:rsidR="00174DAC" w:rsidRPr="004F2D3D" w:rsidRDefault="00174DAC" w:rsidP="00174DAC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50B77202" w14:textId="7A6FD2FF" w:rsidR="00174DAC" w:rsidRPr="004F2D3D" w:rsidRDefault="00174DAC" w:rsidP="00174DAC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3345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250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,000</w:t>
            </w:r>
          </w:p>
        </w:tc>
        <w:tc>
          <w:tcPr>
            <w:tcW w:w="99" w:type="dxa"/>
            <w:shd w:val="clear" w:color="auto" w:fill="auto"/>
          </w:tcPr>
          <w:p w14:paraId="289D95BD" w14:textId="77777777" w:rsidR="00174DAC" w:rsidRPr="004F2D3D" w:rsidRDefault="00174DAC" w:rsidP="00174DAC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4086336D" w14:textId="2DC23543" w:rsidR="00174DAC" w:rsidRPr="004F2D3D" w:rsidRDefault="00174DAC" w:rsidP="00174DAC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250,000</w:t>
            </w:r>
          </w:p>
        </w:tc>
        <w:tc>
          <w:tcPr>
            <w:tcW w:w="56" w:type="dxa"/>
            <w:shd w:val="clear" w:color="auto" w:fill="auto"/>
          </w:tcPr>
          <w:p w14:paraId="776FA62D" w14:textId="77777777" w:rsidR="00174DAC" w:rsidRPr="004F2D3D" w:rsidRDefault="00174DAC" w:rsidP="00174DAC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</w:tcPr>
          <w:p w14:paraId="1146F46D" w14:textId="444934DE" w:rsidR="00174DAC" w:rsidRPr="004F2D3D" w:rsidRDefault="00174DAC" w:rsidP="00174DAC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250,000</w:t>
            </w:r>
          </w:p>
        </w:tc>
        <w:tc>
          <w:tcPr>
            <w:tcW w:w="95" w:type="dxa"/>
            <w:shd w:val="clear" w:color="auto" w:fill="auto"/>
          </w:tcPr>
          <w:p w14:paraId="6A1BB89C" w14:textId="77777777" w:rsidR="00174DAC" w:rsidRPr="004F2D3D" w:rsidRDefault="00174DAC" w:rsidP="00174DAC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</w:tcPr>
          <w:p w14:paraId="44862FA8" w14:textId="5D6A1F77" w:rsidR="00174DAC" w:rsidRPr="004F2D3D" w:rsidRDefault="00174DAC" w:rsidP="00174DAC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253,</w:t>
            </w:r>
            <w:r w:rsidR="00505E1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58</w:t>
            </w:r>
          </w:p>
        </w:tc>
        <w:tc>
          <w:tcPr>
            <w:tcW w:w="90" w:type="dxa"/>
            <w:shd w:val="clear" w:color="auto" w:fill="auto"/>
          </w:tcPr>
          <w:p w14:paraId="6ADF2AF4" w14:textId="77777777" w:rsidR="00174DAC" w:rsidRPr="004F2D3D" w:rsidRDefault="00174DAC" w:rsidP="00174DAC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E7FB433" w14:textId="198E0368" w:rsidR="00174DAC" w:rsidRPr="004F2D3D" w:rsidRDefault="00174DAC" w:rsidP="00174DAC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249,894</w:t>
            </w:r>
          </w:p>
        </w:tc>
        <w:tc>
          <w:tcPr>
            <w:tcW w:w="72" w:type="dxa"/>
            <w:shd w:val="clear" w:color="auto" w:fill="auto"/>
          </w:tcPr>
          <w:p w14:paraId="5430CF2F" w14:textId="77777777" w:rsidR="00174DAC" w:rsidRPr="004F2D3D" w:rsidRDefault="00174DAC" w:rsidP="00174DAC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auto"/>
          </w:tcPr>
          <w:p w14:paraId="6F8922ED" w14:textId="67202D3D" w:rsidR="00174DAC" w:rsidRPr="004F2D3D" w:rsidRDefault="00174DAC" w:rsidP="00174DAC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7B0DCAAA" w14:textId="77777777" w:rsidR="00174DAC" w:rsidRPr="004F2D3D" w:rsidRDefault="00174DAC" w:rsidP="00174DAC">
            <w:pPr>
              <w:tabs>
                <w:tab w:val="decimal" w:pos="929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auto"/>
          </w:tcPr>
          <w:p w14:paraId="5B24E39A" w14:textId="11CC047A" w:rsidR="00174DAC" w:rsidRPr="004F2D3D" w:rsidRDefault="00174DAC" w:rsidP="00174DAC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174DAC" w:rsidRPr="004F2D3D" w14:paraId="2F7CBDB3" w14:textId="77777777" w:rsidTr="00106E69">
        <w:tc>
          <w:tcPr>
            <w:tcW w:w="2070" w:type="dxa"/>
            <w:shd w:val="clear" w:color="auto" w:fill="auto"/>
          </w:tcPr>
          <w:p w14:paraId="76C4EFBD" w14:textId="73B5A79A" w:rsidR="00174DAC" w:rsidRPr="004F2D3D" w:rsidRDefault="00174DAC" w:rsidP="00174DAC">
            <w:pPr>
              <w:tabs>
                <w:tab w:val="left" w:pos="270"/>
              </w:tabs>
              <w:spacing w:line="320" w:lineRule="exact"/>
              <w:ind w:left="180" w:hanging="180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4F2D3D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14" w:type="dxa"/>
            <w:shd w:val="clear" w:color="auto" w:fill="auto"/>
          </w:tcPr>
          <w:p w14:paraId="7C2E15F9" w14:textId="77777777" w:rsidR="00174DAC" w:rsidRPr="004F2D3D" w:rsidRDefault="00174DAC" w:rsidP="00174DAC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0F0DFC74" w14:textId="2A176391" w:rsidR="00174DAC" w:rsidRPr="004F2D3D" w:rsidRDefault="00174DAC" w:rsidP="00174DAC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69A9F85" w14:textId="77777777" w:rsidR="00174DAC" w:rsidRPr="004F2D3D" w:rsidRDefault="00174DAC" w:rsidP="00174DAC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4E67FB2" w14:textId="77777777" w:rsidR="00174DAC" w:rsidRPr="004F2D3D" w:rsidRDefault="00174DAC" w:rsidP="00174DAC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9BD82FD" w14:textId="77777777" w:rsidR="00174DAC" w:rsidRPr="004F2D3D" w:rsidRDefault="00174DAC" w:rsidP="00174DAC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6570E03" w14:textId="2E6D16FB" w:rsidR="00174DAC" w:rsidRPr="004F2D3D" w:rsidRDefault="00174DAC" w:rsidP="00174DAC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74C1445B" w14:textId="77777777" w:rsidR="00174DAC" w:rsidRPr="004F2D3D" w:rsidRDefault="00174DAC" w:rsidP="00174DAC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35684AE6" w14:textId="77777777" w:rsidR="00174DAC" w:rsidRPr="004F2D3D" w:rsidRDefault="00174DAC" w:rsidP="00174DAC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7D0E2C7F" w14:textId="77777777" w:rsidR="00174DAC" w:rsidRPr="004F2D3D" w:rsidRDefault="00174DAC" w:rsidP="00174DAC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23CE0743" w14:textId="0035E3B4" w:rsidR="00174DAC" w:rsidRPr="004F2D3D" w:rsidRDefault="00174DAC" w:rsidP="00174DAC">
            <w:pPr>
              <w:tabs>
                <w:tab w:val="decimal" w:pos="7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31F96A62" w14:textId="77777777" w:rsidR="00174DAC" w:rsidRPr="004F2D3D" w:rsidRDefault="00174DAC" w:rsidP="00174DAC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7311A9" w14:textId="0E8208EF" w:rsidR="00174DAC" w:rsidRPr="00174DAC" w:rsidRDefault="00174DAC" w:rsidP="00174DAC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174DAC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250,000</w:t>
            </w:r>
          </w:p>
        </w:tc>
        <w:tc>
          <w:tcPr>
            <w:tcW w:w="56" w:type="dxa"/>
            <w:shd w:val="clear" w:color="auto" w:fill="auto"/>
          </w:tcPr>
          <w:p w14:paraId="017954FE" w14:textId="77777777" w:rsidR="00174DAC" w:rsidRPr="00500A3A" w:rsidRDefault="00174DAC" w:rsidP="00174DAC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BE4A86" w14:textId="4712D404" w:rsidR="00174DAC" w:rsidRPr="00A00971" w:rsidRDefault="00174DAC" w:rsidP="00174DAC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A00971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250,000</w:t>
            </w:r>
          </w:p>
        </w:tc>
        <w:tc>
          <w:tcPr>
            <w:tcW w:w="95" w:type="dxa"/>
            <w:shd w:val="clear" w:color="auto" w:fill="auto"/>
          </w:tcPr>
          <w:p w14:paraId="6D3DBDA3" w14:textId="77777777" w:rsidR="00174DAC" w:rsidRPr="00500A3A" w:rsidRDefault="00174DAC" w:rsidP="00174DAC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A0FC14" w14:textId="5724E86C" w:rsidR="00174DAC" w:rsidRPr="00174DAC" w:rsidRDefault="00174DAC" w:rsidP="00174DAC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174DAC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253,</w:t>
            </w:r>
            <w:r w:rsidR="00505E1B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</w:t>
            </w:r>
            <w:r w:rsidRPr="00174DAC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58</w:t>
            </w:r>
          </w:p>
        </w:tc>
        <w:tc>
          <w:tcPr>
            <w:tcW w:w="90" w:type="dxa"/>
            <w:shd w:val="clear" w:color="auto" w:fill="auto"/>
          </w:tcPr>
          <w:p w14:paraId="5EF37609" w14:textId="77777777" w:rsidR="00174DAC" w:rsidRPr="00500A3A" w:rsidRDefault="00174DAC" w:rsidP="00174DAC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043154" w14:textId="5090CB9E" w:rsidR="00174DAC" w:rsidRPr="00A00971" w:rsidRDefault="00174DAC" w:rsidP="00174DAC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A00971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249,894</w:t>
            </w:r>
          </w:p>
        </w:tc>
        <w:tc>
          <w:tcPr>
            <w:tcW w:w="72" w:type="dxa"/>
            <w:shd w:val="clear" w:color="auto" w:fill="auto"/>
          </w:tcPr>
          <w:p w14:paraId="64E5393B" w14:textId="77777777" w:rsidR="00174DAC" w:rsidRPr="00500A3A" w:rsidRDefault="00174DAC" w:rsidP="00174DAC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D184D8" w14:textId="58747053" w:rsidR="00174DAC" w:rsidRPr="00500A3A" w:rsidRDefault="00174DAC" w:rsidP="00174DAC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500A3A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28E22857" w14:textId="77777777" w:rsidR="00174DAC" w:rsidRPr="00500A3A" w:rsidRDefault="00174DAC" w:rsidP="00174DAC">
            <w:pPr>
              <w:tabs>
                <w:tab w:val="decimal" w:pos="929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324B3B" w14:textId="142FBE8B" w:rsidR="00174DAC" w:rsidRPr="00500A3A" w:rsidRDefault="00174DAC" w:rsidP="00174DAC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500A3A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-</w:t>
            </w:r>
          </w:p>
        </w:tc>
      </w:tr>
    </w:tbl>
    <w:p w14:paraId="2011895E" w14:textId="77777777" w:rsidR="008803F3" w:rsidRPr="00374526" w:rsidRDefault="008803F3" w:rsidP="008803F3">
      <w:pPr>
        <w:pStyle w:val="Bo-Blankline"/>
        <w:ind w:left="0"/>
      </w:pPr>
    </w:p>
    <w:p w14:paraId="5BCFA819" w14:textId="5A414A4C" w:rsidR="008803F3" w:rsidRDefault="008803F3" w:rsidP="008803F3">
      <w:pPr>
        <w:pStyle w:val="Bo-C1Content"/>
        <w:ind w:left="0"/>
        <w:rPr>
          <w:rFonts w:asciiTheme="majorBidi" w:hAnsiTheme="majorBidi" w:cstheme="majorBidi"/>
          <w:lang w:val="en-US"/>
        </w:rPr>
      </w:pPr>
      <w:r w:rsidRPr="00744476">
        <w:rPr>
          <w:rFonts w:asciiTheme="majorBidi" w:hAnsiTheme="majorBidi" w:cstheme="majorBidi"/>
          <w:cs/>
          <w:lang w:val="en-US"/>
        </w:rPr>
        <w:t>กลุ่มบริษัทและบริษัทไม่มีเงินลงทุนใน</w:t>
      </w:r>
      <w:r w:rsidR="00A30A68">
        <w:rPr>
          <w:rFonts w:asciiTheme="majorBidi" w:hAnsiTheme="majorBidi" w:cstheme="majorBidi" w:hint="cs"/>
          <w:cs/>
          <w:lang w:val="en-US"/>
        </w:rPr>
        <w:t>การร่วมค้า</w:t>
      </w:r>
      <w:r w:rsidRPr="00744476">
        <w:rPr>
          <w:rFonts w:asciiTheme="majorBidi" w:hAnsiTheme="majorBidi" w:cstheme="majorBidi"/>
          <w:cs/>
          <w:lang w:val="en-US"/>
        </w:rPr>
        <w:t>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4870B5D3" w14:textId="77777777" w:rsidR="008803F3" w:rsidRPr="00374526" w:rsidRDefault="008803F3" w:rsidP="008803F3">
      <w:pPr>
        <w:pStyle w:val="Bo-Blankline"/>
        <w:ind w:left="0"/>
      </w:pPr>
    </w:p>
    <w:p w14:paraId="26FC4B53" w14:textId="4FFBD488" w:rsidR="008803F3" w:rsidRDefault="008803F3" w:rsidP="008803F3">
      <w:pPr>
        <w:pStyle w:val="Bo-C1Content"/>
        <w:ind w:left="0"/>
      </w:pPr>
      <w:r>
        <w:rPr>
          <w:rFonts w:asciiTheme="majorBidi" w:hAnsiTheme="majorBidi" w:cstheme="majorBidi" w:hint="cs"/>
          <w:cs/>
          <w:lang w:val="en-US"/>
        </w:rPr>
        <w:t>การ</w:t>
      </w:r>
      <w:r w:rsidRPr="00744476">
        <w:rPr>
          <w:rFonts w:asciiTheme="majorBidi" w:hAnsiTheme="majorBidi" w:cstheme="majorBidi"/>
          <w:cs/>
          <w:lang w:val="en-US"/>
        </w:rPr>
        <w:t>ร่วม</w:t>
      </w:r>
      <w:r>
        <w:rPr>
          <w:rFonts w:asciiTheme="majorBidi" w:hAnsiTheme="majorBidi" w:cstheme="majorBidi" w:hint="cs"/>
          <w:cs/>
          <w:lang w:val="en-US"/>
        </w:rPr>
        <w:t>ค้า</w:t>
      </w:r>
      <w:r w:rsidRPr="00744476">
        <w:rPr>
          <w:rFonts w:asciiTheme="majorBidi" w:hAnsiTheme="majorBidi" w:cstheme="majorBidi"/>
          <w:cs/>
          <w:lang w:val="en-US"/>
        </w:rPr>
        <w:t>ของกลุ่มบริษัท</w:t>
      </w:r>
      <w:r>
        <w:rPr>
          <w:rFonts w:hint="cs"/>
          <w:cs/>
        </w:rPr>
        <w:t>ดำเนินธุรกิจในประเทศไทย</w:t>
      </w:r>
    </w:p>
    <w:p w14:paraId="47C71AB4" w14:textId="77777777" w:rsidR="008803F3" w:rsidRPr="008803F3" w:rsidRDefault="008803F3" w:rsidP="008803F3">
      <w:pPr>
        <w:rPr>
          <w:lang w:val="en-US"/>
        </w:rPr>
      </w:pPr>
    </w:p>
    <w:p w14:paraId="03F5AC2E" w14:textId="77777777" w:rsidR="00B6067D" w:rsidRDefault="00B6067D">
      <w:pPr>
        <w:spacing w:line="240" w:lineRule="auto"/>
      </w:pPr>
    </w:p>
    <w:p w14:paraId="271B8436" w14:textId="77777777" w:rsidR="00B6067D" w:rsidRDefault="00B6067D">
      <w:pPr>
        <w:spacing w:line="240" w:lineRule="auto"/>
      </w:pPr>
    </w:p>
    <w:p w14:paraId="09B7B9EC" w14:textId="77777777" w:rsidR="00B6067D" w:rsidRDefault="00B6067D">
      <w:pPr>
        <w:spacing w:line="240" w:lineRule="auto"/>
      </w:pPr>
    </w:p>
    <w:p w14:paraId="6A3113ED" w14:textId="77777777" w:rsidR="00B6067D" w:rsidRDefault="00B6067D">
      <w:pPr>
        <w:spacing w:line="240" w:lineRule="auto"/>
      </w:pPr>
    </w:p>
    <w:p w14:paraId="733EEFED" w14:textId="77777777" w:rsidR="00B6067D" w:rsidRDefault="00B6067D">
      <w:pPr>
        <w:spacing w:line="240" w:lineRule="auto"/>
      </w:pPr>
    </w:p>
    <w:p w14:paraId="341C1911" w14:textId="77D64C6D" w:rsidR="00B6067D" w:rsidRDefault="00B6067D">
      <w:pPr>
        <w:spacing w:line="240" w:lineRule="auto"/>
        <w:rPr>
          <w:cs/>
        </w:rPr>
        <w:sectPr w:rsidR="00B6067D" w:rsidSect="00067771">
          <w:footerReference w:type="default" r:id="rId13"/>
          <w:pgSz w:w="16834" w:h="11909" w:orient="landscape" w:code="9"/>
          <w:pgMar w:top="1166" w:right="691" w:bottom="1152" w:left="1166" w:header="706" w:footer="706" w:gutter="0"/>
          <w:paperSrc w:first="7" w:other="7"/>
          <w:cols w:space="737"/>
          <w:docGrid w:linePitch="360"/>
        </w:sectPr>
      </w:pPr>
    </w:p>
    <w:p w14:paraId="42E05B7D" w14:textId="3ED03C02" w:rsidR="00694CDF" w:rsidRPr="00896339" w:rsidRDefault="00F356C1" w:rsidP="00886242">
      <w:pPr>
        <w:pStyle w:val="Caption"/>
        <w:ind w:left="567" w:hanging="567"/>
      </w:pPr>
      <w:r w:rsidRPr="00CB1538">
        <w:rPr>
          <w:cs/>
        </w:rPr>
        <w:lastRenderedPageBreak/>
        <w:t>ที่ดิน อาคารและอุปกรณ์</w:t>
      </w:r>
    </w:p>
    <w:tbl>
      <w:tblPr>
        <w:tblpPr w:leftFromText="180" w:rightFromText="180" w:vertAnchor="text" w:horzAnchor="margin" w:tblpX="-265" w:tblpY="221"/>
        <w:tblW w:w="149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0"/>
        <w:gridCol w:w="1080"/>
        <w:gridCol w:w="180"/>
        <w:gridCol w:w="1170"/>
        <w:gridCol w:w="180"/>
        <w:gridCol w:w="1170"/>
        <w:gridCol w:w="178"/>
        <w:gridCol w:w="1172"/>
        <w:gridCol w:w="178"/>
        <w:gridCol w:w="1172"/>
        <w:gridCol w:w="180"/>
        <w:gridCol w:w="1080"/>
        <w:gridCol w:w="180"/>
        <w:gridCol w:w="1080"/>
        <w:gridCol w:w="180"/>
        <w:gridCol w:w="1170"/>
        <w:gridCol w:w="180"/>
        <w:gridCol w:w="1080"/>
        <w:gridCol w:w="180"/>
        <w:gridCol w:w="1080"/>
      </w:tblGrid>
      <w:tr w:rsidR="006D2769" w:rsidRPr="00CC0668" w14:paraId="00D5D120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34229AA9" w14:textId="77777777" w:rsidR="006D2769" w:rsidRPr="00CC0668" w:rsidRDefault="006D2769" w:rsidP="002C79E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 w:hanging="721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70" w:type="dxa"/>
            <w:gridSpan w:val="19"/>
            <w:shd w:val="clear" w:color="auto" w:fill="auto"/>
          </w:tcPr>
          <w:p w14:paraId="2E940D7A" w14:textId="0E0C9EE7" w:rsidR="006D2769" w:rsidRPr="00CC0668" w:rsidRDefault="006D2769" w:rsidP="002C79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71A8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532FAC" w:rsidRPr="00CC0668" w14:paraId="4BFBAC05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25C456E6" w14:textId="77777777" w:rsidR="006D2769" w:rsidRPr="00CC0668" w:rsidRDefault="006D2769" w:rsidP="002C79E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84677B7" w14:textId="77777777" w:rsidR="006D2769" w:rsidRPr="00CC0668" w:rsidRDefault="006D2769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26B9BBB" w14:textId="77777777" w:rsidR="006D2769" w:rsidRPr="00CC0668" w:rsidRDefault="006D2769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5423AE9" w14:textId="77777777" w:rsidR="006D2769" w:rsidRPr="00CC0668" w:rsidRDefault="006D2769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8DADEA7" w14:textId="77777777" w:rsidR="006D2769" w:rsidRPr="00CC0668" w:rsidRDefault="006D2769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F9C76A0" w14:textId="77777777" w:rsidR="006D2769" w:rsidRPr="00CC0668" w:rsidRDefault="006D2769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007F9652" w14:textId="77777777" w:rsidR="006D2769" w:rsidRPr="00CC0668" w:rsidRDefault="006D2769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</w:tcPr>
          <w:p w14:paraId="39B67220" w14:textId="77777777" w:rsidR="006D2769" w:rsidRPr="00CC0668" w:rsidRDefault="006D2769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27450128" w14:textId="77777777" w:rsidR="006D2769" w:rsidRPr="00CC0668" w:rsidRDefault="006D2769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D4A1E12" w14:textId="77777777" w:rsidR="006D2769" w:rsidRPr="00CC0668" w:rsidRDefault="006D2769" w:rsidP="002C79EE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C066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เครื่องตกแต่ง</w:t>
            </w:r>
          </w:p>
        </w:tc>
        <w:tc>
          <w:tcPr>
            <w:tcW w:w="180" w:type="dxa"/>
            <w:shd w:val="clear" w:color="auto" w:fill="auto"/>
          </w:tcPr>
          <w:p w14:paraId="3F705767" w14:textId="77777777" w:rsidR="006D2769" w:rsidRPr="00CC0668" w:rsidRDefault="006D2769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3D5F377" w14:textId="77777777" w:rsidR="006D2769" w:rsidRPr="00CC0668" w:rsidRDefault="006D2769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1EA0F65" w14:textId="77777777" w:rsidR="006D2769" w:rsidRPr="00CC0668" w:rsidRDefault="006D2769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B5D7680" w14:textId="77777777" w:rsidR="006D2769" w:rsidRPr="00CC0668" w:rsidRDefault="006D2769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B97DA0C" w14:textId="77777777" w:rsidR="006D2769" w:rsidRPr="00CC0668" w:rsidRDefault="006D2769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B94FE7D" w14:textId="77777777" w:rsidR="006D2769" w:rsidRPr="00CC0668" w:rsidRDefault="006D2769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DF3CC43" w14:textId="77777777" w:rsidR="006D2769" w:rsidRPr="00CC0668" w:rsidRDefault="006D2769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CF011C9" w14:textId="77777777" w:rsidR="006D2769" w:rsidRPr="00CC0668" w:rsidRDefault="006D2769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0E737FE" w14:textId="77777777" w:rsidR="006D2769" w:rsidRPr="00CC0668" w:rsidRDefault="006D2769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15BDB5F" w14:textId="77777777" w:rsidR="006D2769" w:rsidRPr="00CC0668" w:rsidRDefault="006D2769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32FAC" w:rsidRPr="00CC0668" w14:paraId="1B81927A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110313DC" w14:textId="77777777" w:rsidR="00C23FDA" w:rsidRPr="00CC0668" w:rsidRDefault="00C23FDA" w:rsidP="002C79E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E1DA2CF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11FBA868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E786303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6B7B63FF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7B81BDA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6D1181E3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3B0DFDE" w14:textId="77777777" w:rsidR="00C23FDA" w:rsidRPr="00CC0668" w:rsidRDefault="00C23FDA" w:rsidP="002C79E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178" w:type="dxa"/>
            <w:shd w:val="clear" w:color="auto" w:fill="auto"/>
          </w:tcPr>
          <w:p w14:paraId="438931F9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14EEDA2" w14:textId="77777777" w:rsidR="00C23FDA" w:rsidRPr="00CC0668" w:rsidRDefault="00C23FDA" w:rsidP="002C79EE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CC066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ติดตั้ง</w:t>
            </w:r>
          </w:p>
        </w:tc>
        <w:tc>
          <w:tcPr>
            <w:tcW w:w="180" w:type="dxa"/>
            <w:shd w:val="clear" w:color="auto" w:fill="auto"/>
          </w:tcPr>
          <w:p w14:paraId="4BFF20F7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5A077A7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81B1164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1770D5B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F4848B4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31A09C3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" w:type="dxa"/>
            <w:shd w:val="clear" w:color="auto" w:fill="auto"/>
          </w:tcPr>
          <w:p w14:paraId="48F57F04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D169BFD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" w:type="dxa"/>
            <w:shd w:val="clear" w:color="auto" w:fill="auto"/>
          </w:tcPr>
          <w:p w14:paraId="376B0317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F625C74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32FAC" w:rsidRPr="00CC0668" w14:paraId="345A409C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54DD1EF9" w14:textId="77777777" w:rsidR="00C23FDA" w:rsidRPr="00CC0668" w:rsidRDefault="00C23FDA" w:rsidP="002C79E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1FA0954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044B14F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652FCB7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8B5CA3A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11BF36F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28568D11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B6E914F" w14:textId="77777777" w:rsidR="00C23FDA" w:rsidRPr="00CC0668" w:rsidRDefault="00C23FDA" w:rsidP="002C79E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เครื่องใช้ และ</w:t>
            </w:r>
          </w:p>
        </w:tc>
        <w:tc>
          <w:tcPr>
            <w:tcW w:w="178" w:type="dxa"/>
            <w:shd w:val="clear" w:color="auto" w:fill="auto"/>
          </w:tcPr>
          <w:p w14:paraId="7BC9314A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074E52B" w14:textId="77777777" w:rsidR="00C23FDA" w:rsidRPr="00CC0668" w:rsidRDefault="00C23FDA" w:rsidP="002C79EE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CC066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และเครื่องใช้</w:t>
            </w:r>
          </w:p>
        </w:tc>
        <w:tc>
          <w:tcPr>
            <w:tcW w:w="180" w:type="dxa"/>
            <w:shd w:val="clear" w:color="auto" w:fill="auto"/>
          </w:tcPr>
          <w:p w14:paraId="4F889FD3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7684F92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07C17FCA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5502381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อะไหล่</w:t>
            </w:r>
          </w:p>
        </w:tc>
        <w:tc>
          <w:tcPr>
            <w:tcW w:w="180" w:type="dxa"/>
            <w:shd w:val="clear" w:color="auto" w:fill="auto"/>
          </w:tcPr>
          <w:p w14:paraId="0E6ECB68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B7E0975" w14:textId="77777777" w:rsidR="00C23FDA" w:rsidRPr="00CC0668" w:rsidRDefault="00C23FDA" w:rsidP="002C79EE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CC066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ระหว่างก่อสร้าง</w:t>
            </w:r>
          </w:p>
        </w:tc>
        <w:tc>
          <w:tcPr>
            <w:tcW w:w="180" w:type="dxa"/>
            <w:shd w:val="clear" w:color="auto" w:fill="auto"/>
          </w:tcPr>
          <w:p w14:paraId="3D3D9B94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F8660F1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ประมาณการ</w:t>
            </w:r>
          </w:p>
        </w:tc>
        <w:tc>
          <w:tcPr>
            <w:tcW w:w="180" w:type="dxa"/>
            <w:shd w:val="clear" w:color="auto" w:fill="auto"/>
          </w:tcPr>
          <w:p w14:paraId="6141F822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AD9107C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32FAC" w:rsidRPr="00CC0668" w14:paraId="0B8A1E7A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056D792B" w14:textId="77777777" w:rsidR="00C23FDA" w:rsidRPr="00CC0668" w:rsidRDefault="00C23FDA" w:rsidP="002C79E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CE0797" w14:textId="77777777" w:rsidR="00C23FDA" w:rsidRPr="00CC0668" w:rsidRDefault="00C23FDA" w:rsidP="002C79E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80" w:type="dxa"/>
            <w:shd w:val="clear" w:color="auto" w:fill="auto"/>
          </w:tcPr>
          <w:p w14:paraId="220602B3" w14:textId="77777777" w:rsidR="00C23FDA" w:rsidRPr="00CC0668" w:rsidRDefault="00C23FDA" w:rsidP="002C79E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A25482" w14:textId="77777777" w:rsidR="00C23FDA" w:rsidRPr="00CC0668" w:rsidRDefault="00C23FDA" w:rsidP="002C79E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90E400" w14:textId="77777777" w:rsidR="00C23FDA" w:rsidRPr="00CC0668" w:rsidRDefault="00C23FDA" w:rsidP="002C79E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87DFF7" w14:textId="77777777" w:rsidR="00C23FDA" w:rsidRPr="00CC0668" w:rsidRDefault="00C23FDA" w:rsidP="002C79EE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C066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เครื่องจักร</w:t>
            </w:r>
          </w:p>
        </w:tc>
        <w:tc>
          <w:tcPr>
            <w:tcW w:w="178" w:type="dxa"/>
            <w:shd w:val="clear" w:color="auto" w:fill="auto"/>
          </w:tcPr>
          <w:p w14:paraId="09A7EC43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A1F7E8A" w14:textId="77777777" w:rsidR="00C23FDA" w:rsidRPr="00CC0668" w:rsidRDefault="00C23FDA" w:rsidP="002C79E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อุปกรณ์โรงงาน</w:t>
            </w:r>
          </w:p>
        </w:tc>
        <w:tc>
          <w:tcPr>
            <w:tcW w:w="178" w:type="dxa"/>
            <w:shd w:val="clear" w:color="auto" w:fill="auto"/>
          </w:tcPr>
          <w:p w14:paraId="75463072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0BD8E16" w14:textId="77777777" w:rsidR="00C23FDA" w:rsidRPr="00CC0668" w:rsidRDefault="00C23FDA" w:rsidP="002C79EE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CC066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สำนักงาน</w:t>
            </w:r>
          </w:p>
        </w:tc>
        <w:tc>
          <w:tcPr>
            <w:tcW w:w="180" w:type="dxa"/>
            <w:shd w:val="clear" w:color="auto" w:fill="auto"/>
          </w:tcPr>
          <w:p w14:paraId="2300A175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A3ED992" w14:textId="77777777" w:rsidR="00C23FDA" w:rsidRPr="00CC0668" w:rsidRDefault="00875B28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ยานพ</w:t>
            </w:r>
            <w:r w:rsidR="00B9459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า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หนะ</w:t>
            </w:r>
          </w:p>
        </w:tc>
        <w:tc>
          <w:tcPr>
            <w:tcW w:w="180" w:type="dxa"/>
            <w:shd w:val="clear" w:color="auto" w:fill="auto"/>
          </w:tcPr>
          <w:p w14:paraId="082DAE9A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B900763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  <w:lang w:val="en-US"/>
              </w:rPr>
              <w:t>ที่สำคัญ</w:t>
            </w:r>
          </w:p>
        </w:tc>
        <w:tc>
          <w:tcPr>
            <w:tcW w:w="180" w:type="dxa"/>
            <w:shd w:val="clear" w:color="auto" w:fill="auto"/>
          </w:tcPr>
          <w:p w14:paraId="3F7838B5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2244622" w14:textId="77777777" w:rsidR="00C23FDA" w:rsidRPr="00CC0668" w:rsidRDefault="00C23FDA" w:rsidP="002C79EE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CC066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และติดตั้ง</w:t>
            </w:r>
          </w:p>
        </w:tc>
        <w:tc>
          <w:tcPr>
            <w:tcW w:w="180" w:type="dxa"/>
            <w:shd w:val="clear" w:color="auto" w:fill="auto"/>
          </w:tcPr>
          <w:p w14:paraId="44A339AD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4E88BF3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รื้อถอน</w:t>
            </w:r>
          </w:p>
        </w:tc>
        <w:tc>
          <w:tcPr>
            <w:tcW w:w="180" w:type="dxa"/>
            <w:shd w:val="clear" w:color="auto" w:fill="auto"/>
          </w:tcPr>
          <w:p w14:paraId="284DBB8D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920D4A2" w14:textId="77777777" w:rsidR="00C23FDA" w:rsidRPr="00CC0668" w:rsidRDefault="00C23FDA" w:rsidP="002C79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875B28" w:rsidRPr="00CC0668" w14:paraId="74AF3A3A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4CBFD6B5" w14:textId="77777777" w:rsidR="00875B28" w:rsidRPr="00CC0668" w:rsidRDefault="00875B28" w:rsidP="002C79E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70" w:type="dxa"/>
            <w:gridSpan w:val="19"/>
            <w:shd w:val="clear" w:color="auto" w:fill="auto"/>
          </w:tcPr>
          <w:p w14:paraId="769CB3EB" w14:textId="77777777" w:rsidR="00875B28" w:rsidRPr="00CC0668" w:rsidRDefault="00875B28" w:rsidP="002C79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CC0668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พันบาท</w:t>
            </w:r>
            <w:r w:rsidRPr="00CC0668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532FAC" w:rsidRPr="00CC0668" w14:paraId="5F2DF0E6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0159A6A7" w14:textId="77777777" w:rsidR="00C23FDA" w:rsidRPr="00CC0668" w:rsidRDefault="00C23FDA" w:rsidP="002C79EE">
            <w:pPr>
              <w:spacing w:line="240" w:lineRule="auto"/>
              <w:ind w:right="2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CC066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ราคาทุน </w:t>
            </w:r>
          </w:p>
        </w:tc>
        <w:tc>
          <w:tcPr>
            <w:tcW w:w="1080" w:type="dxa"/>
            <w:shd w:val="clear" w:color="auto" w:fill="auto"/>
          </w:tcPr>
          <w:p w14:paraId="675B1794" w14:textId="77777777" w:rsidR="00C23FDA" w:rsidRPr="00CC0668" w:rsidRDefault="00C23FDA" w:rsidP="002C79E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CA46A7A" w14:textId="77777777" w:rsidR="00C23FDA" w:rsidRPr="00CC0668" w:rsidRDefault="00C23FDA" w:rsidP="002C79E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A9583DE" w14:textId="77777777" w:rsidR="00C23FDA" w:rsidRPr="00CC0668" w:rsidRDefault="00C23FDA" w:rsidP="002C79E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14F0A24F" w14:textId="77777777" w:rsidR="00C23FDA" w:rsidRPr="00CC0668" w:rsidRDefault="00C23FDA" w:rsidP="002C79E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E8F6F30" w14:textId="77777777" w:rsidR="00C23FDA" w:rsidRPr="00CC0668" w:rsidRDefault="00C23FDA" w:rsidP="002C79E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0FA97103" w14:textId="77777777" w:rsidR="00C23FDA" w:rsidRPr="00CC0668" w:rsidRDefault="00C23FDA" w:rsidP="002C79E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</w:tcPr>
          <w:p w14:paraId="72613B35" w14:textId="77777777" w:rsidR="00C23FDA" w:rsidRPr="00CC0668" w:rsidRDefault="00C23FDA" w:rsidP="002C79E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7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17294629" w14:textId="77777777" w:rsidR="00C23FDA" w:rsidRPr="00CC0668" w:rsidRDefault="00C23FDA" w:rsidP="002C79E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</w:tcPr>
          <w:p w14:paraId="25754792" w14:textId="77777777" w:rsidR="00C23FDA" w:rsidRPr="00CC0668" w:rsidRDefault="00C23FDA" w:rsidP="002C79EE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1F477A1E" w14:textId="77777777" w:rsidR="00C23FDA" w:rsidRPr="00CC0668" w:rsidRDefault="00C23FDA" w:rsidP="002C79E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4248EB8" w14:textId="77777777" w:rsidR="00C23FDA" w:rsidRPr="00CC0668" w:rsidRDefault="00C23FDA" w:rsidP="002C79E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983D6B3" w14:textId="77777777" w:rsidR="00C23FDA" w:rsidRPr="00CC0668" w:rsidRDefault="00C23FDA" w:rsidP="002C79E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1D07129" w14:textId="77777777" w:rsidR="00C23FDA" w:rsidRPr="00CC0668" w:rsidRDefault="00C23FDA" w:rsidP="002C79E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4920D75" w14:textId="77777777" w:rsidR="00C23FDA" w:rsidRPr="00CC0668" w:rsidRDefault="00C23FDA" w:rsidP="002C79E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21B19FF" w14:textId="77777777" w:rsidR="00C23FDA" w:rsidRPr="00CC0668" w:rsidRDefault="00C23FDA" w:rsidP="002C79E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4C112F8" w14:textId="77777777" w:rsidR="00C23FDA" w:rsidRPr="00CC0668" w:rsidRDefault="00C23FDA" w:rsidP="002C79E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E018AEF" w14:textId="77777777" w:rsidR="00C23FDA" w:rsidRPr="00CC0668" w:rsidRDefault="00C23FDA" w:rsidP="002C79E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C3BE0AB" w14:textId="77777777" w:rsidR="00C23FDA" w:rsidRPr="00CC0668" w:rsidRDefault="00C23FDA" w:rsidP="002C79E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026E50D" w14:textId="77777777" w:rsidR="00C23FDA" w:rsidRPr="00CC0668" w:rsidRDefault="00C23FDA" w:rsidP="002C79E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00971" w:rsidRPr="002E1374" w14:paraId="0EE2DAE0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007F84D8" w14:textId="173A3FF6" w:rsidR="00A00971" w:rsidRPr="00CC0668" w:rsidRDefault="00A00971" w:rsidP="00A00971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CC066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C0668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180B6A" w14:textId="17D44278" w:rsidR="00A00971" w:rsidRPr="00A00971" w:rsidRDefault="00A00971" w:rsidP="00A0097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11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00971">
              <w:rPr>
                <w:rFonts w:ascii="Angsana New" w:hAnsi="Angsana New"/>
                <w:sz w:val="26"/>
                <w:szCs w:val="26"/>
                <w:lang w:val="en-US"/>
              </w:rPr>
              <w:t>11,031,597</w:t>
            </w:r>
          </w:p>
        </w:tc>
        <w:tc>
          <w:tcPr>
            <w:tcW w:w="180" w:type="dxa"/>
            <w:shd w:val="clear" w:color="auto" w:fill="auto"/>
          </w:tcPr>
          <w:p w14:paraId="307ABD26" w14:textId="77777777" w:rsidR="00A00971" w:rsidRPr="00A00971" w:rsidRDefault="00A00971" w:rsidP="00A0097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FB71F5D" w14:textId="2FA45A44" w:rsidR="00A00971" w:rsidRPr="00A00971" w:rsidRDefault="00A00971" w:rsidP="00A00971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2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00971">
              <w:rPr>
                <w:rFonts w:ascii="Angsana New" w:hAnsi="Angsana New"/>
                <w:sz w:val="26"/>
                <w:szCs w:val="26"/>
                <w:lang w:val="en-US"/>
              </w:rPr>
              <w:t>1,608,321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3B1457" w14:textId="77777777" w:rsidR="00A00971" w:rsidRPr="00A00971" w:rsidRDefault="00A00971" w:rsidP="00A0097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883A9F" w14:textId="4270528E" w:rsidR="00A00971" w:rsidRPr="00A00971" w:rsidRDefault="00A00971" w:rsidP="00A0097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00971">
              <w:rPr>
                <w:rFonts w:ascii="Angsana New" w:hAnsi="Angsana New"/>
                <w:sz w:val="26"/>
                <w:szCs w:val="26"/>
                <w:lang w:val="en-US"/>
              </w:rPr>
              <w:t>27,323,722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D3DF0FB" w14:textId="77777777" w:rsidR="00A00971" w:rsidRPr="00A00971" w:rsidRDefault="00A00971" w:rsidP="00A0097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C52938A" w14:textId="4DEC91B5" w:rsidR="00A00971" w:rsidRPr="00A00971" w:rsidRDefault="00A00971" w:rsidP="00A0097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6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00971">
              <w:rPr>
                <w:rFonts w:ascii="Angsana New" w:hAnsi="Angsana New"/>
                <w:sz w:val="26"/>
                <w:szCs w:val="26"/>
                <w:lang w:val="en-US"/>
              </w:rPr>
              <w:t>259,378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6F3047A" w14:textId="77777777" w:rsidR="00A00971" w:rsidRPr="00A00971" w:rsidRDefault="00A00971" w:rsidP="00A0097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3FF932A" w14:textId="6BE2CCF7" w:rsidR="00A00971" w:rsidRPr="00A00971" w:rsidRDefault="00A00971" w:rsidP="00A00971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00971">
              <w:rPr>
                <w:rFonts w:ascii="Angsana New" w:hAnsi="Angsana New"/>
                <w:sz w:val="26"/>
                <w:szCs w:val="26"/>
                <w:lang w:val="en-US"/>
              </w:rPr>
              <w:t>58,510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BD79BE" w14:textId="77777777" w:rsidR="00A00971" w:rsidRPr="00A00971" w:rsidRDefault="00A00971" w:rsidP="00A0097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5F42C70" w14:textId="42B28330" w:rsidR="00A00971" w:rsidRPr="00A00971" w:rsidRDefault="00A00971" w:rsidP="00A0097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A00971">
              <w:rPr>
                <w:rFonts w:ascii="Angsana New" w:hAnsi="Angsana New"/>
                <w:sz w:val="26"/>
                <w:szCs w:val="26"/>
              </w:rPr>
              <w:t>645</w:t>
            </w:r>
          </w:p>
        </w:tc>
        <w:tc>
          <w:tcPr>
            <w:tcW w:w="180" w:type="dxa"/>
            <w:shd w:val="clear" w:color="auto" w:fill="auto"/>
          </w:tcPr>
          <w:p w14:paraId="6359AA4A" w14:textId="77777777" w:rsidR="00A00971" w:rsidRPr="00A00971" w:rsidRDefault="00A00971" w:rsidP="00A0097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E6BE6A" w14:textId="52AD3AC6" w:rsidR="00A00971" w:rsidRPr="00A00971" w:rsidRDefault="00A00971" w:rsidP="00A0097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A00971">
              <w:rPr>
                <w:rFonts w:ascii="Angsana New" w:hAnsi="Angsana New"/>
                <w:sz w:val="26"/>
                <w:szCs w:val="26"/>
              </w:rPr>
              <w:t>55,658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23A0B5" w14:textId="77777777" w:rsidR="00A00971" w:rsidRPr="00A00971" w:rsidRDefault="00A00971" w:rsidP="00A0097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DD8FC13" w14:textId="5C09FF6E" w:rsidR="00A00971" w:rsidRPr="00A00971" w:rsidRDefault="00A00971" w:rsidP="00A00971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00971">
              <w:rPr>
                <w:rFonts w:ascii="Angsana New" w:hAnsi="Angsana New"/>
                <w:sz w:val="26"/>
                <w:szCs w:val="26"/>
                <w:lang w:val="en-US"/>
              </w:rPr>
              <w:t>2,391,453</w:t>
            </w:r>
          </w:p>
        </w:tc>
        <w:tc>
          <w:tcPr>
            <w:tcW w:w="180" w:type="dxa"/>
            <w:shd w:val="clear" w:color="auto" w:fill="auto"/>
          </w:tcPr>
          <w:p w14:paraId="184B37D7" w14:textId="77777777" w:rsidR="00A00971" w:rsidRPr="00A00971" w:rsidRDefault="00A00971" w:rsidP="00A0097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AA0096" w14:textId="353D25C4" w:rsidR="00A00971" w:rsidRPr="00A00971" w:rsidRDefault="00A00971" w:rsidP="00A0097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  <w:cs/>
              </w:rPr>
            </w:pPr>
            <w:r w:rsidRPr="00A00971">
              <w:rPr>
                <w:rFonts w:ascii="Angsana New" w:hAnsi="Angsana New"/>
                <w:sz w:val="26"/>
                <w:szCs w:val="26"/>
              </w:rPr>
              <w:t>238,950</w:t>
            </w:r>
          </w:p>
        </w:tc>
        <w:tc>
          <w:tcPr>
            <w:tcW w:w="180" w:type="dxa"/>
            <w:shd w:val="clear" w:color="auto" w:fill="auto"/>
          </w:tcPr>
          <w:p w14:paraId="4CE526ED" w14:textId="77777777" w:rsidR="00A00971" w:rsidRPr="00A00971" w:rsidRDefault="00A00971" w:rsidP="00A0097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E1320ED" w14:textId="4A2879ED" w:rsidR="00A00971" w:rsidRPr="00A00971" w:rsidRDefault="00A00971" w:rsidP="00A0097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  <w:cs/>
              </w:rPr>
            </w:pPr>
            <w:r w:rsidRPr="00A00971">
              <w:rPr>
                <w:rFonts w:ascii="Angsana New" w:hAnsi="Angsana New"/>
                <w:sz w:val="26"/>
                <w:szCs w:val="26"/>
              </w:rPr>
              <w:t>42,968,234</w:t>
            </w:r>
          </w:p>
        </w:tc>
      </w:tr>
      <w:tr w:rsidR="00A00971" w:rsidRPr="00CC0668" w14:paraId="3633E430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5A454AC8" w14:textId="26F65333" w:rsidR="00A00971" w:rsidRPr="00CC0668" w:rsidRDefault="00A00971" w:rsidP="00A00971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52CC06" w14:textId="0CD7856A" w:rsidR="00A00971" w:rsidRDefault="00A00971" w:rsidP="00A0097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725,627</w:t>
            </w:r>
          </w:p>
        </w:tc>
        <w:tc>
          <w:tcPr>
            <w:tcW w:w="180" w:type="dxa"/>
            <w:shd w:val="clear" w:color="auto" w:fill="auto"/>
          </w:tcPr>
          <w:p w14:paraId="1669D534" w14:textId="77777777" w:rsidR="00A00971" w:rsidRPr="00CC0668" w:rsidRDefault="00A00971" w:rsidP="00A0097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24E941" w14:textId="1F0CEF61" w:rsidR="00A00971" w:rsidRDefault="00A00971" w:rsidP="00A00971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2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1559C0" w14:textId="77777777" w:rsidR="00A00971" w:rsidRPr="00CC0668" w:rsidRDefault="00A00971" w:rsidP="00A0097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20ED65" w14:textId="3E0E2B76" w:rsidR="00A00971" w:rsidRDefault="00A00971" w:rsidP="00A0097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49,387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44022F2" w14:textId="77777777" w:rsidR="00A00971" w:rsidRPr="00CC0668" w:rsidRDefault="00A00971" w:rsidP="00A0097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B895CEE" w14:textId="42CF4B19" w:rsidR="00A00971" w:rsidRDefault="00A00971" w:rsidP="00A0097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6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20,326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FBEE715" w14:textId="77777777" w:rsidR="00A00971" w:rsidRPr="00CC0668" w:rsidRDefault="00A00971" w:rsidP="00A0097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9B3FB8E" w14:textId="5892654E" w:rsidR="00A00971" w:rsidRDefault="00A00971" w:rsidP="00A00971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5,644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C631DA" w14:textId="77777777" w:rsidR="00A00971" w:rsidRPr="00CC0668" w:rsidRDefault="00A00971" w:rsidP="00A0097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101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6736C09" w14:textId="13E4A90A" w:rsidR="00A00971" w:rsidRDefault="00A00971" w:rsidP="00A0097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247</w:t>
            </w:r>
          </w:p>
        </w:tc>
        <w:tc>
          <w:tcPr>
            <w:tcW w:w="180" w:type="dxa"/>
            <w:shd w:val="clear" w:color="auto" w:fill="auto"/>
          </w:tcPr>
          <w:p w14:paraId="55046810" w14:textId="77777777" w:rsidR="00A00971" w:rsidRPr="00DE5493" w:rsidRDefault="00A00971" w:rsidP="00A0097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192301" w14:textId="0F86E4F5" w:rsidR="00A00971" w:rsidRPr="00A00971" w:rsidRDefault="00A00971" w:rsidP="00A0097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A00971">
              <w:rPr>
                <w:rFonts w:ascii="Angsana New" w:hAnsi="Angsana New"/>
                <w:sz w:val="26"/>
                <w:szCs w:val="26"/>
                <w:lang w:val="en-US"/>
              </w:rPr>
              <w:t>4,</w:t>
            </w:r>
            <w:r w:rsidRPr="00A00971">
              <w:rPr>
                <w:rFonts w:ascii="Angsana New" w:hAnsi="Angsana New"/>
                <w:sz w:val="26"/>
                <w:szCs w:val="26"/>
              </w:rPr>
              <w:t>278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609423" w14:textId="77777777" w:rsidR="00A00971" w:rsidRPr="00CC0668" w:rsidRDefault="00A00971" w:rsidP="00A0097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101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41FD417" w14:textId="33D83432" w:rsidR="00A00971" w:rsidRDefault="00A00971" w:rsidP="00A00971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4,192,460</w:t>
            </w:r>
          </w:p>
        </w:tc>
        <w:tc>
          <w:tcPr>
            <w:tcW w:w="180" w:type="dxa"/>
            <w:shd w:val="clear" w:color="auto" w:fill="auto"/>
          </w:tcPr>
          <w:p w14:paraId="741833DE" w14:textId="77777777" w:rsidR="00A00971" w:rsidRPr="00CC0668" w:rsidRDefault="00A00971" w:rsidP="00A0097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8AD0B8" w14:textId="12AC064F" w:rsidR="00A00971" w:rsidRPr="00C577EB" w:rsidRDefault="00A00971" w:rsidP="00A00971">
            <w:pPr>
              <w:pStyle w:val="acctfourfigures"/>
              <w:tabs>
                <w:tab w:val="clear" w:pos="765"/>
              </w:tabs>
              <w:spacing w:line="240" w:lineRule="auto"/>
              <w:ind w:right="-5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B761375" w14:textId="77777777" w:rsidR="00A00971" w:rsidRPr="00CC0668" w:rsidRDefault="00A00971" w:rsidP="00A0097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5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BD56FEF" w14:textId="3D9629E3" w:rsidR="00A00971" w:rsidRDefault="00A00971" w:rsidP="00A0097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5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4,997,979</w:t>
            </w:r>
          </w:p>
        </w:tc>
      </w:tr>
      <w:tr w:rsidR="00A00971" w:rsidRPr="00CC0668" w14:paraId="16579980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2FF36E63" w14:textId="5AEC2475" w:rsidR="00A00971" w:rsidRPr="00CC0668" w:rsidRDefault="00A00971" w:rsidP="00A00971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8DE897C" w14:textId="3E04DB98" w:rsidR="00A00971" w:rsidRPr="00CC0668" w:rsidRDefault="00A00971" w:rsidP="00A0097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290</w:t>
            </w:r>
          </w:p>
        </w:tc>
        <w:tc>
          <w:tcPr>
            <w:tcW w:w="180" w:type="dxa"/>
            <w:shd w:val="clear" w:color="auto" w:fill="auto"/>
          </w:tcPr>
          <w:p w14:paraId="7C4D1264" w14:textId="77777777" w:rsidR="00A00971" w:rsidRPr="00CC0668" w:rsidRDefault="00A00971" w:rsidP="00A0097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3C776F2" w14:textId="6E2EB811" w:rsidR="00A00971" w:rsidRPr="00CC0668" w:rsidRDefault="00A00971" w:rsidP="00A00971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2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8,374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2AFC0F" w14:textId="77777777" w:rsidR="00A00971" w:rsidRPr="00CC0668" w:rsidRDefault="00A00971" w:rsidP="00A0097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146C45" w14:textId="0401D22A" w:rsidR="00A00971" w:rsidRPr="00CC0668" w:rsidRDefault="00A00971" w:rsidP="00A0097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335,171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C8A5BF9" w14:textId="77777777" w:rsidR="00A00971" w:rsidRPr="00CC0668" w:rsidRDefault="00A00971" w:rsidP="00A0097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2F72F2F" w14:textId="70772C3B" w:rsidR="00A00971" w:rsidRPr="00CC0668" w:rsidRDefault="00A00971" w:rsidP="00A00971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FD9DBBD" w14:textId="77777777" w:rsidR="00A00971" w:rsidRPr="00CC0668" w:rsidRDefault="00A00971" w:rsidP="00A0097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3CFCE4E" w14:textId="4ACFDF9F" w:rsidR="00A00971" w:rsidRPr="00CC0668" w:rsidRDefault="00A00971" w:rsidP="00A00971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181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62A6EDD" w14:textId="77777777" w:rsidR="00A00971" w:rsidRPr="00CC0668" w:rsidRDefault="00A00971" w:rsidP="00A0097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101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4EBD6AD" w14:textId="01175D70" w:rsidR="00A00971" w:rsidRPr="00DE5493" w:rsidRDefault="00A00971" w:rsidP="00A0097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6975BC7" w14:textId="77777777" w:rsidR="00A00971" w:rsidRPr="00DE5493" w:rsidRDefault="00A00971" w:rsidP="00A0097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A8AC38" w14:textId="529F9487" w:rsidR="00A00971" w:rsidRPr="00CC0668" w:rsidRDefault="00A00971" w:rsidP="00A00971">
            <w:pPr>
              <w:spacing w:line="240" w:lineRule="atLeast"/>
              <w:ind w:left="-80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CE3D2C2" w14:textId="77777777" w:rsidR="00A00971" w:rsidRPr="00CC0668" w:rsidRDefault="00A00971" w:rsidP="00A0097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101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194453" w14:textId="7966F708" w:rsidR="00A00971" w:rsidRPr="00CC0668" w:rsidRDefault="00A00971" w:rsidP="00A00971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(344,016)</w:t>
            </w:r>
          </w:p>
        </w:tc>
        <w:tc>
          <w:tcPr>
            <w:tcW w:w="180" w:type="dxa"/>
            <w:shd w:val="clear" w:color="auto" w:fill="auto"/>
          </w:tcPr>
          <w:p w14:paraId="735F1AE9" w14:textId="77777777" w:rsidR="00A00971" w:rsidRPr="00CC0668" w:rsidRDefault="00A00971" w:rsidP="00A0097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985907" w14:textId="2810102A" w:rsidR="00A00971" w:rsidRPr="00CC0668" w:rsidRDefault="00A00971" w:rsidP="00A00971">
            <w:pPr>
              <w:pStyle w:val="acctfourfigures"/>
              <w:tabs>
                <w:tab w:val="clear" w:pos="765"/>
              </w:tabs>
              <w:spacing w:line="240" w:lineRule="auto"/>
              <w:ind w:right="-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99C2919" w14:textId="77777777" w:rsidR="00A00971" w:rsidRPr="00CC0668" w:rsidRDefault="00A00971" w:rsidP="00A0097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5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6E18FD5" w14:textId="06EA2909" w:rsidR="00A00971" w:rsidRPr="00CC0668" w:rsidRDefault="00A00971" w:rsidP="00A00971">
            <w:pPr>
              <w:pStyle w:val="acctfourfigures"/>
              <w:tabs>
                <w:tab w:val="clear" w:pos="765"/>
              </w:tabs>
              <w:spacing w:line="240" w:lineRule="auto"/>
              <w:ind w:right="-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A00971" w:rsidRPr="00CC0668" w14:paraId="081CC1F3" w14:textId="77777777" w:rsidTr="00907BD8">
        <w:trPr>
          <w:cantSplit/>
        </w:trPr>
        <w:tc>
          <w:tcPr>
            <w:tcW w:w="2070" w:type="dxa"/>
            <w:shd w:val="clear" w:color="auto" w:fill="auto"/>
          </w:tcPr>
          <w:p w14:paraId="39A8830A" w14:textId="1171B431" w:rsidR="00A00971" w:rsidRPr="00CC0668" w:rsidRDefault="00A00971" w:rsidP="00A00971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33255F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B7F1AD" w14:textId="6C082897" w:rsidR="00A00971" w:rsidRPr="00CC0668" w:rsidRDefault="00A00971" w:rsidP="00A0097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E1480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BBF218E" w14:textId="77777777" w:rsidR="00A00971" w:rsidRPr="00CC0668" w:rsidRDefault="00A00971" w:rsidP="00A0097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774F20" w14:textId="6BFC2E10" w:rsidR="00A00971" w:rsidRPr="00CC0668" w:rsidRDefault="00A00971" w:rsidP="00A00971">
            <w:pPr>
              <w:spacing w:line="240" w:lineRule="atLeast"/>
              <w:ind w:left="-80" w:right="-8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E1480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237948" w14:textId="77777777" w:rsidR="00A00971" w:rsidRPr="00CC0668" w:rsidRDefault="00A00971" w:rsidP="00A0097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5F0A655" w14:textId="7F4FD356" w:rsidR="00A00971" w:rsidRPr="00CC0668" w:rsidRDefault="00A00971" w:rsidP="00A0097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E1480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C29E95E" w14:textId="77777777" w:rsidR="00A00971" w:rsidRPr="00CC0668" w:rsidRDefault="00A00971" w:rsidP="00A0097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EEA707F" w14:textId="1AB9BF9D" w:rsidR="00A00971" w:rsidRPr="00CC0668" w:rsidRDefault="00A00971" w:rsidP="00A0097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69" w:right="-7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E1480">
              <w:rPr>
                <w:rFonts w:ascii="Angsana New" w:hAnsi="Angsana New"/>
                <w:sz w:val="26"/>
                <w:szCs w:val="26"/>
                <w:lang w:val="en-US"/>
              </w:rPr>
              <w:t>(69)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2EA9E90" w14:textId="77777777" w:rsidR="00A00971" w:rsidRPr="00CC0668" w:rsidRDefault="00A00971" w:rsidP="00A0097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DD1DFC4" w14:textId="7660A087" w:rsidR="00A00971" w:rsidRPr="00CC0668" w:rsidRDefault="00A00971" w:rsidP="00A00971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E1480">
              <w:rPr>
                <w:rFonts w:ascii="Angsana New" w:hAnsi="Angsana New"/>
                <w:sz w:val="26"/>
                <w:szCs w:val="26"/>
                <w:lang w:val="en-US"/>
              </w:rPr>
              <w:t>(313)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8239CC" w14:textId="77777777" w:rsidR="00A00971" w:rsidRPr="00CC0668" w:rsidRDefault="00A00971" w:rsidP="00A0097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F0078D" w14:textId="0A395079" w:rsidR="00A00971" w:rsidRPr="002E26EC" w:rsidRDefault="00A00971" w:rsidP="00A00971">
            <w:pPr>
              <w:spacing w:line="240" w:lineRule="atLeast"/>
              <w:ind w:left="-80" w:right="-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148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85E67CB" w14:textId="77777777" w:rsidR="00A00971" w:rsidRPr="00CC0668" w:rsidRDefault="00A00971" w:rsidP="00A0097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C099BB" w14:textId="0E103B3E" w:rsidR="00A00971" w:rsidRPr="004D5F88" w:rsidRDefault="00A00971" w:rsidP="00A00971">
            <w:pPr>
              <w:spacing w:line="240" w:lineRule="atLeast"/>
              <w:ind w:left="-80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E1480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D6839C" w14:textId="77777777" w:rsidR="00A00971" w:rsidRPr="00CC0668" w:rsidRDefault="00A00971" w:rsidP="00A0097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83C800" w14:textId="43B78BE4" w:rsidR="00A00971" w:rsidRPr="00CC0668" w:rsidRDefault="00A00971" w:rsidP="00A0097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E1480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19C50AF" w14:textId="77777777" w:rsidR="00A00971" w:rsidRPr="00CC0668" w:rsidRDefault="00A00971" w:rsidP="00A0097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D03B9E" w14:textId="59FAECDB" w:rsidR="00A00971" w:rsidRPr="00CC0668" w:rsidRDefault="00A00971" w:rsidP="00A00971">
            <w:pPr>
              <w:tabs>
                <w:tab w:val="decimal" w:pos="910"/>
              </w:tabs>
              <w:spacing w:line="240" w:lineRule="atLeast"/>
              <w:ind w:left="-80" w:right="-11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(238,950)</w:t>
            </w:r>
          </w:p>
        </w:tc>
        <w:tc>
          <w:tcPr>
            <w:tcW w:w="180" w:type="dxa"/>
            <w:shd w:val="clear" w:color="auto" w:fill="auto"/>
          </w:tcPr>
          <w:p w14:paraId="138BE18F" w14:textId="77777777" w:rsidR="00A00971" w:rsidRPr="00CC0668" w:rsidRDefault="00A00971" w:rsidP="00A0097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858F786" w14:textId="40DDD17B" w:rsidR="00A00971" w:rsidRPr="00CC0668" w:rsidRDefault="00A00971" w:rsidP="00A00971">
            <w:pPr>
              <w:tabs>
                <w:tab w:val="decimal" w:pos="910"/>
              </w:tabs>
              <w:spacing w:line="240" w:lineRule="atLeast"/>
              <w:ind w:left="-80" w:right="-11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E1480">
              <w:rPr>
                <w:rFonts w:ascii="Angsana New" w:hAnsi="Angsana New"/>
                <w:sz w:val="26"/>
                <w:szCs w:val="26"/>
              </w:rPr>
              <w:t>(239,332)</w:t>
            </w:r>
          </w:p>
        </w:tc>
      </w:tr>
      <w:tr w:rsidR="00A00971" w:rsidRPr="00CC0668" w14:paraId="0AD8A0D0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013C46F9" w14:textId="16768F83" w:rsidR="00A00971" w:rsidRPr="00CC0668" w:rsidRDefault="00A00971" w:rsidP="00A00971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31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7B79E1" w14:textId="780AD0C5" w:rsidR="00A00971" w:rsidRPr="004A7053" w:rsidRDefault="00A00971" w:rsidP="00A0097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1BFF61CB" w14:textId="77777777" w:rsidR="00A00971" w:rsidRPr="00CC0668" w:rsidRDefault="00A00971" w:rsidP="00A0097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575870" w14:textId="6132E1BC" w:rsidR="00A00971" w:rsidRPr="00562764" w:rsidRDefault="00A00971" w:rsidP="00A0097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4E887E8" w14:textId="77777777" w:rsidR="00A00971" w:rsidRPr="00562764" w:rsidRDefault="00A00971" w:rsidP="00A0097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B2AEDB" w14:textId="1F281ED0" w:rsidR="00A00971" w:rsidRPr="00562764" w:rsidRDefault="00A00971" w:rsidP="00A0097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CEAC202" w14:textId="77777777" w:rsidR="00A00971" w:rsidRPr="00562764" w:rsidRDefault="00A00971" w:rsidP="00A0097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216DEB" w14:textId="133624A2" w:rsidR="00A00971" w:rsidRPr="00562764" w:rsidRDefault="00A00971" w:rsidP="00A0097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6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E8283C6" w14:textId="77777777" w:rsidR="00A00971" w:rsidRPr="00562764" w:rsidRDefault="00A00971" w:rsidP="00A0097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060DA2" w14:textId="0F859873" w:rsidR="00A00971" w:rsidRPr="00562764" w:rsidRDefault="00A00971" w:rsidP="00A0097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345DD5D" w14:textId="77777777" w:rsidR="00A00971" w:rsidRPr="00562764" w:rsidRDefault="00A00971" w:rsidP="00A0097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A4A06A2" w14:textId="2574DE6C" w:rsidR="00A00971" w:rsidRPr="00562764" w:rsidRDefault="00A00971" w:rsidP="00A0097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4ED6A7D" w14:textId="77777777" w:rsidR="00A00971" w:rsidRPr="00562764" w:rsidRDefault="00A00971" w:rsidP="00A0097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1B1DFF" w14:textId="14D75F6F" w:rsidR="00A00971" w:rsidRPr="00562764" w:rsidRDefault="00A00971" w:rsidP="00A0097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25A7849" w14:textId="77777777" w:rsidR="00A00971" w:rsidRPr="00562764" w:rsidRDefault="00A00971" w:rsidP="00A0097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3C54849" w14:textId="09016048" w:rsidR="00A00971" w:rsidRPr="00562764" w:rsidRDefault="00A00971" w:rsidP="00A0097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3272E21A" w14:textId="77777777" w:rsidR="00A00971" w:rsidRPr="00562764" w:rsidRDefault="00A00971" w:rsidP="00A0097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58C127" w14:textId="104D8559" w:rsidR="00A00971" w:rsidRPr="00562764" w:rsidRDefault="00A00971" w:rsidP="00A0097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3F700D5" w14:textId="77777777" w:rsidR="00A00971" w:rsidRPr="00CC0668" w:rsidRDefault="00A00971" w:rsidP="00A0097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5E7DB65" w14:textId="1A24C95C" w:rsidR="00A00971" w:rsidRPr="00CC0668" w:rsidRDefault="00A00971" w:rsidP="00A0097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A00971" w:rsidRPr="00CC0668" w14:paraId="11FB3EA5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339E0D5A" w14:textId="21D2BAC9" w:rsidR="00A00971" w:rsidRPr="00CC0668" w:rsidRDefault="00A00971" w:rsidP="00A00971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และ 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มกราคม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72FB9A" w14:textId="7A8899A8" w:rsidR="00A00971" w:rsidRPr="004A7053" w:rsidRDefault="00A00971" w:rsidP="00A0097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11,757,514</w:t>
            </w:r>
          </w:p>
        </w:tc>
        <w:tc>
          <w:tcPr>
            <w:tcW w:w="180" w:type="dxa"/>
            <w:shd w:val="clear" w:color="auto" w:fill="auto"/>
          </w:tcPr>
          <w:p w14:paraId="432B2ED8" w14:textId="77777777" w:rsidR="00A00971" w:rsidRPr="00CC0668" w:rsidRDefault="00A00971" w:rsidP="00A0097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AB0DD86" w14:textId="5702931D" w:rsidR="00A00971" w:rsidRPr="00562764" w:rsidRDefault="00A00971" w:rsidP="00A00971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1,616,705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2F3B58" w14:textId="77777777" w:rsidR="00A00971" w:rsidRPr="00562764" w:rsidRDefault="00A00971" w:rsidP="00A0097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045465" w14:textId="630221A8" w:rsidR="00A00971" w:rsidRPr="00562764" w:rsidRDefault="00A00971" w:rsidP="00A0097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27,708,280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2266DB9" w14:textId="77777777" w:rsidR="00A00971" w:rsidRPr="00562764" w:rsidRDefault="00A00971" w:rsidP="00A0097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74C3389" w14:textId="0D6C56D9" w:rsidR="00A00971" w:rsidRPr="00562764" w:rsidRDefault="00A00971" w:rsidP="00A0097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6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279,635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1620D19" w14:textId="77777777" w:rsidR="00A00971" w:rsidRPr="00562764" w:rsidRDefault="00A00971" w:rsidP="00A0097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99D5B82" w14:textId="6094642C" w:rsidR="00A00971" w:rsidRPr="00562764" w:rsidRDefault="00A00971" w:rsidP="00A00971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64,022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4CC8BDA" w14:textId="77777777" w:rsidR="00A00971" w:rsidRPr="00562764" w:rsidRDefault="00A00971" w:rsidP="00A0097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61E0D2D" w14:textId="53479697" w:rsidR="00A00971" w:rsidRPr="00562764" w:rsidRDefault="00A00971" w:rsidP="00A0097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892</w:t>
            </w:r>
          </w:p>
        </w:tc>
        <w:tc>
          <w:tcPr>
            <w:tcW w:w="180" w:type="dxa"/>
            <w:shd w:val="clear" w:color="auto" w:fill="auto"/>
          </w:tcPr>
          <w:p w14:paraId="09EC4F2B" w14:textId="77777777" w:rsidR="00A00971" w:rsidRPr="00562764" w:rsidRDefault="00A00971" w:rsidP="00A0097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A5D39A" w14:textId="6283F18D" w:rsidR="00A00971" w:rsidRPr="00562764" w:rsidRDefault="00A00971" w:rsidP="00A0097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59,936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B39083" w14:textId="77777777" w:rsidR="00A00971" w:rsidRPr="00562764" w:rsidRDefault="00A00971" w:rsidP="00A0097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8BBDC0F" w14:textId="13459E74" w:rsidR="00A00971" w:rsidRPr="00562764" w:rsidRDefault="00A00971" w:rsidP="00A00971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6,239,897</w:t>
            </w:r>
          </w:p>
        </w:tc>
        <w:tc>
          <w:tcPr>
            <w:tcW w:w="180" w:type="dxa"/>
            <w:shd w:val="clear" w:color="auto" w:fill="auto"/>
          </w:tcPr>
          <w:p w14:paraId="59F62FFF" w14:textId="77777777" w:rsidR="00A00971" w:rsidRPr="00562764" w:rsidRDefault="00A00971" w:rsidP="00A0097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9C2FEA" w14:textId="5642A546" w:rsidR="00A00971" w:rsidRPr="00562764" w:rsidRDefault="00A00971" w:rsidP="00A00971">
            <w:pPr>
              <w:pStyle w:val="acctfourfigures"/>
              <w:tabs>
                <w:tab w:val="clear" w:pos="765"/>
              </w:tabs>
              <w:spacing w:line="240" w:lineRule="auto"/>
              <w:ind w:right="-5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6E6FB87" w14:textId="77777777" w:rsidR="00A00971" w:rsidRPr="00CC0668" w:rsidRDefault="00A00971" w:rsidP="00A0097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64C2383" w14:textId="76942336" w:rsidR="00A00971" w:rsidRPr="00CC0668" w:rsidRDefault="00A00971" w:rsidP="00A0097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47,726,881</w:t>
            </w:r>
          </w:p>
        </w:tc>
      </w:tr>
      <w:tr w:rsidR="00E73B55" w:rsidRPr="00CC0668" w14:paraId="784471D1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6E9F028D" w14:textId="77777777" w:rsidR="00E73B55" w:rsidRPr="00CC0668" w:rsidRDefault="00E73B55" w:rsidP="00E73B55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531C76B" w14:textId="17F27CED" w:rsidR="00E73B55" w:rsidRPr="00CC0668" w:rsidRDefault="00E73B55" w:rsidP="00E73B5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282,79</w:t>
            </w:r>
            <w:r w:rsidR="00DE3B36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41BC38CD" w14:textId="77777777" w:rsidR="00E73B55" w:rsidRPr="00CC0668" w:rsidRDefault="00E73B55" w:rsidP="00E73B5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CDBDDA5" w14:textId="6C8AC461" w:rsidR="00E73B55" w:rsidRPr="00CC0668" w:rsidRDefault="00E73B55" w:rsidP="00E73B55">
            <w:pPr>
              <w:spacing w:line="240" w:lineRule="atLeast"/>
              <w:ind w:left="-80" w:right="-8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E1480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D30697" w14:textId="77777777" w:rsidR="00E73B55" w:rsidRPr="00CC0668" w:rsidRDefault="00E73B55" w:rsidP="00E73B5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B0AE3D" w14:textId="0CEB8EBC" w:rsidR="00E73B55" w:rsidRPr="00CC0668" w:rsidRDefault="00E73B55" w:rsidP="00E73B5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84,484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8193CC3" w14:textId="77777777" w:rsidR="00E73B55" w:rsidRPr="00CC0668" w:rsidRDefault="00E73B55" w:rsidP="00E73B5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B3D068A" w14:textId="1B6FF593" w:rsidR="00E73B55" w:rsidRPr="00CC0668" w:rsidRDefault="00E73B55" w:rsidP="00E73B5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6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38,391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F30C627" w14:textId="77777777" w:rsidR="00E73B55" w:rsidRPr="00CC0668" w:rsidRDefault="00E73B55" w:rsidP="00E73B5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D2EC745" w14:textId="62D7F1EB" w:rsidR="00E73B55" w:rsidRPr="00CC0668" w:rsidRDefault="00E73B55" w:rsidP="00E73B5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6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8,490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9F7AB5" w14:textId="77777777" w:rsidR="00E73B55" w:rsidRPr="00CC0668" w:rsidRDefault="00E73B55" w:rsidP="00E73B5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6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F334705" w14:textId="119FBF32" w:rsidR="00E73B55" w:rsidRPr="00DE5493" w:rsidRDefault="00E73B55" w:rsidP="00E73B5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2,723</w:t>
            </w:r>
          </w:p>
        </w:tc>
        <w:tc>
          <w:tcPr>
            <w:tcW w:w="180" w:type="dxa"/>
            <w:shd w:val="clear" w:color="auto" w:fill="auto"/>
          </w:tcPr>
          <w:p w14:paraId="1D387FC8" w14:textId="77777777" w:rsidR="00E73B55" w:rsidRPr="00DE5493" w:rsidRDefault="00E73B55" w:rsidP="00E73B5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6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8AE3F7" w14:textId="34AB7614" w:rsidR="00E73B55" w:rsidRPr="0001615A" w:rsidRDefault="00E73B55" w:rsidP="00E73B5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8,933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583912" w14:textId="77777777" w:rsidR="00E73B55" w:rsidRPr="00CC0668" w:rsidRDefault="00E73B55" w:rsidP="00E73B5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6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92462C" w14:textId="59A13BB2" w:rsidR="00E73B55" w:rsidRPr="00CC0668" w:rsidRDefault="00E73B55" w:rsidP="00CB1F45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6,926,345</w:t>
            </w:r>
          </w:p>
        </w:tc>
        <w:tc>
          <w:tcPr>
            <w:tcW w:w="180" w:type="dxa"/>
            <w:shd w:val="clear" w:color="auto" w:fill="auto"/>
          </w:tcPr>
          <w:p w14:paraId="379AEFA2" w14:textId="77777777" w:rsidR="00E73B55" w:rsidRPr="0001615A" w:rsidRDefault="00E73B55" w:rsidP="00E73B5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6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E7F809" w14:textId="7E54368E" w:rsidR="00E73B55" w:rsidRPr="00C577EB" w:rsidRDefault="00E73B55" w:rsidP="00E73B5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7235778" w14:textId="77777777" w:rsidR="00E73B55" w:rsidRPr="0001615A" w:rsidRDefault="00E73B55" w:rsidP="00E73B5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69" w:right="-7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1DF8D82" w14:textId="690C29D1" w:rsidR="00E73B55" w:rsidRPr="0001615A" w:rsidRDefault="00E73B55" w:rsidP="00E73B5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7,352,16</w:t>
            </w:r>
            <w:r w:rsidR="00DE3B36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</w:tr>
      <w:tr w:rsidR="00E73B55" w:rsidRPr="00CC0668" w14:paraId="08567CC9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74CF449A" w14:textId="77777777" w:rsidR="00E73B55" w:rsidRPr="00CC0668" w:rsidRDefault="00E73B55" w:rsidP="00E73B55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87CB72" w14:textId="67A3BA67" w:rsidR="00E73B55" w:rsidRPr="00CC0668" w:rsidRDefault="00E73B55" w:rsidP="00E73B5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81,926</w:t>
            </w:r>
          </w:p>
        </w:tc>
        <w:tc>
          <w:tcPr>
            <w:tcW w:w="180" w:type="dxa"/>
            <w:shd w:val="clear" w:color="auto" w:fill="auto"/>
          </w:tcPr>
          <w:p w14:paraId="4A94A5DC" w14:textId="77777777" w:rsidR="00E73B55" w:rsidRPr="00CC0668" w:rsidRDefault="00E73B55" w:rsidP="00E73B5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ABD3C5" w14:textId="3C893F94" w:rsidR="00E73B55" w:rsidRPr="00CC0668" w:rsidRDefault="00E73B55" w:rsidP="00E73B55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2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89,524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E80728" w14:textId="77777777" w:rsidR="00E73B55" w:rsidRPr="00CC0668" w:rsidRDefault="00E73B55" w:rsidP="00E73B5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D675429" w14:textId="0115A231" w:rsidR="00E73B55" w:rsidRPr="00CC0668" w:rsidRDefault="00E73B55" w:rsidP="00E73B5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559,303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0147F6F" w14:textId="77777777" w:rsidR="00E73B55" w:rsidRPr="00CC0668" w:rsidRDefault="00E73B55" w:rsidP="00E73B5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D69BDA8" w14:textId="21239702" w:rsidR="00E73B55" w:rsidRPr="00CC0668" w:rsidRDefault="00E73B55" w:rsidP="00E73B55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C9DCB72" w14:textId="77777777" w:rsidR="00E73B55" w:rsidRPr="00CC0668" w:rsidRDefault="00E73B55" w:rsidP="00E73B5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C92A018" w14:textId="1168A76E" w:rsidR="00E73B55" w:rsidRPr="00CC0668" w:rsidRDefault="00E73B55" w:rsidP="00396E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96E2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147DBA" w14:textId="77777777" w:rsidR="00E73B55" w:rsidRPr="00CC0668" w:rsidRDefault="00E73B55" w:rsidP="00E73B5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D282D92" w14:textId="3876958A" w:rsidR="00E73B55" w:rsidRPr="002E26EC" w:rsidRDefault="00E73B55" w:rsidP="00E73B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969348B" w14:textId="77777777" w:rsidR="00E73B55" w:rsidRPr="00CC0668" w:rsidRDefault="00E73B55" w:rsidP="00E73B5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11B807" w14:textId="0A4034A9" w:rsidR="00E73B55" w:rsidRPr="00CC0668" w:rsidRDefault="00E73B55" w:rsidP="00E73B55">
            <w:pPr>
              <w:spacing w:line="240" w:lineRule="atLeast"/>
              <w:ind w:left="-80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6CD9DDD" w14:textId="77777777" w:rsidR="00E73B55" w:rsidRPr="00CC0668" w:rsidRDefault="00E73B55" w:rsidP="00E73B5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2DFF68" w14:textId="0D918A1F" w:rsidR="00E73B55" w:rsidRPr="00CC0668" w:rsidRDefault="00E73B55" w:rsidP="00CB1F45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(730,753)</w:t>
            </w:r>
          </w:p>
        </w:tc>
        <w:tc>
          <w:tcPr>
            <w:tcW w:w="180" w:type="dxa"/>
            <w:shd w:val="clear" w:color="auto" w:fill="auto"/>
          </w:tcPr>
          <w:p w14:paraId="44ABDD45" w14:textId="77777777" w:rsidR="00E73B55" w:rsidRPr="00CC0668" w:rsidRDefault="00E73B55" w:rsidP="00E73B5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548B84" w14:textId="7FBDD1A1" w:rsidR="00E73B55" w:rsidRPr="00CC0668" w:rsidRDefault="00E73B55" w:rsidP="00E73B5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6790C90" w14:textId="77777777" w:rsidR="00E73B55" w:rsidRPr="00CC0668" w:rsidRDefault="00E73B55" w:rsidP="00E73B5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CE3C056" w14:textId="7817038C" w:rsidR="00E73B55" w:rsidRPr="00CC0668" w:rsidRDefault="00E73B55" w:rsidP="00E73B55">
            <w:pPr>
              <w:pStyle w:val="acctfourfigures"/>
              <w:tabs>
                <w:tab w:val="clear" w:pos="765"/>
              </w:tabs>
              <w:spacing w:line="240" w:lineRule="auto"/>
              <w:ind w:right="-5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E73B55" w:rsidRPr="005E1480" w14:paraId="6C98FB0F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71F0F2D2" w14:textId="296B0F0D" w:rsidR="00E73B55" w:rsidRPr="0033255F" w:rsidRDefault="00E73B55" w:rsidP="00E73B55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33255F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A064E4" w14:textId="7BA83001" w:rsidR="00E73B55" w:rsidRPr="007F708D" w:rsidRDefault="00E73B55" w:rsidP="00E73B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E1480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B4B4961" w14:textId="77777777" w:rsidR="00E73B55" w:rsidRPr="005E1480" w:rsidRDefault="00E73B55" w:rsidP="00E73B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4B042E" w14:textId="7858EE20" w:rsidR="00E73B55" w:rsidRPr="005E1480" w:rsidRDefault="00E73B55" w:rsidP="00E73B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EC0897" w14:textId="77777777" w:rsidR="00E73B55" w:rsidRPr="005E1480" w:rsidRDefault="00E73B55" w:rsidP="00E73B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126552" w14:textId="4B520933" w:rsidR="00E73B55" w:rsidRPr="005E1480" w:rsidRDefault="00E73B55" w:rsidP="00D9007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(6,93</w:t>
            </w:r>
            <w:r w:rsidR="00DE3B36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0C5B3D0" w14:textId="77777777" w:rsidR="00E73B55" w:rsidRPr="005E1480" w:rsidRDefault="00E73B55" w:rsidP="00E73B5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8FEECE" w14:textId="4448C0DA" w:rsidR="00E73B55" w:rsidRPr="005E1480" w:rsidRDefault="00E73B55" w:rsidP="00E73B5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6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(52)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BC9302D" w14:textId="77777777" w:rsidR="00E73B55" w:rsidRPr="005E1480" w:rsidRDefault="00E73B55" w:rsidP="00E73B5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49F1EF" w14:textId="57A1855C" w:rsidR="00E73B55" w:rsidRPr="005E1480" w:rsidRDefault="00E73B55" w:rsidP="00E73B5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6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(629)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D33185" w14:textId="77777777" w:rsidR="00E73B55" w:rsidRPr="005E1480" w:rsidRDefault="00E73B55" w:rsidP="00E73B5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1F910A" w14:textId="3853A7B3" w:rsidR="00E73B55" w:rsidRPr="005E1480" w:rsidRDefault="00E73B55" w:rsidP="00E73B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A0BD851" w14:textId="77777777" w:rsidR="00E73B55" w:rsidRPr="005E1480" w:rsidRDefault="00E73B55" w:rsidP="00E73B5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76714B" w14:textId="29B04B3A" w:rsidR="00E73B55" w:rsidRPr="005E1480" w:rsidRDefault="00E73B55" w:rsidP="00E73B55">
            <w:pPr>
              <w:spacing w:line="240" w:lineRule="atLeast"/>
              <w:ind w:left="-80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E52A3B" w14:textId="77777777" w:rsidR="00E73B55" w:rsidRPr="005E1480" w:rsidRDefault="00E73B55" w:rsidP="00E73B5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91E70F" w14:textId="236C8BC0" w:rsidR="00E73B55" w:rsidRPr="005E1480" w:rsidRDefault="00E73B55" w:rsidP="00E73B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B5A0B2E" w14:textId="77777777" w:rsidR="00E73B55" w:rsidRPr="005E1480" w:rsidRDefault="00E73B55" w:rsidP="00E73B5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6BD0A9" w14:textId="61D0ABEB" w:rsidR="00E73B55" w:rsidRPr="0033255F" w:rsidRDefault="00E73B55" w:rsidP="00E73B5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B309AEB" w14:textId="77777777" w:rsidR="00E73B55" w:rsidRPr="00CC0668" w:rsidRDefault="00E73B55" w:rsidP="00E73B5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2B3F3B4" w14:textId="33D7CB0B" w:rsidR="00E73B55" w:rsidRPr="005E1480" w:rsidRDefault="00E73B55" w:rsidP="00E73B5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(7,61</w:t>
            </w:r>
            <w:r w:rsidR="00DE3B36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73B55" w:rsidRPr="00CC0668" w14:paraId="080F0032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6F977E19" w14:textId="46AD98CF" w:rsidR="00E73B55" w:rsidRPr="00CC0668" w:rsidRDefault="00E73B55" w:rsidP="00E73B55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31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CD7A92" w14:textId="6A4B664C" w:rsidR="00E73B55" w:rsidRPr="004A7053" w:rsidRDefault="00E73B55" w:rsidP="00E73B5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12,122,23</w:t>
            </w:r>
            <w:r w:rsidR="00DE3B3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62E405AF" w14:textId="77777777" w:rsidR="00E73B55" w:rsidRPr="00CC0668" w:rsidRDefault="00E73B55" w:rsidP="00E73B5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BAF1D3" w14:textId="2FC0C209" w:rsidR="00E73B55" w:rsidRPr="00562764" w:rsidRDefault="00E73B55" w:rsidP="00E73B55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1,706,229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DC1107" w14:textId="77777777" w:rsidR="00E73B55" w:rsidRPr="00562764" w:rsidRDefault="00E73B55" w:rsidP="00E73B5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863087" w14:textId="680C7648" w:rsidR="00E73B55" w:rsidRPr="00562764" w:rsidRDefault="00E73B55" w:rsidP="00E73B5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28,345,13</w:t>
            </w:r>
            <w:r w:rsidR="00DE3B3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60095F7" w14:textId="77777777" w:rsidR="00E73B55" w:rsidRPr="00562764" w:rsidRDefault="00E73B55" w:rsidP="00E73B5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86064A" w14:textId="0414E1A2" w:rsidR="00E73B55" w:rsidRPr="00562764" w:rsidRDefault="00E73B55" w:rsidP="00E73B5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6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317,</w:t>
            </w:r>
            <w:r w:rsidR="00396E25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974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3AC0B63" w14:textId="77777777" w:rsidR="00E73B55" w:rsidRPr="00562764" w:rsidRDefault="00E73B55" w:rsidP="00E73B5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3DD23F" w14:textId="1DB82E16" w:rsidR="00E73B55" w:rsidRPr="00562764" w:rsidRDefault="00E73B55" w:rsidP="00E73B5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6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71,883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B78957" w14:textId="77777777" w:rsidR="00E73B55" w:rsidRPr="00562764" w:rsidRDefault="00E73B55" w:rsidP="00E73B5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1C88E6" w14:textId="40A0AC4D" w:rsidR="00E73B55" w:rsidRPr="00396E25" w:rsidRDefault="00E73B55" w:rsidP="00E73B5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96E25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3,615</w:t>
            </w:r>
          </w:p>
        </w:tc>
        <w:tc>
          <w:tcPr>
            <w:tcW w:w="180" w:type="dxa"/>
            <w:shd w:val="clear" w:color="auto" w:fill="auto"/>
          </w:tcPr>
          <w:p w14:paraId="2DBCC589" w14:textId="77777777" w:rsidR="00E73B55" w:rsidRPr="00562764" w:rsidRDefault="00E73B55" w:rsidP="00E73B5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F2D46A" w14:textId="1EF77507" w:rsidR="00E73B55" w:rsidRPr="00396E25" w:rsidRDefault="00E73B55" w:rsidP="00E73B5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96E25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68,</w:t>
            </w:r>
            <w:r w:rsidR="00396E25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869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CBB077" w14:textId="77777777" w:rsidR="00E73B55" w:rsidRPr="00562764" w:rsidRDefault="00E73B55" w:rsidP="00E73B5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3D836C" w14:textId="26F63DFA" w:rsidR="00E73B55" w:rsidRPr="00562764" w:rsidRDefault="00E73B55" w:rsidP="00E73B55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12,435,489</w:t>
            </w:r>
          </w:p>
        </w:tc>
        <w:tc>
          <w:tcPr>
            <w:tcW w:w="180" w:type="dxa"/>
            <w:shd w:val="clear" w:color="auto" w:fill="auto"/>
          </w:tcPr>
          <w:p w14:paraId="6EE796EE" w14:textId="77777777" w:rsidR="00E73B55" w:rsidRPr="00562764" w:rsidRDefault="00E73B55" w:rsidP="00E73B5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961A5A" w14:textId="4FB4595E" w:rsidR="00E73B55" w:rsidRPr="00C86892" w:rsidRDefault="00E73B55" w:rsidP="00C86892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C86892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A7DCC22" w14:textId="77777777" w:rsidR="00E73B55" w:rsidRPr="00CC0668" w:rsidRDefault="00E73B55" w:rsidP="00E73B5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0CFB3C" w14:textId="0E8D40F4" w:rsidR="00E73B55" w:rsidRPr="00CC0668" w:rsidRDefault="00E73B55" w:rsidP="00E73B5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55,071,42</w:t>
            </w:r>
            <w:r w:rsidR="00DE3B36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</w:tr>
    </w:tbl>
    <w:p w14:paraId="42873802" w14:textId="77777777" w:rsidR="003A6185" w:rsidRDefault="003A6185" w:rsidP="003A6185">
      <w:pPr>
        <w:spacing w:line="0" w:lineRule="atLeast"/>
        <w:ind w:left="547" w:right="389"/>
        <w:jc w:val="both"/>
        <w:rPr>
          <w:rFonts w:ascii="Angsana New" w:hAnsi="Angsana New"/>
          <w:sz w:val="16"/>
          <w:szCs w:val="16"/>
          <w:lang w:val="en-US"/>
        </w:rPr>
      </w:pPr>
    </w:p>
    <w:p w14:paraId="3C5DC359" w14:textId="099148CF" w:rsidR="00CD2FD2" w:rsidRDefault="00CD2FD2">
      <w:pPr>
        <w:spacing w:line="240" w:lineRule="auto"/>
        <w:rPr>
          <w:rFonts w:ascii="Angsana New" w:hAnsi="Angsana New"/>
          <w:sz w:val="14"/>
          <w:szCs w:val="14"/>
          <w:lang w:val="en-US"/>
        </w:rPr>
      </w:pPr>
      <w:r>
        <w:rPr>
          <w:rFonts w:ascii="Angsana New" w:hAnsi="Angsana New"/>
          <w:sz w:val="14"/>
          <w:szCs w:val="14"/>
          <w:lang w:val="en-US"/>
        </w:rPr>
        <w:br w:type="page"/>
      </w:r>
    </w:p>
    <w:tbl>
      <w:tblPr>
        <w:tblpPr w:leftFromText="180" w:rightFromText="180" w:vertAnchor="text" w:horzAnchor="margin" w:tblpX="-252" w:tblpY="-98"/>
        <w:tblW w:w="149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0"/>
        <w:gridCol w:w="1080"/>
        <w:gridCol w:w="180"/>
        <w:gridCol w:w="1170"/>
        <w:gridCol w:w="180"/>
        <w:gridCol w:w="1170"/>
        <w:gridCol w:w="178"/>
        <w:gridCol w:w="1172"/>
        <w:gridCol w:w="178"/>
        <w:gridCol w:w="1172"/>
        <w:gridCol w:w="180"/>
        <w:gridCol w:w="1090"/>
        <w:gridCol w:w="178"/>
        <w:gridCol w:w="1092"/>
        <w:gridCol w:w="178"/>
        <w:gridCol w:w="1152"/>
        <w:gridCol w:w="180"/>
        <w:gridCol w:w="1080"/>
        <w:gridCol w:w="180"/>
        <w:gridCol w:w="1080"/>
      </w:tblGrid>
      <w:tr w:rsidR="00074C83" w:rsidRPr="00D05B4A" w14:paraId="5FE582C6" w14:textId="77777777" w:rsidTr="00F24DB5">
        <w:trPr>
          <w:cantSplit/>
        </w:trPr>
        <w:tc>
          <w:tcPr>
            <w:tcW w:w="2070" w:type="dxa"/>
            <w:shd w:val="clear" w:color="auto" w:fill="auto"/>
          </w:tcPr>
          <w:p w14:paraId="726524FD" w14:textId="77777777" w:rsidR="00074C83" w:rsidRPr="00CC0668" w:rsidRDefault="00074C83" w:rsidP="00C26BF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70" w:type="dxa"/>
            <w:gridSpan w:val="19"/>
            <w:shd w:val="clear" w:color="auto" w:fill="auto"/>
          </w:tcPr>
          <w:p w14:paraId="2D48E0D1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5B4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BC6D5D" w:rsidRPr="00D05B4A" w14:paraId="0940A9BF" w14:textId="77777777" w:rsidTr="00F24DB5">
        <w:trPr>
          <w:cantSplit/>
        </w:trPr>
        <w:tc>
          <w:tcPr>
            <w:tcW w:w="2070" w:type="dxa"/>
            <w:shd w:val="clear" w:color="auto" w:fill="auto"/>
          </w:tcPr>
          <w:p w14:paraId="02D6BF66" w14:textId="77777777" w:rsidR="00074C83" w:rsidRPr="00D05B4A" w:rsidRDefault="00074C83" w:rsidP="00C26BF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3795AE4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61A07E19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512686D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0E3D08F9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68DF719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1F4D4E3B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</w:tcPr>
          <w:p w14:paraId="73BEE03B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7CAD3D7A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D1C6FE0" w14:textId="77777777" w:rsidR="00074C83" w:rsidRPr="00D05B4A" w:rsidRDefault="00074C83" w:rsidP="00C26BF0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D05B4A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เครื่องตกแต่ง</w:t>
            </w:r>
          </w:p>
        </w:tc>
        <w:tc>
          <w:tcPr>
            <w:tcW w:w="180" w:type="dxa"/>
            <w:shd w:val="clear" w:color="auto" w:fill="auto"/>
          </w:tcPr>
          <w:p w14:paraId="66FCB645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0" w:type="dxa"/>
            <w:shd w:val="clear" w:color="auto" w:fill="auto"/>
          </w:tcPr>
          <w:p w14:paraId="07E9635D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1F95A8A6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2" w:type="dxa"/>
            <w:shd w:val="clear" w:color="auto" w:fill="auto"/>
          </w:tcPr>
          <w:p w14:paraId="4B73B52E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30FA8D7D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1712BDD8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509BB3F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1612712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2724A672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4123323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C6D5D" w:rsidRPr="00D05B4A" w14:paraId="1A10A076" w14:textId="77777777" w:rsidTr="00F24DB5">
        <w:trPr>
          <w:cantSplit/>
        </w:trPr>
        <w:tc>
          <w:tcPr>
            <w:tcW w:w="2070" w:type="dxa"/>
            <w:shd w:val="clear" w:color="auto" w:fill="auto"/>
          </w:tcPr>
          <w:p w14:paraId="10BCCAAC" w14:textId="77777777" w:rsidR="00074C83" w:rsidRPr="00D05B4A" w:rsidRDefault="00074C83" w:rsidP="00C26BF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5B7EA7F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6BABE4F3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C7B1DD0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A337ED1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494F1FE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61145D7C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553516F" w14:textId="77777777" w:rsidR="00074C83" w:rsidRPr="00D05B4A" w:rsidRDefault="00074C83" w:rsidP="00C26BF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05B4A">
              <w:rPr>
                <w:rFonts w:ascii="Angsana New" w:hAnsi="Angsana New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178" w:type="dxa"/>
            <w:shd w:val="clear" w:color="auto" w:fill="auto"/>
          </w:tcPr>
          <w:p w14:paraId="48680509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99611D2" w14:textId="77777777" w:rsidR="00074C83" w:rsidRPr="00D05B4A" w:rsidRDefault="00074C83" w:rsidP="00C26BF0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D05B4A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ติดตั้ง</w:t>
            </w:r>
          </w:p>
        </w:tc>
        <w:tc>
          <w:tcPr>
            <w:tcW w:w="180" w:type="dxa"/>
            <w:shd w:val="clear" w:color="auto" w:fill="auto"/>
          </w:tcPr>
          <w:p w14:paraId="6D36802D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0" w:type="dxa"/>
            <w:shd w:val="clear" w:color="auto" w:fill="auto"/>
          </w:tcPr>
          <w:p w14:paraId="5EE024D9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57F28541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2" w:type="dxa"/>
            <w:shd w:val="clear" w:color="auto" w:fill="auto"/>
          </w:tcPr>
          <w:p w14:paraId="0DEEE216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206426CF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3D318B3F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5B4A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" w:type="dxa"/>
            <w:shd w:val="clear" w:color="auto" w:fill="auto"/>
          </w:tcPr>
          <w:p w14:paraId="30B7C4A2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4FF3F0A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05B4A">
              <w:rPr>
                <w:rFonts w:ascii="Angsana New" w:hAnsi="Angsana New" w:hint="cs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" w:type="dxa"/>
            <w:shd w:val="clear" w:color="auto" w:fill="auto"/>
          </w:tcPr>
          <w:p w14:paraId="1F22215A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B662E71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C6D5D" w:rsidRPr="00D05B4A" w14:paraId="4C0844DF" w14:textId="77777777" w:rsidTr="00F24DB5">
        <w:trPr>
          <w:cantSplit/>
        </w:trPr>
        <w:tc>
          <w:tcPr>
            <w:tcW w:w="2070" w:type="dxa"/>
            <w:shd w:val="clear" w:color="auto" w:fill="auto"/>
          </w:tcPr>
          <w:p w14:paraId="0AE888A4" w14:textId="77777777" w:rsidR="00074C83" w:rsidRPr="00D05B4A" w:rsidRDefault="00074C83" w:rsidP="00C26BF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5CEB0C8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5609AC9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61ED85A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785ECB89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7B3349D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60F64FF6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46683E8" w14:textId="77777777" w:rsidR="00074C83" w:rsidRPr="00D05B4A" w:rsidRDefault="00074C83" w:rsidP="00C26BF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05B4A">
              <w:rPr>
                <w:rFonts w:ascii="Angsana New" w:hAnsi="Angsana New"/>
                <w:sz w:val="26"/>
                <w:szCs w:val="26"/>
                <w:cs/>
              </w:rPr>
              <w:t>เครื่องใช้ และ</w:t>
            </w:r>
          </w:p>
        </w:tc>
        <w:tc>
          <w:tcPr>
            <w:tcW w:w="178" w:type="dxa"/>
            <w:shd w:val="clear" w:color="auto" w:fill="auto"/>
          </w:tcPr>
          <w:p w14:paraId="4BDF3891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D89F1FC" w14:textId="77777777" w:rsidR="00074C83" w:rsidRPr="00D05B4A" w:rsidRDefault="00074C83" w:rsidP="00C26BF0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D05B4A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และเครื่องใช้</w:t>
            </w:r>
          </w:p>
        </w:tc>
        <w:tc>
          <w:tcPr>
            <w:tcW w:w="180" w:type="dxa"/>
            <w:shd w:val="clear" w:color="auto" w:fill="auto"/>
          </w:tcPr>
          <w:p w14:paraId="40152C2F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0" w:type="dxa"/>
            <w:shd w:val="clear" w:color="auto" w:fill="auto"/>
          </w:tcPr>
          <w:p w14:paraId="074CE689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2C34D8FB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92" w:type="dxa"/>
            <w:shd w:val="clear" w:color="auto" w:fill="auto"/>
          </w:tcPr>
          <w:p w14:paraId="0274EC67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05B4A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อะไหล่</w:t>
            </w:r>
          </w:p>
        </w:tc>
        <w:tc>
          <w:tcPr>
            <w:tcW w:w="178" w:type="dxa"/>
            <w:shd w:val="clear" w:color="auto" w:fill="auto"/>
          </w:tcPr>
          <w:p w14:paraId="5A9DEF60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77F52C69" w14:textId="77777777" w:rsidR="00074C83" w:rsidRPr="00D05B4A" w:rsidRDefault="00074C83" w:rsidP="00C26BF0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D05B4A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ระหว่างก่อสร้าง</w:t>
            </w:r>
          </w:p>
        </w:tc>
        <w:tc>
          <w:tcPr>
            <w:tcW w:w="180" w:type="dxa"/>
            <w:shd w:val="clear" w:color="auto" w:fill="auto"/>
          </w:tcPr>
          <w:p w14:paraId="13B5B6A0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D2BE2FB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5B4A">
              <w:rPr>
                <w:rFonts w:ascii="Angsana New" w:hAnsi="Angsana New" w:hint="cs"/>
                <w:sz w:val="26"/>
                <w:szCs w:val="26"/>
                <w:cs/>
              </w:rPr>
              <w:t>ประมาณการ</w:t>
            </w:r>
          </w:p>
        </w:tc>
        <w:tc>
          <w:tcPr>
            <w:tcW w:w="180" w:type="dxa"/>
            <w:shd w:val="clear" w:color="auto" w:fill="auto"/>
          </w:tcPr>
          <w:p w14:paraId="57AF7C44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23F28AE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C6D5D" w:rsidRPr="00D05B4A" w14:paraId="27889923" w14:textId="77777777" w:rsidTr="00F24DB5">
        <w:trPr>
          <w:cantSplit/>
        </w:trPr>
        <w:tc>
          <w:tcPr>
            <w:tcW w:w="2070" w:type="dxa"/>
            <w:shd w:val="clear" w:color="auto" w:fill="auto"/>
          </w:tcPr>
          <w:p w14:paraId="7446F88D" w14:textId="77777777" w:rsidR="00074C83" w:rsidRPr="00D05B4A" w:rsidRDefault="00074C83" w:rsidP="00C26BF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BA2C63" w14:textId="77777777" w:rsidR="00074C83" w:rsidRPr="00D05B4A" w:rsidRDefault="00074C83" w:rsidP="00C26BF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5B4A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80" w:type="dxa"/>
            <w:shd w:val="clear" w:color="auto" w:fill="auto"/>
          </w:tcPr>
          <w:p w14:paraId="3E45B2D9" w14:textId="77777777" w:rsidR="00074C83" w:rsidRPr="00D05B4A" w:rsidRDefault="00074C83" w:rsidP="00C26BF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2EB035B" w14:textId="77777777" w:rsidR="00074C83" w:rsidRPr="00D05B4A" w:rsidRDefault="00074C83" w:rsidP="00C26BF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5B4A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EC6956" w14:textId="77777777" w:rsidR="00074C83" w:rsidRPr="00D05B4A" w:rsidRDefault="00074C83" w:rsidP="00C26BF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91F9AE" w14:textId="77777777" w:rsidR="00074C83" w:rsidRPr="00D05B4A" w:rsidRDefault="00074C83" w:rsidP="00C26BF0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D05B4A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เครื่องจักร</w:t>
            </w:r>
          </w:p>
        </w:tc>
        <w:tc>
          <w:tcPr>
            <w:tcW w:w="178" w:type="dxa"/>
            <w:shd w:val="clear" w:color="auto" w:fill="auto"/>
          </w:tcPr>
          <w:p w14:paraId="1F248891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797DBFF" w14:textId="77777777" w:rsidR="00074C83" w:rsidRPr="00D05B4A" w:rsidRDefault="00074C83" w:rsidP="00C26BF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5B4A">
              <w:rPr>
                <w:rFonts w:ascii="Angsana New" w:hAnsi="Angsana New"/>
                <w:sz w:val="26"/>
                <w:szCs w:val="26"/>
                <w:cs/>
              </w:rPr>
              <w:t>อุปกรณ์โรงงาน</w:t>
            </w:r>
          </w:p>
        </w:tc>
        <w:tc>
          <w:tcPr>
            <w:tcW w:w="178" w:type="dxa"/>
            <w:shd w:val="clear" w:color="auto" w:fill="auto"/>
          </w:tcPr>
          <w:p w14:paraId="77DF9DC0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8B3BFF7" w14:textId="77777777" w:rsidR="00074C83" w:rsidRPr="00D05B4A" w:rsidRDefault="00074C83" w:rsidP="00C26BF0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D05B4A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สำนักงาน</w:t>
            </w:r>
          </w:p>
        </w:tc>
        <w:tc>
          <w:tcPr>
            <w:tcW w:w="180" w:type="dxa"/>
            <w:shd w:val="clear" w:color="auto" w:fill="auto"/>
          </w:tcPr>
          <w:p w14:paraId="02D85242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0" w:type="dxa"/>
            <w:shd w:val="clear" w:color="auto" w:fill="auto"/>
          </w:tcPr>
          <w:p w14:paraId="3FD85431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05B4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ยานพาหนะ</w:t>
            </w:r>
          </w:p>
        </w:tc>
        <w:tc>
          <w:tcPr>
            <w:tcW w:w="178" w:type="dxa"/>
            <w:shd w:val="clear" w:color="auto" w:fill="auto"/>
          </w:tcPr>
          <w:p w14:paraId="6922A7B4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92" w:type="dxa"/>
            <w:shd w:val="clear" w:color="auto" w:fill="auto"/>
          </w:tcPr>
          <w:p w14:paraId="7188954E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05B4A">
              <w:rPr>
                <w:rFonts w:ascii="Angsana New" w:hAnsi="Angsana New"/>
                <w:sz w:val="26"/>
                <w:szCs w:val="26"/>
                <w:cs/>
                <w:lang w:val="en-US"/>
              </w:rPr>
              <w:t>ที่สำคัญ</w:t>
            </w:r>
          </w:p>
        </w:tc>
        <w:tc>
          <w:tcPr>
            <w:tcW w:w="178" w:type="dxa"/>
            <w:shd w:val="clear" w:color="auto" w:fill="auto"/>
          </w:tcPr>
          <w:p w14:paraId="1FD4C746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40ED9EAC" w14:textId="77777777" w:rsidR="00074C83" w:rsidRPr="00D05B4A" w:rsidRDefault="00074C83" w:rsidP="00C26BF0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D05B4A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และติดตั้ง</w:t>
            </w:r>
          </w:p>
        </w:tc>
        <w:tc>
          <w:tcPr>
            <w:tcW w:w="180" w:type="dxa"/>
            <w:shd w:val="clear" w:color="auto" w:fill="auto"/>
          </w:tcPr>
          <w:p w14:paraId="76ED08F1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E7D0B4B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5B4A">
              <w:rPr>
                <w:rFonts w:ascii="Angsana New" w:hAnsi="Angsana New"/>
                <w:sz w:val="26"/>
                <w:szCs w:val="26"/>
                <w:cs/>
              </w:rPr>
              <w:t>รื้อถอน</w:t>
            </w:r>
          </w:p>
        </w:tc>
        <w:tc>
          <w:tcPr>
            <w:tcW w:w="180" w:type="dxa"/>
            <w:shd w:val="clear" w:color="auto" w:fill="auto"/>
          </w:tcPr>
          <w:p w14:paraId="1E27454B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39A0A43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05B4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074C83" w:rsidRPr="00D05B4A" w14:paraId="47010DCC" w14:textId="77777777" w:rsidTr="00F24DB5">
        <w:trPr>
          <w:cantSplit/>
        </w:trPr>
        <w:tc>
          <w:tcPr>
            <w:tcW w:w="2070" w:type="dxa"/>
            <w:shd w:val="clear" w:color="auto" w:fill="auto"/>
          </w:tcPr>
          <w:p w14:paraId="3E67A3AA" w14:textId="77777777" w:rsidR="00074C83" w:rsidRPr="00D05B4A" w:rsidRDefault="00074C83" w:rsidP="00C26BF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70" w:type="dxa"/>
            <w:gridSpan w:val="19"/>
            <w:shd w:val="clear" w:color="auto" w:fill="auto"/>
            <w:vAlign w:val="bottom"/>
          </w:tcPr>
          <w:p w14:paraId="28FE8355" w14:textId="77777777" w:rsidR="00074C83" w:rsidRPr="00D05B4A" w:rsidRDefault="00074C83" w:rsidP="00C26BF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05B4A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D05B4A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พันบาท</w:t>
            </w:r>
            <w:r w:rsidRPr="00D05B4A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BC6D5D" w:rsidRPr="00D05B4A" w14:paraId="6BD1A94A" w14:textId="77777777" w:rsidTr="00F24DB5">
        <w:trPr>
          <w:cantSplit/>
        </w:trPr>
        <w:tc>
          <w:tcPr>
            <w:tcW w:w="2070" w:type="dxa"/>
            <w:shd w:val="clear" w:color="auto" w:fill="auto"/>
          </w:tcPr>
          <w:p w14:paraId="0E7B349D" w14:textId="77777777" w:rsidR="00074C83" w:rsidRPr="00D05B4A" w:rsidRDefault="00074C83" w:rsidP="00C26BF0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D05B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080" w:type="dxa"/>
            <w:shd w:val="clear" w:color="auto" w:fill="auto"/>
          </w:tcPr>
          <w:p w14:paraId="279E14EC" w14:textId="77777777" w:rsidR="00074C83" w:rsidRPr="00D05B4A" w:rsidRDefault="00074C83" w:rsidP="00C26BF0">
            <w:pPr>
              <w:pStyle w:val="acctfourfigures"/>
              <w:tabs>
                <w:tab w:val="clear" w:pos="765"/>
                <w:tab w:val="decimal" w:pos="729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69569D0" w14:textId="77777777" w:rsidR="00074C83" w:rsidRPr="00D05B4A" w:rsidRDefault="00074C83" w:rsidP="00C26BF0">
            <w:pPr>
              <w:pStyle w:val="acctfourfigures"/>
              <w:tabs>
                <w:tab w:val="clear" w:pos="765"/>
                <w:tab w:val="decimal" w:pos="729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D0946B9" w14:textId="77777777" w:rsidR="00074C83" w:rsidRPr="00D05B4A" w:rsidRDefault="00074C83" w:rsidP="00C26BF0">
            <w:pPr>
              <w:pStyle w:val="acctfourfigures"/>
              <w:tabs>
                <w:tab w:val="clear" w:pos="765"/>
                <w:tab w:val="decimal" w:pos="729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7EB1248" w14:textId="77777777" w:rsidR="00074C83" w:rsidRPr="00D05B4A" w:rsidRDefault="00074C83" w:rsidP="00C26BF0">
            <w:pPr>
              <w:pStyle w:val="acctfourfigures"/>
              <w:tabs>
                <w:tab w:val="clear" w:pos="765"/>
                <w:tab w:val="decimal" w:pos="729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0291D4A" w14:textId="77777777" w:rsidR="00074C83" w:rsidRPr="00D05B4A" w:rsidRDefault="00074C83" w:rsidP="00C26BF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64555E25" w14:textId="77777777" w:rsidR="00074C83" w:rsidRPr="00D05B4A" w:rsidRDefault="00074C83" w:rsidP="00C26BF0">
            <w:pPr>
              <w:pStyle w:val="acctfourfigures"/>
              <w:tabs>
                <w:tab w:val="clear" w:pos="765"/>
                <w:tab w:val="decimal" w:pos="729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</w:tcPr>
          <w:p w14:paraId="3A09AF79" w14:textId="77777777" w:rsidR="00074C83" w:rsidRPr="00D05B4A" w:rsidRDefault="00074C83" w:rsidP="00C26BF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209D7C5E" w14:textId="77777777" w:rsidR="00074C83" w:rsidRPr="00D05B4A" w:rsidRDefault="00074C83" w:rsidP="00C26BF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</w:tcPr>
          <w:p w14:paraId="54B8D998" w14:textId="77777777" w:rsidR="00074C83" w:rsidRPr="00D05B4A" w:rsidRDefault="00074C83" w:rsidP="00C26BF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28085F1" w14:textId="77777777" w:rsidR="00074C83" w:rsidRPr="00D05B4A" w:rsidRDefault="00074C83" w:rsidP="00C26BF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90" w:type="dxa"/>
            <w:shd w:val="clear" w:color="auto" w:fill="auto"/>
          </w:tcPr>
          <w:p w14:paraId="279F53B5" w14:textId="77777777" w:rsidR="00074C83" w:rsidRPr="00D05B4A" w:rsidRDefault="00074C83" w:rsidP="00C26BF0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265B0279" w14:textId="77777777" w:rsidR="00074C83" w:rsidRPr="00D05B4A" w:rsidRDefault="00074C83" w:rsidP="00C26BF0">
            <w:pPr>
              <w:pStyle w:val="acctfourfigures"/>
              <w:tabs>
                <w:tab w:val="clear" w:pos="765"/>
                <w:tab w:val="decimal" w:pos="729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92" w:type="dxa"/>
            <w:shd w:val="clear" w:color="auto" w:fill="auto"/>
          </w:tcPr>
          <w:p w14:paraId="0C7AACE2" w14:textId="77777777" w:rsidR="00074C83" w:rsidRPr="00D05B4A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5947142B" w14:textId="77777777" w:rsidR="00074C83" w:rsidRPr="00D05B4A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16DDAD0F" w14:textId="77777777" w:rsidR="00074C83" w:rsidRPr="00D05B4A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144E074" w14:textId="77777777" w:rsidR="00074C83" w:rsidRPr="00D05B4A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A63B155" w14:textId="77777777" w:rsidR="00074C83" w:rsidRPr="00D05B4A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D96F8FF" w14:textId="77777777" w:rsidR="00074C83" w:rsidRPr="00D05B4A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3DB36C9" w14:textId="77777777" w:rsidR="00074C83" w:rsidRPr="00D05B4A" w:rsidRDefault="00074C83" w:rsidP="00C26B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10971" w:rsidRPr="00D05B4A" w14:paraId="38641E6A" w14:textId="77777777" w:rsidTr="00AF7163">
        <w:trPr>
          <w:cantSplit/>
        </w:trPr>
        <w:tc>
          <w:tcPr>
            <w:tcW w:w="2070" w:type="dxa"/>
            <w:shd w:val="clear" w:color="auto" w:fill="auto"/>
          </w:tcPr>
          <w:p w14:paraId="655867C7" w14:textId="2EA30DAD" w:rsidR="00F10971" w:rsidRPr="00D05B4A" w:rsidRDefault="00F10971" w:rsidP="00F10971">
            <w:pPr>
              <w:spacing w:line="240" w:lineRule="auto"/>
              <w:ind w:right="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5B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D05B4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D05B4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05B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D05B4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922CB7" w14:textId="326A0CF8" w:rsidR="00F10971" w:rsidRPr="00F10971" w:rsidRDefault="00F10971" w:rsidP="00F10971">
            <w:pPr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1097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1CA1FC8" w14:textId="77777777" w:rsidR="00F10971" w:rsidRPr="00F10971" w:rsidRDefault="00F10971" w:rsidP="00F10971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231F115" w14:textId="3AC81E33" w:rsidR="00F10971" w:rsidRPr="00F10971" w:rsidRDefault="00F10971" w:rsidP="00F10971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1097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200,208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FA79AB" w14:textId="77777777" w:rsidR="00F10971" w:rsidRPr="00F10971" w:rsidRDefault="00F10971" w:rsidP="00F10971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1A40BA" w14:textId="40AEFC8A" w:rsidR="00F10971" w:rsidRPr="00F10971" w:rsidRDefault="00F10971" w:rsidP="00F10971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1097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4,756,995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E3214D6" w14:textId="77777777" w:rsidR="00F10971" w:rsidRPr="00F10971" w:rsidRDefault="00F10971" w:rsidP="00F10971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256138F" w14:textId="6ECE5E22" w:rsidR="00F10971" w:rsidRPr="00F10971" w:rsidRDefault="00F10971" w:rsidP="00F1097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1097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135,825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B39292B" w14:textId="77777777" w:rsidR="00F10971" w:rsidRPr="00F10971" w:rsidRDefault="00F10971" w:rsidP="00F10971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AED36C0" w14:textId="1CE0C8DA" w:rsidR="00F10971" w:rsidRPr="00F10971" w:rsidRDefault="00F10971" w:rsidP="00F10971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1097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31,262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95A65AD" w14:textId="77777777" w:rsidR="00F10971" w:rsidRPr="00F10971" w:rsidRDefault="00F10971" w:rsidP="00F10971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0BFB767E" w14:textId="0FDA393A" w:rsidR="00F10971" w:rsidRPr="00F10971" w:rsidRDefault="00F10971" w:rsidP="00F10971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F10971">
              <w:rPr>
                <w:rFonts w:asciiTheme="majorBidi" w:hAnsiTheme="majorBidi" w:cstheme="majorBidi"/>
                <w:sz w:val="26"/>
                <w:szCs w:val="26"/>
              </w:rPr>
              <w:t>176</w:t>
            </w:r>
          </w:p>
        </w:tc>
        <w:tc>
          <w:tcPr>
            <w:tcW w:w="178" w:type="dxa"/>
            <w:shd w:val="clear" w:color="auto" w:fill="auto"/>
          </w:tcPr>
          <w:p w14:paraId="48FD6EAE" w14:textId="77777777" w:rsidR="00F10971" w:rsidRPr="00F10971" w:rsidRDefault="00F10971" w:rsidP="00F10971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3D8BD7D0" w14:textId="359AD0FA" w:rsidR="00F10971" w:rsidRPr="00F10971" w:rsidRDefault="00F10971" w:rsidP="00F10971">
            <w:pPr>
              <w:spacing w:line="240" w:lineRule="atLeast"/>
              <w:ind w:left="-90" w:right="-6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1097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8E30ECB" w14:textId="77777777" w:rsidR="00F10971" w:rsidRPr="00F10971" w:rsidRDefault="00F10971" w:rsidP="00F1097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9BB5F7A" w14:textId="07C9354B" w:rsidR="00F10971" w:rsidRPr="00F10971" w:rsidRDefault="00F10971" w:rsidP="00F10971">
            <w:pPr>
              <w:spacing w:line="240" w:lineRule="atLeast"/>
              <w:ind w:left="-100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1097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44AD471" w14:textId="77777777" w:rsidR="00F10971" w:rsidRPr="00F10971" w:rsidRDefault="00F10971" w:rsidP="00F1097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C4B61C" w14:textId="33E9DFA4" w:rsidR="00F10971" w:rsidRPr="00F10971" w:rsidRDefault="00F10971" w:rsidP="00F10971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971">
              <w:rPr>
                <w:rFonts w:asciiTheme="majorBidi" w:hAnsiTheme="majorBidi" w:cstheme="majorBidi"/>
                <w:sz w:val="26"/>
                <w:szCs w:val="26"/>
              </w:rPr>
              <w:t>34,969</w:t>
            </w:r>
          </w:p>
        </w:tc>
        <w:tc>
          <w:tcPr>
            <w:tcW w:w="180" w:type="dxa"/>
            <w:shd w:val="clear" w:color="auto" w:fill="auto"/>
          </w:tcPr>
          <w:p w14:paraId="468B3FD1" w14:textId="77777777" w:rsidR="00F10971" w:rsidRPr="00F10971" w:rsidRDefault="00F10971" w:rsidP="00F1097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1C0120" w14:textId="4FE4F00C" w:rsidR="00F10971" w:rsidRPr="00F10971" w:rsidRDefault="00F10971" w:rsidP="00F1097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971">
              <w:rPr>
                <w:rFonts w:asciiTheme="majorBidi" w:hAnsiTheme="majorBidi" w:cstheme="majorBidi"/>
                <w:sz w:val="26"/>
                <w:szCs w:val="26"/>
              </w:rPr>
              <w:t>5,159,435</w:t>
            </w:r>
          </w:p>
        </w:tc>
      </w:tr>
      <w:tr w:rsidR="00F10971" w:rsidRPr="00D05B4A" w14:paraId="4C2C6757" w14:textId="77777777" w:rsidTr="00F24DB5">
        <w:trPr>
          <w:cantSplit/>
        </w:trPr>
        <w:tc>
          <w:tcPr>
            <w:tcW w:w="2070" w:type="dxa"/>
            <w:shd w:val="clear" w:color="auto" w:fill="auto"/>
          </w:tcPr>
          <w:p w14:paraId="73EF90A9" w14:textId="77777777" w:rsidR="00F10971" w:rsidRPr="00D05B4A" w:rsidRDefault="00F10971" w:rsidP="00F10971">
            <w:pPr>
              <w:spacing w:line="240" w:lineRule="auto"/>
              <w:ind w:right="2"/>
              <w:rPr>
                <w:rFonts w:asciiTheme="majorBidi" w:hAnsiTheme="majorBidi" w:cstheme="majorBidi"/>
                <w:sz w:val="26"/>
                <w:szCs w:val="26"/>
              </w:rPr>
            </w:pPr>
            <w:r w:rsidRPr="00D05B4A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8DA086" w14:textId="6CCA2AE3" w:rsidR="00F10971" w:rsidRPr="00D05B4A" w:rsidRDefault="00F10971" w:rsidP="00F10971">
            <w:pPr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E148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C541BB4" w14:textId="77777777" w:rsidR="00F10971" w:rsidRPr="00D05B4A" w:rsidRDefault="00F10971" w:rsidP="00F10971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1B7BF3A" w14:textId="7345D144" w:rsidR="00F10971" w:rsidRPr="00D05B4A" w:rsidRDefault="00F10971" w:rsidP="00F10971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E148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54,191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12FF135" w14:textId="77777777" w:rsidR="00F10971" w:rsidRPr="00D05B4A" w:rsidRDefault="00F10971" w:rsidP="00F10971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7454FA0" w14:textId="6107F15F" w:rsidR="00F10971" w:rsidRPr="00D05B4A" w:rsidRDefault="00F10971" w:rsidP="00F10971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E148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874,528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90C9101" w14:textId="77777777" w:rsidR="00F10971" w:rsidRPr="00D05B4A" w:rsidRDefault="00F10971" w:rsidP="00F10971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223B213" w14:textId="5871F66C" w:rsidR="00F10971" w:rsidRPr="00D05B4A" w:rsidRDefault="00F10971" w:rsidP="00F1097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E148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15,915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E734D28" w14:textId="77777777" w:rsidR="00F10971" w:rsidRPr="00D05B4A" w:rsidRDefault="00F10971" w:rsidP="00F10971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863D199" w14:textId="620175F6" w:rsidR="00F10971" w:rsidRPr="00D05B4A" w:rsidRDefault="00F10971" w:rsidP="00F10971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E148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5,576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86C9ACB" w14:textId="77777777" w:rsidR="00F10971" w:rsidRPr="00D05B4A" w:rsidRDefault="00F10971" w:rsidP="00F10971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297B5123" w14:textId="309D265D" w:rsidR="00F10971" w:rsidRPr="00D05B4A" w:rsidRDefault="00F10971" w:rsidP="00F10971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E148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</w:t>
            </w:r>
          </w:p>
        </w:tc>
        <w:tc>
          <w:tcPr>
            <w:tcW w:w="178" w:type="dxa"/>
            <w:shd w:val="clear" w:color="auto" w:fill="auto"/>
          </w:tcPr>
          <w:p w14:paraId="7AE47B10" w14:textId="77777777" w:rsidR="00F10971" w:rsidRPr="00D05B4A" w:rsidRDefault="00F10971" w:rsidP="00F10971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2A51FC5D" w14:textId="77A26CBE" w:rsidR="00F10971" w:rsidRPr="00D05B4A" w:rsidRDefault="00F10971" w:rsidP="00F10971">
            <w:pPr>
              <w:spacing w:line="240" w:lineRule="atLeast"/>
              <w:ind w:left="-90" w:right="-6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E148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64B56D3" w14:textId="77777777" w:rsidR="00F10971" w:rsidRPr="00D05B4A" w:rsidRDefault="00F10971" w:rsidP="00F1097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34EAABB" w14:textId="0CF7C87A" w:rsidR="00F10971" w:rsidRPr="00D05B4A" w:rsidRDefault="00F10971" w:rsidP="00F10971">
            <w:pPr>
              <w:spacing w:line="240" w:lineRule="atLeast"/>
              <w:ind w:left="-100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E148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BF885BF" w14:textId="77777777" w:rsidR="00F10971" w:rsidRPr="00D05B4A" w:rsidRDefault="00F10971" w:rsidP="00F1097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2FEAF8" w14:textId="64193852" w:rsidR="00F10971" w:rsidRPr="00D05B4A" w:rsidRDefault="00F10971" w:rsidP="00F10971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E1480">
              <w:rPr>
                <w:rFonts w:asciiTheme="majorBidi" w:hAnsiTheme="majorBidi" w:cstheme="majorBidi"/>
                <w:sz w:val="26"/>
                <w:szCs w:val="26"/>
              </w:rPr>
              <w:t>6,009</w:t>
            </w:r>
          </w:p>
        </w:tc>
        <w:tc>
          <w:tcPr>
            <w:tcW w:w="180" w:type="dxa"/>
            <w:shd w:val="clear" w:color="auto" w:fill="auto"/>
          </w:tcPr>
          <w:p w14:paraId="21560C3B" w14:textId="77777777" w:rsidR="00F10971" w:rsidRPr="00D05B4A" w:rsidRDefault="00F10971" w:rsidP="00F1097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1FE8A1" w14:textId="320FC270" w:rsidR="00F10971" w:rsidRPr="00D05B4A" w:rsidRDefault="00F10971" w:rsidP="00F1097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E1480">
              <w:rPr>
                <w:rFonts w:asciiTheme="majorBidi" w:hAnsiTheme="majorBidi" w:cstheme="majorBidi"/>
                <w:sz w:val="26"/>
                <w:szCs w:val="26"/>
              </w:rPr>
              <w:t>956,296</w:t>
            </w:r>
          </w:p>
        </w:tc>
      </w:tr>
      <w:tr w:rsidR="00F10971" w:rsidRPr="00D05B4A" w14:paraId="3F4ECCA5" w14:textId="77777777" w:rsidTr="000244BA">
        <w:trPr>
          <w:cantSplit/>
        </w:trPr>
        <w:tc>
          <w:tcPr>
            <w:tcW w:w="2070" w:type="dxa"/>
            <w:shd w:val="clear" w:color="auto" w:fill="auto"/>
          </w:tcPr>
          <w:p w14:paraId="3ADDE6F5" w14:textId="47CF655A" w:rsidR="00F10971" w:rsidRPr="00D05B4A" w:rsidRDefault="00F10971" w:rsidP="00F10971">
            <w:pPr>
              <w:spacing w:line="240" w:lineRule="auto"/>
              <w:ind w:right="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5B4A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F2255C" w14:textId="08E66017" w:rsidR="00F10971" w:rsidRPr="00D05B4A" w:rsidRDefault="00F10971" w:rsidP="00F10971">
            <w:pPr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E1480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D902AE3" w14:textId="77777777" w:rsidR="00F10971" w:rsidRPr="00D05B4A" w:rsidRDefault="00F10971" w:rsidP="00F10971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ECA3908" w14:textId="07ED66AF" w:rsidR="00F10971" w:rsidRPr="00D05B4A" w:rsidRDefault="00F10971" w:rsidP="00F10971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E1480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FAB768" w14:textId="77777777" w:rsidR="00F10971" w:rsidRPr="00D05B4A" w:rsidRDefault="00F10971" w:rsidP="00F10971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5ADFE9" w14:textId="564D9C51" w:rsidR="00F10971" w:rsidRPr="00D05B4A" w:rsidRDefault="00F10971" w:rsidP="00F10971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E1480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04C99ED" w14:textId="77777777" w:rsidR="00F10971" w:rsidRPr="00D05B4A" w:rsidRDefault="00F10971" w:rsidP="00F10971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5BA005A" w14:textId="1E21ACDE" w:rsidR="00F10971" w:rsidRPr="00D05B4A" w:rsidRDefault="00F10971" w:rsidP="00F1097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E148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(55)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BAC3BB5" w14:textId="77777777" w:rsidR="00F10971" w:rsidRPr="00D05B4A" w:rsidRDefault="00F10971" w:rsidP="00F10971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97B85BD" w14:textId="25D2C35E" w:rsidR="00F10971" w:rsidRPr="00D05B4A" w:rsidRDefault="00F10971" w:rsidP="00F1097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E148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(313)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C68E96" w14:textId="77777777" w:rsidR="00F10971" w:rsidRPr="00D05B4A" w:rsidRDefault="00F10971" w:rsidP="00F10971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3658CBB0" w14:textId="3B387CFB" w:rsidR="00F10971" w:rsidRPr="00D05B4A" w:rsidRDefault="00F10971" w:rsidP="00F1097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E14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078AE573" w14:textId="77777777" w:rsidR="00F10971" w:rsidRPr="00D05B4A" w:rsidRDefault="00F10971" w:rsidP="00F10971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76911D54" w14:textId="3187C821" w:rsidR="00F10971" w:rsidRPr="00D05B4A" w:rsidRDefault="00F10971" w:rsidP="00F10971">
            <w:pPr>
              <w:spacing w:line="240" w:lineRule="atLeast"/>
              <w:ind w:left="-90" w:right="-6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E148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81F1454" w14:textId="77777777" w:rsidR="00F10971" w:rsidRPr="00D05B4A" w:rsidRDefault="00F10971" w:rsidP="00F1097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B5BBB40" w14:textId="6B99D0C3" w:rsidR="00F10971" w:rsidRPr="00D05B4A" w:rsidRDefault="00F10971" w:rsidP="00F10971">
            <w:pPr>
              <w:spacing w:line="240" w:lineRule="atLeast"/>
              <w:ind w:left="-100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E148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92B4CD6" w14:textId="77777777" w:rsidR="00F10971" w:rsidRPr="00D05B4A" w:rsidRDefault="00F10971" w:rsidP="00F1097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2F6543" w14:textId="73D14F1F" w:rsidR="00F10971" w:rsidRPr="00D05B4A" w:rsidRDefault="00F10971" w:rsidP="00F10971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5E1480">
              <w:rPr>
                <w:rFonts w:asciiTheme="majorBidi" w:hAnsiTheme="majorBidi" w:cstheme="majorBidi"/>
                <w:sz w:val="26"/>
                <w:szCs w:val="26"/>
              </w:rPr>
              <w:t>(40,978)</w:t>
            </w:r>
          </w:p>
        </w:tc>
        <w:tc>
          <w:tcPr>
            <w:tcW w:w="180" w:type="dxa"/>
            <w:shd w:val="clear" w:color="auto" w:fill="auto"/>
          </w:tcPr>
          <w:p w14:paraId="1E4CAC09" w14:textId="77777777" w:rsidR="00F10971" w:rsidRPr="00D05B4A" w:rsidRDefault="00F10971" w:rsidP="00F1097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E708FEF" w14:textId="777BB5DE" w:rsidR="00F10971" w:rsidRPr="00D05B4A" w:rsidRDefault="00F10971" w:rsidP="00F1097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5E1480">
              <w:rPr>
                <w:rFonts w:asciiTheme="majorBidi" w:hAnsiTheme="majorBidi" w:cstheme="majorBidi"/>
                <w:sz w:val="26"/>
                <w:szCs w:val="26"/>
              </w:rPr>
              <w:t>(41,346)</w:t>
            </w:r>
          </w:p>
        </w:tc>
      </w:tr>
      <w:tr w:rsidR="00F10971" w:rsidRPr="00D05B4A" w14:paraId="0470D621" w14:textId="77777777" w:rsidTr="00F24DB5">
        <w:trPr>
          <w:cantSplit/>
        </w:trPr>
        <w:tc>
          <w:tcPr>
            <w:tcW w:w="2070" w:type="dxa"/>
            <w:shd w:val="clear" w:color="auto" w:fill="auto"/>
          </w:tcPr>
          <w:p w14:paraId="33510359" w14:textId="6700C57E" w:rsidR="00F10971" w:rsidRPr="00D05B4A" w:rsidRDefault="00F10971" w:rsidP="00F10971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FA3CE8" w14:textId="77777777" w:rsidR="00F10971" w:rsidRPr="00D05B4A" w:rsidRDefault="00F10971" w:rsidP="00F10971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80" w:right="-8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BFF6660" w14:textId="77777777" w:rsidR="00F10971" w:rsidRPr="00D05B4A" w:rsidRDefault="00F10971" w:rsidP="00F10971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73F67" w14:textId="77777777" w:rsidR="00F10971" w:rsidRPr="00D05B4A" w:rsidRDefault="00F10971" w:rsidP="00F10971">
            <w:pPr>
              <w:pStyle w:val="acctfourfigures"/>
              <w:tabs>
                <w:tab w:val="clear" w:pos="765"/>
                <w:tab w:val="decimal" w:pos="587"/>
                <w:tab w:val="decimal" w:pos="81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11813AF" w14:textId="77777777" w:rsidR="00F10971" w:rsidRPr="00D05B4A" w:rsidRDefault="00F10971" w:rsidP="00F10971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B7DC13" w14:textId="77777777" w:rsidR="00F10971" w:rsidRPr="00D05B4A" w:rsidRDefault="00F10971" w:rsidP="00F10971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F826832" w14:textId="77777777" w:rsidR="00F10971" w:rsidRPr="00D05B4A" w:rsidRDefault="00F10971" w:rsidP="00F10971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E40ED9" w14:textId="77777777" w:rsidR="00F10971" w:rsidRPr="00D05B4A" w:rsidRDefault="00F10971" w:rsidP="00F10971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01A55A7" w14:textId="77777777" w:rsidR="00F10971" w:rsidRPr="00D05B4A" w:rsidRDefault="00F10971" w:rsidP="00F10971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54B1B2" w14:textId="77777777" w:rsidR="00F10971" w:rsidRPr="00D05B4A" w:rsidRDefault="00F10971" w:rsidP="00F10971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531E530" w14:textId="77777777" w:rsidR="00F10971" w:rsidRPr="00D05B4A" w:rsidRDefault="00F10971" w:rsidP="00F10971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322F17" w14:textId="77777777" w:rsidR="00F10971" w:rsidRPr="00D05B4A" w:rsidRDefault="00F10971" w:rsidP="00F10971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5E45583A" w14:textId="77777777" w:rsidR="00F10971" w:rsidRPr="00D05B4A" w:rsidRDefault="00F10971" w:rsidP="00F10971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567EDD" w14:textId="77777777" w:rsidR="00F10971" w:rsidRPr="00D05B4A" w:rsidRDefault="00F10971" w:rsidP="00F1097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90" w:right="-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24DBD4E" w14:textId="77777777" w:rsidR="00F10971" w:rsidRPr="00D05B4A" w:rsidRDefault="00F10971" w:rsidP="00F1097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6404B7" w14:textId="77777777" w:rsidR="00F10971" w:rsidRPr="00D05B4A" w:rsidRDefault="00F10971" w:rsidP="00F10971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715E734" w14:textId="77777777" w:rsidR="00F10971" w:rsidRPr="00D05B4A" w:rsidRDefault="00F10971" w:rsidP="00F1097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539713" w14:textId="77777777" w:rsidR="00F10971" w:rsidRPr="00D05B4A" w:rsidRDefault="00F10971" w:rsidP="00F1097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7D77DEE" w14:textId="77777777" w:rsidR="00F10971" w:rsidRPr="00D05B4A" w:rsidRDefault="00F10971" w:rsidP="00F1097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06FEFD" w14:textId="77777777" w:rsidR="00F10971" w:rsidRPr="00D05B4A" w:rsidRDefault="00F10971" w:rsidP="00F1097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F10971" w:rsidRPr="00D05B4A" w14:paraId="135DC2EA" w14:textId="77777777" w:rsidTr="00F24DB5">
        <w:trPr>
          <w:cantSplit/>
        </w:trPr>
        <w:tc>
          <w:tcPr>
            <w:tcW w:w="2070" w:type="dxa"/>
            <w:shd w:val="clear" w:color="auto" w:fill="auto"/>
          </w:tcPr>
          <w:p w14:paraId="77D35587" w14:textId="1AE2CD65" w:rsidR="00F10971" w:rsidRPr="00D05B4A" w:rsidRDefault="00F10971" w:rsidP="00F10971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</w:t>
            </w: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850175" w14:textId="042F7BA9" w:rsidR="00F10971" w:rsidRPr="00D05B4A" w:rsidRDefault="00F10971" w:rsidP="00F10971">
            <w:pPr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6959ED2" w14:textId="77777777" w:rsidR="00F10971" w:rsidRPr="00D05B4A" w:rsidRDefault="00F10971" w:rsidP="00F10971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FADCC6" w14:textId="3713338A" w:rsidR="00F10971" w:rsidRPr="00D05B4A" w:rsidRDefault="00F10971" w:rsidP="00F10971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2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254,399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F447E1" w14:textId="77777777" w:rsidR="00F10971" w:rsidRPr="00D05B4A" w:rsidRDefault="00F10971" w:rsidP="00F10971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768C89" w14:textId="68F60EB0" w:rsidR="00F10971" w:rsidRPr="00D05B4A" w:rsidRDefault="00F10971" w:rsidP="00F10971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5,631,523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2FA18BF" w14:textId="77777777" w:rsidR="00F10971" w:rsidRPr="00D05B4A" w:rsidRDefault="00F10971" w:rsidP="00F10971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F941AF8" w14:textId="4F41CD23" w:rsidR="00F10971" w:rsidRPr="00D05B4A" w:rsidRDefault="00F10971" w:rsidP="00F1097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151,685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FDB9627" w14:textId="77777777" w:rsidR="00F10971" w:rsidRPr="00D05B4A" w:rsidRDefault="00F10971" w:rsidP="00F10971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61C2BF6" w14:textId="614511E5" w:rsidR="00F10971" w:rsidRPr="00D05B4A" w:rsidRDefault="00F10971" w:rsidP="00F10971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36,525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1CF5562" w14:textId="77777777" w:rsidR="00F10971" w:rsidRPr="00D05B4A" w:rsidRDefault="00F10971" w:rsidP="00F10971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4A0B6259" w14:textId="0B1FD121" w:rsidR="00F10971" w:rsidRPr="00D05B4A" w:rsidRDefault="00F10971" w:rsidP="00F10971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253</w:t>
            </w:r>
          </w:p>
        </w:tc>
        <w:tc>
          <w:tcPr>
            <w:tcW w:w="178" w:type="dxa"/>
            <w:shd w:val="clear" w:color="auto" w:fill="auto"/>
          </w:tcPr>
          <w:p w14:paraId="31C8D0B1" w14:textId="77777777" w:rsidR="00F10971" w:rsidRPr="00D05B4A" w:rsidRDefault="00F10971" w:rsidP="00F10971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7FFAE067" w14:textId="36B277E3" w:rsidR="00F10971" w:rsidRPr="00D05B4A" w:rsidRDefault="00F10971" w:rsidP="00F10971">
            <w:pPr>
              <w:tabs>
                <w:tab w:val="left" w:pos="543"/>
              </w:tabs>
              <w:spacing w:line="240" w:lineRule="atLeast"/>
              <w:ind w:left="-90" w:right="-6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67FC1E8" w14:textId="77777777" w:rsidR="00F10971" w:rsidRPr="00D05B4A" w:rsidRDefault="00F10971" w:rsidP="00F1097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E3ED019" w14:textId="6BD724F9" w:rsidR="00F10971" w:rsidRPr="00D05B4A" w:rsidRDefault="00F10971" w:rsidP="00F10971">
            <w:pPr>
              <w:spacing w:line="240" w:lineRule="atLeast"/>
              <w:ind w:left="-100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AC241B9" w14:textId="77777777" w:rsidR="00F10971" w:rsidRPr="00D05B4A" w:rsidRDefault="00F10971" w:rsidP="00F1097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602CC0" w14:textId="4F76940A" w:rsidR="00F10971" w:rsidRPr="00D05B4A" w:rsidRDefault="00F10971" w:rsidP="00F10971">
            <w:pPr>
              <w:spacing w:line="240" w:lineRule="atLeast"/>
              <w:ind w:left="-100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9A193B9" w14:textId="77777777" w:rsidR="00F10971" w:rsidRPr="00D05B4A" w:rsidRDefault="00F10971" w:rsidP="00F1097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ACEF1B" w14:textId="6EDD7A9D" w:rsidR="00F10971" w:rsidRPr="00E01931" w:rsidRDefault="00F10971" w:rsidP="00F1097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6,074,385</w:t>
            </w:r>
          </w:p>
        </w:tc>
      </w:tr>
      <w:tr w:rsidR="00EB624B" w:rsidRPr="00D05B4A" w14:paraId="09BA38DD" w14:textId="77777777" w:rsidTr="00F24DB5">
        <w:trPr>
          <w:cantSplit/>
        </w:trPr>
        <w:tc>
          <w:tcPr>
            <w:tcW w:w="2070" w:type="dxa"/>
            <w:shd w:val="clear" w:color="auto" w:fill="auto"/>
          </w:tcPr>
          <w:p w14:paraId="0F0B5843" w14:textId="77777777" w:rsidR="00EB624B" w:rsidRPr="005E1480" w:rsidRDefault="00EB624B" w:rsidP="00EB624B">
            <w:pPr>
              <w:spacing w:line="240" w:lineRule="auto"/>
              <w:ind w:right="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E1480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45C03B" w14:textId="1A78B37C" w:rsidR="00EB624B" w:rsidRPr="005E1480" w:rsidRDefault="00EB624B" w:rsidP="00EB624B">
            <w:pPr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E148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BEC729F" w14:textId="77777777" w:rsidR="00EB624B" w:rsidRPr="005E1480" w:rsidRDefault="00EB624B" w:rsidP="00EB624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8F619C7" w14:textId="6F49BB2A" w:rsidR="00EB624B" w:rsidRPr="005E1480" w:rsidRDefault="00EB624B" w:rsidP="00EB624B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57,08</w:t>
            </w:r>
            <w:r w:rsidR="00E914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479CDF" w14:textId="77777777" w:rsidR="00EB624B" w:rsidRPr="005E1480" w:rsidRDefault="00EB624B" w:rsidP="00EB624B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A59C59E" w14:textId="755AD75E" w:rsidR="00EB624B" w:rsidRPr="005E1480" w:rsidRDefault="00EB624B" w:rsidP="00EB624B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894,78</w:t>
            </w:r>
            <w:r w:rsidR="00E914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0FF177C" w14:textId="77777777" w:rsidR="00EB624B" w:rsidRPr="005E1480" w:rsidRDefault="00EB624B" w:rsidP="00EB624B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534EF21" w14:textId="2705B9AB" w:rsidR="00EB624B" w:rsidRPr="005E1480" w:rsidRDefault="00EB624B" w:rsidP="00EB624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17,996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AC67ADC" w14:textId="77777777" w:rsidR="00EB624B" w:rsidRPr="005E1480" w:rsidRDefault="00EB624B" w:rsidP="00EB624B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B643AC4" w14:textId="2C0FB5A2" w:rsidR="00EB624B" w:rsidRPr="005E1480" w:rsidRDefault="00EB624B" w:rsidP="00EB624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6,171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2F39D0" w14:textId="77777777" w:rsidR="00EB624B" w:rsidRPr="005E1480" w:rsidRDefault="00EB624B" w:rsidP="00EB624B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71C99469" w14:textId="012185B7" w:rsidR="00EB624B" w:rsidRPr="005E1480" w:rsidRDefault="00EB624B" w:rsidP="00EB624B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177</w:t>
            </w:r>
          </w:p>
        </w:tc>
        <w:tc>
          <w:tcPr>
            <w:tcW w:w="178" w:type="dxa"/>
            <w:shd w:val="clear" w:color="auto" w:fill="auto"/>
          </w:tcPr>
          <w:p w14:paraId="5D4F74A8" w14:textId="77777777" w:rsidR="00EB624B" w:rsidRPr="005E1480" w:rsidRDefault="00EB624B" w:rsidP="00EB624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4C3B3C41" w14:textId="14465B87" w:rsidR="00EB624B" w:rsidRPr="005E1480" w:rsidRDefault="00EB624B" w:rsidP="00EB624B">
            <w:pPr>
              <w:spacing w:line="240" w:lineRule="atLeast"/>
              <w:ind w:left="-90" w:right="-6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78360AF" w14:textId="77777777" w:rsidR="00EB624B" w:rsidRPr="005E1480" w:rsidRDefault="00EB624B" w:rsidP="00EB624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620CF99" w14:textId="1F0D20CB" w:rsidR="00EB624B" w:rsidRPr="005E1480" w:rsidRDefault="00EB624B" w:rsidP="00EB624B">
            <w:pPr>
              <w:spacing w:line="240" w:lineRule="atLeast"/>
              <w:ind w:left="-100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3C8F8FF" w14:textId="77777777" w:rsidR="00EB624B" w:rsidRPr="005E1480" w:rsidRDefault="00EB624B" w:rsidP="00EB624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05355D" w14:textId="12F23950" w:rsidR="00EB624B" w:rsidRPr="005E1480" w:rsidRDefault="00EB624B" w:rsidP="00EB624B">
            <w:pPr>
              <w:pStyle w:val="acctfourfigures"/>
              <w:tabs>
                <w:tab w:val="clear" w:pos="765"/>
              </w:tabs>
              <w:spacing w:line="240" w:lineRule="auto"/>
              <w:ind w:left="-78" w:right="-8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2DD0BC0" w14:textId="77777777" w:rsidR="00EB624B" w:rsidRPr="005E1480" w:rsidRDefault="00EB624B" w:rsidP="00EB624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188BDC" w14:textId="4C341E43" w:rsidR="00EB624B" w:rsidRPr="005E1480" w:rsidRDefault="00EB624B" w:rsidP="00EB624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976,21</w:t>
            </w:r>
            <w:r w:rsidR="00E91467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EB624B" w:rsidRPr="00D05B4A" w14:paraId="3E2522EC" w14:textId="77777777" w:rsidTr="00F24DB5">
        <w:trPr>
          <w:cantSplit/>
        </w:trPr>
        <w:tc>
          <w:tcPr>
            <w:tcW w:w="2070" w:type="dxa"/>
            <w:shd w:val="clear" w:color="auto" w:fill="auto"/>
          </w:tcPr>
          <w:p w14:paraId="1FD0C09F" w14:textId="69CF0259" w:rsidR="00EB624B" w:rsidRPr="005E1480" w:rsidRDefault="00EB624B" w:rsidP="00EB624B">
            <w:pPr>
              <w:spacing w:line="240" w:lineRule="auto"/>
              <w:ind w:right="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E1480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7A63A3" w14:textId="238A6C73" w:rsidR="00EB624B" w:rsidRPr="005E1480" w:rsidRDefault="00EB624B" w:rsidP="00EB624B">
            <w:pPr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E1480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04D2FD1" w14:textId="77777777" w:rsidR="00EB624B" w:rsidRPr="005E1480" w:rsidRDefault="00EB624B" w:rsidP="00EB624B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304954" w14:textId="728C3DA4" w:rsidR="00EB624B" w:rsidRPr="005E1480" w:rsidRDefault="00EB624B" w:rsidP="00EB624B">
            <w:pPr>
              <w:spacing w:line="240" w:lineRule="atLeast"/>
              <w:ind w:left="-90" w:right="-6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7A04A5" w14:textId="77777777" w:rsidR="00EB624B" w:rsidRPr="005E1480" w:rsidRDefault="00EB624B" w:rsidP="00EB624B">
            <w:pPr>
              <w:spacing w:line="240" w:lineRule="atLeast"/>
              <w:ind w:left="-90" w:right="-6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10DB6C" w14:textId="4E363465" w:rsidR="00EB624B" w:rsidRPr="00245201" w:rsidRDefault="00EB624B" w:rsidP="00E951AF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4520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(3,741)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0BEA1E3" w14:textId="77777777" w:rsidR="00EB624B" w:rsidRPr="005E1480" w:rsidRDefault="00EB624B" w:rsidP="00EB624B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5571A3" w14:textId="6081386A" w:rsidR="00EB624B" w:rsidRPr="005E1480" w:rsidRDefault="00EB624B" w:rsidP="00EB624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(24)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4F52A78" w14:textId="77777777" w:rsidR="00EB624B" w:rsidRPr="005E1480" w:rsidRDefault="00EB624B" w:rsidP="00EB624B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6B1689" w14:textId="36CF1EB0" w:rsidR="00EB624B" w:rsidRPr="005E1480" w:rsidRDefault="00EB624B" w:rsidP="00EB624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(619)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4C508D" w14:textId="77777777" w:rsidR="00EB624B" w:rsidRPr="005E1480" w:rsidRDefault="00EB624B" w:rsidP="00EB624B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BAEF57" w14:textId="7E137B38" w:rsidR="00EB624B" w:rsidRPr="005E1480" w:rsidRDefault="00EB624B" w:rsidP="001438A7">
            <w:pPr>
              <w:spacing w:line="240" w:lineRule="atLeast"/>
              <w:ind w:left="-100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38A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1B7CA657" w14:textId="77777777" w:rsidR="00EB624B" w:rsidRPr="005E1480" w:rsidRDefault="00EB624B" w:rsidP="00EB624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0617E6" w14:textId="15C3D16F" w:rsidR="00EB624B" w:rsidRPr="005E1480" w:rsidRDefault="00EB624B" w:rsidP="00EB624B">
            <w:pPr>
              <w:spacing w:line="240" w:lineRule="atLeast"/>
              <w:ind w:left="-90" w:right="-6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CCF8030" w14:textId="77777777" w:rsidR="00EB624B" w:rsidRPr="005E1480" w:rsidRDefault="00EB624B" w:rsidP="00EB624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757CA9" w14:textId="55AFD2DA" w:rsidR="00EB624B" w:rsidRPr="005E1480" w:rsidRDefault="00EB624B" w:rsidP="00EB624B">
            <w:pPr>
              <w:spacing w:line="240" w:lineRule="atLeast"/>
              <w:ind w:left="-100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93C6DAF" w14:textId="77777777" w:rsidR="00EB624B" w:rsidRPr="005E1480" w:rsidRDefault="00EB624B" w:rsidP="00EB624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48AA03" w14:textId="718D6ADB" w:rsidR="00EB624B" w:rsidRPr="005E1480" w:rsidRDefault="00EB624B" w:rsidP="00EB624B">
            <w:pPr>
              <w:pStyle w:val="acctfourfigures"/>
              <w:tabs>
                <w:tab w:val="clear" w:pos="765"/>
              </w:tabs>
              <w:spacing w:line="240" w:lineRule="auto"/>
              <w:ind w:left="-78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4AF3451" w14:textId="77777777" w:rsidR="00EB624B" w:rsidRPr="005E1480" w:rsidRDefault="00EB624B" w:rsidP="00EB624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076F1C1" w14:textId="6248B105" w:rsidR="00EB624B" w:rsidRPr="005E1480" w:rsidRDefault="00EB624B" w:rsidP="00EB624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(4,384)</w:t>
            </w:r>
          </w:p>
        </w:tc>
      </w:tr>
      <w:tr w:rsidR="00EB624B" w:rsidRPr="00D05B4A" w14:paraId="5BB127CE" w14:textId="77777777" w:rsidTr="00F24DB5">
        <w:trPr>
          <w:cantSplit/>
        </w:trPr>
        <w:tc>
          <w:tcPr>
            <w:tcW w:w="2070" w:type="dxa"/>
            <w:shd w:val="clear" w:color="auto" w:fill="auto"/>
          </w:tcPr>
          <w:p w14:paraId="5D64A49B" w14:textId="1848A04F" w:rsidR="00EB624B" w:rsidRPr="00D05B4A" w:rsidRDefault="00EB624B" w:rsidP="00EB624B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0BB46F" w14:textId="156FC41B" w:rsidR="00EB624B" w:rsidRPr="00D05B4A" w:rsidRDefault="00EB624B" w:rsidP="00EB624B">
            <w:pPr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115F644" w14:textId="77777777" w:rsidR="00EB624B" w:rsidRPr="00D05B4A" w:rsidRDefault="00EB624B" w:rsidP="00EB624B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9576ED" w14:textId="1F86BD09" w:rsidR="00EB624B" w:rsidRPr="00D05B4A" w:rsidRDefault="00EB624B" w:rsidP="00EB624B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2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311,48</w:t>
            </w:r>
            <w:r w:rsidR="00E9146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B005556" w14:textId="77777777" w:rsidR="00EB624B" w:rsidRPr="00D05B4A" w:rsidRDefault="00EB624B" w:rsidP="00EB624B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D6AC04" w14:textId="7A8807B6" w:rsidR="00EB624B" w:rsidRPr="00D05B4A" w:rsidRDefault="00EB624B" w:rsidP="00EB624B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6,522,5</w:t>
            </w:r>
            <w:r w:rsidR="00E9146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492053F" w14:textId="77777777" w:rsidR="00EB624B" w:rsidRPr="00D05B4A" w:rsidRDefault="00EB624B" w:rsidP="00EB624B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E01C08" w14:textId="0F679251" w:rsidR="00EB624B" w:rsidRPr="00D05B4A" w:rsidRDefault="00EB624B" w:rsidP="00EB624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169,657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09FFFBA" w14:textId="77777777" w:rsidR="00EB624B" w:rsidRPr="00D05B4A" w:rsidRDefault="00EB624B" w:rsidP="00EB624B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224B7B" w14:textId="1A0832E2" w:rsidR="00EB624B" w:rsidRPr="00D05B4A" w:rsidRDefault="00EB624B" w:rsidP="00EB624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42,077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B6628C" w14:textId="77777777" w:rsidR="00EB624B" w:rsidRPr="00D05B4A" w:rsidRDefault="00EB624B" w:rsidP="00EB624B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EF612C" w14:textId="5851501E" w:rsidR="00EB624B" w:rsidRPr="00D05B4A" w:rsidRDefault="00EB624B" w:rsidP="00EB624B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430</w:t>
            </w:r>
          </w:p>
        </w:tc>
        <w:tc>
          <w:tcPr>
            <w:tcW w:w="178" w:type="dxa"/>
            <w:shd w:val="clear" w:color="auto" w:fill="auto"/>
          </w:tcPr>
          <w:p w14:paraId="146FC20C" w14:textId="77777777" w:rsidR="00EB624B" w:rsidRPr="00D05B4A" w:rsidRDefault="00EB624B" w:rsidP="00EB624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73F51E" w14:textId="427B7853" w:rsidR="00EB624B" w:rsidRPr="00D05B4A" w:rsidRDefault="00EB624B" w:rsidP="00EB624B">
            <w:pPr>
              <w:spacing w:line="240" w:lineRule="atLeast"/>
              <w:ind w:left="-90" w:right="-6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18F408F" w14:textId="77777777" w:rsidR="00EB624B" w:rsidRPr="00D05B4A" w:rsidRDefault="00EB624B" w:rsidP="00EB624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ACA4C9" w14:textId="5538DD7F" w:rsidR="00EB624B" w:rsidRPr="00D05B4A" w:rsidRDefault="00EB624B" w:rsidP="00EB624B">
            <w:pPr>
              <w:spacing w:line="240" w:lineRule="atLeast"/>
              <w:ind w:left="-100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D3A9002" w14:textId="77777777" w:rsidR="00EB624B" w:rsidRPr="00D05B4A" w:rsidRDefault="00EB624B" w:rsidP="00EB624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B3602A" w14:textId="5949479F" w:rsidR="00EB624B" w:rsidRPr="00EB624B" w:rsidRDefault="00EB624B" w:rsidP="00EB624B">
            <w:pPr>
              <w:pStyle w:val="acctfourfigures"/>
              <w:tabs>
                <w:tab w:val="clear" w:pos="765"/>
              </w:tabs>
              <w:spacing w:line="240" w:lineRule="auto"/>
              <w:ind w:left="-78" w:right="-8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B624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E7CF105" w14:textId="77777777" w:rsidR="00EB624B" w:rsidRPr="00D05B4A" w:rsidRDefault="00EB624B" w:rsidP="00EB624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370469" w14:textId="0A8D2A08" w:rsidR="00EB624B" w:rsidRPr="00D05B4A" w:rsidRDefault="00EB624B" w:rsidP="00EB624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7,046,21</w:t>
            </w:r>
            <w:r w:rsidR="00E9146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</w:p>
        </w:tc>
      </w:tr>
      <w:tr w:rsidR="00EB624B" w:rsidRPr="00D05B4A" w14:paraId="100F8A31" w14:textId="77777777" w:rsidTr="00F24DB5">
        <w:trPr>
          <w:cantSplit/>
        </w:trPr>
        <w:tc>
          <w:tcPr>
            <w:tcW w:w="2070" w:type="dxa"/>
            <w:shd w:val="clear" w:color="auto" w:fill="auto"/>
          </w:tcPr>
          <w:p w14:paraId="3650E6BF" w14:textId="77777777" w:rsidR="00EB624B" w:rsidRPr="00D05B4A" w:rsidRDefault="00EB624B" w:rsidP="00EB624B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B11037" w14:textId="77777777" w:rsidR="00EB624B" w:rsidRPr="00D05B4A" w:rsidRDefault="00EB624B" w:rsidP="00EB624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1BC7FE3A" w14:textId="77777777" w:rsidR="00EB624B" w:rsidRPr="00D05B4A" w:rsidRDefault="00EB624B" w:rsidP="00EB624B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70AE4A" w14:textId="77777777" w:rsidR="00EB624B" w:rsidRPr="00D05B4A" w:rsidRDefault="00EB624B" w:rsidP="00EB624B">
            <w:pPr>
              <w:pStyle w:val="acctfourfigures"/>
              <w:tabs>
                <w:tab w:val="clear" w:pos="765"/>
                <w:tab w:val="decimal" w:pos="587"/>
                <w:tab w:val="decimal" w:pos="81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7DB4811" w14:textId="77777777" w:rsidR="00EB624B" w:rsidRPr="00D05B4A" w:rsidRDefault="00EB624B" w:rsidP="00EB624B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687F54" w14:textId="77777777" w:rsidR="00EB624B" w:rsidRPr="00D05B4A" w:rsidRDefault="00EB624B" w:rsidP="00EB624B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DE99A7A" w14:textId="77777777" w:rsidR="00EB624B" w:rsidRPr="00D05B4A" w:rsidRDefault="00EB624B" w:rsidP="00EB624B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D7EF72" w14:textId="77777777" w:rsidR="00EB624B" w:rsidRPr="00D05B4A" w:rsidRDefault="00EB624B" w:rsidP="00EB624B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809B9EF" w14:textId="77777777" w:rsidR="00EB624B" w:rsidRPr="00D05B4A" w:rsidRDefault="00EB624B" w:rsidP="00EB624B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2EF7A5" w14:textId="77777777" w:rsidR="00EB624B" w:rsidRPr="00D05B4A" w:rsidRDefault="00EB624B" w:rsidP="00EB624B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CDF250C" w14:textId="77777777" w:rsidR="00EB624B" w:rsidRPr="00D05B4A" w:rsidRDefault="00EB624B" w:rsidP="00EB624B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9D085C" w14:textId="77777777" w:rsidR="00EB624B" w:rsidRPr="00D05B4A" w:rsidRDefault="00EB624B" w:rsidP="00EB624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0E56AACF" w14:textId="77777777" w:rsidR="00EB624B" w:rsidRPr="00D05B4A" w:rsidRDefault="00EB624B" w:rsidP="00EB624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E38491" w14:textId="77777777" w:rsidR="00EB624B" w:rsidRPr="00D05B4A" w:rsidRDefault="00EB624B" w:rsidP="00EB624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C617F74" w14:textId="77777777" w:rsidR="00EB624B" w:rsidRPr="00D05B4A" w:rsidRDefault="00EB624B" w:rsidP="00EB624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633147" w14:textId="77777777" w:rsidR="00EB624B" w:rsidRPr="00D05B4A" w:rsidRDefault="00EB624B" w:rsidP="00EB624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F6623BE" w14:textId="77777777" w:rsidR="00EB624B" w:rsidRPr="00D05B4A" w:rsidRDefault="00EB624B" w:rsidP="00EB624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761DA4" w14:textId="77777777" w:rsidR="00EB624B" w:rsidRPr="00D05B4A" w:rsidRDefault="00EB624B" w:rsidP="00EB624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0A5C12D2" w14:textId="77777777" w:rsidR="00EB624B" w:rsidRPr="00D05B4A" w:rsidRDefault="00EB624B" w:rsidP="00EB624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4AA7AF" w14:textId="77777777" w:rsidR="00EB624B" w:rsidRPr="00D05B4A" w:rsidRDefault="00EB624B" w:rsidP="00EB624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EB624B" w:rsidRPr="00D05B4A" w14:paraId="35701960" w14:textId="77777777" w:rsidTr="00F24DB5">
        <w:trPr>
          <w:cantSplit/>
        </w:trPr>
        <w:tc>
          <w:tcPr>
            <w:tcW w:w="2070" w:type="dxa"/>
            <w:shd w:val="clear" w:color="auto" w:fill="auto"/>
          </w:tcPr>
          <w:p w14:paraId="3F353452" w14:textId="77777777" w:rsidR="00EB624B" w:rsidRPr="00D05B4A" w:rsidRDefault="00EB624B" w:rsidP="00EB624B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05B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080" w:type="dxa"/>
            <w:shd w:val="clear" w:color="auto" w:fill="auto"/>
          </w:tcPr>
          <w:p w14:paraId="7725024E" w14:textId="77777777" w:rsidR="00EB624B" w:rsidRPr="00D05B4A" w:rsidRDefault="00EB624B" w:rsidP="00EB624B">
            <w:pPr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1D66657" w14:textId="77777777" w:rsidR="00EB624B" w:rsidRPr="00D05B4A" w:rsidRDefault="00EB624B" w:rsidP="00EB624B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21091E" w14:textId="77777777" w:rsidR="00EB624B" w:rsidRPr="00D05B4A" w:rsidRDefault="00EB624B" w:rsidP="00EB624B">
            <w:pPr>
              <w:pStyle w:val="acctfourfigures"/>
              <w:tabs>
                <w:tab w:val="clear" w:pos="765"/>
                <w:tab w:val="decimal" w:pos="587"/>
                <w:tab w:val="decimal" w:pos="81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367CB39" w14:textId="77777777" w:rsidR="00EB624B" w:rsidRPr="00D05B4A" w:rsidRDefault="00EB624B" w:rsidP="00EB624B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EBFEFB" w14:textId="77777777" w:rsidR="00EB624B" w:rsidRPr="00D05B4A" w:rsidRDefault="00EB624B" w:rsidP="00EB624B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BA1C2A4" w14:textId="77777777" w:rsidR="00EB624B" w:rsidRPr="00D05B4A" w:rsidRDefault="00EB624B" w:rsidP="00EB624B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7B4F726" w14:textId="77777777" w:rsidR="00EB624B" w:rsidRPr="00D05B4A" w:rsidRDefault="00EB624B" w:rsidP="00EB624B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47A6A63" w14:textId="77777777" w:rsidR="00EB624B" w:rsidRPr="00D05B4A" w:rsidRDefault="00EB624B" w:rsidP="00EB624B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7501BEE" w14:textId="77777777" w:rsidR="00EB624B" w:rsidRPr="00D05B4A" w:rsidRDefault="00EB624B" w:rsidP="00EB624B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74C2346" w14:textId="77777777" w:rsidR="00EB624B" w:rsidRPr="00D05B4A" w:rsidRDefault="00EB624B" w:rsidP="00EB624B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2EF1F58B" w14:textId="77777777" w:rsidR="00EB624B" w:rsidRPr="00D05B4A" w:rsidRDefault="00EB624B" w:rsidP="00EB624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1365A96B" w14:textId="77777777" w:rsidR="00EB624B" w:rsidRPr="00D05B4A" w:rsidRDefault="00EB624B" w:rsidP="00EB624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3E213222" w14:textId="77777777" w:rsidR="00EB624B" w:rsidRPr="00D05B4A" w:rsidRDefault="00EB624B" w:rsidP="00EB624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A8D080A" w14:textId="77777777" w:rsidR="00EB624B" w:rsidRPr="00D05B4A" w:rsidRDefault="00EB624B" w:rsidP="00EB624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F7A1843" w14:textId="77777777" w:rsidR="00EB624B" w:rsidRPr="00D05B4A" w:rsidRDefault="00EB624B" w:rsidP="00EB624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7A0197C1" w14:textId="77777777" w:rsidR="00EB624B" w:rsidRPr="00D05B4A" w:rsidRDefault="00EB624B" w:rsidP="00EB624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27CA04" w14:textId="77777777" w:rsidR="00EB624B" w:rsidRPr="00D05B4A" w:rsidRDefault="00EB624B" w:rsidP="00EB624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37DBB84" w14:textId="77777777" w:rsidR="00EB624B" w:rsidRPr="00D05B4A" w:rsidRDefault="00EB624B" w:rsidP="00EB624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8F9C69" w14:textId="77777777" w:rsidR="00EB624B" w:rsidRPr="00D05B4A" w:rsidRDefault="00EB624B" w:rsidP="00EB624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EB624B" w:rsidRPr="00D05B4A" w14:paraId="4227ED50" w14:textId="77777777" w:rsidTr="00F24DB5">
        <w:trPr>
          <w:cantSplit/>
        </w:trPr>
        <w:tc>
          <w:tcPr>
            <w:tcW w:w="2070" w:type="dxa"/>
            <w:shd w:val="clear" w:color="auto" w:fill="auto"/>
          </w:tcPr>
          <w:p w14:paraId="1B811921" w14:textId="1569D1C5" w:rsidR="00EB624B" w:rsidRPr="00D05B4A" w:rsidRDefault="00EB624B" w:rsidP="00EB624B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2ADD0F1" w14:textId="3AF3205A" w:rsidR="00EB624B" w:rsidRPr="00D05B4A" w:rsidRDefault="00EB624B" w:rsidP="00EB624B">
            <w:pPr>
              <w:tabs>
                <w:tab w:val="left" w:pos="840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11,757,51</w:t>
            </w:r>
            <w:r w:rsidR="00896B3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2135921B" w14:textId="77777777" w:rsidR="00EB624B" w:rsidRPr="00D05B4A" w:rsidRDefault="00EB624B" w:rsidP="00EB624B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F32E682" w14:textId="039BDBB7" w:rsidR="00EB624B" w:rsidRPr="00D05B4A" w:rsidRDefault="00EB624B" w:rsidP="00EB624B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2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1,362,30</w:t>
            </w:r>
            <w:r w:rsidR="00896B3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C1D4C0" w14:textId="77777777" w:rsidR="00EB624B" w:rsidRPr="00D05B4A" w:rsidRDefault="00EB624B" w:rsidP="00EB624B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0BCD8C" w14:textId="67C3BB17" w:rsidR="00EB624B" w:rsidRPr="00D05B4A" w:rsidRDefault="00EB624B" w:rsidP="00EB624B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22,076,757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8D9612D" w14:textId="77777777" w:rsidR="00EB624B" w:rsidRPr="00D05B4A" w:rsidRDefault="00EB624B" w:rsidP="00EB624B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71FC26" w14:textId="5E296F1D" w:rsidR="00EB624B" w:rsidRPr="00D05B4A" w:rsidRDefault="00EB624B" w:rsidP="00EB624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127,950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DE320F0" w14:textId="77777777" w:rsidR="00EB624B" w:rsidRPr="00D05B4A" w:rsidRDefault="00EB624B" w:rsidP="00EB624B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D735694" w14:textId="56440E65" w:rsidR="00EB624B" w:rsidRPr="00D05B4A" w:rsidRDefault="00EB624B" w:rsidP="00EB624B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27,497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CD38DE" w14:textId="77777777" w:rsidR="00EB624B" w:rsidRPr="00D05B4A" w:rsidRDefault="00EB624B" w:rsidP="00EB624B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0B72F8" w14:textId="0BD9CAA5" w:rsidR="00EB624B" w:rsidRPr="00D05B4A" w:rsidRDefault="00EB624B" w:rsidP="00EB624B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639</w:t>
            </w:r>
          </w:p>
        </w:tc>
        <w:tc>
          <w:tcPr>
            <w:tcW w:w="178" w:type="dxa"/>
            <w:shd w:val="clear" w:color="auto" w:fill="auto"/>
          </w:tcPr>
          <w:p w14:paraId="5A465129" w14:textId="77777777" w:rsidR="00EB624B" w:rsidRPr="00D05B4A" w:rsidRDefault="00EB624B" w:rsidP="00EB624B">
            <w:pPr>
              <w:pStyle w:val="acctfourfigures"/>
              <w:tabs>
                <w:tab w:val="clear" w:pos="765"/>
                <w:tab w:val="decimal" w:pos="729"/>
                <w:tab w:val="decimal" w:pos="82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6A46D28" w14:textId="548F0756" w:rsidR="00EB624B" w:rsidRPr="00D05B4A" w:rsidRDefault="00EB624B" w:rsidP="00EB624B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59,936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CFC7A82" w14:textId="77777777" w:rsidR="00EB624B" w:rsidRPr="00D05B4A" w:rsidRDefault="00EB624B" w:rsidP="00EB624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CF4CB67" w14:textId="79F7EA6B" w:rsidR="00EB624B" w:rsidRPr="00D05B4A" w:rsidRDefault="00EB624B" w:rsidP="00EB624B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6,239,897</w:t>
            </w:r>
          </w:p>
        </w:tc>
        <w:tc>
          <w:tcPr>
            <w:tcW w:w="180" w:type="dxa"/>
            <w:shd w:val="clear" w:color="auto" w:fill="auto"/>
          </w:tcPr>
          <w:p w14:paraId="562C2A20" w14:textId="77777777" w:rsidR="00EB624B" w:rsidRPr="00D05B4A" w:rsidRDefault="00EB624B" w:rsidP="00EB624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758E344" w14:textId="26A81AA6" w:rsidR="00EB624B" w:rsidRPr="00D05B4A" w:rsidRDefault="00EB624B" w:rsidP="00EB624B">
            <w:pPr>
              <w:spacing w:line="240" w:lineRule="atLeast"/>
              <w:ind w:left="-100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8139925" w14:textId="77777777" w:rsidR="00EB624B" w:rsidRPr="00D05B4A" w:rsidRDefault="00EB624B" w:rsidP="00EB624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E6FA95" w14:textId="6AE50C61" w:rsidR="00EB624B" w:rsidRPr="00D05B4A" w:rsidRDefault="00EB624B" w:rsidP="00EB624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41,652,496</w:t>
            </w:r>
          </w:p>
        </w:tc>
      </w:tr>
      <w:tr w:rsidR="00EB624B" w:rsidRPr="00CC0668" w14:paraId="05DA7A7F" w14:textId="77777777" w:rsidTr="00F24DB5">
        <w:trPr>
          <w:cantSplit/>
        </w:trPr>
        <w:tc>
          <w:tcPr>
            <w:tcW w:w="2070" w:type="dxa"/>
            <w:shd w:val="clear" w:color="auto" w:fill="auto"/>
          </w:tcPr>
          <w:p w14:paraId="10C7DEF9" w14:textId="2022B8CB" w:rsidR="00EB624B" w:rsidRPr="00D05B4A" w:rsidRDefault="00EB624B" w:rsidP="00EB624B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D05B4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C19FD1" w14:textId="5BF1A4B2" w:rsidR="00EB624B" w:rsidRPr="00D05B4A" w:rsidRDefault="00EB624B" w:rsidP="00EB624B">
            <w:pPr>
              <w:spacing w:line="240" w:lineRule="atLeast"/>
              <w:ind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12,122,23</w:t>
            </w:r>
            <w:r w:rsidR="004C130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451CF8F4" w14:textId="77777777" w:rsidR="00EB624B" w:rsidRPr="00D05B4A" w:rsidRDefault="00EB624B" w:rsidP="00EB624B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87954A" w14:textId="4B19226C" w:rsidR="00EB624B" w:rsidRPr="00D05B4A" w:rsidRDefault="00EB624B" w:rsidP="00EB624B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2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1,394,74</w:t>
            </w:r>
            <w:r w:rsidR="004C130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76F9E6" w14:textId="77777777" w:rsidR="00EB624B" w:rsidRPr="00D05B4A" w:rsidRDefault="00EB624B" w:rsidP="00EB624B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5DA102" w14:textId="5A75BC1C" w:rsidR="00EB624B" w:rsidRPr="00D05B4A" w:rsidRDefault="00EB624B" w:rsidP="00EB624B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21,822,564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0F682E5" w14:textId="77777777" w:rsidR="00EB624B" w:rsidRPr="00D05B4A" w:rsidRDefault="00EB624B" w:rsidP="00EB624B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087BBC" w14:textId="5DB23EBE" w:rsidR="00EB624B" w:rsidRPr="00D05B4A" w:rsidRDefault="00EB624B" w:rsidP="00EB624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148,317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C7FAE65" w14:textId="77777777" w:rsidR="00EB624B" w:rsidRPr="00D05B4A" w:rsidRDefault="00EB624B" w:rsidP="00EB624B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521D07" w14:textId="29077116" w:rsidR="00EB624B" w:rsidRPr="00D05B4A" w:rsidRDefault="00EB624B" w:rsidP="00EB624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29,806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306231" w14:textId="77777777" w:rsidR="00EB624B" w:rsidRPr="00D05B4A" w:rsidRDefault="00EB624B" w:rsidP="00EB624B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33EB09" w14:textId="2EC887D8" w:rsidR="00EB624B" w:rsidRPr="00D05B4A" w:rsidRDefault="00EB624B" w:rsidP="00EB624B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3,185</w:t>
            </w:r>
          </w:p>
        </w:tc>
        <w:tc>
          <w:tcPr>
            <w:tcW w:w="178" w:type="dxa"/>
            <w:shd w:val="clear" w:color="auto" w:fill="auto"/>
          </w:tcPr>
          <w:p w14:paraId="5FCC8E36" w14:textId="77777777" w:rsidR="00EB624B" w:rsidRPr="00D05B4A" w:rsidRDefault="00EB624B" w:rsidP="00EB624B">
            <w:pPr>
              <w:pStyle w:val="acctfourfigures"/>
              <w:tabs>
                <w:tab w:val="clear" w:pos="765"/>
                <w:tab w:val="decimal" w:pos="729"/>
                <w:tab w:val="decimal" w:pos="82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789492" w14:textId="7E2CA5A0" w:rsidR="00EB624B" w:rsidRPr="00D05B4A" w:rsidRDefault="00EB624B" w:rsidP="00EB624B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68,869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DE86E8B" w14:textId="77777777" w:rsidR="00EB624B" w:rsidRPr="00D05B4A" w:rsidRDefault="00EB624B" w:rsidP="00EB624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E5AB9B" w14:textId="0E0A86F1" w:rsidR="00EB624B" w:rsidRPr="00D05B4A" w:rsidRDefault="00EB624B" w:rsidP="00EB624B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12,435,489</w:t>
            </w:r>
          </w:p>
        </w:tc>
        <w:tc>
          <w:tcPr>
            <w:tcW w:w="180" w:type="dxa"/>
            <w:shd w:val="clear" w:color="auto" w:fill="auto"/>
          </w:tcPr>
          <w:p w14:paraId="3DF51C5F" w14:textId="77777777" w:rsidR="00EB624B" w:rsidRPr="00D05B4A" w:rsidRDefault="00EB624B" w:rsidP="00EB624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4E31CA" w14:textId="182F2591" w:rsidR="00EB624B" w:rsidRPr="00D05B4A" w:rsidRDefault="00EB624B" w:rsidP="00EB624B">
            <w:pPr>
              <w:spacing w:line="240" w:lineRule="atLeast"/>
              <w:ind w:left="-100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5D904F2" w14:textId="77777777" w:rsidR="00EB624B" w:rsidRPr="00D05B4A" w:rsidRDefault="00EB624B" w:rsidP="00EB624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9FADC7" w14:textId="397C1779" w:rsidR="00EB624B" w:rsidRPr="00995EFC" w:rsidRDefault="00EB624B" w:rsidP="00EB624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48,025,209</w:t>
            </w:r>
          </w:p>
        </w:tc>
      </w:tr>
    </w:tbl>
    <w:p w14:paraId="0CA815E5" w14:textId="77777777" w:rsidR="00E034BF" w:rsidRDefault="00E034BF" w:rsidP="00C72E58">
      <w:pPr>
        <w:spacing w:line="240" w:lineRule="auto"/>
        <w:ind w:right="2"/>
        <w:rPr>
          <w:rFonts w:asciiTheme="majorBidi" w:hAnsiTheme="majorBidi" w:cstheme="majorBidi"/>
          <w:b/>
          <w:bCs/>
          <w:sz w:val="26"/>
          <w:szCs w:val="26"/>
          <w:cs/>
        </w:rPr>
        <w:sectPr w:rsidR="00E034BF" w:rsidSect="00B46CE0">
          <w:pgSz w:w="16834" w:h="11909" w:orient="landscape" w:code="9"/>
          <w:pgMar w:top="1166" w:right="691" w:bottom="1152" w:left="1166" w:header="706" w:footer="706" w:gutter="0"/>
          <w:paperSrc w:first="7" w:other="7"/>
          <w:cols w:space="737"/>
          <w:docGrid w:linePitch="360"/>
        </w:sectPr>
      </w:pPr>
    </w:p>
    <w:tbl>
      <w:tblPr>
        <w:tblpPr w:leftFromText="180" w:rightFromText="180" w:vertAnchor="text" w:horzAnchor="margin" w:tblpX="-265" w:tblpY="221"/>
        <w:tblW w:w="149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0"/>
        <w:gridCol w:w="1080"/>
        <w:gridCol w:w="180"/>
        <w:gridCol w:w="1170"/>
        <w:gridCol w:w="180"/>
        <w:gridCol w:w="1170"/>
        <w:gridCol w:w="178"/>
        <w:gridCol w:w="1172"/>
        <w:gridCol w:w="178"/>
        <w:gridCol w:w="1172"/>
        <w:gridCol w:w="180"/>
        <w:gridCol w:w="1080"/>
        <w:gridCol w:w="180"/>
        <w:gridCol w:w="1080"/>
        <w:gridCol w:w="180"/>
        <w:gridCol w:w="1170"/>
        <w:gridCol w:w="180"/>
        <w:gridCol w:w="1080"/>
        <w:gridCol w:w="180"/>
        <w:gridCol w:w="1080"/>
      </w:tblGrid>
      <w:tr w:rsidR="0038352A" w:rsidRPr="00CC0668" w14:paraId="6D428773" w14:textId="77777777" w:rsidTr="00F0128A">
        <w:trPr>
          <w:cantSplit/>
        </w:trPr>
        <w:tc>
          <w:tcPr>
            <w:tcW w:w="2070" w:type="dxa"/>
            <w:shd w:val="clear" w:color="auto" w:fill="auto"/>
          </w:tcPr>
          <w:p w14:paraId="2B256874" w14:textId="77777777" w:rsidR="0038352A" w:rsidRPr="00CC0668" w:rsidRDefault="0038352A" w:rsidP="002161F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70" w:type="dxa"/>
            <w:gridSpan w:val="19"/>
            <w:shd w:val="clear" w:color="auto" w:fill="auto"/>
          </w:tcPr>
          <w:p w14:paraId="0DCF8589" w14:textId="5A894D03" w:rsidR="0038352A" w:rsidRPr="00CC0668" w:rsidRDefault="0038352A" w:rsidP="002161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38352A" w:rsidRPr="00CC0668" w14:paraId="39400826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06500313" w14:textId="77777777" w:rsidR="0038352A" w:rsidRPr="00CC0668" w:rsidRDefault="0038352A" w:rsidP="0038352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6929DAF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01B81BBE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F0D0159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00F96517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AA7DED8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151D0D38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</w:tcPr>
          <w:p w14:paraId="1690C908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4B7CE769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1C68721" w14:textId="0D112D4C" w:rsidR="0038352A" w:rsidRPr="00CC0668" w:rsidRDefault="0038352A" w:rsidP="0038352A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F38B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เครื่องตกแต่ง</w:t>
            </w:r>
          </w:p>
        </w:tc>
        <w:tc>
          <w:tcPr>
            <w:tcW w:w="180" w:type="dxa"/>
            <w:shd w:val="clear" w:color="auto" w:fill="auto"/>
          </w:tcPr>
          <w:p w14:paraId="083ACA9E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27BC9C4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71F85125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E4DFCB0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70E3DCB4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096CD63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645253A9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5606E9C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1F8025F3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23C9580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8352A" w:rsidRPr="00CC0668" w14:paraId="3B055EF8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14273CA4" w14:textId="77777777" w:rsidR="0038352A" w:rsidRPr="00CC0668" w:rsidRDefault="0038352A" w:rsidP="0038352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04E0F62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0DB0F819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92A9439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18530F0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DB3460B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6193128C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23B7D1E" w14:textId="77777777" w:rsidR="0038352A" w:rsidRPr="00CC0668" w:rsidRDefault="0038352A" w:rsidP="0038352A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178" w:type="dxa"/>
            <w:shd w:val="clear" w:color="auto" w:fill="auto"/>
          </w:tcPr>
          <w:p w14:paraId="1F3BD632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594FE06" w14:textId="77777777" w:rsidR="0038352A" w:rsidRPr="00CC0668" w:rsidRDefault="0038352A" w:rsidP="0038352A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CC066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ติดตั้ง</w:t>
            </w:r>
          </w:p>
        </w:tc>
        <w:tc>
          <w:tcPr>
            <w:tcW w:w="180" w:type="dxa"/>
            <w:shd w:val="clear" w:color="auto" w:fill="auto"/>
          </w:tcPr>
          <w:p w14:paraId="4FE21F6B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0DC33A6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0AB630BD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A787670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A646DDE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9D7CCEC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" w:type="dxa"/>
            <w:shd w:val="clear" w:color="auto" w:fill="auto"/>
          </w:tcPr>
          <w:p w14:paraId="36DD2318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C9833BF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" w:type="dxa"/>
            <w:shd w:val="clear" w:color="auto" w:fill="auto"/>
          </w:tcPr>
          <w:p w14:paraId="56061308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2150248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8352A" w:rsidRPr="00CC0668" w14:paraId="4F8FA354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58192FA0" w14:textId="77777777" w:rsidR="0038352A" w:rsidRPr="00CC0668" w:rsidRDefault="0038352A" w:rsidP="0038352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944FDAB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6C45C37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61294AD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1DEA3DD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541283C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7FB13C31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D5F1F0F" w14:textId="77777777" w:rsidR="0038352A" w:rsidRPr="00CC0668" w:rsidRDefault="0038352A" w:rsidP="0038352A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เครื่องใช้ และ</w:t>
            </w:r>
          </w:p>
        </w:tc>
        <w:tc>
          <w:tcPr>
            <w:tcW w:w="178" w:type="dxa"/>
            <w:shd w:val="clear" w:color="auto" w:fill="auto"/>
          </w:tcPr>
          <w:p w14:paraId="553754A5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6B721BF" w14:textId="77777777" w:rsidR="0038352A" w:rsidRPr="00CC0668" w:rsidRDefault="0038352A" w:rsidP="0038352A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CC066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และเครื่องใช้</w:t>
            </w:r>
          </w:p>
        </w:tc>
        <w:tc>
          <w:tcPr>
            <w:tcW w:w="180" w:type="dxa"/>
            <w:shd w:val="clear" w:color="auto" w:fill="auto"/>
          </w:tcPr>
          <w:p w14:paraId="7A967420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8F1E45C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72D29D9F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4F5D4E0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อะไหล่</w:t>
            </w:r>
          </w:p>
        </w:tc>
        <w:tc>
          <w:tcPr>
            <w:tcW w:w="180" w:type="dxa"/>
            <w:shd w:val="clear" w:color="auto" w:fill="auto"/>
          </w:tcPr>
          <w:p w14:paraId="35F44F72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898997C" w14:textId="77777777" w:rsidR="0038352A" w:rsidRPr="00CC0668" w:rsidRDefault="0038352A" w:rsidP="0038352A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CC066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ระหว่างก่อสร้าง</w:t>
            </w:r>
          </w:p>
        </w:tc>
        <w:tc>
          <w:tcPr>
            <w:tcW w:w="180" w:type="dxa"/>
            <w:shd w:val="clear" w:color="auto" w:fill="auto"/>
          </w:tcPr>
          <w:p w14:paraId="1145186B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2C689C7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ประมาณการ</w:t>
            </w:r>
          </w:p>
        </w:tc>
        <w:tc>
          <w:tcPr>
            <w:tcW w:w="180" w:type="dxa"/>
            <w:shd w:val="clear" w:color="auto" w:fill="auto"/>
          </w:tcPr>
          <w:p w14:paraId="35A06705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59CE87B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8352A" w:rsidRPr="00CC0668" w14:paraId="6E933D91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5479B5E4" w14:textId="77777777" w:rsidR="0038352A" w:rsidRPr="00CC0668" w:rsidRDefault="0038352A" w:rsidP="0038352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43C6A4" w14:textId="77777777" w:rsidR="0038352A" w:rsidRPr="00CC0668" w:rsidRDefault="0038352A" w:rsidP="0038352A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80" w:type="dxa"/>
            <w:shd w:val="clear" w:color="auto" w:fill="auto"/>
          </w:tcPr>
          <w:p w14:paraId="2F28611D" w14:textId="77777777" w:rsidR="0038352A" w:rsidRPr="00CC0668" w:rsidRDefault="0038352A" w:rsidP="0038352A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225FB7" w14:textId="77777777" w:rsidR="0038352A" w:rsidRPr="00CC0668" w:rsidRDefault="0038352A" w:rsidP="0038352A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BEC294" w14:textId="77777777" w:rsidR="0038352A" w:rsidRPr="00CC0668" w:rsidRDefault="0038352A" w:rsidP="0038352A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3B6C1A" w14:textId="77777777" w:rsidR="0038352A" w:rsidRPr="00CC0668" w:rsidRDefault="0038352A" w:rsidP="0038352A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C066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เครื่องจักร</w:t>
            </w:r>
          </w:p>
        </w:tc>
        <w:tc>
          <w:tcPr>
            <w:tcW w:w="178" w:type="dxa"/>
            <w:shd w:val="clear" w:color="auto" w:fill="auto"/>
          </w:tcPr>
          <w:p w14:paraId="7FAEEE18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4F107F3" w14:textId="77777777" w:rsidR="0038352A" w:rsidRPr="00CC0668" w:rsidRDefault="0038352A" w:rsidP="0038352A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อุปกรณ์โรงงาน</w:t>
            </w:r>
          </w:p>
        </w:tc>
        <w:tc>
          <w:tcPr>
            <w:tcW w:w="178" w:type="dxa"/>
            <w:shd w:val="clear" w:color="auto" w:fill="auto"/>
          </w:tcPr>
          <w:p w14:paraId="5DCAF195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DA2C828" w14:textId="77777777" w:rsidR="0038352A" w:rsidRPr="00CC0668" w:rsidRDefault="0038352A" w:rsidP="0038352A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CC066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สำนักงาน</w:t>
            </w:r>
          </w:p>
        </w:tc>
        <w:tc>
          <w:tcPr>
            <w:tcW w:w="180" w:type="dxa"/>
            <w:shd w:val="clear" w:color="auto" w:fill="auto"/>
          </w:tcPr>
          <w:p w14:paraId="78E57700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6133E5A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ยานพาหนะ</w:t>
            </w:r>
          </w:p>
        </w:tc>
        <w:tc>
          <w:tcPr>
            <w:tcW w:w="180" w:type="dxa"/>
            <w:shd w:val="clear" w:color="auto" w:fill="auto"/>
          </w:tcPr>
          <w:p w14:paraId="7B4BC634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4FFABFC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  <w:lang w:val="en-US"/>
              </w:rPr>
              <w:t>ที่สำคัญ</w:t>
            </w:r>
          </w:p>
        </w:tc>
        <w:tc>
          <w:tcPr>
            <w:tcW w:w="180" w:type="dxa"/>
            <w:shd w:val="clear" w:color="auto" w:fill="auto"/>
          </w:tcPr>
          <w:p w14:paraId="7F759605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D0935DA" w14:textId="77777777" w:rsidR="0038352A" w:rsidRPr="00CC0668" w:rsidRDefault="0038352A" w:rsidP="0038352A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CC066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และติดตั้ง</w:t>
            </w:r>
          </w:p>
        </w:tc>
        <w:tc>
          <w:tcPr>
            <w:tcW w:w="180" w:type="dxa"/>
            <w:shd w:val="clear" w:color="auto" w:fill="auto"/>
          </w:tcPr>
          <w:p w14:paraId="4563C5BC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FA59976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รื้อถอน</w:t>
            </w:r>
          </w:p>
        </w:tc>
        <w:tc>
          <w:tcPr>
            <w:tcW w:w="180" w:type="dxa"/>
            <w:shd w:val="clear" w:color="auto" w:fill="auto"/>
          </w:tcPr>
          <w:p w14:paraId="2EFD0761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C10E0F7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38352A" w:rsidRPr="00CC0668" w14:paraId="1E833F32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21ADDBB7" w14:textId="77777777" w:rsidR="0038352A" w:rsidRPr="00CC0668" w:rsidRDefault="0038352A" w:rsidP="0038352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70" w:type="dxa"/>
            <w:gridSpan w:val="19"/>
            <w:shd w:val="clear" w:color="auto" w:fill="auto"/>
          </w:tcPr>
          <w:p w14:paraId="25D2AEA9" w14:textId="77777777" w:rsidR="0038352A" w:rsidRPr="00CC0668" w:rsidRDefault="0038352A" w:rsidP="0038352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CC0668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พันบาท</w:t>
            </w:r>
            <w:r w:rsidRPr="00CC0668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38352A" w:rsidRPr="00CC0668" w14:paraId="49C695BA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2C1C24AD" w14:textId="77777777" w:rsidR="0038352A" w:rsidRPr="00CC0668" w:rsidRDefault="0038352A" w:rsidP="0038352A">
            <w:pPr>
              <w:spacing w:line="240" w:lineRule="auto"/>
              <w:ind w:right="2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CC066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ราคาทุน </w:t>
            </w:r>
          </w:p>
        </w:tc>
        <w:tc>
          <w:tcPr>
            <w:tcW w:w="1080" w:type="dxa"/>
            <w:shd w:val="clear" w:color="auto" w:fill="auto"/>
          </w:tcPr>
          <w:p w14:paraId="4EB7CD93" w14:textId="77777777" w:rsidR="0038352A" w:rsidRPr="00CC0668" w:rsidRDefault="0038352A" w:rsidP="0038352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C565A3D" w14:textId="77777777" w:rsidR="0038352A" w:rsidRPr="00CC0668" w:rsidRDefault="0038352A" w:rsidP="0038352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7D0CE33" w14:textId="77777777" w:rsidR="0038352A" w:rsidRPr="00CC0668" w:rsidRDefault="0038352A" w:rsidP="0038352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0832DB4" w14:textId="77777777" w:rsidR="0038352A" w:rsidRPr="00CC0668" w:rsidRDefault="0038352A" w:rsidP="0038352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37D2E8E" w14:textId="77777777" w:rsidR="0038352A" w:rsidRPr="00CC0668" w:rsidRDefault="0038352A" w:rsidP="0038352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746FC118" w14:textId="77777777" w:rsidR="0038352A" w:rsidRPr="00CC0668" w:rsidRDefault="0038352A" w:rsidP="0038352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</w:tcPr>
          <w:p w14:paraId="7E4FA8CE" w14:textId="77777777" w:rsidR="0038352A" w:rsidRPr="00CC0668" w:rsidRDefault="0038352A" w:rsidP="0038352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7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510BE70A" w14:textId="77777777" w:rsidR="0038352A" w:rsidRPr="00CC0668" w:rsidRDefault="0038352A" w:rsidP="0038352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</w:tcPr>
          <w:p w14:paraId="50AB3C61" w14:textId="77777777" w:rsidR="0038352A" w:rsidRPr="00CC0668" w:rsidRDefault="0038352A" w:rsidP="0038352A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4383598" w14:textId="77777777" w:rsidR="0038352A" w:rsidRPr="00CC0668" w:rsidRDefault="0038352A" w:rsidP="0038352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B6CF8B1" w14:textId="77777777" w:rsidR="0038352A" w:rsidRPr="00CC0668" w:rsidRDefault="0038352A" w:rsidP="0038352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E8D4410" w14:textId="77777777" w:rsidR="0038352A" w:rsidRPr="00CC0668" w:rsidRDefault="0038352A" w:rsidP="0038352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C7908A2" w14:textId="77777777" w:rsidR="0038352A" w:rsidRPr="00CC0668" w:rsidRDefault="0038352A" w:rsidP="0038352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0A4CFB35" w14:textId="77777777" w:rsidR="0038352A" w:rsidRPr="00CC0668" w:rsidRDefault="0038352A" w:rsidP="0038352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64DD740" w14:textId="77777777" w:rsidR="0038352A" w:rsidRPr="00CC0668" w:rsidRDefault="0038352A" w:rsidP="0038352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3479887" w14:textId="77777777" w:rsidR="0038352A" w:rsidRPr="00CC0668" w:rsidRDefault="0038352A" w:rsidP="0038352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CB34A8F" w14:textId="77777777" w:rsidR="0038352A" w:rsidRPr="00CC0668" w:rsidRDefault="0038352A" w:rsidP="0038352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65402FC8" w14:textId="77777777" w:rsidR="0038352A" w:rsidRPr="00CC0668" w:rsidRDefault="0038352A" w:rsidP="0038352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A75F1B5" w14:textId="77777777" w:rsidR="0038352A" w:rsidRPr="00CC0668" w:rsidRDefault="0038352A" w:rsidP="0038352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10971" w:rsidRPr="002E1374" w14:paraId="1D9DD5D9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626AECC4" w14:textId="7B84AAEA" w:rsidR="00F10971" w:rsidRPr="00CC0668" w:rsidRDefault="00F10971" w:rsidP="00F10971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CC066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C0668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6145CD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0A0022" w14:textId="1001C4DB" w:rsidR="00F10971" w:rsidRPr="007B397B" w:rsidRDefault="00F10971" w:rsidP="00F1097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2" w:right="-11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397B">
              <w:rPr>
                <w:rFonts w:ascii="Angsana New" w:hAnsi="Angsana New"/>
                <w:sz w:val="26"/>
                <w:szCs w:val="26"/>
                <w:lang w:val="en-US"/>
              </w:rPr>
              <w:t>11,031,597</w:t>
            </w:r>
          </w:p>
        </w:tc>
        <w:tc>
          <w:tcPr>
            <w:tcW w:w="180" w:type="dxa"/>
            <w:shd w:val="clear" w:color="auto" w:fill="auto"/>
          </w:tcPr>
          <w:p w14:paraId="09B3E588" w14:textId="77777777" w:rsidR="00F10971" w:rsidRPr="007B397B" w:rsidRDefault="00F10971" w:rsidP="00F1097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5794954" w14:textId="57C57BEE" w:rsidR="00F10971" w:rsidRPr="007B397B" w:rsidRDefault="00F10971" w:rsidP="00F10971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2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397B">
              <w:rPr>
                <w:rFonts w:ascii="Angsana New" w:hAnsi="Angsana New"/>
                <w:sz w:val="26"/>
                <w:szCs w:val="26"/>
                <w:lang w:val="en-US"/>
              </w:rPr>
              <w:t>1,608,321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FEFAD3" w14:textId="77777777" w:rsidR="00F10971" w:rsidRPr="007B397B" w:rsidRDefault="00F10971" w:rsidP="00F1097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8E94C4A" w14:textId="2DF59710" w:rsidR="00F10971" w:rsidRPr="007B397B" w:rsidRDefault="00F10971" w:rsidP="00F1097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397B">
              <w:rPr>
                <w:rFonts w:ascii="Angsana New" w:hAnsi="Angsana New"/>
                <w:sz w:val="26"/>
                <w:szCs w:val="26"/>
                <w:lang w:val="en-US"/>
              </w:rPr>
              <w:t>27,323,722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9209258" w14:textId="77777777" w:rsidR="00F10971" w:rsidRPr="007B397B" w:rsidRDefault="00F10971" w:rsidP="00F1097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19AFD2E" w14:textId="411EF870" w:rsidR="00F10971" w:rsidRPr="007B397B" w:rsidRDefault="00F10971" w:rsidP="00F1097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6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397B">
              <w:rPr>
                <w:rFonts w:ascii="Angsana New" w:hAnsi="Angsana New"/>
                <w:sz w:val="26"/>
                <w:szCs w:val="26"/>
                <w:lang w:val="en-US"/>
              </w:rPr>
              <w:t>259,378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1EFA4ED" w14:textId="77777777" w:rsidR="00F10971" w:rsidRPr="007B397B" w:rsidRDefault="00F10971" w:rsidP="00F1097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197026D" w14:textId="5F9C12C2" w:rsidR="00F10971" w:rsidRPr="007B397B" w:rsidRDefault="00F10971" w:rsidP="00F10971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397B">
              <w:rPr>
                <w:rFonts w:ascii="Angsana New" w:hAnsi="Angsana New"/>
                <w:sz w:val="26"/>
                <w:szCs w:val="26"/>
                <w:lang w:val="en-US"/>
              </w:rPr>
              <w:t>58,510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44B97B" w14:textId="77777777" w:rsidR="00F10971" w:rsidRPr="007B397B" w:rsidRDefault="00F10971" w:rsidP="00F1097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C8C9222" w14:textId="6EDBC8CE" w:rsidR="00F10971" w:rsidRPr="007B397B" w:rsidRDefault="00F10971" w:rsidP="00F10971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7B397B">
              <w:rPr>
                <w:rFonts w:ascii="Angsana New" w:hAnsi="Angsana New"/>
                <w:sz w:val="26"/>
                <w:szCs w:val="26"/>
              </w:rPr>
              <w:t>645</w:t>
            </w:r>
          </w:p>
        </w:tc>
        <w:tc>
          <w:tcPr>
            <w:tcW w:w="180" w:type="dxa"/>
            <w:shd w:val="clear" w:color="auto" w:fill="auto"/>
          </w:tcPr>
          <w:p w14:paraId="07CECBCA" w14:textId="77777777" w:rsidR="00F10971" w:rsidRPr="007B397B" w:rsidRDefault="00F10971" w:rsidP="00F1097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6CC905" w14:textId="01845108" w:rsidR="00F10971" w:rsidRPr="007B397B" w:rsidRDefault="00F10971" w:rsidP="00F1097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7B397B">
              <w:rPr>
                <w:rFonts w:ascii="Angsana New" w:hAnsi="Angsana New"/>
                <w:sz w:val="26"/>
                <w:szCs w:val="26"/>
              </w:rPr>
              <w:t>55,658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6886FB" w14:textId="77777777" w:rsidR="00F10971" w:rsidRPr="007B397B" w:rsidRDefault="00F10971" w:rsidP="00F1097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80F0D93" w14:textId="4C9E2F0F" w:rsidR="00F10971" w:rsidRPr="007B397B" w:rsidRDefault="00F10971" w:rsidP="00F1097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397B">
              <w:rPr>
                <w:rFonts w:ascii="Angsana New" w:hAnsi="Angsana New"/>
                <w:sz w:val="26"/>
                <w:szCs w:val="26"/>
                <w:lang w:val="en-US"/>
              </w:rPr>
              <w:t>2,387,079</w:t>
            </w:r>
          </w:p>
        </w:tc>
        <w:tc>
          <w:tcPr>
            <w:tcW w:w="180" w:type="dxa"/>
            <w:shd w:val="clear" w:color="auto" w:fill="auto"/>
          </w:tcPr>
          <w:p w14:paraId="44887155" w14:textId="77777777" w:rsidR="00F10971" w:rsidRPr="007B397B" w:rsidRDefault="00F10971" w:rsidP="00F1097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7094CF" w14:textId="31B3C796" w:rsidR="00F10971" w:rsidRPr="007B397B" w:rsidRDefault="00F10971" w:rsidP="00F10971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  <w:cs/>
              </w:rPr>
            </w:pPr>
            <w:r w:rsidRPr="007B397B">
              <w:rPr>
                <w:rFonts w:ascii="Angsana New" w:hAnsi="Angsana New"/>
                <w:sz w:val="26"/>
                <w:szCs w:val="26"/>
              </w:rPr>
              <w:t>238,950</w:t>
            </w:r>
          </w:p>
        </w:tc>
        <w:tc>
          <w:tcPr>
            <w:tcW w:w="180" w:type="dxa"/>
            <w:shd w:val="clear" w:color="auto" w:fill="auto"/>
          </w:tcPr>
          <w:p w14:paraId="17099541" w14:textId="77777777" w:rsidR="00F10971" w:rsidRPr="007B397B" w:rsidRDefault="00F10971" w:rsidP="00F1097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5AFA019" w14:textId="6E11D634" w:rsidR="00F10971" w:rsidRPr="007B397B" w:rsidRDefault="00F10971" w:rsidP="00F10971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  <w:cs/>
              </w:rPr>
            </w:pPr>
            <w:r w:rsidRPr="007B397B">
              <w:rPr>
                <w:rFonts w:ascii="Angsana New" w:hAnsi="Angsana New"/>
                <w:sz w:val="26"/>
                <w:szCs w:val="26"/>
              </w:rPr>
              <w:t>42,963,860</w:t>
            </w:r>
          </w:p>
        </w:tc>
      </w:tr>
      <w:tr w:rsidR="00F10971" w:rsidRPr="00CC0668" w14:paraId="34DBA755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4A78EC5E" w14:textId="564C0218" w:rsidR="00F10971" w:rsidRPr="00CC0668" w:rsidRDefault="00F10971" w:rsidP="00F10971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C10B954" w14:textId="47EA7909" w:rsidR="00F10971" w:rsidRDefault="00F10971" w:rsidP="00F1097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2" w:right="-11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725,627</w:t>
            </w:r>
          </w:p>
        </w:tc>
        <w:tc>
          <w:tcPr>
            <w:tcW w:w="180" w:type="dxa"/>
            <w:shd w:val="clear" w:color="auto" w:fill="auto"/>
          </w:tcPr>
          <w:p w14:paraId="48A28390" w14:textId="77777777" w:rsidR="00F10971" w:rsidRPr="00CC0668" w:rsidRDefault="00F10971" w:rsidP="00F1097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9E000F" w14:textId="64E8E3F4" w:rsidR="00F10971" w:rsidRDefault="00F10971" w:rsidP="00F10971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2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7503A2" w14:textId="77777777" w:rsidR="00F10971" w:rsidRPr="00CC0668" w:rsidRDefault="00F10971" w:rsidP="00F1097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1942EF" w14:textId="5BC10084" w:rsidR="00F10971" w:rsidRDefault="00F10971" w:rsidP="00F1097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49,387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1297F94" w14:textId="77777777" w:rsidR="00F10971" w:rsidRPr="00CC0668" w:rsidRDefault="00F10971" w:rsidP="00F1097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00FFF73" w14:textId="55A59838" w:rsidR="00F10971" w:rsidRDefault="00F10971" w:rsidP="00F1097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6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20,326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0C7987A" w14:textId="77777777" w:rsidR="00F10971" w:rsidRPr="00CC0668" w:rsidRDefault="00F10971" w:rsidP="00F1097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4312E8E" w14:textId="022A5004" w:rsidR="00F10971" w:rsidRDefault="00F10971" w:rsidP="00F10971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5,644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D3C17D" w14:textId="77777777" w:rsidR="00F10971" w:rsidRPr="00CC0668" w:rsidRDefault="00F10971" w:rsidP="00F1097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101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FB2BA60" w14:textId="0900435B" w:rsidR="00F10971" w:rsidRDefault="00F10971" w:rsidP="00F10971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247</w:t>
            </w:r>
          </w:p>
        </w:tc>
        <w:tc>
          <w:tcPr>
            <w:tcW w:w="180" w:type="dxa"/>
            <w:shd w:val="clear" w:color="auto" w:fill="auto"/>
          </w:tcPr>
          <w:p w14:paraId="36A4F4EE" w14:textId="77777777" w:rsidR="00F10971" w:rsidRPr="00DE5493" w:rsidRDefault="00F10971" w:rsidP="00F1097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1551245" w14:textId="19E90C0D" w:rsidR="00F10971" w:rsidRDefault="00F10971" w:rsidP="001C47D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4,278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AAC9AA" w14:textId="77777777" w:rsidR="00F10971" w:rsidRPr="00CC0668" w:rsidRDefault="00F10971" w:rsidP="00F1097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101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E076E7A" w14:textId="775C9F20" w:rsidR="00F10971" w:rsidRDefault="00F10971" w:rsidP="00F1097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4,192,460</w:t>
            </w:r>
          </w:p>
        </w:tc>
        <w:tc>
          <w:tcPr>
            <w:tcW w:w="180" w:type="dxa"/>
            <w:shd w:val="clear" w:color="auto" w:fill="auto"/>
          </w:tcPr>
          <w:p w14:paraId="1E26117E" w14:textId="77777777" w:rsidR="00F10971" w:rsidRPr="00CC0668" w:rsidRDefault="00F10971" w:rsidP="00F1097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79DA14" w14:textId="4DC77970" w:rsidR="00F10971" w:rsidRPr="00C577EB" w:rsidRDefault="00F10971" w:rsidP="003447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EAFF9CC" w14:textId="77777777" w:rsidR="00F10971" w:rsidRPr="00CC0668" w:rsidRDefault="00F10971" w:rsidP="00F1097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5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00EDA5A" w14:textId="76265BC2" w:rsidR="00F10971" w:rsidRDefault="00F10971" w:rsidP="00F10971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4,997,979</w:t>
            </w:r>
          </w:p>
        </w:tc>
      </w:tr>
      <w:tr w:rsidR="00F10971" w:rsidRPr="00CC0668" w14:paraId="07584CA5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4B21957C" w14:textId="41541769" w:rsidR="00F10971" w:rsidRPr="00CC0668" w:rsidRDefault="00F10971" w:rsidP="00F10971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70A3F7" w14:textId="3056F9C1" w:rsidR="00F10971" w:rsidRPr="00CC0668" w:rsidRDefault="00F10971" w:rsidP="001C47D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2" w:right="-11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290</w:t>
            </w:r>
          </w:p>
        </w:tc>
        <w:tc>
          <w:tcPr>
            <w:tcW w:w="180" w:type="dxa"/>
            <w:shd w:val="clear" w:color="auto" w:fill="auto"/>
          </w:tcPr>
          <w:p w14:paraId="164F267B" w14:textId="77777777" w:rsidR="00F10971" w:rsidRPr="00CC0668" w:rsidRDefault="00F10971" w:rsidP="00F1097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83F7CD" w14:textId="1D5B9895" w:rsidR="00F10971" w:rsidRPr="00CC0668" w:rsidRDefault="00F10971" w:rsidP="00F10971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2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8,374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C65960" w14:textId="77777777" w:rsidR="00F10971" w:rsidRPr="00CC0668" w:rsidRDefault="00F10971" w:rsidP="00F1097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5F92E9" w14:textId="411AABAD" w:rsidR="00F10971" w:rsidRPr="00CC0668" w:rsidRDefault="00F10971" w:rsidP="00F1097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335,171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393E915" w14:textId="77777777" w:rsidR="00F10971" w:rsidRPr="00CC0668" w:rsidRDefault="00F10971" w:rsidP="00F1097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C61AEF5" w14:textId="1ADF18FC" w:rsidR="00F10971" w:rsidRPr="00CC0668" w:rsidRDefault="00F10971" w:rsidP="00F10971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A81CF2A" w14:textId="77777777" w:rsidR="00F10971" w:rsidRPr="00CC0668" w:rsidRDefault="00F10971" w:rsidP="00F1097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0F52FC9" w14:textId="333904F6" w:rsidR="00F10971" w:rsidRPr="00CC0668" w:rsidRDefault="00F10971" w:rsidP="00F10971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181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370E55" w14:textId="77777777" w:rsidR="00F10971" w:rsidRPr="00CC0668" w:rsidRDefault="00F10971" w:rsidP="00F1097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101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02DA453" w14:textId="263D8200" w:rsidR="00F10971" w:rsidRPr="00DE5493" w:rsidRDefault="00F10971" w:rsidP="00F1097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4D0C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205EF00" w14:textId="77777777" w:rsidR="00F10971" w:rsidRPr="00DE5493" w:rsidRDefault="00F10971" w:rsidP="00F1097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AEAD97" w14:textId="4230C959" w:rsidR="00F10971" w:rsidRPr="00CC0668" w:rsidRDefault="00F10971" w:rsidP="003447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46447B" w14:textId="77777777" w:rsidR="00F10971" w:rsidRPr="00CC0668" w:rsidRDefault="00F10971" w:rsidP="00F1097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101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BE1F97" w14:textId="4CB41046" w:rsidR="00F10971" w:rsidRPr="00CC0668" w:rsidRDefault="00F10971" w:rsidP="00F1097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(344,016)</w:t>
            </w:r>
          </w:p>
        </w:tc>
        <w:tc>
          <w:tcPr>
            <w:tcW w:w="180" w:type="dxa"/>
            <w:shd w:val="clear" w:color="auto" w:fill="auto"/>
          </w:tcPr>
          <w:p w14:paraId="62CEB5E6" w14:textId="77777777" w:rsidR="00F10971" w:rsidRPr="00CC0668" w:rsidRDefault="00F10971" w:rsidP="00F1097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2534CA" w14:textId="03198ED4" w:rsidR="00F10971" w:rsidRPr="005C3A85" w:rsidRDefault="00F10971" w:rsidP="003447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166E301" w14:textId="77777777" w:rsidR="00F10971" w:rsidRPr="00CC0668" w:rsidRDefault="00F10971" w:rsidP="00F1097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5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31F6AFE" w14:textId="5273CFA8" w:rsidR="00F10971" w:rsidRPr="00CC0668" w:rsidRDefault="00F10971" w:rsidP="003447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F10971" w:rsidRPr="00CC0668" w14:paraId="663D58D2" w14:textId="77777777" w:rsidTr="0035503B">
        <w:trPr>
          <w:cantSplit/>
        </w:trPr>
        <w:tc>
          <w:tcPr>
            <w:tcW w:w="2070" w:type="dxa"/>
            <w:shd w:val="clear" w:color="auto" w:fill="auto"/>
          </w:tcPr>
          <w:p w14:paraId="61811C86" w14:textId="3B2F8B2B" w:rsidR="00F10971" w:rsidRPr="00CC0668" w:rsidRDefault="00F10971" w:rsidP="00F10971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EF7843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301E91" w14:textId="492A069D" w:rsidR="00F10971" w:rsidRPr="00CC0668" w:rsidRDefault="00F10971" w:rsidP="00F1097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E1480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E116B02" w14:textId="77777777" w:rsidR="00F10971" w:rsidRPr="00CC0668" w:rsidRDefault="00F10971" w:rsidP="00F1097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42E666" w14:textId="501A98A9" w:rsidR="00F10971" w:rsidRPr="00CC0668" w:rsidRDefault="00F10971" w:rsidP="00F10971">
            <w:pPr>
              <w:spacing w:line="240" w:lineRule="atLeast"/>
              <w:ind w:left="-80" w:right="-8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E1480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8D9326" w14:textId="77777777" w:rsidR="00F10971" w:rsidRPr="00CC0668" w:rsidRDefault="00F10971" w:rsidP="00F1097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52E635" w14:textId="0FD2D675" w:rsidR="00F10971" w:rsidRPr="00CC0668" w:rsidRDefault="00F10971" w:rsidP="00F1097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E1480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B564B15" w14:textId="77777777" w:rsidR="00F10971" w:rsidRPr="00CC0668" w:rsidRDefault="00F10971" w:rsidP="00F1097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88B3793" w14:textId="31E7D34E" w:rsidR="00F10971" w:rsidRPr="00CC0668" w:rsidRDefault="00F10971" w:rsidP="00F1097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69" w:right="-7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E1480">
              <w:rPr>
                <w:rFonts w:ascii="Angsana New" w:hAnsi="Angsana New"/>
                <w:sz w:val="26"/>
                <w:szCs w:val="26"/>
                <w:lang w:val="en-US"/>
              </w:rPr>
              <w:t>(69)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FDFDF2A" w14:textId="77777777" w:rsidR="00F10971" w:rsidRPr="00CC0668" w:rsidRDefault="00F10971" w:rsidP="00F1097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A812326" w14:textId="55E44F75" w:rsidR="00F10971" w:rsidRPr="00CC0668" w:rsidRDefault="00F10971" w:rsidP="00F10971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E1480">
              <w:rPr>
                <w:rFonts w:ascii="Angsana New" w:hAnsi="Angsana New"/>
                <w:sz w:val="26"/>
                <w:szCs w:val="26"/>
                <w:lang w:val="en-US"/>
              </w:rPr>
              <w:t>(313)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2E6149" w14:textId="77777777" w:rsidR="00F10971" w:rsidRPr="00CC0668" w:rsidRDefault="00F10971" w:rsidP="00F1097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5730B8" w14:textId="66982A66" w:rsidR="00F10971" w:rsidRPr="002E26EC" w:rsidRDefault="00F10971" w:rsidP="00F1097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1480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0F4DEC8" w14:textId="77777777" w:rsidR="00F10971" w:rsidRPr="00CC0668" w:rsidRDefault="00F10971" w:rsidP="00F1097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1373A0" w14:textId="5E6C9A27" w:rsidR="00F10971" w:rsidRPr="004D5F88" w:rsidRDefault="00F10971" w:rsidP="003447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E1480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479A37" w14:textId="77777777" w:rsidR="00F10971" w:rsidRPr="00CC0668" w:rsidRDefault="00F10971" w:rsidP="00F1097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BF408B3" w14:textId="6F09A916" w:rsidR="00F10971" w:rsidRPr="00CC0668" w:rsidRDefault="00F10971" w:rsidP="00344784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E1480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BFE70E7" w14:textId="77777777" w:rsidR="00F10971" w:rsidRPr="00CC0668" w:rsidRDefault="00F10971" w:rsidP="00F1097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3E1865" w14:textId="3E588E50" w:rsidR="00F10971" w:rsidRPr="00CC0668" w:rsidRDefault="00F10971" w:rsidP="00F10971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E1480">
              <w:rPr>
                <w:rFonts w:ascii="Angsana New" w:hAnsi="Angsana New"/>
                <w:sz w:val="26"/>
                <w:szCs w:val="26"/>
              </w:rPr>
              <w:t>(238,950)</w:t>
            </w:r>
          </w:p>
        </w:tc>
        <w:tc>
          <w:tcPr>
            <w:tcW w:w="180" w:type="dxa"/>
            <w:shd w:val="clear" w:color="auto" w:fill="auto"/>
          </w:tcPr>
          <w:p w14:paraId="783AC9A8" w14:textId="77777777" w:rsidR="00F10971" w:rsidRPr="00CC0668" w:rsidRDefault="00F10971" w:rsidP="00F1097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257329D" w14:textId="6A847E02" w:rsidR="00F10971" w:rsidRPr="00CC0668" w:rsidRDefault="00F10971" w:rsidP="00F10971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E1480">
              <w:rPr>
                <w:rFonts w:ascii="Angsana New" w:hAnsi="Angsana New"/>
                <w:sz w:val="26"/>
                <w:szCs w:val="26"/>
              </w:rPr>
              <w:t>(</w:t>
            </w:r>
            <w:r w:rsidRPr="005E1480">
              <w:rPr>
                <w:rFonts w:ascii="Angsana New" w:hAnsi="Angsana New"/>
                <w:sz w:val="26"/>
                <w:szCs w:val="26"/>
                <w:lang w:val="en-US"/>
              </w:rPr>
              <w:t>239</w:t>
            </w:r>
            <w:r w:rsidRPr="005E1480">
              <w:rPr>
                <w:rFonts w:ascii="Angsana New" w:hAnsi="Angsana New"/>
                <w:sz w:val="26"/>
                <w:szCs w:val="26"/>
              </w:rPr>
              <w:t>,332)</w:t>
            </w:r>
          </w:p>
        </w:tc>
      </w:tr>
      <w:tr w:rsidR="00F10971" w:rsidRPr="00CC0668" w14:paraId="13D13AD4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278E72C2" w14:textId="60385650" w:rsidR="00F10971" w:rsidRPr="00CC0668" w:rsidRDefault="00F10971" w:rsidP="00F10971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31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D5393F" w14:textId="30B4A810" w:rsidR="00F10971" w:rsidRPr="004A7053" w:rsidRDefault="00F10971" w:rsidP="00F1097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7501E546" w14:textId="77777777" w:rsidR="00F10971" w:rsidRPr="00CC0668" w:rsidRDefault="00F10971" w:rsidP="00F1097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C5A1E4" w14:textId="21FE37F0" w:rsidR="00F10971" w:rsidRPr="00562764" w:rsidRDefault="00F10971" w:rsidP="00F1097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CE0A496" w14:textId="77777777" w:rsidR="00F10971" w:rsidRPr="00562764" w:rsidRDefault="00F10971" w:rsidP="00F1097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16D287" w14:textId="311F8A02" w:rsidR="00F10971" w:rsidRPr="00562764" w:rsidRDefault="00F10971" w:rsidP="00F1097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3975C30" w14:textId="77777777" w:rsidR="00F10971" w:rsidRPr="00562764" w:rsidRDefault="00F10971" w:rsidP="00F1097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B85A6D" w14:textId="033F5EAB" w:rsidR="00F10971" w:rsidRPr="00562764" w:rsidRDefault="00F10971" w:rsidP="00F1097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6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B720242" w14:textId="77777777" w:rsidR="00F10971" w:rsidRPr="00562764" w:rsidRDefault="00F10971" w:rsidP="00F1097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CD5EB6" w14:textId="4E35DBD5" w:rsidR="00F10971" w:rsidRPr="00562764" w:rsidRDefault="00F10971" w:rsidP="00F1097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4B769ED" w14:textId="77777777" w:rsidR="00F10971" w:rsidRPr="00562764" w:rsidRDefault="00F10971" w:rsidP="00F1097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B675BAE" w14:textId="03C596C6" w:rsidR="00F10971" w:rsidRPr="00562764" w:rsidRDefault="00F10971" w:rsidP="00F1097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1734C6A1" w14:textId="77777777" w:rsidR="00F10971" w:rsidRPr="00562764" w:rsidRDefault="00F10971" w:rsidP="00F1097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B4CC9A" w14:textId="017F17ED" w:rsidR="00F10971" w:rsidRPr="00562764" w:rsidRDefault="00F10971" w:rsidP="00F1097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91A2009" w14:textId="77777777" w:rsidR="00F10971" w:rsidRPr="00562764" w:rsidRDefault="00F10971" w:rsidP="00F1097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A4BEF48" w14:textId="346AD521" w:rsidR="00F10971" w:rsidRPr="00562764" w:rsidRDefault="00F10971" w:rsidP="00F1097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E277A38" w14:textId="77777777" w:rsidR="00F10971" w:rsidRPr="00562764" w:rsidRDefault="00F10971" w:rsidP="00F1097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8880C0" w14:textId="6910611F" w:rsidR="00F10971" w:rsidRPr="00562764" w:rsidRDefault="00F10971" w:rsidP="00F1097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EC00762" w14:textId="77777777" w:rsidR="00F10971" w:rsidRPr="00CC0668" w:rsidRDefault="00F10971" w:rsidP="00F1097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7E83F4D" w14:textId="4D058D73" w:rsidR="00F10971" w:rsidRPr="00CC0668" w:rsidRDefault="00F10971" w:rsidP="00F1097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CC45B3" w:rsidRPr="00CC0668" w14:paraId="64FD3CF0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5CCA7FED" w14:textId="71568C37" w:rsidR="00CC45B3" w:rsidRPr="00CC0668" w:rsidRDefault="00CC45B3" w:rsidP="00CC45B3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และ 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มกราคม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9A87AE" w14:textId="41057B0D" w:rsidR="00CC45B3" w:rsidRPr="004A7053" w:rsidRDefault="00CC45B3" w:rsidP="00CC45B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2" w:right="-11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11,757,514</w:t>
            </w:r>
          </w:p>
        </w:tc>
        <w:tc>
          <w:tcPr>
            <w:tcW w:w="180" w:type="dxa"/>
            <w:shd w:val="clear" w:color="auto" w:fill="auto"/>
          </w:tcPr>
          <w:p w14:paraId="4653FD38" w14:textId="77777777" w:rsidR="00CC45B3" w:rsidRPr="00CC0668" w:rsidRDefault="00CC45B3" w:rsidP="00CC45B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F263379" w14:textId="7EF59FD8" w:rsidR="00CC45B3" w:rsidRPr="00562764" w:rsidRDefault="00CC45B3" w:rsidP="00CC45B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1,616,705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91728A" w14:textId="77777777" w:rsidR="00CC45B3" w:rsidRPr="00562764" w:rsidRDefault="00CC45B3" w:rsidP="00CC45B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1E3D9D8" w14:textId="5CE3D474" w:rsidR="00CC45B3" w:rsidRPr="00562764" w:rsidRDefault="00CC45B3" w:rsidP="00CC45B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27,708,280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D2918C5" w14:textId="77777777" w:rsidR="00CC45B3" w:rsidRPr="00562764" w:rsidRDefault="00CC45B3" w:rsidP="00CC45B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CA82D96" w14:textId="435A8F11" w:rsidR="00CC45B3" w:rsidRPr="00562764" w:rsidRDefault="00CC45B3" w:rsidP="00CC45B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6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279,635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AE99C2D" w14:textId="77777777" w:rsidR="00CC45B3" w:rsidRPr="00562764" w:rsidRDefault="00CC45B3" w:rsidP="00CC45B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F19252A" w14:textId="27FDDA0C" w:rsidR="00CC45B3" w:rsidRPr="00562764" w:rsidRDefault="00CC45B3" w:rsidP="00CC45B3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64,022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B3ACA6" w14:textId="77777777" w:rsidR="00CC45B3" w:rsidRPr="00562764" w:rsidRDefault="00CC45B3" w:rsidP="00CC45B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1F347D4" w14:textId="11F3D236" w:rsidR="00CC45B3" w:rsidRPr="00562764" w:rsidRDefault="00CC45B3" w:rsidP="00CC45B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892</w:t>
            </w:r>
          </w:p>
        </w:tc>
        <w:tc>
          <w:tcPr>
            <w:tcW w:w="180" w:type="dxa"/>
            <w:shd w:val="clear" w:color="auto" w:fill="auto"/>
          </w:tcPr>
          <w:p w14:paraId="0D175C99" w14:textId="77777777" w:rsidR="00CC45B3" w:rsidRPr="00562764" w:rsidRDefault="00CC45B3" w:rsidP="00CC45B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47FF1F" w14:textId="520E964F" w:rsidR="00CC45B3" w:rsidRPr="00562764" w:rsidRDefault="00CC45B3" w:rsidP="00CC45B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59,936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13222C" w14:textId="77777777" w:rsidR="00CC45B3" w:rsidRPr="00562764" w:rsidRDefault="00CC45B3" w:rsidP="00CC45B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E12F0FD" w14:textId="3C2B761F" w:rsidR="00CC45B3" w:rsidRPr="00562764" w:rsidRDefault="00CC45B3" w:rsidP="00CC45B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6,235,523</w:t>
            </w:r>
          </w:p>
        </w:tc>
        <w:tc>
          <w:tcPr>
            <w:tcW w:w="180" w:type="dxa"/>
            <w:shd w:val="clear" w:color="auto" w:fill="auto"/>
          </w:tcPr>
          <w:p w14:paraId="57B3EF2D" w14:textId="77777777" w:rsidR="00CC45B3" w:rsidRPr="00562764" w:rsidRDefault="00CC45B3" w:rsidP="00CC45B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EB8650" w14:textId="659DB5F9" w:rsidR="00CC45B3" w:rsidRPr="00562764" w:rsidRDefault="00CC45B3" w:rsidP="003447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28C734B" w14:textId="77777777" w:rsidR="00CC45B3" w:rsidRPr="00CC0668" w:rsidRDefault="00CC45B3" w:rsidP="00CC45B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12FE1FB" w14:textId="31D36AD7" w:rsidR="00CC45B3" w:rsidRPr="00CC0668" w:rsidRDefault="00CC45B3" w:rsidP="00CC45B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47,722,507</w:t>
            </w:r>
          </w:p>
        </w:tc>
      </w:tr>
      <w:tr w:rsidR="00CC45B3" w:rsidRPr="00CC0668" w14:paraId="520EEA2C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6217AC76" w14:textId="77777777" w:rsidR="00CC45B3" w:rsidRPr="00CC0668" w:rsidRDefault="00CC45B3" w:rsidP="00CC45B3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400C93" w14:textId="070350C4" w:rsidR="00CC45B3" w:rsidRPr="00CC0668" w:rsidRDefault="00A1752C" w:rsidP="00CC45B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2" w:right="-11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282,79</w:t>
            </w:r>
            <w:r w:rsidR="00ED7CDA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512F37D9" w14:textId="77777777" w:rsidR="00CC45B3" w:rsidRPr="00CC0668" w:rsidRDefault="00CC45B3" w:rsidP="00CC45B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7E4E82" w14:textId="2FE6F32B" w:rsidR="00CC45B3" w:rsidRPr="00CC0668" w:rsidRDefault="00A1752C" w:rsidP="00B45DBE">
            <w:pPr>
              <w:spacing w:line="240" w:lineRule="atLeast"/>
              <w:ind w:left="-80" w:right="-8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796A06D" w14:textId="77777777" w:rsidR="00CC45B3" w:rsidRPr="00CC0668" w:rsidRDefault="00CC45B3" w:rsidP="00CC45B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954F36" w14:textId="3D3DACC6" w:rsidR="00CC45B3" w:rsidRPr="00CC0668" w:rsidRDefault="00A1752C" w:rsidP="00CC45B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84,484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30CADC0" w14:textId="77777777" w:rsidR="00CC45B3" w:rsidRPr="00CC0668" w:rsidRDefault="00CC45B3" w:rsidP="00CC45B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8725E24" w14:textId="0CEB6AE4" w:rsidR="00CC45B3" w:rsidRPr="00CC0668" w:rsidRDefault="00A1752C" w:rsidP="00CC45B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6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38,391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692582F" w14:textId="77777777" w:rsidR="00CC45B3" w:rsidRPr="00CC0668" w:rsidRDefault="00CC45B3" w:rsidP="00CC45B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74DB308" w14:textId="4D87D7A7" w:rsidR="00CC45B3" w:rsidRPr="00CC0668" w:rsidRDefault="00A1752C" w:rsidP="00CC45B3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8,490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D9F6F9" w14:textId="77777777" w:rsidR="00CC45B3" w:rsidRPr="00CC0668" w:rsidRDefault="00CC45B3" w:rsidP="00CC45B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101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6E489B9" w14:textId="3CDE3470" w:rsidR="00CC45B3" w:rsidRPr="00DE5493" w:rsidRDefault="00A1752C" w:rsidP="00CC45B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2,723</w:t>
            </w:r>
          </w:p>
        </w:tc>
        <w:tc>
          <w:tcPr>
            <w:tcW w:w="180" w:type="dxa"/>
            <w:shd w:val="clear" w:color="auto" w:fill="auto"/>
          </w:tcPr>
          <w:p w14:paraId="28843AD3" w14:textId="77777777" w:rsidR="00CC45B3" w:rsidRPr="00DE5493" w:rsidRDefault="00CC45B3" w:rsidP="00CC45B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D18877" w14:textId="54F280B1" w:rsidR="00CC45B3" w:rsidRPr="00CC0668" w:rsidRDefault="00A1752C" w:rsidP="00CC45B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8,933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6D38F0" w14:textId="77777777" w:rsidR="00CC45B3" w:rsidRPr="00CC0668" w:rsidRDefault="00CC45B3" w:rsidP="00CC45B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101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2E24D5" w14:textId="0DA2FE71" w:rsidR="00CC45B3" w:rsidRPr="00CC0668" w:rsidRDefault="00A1752C" w:rsidP="00CC45B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6,928,773</w:t>
            </w:r>
          </w:p>
        </w:tc>
        <w:tc>
          <w:tcPr>
            <w:tcW w:w="180" w:type="dxa"/>
            <w:shd w:val="clear" w:color="auto" w:fill="auto"/>
          </w:tcPr>
          <w:p w14:paraId="0247CA76" w14:textId="77777777" w:rsidR="00CC45B3" w:rsidRPr="00CC0668" w:rsidRDefault="00CC45B3" w:rsidP="00CC45B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2EC47F" w14:textId="517FEE1A" w:rsidR="00CC45B3" w:rsidRPr="00C577EB" w:rsidRDefault="00A1752C" w:rsidP="00884D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834F562" w14:textId="77777777" w:rsidR="00CC45B3" w:rsidRPr="00CC0668" w:rsidRDefault="00CC45B3" w:rsidP="00CC45B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5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2B698C1" w14:textId="3BCD85CF" w:rsidR="00CC45B3" w:rsidRPr="00CC0668" w:rsidRDefault="00A1752C" w:rsidP="00CC45B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7,354,58</w:t>
            </w:r>
            <w:r w:rsidR="00ED7CDA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CC45B3" w:rsidRPr="00CC0668" w14:paraId="6661552D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213A6D75" w14:textId="77777777" w:rsidR="00CC45B3" w:rsidRPr="00CC0668" w:rsidRDefault="00CC45B3" w:rsidP="00CC45B3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85E251" w14:textId="514750BC" w:rsidR="00CC45B3" w:rsidRPr="00CC0668" w:rsidRDefault="00A1752C" w:rsidP="00CC45B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2" w:right="-11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81,926</w:t>
            </w:r>
          </w:p>
        </w:tc>
        <w:tc>
          <w:tcPr>
            <w:tcW w:w="180" w:type="dxa"/>
            <w:shd w:val="clear" w:color="auto" w:fill="auto"/>
          </w:tcPr>
          <w:p w14:paraId="00481BD7" w14:textId="77777777" w:rsidR="00CC45B3" w:rsidRPr="00CC0668" w:rsidRDefault="00CC45B3" w:rsidP="00CC45B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60B57C" w14:textId="19BE7C7D" w:rsidR="00CC45B3" w:rsidRPr="00CC0668" w:rsidRDefault="00A1752C" w:rsidP="00CC45B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2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89,524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1F4099" w14:textId="77777777" w:rsidR="00CC45B3" w:rsidRPr="00CC0668" w:rsidRDefault="00CC45B3" w:rsidP="00CC45B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FFDFAAF" w14:textId="18183C0C" w:rsidR="00CC45B3" w:rsidRPr="00CC0668" w:rsidRDefault="00A1752C" w:rsidP="00CC45B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559,303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D86E1E4" w14:textId="77777777" w:rsidR="00CC45B3" w:rsidRPr="00CC0668" w:rsidRDefault="00CC45B3" w:rsidP="00CC45B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A94CB43" w14:textId="24E942E5" w:rsidR="00CC45B3" w:rsidRPr="00CC0668" w:rsidRDefault="00A1752C" w:rsidP="00CC45B3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9467E3D" w14:textId="77777777" w:rsidR="00CC45B3" w:rsidRPr="00CC0668" w:rsidRDefault="00CC45B3" w:rsidP="00CC45B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065CD25" w14:textId="633AC765" w:rsidR="00CC45B3" w:rsidRPr="00CC0668" w:rsidRDefault="00A1752C" w:rsidP="004D7268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7BB5E5" w14:textId="77777777" w:rsidR="00CC45B3" w:rsidRPr="00CC0668" w:rsidRDefault="00CC45B3" w:rsidP="00CC45B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0FDE78A" w14:textId="19296C60" w:rsidR="00CC45B3" w:rsidRPr="00EF7843" w:rsidRDefault="00A1752C" w:rsidP="00CC45B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7A856B9" w14:textId="77777777" w:rsidR="00CC45B3" w:rsidRPr="00CC0668" w:rsidRDefault="00CC45B3" w:rsidP="00CC45B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13DCE3" w14:textId="0833BF31" w:rsidR="00CC45B3" w:rsidRPr="00CC0668" w:rsidRDefault="00A1752C" w:rsidP="00CC45B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0DB6AC" w14:textId="77777777" w:rsidR="00CC45B3" w:rsidRPr="00CC0668" w:rsidRDefault="00CC45B3" w:rsidP="00CC45B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25C5E4" w14:textId="4107E0BC" w:rsidR="00CC45B3" w:rsidRPr="00CC0668" w:rsidRDefault="00A1752C" w:rsidP="00CC45B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(730,753)</w:t>
            </w:r>
          </w:p>
        </w:tc>
        <w:tc>
          <w:tcPr>
            <w:tcW w:w="180" w:type="dxa"/>
            <w:shd w:val="clear" w:color="auto" w:fill="auto"/>
          </w:tcPr>
          <w:p w14:paraId="76259AC2" w14:textId="77777777" w:rsidR="00CC45B3" w:rsidRPr="00CC0668" w:rsidRDefault="00CC45B3" w:rsidP="00CC45B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AF0A00" w14:textId="24EA7464" w:rsidR="00CC45B3" w:rsidRPr="00CC0668" w:rsidRDefault="00A1752C" w:rsidP="00884D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51F6FDA" w14:textId="77777777" w:rsidR="00CC45B3" w:rsidRPr="00CC0668" w:rsidRDefault="00CC45B3" w:rsidP="00CC45B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212CD78" w14:textId="2CF315E7" w:rsidR="00CC45B3" w:rsidRPr="00CC0668" w:rsidRDefault="00A1752C" w:rsidP="00CC45B3">
            <w:pPr>
              <w:pStyle w:val="acctfourfigures"/>
              <w:tabs>
                <w:tab w:val="clear" w:pos="765"/>
              </w:tabs>
              <w:spacing w:line="240" w:lineRule="auto"/>
              <w:ind w:right="-5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CC45B3" w:rsidRPr="00CC0668" w14:paraId="7E99E674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4765BC04" w14:textId="6C96F701" w:rsidR="00CC45B3" w:rsidRPr="00EF7843" w:rsidRDefault="00CC45B3" w:rsidP="00CC45B3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EF7843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EABF12" w14:textId="37F11743" w:rsidR="00CC45B3" w:rsidRPr="005E1480" w:rsidRDefault="00A1752C" w:rsidP="00CC45B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CB0D24E" w14:textId="77777777" w:rsidR="00CC45B3" w:rsidRPr="005E1480" w:rsidRDefault="00CC45B3" w:rsidP="00CC45B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80E018" w14:textId="4A0B95AF" w:rsidR="00CC45B3" w:rsidRPr="005E1480" w:rsidRDefault="00A1752C" w:rsidP="00CC45B3">
            <w:pPr>
              <w:spacing w:line="240" w:lineRule="atLeast"/>
              <w:ind w:left="-80" w:right="-8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219F76" w14:textId="77777777" w:rsidR="00CC45B3" w:rsidRPr="005E1480" w:rsidRDefault="00CC45B3" w:rsidP="00CC45B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EF21D2" w14:textId="3E252140" w:rsidR="00CC45B3" w:rsidRPr="005E1480" w:rsidRDefault="00A1752C" w:rsidP="00A1752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(6,93</w:t>
            </w:r>
            <w:r w:rsidR="00ED7CDA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5F158B9" w14:textId="77777777" w:rsidR="00CC45B3" w:rsidRPr="005E1480" w:rsidRDefault="00CC45B3" w:rsidP="00CC45B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E5661B" w14:textId="7476D854" w:rsidR="00CC45B3" w:rsidRPr="005E1480" w:rsidRDefault="00A1752C" w:rsidP="00CC45B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6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(52)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98AFCCB" w14:textId="77777777" w:rsidR="00CC45B3" w:rsidRPr="005E1480" w:rsidRDefault="00CC45B3" w:rsidP="00CC45B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10A934" w14:textId="2AF0640B" w:rsidR="00CC45B3" w:rsidRPr="005E1480" w:rsidRDefault="00A1752C" w:rsidP="00CC45B3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(629)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37DEE0" w14:textId="77777777" w:rsidR="00CC45B3" w:rsidRPr="005E1480" w:rsidRDefault="00CC45B3" w:rsidP="00CC45B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6DE695" w14:textId="652F5918" w:rsidR="00CC45B3" w:rsidRPr="005E1480" w:rsidRDefault="00A1752C" w:rsidP="00CC45B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333A63D" w14:textId="77777777" w:rsidR="00CC45B3" w:rsidRPr="005E1480" w:rsidRDefault="00CC45B3" w:rsidP="00CC45B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7D5045" w14:textId="443A6DFA" w:rsidR="00CC45B3" w:rsidRPr="005E1480" w:rsidRDefault="00A1752C" w:rsidP="00CC45B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7D464E" w14:textId="77777777" w:rsidR="00CC45B3" w:rsidRPr="005E1480" w:rsidRDefault="00CC45B3" w:rsidP="00CC45B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FECCA5" w14:textId="39947AF9" w:rsidR="00CC45B3" w:rsidRPr="005E1480" w:rsidRDefault="00A1752C" w:rsidP="00CC45B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6FD9329" w14:textId="77777777" w:rsidR="00CC45B3" w:rsidRPr="005E1480" w:rsidRDefault="00CC45B3" w:rsidP="00CC45B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034EBB" w14:textId="27E8B167" w:rsidR="00CC45B3" w:rsidRPr="005E1480" w:rsidRDefault="00A1752C" w:rsidP="00884D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EF04DAD" w14:textId="77777777" w:rsidR="00CC45B3" w:rsidRPr="005E1480" w:rsidRDefault="00CC45B3" w:rsidP="00CC45B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3E0B559" w14:textId="696CECDE" w:rsidR="00CC45B3" w:rsidRPr="005E1480" w:rsidRDefault="00A1752C" w:rsidP="00CC45B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(7,61</w:t>
            </w:r>
            <w:r w:rsidR="00ED7CDA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</w:tr>
      <w:tr w:rsidR="00CC45B3" w:rsidRPr="00CC0668" w14:paraId="3ACF28F7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77E48086" w14:textId="6E8BD79D" w:rsidR="00CC45B3" w:rsidRPr="00CC0668" w:rsidRDefault="00CC45B3" w:rsidP="00CC45B3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31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145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237E42" w14:textId="137354C1" w:rsidR="00CC45B3" w:rsidRPr="004A7053" w:rsidRDefault="00A1752C" w:rsidP="00CC45B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2" w:right="-11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12,122,23</w:t>
            </w:r>
            <w:r w:rsidR="00ED7CDA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30AF5AE8" w14:textId="77777777" w:rsidR="00CC45B3" w:rsidRPr="00CC0668" w:rsidRDefault="00CC45B3" w:rsidP="00CC45B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3F4135" w14:textId="0DB20943" w:rsidR="00CC45B3" w:rsidRPr="00562764" w:rsidRDefault="00A1752C" w:rsidP="00CC45B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1,706,229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B580AB" w14:textId="77777777" w:rsidR="00CC45B3" w:rsidRPr="00562764" w:rsidRDefault="00CC45B3" w:rsidP="00CC45B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1607F9" w14:textId="1B27F287" w:rsidR="00CC45B3" w:rsidRPr="00562764" w:rsidRDefault="00A1752C" w:rsidP="00CC45B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28,345,13</w:t>
            </w:r>
            <w:r w:rsidR="00ED7CDA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53CABDB" w14:textId="77777777" w:rsidR="00CC45B3" w:rsidRPr="00562764" w:rsidRDefault="00CC45B3" w:rsidP="00CC45B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99C694" w14:textId="3E706DCB" w:rsidR="00CC45B3" w:rsidRPr="00562764" w:rsidRDefault="00A1752C" w:rsidP="00CC45B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6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317,974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D63E353" w14:textId="77777777" w:rsidR="00CC45B3" w:rsidRPr="00562764" w:rsidRDefault="00CC45B3" w:rsidP="00CC45B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14AC89" w14:textId="7A30CABA" w:rsidR="00CC45B3" w:rsidRPr="00562764" w:rsidRDefault="00A1752C" w:rsidP="00CC45B3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71,883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2BE540" w14:textId="77777777" w:rsidR="00CC45B3" w:rsidRPr="00562764" w:rsidRDefault="00CC45B3" w:rsidP="00CC45B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6AE27" w14:textId="4B4FDA44" w:rsidR="00CC45B3" w:rsidRPr="00562764" w:rsidRDefault="00A1752C" w:rsidP="00CC45B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3,615</w:t>
            </w:r>
          </w:p>
        </w:tc>
        <w:tc>
          <w:tcPr>
            <w:tcW w:w="180" w:type="dxa"/>
            <w:shd w:val="clear" w:color="auto" w:fill="auto"/>
          </w:tcPr>
          <w:p w14:paraId="7E53E934" w14:textId="77777777" w:rsidR="00CC45B3" w:rsidRPr="00562764" w:rsidRDefault="00CC45B3" w:rsidP="00CC45B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266454" w14:textId="491565E3" w:rsidR="00CC45B3" w:rsidRPr="00562764" w:rsidRDefault="00A1752C" w:rsidP="00CC45B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68,869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E3CED7" w14:textId="77777777" w:rsidR="00CC45B3" w:rsidRPr="00562764" w:rsidRDefault="00CC45B3" w:rsidP="00CC45B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8316B3" w14:textId="7CDB1B3D" w:rsidR="00CC45B3" w:rsidRPr="00562764" w:rsidRDefault="00A1752C" w:rsidP="00CC45B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12,433,543</w:t>
            </w:r>
          </w:p>
        </w:tc>
        <w:tc>
          <w:tcPr>
            <w:tcW w:w="180" w:type="dxa"/>
            <w:shd w:val="clear" w:color="auto" w:fill="auto"/>
          </w:tcPr>
          <w:p w14:paraId="7D0AAFF5" w14:textId="77777777" w:rsidR="00CC45B3" w:rsidRPr="00562764" w:rsidRDefault="00CC45B3" w:rsidP="00CC45B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0D4F87" w14:textId="7CB0DBAF" w:rsidR="00CC45B3" w:rsidRPr="00884D5F" w:rsidRDefault="00A1752C" w:rsidP="00884D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84D5F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FB0BBE4" w14:textId="77777777" w:rsidR="00CC45B3" w:rsidRPr="00CC0668" w:rsidRDefault="00CC45B3" w:rsidP="00CC45B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250F77" w14:textId="1DEC7BD6" w:rsidR="00CC45B3" w:rsidRPr="00CC0668" w:rsidRDefault="00A1752C" w:rsidP="00CC45B3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55,069,48</w:t>
            </w:r>
            <w:r w:rsidR="00ED7CDA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</w:tr>
    </w:tbl>
    <w:p w14:paraId="61401691" w14:textId="061FDF8C" w:rsidR="00431DC5" w:rsidRDefault="00431DC5" w:rsidP="00B73FEC">
      <w:pPr>
        <w:spacing w:line="360" w:lineRule="exact"/>
        <w:ind w:right="-349"/>
        <w:rPr>
          <w:rFonts w:ascii="Angsana New" w:hAnsi="Angsana New"/>
          <w:b/>
          <w:bCs/>
          <w:sz w:val="28"/>
          <w:szCs w:val="28"/>
        </w:rPr>
      </w:pPr>
    </w:p>
    <w:p w14:paraId="0FCFA294" w14:textId="77777777" w:rsidR="00431DC5" w:rsidRDefault="00431DC5">
      <w:pPr>
        <w:spacing w:line="240" w:lineRule="auto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</w:rPr>
        <w:br w:type="page"/>
      </w:r>
    </w:p>
    <w:p w14:paraId="2DEA071E" w14:textId="77777777" w:rsidR="00431DC5" w:rsidRPr="00B46CE0" w:rsidRDefault="00431DC5" w:rsidP="00B73FEC">
      <w:pPr>
        <w:spacing w:line="360" w:lineRule="exact"/>
        <w:ind w:right="-349"/>
        <w:rPr>
          <w:rFonts w:ascii="Angsana New" w:hAnsi="Angsana New"/>
          <w:b/>
          <w:bCs/>
          <w:sz w:val="28"/>
          <w:szCs w:val="28"/>
          <w:lang w:val="en-US"/>
        </w:rPr>
      </w:pPr>
    </w:p>
    <w:tbl>
      <w:tblPr>
        <w:tblpPr w:leftFromText="180" w:rightFromText="180" w:vertAnchor="text" w:horzAnchor="margin" w:tblpX="-252" w:tblpY="-98"/>
        <w:tblW w:w="149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0"/>
        <w:gridCol w:w="1080"/>
        <w:gridCol w:w="180"/>
        <w:gridCol w:w="1170"/>
        <w:gridCol w:w="180"/>
        <w:gridCol w:w="1170"/>
        <w:gridCol w:w="178"/>
        <w:gridCol w:w="1172"/>
        <w:gridCol w:w="178"/>
        <w:gridCol w:w="1172"/>
        <w:gridCol w:w="180"/>
        <w:gridCol w:w="1090"/>
        <w:gridCol w:w="178"/>
        <w:gridCol w:w="1092"/>
        <w:gridCol w:w="178"/>
        <w:gridCol w:w="1152"/>
        <w:gridCol w:w="180"/>
        <w:gridCol w:w="1080"/>
        <w:gridCol w:w="180"/>
        <w:gridCol w:w="1080"/>
      </w:tblGrid>
      <w:tr w:rsidR="006B5AA2" w:rsidRPr="00CC0668" w14:paraId="36731DBA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650369FD" w14:textId="77777777" w:rsidR="006B5AA2" w:rsidRPr="00CC0668" w:rsidRDefault="006B5AA2" w:rsidP="00713A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70" w:type="dxa"/>
            <w:gridSpan w:val="19"/>
            <w:shd w:val="clear" w:color="auto" w:fill="auto"/>
          </w:tcPr>
          <w:p w14:paraId="4F060ED0" w14:textId="47B67DED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532FAC" w:rsidRPr="00CC0668" w14:paraId="5673EB1B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79482C14" w14:textId="77777777" w:rsidR="006B5AA2" w:rsidRPr="00CC0668" w:rsidRDefault="006B5AA2" w:rsidP="00713A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0CFEE5B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23F7F2E6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A2E3339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9701175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B5AAA2B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203F0658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</w:tcPr>
          <w:p w14:paraId="2CE325D4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212EF0E9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0DCEBA5" w14:textId="77777777" w:rsidR="006B5AA2" w:rsidRPr="003F38BF" w:rsidRDefault="006B5AA2" w:rsidP="00713A5A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F38B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เครื่องตกแต่ง</w:t>
            </w:r>
          </w:p>
        </w:tc>
        <w:tc>
          <w:tcPr>
            <w:tcW w:w="180" w:type="dxa"/>
            <w:shd w:val="clear" w:color="auto" w:fill="auto"/>
          </w:tcPr>
          <w:p w14:paraId="5648D9FA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0" w:type="dxa"/>
            <w:shd w:val="clear" w:color="auto" w:fill="auto"/>
          </w:tcPr>
          <w:p w14:paraId="43DF3F23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6685EA18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2" w:type="dxa"/>
            <w:shd w:val="clear" w:color="auto" w:fill="auto"/>
          </w:tcPr>
          <w:p w14:paraId="3A728664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569A84D7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00E71622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C48CAA7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F933A44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E2F2096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1020B2F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32FAC" w:rsidRPr="00CC0668" w14:paraId="65172631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380F4D44" w14:textId="77777777" w:rsidR="006B5AA2" w:rsidRPr="00CC0668" w:rsidRDefault="006B5AA2" w:rsidP="00713A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E13F71B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1EFB92A3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4354A29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7B6AE3A7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EAC78ED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49A7EE4B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A6D970D" w14:textId="77777777" w:rsidR="006B5AA2" w:rsidRPr="003F38BF" w:rsidRDefault="006B5AA2" w:rsidP="00713A5A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38BF">
              <w:rPr>
                <w:rFonts w:ascii="Angsana New" w:hAnsi="Angsana New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178" w:type="dxa"/>
            <w:shd w:val="clear" w:color="auto" w:fill="auto"/>
          </w:tcPr>
          <w:p w14:paraId="6948A576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300949C" w14:textId="77777777" w:rsidR="006B5AA2" w:rsidRPr="003F38BF" w:rsidRDefault="006B5AA2" w:rsidP="00713A5A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3F38B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ติดตั้ง</w:t>
            </w:r>
          </w:p>
        </w:tc>
        <w:tc>
          <w:tcPr>
            <w:tcW w:w="180" w:type="dxa"/>
            <w:shd w:val="clear" w:color="auto" w:fill="auto"/>
          </w:tcPr>
          <w:p w14:paraId="6851D7FF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0" w:type="dxa"/>
            <w:shd w:val="clear" w:color="auto" w:fill="auto"/>
          </w:tcPr>
          <w:p w14:paraId="26D83BBD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50787CEE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2" w:type="dxa"/>
            <w:shd w:val="clear" w:color="auto" w:fill="auto"/>
          </w:tcPr>
          <w:p w14:paraId="395D83F0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539B60FB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0AE47260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38BF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" w:type="dxa"/>
            <w:shd w:val="clear" w:color="auto" w:fill="auto"/>
          </w:tcPr>
          <w:p w14:paraId="790483A5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D3B48AD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38BF">
              <w:rPr>
                <w:rFonts w:ascii="Angsana New" w:hAnsi="Angsana New" w:hint="cs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" w:type="dxa"/>
            <w:shd w:val="clear" w:color="auto" w:fill="auto"/>
          </w:tcPr>
          <w:p w14:paraId="265FF8E1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ADB9605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32FAC" w:rsidRPr="00CC0668" w14:paraId="214F5A99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4421009D" w14:textId="77777777" w:rsidR="006B5AA2" w:rsidRPr="00CC0668" w:rsidRDefault="006B5AA2" w:rsidP="00713A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1216692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968B938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1966C72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02CAEF64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E4E759E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63030CC4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70DAF0C" w14:textId="77777777" w:rsidR="006B5AA2" w:rsidRPr="003F38BF" w:rsidRDefault="006B5AA2" w:rsidP="00713A5A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38BF">
              <w:rPr>
                <w:rFonts w:ascii="Angsana New" w:hAnsi="Angsana New"/>
                <w:sz w:val="26"/>
                <w:szCs w:val="26"/>
                <w:cs/>
              </w:rPr>
              <w:t>เครื่องใช้ และ</w:t>
            </w:r>
          </w:p>
        </w:tc>
        <w:tc>
          <w:tcPr>
            <w:tcW w:w="178" w:type="dxa"/>
            <w:shd w:val="clear" w:color="auto" w:fill="auto"/>
          </w:tcPr>
          <w:p w14:paraId="33010BCB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A2E3992" w14:textId="77777777" w:rsidR="006B5AA2" w:rsidRPr="003F38BF" w:rsidRDefault="006B5AA2" w:rsidP="00713A5A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3F38B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และเครื่องใช้</w:t>
            </w:r>
          </w:p>
        </w:tc>
        <w:tc>
          <w:tcPr>
            <w:tcW w:w="180" w:type="dxa"/>
            <w:shd w:val="clear" w:color="auto" w:fill="auto"/>
          </w:tcPr>
          <w:p w14:paraId="6A63732C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0" w:type="dxa"/>
            <w:shd w:val="clear" w:color="auto" w:fill="auto"/>
          </w:tcPr>
          <w:p w14:paraId="044656B9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1979B4BA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92" w:type="dxa"/>
            <w:shd w:val="clear" w:color="auto" w:fill="auto"/>
          </w:tcPr>
          <w:p w14:paraId="6D16FBEA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F38BF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อะไหล่</w:t>
            </w:r>
          </w:p>
        </w:tc>
        <w:tc>
          <w:tcPr>
            <w:tcW w:w="178" w:type="dxa"/>
            <w:shd w:val="clear" w:color="auto" w:fill="auto"/>
          </w:tcPr>
          <w:p w14:paraId="25CB30A1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7F154443" w14:textId="77777777" w:rsidR="006B5AA2" w:rsidRPr="003F38BF" w:rsidRDefault="006B5AA2" w:rsidP="00713A5A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3F38B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ระหว่างก่อสร้าง</w:t>
            </w:r>
          </w:p>
        </w:tc>
        <w:tc>
          <w:tcPr>
            <w:tcW w:w="180" w:type="dxa"/>
            <w:shd w:val="clear" w:color="auto" w:fill="auto"/>
          </w:tcPr>
          <w:p w14:paraId="6DE8ABE2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216EC86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38BF">
              <w:rPr>
                <w:rFonts w:ascii="Angsana New" w:hAnsi="Angsana New" w:hint="cs"/>
                <w:sz w:val="26"/>
                <w:szCs w:val="26"/>
                <w:cs/>
              </w:rPr>
              <w:t>ประมาณการ</w:t>
            </w:r>
          </w:p>
        </w:tc>
        <w:tc>
          <w:tcPr>
            <w:tcW w:w="180" w:type="dxa"/>
            <w:shd w:val="clear" w:color="auto" w:fill="auto"/>
          </w:tcPr>
          <w:p w14:paraId="147C880E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87C3D7B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32FAC" w:rsidRPr="00CC0668" w14:paraId="5C253910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7C535AEC" w14:textId="77777777" w:rsidR="006B5AA2" w:rsidRPr="00CC0668" w:rsidRDefault="006B5AA2" w:rsidP="00713A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D40A8B" w14:textId="77777777" w:rsidR="006B5AA2" w:rsidRPr="003F38BF" w:rsidRDefault="006B5AA2" w:rsidP="00713A5A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38BF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80" w:type="dxa"/>
            <w:shd w:val="clear" w:color="auto" w:fill="auto"/>
          </w:tcPr>
          <w:p w14:paraId="75A5453E" w14:textId="77777777" w:rsidR="006B5AA2" w:rsidRPr="003F38BF" w:rsidRDefault="006B5AA2" w:rsidP="00713A5A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5E580D" w14:textId="77777777" w:rsidR="006B5AA2" w:rsidRPr="003F38BF" w:rsidRDefault="006B5AA2" w:rsidP="00713A5A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38BF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64E6BB" w14:textId="77777777" w:rsidR="006B5AA2" w:rsidRPr="003F38BF" w:rsidRDefault="006B5AA2" w:rsidP="00713A5A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FF45F04" w14:textId="77777777" w:rsidR="006B5AA2" w:rsidRPr="003F38BF" w:rsidRDefault="006B5AA2" w:rsidP="00713A5A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F38B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เครื่องจักร</w:t>
            </w:r>
          </w:p>
        </w:tc>
        <w:tc>
          <w:tcPr>
            <w:tcW w:w="178" w:type="dxa"/>
            <w:shd w:val="clear" w:color="auto" w:fill="auto"/>
          </w:tcPr>
          <w:p w14:paraId="7CEDD013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A546EE0" w14:textId="77777777" w:rsidR="006B5AA2" w:rsidRPr="003F38BF" w:rsidRDefault="006B5AA2" w:rsidP="00713A5A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38BF">
              <w:rPr>
                <w:rFonts w:ascii="Angsana New" w:hAnsi="Angsana New"/>
                <w:sz w:val="26"/>
                <w:szCs w:val="26"/>
                <w:cs/>
              </w:rPr>
              <w:t>อุปกรณ์โรงงาน</w:t>
            </w:r>
          </w:p>
        </w:tc>
        <w:tc>
          <w:tcPr>
            <w:tcW w:w="178" w:type="dxa"/>
            <w:shd w:val="clear" w:color="auto" w:fill="auto"/>
          </w:tcPr>
          <w:p w14:paraId="242E5886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106DBA8" w14:textId="77777777" w:rsidR="006B5AA2" w:rsidRPr="003F38BF" w:rsidRDefault="006B5AA2" w:rsidP="00713A5A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3F38B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สำนักงาน</w:t>
            </w:r>
          </w:p>
        </w:tc>
        <w:tc>
          <w:tcPr>
            <w:tcW w:w="180" w:type="dxa"/>
            <w:shd w:val="clear" w:color="auto" w:fill="auto"/>
          </w:tcPr>
          <w:p w14:paraId="1F2580BE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0" w:type="dxa"/>
            <w:shd w:val="clear" w:color="auto" w:fill="auto"/>
          </w:tcPr>
          <w:p w14:paraId="7CC8C226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ยานพาหนะ</w:t>
            </w:r>
          </w:p>
        </w:tc>
        <w:tc>
          <w:tcPr>
            <w:tcW w:w="178" w:type="dxa"/>
            <w:shd w:val="clear" w:color="auto" w:fill="auto"/>
          </w:tcPr>
          <w:p w14:paraId="3CCD36CC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92" w:type="dxa"/>
            <w:shd w:val="clear" w:color="auto" w:fill="auto"/>
          </w:tcPr>
          <w:p w14:paraId="27BC07DA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F38BF">
              <w:rPr>
                <w:rFonts w:ascii="Angsana New" w:hAnsi="Angsana New"/>
                <w:sz w:val="26"/>
                <w:szCs w:val="26"/>
                <w:cs/>
                <w:lang w:val="en-US"/>
              </w:rPr>
              <w:t>ที่สำคัญ</w:t>
            </w:r>
          </w:p>
        </w:tc>
        <w:tc>
          <w:tcPr>
            <w:tcW w:w="178" w:type="dxa"/>
            <w:shd w:val="clear" w:color="auto" w:fill="auto"/>
          </w:tcPr>
          <w:p w14:paraId="73860491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776A2EBA" w14:textId="77777777" w:rsidR="006B5AA2" w:rsidRPr="003F38BF" w:rsidRDefault="006B5AA2" w:rsidP="00713A5A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3F38B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และติดตั้ง</w:t>
            </w:r>
          </w:p>
        </w:tc>
        <w:tc>
          <w:tcPr>
            <w:tcW w:w="180" w:type="dxa"/>
            <w:shd w:val="clear" w:color="auto" w:fill="auto"/>
          </w:tcPr>
          <w:p w14:paraId="3F8F7FBE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F2484B2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38BF">
              <w:rPr>
                <w:rFonts w:ascii="Angsana New" w:hAnsi="Angsana New"/>
                <w:sz w:val="26"/>
                <w:szCs w:val="26"/>
                <w:cs/>
              </w:rPr>
              <w:t>รื้อถอน</w:t>
            </w:r>
          </w:p>
        </w:tc>
        <w:tc>
          <w:tcPr>
            <w:tcW w:w="180" w:type="dxa"/>
            <w:shd w:val="clear" w:color="auto" w:fill="auto"/>
          </w:tcPr>
          <w:p w14:paraId="3703975A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FD226BF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38B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6B5AA2" w:rsidRPr="00CC0668" w14:paraId="4003B969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1B0B0630" w14:textId="77777777" w:rsidR="006B5AA2" w:rsidRPr="00CC0668" w:rsidRDefault="006B5AA2" w:rsidP="00713A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70" w:type="dxa"/>
            <w:gridSpan w:val="19"/>
            <w:shd w:val="clear" w:color="auto" w:fill="auto"/>
            <w:vAlign w:val="bottom"/>
          </w:tcPr>
          <w:p w14:paraId="10F91E15" w14:textId="77777777" w:rsidR="006B5AA2" w:rsidRPr="003F38BF" w:rsidRDefault="006B5AA2" w:rsidP="00713A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CC0668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พันบาท</w:t>
            </w:r>
            <w:r w:rsidRPr="00CC0668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532FAC" w:rsidRPr="00CC0668" w14:paraId="7B92CC7E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69ECCA4F" w14:textId="77777777" w:rsidR="006B5AA2" w:rsidRPr="00995EFC" w:rsidRDefault="006B5AA2" w:rsidP="00713A5A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995EF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080" w:type="dxa"/>
            <w:shd w:val="clear" w:color="auto" w:fill="auto"/>
          </w:tcPr>
          <w:p w14:paraId="3C1A1862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729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0263FB7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729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66740B2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729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2229D81D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729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A549625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5A10D977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729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</w:tcPr>
          <w:p w14:paraId="537383C5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1192F8BB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</w:tcPr>
          <w:p w14:paraId="4E5CE172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C419F24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90" w:type="dxa"/>
            <w:shd w:val="clear" w:color="auto" w:fill="auto"/>
          </w:tcPr>
          <w:p w14:paraId="5C8301EA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28ED660B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729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92" w:type="dxa"/>
            <w:shd w:val="clear" w:color="auto" w:fill="auto"/>
          </w:tcPr>
          <w:p w14:paraId="36708D63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16ECDD31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17EE6C8E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0C74F91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9442831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76C6DAAE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5C04138" w14:textId="77777777" w:rsidR="006B5AA2" w:rsidRPr="00995EFC" w:rsidRDefault="006B5AA2" w:rsidP="00713A5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F7B02" w:rsidRPr="00CC0668" w14:paraId="5110B54F" w14:textId="77777777" w:rsidTr="00B36658">
        <w:trPr>
          <w:cantSplit/>
        </w:trPr>
        <w:tc>
          <w:tcPr>
            <w:tcW w:w="2070" w:type="dxa"/>
            <w:shd w:val="clear" w:color="auto" w:fill="auto"/>
          </w:tcPr>
          <w:p w14:paraId="49BC0518" w14:textId="5AAE085B" w:rsidR="005F7B02" w:rsidRPr="00995EFC" w:rsidRDefault="005F7B02" w:rsidP="005F7B02">
            <w:pPr>
              <w:spacing w:line="240" w:lineRule="auto"/>
              <w:ind w:right="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5E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145C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995EF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95E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6145C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1C455B" w14:textId="01C007F9" w:rsidR="005F7B02" w:rsidRPr="005F7B02" w:rsidRDefault="005F7B02" w:rsidP="005F7B02">
            <w:pPr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F7B0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09D9384" w14:textId="77777777" w:rsidR="005F7B02" w:rsidRPr="005F7B02" w:rsidRDefault="005F7B02" w:rsidP="005F7B02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311887" w14:textId="43AD1FD2" w:rsidR="005F7B02" w:rsidRPr="005F7B02" w:rsidRDefault="005F7B02" w:rsidP="005F7B02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F7B0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200,208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86CA43" w14:textId="77777777" w:rsidR="005F7B02" w:rsidRPr="005F7B02" w:rsidRDefault="005F7B02" w:rsidP="005F7B02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0A304D" w14:textId="2275812C" w:rsidR="005F7B02" w:rsidRPr="005F7B02" w:rsidRDefault="005F7B02" w:rsidP="005F7B0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F7B0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4,756,995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5EBCA26" w14:textId="77777777" w:rsidR="005F7B02" w:rsidRPr="005F7B02" w:rsidRDefault="005F7B02" w:rsidP="005F7B02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1B6D4EB" w14:textId="5C4362B8" w:rsidR="005F7B02" w:rsidRPr="005F7B02" w:rsidRDefault="005F7B02" w:rsidP="005F7B0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F7B0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135,825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E130F4B" w14:textId="77777777" w:rsidR="005F7B02" w:rsidRPr="005F7B02" w:rsidRDefault="005F7B02" w:rsidP="005F7B0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C3E7481" w14:textId="48034F07" w:rsidR="005F7B02" w:rsidRPr="005F7B02" w:rsidRDefault="005F7B02" w:rsidP="005F7B02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F7B0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31,262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0864E8" w14:textId="77777777" w:rsidR="005F7B02" w:rsidRPr="005F7B02" w:rsidRDefault="005F7B02" w:rsidP="005F7B0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541415A3" w14:textId="6F1AD509" w:rsidR="005F7B02" w:rsidRPr="005F7B02" w:rsidRDefault="005F7B02" w:rsidP="005F7B02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5F7B02">
              <w:rPr>
                <w:rFonts w:asciiTheme="majorBidi" w:hAnsiTheme="majorBidi" w:cstheme="majorBidi"/>
                <w:sz w:val="26"/>
                <w:szCs w:val="26"/>
              </w:rPr>
              <w:t>176</w:t>
            </w:r>
          </w:p>
        </w:tc>
        <w:tc>
          <w:tcPr>
            <w:tcW w:w="178" w:type="dxa"/>
            <w:shd w:val="clear" w:color="auto" w:fill="auto"/>
          </w:tcPr>
          <w:p w14:paraId="218EE3A3" w14:textId="77777777" w:rsidR="005F7B02" w:rsidRPr="005F7B02" w:rsidRDefault="005F7B02" w:rsidP="005F7B02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01BF9A64" w14:textId="034E4EC7" w:rsidR="005F7B02" w:rsidRPr="005F7B02" w:rsidRDefault="005F7B02" w:rsidP="005F7B02">
            <w:pPr>
              <w:spacing w:line="240" w:lineRule="atLeast"/>
              <w:ind w:left="-90" w:right="-6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F7B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E92AE51" w14:textId="77777777" w:rsidR="005F7B02" w:rsidRPr="005F7B02" w:rsidRDefault="005F7B02" w:rsidP="005F7B0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C3637EA" w14:textId="65C1CB57" w:rsidR="005F7B02" w:rsidRPr="005F7B02" w:rsidRDefault="005F7B02" w:rsidP="00344784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F7B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70BD85C" w14:textId="77777777" w:rsidR="005F7B02" w:rsidRPr="005F7B02" w:rsidRDefault="005F7B02" w:rsidP="005F7B0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781EC7" w14:textId="39A8F0CB" w:rsidR="005F7B02" w:rsidRPr="005F7B02" w:rsidRDefault="005F7B02" w:rsidP="005F7B02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7B02">
              <w:rPr>
                <w:rFonts w:asciiTheme="majorBidi" w:hAnsiTheme="majorBidi" w:cstheme="majorBidi"/>
                <w:sz w:val="26"/>
                <w:szCs w:val="26"/>
              </w:rPr>
              <w:t>34,969</w:t>
            </w:r>
          </w:p>
        </w:tc>
        <w:tc>
          <w:tcPr>
            <w:tcW w:w="180" w:type="dxa"/>
            <w:shd w:val="clear" w:color="auto" w:fill="auto"/>
          </w:tcPr>
          <w:p w14:paraId="2741C4EF" w14:textId="77777777" w:rsidR="005F7B02" w:rsidRPr="005F7B02" w:rsidRDefault="005F7B02" w:rsidP="005F7B0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2CDC6B" w14:textId="71C8F15F" w:rsidR="005F7B02" w:rsidRPr="005F7B02" w:rsidRDefault="005F7B02" w:rsidP="005F7B02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7B02">
              <w:rPr>
                <w:rFonts w:asciiTheme="majorBidi" w:hAnsiTheme="majorBidi" w:cstheme="majorBidi"/>
                <w:sz w:val="26"/>
                <w:szCs w:val="26"/>
              </w:rPr>
              <w:t>5,159,435</w:t>
            </w:r>
          </w:p>
        </w:tc>
      </w:tr>
      <w:tr w:rsidR="005F7B02" w:rsidRPr="00CC0668" w14:paraId="4978854C" w14:textId="77777777" w:rsidTr="00F402F1">
        <w:trPr>
          <w:cantSplit/>
        </w:trPr>
        <w:tc>
          <w:tcPr>
            <w:tcW w:w="2070" w:type="dxa"/>
            <w:shd w:val="clear" w:color="auto" w:fill="auto"/>
          </w:tcPr>
          <w:p w14:paraId="416AD4EF" w14:textId="02F1906D" w:rsidR="005F7B02" w:rsidRPr="00995EFC" w:rsidRDefault="005F7B02" w:rsidP="005F7B02">
            <w:pPr>
              <w:spacing w:line="240" w:lineRule="auto"/>
              <w:ind w:right="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5EFC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77BE19" w14:textId="7F08FED4" w:rsidR="005F7B02" w:rsidRPr="00995EFC" w:rsidRDefault="005F7B02" w:rsidP="005F7B02">
            <w:pPr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EC4A6CA" w14:textId="77777777" w:rsidR="005F7B02" w:rsidRPr="00995EFC" w:rsidRDefault="005F7B02" w:rsidP="005F7B02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3F67D3" w14:textId="006634F7" w:rsidR="005F7B02" w:rsidRDefault="005F7B02" w:rsidP="005F7B02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54,191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7EFEB2" w14:textId="77777777" w:rsidR="005F7B02" w:rsidRPr="00995EFC" w:rsidRDefault="005F7B02" w:rsidP="005F7B02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FD9BA6" w14:textId="6B30D19C" w:rsidR="005F7B02" w:rsidRDefault="005F7B02" w:rsidP="005F7B0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874,528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64916DC" w14:textId="77777777" w:rsidR="005F7B02" w:rsidRPr="00995EFC" w:rsidRDefault="005F7B02" w:rsidP="005F7B02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CFEAA99" w14:textId="7E74B112" w:rsidR="005F7B02" w:rsidRDefault="005F7B02" w:rsidP="005F7B0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15,915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0E37DA9" w14:textId="77777777" w:rsidR="005F7B02" w:rsidRPr="009F45B4" w:rsidRDefault="005F7B02" w:rsidP="005F7B0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2587A37" w14:textId="411F6A05" w:rsidR="005F7B02" w:rsidRDefault="005F7B02" w:rsidP="005F7B02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5,576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553DD7" w14:textId="77777777" w:rsidR="005F7B02" w:rsidRPr="00995EFC" w:rsidRDefault="005F7B02" w:rsidP="005F7B0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3C321AE1" w14:textId="59ED0DE7" w:rsidR="005F7B02" w:rsidRDefault="005F7B02" w:rsidP="005F7B02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</w:t>
            </w:r>
          </w:p>
        </w:tc>
        <w:tc>
          <w:tcPr>
            <w:tcW w:w="178" w:type="dxa"/>
            <w:shd w:val="clear" w:color="auto" w:fill="auto"/>
          </w:tcPr>
          <w:p w14:paraId="693DF5F0" w14:textId="77777777" w:rsidR="005F7B02" w:rsidRPr="009F45B4" w:rsidRDefault="005F7B02" w:rsidP="005F7B02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0910EDFA" w14:textId="5C08E343" w:rsidR="005F7B02" w:rsidRPr="0037795C" w:rsidRDefault="005F7B02" w:rsidP="005F7B02">
            <w:pPr>
              <w:spacing w:line="240" w:lineRule="atLeast"/>
              <w:ind w:left="-90" w:right="-6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98657F9" w14:textId="77777777" w:rsidR="005F7B02" w:rsidRPr="009F45B4" w:rsidRDefault="005F7B02" w:rsidP="005F7B0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1E9E896" w14:textId="0A012C0A" w:rsidR="005F7B02" w:rsidRPr="0037795C" w:rsidRDefault="005F7B02" w:rsidP="00344784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58CA95E" w14:textId="77777777" w:rsidR="005F7B02" w:rsidRPr="009F45B4" w:rsidRDefault="005F7B02" w:rsidP="005F7B0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4A640C" w14:textId="16D15B3E" w:rsidR="005F7B02" w:rsidRDefault="005F7B02" w:rsidP="005F7B02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6,009</w:t>
            </w:r>
          </w:p>
        </w:tc>
        <w:tc>
          <w:tcPr>
            <w:tcW w:w="180" w:type="dxa"/>
            <w:shd w:val="clear" w:color="auto" w:fill="auto"/>
          </w:tcPr>
          <w:p w14:paraId="20ED0597" w14:textId="77777777" w:rsidR="005F7B02" w:rsidRPr="009F45B4" w:rsidRDefault="005F7B02" w:rsidP="005F7B0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FC348B" w14:textId="18FC6041" w:rsidR="005F7B02" w:rsidRDefault="005F7B02" w:rsidP="005F7B02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5E1480">
              <w:rPr>
                <w:rFonts w:ascii="Angsana New" w:hAnsi="Angsana New"/>
                <w:sz w:val="26"/>
                <w:szCs w:val="26"/>
                <w:lang w:val="en-US"/>
              </w:rPr>
              <w:t>956,296</w:t>
            </w:r>
          </w:p>
        </w:tc>
      </w:tr>
      <w:tr w:rsidR="005F7B02" w:rsidRPr="00CC0668" w14:paraId="31E3E960" w14:textId="77777777" w:rsidTr="00B36658">
        <w:trPr>
          <w:cantSplit/>
        </w:trPr>
        <w:tc>
          <w:tcPr>
            <w:tcW w:w="2070" w:type="dxa"/>
            <w:shd w:val="clear" w:color="auto" w:fill="auto"/>
          </w:tcPr>
          <w:p w14:paraId="090879A2" w14:textId="5AEBFF93" w:rsidR="005F7B02" w:rsidRPr="00995EFC" w:rsidRDefault="005F7B02" w:rsidP="005F7B02">
            <w:pPr>
              <w:spacing w:line="240" w:lineRule="auto"/>
              <w:ind w:right="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2EFED7" w14:textId="5C5FFED9" w:rsidR="005F7B02" w:rsidRPr="00995EFC" w:rsidRDefault="005F7B02" w:rsidP="005F7B02">
            <w:pPr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E1480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6F3406B" w14:textId="77777777" w:rsidR="005F7B02" w:rsidRPr="00995EFC" w:rsidRDefault="005F7B02" w:rsidP="005F7B02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FB1933" w14:textId="204057BA" w:rsidR="005F7B02" w:rsidRPr="00875ABF" w:rsidRDefault="005F7B02" w:rsidP="00875ABF">
            <w:pPr>
              <w:spacing w:line="240" w:lineRule="atLeast"/>
              <w:ind w:left="-80" w:right="-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75AB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026237" w14:textId="77777777" w:rsidR="005F7B02" w:rsidRPr="00995EFC" w:rsidRDefault="005F7B02" w:rsidP="005F7B02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E7EA3A9" w14:textId="3A7452FF" w:rsidR="005F7B02" w:rsidRPr="00995EFC" w:rsidRDefault="005F7B02" w:rsidP="005F7B02">
            <w:pPr>
              <w:pStyle w:val="acctfourfigures"/>
              <w:tabs>
                <w:tab w:val="clear" w:pos="765"/>
              </w:tabs>
              <w:spacing w:line="240" w:lineRule="auto"/>
              <w:ind w:left="-100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E1480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B594F67" w14:textId="77777777" w:rsidR="005F7B02" w:rsidRPr="00995EFC" w:rsidRDefault="005F7B02" w:rsidP="005F7B02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C48076C" w14:textId="05A80376" w:rsidR="005F7B02" w:rsidRPr="009F45B4" w:rsidRDefault="005F7B02" w:rsidP="005F7B0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E148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(55)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2518E61" w14:textId="77777777" w:rsidR="005F7B02" w:rsidRPr="009F45B4" w:rsidRDefault="005F7B02" w:rsidP="005F7B0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DCFF866" w14:textId="2F3B7D5E" w:rsidR="005F7B02" w:rsidRPr="009F45B4" w:rsidRDefault="005F7B02" w:rsidP="005F7B0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E148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(313)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79671A" w14:textId="77777777" w:rsidR="005F7B02" w:rsidRPr="00995EFC" w:rsidRDefault="005F7B02" w:rsidP="005F7B0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027528A4" w14:textId="35010FC7" w:rsidR="005F7B02" w:rsidRPr="009F45B4" w:rsidRDefault="005F7B02" w:rsidP="005F7B02">
            <w:pPr>
              <w:pStyle w:val="acctfourfigures"/>
              <w:tabs>
                <w:tab w:val="clear" w:pos="765"/>
              </w:tabs>
              <w:spacing w:line="240" w:lineRule="auto"/>
              <w:ind w:left="-100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E14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63A4C709" w14:textId="77777777" w:rsidR="005F7B02" w:rsidRPr="009F45B4" w:rsidRDefault="005F7B02" w:rsidP="005F7B02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43748B99" w14:textId="62985456" w:rsidR="005F7B02" w:rsidRPr="009F45B4" w:rsidRDefault="005F7B02" w:rsidP="005F7B02">
            <w:pPr>
              <w:spacing w:line="240" w:lineRule="atLeast"/>
              <w:ind w:left="-90" w:right="-6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E148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91C4991" w14:textId="77777777" w:rsidR="005F7B02" w:rsidRPr="009F45B4" w:rsidRDefault="005F7B02" w:rsidP="005F7B0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D3F2979" w14:textId="54CA299F" w:rsidR="005F7B02" w:rsidRPr="009F45B4" w:rsidRDefault="005F7B02" w:rsidP="00344784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E148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B26F313" w14:textId="77777777" w:rsidR="005F7B02" w:rsidRPr="009F45B4" w:rsidRDefault="005F7B02" w:rsidP="005F7B0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48244E" w14:textId="563D4BEC" w:rsidR="005F7B02" w:rsidRPr="009F45B4" w:rsidRDefault="005F7B02" w:rsidP="006E5B29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E1480">
              <w:rPr>
                <w:rFonts w:asciiTheme="majorBidi" w:hAnsiTheme="majorBidi" w:cstheme="majorBidi"/>
                <w:sz w:val="26"/>
                <w:szCs w:val="26"/>
              </w:rPr>
              <w:t>(40,978)</w:t>
            </w:r>
          </w:p>
        </w:tc>
        <w:tc>
          <w:tcPr>
            <w:tcW w:w="180" w:type="dxa"/>
            <w:shd w:val="clear" w:color="auto" w:fill="auto"/>
          </w:tcPr>
          <w:p w14:paraId="0AA57651" w14:textId="77777777" w:rsidR="005F7B02" w:rsidRPr="009F45B4" w:rsidRDefault="005F7B02" w:rsidP="005F7B0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8B8BAD3" w14:textId="1143E093" w:rsidR="005F7B02" w:rsidRPr="009F45B4" w:rsidRDefault="005F7B02" w:rsidP="005F7B02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E1480">
              <w:rPr>
                <w:rFonts w:ascii="Angsana New" w:hAnsi="Angsana New"/>
                <w:sz w:val="26"/>
                <w:szCs w:val="26"/>
                <w:lang w:val="en-US"/>
              </w:rPr>
              <w:t>(41,346)</w:t>
            </w:r>
          </w:p>
        </w:tc>
      </w:tr>
      <w:tr w:rsidR="005F7B02" w:rsidRPr="00CC0668" w14:paraId="470E7DD0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23575ADD" w14:textId="09D3B0F2" w:rsidR="005F7B02" w:rsidRPr="00995EFC" w:rsidRDefault="005F7B02" w:rsidP="005F7B02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145C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145C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4592AB" w14:textId="608855F1" w:rsidR="005F7B02" w:rsidRPr="00995EFC" w:rsidRDefault="005F7B02" w:rsidP="005F7B02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80" w:right="-8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D18A7C7" w14:textId="77777777" w:rsidR="005F7B02" w:rsidRPr="00995EFC" w:rsidRDefault="005F7B02" w:rsidP="005F7B02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E94839" w14:textId="3B9BBC01" w:rsidR="005F7B02" w:rsidRPr="002927CC" w:rsidRDefault="005F7B02" w:rsidP="005F7B0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1847EC3" w14:textId="77777777" w:rsidR="005F7B02" w:rsidRPr="00995EFC" w:rsidRDefault="005F7B02" w:rsidP="005F7B02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FFC054" w14:textId="3B0EA34E" w:rsidR="005F7B02" w:rsidRPr="00995EFC" w:rsidRDefault="005F7B02" w:rsidP="005F7B0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88226EA" w14:textId="77777777" w:rsidR="005F7B02" w:rsidRPr="00995EFC" w:rsidRDefault="005F7B02" w:rsidP="005F7B02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1BC07D" w14:textId="51C62F3A" w:rsidR="005F7B02" w:rsidRPr="00995EFC" w:rsidRDefault="005F7B02" w:rsidP="005F7B0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7B4614F" w14:textId="77777777" w:rsidR="005F7B02" w:rsidRPr="00995EFC" w:rsidRDefault="005F7B02" w:rsidP="005F7B0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06151B" w14:textId="5FBF87B6" w:rsidR="005F7B02" w:rsidRPr="00995EFC" w:rsidRDefault="005F7B02" w:rsidP="005F7B0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A645486" w14:textId="77777777" w:rsidR="005F7B02" w:rsidRPr="00995EFC" w:rsidRDefault="005F7B02" w:rsidP="005F7B0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0B5680" w14:textId="6A4B2461" w:rsidR="005F7B02" w:rsidRPr="00995EFC" w:rsidRDefault="005F7B02" w:rsidP="005F7B02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4C021A5B" w14:textId="77777777" w:rsidR="005F7B02" w:rsidRPr="00995EFC" w:rsidRDefault="005F7B02" w:rsidP="005F7B02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B9F532" w14:textId="5169FE3C" w:rsidR="005F7B02" w:rsidRPr="00995EFC" w:rsidRDefault="005F7B02" w:rsidP="005F7B0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90" w:right="-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400345E" w14:textId="77777777" w:rsidR="005F7B02" w:rsidRPr="00995EFC" w:rsidRDefault="005F7B02" w:rsidP="005F7B0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E5AC47" w14:textId="00EE4F6F" w:rsidR="005F7B02" w:rsidRPr="00995EFC" w:rsidRDefault="005F7B02" w:rsidP="005F7B0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040EE721" w14:textId="77777777" w:rsidR="005F7B02" w:rsidRPr="00995EFC" w:rsidRDefault="005F7B02" w:rsidP="005F7B0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C58D77" w14:textId="0CC1C6A5" w:rsidR="005F7B02" w:rsidRPr="00995EFC" w:rsidRDefault="005F7B02" w:rsidP="005F7B0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7D0FC14" w14:textId="77777777" w:rsidR="005F7B02" w:rsidRPr="00995EFC" w:rsidRDefault="005F7B02" w:rsidP="005F7B0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6349AE" w14:textId="18659996" w:rsidR="005F7B02" w:rsidRPr="00995EFC" w:rsidRDefault="005F7B02" w:rsidP="005F7B0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FE6DAA" w:rsidRPr="00CC0668" w14:paraId="72FA4775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11FD7A18" w14:textId="0F75A75C" w:rsidR="00FE6DAA" w:rsidRPr="00995EFC" w:rsidRDefault="00FE6DAA" w:rsidP="00FE6DAA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</w:t>
            </w: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6145C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6145C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41A2EA" w14:textId="42D19BD8" w:rsidR="00FE6DAA" w:rsidRPr="00060594" w:rsidRDefault="00FE6DAA" w:rsidP="00FE6DAA">
            <w:pPr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513CDB1" w14:textId="77777777" w:rsidR="00FE6DAA" w:rsidRPr="00995EFC" w:rsidRDefault="00FE6DAA" w:rsidP="00FE6DAA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C6BB3F" w14:textId="0AE35E5E" w:rsidR="00FE6DAA" w:rsidRPr="002927CC" w:rsidRDefault="00FE6DAA" w:rsidP="00FE6DAA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2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254,399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0A1F59" w14:textId="77777777" w:rsidR="00FE6DAA" w:rsidRPr="00995EFC" w:rsidRDefault="00FE6DAA" w:rsidP="00FE6DAA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6193C3" w14:textId="7952D6C7" w:rsidR="00FE6DAA" w:rsidRPr="00995EFC" w:rsidRDefault="00FE6DAA" w:rsidP="00FE6DA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5,631,523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76E988D" w14:textId="77777777" w:rsidR="00FE6DAA" w:rsidRPr="00995EFC" w:rsidRDefault="00FE6DAA" w:rsidP="00FE6DAA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8DF24AC" w14:textId="6505565F" w:rsidR="00FE6DAA" w:rsidRPr="00995EFC" w:rsidRDefault="00FE6DAA" w:rsidP="00FE6DA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151,685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38ED751" w14:textId="77777777" w:rsidR="00FE6DAA" w:rsidRPr="00995EFC" w:rsidRDefault="00FE6DAA" w:rsidP="00FE6DA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9E70994" w14:textId="659BCA17" w:rsidR="00FE6DAA" w:rsidRPr="00995EFC" w:rsidRDefault="00FE6DAA" w:rsidP="00FE6DAA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36,525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6753B8" w14:textId="77777777" w:rsidR="00FE6DAA" w:rsidRPr="00995EFC" w:rsidRDefault="00FE6DAA" w:rsidP="00FE6DA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6A03BBB1" w14:textId="5D623E55" w:rsidR="00FE6DAA" w:rsidRPr="00995EFC" w:rsidRDefault="00FE6DAA" w:rsidP="00FE6DAA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253</w:t>
            </w:r>
          </w:p>
        </w:tc>
        <w:tc>
          <w:tcPr>
            <w:tcW w:w="178" w:type="dxa"/>
            <w:shd w:val="clear" w:color="auto" w:fill="auto"/>
          </w:tcPr>
          <w:p w14:paraId="2C446D43" w14:textId="77777777" w:rsidR="00FE6DAA" w:rsidRPr="00995EFC" w:rsidRDefault="00FE6DAA" w:rsidP="00FE6DAA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582075C3" w14:textId="5FFBDE56" w:rsidR="00FE6DAA" w:rsidRPr="00FE6DAA" w:rsidRDefault="00FE6DAA" w:rsidP="00FE6DAA">
            <w:pPr>
              <w:spacing w:line="240" w:lineRule="atLeast"/>
              <w:ind w:left="-90" w:right="-6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E6DAA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0528C2F" w14:textId="77777777" w:rsidR="00FE6DAA" w:rsidRPr="00995EFC" w:rsidRDefault="00FE6DAA" w:rsidP="00FE6DA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9D8D8D1" w14:textId="1FA34651" w:rsidR="00FE6DAA" w:rsidRPr="00995EFC" w:rsidRDefault="00FE6DAA" w:rsidP="00FE6DAA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FE6DAA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F029992" w14:textId="77777777" w:rsidR="00FE6DAA" w:rsidRPr="00995EFC" w:rsidRDefault="00FE6DAA" w:rsidP="00FE6DA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CA7977" w14:textId="11F6E609" w:rsidR="00FE6DAA" w:rsidRPr="00995EFC" w:rsidRDefault="00FE6DAA" w:rsidP="00FE6DAA">
            <w:pPr>
              <w:pStyle w:val="acctfourfigures"/>
              <w:tabs>
                <w:tab w:val="clear" w:pos="765"/>
              </w:tabs>
              <w:spacing w:line="240" w:lineRule="auto"/>
              <w:ind w:left="-100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E6DAA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FA294C8" w14:textId="77777777" w:rsidR="00FE6DAA" w:rsidRPr="00995EFC" w:rsidRDefault="00FE6DAA" w:rsidP="00FE6DA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32B298" w14:textId="3D6766AA" w:rsidR="00FE6DAA" w:rsidRPr="00995EFC" w:rsidRDefault="00FE6DAA" w:rsidP="00FE6DAA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6,074,385</w:t>
            </w:r>
          </w:p>
        </w:tc>
      </w:tr>
      <w:tr w:rsidR="00FE6DAA" w:rsidRPr="00CC0668" w14:paraId="2ADF5625" w14:textId="77777777" w:rsidTr="000C6AAA">
        <w:trPr>
          <w:cantSplit/>
        </w:trPr>
        <w:tc>
          <w:tcPr>
            <w:tcW w:w="2070" w:type="dxa"/>
            <w:shd w:val="clear" w:color="auto" w:fill="auto"/>
          </w:tcPr>
          <w:p w14:paraId="06945655" w14:textId="77777777" w:rsidR="00FE6DAA" w:rsidRPr="00995EFC" w:rsidRDefault="00FE6DAA" w:rsidP="00FE6DAA">
            <w:pPr>
              <w:spacing w:line="240" w:lineRule="auto"/>
              <w:ind w:right="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5EFC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C0B40E" w14:textId="027CF46E" w:rsidR="00FE6DAA" w:rsidRPr="00995EFC" w:rsidRDefault="00883FD1" w:rsidP="00FE6DAA">
            <w:pPr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2C820E8" w14:textId="77777777" w:rsidR="00FE6DAA" w:rsidRPr="00995EFC" w:rsidRDefault="00FE6DAA" w:rsidP="00FE6DAA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A31104" w14:textId="782A432A" w:rsidR="00FE6DAA" w:rsidRPr="00995EFC" w:rsidRDefault="00FE6DAA" w:rsidP="00FE6DAA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57,08</w:t>
            </w:r>
            <w:r w:rsidR="00810A6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D08AC9" w14:textId="77777777" w:rsidR="00FE6DAA" w:rsidRPr="00995EFC" w:rsidRDefault="00FE6DAA" w:rsidP="00FE6DAA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F693409" w14:textId="59414B18" w:rsidR="00FE6DAA" w:rsidRPr="00995EFC" w:rsidRDefault="00FE6DAA" w:rsidP="00FE6DA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894,78</w:t>
            </w:r>
            <w:r w:rsidR="00810A6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1FE1023" w14:textId="77777777" w:rsidR="00FE6DAA" w:rsidRPr="00995EFC" w:rsidRDefault="00FE6DAA" w:rsidP="00FE6DAA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ABE0ADF" w14:textId="12C7DE8E" w:rsidR="00FE6DAA" w:rsidRPr="00995EFC" w:rsidRDefault="00FE6DAA" w:rsidP="00FE6DA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17,996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7B3E61A" w14:textId="77777777" w:rsidR="00FE6DAA" w:rsidRPr="00995EFC" w:rsidRDefault="00FE6DAA" w:rsidP="00FE6DA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B8F4C29" w14:textId="14BF3952" w:rsidR="00FE6DAA" w:rsidRPr="00995EFC" w:rsidRDefault="00FE6DAA" w:rsidP="00FE6DA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6,171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699D23" w14:textId="77777777" w:rsidR="00FE6DAA" w:rsidRPr="00995EFC" w:rsidRDefault="00FE6DAA" w:rsidP="00FE6DA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05BDEBD6" w14:textId="392F0426" w:rsidR="00FE6DAA" w:rsidRPr="00995EFC" w:rsidRDefault="00FE6DAA" w:rsidP="00FE6DAA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177</w:t>
            </w:r>
          </w:p>
        </w:tc>
        <w:tc>
          <w:tcPr>
            <w:tcW w:w="178" w:type="dxa"/>
            <w:shd w:val="clear" w:color="auto" w:fill="auto"/>
          </w:tcPr>
          <w:p w14:paraId="620D12FC" w14:textId="77777777" w:rsidR="00FE6DAA" w:rsidRPr="00995EFC" w:rsidRDefault="00FE6DAA" w:rsidP="00FE6DAA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2A9E27C3" w14:textId="5BBEED23" w:rsidR="00FE6DAA" w:rsidRPr="00995EFC" w:rsidRDefault="00FE6DAA" w:rsidP="00FE6DAA">
            <w:pPr>
              <w:spacing w:line="240" w:lineRule="atLeast"/>
              <w:ind w:left="-90" w:right="-6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E6DA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06831FE" w14:textId="77777777" w:rsidR="00FE6DAA" w:rsidRPr="00995EFC" w:rsidRDefault="00FE6DAA" w:rsidP="00FE6DAA">
            <w:pPr>
              <w:spacing w:line="240" w:lineRule="atLeast"/>
              <w:ind w:left="-90" w:right="-6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852A210" w14:textId="55CD5516" w:rsidR="00FE6DAA" w:rsidRPr="00995EFC" w:rsidRDefault="00FE6DAA" w:rsidP="00FE6DAA">
            <w:pPr>
              <w:spacing w:line="240" w:lineRule="atLeast"/>
              <w:ind w:left="-100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E6DA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51FE98C" w14:textId="77777777" w:rsidR="00FE6DAA" w:rsidRPr="00995EFC" w:rsidRDefault="00FE6DAA" w:rsidP="00FE6DA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4F805F" w14:textId="47E3A828" w:rsidR="00FE6DAA" w:rsidRPr="00FE6DAA" w:rsidRDefault="00FE6DAA" w:rsidP="00FE6DAA">
            <w:pPr>
              <w:spacing w:line="240" w:lineRule="atLeast"/>
              <w:ind w:left="-100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6DA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8FC6E30" w14:textId="77777777" w:rsidR="00FE6DAA" w:rsidRPr="00995EFC" w:rsidRDefault="00FE6DAA" w:rsidP="00FE6DA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1C11B0" w14:textId="5858BA03" w:rsidR="00FE6DAA" w:rsidRPr="005E1480" w:rsidRDefault="00A849C2" w:rsidP="00FE6DAA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00" w:right="-11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976,21</w:t>
            </w:r>
            <w:r w:rsidR="00810A6D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</w:tr>
      <w:tr w:rsidR="00FE6DAA" w:rsidRPr="00CC0668" w14:paraId="19176148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0690AD90" w14:textId="7F9F38F1" w:rsidR="00FE6DAA" w:rsidRPr="005E1480" w:rsidRDefault="00FE6DAA" w:rsidP="00FE6DAA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5E1480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5F1519" w14:textId="715095C2" w:rsidR="00FE6DAA" w:rsidRPr="005E1480" w:rsidRDefault="00894A5C" w:rsidP="00FE6DAA">
            <w:pPr>
              <w:spacing w:line="240" w:lineRule="atLeast"/>
              <w:ind w:left="-80" w:right="-8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5B94B3B" w14:textId="77777777" w:rsidR="00FE6DAA" w:rsidRPr="005E1480" w:rsidRDefault="00FE6DAA" w:rsidP="00FE6DAA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87E6B0" w14:textId="276E8872" w:rsidR="00FE6DAA" w:rsidRPr="00875ABF" w:rsidRDefault="00FE6DAA" w:rsidP="00875ABF">
            <w:pPr>
              <w:spacing w:line="240" w:lineRule="atLeast"/>
              <w:ind w:left="-80" w:right="-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75AB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A98FA7" w14:textId="77777777" w:rsidR="00FE6DAA" w:rsidRPr="005E1480" w:rsidRDefault="00FE6DAA" w:rsidP="00FE6DAA">
            <w:pPr>
              <w:tabs>
                <w:tab w:val="left" w:pos="543"/>
              </w:tabs>
              <w:spacing w:line="240" w:lineRule="atLeast"/>
              <w:ind w:left="-90" w:right="-6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F8EFD5" w14:textId="7A6D9B65" w:rsidR="00FE6DAA" w:rsidRPr="00E71A7F" w:rsidRDefault="00FE6DAA" w:rsidP="00E71A7F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71A7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(3,741)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8158EA1" w14:textId="77777777" w:rsidR="00FE6DAA" w:rsidRPr="005E1480" w:rsidRDefault="00FE6DAA" w:rsidP="00FE6DAA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0D7E92" w14:textId="257AFDCE" w:rsidR="00FE6DAA" w:rsidRPr="005E1480" w:rsidRDefault="00FE6DAA" w:rsidP="00FE6DA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0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(24)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6BD76D6" w14:textId="77777777" w:rsidR="00FE6DAA" w:rsidRPr="005E1480" w:rsidRDefault="00FE6DAA" w:rsidP="00FE6DA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84DABE" w14:textId="122BF726" w:rsidR="00FE6DAA" w:rsidRPr="005E1480" w:rsidRDefault="00FE6DAA" w:rsidP="00FE6DA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00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(619)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C86D30" w14:textId="77777777" w:rsidR="00FE6DAA" w:rsidRPr="005E1480" w:rsidRDefault="00FE6DAA" w:rsidP="00FE6DA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118CD4" w14:textId="5BA333EE" w:rsidR="00FE6DAA" w:rsidRPr="005E1480" w:rsidRDefault="00FE6DAA" w:rsidP="00FE6DAA">
            <w:pPr>
              <w:tabs>
                <w:tab w:val="left" w:pos="543"/>
              </w:tabs>
              <w:spacing w:line="240" w:lineRule="atLeast"/>
              <w:ind w:left="-90" w:right="-6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C5451F1" w14:textId="77777777" w:rsidR="00FE6DAA" w:rsidRPr="005E1480" w:rsidRDefault="00FE6DAA" w:rsidP="00FE6DAA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D87BD8" w14:textId="469C2E8F" w:rsidR="00FE6DAA" w:rsidRPr="005E1480" w:rsidRDefault="00FE6DAA" w:rsidP="00FE6DAA">
            <w:pPr>
              <w:spacing w:line="240" w:lineRule="atLeast"/>
              <w:ind w:left="-90"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113D985" w14:textId="77777777" w:rsidR="00FE6DAA" w:rsidRPr="005E1480" w:rsidRDefault="00FE6DAA" w:rsidP="00FE6DAA">
            <w:pPr>
              <w:tabs>
                <w:tab w:val="left" w:pos="543"/>
              </w:tabs>
              <w:spacing w:line="240" w:lineRule="atLeast"/>
              <w:ind w:left="-90" w:right="-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8CAB2B" w14:textId="414607A8" w:rsidR="00FE6DAA" w:rsidRPr="005E1480" w:rsidRDefault="00FE6DAA" w:rsidP="00FE6DAA">
            <w:pPr>
              <w:spacing w:line="240" w:lineRule="atLeast"/>
              <w:ind w:left="-100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C8F612C" w14:textId="77777777" w:rsidR="00FE6DAA" w:rsidRPr="005E1480" w:rsidRDefault="00FE6DAA" w:rsidP="00FE6DA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8F9294" w14:textId="03B6EBEA" w:rsidR="00FE6DAA" w:rsidRPr="00FE6DAA" w:rsidRDefault="00FE6DAA" w:rsidP="00FE6DAA">
            <w:pPr>
              <w:spacing w:line="240" w:lineRule="atLeast"/>
              <w:ind w:left="-100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5F6F715" w14:textId="77777777" w:rsidR="00FE6DAA" w:rsidRPr="005E1480" w:rsidRDefault="00FE6DAA" w:rsidP="00FE6DA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E71A6C2" w14:textId="69BA209B" w:rsidR="00FE6DAA" w:rsidRPr="005E1480" w:rsidRDefault="00A849C2" w:rsidP="00FE6DAA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00" w:right="-11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(4,384)</w:t>
            </w:r>
          </w:p>
        </w:tc>
      </w:tr>
      <w:tr w:rsidR="00FE6DAA" w:rsidRPr="00CC0668" w14:paraId="3800F122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347C3F67" w14:textId="7A601A0B" w:rsidR="00FE6DAA" w:rsidRPr="00995EFC" w:rsidRDefault="00FE6DAA" w:rsidP="00FE6DAA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145C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145C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99334D" w14:textId="3B8E1CD4" w:rsidR="00FE6DAA" w:rsidRPr="00894A5C" w:rsidRDefault="00894A5C" w:rsidP="00FE6DAA">
            <w:pPr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94A5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951E57F" w14:textId="77777777" w:rsidR="00FE6DAA" w:rsidRPr="00995EFC" w:rsidRDefault="00FE6DAA" w:rsidP="00FE6DAA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DDE86A" w14:textId="1158288A" w:rsidR="00FE6DAA" w:rsidRPr="002927CC" w:rsidRDefault="00FE6DAA" w:rsidP="00FE6DAA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2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311,48</w:t>
            </w:r>
            <w:r w:rsidR="00810A6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2A1BF3" w14:textId="77777777" w:rsidR="00FE6DAA" w:rsidRPr="00995EFC" w:rsidRDefault="00FE6DAA" w:rsidP="00FE6DAA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7F136B" w14:textId="31F83864" w:rsidR="00FE6DAA" w:rsidRPr="00995EFC" w:rsidRDefault="00FE6DAA" w:rsidP="00FE6DA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6,522,5</w:t>
            </w:r>
            <w:r w:rsidR="00810A6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D18B70E" w14:textId="77777777" w:rsidR="00FE6DAA" w:rsidRPr="00995EFC" w:rsidRDefault="00FE6DAA" w:rsidP="00FE6DAA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335CFE" w14:textId="5EB0C5E6" w:rsidR="00FE6DAA" w:rsidRPr="00995EFC" w:rsidRDefault="00FE6DAA" w:rsidP="00FE6DA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169,657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5834BFF" w14:textId="77777777" w:rsidR="00FE6DAA" w:rsidRPr="00995EFC" w:rsidRDefault="00FE6DAA" w:rsidP="00FE6DA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0759AB" w14:textId="3E5AC973" w:rsidR="00FE6DAA" w:rsidRPr="00995EFC" w:rsidRDefault="00FE6DAA" w:rsidP="00FE6DA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42,077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A07BB68" w14:textId="77777777" w:rsidR="00FE6DAA" w:rsidRPr="00995EFC" w:rsidRDefault="00FE6DAA" w:rsidP="00FE6DA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AD46CB" w14:textId="417FB72E" w:rsidR="00FE6DAA" w:rsidRPr="00995EFC" w:rsidRDefault="00FE6DAA" w:rsidP="00FE6DAA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430</w:t>
            </w:r>
          </w:p>
        </w:tc>
        <w:tc>
          <w:tcPr>
            <w:tcW w:w="178" w:type="dxa"/>
            <w:shd w:val="clear" w:color="auto" w:fill="auto"/>
          </w:tcPr>
          <w:p w14:paraId="5381B48F" w14:textId="77777777" w:rsidR="00FE6DAA" w:rsidRPr="00995EFC" w:rsidRDefault="00FE6DAA" w:rsidP="00FE6DAA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F8B17C" w14:textId="70B2EB6E" w:rsidR="00FE6DAA" w:rsidRPr="00FE6DAA" w:rsidRDefault="00FE6DAA" w:rsidP="00FE6DAA">
            <w:pPr>
              <w:spacing w:line="240" w:lineRule="atLeast"/>
              <w:ind w:left="-90" w:right="-6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E6DAA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CBDAC3A" w14:textId="77777777" w:rsidR="00FE6DAA" w:rsidRPr="007D5718" w:rsidRDefault="00FE6DAA" w:rsidP="00FE6DAA">
            <w:pPr>
              <w:tabs>
                <w:tab w:val="left" w:pos="543"/>
              </w:tabs>
              <w:spacing w:line="240" w:lineRule="atLeast"/>
              <w:ind w:left="-90" w:right="-6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85002B" w14:textId="36A089A1" w:rsidR="00FE6DAA" w:rsidRPr="007D5718" w:rsidRDefault="00FE6DAA" w:rsidP="00FE6DAA">
            <w:pPr>
              <w:spacing w:line="240" w:lineRule="atLeast"/>
              <w:ind w:left="-100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E6DAA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06435F5" w14:textId="77777777" w:rsidR="00FE6DAA" w:rsidRPr="00995EFC" w:rsidRDefault="00FE6DAA" w:rsidP="00FE6DA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76C4A8" w14:textId="1B851A45" w:rsidR="00FE6DAA" w:rsidRPr="00995EFC" w:rsidRDefault="00FE6DAA" w:rsidP="00FE6DAA">
            <w:pPr>
              <w:pStyle w:val="acctfourfigures"/>
              <w:tabs>
                <w:tab w:val="clear" w:pos="765"/>
              </w:tabs>
              <w:spacing w:line="240" w:lineRule="auto"/>
              <w:ind w:left="-100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E6DAA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A6333E7" w14:textId="77777777" w:rsidR="00FE6DAA" w:rsidRPr="00995EFC" w:rsidRDefault="00FE6DAA" w:rsidP="00FE6DA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CAFAB6" w14:textId="0E3D7725" w:rsidR="00FE6DAA" w:rsidRPr="00995EFC" w:rsidRDefault="00A849C2" w:rsidP="00FE6DAA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7,046,21</w:t>
            </w:r>
            <w:r w:rsidR="00810A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</w:p>
        </w:tc>
      </w:tr>
      <w:tr w:rsidR="00FE6DAA" w:rsidRPr="000743C7" w14:paraId="4020A5CD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172F771A" w14:textId="77777777" w:rsidR="00FE6DAA" w:rsidRPr="00995EFC" w:rsidRDefault="00FE6DAA" w:rsidP="00FE6DAA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F8DA71" w14:textId="77777777" w:rsidR="00FE6DAA" w:rsidRPr="00995EFC" w:rsidRDefault="00FE6DAA" w:rsidP="00FE6DAA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FE0EB27" w14:textId="77777777" w:rsidR="00FE6DAA" w:rsidRPr="00995EFC" w:rsidRDefault="00FE6DAA" w:rsidP="00FE6DAA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AA29A9" w14:textId="77777777" w:rsidR="00FE6DAA" w:rsidRPr="002927CC" w:rsidRDefault="00FE6DAA" w:rsidP="00FE6DA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50D00D9" w14:textId="77777777" w:rsidR="00FE6DAA" w:rsidRPr="00995EFC" w:rsidRDefault="00FE6DAA" w:rsidP="00FE6DAA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E6777A" w14:textId="77777777" w:rsidR="00FE6DAA" w:rsidRPr="00995EFC" w:rsidRDefault="00FE6DAA" w:rsidP="00FE6DA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A823380" w14:textId="77777777" w:rsidR="00FE6DAA" w:rsidRPr="00995EFC" w:rsidRDefault="00FE6DAA" w:rsidP="00FE6DAA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FE8779" w14:textId="77777777" w:rsidR="00FE6DAA" w:rsidRPr="00995EFC" w:rsidRDefault="00FE6DAA" w:rsidP="00FE6DA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29FFBDB" w14:textId="77777777" w:rsidR="00FE6DAA" w:rsidRPr="00995EFC" w:rsidRDefault="00FE6DAA" w:rsidP="00FE6DA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8DE4A9" w14:textId="77777777" w:rsidR="00FE6DAA" w:rsidRPr="00995EFC" w:rsidRDefault="00FE6DAA" w:rsidP="00FE6DA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48A1B03" w14:textId="77777777" w:rsidR="00FE6DAA" w:rsidRPr="00995EFC" w:rsidRDefault="00FE6DAA" w:rsidP="00FE6DA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3AFFFB" w14:textId="77777777" w:rsidR="00FE6DAA" w:rsidRPr="00995EFC" w:rsidRDefault="00FE6DAA" w:rsidP="00FE6DAA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0F7B1B60" w14:textId="77777777" w:rsidR="00FE6DAA" w:rsidRPr="00995EFC" w:rsidRDefault="00FE6DAA" w:rsidP="00FE6DAA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D5E787" w14:textId="77777777" w:rsidR="00FE6DAA" w:rsidRPr="00995EFC" w:rsidRDefault="00FE6DAA" w:rsidP="00FE6DA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91FDB9E" w14:textId="77777777" w:rsidR="00FE6DAA" w:rsidRPr="00995EFC" w:rsidRDefault="00FE6DAA" w:rsidP="00FE6DA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39115E" w14:textId="77777777" w:rsidR="00FE6DAA" w:rsidRPr="00995EFC" w:rsidRDefault="00FE6DAA" w:rsidP="00FE6DA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165C27BE" w14:textId="77777777" w:rsidR="00FE6DAA" w:rsidRPr="00995EFC" w:rsidRDefault="00FE6DAA" w:rsidP="00FE6DA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6D650F" w14:textId="77777777" w:rsidR="00FE6DAA" w:rsidRPr="00995EFC" w:rsidRDefault="00FE6DAA" w:rsidP="00FE6DA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7CAE3C4" w14:textId="77777777" w:rsidR="00FE6DAA" w:rsidRPr="00995EFC" w:rsidRDefault="00FE6DAA" w:rsidP="00FE6DA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09E95" w14:textId="77777777" w:rsidR="00FE6DAA" w:rsidRPr="00995EFC" w:rsidRDefault="00FE6DAA" w:rsidP="00FE6DA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E6DAA" w:rsidRPr="00CC0668" w14:paraId="0DE57D5B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3F8583FD" w14:textId="77777777" w:rsidR="00FE6DAA" w:rsidRPr="00995EFC" w:rsidRDefault="00FE6DAA" w:rsidP="00FE6DAA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95EF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080" w:type="dxa"/>
            <w:shd w:val="clear" w:color="auto" w:fill="auto"/>
          </w:tcPr>
          <w:p w14:paraId="00254493" w14:textId="77777777" w:rsidR="00FE6DAA" w:rsidRPr="00060594" w:rsidRDefault="00FE6DAA" w:rsidP="00FE6DAA">
            <w:pPr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30C46FB4" w14:textId="77777777" w:rsidR="00FE6DAA" w:rsidRPr="00995EFC" w:rsidRDefault="00FE6DAA" w:rsidP="00FE6DAA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FE1DFC" w14:textId="77777777" w:rsidR="00FE6DAA" w:rsidRPr="002927CC" w:rsidRDefault="00FE6DAA" w:rsidP="00FE6DA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1D153B9" w14:textId="77777777" w:rsidR="00FE6DAA" w:rsidRPr="00995EFC" w:rsidRDefault="00FE6DAA" w:rsidP="00FE6DAA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6858765" w14:textId="77777777" w:rsidR="00FE6DAA" w:rsidRPr="00995EFC" w:rsidRDefault="00FE6DAA" w:rsidP="00FE6DA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BA80775" w14:textId="77777777" w:rsidR="00FE6DAA" w:rsidRPr="00995EFC" w:rsidRDefault="00FE6DAA" w:rsidP="00FE6DAA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832F536" w14:textId="77777777" w:rsidR="00FE6DAA" w:rsidRPr="00995EFC" w:rsidRDefault="00FE6DAA" w:rsidP="00FE6DA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5F5ED10" w14:textId="77777777" w:rsidR="00FE6DAA" w:rsidRPr="00995EFC" w:rsidRDefault="00FE6DAA" w:rsidP="00FE6DA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6944D7D" w14:textId="77777777" w:rsidR="00FE6DAA" w:rsidRPr="00995EFC" w:rsidRDefault="00FE6DAA" w:rsidP="00FE6DA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26D839B" w14:textId="77777777" w:rsidR="00FE6DAA" w:rsidRPr="00995EFC" w:rsidRDefault="00FE6DAA" w:rsidP="00FE6DA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6E5ED149" w14:textId="77777777" w:rsidR="00FE6DAA" w:rsidRPr="00995EFC" w:rsidRDefault="00FE6DAA" w:rsidP="00FE6DAA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468FC0A6" w14:textId="77777777" w:rsidR="00FE6DAA" w:rsidRPr="00995EFC" w:rsidRDefault="00FE6DAA" w:rsidP="00FE6DAA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13DE8623" w14:textId="77777777" w:rsidR="00FE6DAA" w:rsidRPr="00995EFC" w:rsidRDefault="00FE6DAA" w:rsidP="00FE6DA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ACC9A6B" w14:textId="77777777" w:rsidR="00FE6DAA" w:rsidRPr="00995EFC" w:rsidRDefault="00FE6DAA" w:rsidP="00FE6DA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64CF36D" w14:textId="77777777" w:rsidR="00FE6DAA" w:rsidRPr="00995EFC" w:rsidRDefault="00FE6DAA" w:rsidP="00FE6DA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0123A6C5" w14:textId="77777777" w:rsidR="00FE6DAA" w:rsidRPr="00995EFC" w:rsidRDefault="00FE6DAA" w:rsidP="00FE6DA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C184F2" w14:textId="77777777" w:rsidR="00FE6DAA" w:rsidRPr="00995EFC" w:rsidRDefault="00FE6DAA" w:rsidP="00FE6DA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E16064A" w14:textId="77777777" w:rsidR="00FE6DAA" w:rsidRPr="00995EFC" w:rsidRDefault="00FE6DAA" w:rsidP="00FE6DA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FC2A09" w14:textId="77777777" w:rsidR="00FE6DAA" w:rsidRPr="00995EFC" w:rsidRDefault="00FE6DAA" w:rsidP="00FE6DA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E6DAA" w:rsidRPr="00CC0668" w14:paraId="239714C3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7B185D28" w14:textId="0C024E87" w:rsidR="00FE6DAA" w:rsidRPr="00995EFC" w:rsidRDefault="00FE6DAA" w:rsidP="00FE6DAA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145C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145C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0BAC4E2" w14:textId="757DC84D" w:rsidR="00FE6DAA" w:rsidRPr="00995EFC" w:rsidRDefault="00FE6DAA" w:rsidP="00FE6DAA">
            <w:pPr>
              <w:spacing w:line="240" w:lineRule="atLeast"/>
              <w:ind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11,757,514</w:t>
            </w:r>
          </w:p>
        </w:tc>
        <w:tc>
          <w:tcPr>
            <w:tcW w:w="180" w:type="dxa"/>
            <w:shd w:val="clear" w:color="auto" w:fill="auto"/>
          </w:tcPr>
          <w:p w14:paraId="48200DF5" w14:textId="77777777" w:rsidR="00FE6DAA" w:rsidRPr="00995EFC" w:rsidRDefault="00FE6DAA" w:rsidP="00FE6DAA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0C45396" w14:textId="67E18856" w:rsidR="00FE6DAA" w:rsidRPr="002927CC" w:rsidRDefault="00FE6DAA" w:rsidP="00FE6DAA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2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1,362,306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C76454" w14:textId="77777777" w:rsidR="00FE6DAA" w:rsidRPr="00995EFC" w:rsidRDefault="00FE6DAA" w:rsidP="00FE6DAA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A60C541" w14:textId="52FE39BE" w:rsidR="00FE6DAA" w:rsidRPr="00995EFC" w:rsidRDefault="00FE6DAA" w:rsidP="00FE6DA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22,076,757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D7C272E" w14:textId="77777777" w:rsidR="00FE6DAA" w:rsidRPr="00995EFC" w:rsidRDefault="00FE6DAA" w:rsidP="00FE6DAA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EF7DE04" w14:textId="7DDE2601" w:rsidR="00FE6DAA" w:rsidRPr="00995EFC" w:rsidRDefault="00FE6DAA" w:rsidP="00FE6DA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127,950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60CEBCF" w14:textId="77777777" w:rsidR="00FE6DAA" w:rsidRPr="00995EFC" w:rsidRDefault="00FE6DAA" w:rsidP="00FE6DA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BF526B" w14:textId="0FA5CBD8" w:rsidR="00FE6DAA" w:rsidRPr="00995EFC" w:rsidRDefault="00FE6DAA" w:rsidP="00FE6DAA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27,497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C9B420" w14:textId="77777777" w:rsidR="00FE6DAA" w:rsidRPr="00995EFC" w:rsidRDefault="00FE6DAA" w:rsidP="00FE6DA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B1026FC" w14:textId="4FCE4956" w:rsidR="00FE6DAA" w:rsidRPr="00995EFC" w:rsidRDefault="00FE6DAA" w:rsidP="00FE6DAA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639</w:t>
            </w:r>
          </w:p>
        </w:tc>
        <w:tc>
          <w:tcPr>
            <w:tcW w:w="178" w:type="dxa"/>
            <w:shd w:val="clear" w:color="auto" w:fill="auto"/>
          </w:tcPr>
          <w:p w14:paraId="45B47906" w14:textId="77777777" w:rsidR="00FE6DAA" w:rsidRPr="00995EFC" w:rsidRDefault="00FE6DAA" w:rsidP="00FE6DAA">
            <w:pPr>
              <w:pStyle w:val="acctfourfigures"/>
              <w:tabs>
                <w:tab w:val="clear" w:pos="765"/>
                <w:tab w:val="decimal" w:pos="729"/>
                <w:tab w:val="decimal" w:pos="82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793AF1A" w14:textId="31EC4A73" w:rsidR="00FE6DAA" w:rsidRPr="00995EFC" w:rsidRDefault="00FE6DAA" w:rsidP="00FE6DAA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59,936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7B13CB5" w14:textId="77777777" w:rsidR="00FE6DAA" w:rsidRPr="00995EFC" w:rsidRDefault="00FE6DAA" w:rsidP="00FE6DA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572B170" w14:textId="434A88C2" w:rsidR="00FE6DAA" w:rsidRPr="00995EFC" w:rsidRDefault="00FE6DAA" w:rsidP="00FE6DAA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6,235,523</w:t>
            </w:r>
          </w:p>
        </w:tc>
        <w:tc>
          <w:tcPr>
            <w:tcW w:w="180" w:type="dxa"/>
            <w:shd w:val="clear" w:color="auto" w:fill="auto"/>
          </w:tcPr>
          <w:p w14:paraId="3C0DECAE" w14:textId="77777777" w:rsidR="00FE6DAA" w:rsidRPr="00995EFC" w:rsidRDefault="00FE6DAA" w:rsidP="00FE6DA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D3DA4A0" w14:textId="04F2687E" w:rsidR="00FE6DAA" w:rsidRPr="00995EFC" w:rsidRDefault="00FE6DAA" w:rsidP="00FE6DAA">
            <w:pPr>
              <w:pStyle w:val="acctfourfigures"/>
              <w:tabs>
                <w:tab w:val="clear" w:pos="765"/>
              </w:tabs>
              <w:spacing w:line="240" w:lineRule="auto"/>
              <w:ind w:left="-100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0E19106" w14:textId="77777777" w:rsidR="00FE6DAA" w:rsidRPr="00995EFC" w:rsidRDefault="00FE6DAA" w:rsidP="00FE6DA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85799C" w14:textId="1578E10E" w:rsidR="00FE6DAA" w:rsidRPr="00BA4F17" w:rsidRDefault="00FE6DAA" w:rsidP="00FE6DAA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41,648,122</w:t>
            </w:r>
          </w:p>
        </w:tc>
      </w:tr>
      <w:tr w:rsidR="00FE6DAA" w:rsidRPr="00CC0668" w14:paraId="6AFD2F4D" w14:textId="77777777" w:rsidTr="00532FAC">
        <w:trPr>
          <w:cantSplit/>
        </w:trPr>
        <w:tc>
          <w:tcPr>
            <w:tcW w:w="2070" w:type="dxa"/>
            <w:shd w:val="clear" w:color="auto" w:fill="auto"/>
          </w:tcPr>
          <w:p w14:paraId="7604546E" w14:textId="17E4ED06" w:rsidR="00FE6DAA" w:rsidRPr="00995EFC" w:rsidRDefault="00FE6DAA" w:rsidP="00FE6DAA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145C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995EF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145C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27E6C4" w14:textId="44581D89" w:rsidR="00FE6DAA" w:rsidRPr="00995EFC" w:rsidRDefault="00A849C2" w:rsidP="00FE6DAA">
            <w:pPr>
              <w:spacing w:line="240" w:lineRule="atLeast"/>
              <w:ind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12,122,23</w:t>
            </w:r>
            <w:r w:rsidR="00810A6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58CCA8C5" w14:textId="77777777" w:rsidR="00FE6DAA" w:rsidRPr="00995EFC" w:rsidRDefault="00FE6DAA" w:rsidP="00FE6DAA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7376EA" w14:textId="43CF3984" w:rsidR="00FE6DAA" w:rsidRPr="002927CC" w:rsidRDefault="00A849C2" w:rsidP="00FE6DAA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2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1,394,74</w:t>
            </w:r>
            <w:r w:rsidR="00810A6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A5D7AE" w14:textId="77777777" w:rsidR="00FE6DAA" w:rsidRPr="00995EFC" w:rsidRDefault="00FE6DAA" w:rsidP="00FE6DAA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5024E5" w14:textId="25A7AF6E" w:rsidR="00FE6DAA" w:rsidRPr="00995EFC" w:rsidRDefault="00A849C2" w:rsidP="00FE6DA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21,822,564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CA45A9A" w14:textId="77777777" w:rsidR="00FE6DAA" w:rsidRPr="00995EFC" w:rsidRDefault="00FE6DAA" w:rsidP="00FE6DAA">
            <w:pPr>
              <w:pStyle w:val="acctfourfigures"/>
              <w:tabs>
                <w:tab w:val="clear" w:pos="765"/>
                <w:tab w:val="decimal" w:pos="729"/>
                <w:tab w:val="decimal" w:pos="91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34B810" w14:textId="574514A1" w:rsidR="00FE6DAA" w:rsidRPr="00995EFC" w:rsidRDefault="00A849C2" w:rsidP="00FE6DA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148,317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98609DE" w14:textId="77777777" w:rsidR="00FE6DAA" w:rsidRPr="00995EFC" w:rsidRDefault="00FE6DAA" w:rsidP="00FE6DA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354B23" w14:textId="286060C2" w:rsidR="00FE6DAA" w:rsidRPr="00995EFC" w:rsidRDefault="00A849C2" w:rsidP="00FE6DA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29,806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904E1E" w14:textId="77777777" w:rsidR="00FE6DAA" w:rsidRPr="00995EFC" w:rsidRDefault="00FE6DAA" w:rsidP="00FE6DA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11848D" w14:textId="40F786F6" w:rsidR="00FE6DAA" w:rsidRPr="00995EFC" w:rsidRDefault="00A849C2" w:rsidP="00FE6DAA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3,185</w:t>
            </w:r>
          </w:p>
        </w:tc>
        <w:tc>
          <w:tcPr>
            <w:tcW w:w="178" w:type="dxa"/>
            <w:shd w:val="clear" w:color="auto" w:fill="auto"/>
          </w:tcPr>
          <w:p w14:paraId="27170325" w14:textId="77777777" w:rsidR="00FE6DAA" w:rsidRPr="00995EFC" w:rsidRDefault="00FE6DAA" w:rsidP="00FE6DAA">
            <w:pPr>
              <w:pStyle w:val="acctfourfigures"/>
              <w:tabs>
                <w:tab w:val="clear" w:pos="765"/>
                <w:tab w:val="decimal" w:pos="729"/>
                <w:tab w:val="decimal" w:pos="821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E067D3" w14:textId="2B44A834" w:rsidR="00FE6DAA" w:rsidRPr="00995EFC" w:rsidRDefault="00A849C2" w:rsidP="00FE6DAA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68,869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3FBEB23" w14:textId="77777777" w:rsidR="00FE6DAA" w:rsidRPr="00995EFC" w:rsidRDefault="00FE6DAA" w:rsidP="00FE6DA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785D41" w14:textId="1A7C9008" w:rsidR="00FE6DAA" w:rsidRPr="00995EFC" w:rsidRDefault="00A849C2" w:rsidP="00FE6DAA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12,433,543</w:t>
            </w:r>
          </w:p>
        </w:tc>
        <w:tc>
          <w:tcPr>
            <w:tcW w:w="180" w:type="dxa"/>
            <w:shd w:val="clear" w:color="auto" w:fill="auto"/>
          </w:tcPr>
          <w:p w14:paraId="1E9E61A7" w14:textId="77777777" w:rsidR="00FE6DAA" w:rsidRPr="00995EFC" w:rsidRDefault="00FE6DAA" w:rsidP="00FE6DA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1511BE" w14:textId="127C5ED3" w:rsidR="00FE6DAA" w:rsidRPr="00995EFC" w:rsidRDefault="00A849C2" w:rsidP="00FE6DAA">
            <w:pPr>
              <w:pStyle w:val="acctfourfigures"/>
              <w:tabs>
                <w:tab w:val="clear" w:pos="765"/>
              </w:tabs>
              <w:spacing w:line="240" w:lineRule="auto"/>
              <w:ind w:left="-100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C568A33" w14:textId="77777777" w:rsidR="00FE6DAA" w:rsidRPr="00995EFC" w:rsidRDefault="00FE6DAA" w:rsidP="00FE6DA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00C11C" w14:textId="307B0F1F" w:rsidR="00FE6DAA" w:rsidRPr="00995EFC" w:rsidRDefault="00A849C2" w:rsidP="00FE6DAA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0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48,023,263</w:t>
            </w:r>
          </w:p>
        </w:tc>
      </w:tr>
    </w:tbl>
    <w:p w14:paraId="42C36313" w14:textId="0AC29BEC" w:rsidR="006B5AA2" w:rsidRDefault="006B5AA2" w:rsidP="00B73FEC">
      <w:pPr>
        <w:spacing w:line="360" w:lineRule="exact"/>
        <w:ind w:right="-349"/>
        <w:rPr>
          <w:rFonts w:ascii="Angsana New" w:hAnsi="Angsana New"/>
          <w:b/>
          <w:bCs/>
          <w:sz w:val="28"/>
          <w:szCs w:val="28"/>
          <w:cs/>
        </w:rPr>
        <w:sectPr w:rsidR="006B5AA2" w:rsidSect="00B46CE0">
          <w:pgSz w:w="16834" w:h="11909" w:orient="landscape" w:code="9"/>
          <w:pgMar w:top="1166" w:right="691" w:bottom="1152" w:left="1166" w:header="706" w:footer="706" w:gutter="0"/>
          <w:paperSrc w:first="7" w:other="7"/>
          <w:cols w:space="737"/>
          <w:docGrid w:linePitch="360"/>
        </w:sectPr>
      </w:pPr>
    </w:p>
    <w:p w14:paraId="03B77F03" w14:textId="16994850" w:rsidR="007336D6" w:rsidRPr="00BD6EE4" w:rsidRDefault="007336D6" w:rsidP="007336D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6D5D">
        <w:rPr>
          <w:rFonts w:asciiTheme="majorBidi" w:hAnsiTheme="majorBidi" w:cstheme="majorBidi"/>
          <w:sz w:val="30"/>
          <w:szCs w:val="30"/>
          <w:cs/>
        </w:rPr>
        <w:lastRenderedPageBreak/>
        <w:t>ต้นทุนการกู้ยืมที่เกี่ยวข้องกับการได้มาซึ่งที่ดินและก่อสร้างโรงงานใหม่ที่ได้บันทึกเป็นส่วนหนึ่งของต้นทุนสินทรัพย์ของกลุ่มบริษัทและบริษัท</w:t>
      </w:r>
      <w:r w:rsidRPr="00BC6D5D">
        <w:rPr>
          <w:rFonts w:asciiTheme="majorBidi" w:hAnsiTheme="majorBidi" w:cstheme="majorBidi"/>
          <w:sz w:val="30"/>
          <w:szCs w:val="30"/>
        </w:rPr>
        <w:t xml:space="preserve"> </w:t>
      </w:r>
      <w:r w:rsidRPr="00BC6D5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145CD" w:rsidRPr="00BC6D5D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BC6D5D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BC6D5D">
        <w:rPr>
          <w:rFonts w:asciiTheme="majorBidi" w:hAnsiTheme="majorBidi" w:cstheme="majorBidi"/>
          <w:sz w:val="30"/>
          <w:szCs w:val="30"/>
          <w:cs/>
          <w:lang w:val="en-US"/>
        </w:rPr>
        <w:t xml:space="preserve">ธันวาคม </w:t>
      </w:r>
      <w:r w:rsidR="006145CD" w:rsidRPr="00BC6D5D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5F7B02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BC6D5D">
        <w:rPr>
          <w:rFonts w:asciiTheme="majorBidi" w:hAnsiTheme="majorBidi" w:cstheme="majorBidi"/>
          <w:sz w:val="30"/>
          <w:szCs w:val="30"/>
          <w:cs/>
        </w:rPr>
        <w:t xml:space="preserve"> มีจํานวน </w:t>
      </w:r>
      <w:r w:rsidR="002242E8">
        <w:rPr>
          <w:rFonts w:asciiTheme="majorBidi" w:hAnsiTheme="majorBidi" w:cstheme="majorBidi"/>
          <w:sz w:val="30"/>
          <w:szCs w:val="30"/>
          <w:lang w:val="en-US"/>
        </w:rPr>
        <w:t>731</w:t>
      </w:r>
      <w:r w:rsidRPr="00BC6D5D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BC6D5D">
        <w:rPr>
          <w:rFonts w:asciiTheme="majorBidi" w:hAnsiTheme="majorBidi" w:cstheme="majorBidi"/>
          <w:sz w:val="30"/>
          <w:szCs w:val="30"/>
          <w:cs/>
        </w:rPr>
        <w:t xml:space="preserve">ล้านบาทและ </w:t>
      </w:r>
      <w:r w:rsidR="002242E8">
        <w:rPr>
          <w:rFonts w:asciiTheme="majorBidi" w:hAnsiTheme="majorBidi" w:cstheme="majorBidi"/>
          <w:sz w:val="30"/>
          <w:szCs w:val="30"/>
          <w:lang w:val="en-US"/>
        </w:rPr>
        <w:t>743</w:t>
      </w:r>
      <w:r w:rsidRPr="00BC6D5D">
        <w:rPr>
          <w:rFonts w:asciiTheme="majorBidi" w:hAnsiTheme="majorBidi" w:cstheme="majorBidi"/>
          <w:sz w:val="30"/>
          <w:szCs w:val="30"/>
        </w:rPr>
        <w:t xml:space="preserve"> </w:t>
      </w:r>
      <w:r w:rsidRPr="00BC6D5D">
        <w:rPr>
          <w:rFonts w:asciiTheme="majorBidi" w:hAnsiTheme="majorBidi" w:cstheme="majorBidi"/>
          <w:sz w:val="30"/>
          <w:szCs w:val="30"/>
          <w:cs/>
        </w:rPr>
        <w:t>ล้านบาท ตามลำดับ (</w:t>
      </w:r>
      <w:r w:rsidR="006145CD" w:rsidRPr="00BC6D5D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5F7B02">
        <w:rPr>
          <w:rFonts w:asciiTheme="majorBidi" w:hAnsiTheme="majorBidi" w:cstheme="majorBidi"/>
          <w:i/>
          <w:iCs/>
          <w:sz w:val="30"/>
          <w:szCs w:val="30"/>
          <w:lang w:val="en-US"/>
        </w:rPr>
        <w:t>5</w:t>
      </w:r>
      <w:r w:rsidRPr="00BC6D5D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5F7B02">
        <w:rPr>
          <w:rFonts w:asciiTheme="majorBidi" w:hAnsiTheme="majorBidi" w:cstheme="majorBidi"/>
          <w:i/>
          <w:iCs/>
          <w:sz w:val="30"/>
          <w:szCs w:val="30"/>
        </w:rPr>
        <w:t>536</w:t>
      </w:r>
      <w:r w:rsidRPr="00BC6D5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BC6D5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="005F7B02">
        <w:rPr>
          <w:rFonts w:asciiTheme="majorBidi" w:hAnsiTheme="majorBidi" w:cstheme="majorBidi"/>
          <w:i/>
          <w:iCs/>
          <w:sz w:val="30"/>
          <w:szCs w:val="30"/>
        </w:rPr>
        <w:t>536</w:t>
      </w:r>
      <w:r w:rsidRPr="00BC6D5D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Pr="00BC6D5D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ล้าน</w:t>
      </w:r>
      <w:r w:rsidR="00CD28E1" w:rsidRPr="00BC6D5D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บาท</w:t>
      </w:r>
      <w:r w:rsidRPr="00BC6D5D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 xml:space="preserve"> </w:t>
      </w:r>
      <w:r w:rsidRPr="00BC6D5D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</w:t>
      </w:r>
      <w:r w:rsidRPr="00BC6D5D">
        <w:rPr>
          <w:rFonts w:asciiTheme="majorBidi" w:hAnsiTheme="majorBidi" w:cstheme="majorBidi"/>
          <w:sz w:val="30"/>
          <w:szCs w:val="30"/>
          <w:cs/>
        </w:rPr>
        <w:t>) มีอัตราดอกเบี้ยที่รับรู้ในงบการเงินรวมและงบการเงินเฉพาะกิจการร้อยละ</w:t>
      </w:r>
      <w:r w:rsidR="002242E8">
        <w:rPr>
          <w:rFonts w:asciiTheme="majorBidi" w:hAnsiTheme="majorBidi" w:cstheme="majorBidi"/>
          <w:sz w:val="30"/>
          <w:szCs w:val="30"/>
          <w:lang w:val="en-US"/>
        </w:rPr>
        <w:t xml:space="preserve"> 3.</w:t>
      </w:r>
      <w:r w:rsidR="003F17A2">
        <w:rPr>
          <w:rFonts w:asciiTheme="majorBidi" w:hAnsiTheme="majorBidi" w:cstheme="majorBidi"/>
          <w:sz w:val="30"/>
          <w:szCs w:val="30"/>
          <w:lang w:val="en-US"/>
        </w:rPr>
        <w:t>6</w:t>
      </w:r>
      <w:r w:rsidR="005F7B02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9E3F93">
        <w:rPr>
          <w:rFonts w:asciiTheme="majorBidi" w:hAnsiTheme="majorBidi" w:cstheme="majorBidi"/>
          <w:sz w:val="30"/>
          <w:szCs w:val="30"/>
          <w:lang w:val="en-US"/>
        </w:rPr>
        <w:t>-</w:t>
      </w:r>
      <w:r w:rsidR="00D73D8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2242E8">
        <w:rPr>
          <w:rFonts w:asciiTheme="majorBidi" w:hAnsiTheme="majorBidi" w:cstheme="majorBidi"/>
          <w:sz w:val="30"/>
          <w:szCs w:val="30"/>
          <w:lang w:val="en-US"/>
        </w:rPr>
        <w:t>4.6</w:t>
      </w:r>
      <w:r w:rsidRPr="00BC6D5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C6D5D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6145CD" w:rsidRPr="00BC6D5D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5F7B02">
        <w:rPr>
          <w:rFonts w:asciiTheme="majorBidi" w:hAnsiTheme="majorBidi" w:cstheme="majorBidi"/>
          <w:i/>
          <w:iCs/>
          <w:sz w:val="30"/>
          <w:szCs w:val="30"/>
          <w:lang w:val="en-US"/>
        </w:rPr>
        <w:t>5</w:t>
      </w:r>
      <w:r w:rsidRPr="00BC6D5D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BC6D5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="005F7B02">
        <w:rPr>
          <w:rFonts w:asciiTheme="majorBidi" w:hAnsiTheme="majorBidi" w:cstheme="majorBidi"/>
          <w:i/>
          <w:iCs/>
          <w:sz w:val="30"/>
          <w:szCs w:val="30"/>
          <w:lang w:val="en-US"/>
        </w:rPr>
        <w:t>3</w:t>
      </w:r>
      <w:r w:rsidR="003F17A2">
        <w:rPr>
          <w:rFonts w:asciiTheme="majorBidi" w:hAnsiTheme="majorBidi" w:cstheme="majorBidi"/>
          <w:i/>
          <w:iCs/>
          <w:sz w:val="30"/>
          <w:szCs w:val="30"/>
          <w:lang w:val="en-US"/>
        </w:rPr>
        <w:t>.0</w:t>
      </w:r>
      <w:r w:rsidRPr="00BC6D5D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 xml:space="preserve"> </w:t>
      </w:r>
      <w:r w:rsidR="00776BA3">
        <w:rPr>
          <w:rFonts w:asciiTheme="majorBidi" w:hAnsiTheme="majorBidi" w:cstheme="majorBidi"/>
          <w:i/>
          <w:iCs/>
          <w:sz w:val="30"/>
          <w:szCs w:val="30"/>
          <w:lang w:val="en-US"/>
        </w:rPr>
        <w:t>-</w:t>
      </w:r>
      <w:r w:rsidRPr="00BC6D5D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 xml:space="preserve"> </w:t>
      </w:r>
      <w:r w:rsidR="005F7B02">
        <w:rPr>
          <w:rFonts w:asciiTheme="majorBidi" w:hAnsiTheme="majorBidi" w:cstheme="majorBidi"/>
          <w:i/>
          <w:iCs/>
          <w:sz w:val="30"/>
          <w:szCs w:val="30"/>
          <w:lang w:val="en-US"/>
        </w:rPr>
        <w:t>4.1</w:t>
      </w:r>
      <w:r w:rsidRPr="00BC6D5D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08ADB203" w14:textId="77777777" w:rsidR="009D35FF" w:rsidRPr="00FB440A" w:rsidRDefault="009D35FF" w:rsidP="002612F6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AFAD772" w14:textId="5D96E397" w:rsidR="00BC3A19" w:rsidRDefault="00BC3A19" w:rsidP="00BD6EE4">
      <w:pPr>
        <w:pStyle w:val="Caption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สัญญาเช่า</w:t>
      </w:r>
    </w:p>
    <w:p w14:paraId="00A602B5" w14:textId="7BC28DFA" w:rsidR="00BC3A19" w:rsidRPr="00BC3A19" w:rsidRDefault="00BC3A19" w:rsidP="00BC3A19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09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78"/>
        <w:gridCol w:w="1085"/>
        <w:gridCol w:w="180"/>
        <w:gridCol w:w="1077"/>
        <w:gridCol w:w="180"/>
        <w:gridCol w:w="1082"/>
      </w:tblGrid>
      <w:tr w:rsidR="005A78D9" w:rsidRPr="005A78D9" w14:paraId="3E9C64D9" w14:textId="77777777" w:rsidTr="003B2D38">
        <w:trPr>
          <w:cantSplit/>
          <w:trHeight w:val="20"/>
          <w:tblHeader/>
        </w:trPr>
        <w:tc>
          <w:tcPr>
            <w:tcW w:w="4050" w:type="dxa"/>
            <w:vAlign w:val="bottom"/>
          </w:tcPr>
          <w:p w14:paraId="0373C8D5" w14:textId="6ABCE461" w:rsidR="005A78D9" w:rsidRPr="005A78D9" w:rsidRDefault="005A78D9" w:rsidP="003B2D3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A78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  <w:r w:rsidRPr="005A78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523" w:type="dxa"/>
            <w:gridSpan w:val="3"/>
          </w:tcPr>
          <w:p w14:paraId="0BEC4090" w14:textId="05B401DE" w:rsidR="005A78D9" w:rsidRPr="005A78D9" w:rsidRDefault="005A78D9" w:rsidP="003B2D3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A78D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5A78D9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01759C19" w14:textId="77777777" w:rsidR="005A78D9" w:rsidRPr="005A78D9" w:rsidRDefault="005A78D9" w:rsidP="003B2D3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9" w:type="dxa"/>
            <w:gridSpan w:val="3"/>
          </w:tcPr>
          <w:p w14:paraId="17F21F03" w14:textId="6510E135" w:rsidR="005A78D9" w:rsidRPr="005A78D9" w:rsidRDefault="005A78D9" w:rsidP="003B2D3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A78D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  <w:r w:rsidRPr="005A78D9">
              <w:rPr>
                <w:rFonts w:ascii="Angsana New" w:hAnsi="Angsana New" w:hint="cs"/>
                <w:bCs/>
                <w:sz w:val="30"/>
                <w:szCs w:val="30"/>
                <w:cs/>
              </w:rPr>
              <w:t>เฉพาะกิจการ</w:t>
            </w:r>
            <w:r w:rsidRPr="005A78D9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</w:p>
        </w:tc>
      </w:tr>
      <w:tr w:rsidR="004C467A" w:rsidRPr="005A78D9" w14:paraId="14B189DD" w14:textId="77777777" w:rsidTr="003B2D38">
        <w:trPr>
          <w:cantSplit/>
          <w:trHeight w:val="20"/>
          <w:tblHeader/>
        </w:trPr>
        <w:tc>
          <w:tcPr>
            <w:tcW w:w="4050" w:type="dxa"/>
            <w:vAlign w:val="bottom"/>
          </w:tcPr>
          <w:p w14:paraId="10D5A500" w14:textId="710AD7BA" w:rsidR="004C467A" w:rsidRPr="005A78D9" w:rsidRDefault="004C467A" w:rsidP="004C467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A78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A78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A78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6F27A9CB" w14:textId="7E3B8976" w:rsidR="004C467A" w:rsidRPr="005A78D9" w:rsidRDefault="004C467A" w:rsidP="004C467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A78D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78" w:type="dxa"/>
          </w:tcPr>
          <w:p w14:paraId="5FA9C4CF" w14:textId="77777777" w:rsidR="004C467A" w:rsidRPr="005A78D9" w:rsidRDefault="004C467A" w:rsidP="004C467A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EF020FA" w14:textId="4CB37575" w:rsidR="004C467A" w:rsidRPr="005A78D9" w:rsidRDefault="004C467A" w:rsidP="004C467A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8D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2D2DE040" w14:textId="77777777" w:rsidR="004C467A" w:rsidRPr="005A78D9" w:rsidRDefault="004C467A" w:rsidP="004C467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5400D163" w14:textId="75A5404D" w:rsidR="004C467A" w:rsidRPr="005A78D9" w:rsidRDefault="004C467A" w:rsidP="004C467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8D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80" w:type="dxa"/>
          </w:tcPr>
          <w:p w14:paraId="3E6DB083" w14:textId="77777777" w:rsidR="004C467A" w:rsidRPr="005A78D9" w:rsidRDefault="004C467A" w:rsidP="004C467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1195A80" w14:textId="347C2910" w:rsidR="004C467A" w:rsidRPr="005A78D9" w:rsidRDefault="004C467A" w:rsidP="004C467A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8D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4C467A" w:rsidRPr="005A78D9" w14:paraId="6B102442" w14:textId="77777777" w:rsidTr="003B2D38">
        <w:trPr>
          <w:cantSplit/>
          <w:trHeight w:val="20"/>
          <w:tblHeader/>
        </w:trPr>
        <w:tc>
          <w:tcPr>
            <w:tcW w:w="4050" w:type="dxa"/>
          </w:tcPr>
          <w:p w14:paraId="7A02A0F3" w14:textId="5C1BC259" w:rsidR="004C467A" w:rsidRPr="005A78D9" w:rsidRDefault="004C467A" w:rsidP="004C467A">
            <w:pPr>
              <w:pStyle w:val="Heading1"/>
              <w:numPr>
                <w:ilvl w:val="0"/>
                <w:numId w:val="0"/>
              </w:numPr>
              <w:ind w:left="283" w:right="-45" w:hanging="283"/>
              <w:jc w:val="thaiDistribute"/>
              <w:rPr>
                <w:rFonts w:asciiTheme="majorBidi" w:hAnsiTheme="majorBidi" w:cstheme="majorBidi"/>
                <w:b w:val="0"/>
                <w:bCs w:val="0"/>
                <w:color w:val="0000FF"/>
                <w:sz w:val="30"/>
                <w:szCs w:val="30"/>
              </w:rPr>
            </w:pPr>
          </w:p>
        </w:tc>
        <w:tc>
          <w:tcPr>
            <w:tcW w:w="5042" w:type="dxa"/>
            <w:gridSpan w:val="7"/>
            <w:vAlign w:val="center"/>
          </w:tcPr>
          <w:p w14:paraId="51E576EC" w14:textId="77777777" w:rsidR="004C467A" w:rsidRPr="005A78D9" w:rsidRDefault="004C467A" w:rsidP="004C467A">
            <w:pPr>
              <w:pStyle w:val="acctfourfigures"/>
              <w:spacing w:line="240" w:lineRule="atLeast"/>
              <w:ind w:hanging="16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cyan"/>
                <w:lang w:val="en-US"/>
              </w:rPr>
            </w:pPr>
            <w:r w:rsidRPr="005A78D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A78D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5A78D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93594" w:rsidRPr="005A78D9" w14:paraId="71CE1AF6" w14:textId="77777777" w:rsidTr="00297080">
        <w:trPr>
          <w:cantSplit/>
          <w:trHeight w:val="20"/>
        </w:trPr>
        <w:tc>
          <w:tcPr>
            <w:tcW w:w="4050" w:type="dxa"/>
          </w:tcPr>
          <w:p w14:paraId="230B7DCD" w14:textId="10022232" w:rsidR="00793594" w:rsidRPr="005A78D9" w:rsidRDefault="00793594" w:rsidP="0079359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260" w:type="dxa"/>
            <w:vAlign w:val="bottom"/>
          </w:tcPr>
          <w:p w14:paraId="0AE5EFA0" w14:textId="5A8BA0FA" w:rsidR="00793594" w:rsidRPr="005A78D9" w:rsidRDefault="00793594" w:rsidP="0079359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1,671,462</w:t>
            </w:r>
          </w:p>
        </w:tc>
        <w:tc>
          <w:tcPr>
            <w:tcW w:w="178" w:type="dxa"/>
            <w:vAlign w:val="bottom"/>
          </w:tcPr>
          <w:p w14:paraId="322691E9" w14:textId="77777777" w:rsidR="00793594" w:rsidRPr="005A78D9" w:rsidRDefault="00793594" w:rsidP="0079359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0CB867BF" w14:textId="7EE84F18" w:rsidR="00793594" w:rsidRPr="005A78D9" w:rsidRDefault="00793594" w:rsidP="0079359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496,627</w:t>
            </w:r>
          </w:p>
        </w:tc>
        <w:tc>
          <w:tcPr>
            <w:tcW w:w="180" w:type="dxa"/>
            <w:vAlign w:val="bottom"/>
          </w:tcPr>
          <w:p w14:paraId="1970C489" w14:textId="77777777" w:rsidR="00793594" w:rsidRPr="005A78D9" w:rsidRDefault="00793594" w:rsidP="0079359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16306D73" w14:textId="1BDDE9A9" w:rsidR="00793594" w:rsidRPr="005A78D9" w:rsidRDefault="00793594" w:rsidP="0079359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1,671,462</w:t>
            </w:r>
          </w:p>
        </w:tc>
        <w:tc>
          <w:tcPr>
            <w:tcW w:w="180" w:type="dxa"/>
            <w:vAlign w:val="bottom"/>
          </w:tcPr>
          <w:p w14:paraId="5AE398A9" w14:textId="77777777" w:rsidR="00793594" w:rsidRPr="005A78D9" w:rsidRDefault="00793594" w:rsidP="0079359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68647AF6" w14:textId="6D214F11" w:rsidR="00793594" w:rsidRPr="005A78D9" w:rsidRDefault="00793594" w:rsidP="0079359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496,627</w:t>
            </w:r>
          </w:p>
        </w:tc>
      </w:tr>
      <w:tr w:rsidR="00793594" w:rsidRPr="005A78D9" w14:paraId="2CC34527" w14:textId="77777777" w:rsidTr="00297080">
        <w:trPr>
          <w:cantSplit/>
          <w:trHeight w:val="20"/>
        </w:trPr>
        <w:tc>
          <w:tcPr>
            <w:tcW w:w="4050" w:type="dxa"/>
          </w:tcPr>
          <w:p w14:paraId="0AED4947" w14:textId="72A4CE77" w:rsidR="00793594" w:rsidRPr="005A78D9" w:rsidRDefault="00793594" w:rsidP="0079359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260" w:type="dxa"/>
            <w:vAlign w:val="bottom"/>
          </w:tcPr>
          <w:p w14:paraId="4C20F0A6" w14:textId="3BA5EC33" w:rsidR="00793594" w:rsidRPr="0001519B" w:rsidRDefault="00793594" w:rsidP="0079359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151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834</w:t>
            </w:r>
          </w:p>
        </w:tc>
        <w:tc>
          <w:tcPr>
            <w:tcW w:w="178" w:type="dxa"/>
            <w:vAlign w:val="bottom"/>
          </w:tcPr>
          <w:p w14:paraId="26BCF190" w14:textId="77777777" w:rsidR="00793594" w:rsidRPr="005A78D9" w:rsidRDefault="00793594" w:rsidP="0079359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398BF250" w14:textId="7B335480" w:rsidR="00793594" w:rsidRPr="005A78D9" w:rsidRDefault="00793594" w:rsidP="0079359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7,672</w:t>
            </w:r>
          </w:p>
        </w:tc>
        <w:tc>
          <w:tcPr>
            <w:tcW w:w="180" w:type="dxa"/>
            <w:vAlign w:val="bottom"/>
          </w:tcPr>
          <w:p w14:paraId="48DBA81A" w14:textId="77777777" w:rsidR="00793594" w:rsidRPr="005A78D9" w:rsidRDefault="00793594" w:rsidP="0079359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2DCCBA66" w14:textId="2BD84807" w:rsidR="00793594" w:rsidRPr="0001519B" w:rsidRDefault="00793594" w:rsidP="0079359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151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834</w:t>
            </w:r>
          </w:p>
        </w:tc>
        <w:tc>
          <w:tcPr>
            <w:tcW w:w="180" w:type="dxa"/>
            <w:vAlign w:val="bottom"/>
          </w:tcPr>
          <w:p w14:paraId="2217A370" w14:textId="77777777" w:rsidR="00793594" w:rsidRPr="005A78D9" w:rsidRDefault="00793594" w:rsidP="0079359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7FE5C4FE" w14:textId="755F656E" w:rsidR="00793594" w:rsidRPr="005A78D9" w:rsidRDefault="00793594" w:rsidP="0079359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7,672</w:t>
            </w:r>
          </w:p>
        </w:tc>
      </w:tr>
      <w:tr w:rsidR="00793594" w:rsidRPr="005A78D9" w14:paraId="7BFDA76E" w14:textId="77777777" w:rsidTr="00297080">
        <w:trPr>
          <w:cantSplit/>
          <w:trHeight w:val="20"/>
        </w:trPr>
        <w:tc>
          <w:tcPr>
            <w:tcW w:w="4050" w:type="dxa"/>
          </w:tcPr>
          <w:p w14:paraId="5A40ACD4" w14:textId="676555EF" w:rsidR="00793594" w:rsidRPr="005A78D9" w:rsidRDefault="00793594" w:rsidP="0079359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3A19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E331BAD" w14:textId="7CFF496F" w:rsidR="00793594" w:rsidRPr="0001519B" w:rsidRDefault="00793594" w:rsidP="0079359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0151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514</w:t>
            </w:r>
          </w:p>
        </w:tc>
        <w:tc>
          <w:tcPr>
            <w:tcW w:w="178" w:type="dxa"/>
            <w:vAlign w:val="bottom"/>
          </w:tcPr>
          <w:p w14:paraId="09B9B3D0" w14:textId="77777777" w:rsidR="00793594" w:rsidRPr="005A78D9" w:rsidRDefault="00793594" w:rsidP="0079359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3433DEB2" w14:textId="0790657E" w:rsidR="00793594" w:rsidRPr="005A78D9" w:rsidRDefault="00793594" w:rsidP="0079359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14,025</w:t>
            </w:r>
          </w:p>
        </w:tc>
        <w:tc>
          <w:tcPr>
            <w:tcW w:w="180" w:type="dxa"/>
            <w:vAlign w:val="bottom"/>
          </w:tcPr>
          <w:p w14:paraId="44F32BFB" w14:textId="77777777" w:rsidR="00793594" w:rsidRPr="005A78D9" w:rsidRDefault="00793594" w:rsidP="0079359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3FEB0371" w14:textId="4F506DC7" w:rsidR="00793594" w:rsidRPr="0001519B" w:rsidRDefault="00793594" w:rsidP="0079359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0151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514</w:t>
            </w:r>
          </w:p>
        </w:tc>
        <w:tc>
          <w:tcPr>
            <w:tcW w:w="180" w:type="dxa"/>
            <w:vAlign w:val="bottom"/>
          </w:tcPr>
          <w:p w14:paraId="35EFD5ED" w14:textId="77777777" w:rsidR="00793594" w:rsidRPr="005A78D9" w:rsidRDefault="00793594" w:rsidP="0079359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4CEEB0B3" w14:textId="42A338DE" w:rsidR="00793594" w:rsidRPr="005A78D9" w:rsidRDefault="00793594" w:rsidP="0079359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14,025</w:t>
            </w:r>
          </w:p>
        </w:tc>
      </w:tr>
      <w:tr w:rsidR="00793594" w:rsidRPr="005A78D9" w14:paraId="2B410908" w14:textId="77777777" w:rsidTr="00297080">
        <w:trPr>
          <w:cantSplit/>
          <w:trHeight w:val="20"/>
        </w:trPr>
        <w:tc>
          <w:tcPr>
            <w:tcW w:w="4050" w:type="dxa"/>
          </w:tcPr>
          <w:p w14:paraId="4D0D1016" w14:textId="77777777" w:rsidR="00793594" w:rsidRPr="005A78D9" w:rsidRDefault="00793594" w:rsidP="0079359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78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2EEFD7" w14:textId="6445DDCC" w:rsidR="00793594" w:rsidRPr="0001519B" w:rsidRDefault="00793594" w:rsidP="0079359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 w:rsidRPr="000151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686</w:t>
            </w:r>
            <w:r w:rsidRPr="000151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810</w:t>
            </w:r>
          </w:p>
        </w:tc>
        <w:tc>
          <w:tcPr>
            <w:tcW w:w="178" w:type="dxa"/>
            <w:vAlign w:val="bottom"/>
          </w:tcPr>
          <w:p w14:paraId="68B3C865" w14:textId="77777777" w:rsidR="00793594" w:rsidRPr="005A78D9" w:rsidRDefault="00793594" w:rsidP="0079359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1BBADC" w14:textId="6EA5CFE2" w:rsidR="00793594" w:rsidRPr="005A78D9" w:rsidRDefault="00793594" w:rsidP="0079359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518,324</w:t>
            </w:r>
          </w:p>
        </w:tc>
        <w:tc>
          <w:tcPr>
            <w:tcW w:w="180" w:type="dxa"/>
            <w:vAlign w:val="bottom"/>
          </w:tcPr>
          <w:p w14:paraId="46DC608A" w14:textId="77777777" w:rsidR="00793594" w:rsidRPr="005A78D9" w:rsidRDefault="00793594" w:rsidP="0079359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706713" w14:textId="46E1903C" w:rsidR="00793594" w:rsidRPr="0001519B" w:rsidRDefault="00793594" w:rsidP="0079359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51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686</w:t>
            </w:r>
            <w:r w:rsidRPr="000151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810</w:t>
            </w:r>
          </w:p>
        </w:tc>
        <w:tc>
          <w:tcPr>
            <w:tcW w:w="180" w:type="dxa"/>
            <w:vAlign w:val="bottom"/>
          </w:tcPr>
          <w:p w14:paraId="662F0EAE" w14:textId="77777777" w:rsidR="00793594" w:rsidRPr="005A78D9" w:rsidRDefault="00793594" w:rsidP="0079359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530DB1" w14:textId="6F407AA8" w:rsidR="00793594" w:rsidRPr="005A78D9" w:rsidRDefault="00793594" w:rsidP="0079359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518,324</w:t>
            </w:r>
          </w:p>
        </w:tc>
      </w:tr>
    </w:tbl>
    <w:p w14:paraId="0DA6E3F1" w14:textId="568355AA" w:rsidR="00BC3A19" w:rsidRPr="00BC3A19" w:rsidRDefault="00BC3A19" w:rsidP="00BC3A19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4A7DBC7" w14:textId="0F2ECE71" w:rsidR="006150F8" w:rsidRPr="006150F8" w:rsidRDefault="006150F8" w:rsidP="006150F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E4E5E">
        <w:rPr>
          <w:rFonts w:asciiTheme="majorBidi" w:hAnsiTheme="majorBidi" w:cstheme="majorBidi"/>
          <w:spacing w:val="-6"/>
          <w:sz w:val="30"/>
          <w:szCs w:val="30"/>
          <w:cs/>
        </w:rPr>
        <w:t xml:space="preserve">ในปี </w:t>
      </w:r>
      <w:r w:rsidR="00CF49B6" w:rsidRPr="00CE4E5E">
        <w:rPr>
          <w:rFonts w:asciiTheme="majorBidi" w:hAnsiTheme="majorBidi" w:cstheme="majorBidi"/>
          <w:spacing w:val="-6"/>
          <w:sz w:val="30"/>
          <w:szCs w:val="30"/>
          <w:lang w:val="en-US"/>
        </w:rPr>
        <w:t>256</w:t>
      </w:r>
      <w:r w:rsidR="004C467A">
        <w:rPr>
          <w:rFonts w:asciiTheme="majorBidi" w:hAnsiTheme="majorBidi" w:cstheme="majorBidi"/>
          <w:spacing w:val="-6"/>
          <w:sz w:val="30"/>
          <w:szCs w:val="30"/>
          <w:lang w:val="en-US"/>
        </w:rPr>
        <w:t>6</w:t>
      </w:r>
      <w:r w:rsidRPr="00CE4E5E">
        <w:rPr>
          <w:rFonts w:asciiTheme="majorBidi" w:hAnsiTheme="majorBidi" w:cstheme="majorBidi"/>
          <w:spacing w:val="-6"/>
          <w:sz w:val="30"/>
          <w:szCs w:val="30"/>
          <w:cs/>
        </w:rPr>
        <w:t xml:space="preserve"> สินทรัพย์สิทธิการใช้ของกลุ่มบริษัทและบริษัทเพิ่มขึ้นเป็นจำนวน </w:t>
      </w:r>
      <w:r w:rsidR="0001519B">
        <w:rPr>
          <w:rFonts w:asciiTheme="majorBidi" w:hAnsiTheme="majorBidi" w:cstheme="majorBidi"/>
          <w:spacing w:val="-6"/>
          <w:sz w:val="30"/>
          <w:szCs w:val="30"/>
        </w:rPr>
        <w:t>1,267</w:t>
      </w:r>
      <w:r w:rsidRPr="00CE4E5E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CE4E5E">
        <w:rPr>
          <w:rFonts w:asciiTheme="majorBidi" w:hAnsiTheme="majorBidi" w:cstheme="majorBidi"/>
          <w:spacing w:val="-6"/>
          <w:sz w:val="30"/>
          <w:szCs w:val="30"/>
          <w:cs/>
        </w:rPr>
        <w:t xml:space="preserve">ล้านบาท และ </w:t>
      </w:r>
      <w:r w:rsidR="0001519B">
        <w:rPr>
          <w:rFonts w:asciiTheme="majorBidi" w:hAnsiTheme="majorBidi" w:cstheme="majorBidi"/>
          <w:spacing w:val="-6"/>
          <w:sz w:val="30"/>
          <w:szCs w:val="30"/>
        </w:rPr>
        <w:t>1,267</w:t>
      </w:r>
      <w:r w:rsidR="004C467A" w:rsidRPr="00CE4E5E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CE4E5E">
        <w:rPr>
          <w:rFonts w:asciiTheme="majorBidi" w:hAnsiTheme="majorBidi" w:cstheme="majorBidi"/>
          <w:spacing w:val="-6"/>
          <w:sz w:val="30"/>
          <w:szCs w:val="30"/>
          <w:cs/>
        </w:rPr>
        <w:t>ล้านบาท</w:t>
      </w:r>
      <w:r w:rsidRPr="006150F8">
        <w:rPr>
          <w:rFonts w:asciiTheme="majorBidi" w:hAnsiTheme="majorBidi" w:cstheme="majorBidi"/>
          <w:sz w:val="30"/>
          <w:szCs w:val="30"/>
          <w:cs/>
        </w:rPr>
        <w:t xml:space="preserve"> ตามลำดับ</w:t>
      </w:r>
      <w:r w:rsidR="005A78D9">
        <w:rPr>
          <w:rFonts w:asciiTheme="majorBidi" w:hAnsiTheme="majorBidi" w:cstheme="majorBidi"/>
          <w:sz w:val="30"/>
          <w:szCs w:val="30"/>
        </w:rPr>
        <w:t xml:space="preserve"> </w:t>
      </w:r>
      <w:r w:rsidR="005A78D9" w:rsidRPr="005A78D9">
        <w:rPr>
          <w:rFonts w:asciiTheme="majorBidi" w:hAnsiTheme="majorBidi"/>
          <w:i/>
          <w:iCs/>
          <w:sz w:val="30"/>
          <w:szCs w:val="30"/>
          <w:cs/>
        </w:rPr>
        <w:t>(256</w:t>
      </w:r>
      <w:r w:rsidR="004C467A">
        <w:rPr>
          <w:rFonts w:asciiTheme="majorBidi" w:hAnsiTheme="majorBidi"/>
          <w:i/>
          <w:iCs/>
          <w:sz w:val="30"/>
          <w:szCs w:val="30"/>
        </w:rPr>
        <w:t>5</w:t>
      </w:r>
      <w:r w:rsidR="005A78D9" w:rsidRPr="005A78D9">
        <w:rPr>
          <w:rFonts w:asciiTheme="majorBidi" w:hAnsiTheme="majorBidi"/>
          <w:i/>
          <w:iCs/>
          <w:sz w:val="30"/>
          <w:szCs w:val="30"/>
          <w:cs/>
        </w:rPr>
        <w:t xml:space="preserve">: </w:t>
      </w:r>
      <w:r w:rsidR="004C467A">
        <w:rPr>
          <w:rFonts w:asciiTheme="majorBidi" w:hAnsiTheme="majorBidi"/>
          <w:i/>
          <w:iCs/>
          <w:sz w:val="30"/>
          <w:szCs w:val="30"/>
        </w:rPr>
        <w:t>11.88</w:t>
      </w:r>
      <w:r w:rsidR="005A78D9" w:rsidRPr="005A78D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A78D9" w:rsidRPr="005A78D9">
        <w:rPr>
          <w:rFonts w:asciiTheme="majorBidi" w:hAnsiTheme="majorBidi"/>
          <w:i/>
          <w:iCs/>
          <w:sz w:val="30"/>
          <w:szCs w:val="30"/>
          <w:cs/>
        </w:rPr>
        <w:t xml:space="preserve">ล้านบาท และ </w:t>
      </w:r>
      <w:r w:rsidR="004C467A">
        <w:rPr>
          <w:rFonts w:asciiTheme="majorBidi" w:hAnsiTheme="majorBidi"/>
          <w:i/>
          <w:iCs/>
          <w:sz w:val="30"/>
          <w:szCs w:val="30"/>
        </w:rPr>
        <w:t>11.88</w:t>
      </w:r>
      <w:r w:rsidR="004C467A" w:rsidRPr="005A78D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A78D9" w:rsidRPr="005A78D9">
        <w:rPr>
          <w:rFonts w:asciiTheme="majorBidi" w:hAnsiTheme="majorBidi"/>
          <w:i/>
          <w:iCs/>
          <w:sz w:val="30"/>
          <w:szCs w:val="30"/>
          <w:cs/>
        </w:rPr>
        <w:t>ล้านบาท ตามลำดับ)</w:t>
      </w:r>
    </w:p>
    <w:p w14:paraId="76A74BD7" w14:textId="77777777" w:rsidR="006150F8" w:rsidRPr="008909A2" w:rsidRDefault="006150F8" w:rsidP="006150F8">
      <w:pPr>
        <w:ind w:left="540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0B155C30" w14:textId="5E831685" w:rsidR="006150F8" w:rsidRPr="006150F8" w:rsidRDefault="006150F8" w:rsidP="006150F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150F8">
        <w:rPr>
          <w:rFonts w:asciiTheme="majorBidi" w:hAnsiTheme="majorBidi" w:cstheme="majorBidi"/>
          <w:sz w:val="30"/>
          <w:szCs w:val="30"/>
          <w:cs/>
        </w:rPr>
        <w:t>กลุ่มบริษัทเช่า</w:t>
      </w:r>
      <w:r w:rsidR="00CE4E5E">
        <w:rPr>
          <w:rFonts w:asciiTheme="majorBidi" w:hAnsiTheme="majorBidi" w:cstheme="majorBidi" w:hint="cs"/>
          <w:sz w:val="30"/>
          <w:szCs w:val="30"/>
          <w:cs/>
        </w:rPr>
        <w:t>ที่ดิน อาคาร และยานพาหนะ</w:t>
      </w:r>
      <w:r w:rsidRPr="006150F8">
        <w:rPr>
          <w:rFonts w:asciiTheme="majorBidi" w:hAnsiTheme="majorBidi" w:cstheme="majorBidi"/>
          <w:sz w:val="30"/>
          <w:szCs w:val="30"/>
          <w:cs/>
        </w:rPr>
        <w:t>หลายแห่งเป็น</w:t>
      </w:r>
      <w:r w:rsidRPr="007A4075">
        <w:rPr>
          <w:rFonts w:asciiTheme="majorBidi" w:hAnsiTheme="majorBidi" w:cstheme="majorBidi"/>
          <w:sz w:val="30"/>
          <w:szCs w:val="30"/>
          <w:cs/>
        </w:rPr>
        <w:t xml:space="preserve">ระยะเวลา </w:t>
      </w:r>
      <w:r w:rsidR="00BA33CD" w:rsidRPr="007A4075">
        <w:rPr>
          <w:rFonts w:asciiTheme="majorBidi" w:hAnsiTheme="majorBidi" w:cstheme="majorBidi"/>
          <w:sz w:val="30"/>
          <w:szCs w:val="30"/>
          <w:lang w:val="en-US"/>
        </w:rPr>
        <w:t>2 - 30</w:t>
      </w:r>
      <w:r w:rsidRPr="006150F8">
        <w:rPr>
          <w:rFonts w:asciiTheme="majorBidi" w:hAnsiTheme="majorBidi" w:cstheme="majorBidi"/>
          <w:sz w:val="30"/>
          <w:szCs w:val="30"/>
          <w:cs/>
        </w:rPr>
        <w:t xml:space="preserve"> ปี โดยมีสิทธิต่ออายุสัญญาเช่าเมื่อสิ้นสุดอายุสัญญา ค่าเช่ากำหนดชำระเป็นรายเดือน</w:t>
      </w:r>
      <w:r w:rsidR="003A5237">
        <w:rPr>
          <w:rFonts w:asciiTheme="majorBidi" w:hAnsiTheme="majorBidi" w:cstheme="majorBidi" w:hint="cs"/>
          <w:sz w:val="30"/>
          <w:szCs w:val="30"/>
          <w:cs/>
        </w:rPr>
        <w:t>และรายปี</w:t>
      </w:r>
      <w:r w:rsidRPr="006150F8">
        <w:rPr>
          <w:rFonts w:asciiTheme="majorBidi" w:hAnsiTheme="majorBidi" w:cstheme="majorBidi"/>
          <w:sz w:val="30"/>
          <w:szCs w:val="30"/>
          <w:cs/>
        </w:rPr>
        <w:t>ตามอัตราที่ระบุไว้ในสัญญา</w:t>
      </w:r>
    </w:p>
    <w:p w14:paraId="072ADA07" w14:textId="11FAE702" w:rsidR="00BC3A19" w:rsidRDefault="00BC3A19" w:rsidP="00BA33CD">
      <w:pPr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9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21"/>
        <w:gridCol w:w="1125"/>
        <w:gridCol w:w="187"/>
        <w:gridCol w:w="1033"/>
        <w:gridCol w:w="187"/>
        <w:gridCol w:w="1125"/>
        <w:gridCol w:w="187"/>
        <w:gridCol w:w="1128"/>
      </w:tblGrid>
      <w:tr w:rsidR="004F388F" w:rsidRPr="004F388F" w14:paraId="2F386021" w14:textId="77777777" w:rsidTr="00FC226B">
        <w:trPr>
          <w:cantSplit/>
          <w:trHeight w:val="415"/>
          <w:tblHeader/>
        </w:trPr>
        <w:tc>
          <w:tcPr>
            <w:tcW w:w="4221" w:type="dxa"/>
            <w:shd w:val="clear" w:color="auto" w:fill="auto"/>
            <w:vAlign w:val="bottom"/>
          </w:tcPr>
          <w:p w14:paraId="209B7E7D" w14:textId="1AFEBE6F" w:rsidR="004F388F" w:rsidRPr="004F388F" w:rsidRDefault="004F388F" w:rsidP="00C0612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345" w:type="dxa"/>
            <w:gridSpan w:val="3"/>
          </w:tcPr>
          <w:p w14:paraId="0850423A" w14:textId="5A4EAF70" w:rsidR="004F388F" w:rsidRPr="004F388F" w:rsidRDefault="004F388F" w:rsidP="00C06129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4F388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7" w:type="dxa"/>
          </w:tcPr>
          <w:p w14:paraId="0A09631F" w14:textId="77777777" w:rsidR="004F388F" w:rsidRPr="004F388F" w:rsidRDefault="004F388F" w:rsidP="00C06129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0" w:type="dxa"/>
            <w:gridSpan w:val="3"/>
          </w:tcPr>
          <w:p w14:paraId="252C4AA5" w14:textId="51E736AC" w:rsidR="004F388F" w:rsidRPr="004F388F" w:rsidRDefault="004F388F" w:rsidP="00C06129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4F388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467A" w:rsidRPr="004F388F" w14:paraId="3514C1F0" w14:textId="77777777" w:rsidTr="00FC226B">
        <w:trPr>
          <w:cantSplit/>
          <w:trHeight w:val="429"/>
          <w:tblHeader/>
        </w:trPr>
        <w:tc>
          <w:tcPr>
            <w:tcW w:w="4221" w:type="dxa"/>
          </w:tcPr>
          <w:p w14:paraId="20CC90B5" w14:textId="1593BDF8" w:rsidR="004C467A" w:rsidRPr="004F388F" w:rsidRDefault="004C467A" w:rsidP="004C467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4F38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6145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4F38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4F38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125" w:type="dxa"/>
          </w:tcPr>
          <w:p w14:paraId="62D82480" w14:textId="55B812C6" w:rsidR="004C467A" w:rsidRPr="004F388F" w:rsidRDefault="004C467A" w:rsidP="004C467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6</w:t>
            </w:r>
          </w:p>
        </w:tc>
        <w:tc>
          <w:tcPr>
            <w:tcW w:w="187" w:type="dxa"/>
          </w:tcPr>
          <w:p w14:paraId="18FD3DE9" w14:textId="77777777" w:rsidR="004C467A" w:rsidRPr="004F388F" w:rsidRDefault="004C467A" w:rsidP="004C467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33" w:type="dxa"/>
          </w:tcPr>
          <w:p w14:paraId="463CCD57" w14:textId="6B27BEDB" w:rsidR="004C467A" w:rsidRPr="004F388F" w:rsidRDefault="004C467A" w:rsidP="004C467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5</w:t>
            </w:r>
          </w:p>
        </w:tc>
        <w:tc>
          <w:tcPr>
            <w:tcW w:w="187" w:type="dxa"/>
          </w:tcPr>
          <w:p w14:paraId="259E5734" w14:textId="77777777" w:rsidR="004C467A" w:rsidRPr="004F388F" w:rsidRDefault="004C467A" w:rsidP="004C467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25" w:type="dxa"/>
          </w:tcPr>
          <w:p w14:paraId="46841C23" w14:textId="402894AA" w:rsidR="004C467A" w:rsidRPr="004F388F" w:rsidRDefault="004C467A" w:rsidP="004C467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6</w:t>
            </w:r>
          </w:p>
        </w:tc>
        <w:tc>
          <w:tcPr>
            <w:tcW w:w="187" w:type="dxa"/>
          </w:tcPr>
          <w:p w14:paraId="55385809" w14:textId="77777777" w:rsidR="004C467A" w:rsidRPr="004F388F" w:rsidRDefault="004C467A" w:rsidP="004C467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28" w:type="dxa"/>
          </w:tcPr>
          <w:p w14:paraId="6D962BA1" w14:textId="69B0182F" w:rsidR="004C467A" w:rsidRPr="004F388F" w:rsidRDefault="004C467A" w:rsidP="004C467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5</w:t>
            </w:r>
          </w:p>
        </w:tc>
      </w:tr>
      <w:tr w:rsidR="004C467A" w:rsidRPr="004F388F" w14:paraId="31721208" w14:textId="77777777" w:rsidTr="004F388F">
        <w:trPr>
          <w:cantSplit/>
          <w:trHeight w:val="429"/>
          <w:tblHeader/>
        </w:trPr>
        <w:tc>
          <w:tcPr>
            <w:tcW w:w="4221" w:type="dxa"/>
          </w:tcPr>
          <w:p w14:paraId="7860F72A" w14:textId="2383D4B4" w:rsidR="004C467A" w:rsidRPr="004F388F" w:rsidRDefault="004C467A" w:rsidP="004C467A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72" w:type="dxa"/>
            <w:gridSpan w:val="7"/>
          </w:tcPr>
          <w:p w14:paraId="3AF70470" w14:textId="17B6804C" w:rsidR="004C467A" w:rsidRPr="004F388F" w:rsidRDefault="004C467A" w:rsidP="004C467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C3A1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C3A1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BC3A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C467A" w:rsidRPr="004F388F" w14:paraId="616EBE1B" w14:textId="77777777" w:rsidTr="00FC226B">
        <w:trPr>
          <w:cantSplit/>
          <w:trHeight w:val="429"/>
        </w:trPr>
        <w:tc>
          <w:tcPr>
            <w:tcW w:w="4221" w:type="dxa"/>
          </w:tcPr>
          <w:p w14:paraId="002A927B" w14:textId="0D408228" w:rsidR="004C467A" w:rsidRPr="004F388F" w:rsidRDefault="004C467A" w:rsidP="004C467A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F38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</w:p>
        </w:tc>
        <w:tc>
          <w:tcPr>
            <w:tcW w:w="1125" w:type="dxa"/>
          </w:tcPr>
          <w:p w14:paraId="7C42166D" w14:textId="77777777" w:rsidR="004C467A" w:rsidRPr="004F388F" w:rsidRDefault="004C467A" w:rsidP="004C46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</w:tcPr>
          <w:p w14:paraId="0E635813" w14:textId="77777777" w:rsidR="004C467A" w:rsidRPr="004F388F" w:rsidRDefault="004C467A" w:rsidP="004C467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3" w:type="dxa"/>
          </w:tcPr>
          <w:p w14:paraId="1436982A" w14:textId="77777777" w:rsidR="004C467A" w:rsidRPr="004F388F" w:rsidRDefault="004C467A" w:rsidP="004C46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</w:tcPr>
          <w:p w14:paraId="0D782CC6" w14:textId="77777777" w:rsidR="004C467A" w:rsidRPr="004F388F" w:rsidRDefault="004C467A" w:rsidP="004C467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565A4D2B" w14:textId="77777777" w:rsidR="004C467A" w:rsidRPr="004F388F" w:rsidRDefault="004C467A" w:rsidP="004C46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</w:tcPr>
          <w:p w14:paraId="614F4F06" w14:textId="77777777" w:rsidR="004C467A" w:rsidRPr="004F388F" w:rsidRDefault="004C467A" w:rsidP="004C467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</w:tcPr>
          <w:p w14:paraId="3A97824E" w14:textId="77777777" w:rsidR="004C467A" w:rsidRPr="004F388F" w:rsidRDefault="004C467A" w:rsidP="004C46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467A" w:rsidRPr="004F388F" w14:paraId="488305E3" w14:textId="77777777" w:rsidTr="00FC226B">
        <w:trPr>
          <w:cantSplit/>
          <w:trHeight w:val="402"/>
        </w:trPr>
        <w:tc>
          <w:tcPr>
            <w:tcW w:w="4221" w:type="dxa"/>
          </w:tcPr>
          <w:p w14:paraId="1AA4919F" w14:textId="77777777" w:rsidR="004C467A" w:rsidRPr="004F388F" w:rsidRDefault="004C467A" w:rsidP="004C467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388F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25" w:type="dxa"/>
            <w:vAlign w:val="bottom"/>
          </w:tcPr>
          <w:p w14:paraId="36734D0A" w14:textId="77777777" w:rsidR="004C467A" w:rsidRPr="004F388F" w:rsidRDefault="004C467A" w:rsidP="004C46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7" w:type="dxa"/>
            <w:vAlign w:val="bottom"/>
          </w:tcPr>
          <w:p w14:paraId="005F4F08" w14:textId="77777777" w:rsidR="004C467A" w:rsidRPr="004F388F" w:rsidRDefault="004C467A" w:rsidP="004C467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3" w:type="dxa"/>
          </w:tcPr>
          <w:p w14:paraId="63678393" w14:textId="77777777" w:rsidR="004C467A" w:rsidRPr="004F388F" w:rsidRDefault="004C467A" w:rsidP="004C46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7" w:type="dxa"/>
            <w:vAlign w:val="bottom"/>
          </w:tcPr>
          <w:p w14:paraId="152F9BE9" w14:textId="77777777" w:rsidR="004C467A" w:rsidRPr="004F388F" w:rsidRDefault="004C467A" w:rsidP="004C467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5E7D0505" w14:textId="77777777" w:rsidR="004C467A" w:rsidRPr="004F388F" w:rsidRDefault="004C467A" w:rsidP="004C46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7" w:type="dxa"/>
            <w:vAlign w:val="bottom"/>
          </w:tcPr>
          <w:p w14:paraId="7D3686AD" w14:textId="77777777" w:rsidR="004C467A" w:rsidRPr="004F388F" w:rsidRDefault="004C467A" w:rsidP="004C467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</w:tcPr>
          <w:p w14:paraId="2FD99056" w14:textId="77777777" w:rsidR="004C467A" w:rsidRPr="004F388F" w:rsidRDefault="004C467A" w:rsidP="004C46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3577A" w:rsidRPr="004F388F" w14:paraId="001A825F" w14:textId="77777777" w:rsidTr="003B2D38">
        <w:trPr>
          <w:cantSplit/>
          <w:trHeight w:val="415"/>
        </w:trPr>
        <w:tc>
          <w:tcPr>
            <w:tcW w:w="4221" w:type="dxa"/>
          </w:tcPr>
          <w:p w14:paraId="6585BCB7" w14:textId="59A718CC" w:rsidR="0083577A" w:rsidRPr="004F388F" w:rsidRDefault="0083577A" w:rsidP="0083577A">
            <w:pPr>
              <w:pStyle w:val="ListParagraph"/>
              <w:numPr>
                <w:ilvl w:val="0"/>
                <w:numId w:val="18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ที่ดิน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6A59DDB" w14:textId="3344AD83" w:rsidR="0083577A" w:rsidRPr="004F388F" w:rsidRDefault="0083577A" w:rsidP="008357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28,813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2AA5D18C" w14:textId="77777777" w:rsidR="0083577A" w:rsidRPr="004F388F" w:rsidRDefault="0083577A" w:rsidP="0083577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3664AC6B" w14:textId="3C9A4C19" w:rsidR="0083577A" w:rsidRPr="005A78D9" w:rsidRDefault="0083577A" w:rsidP="008357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29,996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4F37666D" w14:textId="77777777" w:rsidR="0083577A" w:rsidRPr="004F388F" w:rsidRDefault="0083577A" w:rsidP="0083577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1B615079" w14:textId="16351119" w:rsidR="0083577A" w:rsidRPr="004F388F" w:rsidRDefault="0083577A" w:rsidP="008357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28,813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7F58E282" w14:textId="77777777" w:rsidR="0083577A" w:rsidRPr="004F388F" w:rsidRDefault="0083577A" w:rsidP="0083577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14:paraId="0FF68A0B" w14:textId="56EB7104" w:rsidR="0083577A" w:rsidRPr="004F388F" w:rsidRDefault="0083577A" w:rsidP="008357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29,996</w:t>
            </w:r>
          </w:p>
        </w:tc>
      </w:tr>
      <w:tr w:rsidR="0083577A" w:rsidRPr="004F388F" w14:paraId="23C01608" w14:textId="77777777" w:rsidTr="003B2D38">
        <w:trPr>
          <w:cantSplit/>
          <w:trHeight w:val="402"/>
        </w:trPr>
        <w:tc>
          <w:tcPr>
            <w:tcW w:w="4221" w:type="dxa"/>
          </w:tcPr>
          <w:p w14:paraId="140816BC" w14:textId="608C9798" w:rsidR="0083577A" w:rsidRPr="004F388F" w:rsidRDefault="0083577A" w:rsidP="0083577A">
            <w:pPr>
              <w:pStyle w:val="ListParagraph"/>
              <w:numPr>
                <w:ilvl w:val="0"/>
                <w:numId w:val="18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อาคาร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55CE1D3" w14:textId="4F8614FF" w:rsidR="0083577A" w:rsidRPr="004F388F" w:rsidRDefault="0083577A" w:rsidP="008357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5,183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27500DFD" w14:textId="77777777" w:rsidR="0083577A" w:rsidRPr="004F388F" w:rsidRDefault="0083577A" w:rsidP="0083577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453560A2" w14:textId="16D01887" w:rsidR="0083577A" w:rsidRPr="005A78D9" w:rsidRDefault="0083577A" w:rsidP="008357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4,542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2BC8FBF9" w14:textId="77777777" w:rsidR="0083577A" w:rsidRPr="004F388F" w:rsidRDefault="0083577A" w:rsidP="0083577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5877401E" w14:textId="0CDDA39B" w:rsidR="0083577A" w:rsidRPr="004F388F" w:rsidRDefault="0083577A" w:rsidP="008357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5,183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71E3B5BB" w14:textId="77777777" w:rsidR="0083577A" w:rsidRPr="004F388F" w:rsidRDefault="0083577A" w:rsidP="0083577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14:paraId="47BFCA48" w14:textId="508EB550" w:rsidR="0083577A" w:rsidRPr="004F388F" w:rsidRDefault="0083577A" w:rsidP="008357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4,542</w:t>
            </w:r>
          </w:p>
        </w:tc>
      </w:tr>
      <w:tr w:rsidR="0083577A" w:rsidRPr="004F388F" w14:paraId="286297ED" w14:textId="77777777" w:rsidTr="003B2D38">
        <w:trPr>
          <w:cantSplit/>
          <w:trHeight w:val="415"/>
        </w:trPr>
        <w:tc>
          <w:tcPr>
            <w:tcW w:w="4221" w:type="dxa"/>
          </w:tcPr>
          <w:p w14:paraId="1B19FDA3" w14:textId="77777777" w:rsidR="0083577A" w:rsidRPr="004F388F" w:rsidRDefault="0083577A" w:rsidP="0083577A">
            <w:pPr>
              <w:pStyle w:val="ListParagraph"/>
              <w:numPr>
                <w:ilvl w:val="0"/>
                <w:numId w:val="18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F388F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F2409B1" w14:textId="68D3AC79" w:rsidR="0083577A" w:rsidRPr="004F388F" w:rsidRDefault="0083577A" w:rsidP="008357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6,896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34949CF9" w14:textId="77777777" w:rsidR="0083577A" w:rsidRPr="004F388F" w:rsidRDefault="0083577A" w:rsidP="0083577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4456D5D9" w14:textId="4B7ABA04" w:rsidR="0083577A" w:rsidRPr="005A78D9" w:rsidRDefault="0083577A" w:rsidP="008357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6,001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5256B40E" w14:textId="77777777" w:rsidR="0083577A" w:rsidRPr="004F388F" w:rsidRDefault="0083577A" w:rsidP="0083577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63466F33" w14:textId="2DDA3BA4" w:rsidR="0083577A" w:rsidRPr="004F388F" w:rsidRDefault="0083577A" w:rsidP="008357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6,896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2024E9DF" w14:textId="77777777" w:rsidR="0083577A" w:rsidRPr="004F388F" w:rsidRDefault="0083577A" w:rsidP="0083577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14:paraId="432CCA88" w14:textId="48085D36" w:rsidR="0083577A" w:rsidRPr="004F388F" w:rsidRDefault="0083577A" w:rsidP="008357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6,001</w:t>
            </w:r>
          </w:p>
        </w:tc>
      </w:tr>
      <w:tr w:rsidR="0083577A" w:rsidRPr="004F388F" w14:paraId="7033A6D3" w14:textId="77777777" w:rsidTr="00A90051">
        <w:trPr>
          <w:cantSplit/>
          <w:trHeight w:val="415"/>
        </w:trPr>
        <w:tc>
          <w:tcPr>
            <w:tcW w:w="4221" w:type="dxa"/>
          </w:tcPr>
          <w:p w14:paraId="18436ED1" w14:textId="77777777" w:rsidR="0083577A" w:rsidRPr="004F388F" w:rsidRDefault="0083577A" w:rsidP="0083577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388F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125" w:type="dxa"/>
            <w:shd w:val="clear" w:color="auto" w:fill="auto"/>
          </w:tcPr>
          <w:p w14:paraId="6DFF16AC" w14:textId="092010A9" w:rsidR="0083577A" w:rsidRPr="004F388F" w:rsidRDefault="001A694E" w:rsidP="008357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8357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615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6E15C103" w14:textId="77777777" w:rsidR="0083577A" w:rsidRPr="004F388F" w:rsidRDefault="0083577A" w:rsidP="0083577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14:paraId="539A8C18" w14:textId="129B4158" w:rsidR="0083577A" w:rsidRPr="005A78D9" w:rsidRDefault="0083577A" w:rsidP="008357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20,553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6AFD663C" w14:textId="77777777" w:rsidR="0083577A" w:rsidRPr="004F388F" w:rsidRDefault="0083577A" w:rsidP="0083577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1647ECC2" w14:textId="78187AE6" w:rsidR="0083577A" w:rsidRPr="004F388F" w:rsidRDefault="001A694E" w:rsidP="008357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8357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615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605283C0" w14:textId="77777777" w:rsidR="0083577A" w:rsidRPr="004F388F" w:rsidRDefault="0083577A" w:rsidP="0083577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</w:tcPr>
          <w:p w14:paraId="58953C35" w14:textId="2E5A8DEA" w:rsidR="0083577A" w:rsidRPr="00BA33CD" w:rsidRDefault="0083577A" w:rsidP="008357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20,553</w:t>
            </w:r>
          </w:p>
        </w:tc>
      </w:tr>
      <w:tr w:rsidR="0083577A" w:rsidRPr="004F388F" w14:paraId="2B5B174F" w14:textId="77777777" w:rsidTr="00A90051">
        <w:trPr>
          <w:cantSplit/>
          <w:trHeight w:val="402"/>
        </w:trPr>
        <w:tc>
          <w:tcPr>
            <w:tcW w:w="4221" w:type="dxa"/>
          </w:tcPr>
          <w:p w14:paraId="0893EA3C" w14:textId="30E1FE9A" w:rsidR="0083577A" w:rsidRPr="004F388F" w:rsidRDefault="0083577A" w:rsidP="0083577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F388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ค่าใช้จ่ายสัญญาเช่าระยะสั้น</w:t>
            </w:r>
          </w:p>
        </w:tc>
        <w:tc>
          <w:tcPr>
            <w:tcW w:w="1125" w:type="dxa"/>
            <w:shd w:val="clear" w:color="auto" w:fill="auto"/>
          </w:tcPr>
          <w:p w14:paraId="2D8DC3C2" w14:textId="24427C81" w:rsidR="0083577A" w:rsidRPr="007A4075" w:rsidRDefault="0083577A" w:rsidP="008357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1,493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329BB9A7" w14:textId="77777777" w:rsidR="0083577A" w:rsidRPr="004F388F" w:rsidRDefault="0083577A" w:rsidP="0083577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14:paraId="1B2DFCC9" w14:textId="06147BD7" w:rsidR="0083577A" w:rsidRPr="005A78D9" w:rsidRDefault="0083577A" w:rsidP="008357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2,303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4E475893" w14:textId="77777777" w:rsidR="0083577A" w:rsidRPr="004F388F" w:rsidRDefault="0083577A" w:rsidP="0083577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221DEA07" w14:textId="241EFC58" w:rsidR="0083577A" w:rsidRPr="004F388F" w:rsidRDefault="0083577A" w:rsidP="008357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1,493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70A7D439" w14:textId="77777777" w:rsidR="0083577A" w:rsidRPr="004F388F" w:rsidRDefault="0083577A" w:rsidP="0083577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</w:tcPr>
          <w:p w14:paraId="71858C0F" w14:textId="09A89756" w:rsidR="0083577A" w:rsidRPr="00BA33CD" w:rsidRDefault="0083577A" w:rsidP="008357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2,303</w:t>
            </w:r>
          </w:p>
        </w:tc>
      </w:tr>
    </w:tbl>
    <w:p w14:paraId="41A6E32A" w14:textId="3A659222" w:rsidR="00BC3A19" w:rsidRDefault="00BC3A19" w:rsidP="00BC3A19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5A3EDF4" w14:textId="19271DA3" w:rsidR="00BC3A19" w:rsidRPr="00FC226B" w:rsidRDefault="00FC226B" w:rsidP="00BC3A1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C226B">
        <w:rPr>
          <w:rFonts w:asciiTheme="majorBidi" w:hAnsiTheme="majorBidi" w:cstheme="majorBidi"/>
          <w:sz w:val="30"/>
          <w:szCs w:val="30"/>
          <w:cs/>
        </w:rPr>
        <w:lastRenderedPageBreak/>
        <w:t xml:space="preserve">ในปี </w:t>
      </w:r>
      <w:r w:rsidR="006145CD" w:rsidRPr="006145CD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4C467A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FC226B">
        <w:rPr>
          <w:rFonts w:asciiTheme="majorBidi" w:hAnsiTheme="majorBidi" w:cstheme="majorBidi"/>
          <w:sz w:val="30"/>
          <w:szCs w:val="30"/>
          <w:cs/>
        </w:rPr>
        <w:t xml:space="preserve"> กระแสเงินสดจ่ายทั้งหมดของสัญญาเช่าของกลุ่มบริษัทและบริษัท มีจำนวน </w:t>
      </w:r>
      <w:r w:rsidR="001A694E">
        <w:rPr>
          <w:rFonts w:asciiTheme="majorBidi" w:hAnsiTheme="majorBidi" w:cstheme="majorBidi"/>
          <w:sz w:val="30"/>
          <w:szCs w:val="30"/>
        </w:rPr>
        <w:t>74.18</w:t>
      </w:r>
      <w:r w:rsidRPr="00FC226B">
        <w:rPr>
          <w:rFonts w:asciiTheme="majorBidi" w:hAnsiTheme="majorBidi" w:cstheme="majorBidi"/>
          <w:sz w:val="30"/>
          <w:szCs w:val="30"/>
        </w:rPr>
        <w:t xml:space="preserve"> </w:t>
      </w:r>
      <w:r w:rsidRPr="00FC226B">
        <w:rPr>
          <w:rFonts w:asciiTheme="majorBidi" w:hAnsiTheme="majorBidi" w:cstheme="majorBidi"/>
          <w:sz w:val="30"/>
          <w:szCs w:val="30"/>
          <w:cs/>
        </w:rPr>
        <w:t xml:space="preserve">ล้านบาทและ </w:t>
      </w:r>
      <w:r w:rsidR="00254777">
        <w:rPr>
          <w:rFonts w:asciiTheme="majorBidi" w:hAnsiTheme="majorBidi" w:cstheme="majorBidi"/>
          <w:sz w:val="30"/>
          <w:szCs w:val="30"/>
        </w:rPr>
        <w:br/>
      </w:r>
      <w:r w:rsidR="00DE1B65">
        <w:rPr>
          <w:rFonts w:asciiTheme="majorBidi" w:hAnsiTheme="majorBidi" w:cstheme="majorBidi"/>
          <w:sz w:val="30"/>
          <w:szCs w:val="30"/>
        </w:rPr>
        <w:t>74</w:t>
      </w:r>
      <w:r w:rsidR="0083577A">
        <w:rPr>
          <w:rFonts w:asciiTheme="majorBidi" w:hAnsiTheme="majorBidi" w:cstheme="majorBidi"/>
          <w:sz w:val="30"/>
          <w:szCs w:val="30"/>
        </w:rPr>
        <w:t>.</w:t>
      </w:r>
      <w:r w:rsidR="00DE1B65">
        <w:rPr>
          <w:rFonts w:asciiTheme="majorBidi" w:hAnsiTheme="majorBidi" w:cstheme="majorBidi"/>
          <w:sz w:val="30"/>
          <w:szCs w:val="30"/>
        </w:rPr>
        <w:t>18</w:t>
      </w:r>
      <w:r w:rsidR="00E81689" w:rsidRPr="00FC226B">
        <w:rPr>
          <w:rFonts w:asciiTheme="majorBidi" w:hAnsiTheme="majorBidi" w:cstheme="majorBidi"/>
          <w:sz w:val="30"/>
          <w:szCs w:val="30"/>
        </w:rPr>
        <w:t xml:space="preserve"> </w:t>
      </w:r>
      <w:r w:rsidRPr="00FC226B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 w:rsidR="005A78D9">
        <w:rPr>
          <w:rFonts w:asciiTheme="majorBidi" w:hAnsiTheme="majorBidi" w:cstheme="majorBidi"/>
          <w:sz w:val="30"/>
          <w:szCs w:val="30"/>
        </w:rPr>
        <w:t xml:space="preserve"> </w:t>
      </w:r>
      <w:r w:rsidR="005A78D9" w:rsidRPr="005A78D9">
        <w:rPr>
          <w:rFonts w:asciiTheme="majorBidi" w:hAnsiTheme="majorBidi"/>
          <w:i/>
          <w:iCs/>
          <w:sz w:val="30"/>
          <w:szCs w:val="30"/>
          <w:cs/>
        </w:rPr>
        <w:t>(256</w:t>
      </w:r>
      <w:r w:rsidR="004C467A">
        <w:rPr>
          <w:rFonts w:asciiTheme="majorBidi" w:hAnsiTheme="majorBidi"/>
          <w:i/>
          <w:iCs/>
          <w:sz w:val="30"/>
          <w:szCs w:val="30"/>
        </w:rPr>
        <w:t>5</w:t>
      </w:r>
      <w:r w:rsidR="005A78D9" w:rsidRPr="005A78D9">
        <w:rPr>
          <w:rFonts w:asciiTheme="majorBidi" w:hAnsiTheme="majorBidi"/>
          <w:i/>
          <w:iCs/>
          <w:sz w:val="30"/>
          <w:szCs w:val="30"/>
          <w:cs/>
        </w:rPr>
        <w:t xml:space="preserve">: </w:t>
      </w:r>
      <w:r w:rsidR="004C467A">
        <w:rPr>
          <w:rFonts w:asciiTheme="majorBidi" w:hAnsiTheme="majorBidi"/>
          <w:i/>
          <w:iCs/>
          <w:sz w:val="30"/>
          <w:szCs w:val="30"/>
        </w:rPr>
        <w:t xml:space="preserve">47.20 </w:t>
      </w:r>
      <w:r w:rsidR="005A78D9" w:rsidRPr="005A78D9">
        <w:rPr>
          <w:rFonts w:asciiTheme="majorBidi" w:hAnsiTheme="majorBidi"/>
          <w:i/>
          <w:iCs/>
          <w:sz w:val="30"/>
          <w:szCs w:val="30"/>
          <w:cs/>
        </w:rPr>
        <w:t xml:space="preserve">ล้านบาท และ </w:t>
      </w:r>
      <w:r w:rsidR="004C467A">
        <w:rPr>
          <w:rFonts w:asciiTheme="majorBidi" w:hAnsiTheme="majorBidi"/>
          <w:i/>
          <w:iCs/>
          <w:sz w:val="30"/>
          <w:szCs w:val="30"/>
        </w:rPr>
        <w:t xml:space="preserve">47.20 </w:t>
      </w:r>
      <w:r w:rsidR="005A78D9" w:rsidRPr="005A78D9">
        <w:rPr>
          <w:rFonts w:asciiTheme="majorBidi" w:hAnsiTheme="majorBidi"/>
          <w:i/>
          <w:iCs/>
          <w:sz w:val="30"/>
          <w:szCs w:val="30"/>
          <w:cs/>
        </w:rPr>
        <w:t>ล้านบาท ตามลำดับ)</w:t>
      </w:r>
    </w:p>
    <w:p w14:paraId="4B4DEF65" w14:textId="27EF4109" w:rsidR="00A632D7" w:rsidRDefault="00A632D7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7FFE22F8" w14:textId="4CFFC379" w:rsidR="00CD283E" w:rsidRPr="00BD6EE4" w:rsidRDefault="003E0819" w:rsidP="00BD6EE4">
      <w:pPr>
        <w:pStyle w:val="Caption"/>
        <w:rPr>
          <w:rFonts w:asciiTheme="majorBidi" w:hAnsiTheme="majorBidi" w:cstheme="majorBidi"/>
          <w:b w:val="0"/>
          <w:bCs w:val="0"/>
        </w:rPr>
      </w:pPr>
      <w:r w:rsidRPr="00BD6EE4">
        <w:rPr>
          <w:rFonts w:asciiTheme="majorBidi" w:hAnsiTheme="majorBidi" w:cstheme="majorBidi"/>
          <w:cs/>
        </w:rPr>
        <w:t>หนี้สินที่มีภาระดอกเบี้ย</w:t>
      </w:r>
    </w:p>
    <w:p w14:paraId="2332FFED" w14:textId="77777777" w:rsidR="00BD6EE4" w:rsidRPr="00C7044A" w:rsidRDefault="00BD6EE4" w:rsidP="00BD6EE4">
      <w:pPr>
        <w:rPr>
          <w:rFonts w:asciiTheme="majorBidi" w:hAnsiTheme="majorBidi" w:cstheme="majorBidi"/>
          <w:sz w:val="20"/>
          <w:szCs w:val="20"/>
          <w:lang w:val="en-US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13"/>
        <w:gridCol w:w="1006"/>
        <w:gridCol w:w="243"/>
        <w:gridCol w:w="1098"/>
        <w:gridCol w:w="255"/>
        <w:gridCol w:w="1019"/>
        <w:gridCol w:w="288"/>
        <w:gridCol w:w="960"/>
        <w:gridCol w:w="233"/>
        <w:gridCol w:w="1019"/>
        <w:gridCol w:w="227"/>
        <w:gridCol w:w="1019"/>
      </w:tblGrid>
      <w:tr w:rsidR="00016E7B" w:rsidRPr="00121E18" w14:paraId="4E7B7B57" w14:textId="77777777" w:rsidTr="00C72E58">
        <w:trPr>
          <w:tblHeader/>
        </w:trPr>
        <w:tc>
          <w:tcPr>
            <w:tcW w:w="1813" w:type="dxa"/>
          </w:tcPr>
          <w:p w14:paraId="17FC7996" w14:textId="4B1E697A" w:rsidR="00016E7B" w:rsidRPr="00016E7B" w:rsidRDefault="00016E7B" w:rsidP="0055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367" w:type="dxa"/>
            <w:gridSpan w:val="11"/>
          </w:tcPr>
          <w:p w14:paraId="310957D6" w14:textId="65C6979F" w:rsidR="00016E7B" w:rsidRPr="00016E7B" w:rsidRDefault="00016E7B" w:rsidP="0055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16E7B">
              <w:rPr>
                <w:rFonts w:asciiTheme="majorBidi" w:hAnsiTheme="majorBidi" w:cstheme="majorBidi"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016E7B" w:rsidRPr="00121E18" w14:paraId="3FC8F5D5" w14:textId="77777777" w:rsidTr="00C72E58">
        <w:trPr>
          <w:tblHeader/>
        </w:trPr>
        <w:tc>
          <w:tcPr>
            <w:tcW w:w="1813" w:type="dxa"/>
          </w:tcPr>
          <w:p w14:paraId="7237A732" w14:textId="77777777" w:rsidR="00016E7B" w:rsidRPr="00016E7B" w:rsidRDefault="00016E7B" w:rsidP="0055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621" w:type="dxa"/>
            <w:gridSpan w:val="5"/>
          </w:tcPr>
          <w:p w14:paraId="59D3462B" w14:textId="3847F8E6" w:rsidR="00016E7B" w:rsidRPr="00016E7B" w:rsidRDefault="00016E7B" w:rsidP="0055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16E7B"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 w:rsidR="004C467A">
              <w:rPr>
                <w:rFonts w:asciiTheme="majorBidi" w:hAnsiTheme="majorBidi" w:cstheme="majorBidi"/>
                <w:sz w:val="27"/>
                <w:szCs w:val="27"/>
              </w:rPr>
              <w:t>6</w:t>
            </w:r>
          </w:p>
        </w:tc>
        <w:tc>
          <w:tcPr>
            <w:tcW w:w="288" w:type="dxa"/>
          </w:tcPr>
          <w:p w14:paraId="1937CFDE" w14:textId="77777777" w:rsidR="00016E7B" w:rsidRPr="00016E7B" w:rsidRDefault="00016E7B" w:rsidP="0055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458" w:type="dxa"/>
            <w:gridSpan w:val="5"/>
          </w:tcPr>
          <w:p w14:paraId="0D2E2EE0" w14:textId="5926194E" w:rsidR="00016E7B" w:rsidRPr="00016E7B" w:rsidRDefault="00016E7B" w:rsidP="0055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16E7B"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 w:rsidR="004C467A">
              <w:rPr>
                <w:rFonts w:asciiTheme="majorBidi" w:hAnsiTheme="majorBidi" w:cstheme="majorBidi"/>
                <w:sz w:val="27"/>
                <w:szCs w:val="27"/>
              </w:rPr>
              <w:t>5</w:t>
            </w:r>
          </w:p>
        </w:tc>
      </w:tr>
      <w:tr w:rsidR="009414A8" w:rsidRPr="00121E18" w14:paraId="103AC175" w14:textId="77777777" w:rsidTr="00C72E58">
        <w:trPr>
          <w:tblHeader/>
        </w:trPr>
        <w:tc>
          <w:tcPr>
            <w:tcW w:w="1813" w:type="dxa"/>
          </w:tcPr>
          <w:p w14:paraId="1B8BB789" w14:textId="68C13759" w:rsidR="00016E7B" w:rsidRPr="00016E7B" w:rsidRDefault="00016E7B" w:rsidP="0055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06" w:type="dxa"/>
            <w:vAlign w:val="bottom"/>
          </w:tcPr>
          <w:p w14:paraId="35C97446" w14:textId="77777777" w:rsidR="00016E7B" w:rsidRPr="00016E7B" w:rsidRDefault="00016E7B" w:rsidP="0055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16E7B">
              <w:rPr>
                <w:rFonts w:asciiTheme="majorBidi" w:hAnsiTheme="majorBidi" w:cstheme="majorBidi"/>
                <w:sz w:val="27"/>
                <w:szCs w:val="27"/>
                <w:cs/>
              </w:rPr>
              <w:t>ส่วนที่มีหลักประกัน</w:t>
            </w:r>
          </w:p>
        </w:tc>
        <w:tc>
          <w:tcPr>
            <w:tcW w:w="243" w:type="dxa"/>
            <w:vAlign w:val="bottom"/>
          </w:tcPr>
          <w:p w14:paraId="0C7E72F5" w14:textId="77777777" w:rsidR="00016E7B" w:rsidRPr="00016E7B" w:rsidRDefault="00016E7B" w:rsidP="0055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8" w:type="dxa"/>
            <w:vAlign w:val="bottom"/>
          </w:tcPr>
          <w:p w14:paraId="6A0CC617" w14:textId="77777777" w:rsidR="00016E7B" w:rsidRPr="00016E7B" w:rsidRDefault="00016E7B" w:rsidP="0055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16E7B">
              <w:rPr>
                <w:rFonts w:asciiTheme="majorBidi" w:hAnsiTheme="majorBidi" w:cstheme="majorBidi"/>
                <w:sz w:val="27"/>
                <w:szCs w:val="27"/>
                <w:cs/>
              </w:rPr>
              <w:t>ส่วนที่ไม่มีหลักประกัน</w:t>
            </w:r>
          </w:p>
        </w:tc>
        <w:tc>
          <w:tcPr>
            <w:tcW w:w="255" w:type="dxa"/>
            <w:vAlign w:val="bottom"/>
          </w:tcPr>
          <w:p w14:paraId="07185D31" w14:textId="77777777" w:rsidR="00016E7B" w:rsidRPr="00016E7B" w:rsidRDefault="00016E7B" w:rsidP="0055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4CBBC571" w14:textId="77777777" w:rsidR="00016E7B" w:rsidRPr="00016E7B" w:rsidRDefault="00016E7B" w:rsidP="0055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16E7B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288" w:type="dxa"/>
            <w:vAlign w:val="center"/>
          </w:tcPr>
          <w:p w14:paraId="5A925312" w14:textId="77777777" w:rsidR="00016E7B" w:rsidRPr="00016E7B" w:rsidRDefault="00016E7B" w:rsidP="0055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0" w:type="dxa"/>
            <w:vAlign w:val="bottom"/>
          </w:tcPr>
          <w:p w14:paraId="3A89BD45" w14:textId="77777777" w:rsidR="00016E7B" w:rsidRPr="00016E7B" w:rsidRDefault="00016E7B" w:rsidP="0055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16E7B">
              <w:rPr>
                <w:rFonts w:asciiTheme="majorBidi" w:hAnsiTheme="majorBidi" w:cstheme="majorBidi"/>
                <w:sz w:val="27"/>
                <w:szCs w:val="27"/>
                <w:cs/>
              </w:rPr>
              <w:t>ส่วนที่มีหลักประกัน</w:t>
            </w:r>
          </w:p>
        </w:tc>
        <w:tc>
          <w:tcPr>
            <w:tcW w:w="233" w:type="dxa"/>
            <w:vAlign w:val="bottom"/>
          </w:tcPr>
          <w:p w14:paraId="512ED0D7" w14:textId="77777777" w:rsidR="00016E7B" w:rsidRPr="00016E7B" w:rsidRDefault="00016E7B" w:rsidP="0055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0C0E9A9B" w14:textId="77777777" w:rsidR="00016E7B" w:rsidRPr="00016E7B" w:rsidRDefault="00016E7B" w:rsidP="0055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16E7B">
              <w:rPr>
                <w:rFonts w:asciiTheme="majorBidi" w:hAnsiTheme="majorBidi" w:cstheme="majorBidi"/>
                <w:sz w:val="27"/>
                <w:szCs w:val="27"/>
                <w:cs/>
              </w:rPr>
              <w:t>ส่วนที่ไม่มีหลักประกัน</w:t>
            </w:r>
          </w:p>
        </w:tc>
        <w:tc>
          <w:tcPr>
            <w:tcW w:w="227" w:type="dxa"/>
            <w:vAlign w:val="bottom"/>
          </w:tcPr>
          <w:p w14:paraId="274DDF43" w14:textId="77777777" w:rsidR="00016E7B" w:rsidRPr="00016E7B" w:rsidRDefault="00016E7B" w:rsidP="0055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717AD498" w14:textId="77777777" w:rsidR="00016E7B" w:rsidRPr="00016E7B" w:rsidRDefault="00016E7B" w:rsidP="0055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16E7B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016E7B" w:rsidRPr="00121E18" w14:paraId="60B59232" w14:textId="77777777" w:rsidTr="00C72E58">
        <w:trPr>
          <w:tblHeader/>
        </w:trPr>
        <w:tc>
          <w:tcPr>
            <w:tcW w:w="1813" w:type="dxa"/>
          </w:tcPr>
          <w:p w14:paraId="391C7142" w14:textId="77777777" w:rsidR="00016E7B" w:rsidRPr="00016E7B" w:rsidRDefault="00016E7B" w:rsidP="0055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367" w:type="dxa"/>
            <w:gridSpan w:val="11"/>
            <w:vAlign w:val="bottom"/>
          </w:tcPr>
          <w:p w14:paraId="762ABD85" w14:textId="163C703F" w:rsidR="00016E7B" w:rsidRPr="00016E7B" w:rsidRDefault="00016E7B" w:rsidP="0055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016E7B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(</w:t>
            </w:r>
            <w:r w:rsidR="00224430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พัน</w:t>
            </w:r>
            <w:r w:rsidRPr="00016E7B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บาท)</w:t>
            </w:r>
          </w:p>
        </w:tc>
      </w:tr>
      <w:tr w:rsidR="00E81689" w:rsidRPr="00121E18" w14:paraId="7953BCEA" w14:textId="77777777" w:rsidTr="00C72E58">
        <w:tc>
          <w:tcPr>
            <w:tcW w:w="1813" w:type="dxa"/>
          </w:tcPr>
          <w:p w14:paraId="07292E51" w14:textId="46DAB934" w:rsidR="00E81689" w:rsidRPr="00E81689" w:rsidRDefault="00E81689" w:rsidP="0055677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0" w:right="-22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>ส่วนที่หมุนเวียน</w:t>
            </w:r>
          </w:p>
        </w:tc>
        <w:tc>
          <w:tcPr>
            <w:tcW w:w="1006" w:type="dxa"/>
            <w:vAlign w:val="bottom"/>
          </w:tcPr>
          <w:p w14:paraId="51E29046" w14:textId="77777777" w:rsidR="00E81689" w:rsidRDefault="00E81689" w:rsidP="0055677E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3" w:type="dxa"/>
            <w:vAlign w:val="bottom"/>
          </w:tcPr>
          <w:p w14:paraId="7BC5A5C4" w14:textId="77777777" w:rsidR="00E81689" w:rsidRPr="00016E7B" w:rsidRDefault="00E81689" w:rsidP="0055677E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8" w:type="dxa"/>
            <w:vAlign w:val="bottom"/>
          </w:tcPr>
          <w:p w14:paraId="68755653" w14:textId="77777777" w:rsidR="00E81689" w:rsidRDefault="00E81689" w:rsidP="0055677E">
            <w:pPr>
              <w:ind w:right="9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5" w:type="dxa"/>
            <w:vAlign w:val="bottom"/>
          </w:tcPr>
          <w:p w14:paraId="787D8D62" w14:textId="77777777" w:rsidR="00E81689" w:rsidRPr="00016E7B" w:rsidRDefault="00E81689" w:rsidP="0055677E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03A5E3A3" w14:textId="77777777" w:rsidR="00E81689" w:rsidRDefault="00E81689" w:rsidP="0055677E">
            <w:pPr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88" w:type="dxa"/>
            <w:vAlign w:val="bottom"/>
          </w:tcPr>
          <w:p w14:paraId="0E1AA196" w14:textId="77777777" w:rsidR="00E81689" w:rsidRPr="00016E7B" w:rsidRDefault="00E81689" w:rsidP="0055677E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0" w:type="dxa"/>
            <w:vAlign w:val="bottom"/>
          </w:tcPr>
          <w:p w14:paraId="2EB5A1E7" w14:textId="77777777" w:rsidR="00E81689" w:rsidRDefault="00E81689" w:rsidP="0055677E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3" w:type="dxa"/>
            <w:vAlign w:val="bottom"/>
          </w:tcPr>
          <w:p w14:paraId="0910ED6B" w14:textId="77777777" w:rsidR="00E81689" w:rsidRPr="00016E7B" w:rsidRDefault="00E81689" w:rsidP="0055677E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6970D4D2" w14:textId="77777777" w:rsidR="00E81689" w:rsidRDefault="00E81689" w:rsidP="0055677E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27" w:type="dxa"/>
            <w:vAlign w:val="bottom"/>
          </w:tcPr>
          <w:p w14:paraId="28A169E9" w14:textId="77777777" w:rsidR="00E81689" w:rsidRPr="00016E7B" w:rsidRDefault="00E81689" w:rsidP="0055677E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5368DF84" w14:textId="77777777" w:rsidR="00E81689" w:rsidRPr="009414A8" w:rsidRDefault="00E81689" w:rsidP="0055677E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590E06" w:rsidRPr="00121E18" w14:paraId="0A996150" w14:textId="77777777" w:rsidTr="00C72E58">
        <w:tc>
          <w:tcPr>
            <w:tcW w:w="1813" w:type="dxa"/>
          </w:tcPr>
          <w:p w14:paraId="12F814CF" w14:textId="66101C40" w:rsidR="00590E06" w:rsidRPr="00016E7B" w:rsidRDefault="003F17A2" w:rsidP="00C1051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249" w:right="-22" w:hanging="24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ส่วนของ</w:t>
            </w:r>
            <w:r w:rsidR="00590E06" w:rsidRPr="00016E7B">
              <w:rPr>
                <w:rFonts w:asciiTheme="majorBidi" w:hAnsiTheme="majorBidi" w:cstheme="majorBidi"/>
                <w:sz w:val="27"/>
                <w:szCs w:val="27"/>
                <w:cs/>
              </w:rPr>
              <w:t>หนี้สินตามสัญญาเช่า</w:t>
            </w:r>
            <w:r w:rsidR="00590E06" w:rsidRPr="00224430">
              <w:rPr>
                <w:rFonts w:asciiTheme="majorBidi" w:hAnsiTheme="majorBidi" w:cstheme="majorBidi" w:hint="cs"/>
                <w:sz w:val="27"/>
                <w:szCs w:val="27"/>
                <w:cs/>
              </w:rPr>
              <w:t>ที่ถึงกำหนดชำระ</w:t>
            </w:r>
            <w:r w:rsidR="00590E06" w:rsidRPr="00224430">
              <w:rPr>
                <w:rFonts w:asciiTheme="majorBidi" w:hAnsiTheme="majorBidi" w:cstheme="majorBidi"/>
                <w:sz w:val="27"/>
                <w:szCs w:val="27"/>
                <w:cs/>
              </w:rPr>
              <w:t>ภายในหนึ่งปี</w:t>
            </w:r>
          </w:p>
        </w:tc>
        <w:tc>
          <w:tcPr>
            <w:tcW w:w="1006" w:type="dxa"/>
            <w:vAlign w:val="bottom"/>
          </w:tcPr>
          <w:p w14:paraId="5242F8A1" w14:textId="33A584C2" w:rsidR="00590E06" w:rsidRDefault="00590E06" w:rsidP="00590E06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3" w:type="dxa"/>
            <w:vAlign w:val="bottom"/>
          </w:tcPr>
          <w:p w14:paraId="6E491180" w14:textId="77777777" w:rsidR="00590E06" w:rsidRPr="00016E7B" w:rsidRDefault="00590E06" w:rsidP="00590E06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8" w:type="dxa"/>
            <w:vAlign w:val="bottom"/>
          </w:tcPr>
          <w:p w14:paraId="0431539D" w14:textId="17CA96DD" w:rsidR="00590E06" w:rsidRPr="00016E7B" w:rsidRDefault="00590E06" w:rsidP="00590E06">
            <w:pPr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40,053</w:t>
            </w:r>
          </w:p>
        </w:tc>
        <w:tc>
          <w:tcPr>
            <w:tcW w:w="255" w:type="dxa"/>
            <w:vAlign w:val="bottom"/>
          </w:tcPr>
          <w:p w14:paraId="7361681A" w14:textId="77777777" w:rsidR="00590E06" w:rsidRPr="00016E7B" w:rsidRDefault="00590E06" w:rsidP="00590E06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7AE3A4E1" w14:textId="5ECD0A2D" w:rsidR="00590E06" w:rsidRPr="003703DB" w:rsidRDefault="00590E06" w:rsidP="00590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40,053</w:t>
            </w:r>
          </w:p>
        </w:tc>
        <w:tc>
          <w:tcPr>
            <w:tcW w:w="288" w:type="dxa"/>
            <w:vAlign w:val="bottom"/>
          </w:tcPr>
          <w:p w14:paraId="0A393A43" w14:textId="77777777" w:rsidR="00590E06" w:rsidRPr="00016E7B" w:rsidRDefault="00590E06" w:rsidP="00590E06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0" w:type="dxa"/>
            <w:vAlign w:val="bottom"/>
          </w:tcPr>
          <w:p w14:paraId="507CCCD1" w14:textId="57997189" w:rsidR="00590E06" w:rsidRDefault="00590E06" w:rsidP="00590E06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3" w:type="dxa"/>
            <w:vAlign w:val="bottom"/>
          </w:tcPr>
          <w:p w14:paraId="5ECA5BC5" w14:textId="77777777" w:rsidR="00590E06" w:rsidRPr="00016E7B" w:rsidRDefault="00590E06" w:rsidP="00590E06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142F7959" w14:textId="4A01434D" w:rsidR="00590E06" w:rsidRDefault="00590E06" w:rsidP="00590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25,290</w:t>
            </w:r>
          </w:p>
        </w:tc>
        <w:tc>
          <w:tcPr>
            <w:tcW w:w="227" w:type="dxa"/>
            <w:vAlign w:val="bottom"/>
          </w:tcPr>
          <w:p w14:paraId="7C4F0A91" w14:textId="77777777" w:rsidR="00590E06" w:rsidRPr="00016E7B" w:rsidRDefault="00590E06" w:rsidP="00590E06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7F556890" w14:textId="17067C8F" w:rsidR="00590E06" w:rsidRPr="003703DB" w:rsidRDefault="00590E06" w:rsidP="00590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25,290</w:t>
            </w:r>
          </w:p>
        </w:tc>
      </w:tr>
      <w:tr w:rsidR="00590E06" w:rsidRPr="00121E18" w14:paraId="053581E5" w14:textId="77777777" w:rsidTr="00C72E58">
        <w:tc>
          <w:tcPr>
            <w:tcW w:w="1813" w:type="dxa"/>
          </w:tcPr>
          <w:p w14:paraId="627C0EE1" w14:textId="77777777" w:rsidR="00590E06" w:rsidRPr="00016E7B" w:rsidRDefault="00590E06" w:rsidP="00590E0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0" w:right="-22"/>
              <w:rPr>
                <w:rFonts w:asciiTheme="majorBidi" w:hAnsiTheme="majorBidi" w:cstheme="majorBidi"/>
                <w:sz w:val="27"/>
                <w:szCs w:val="27"/>
              </w:rPr>
            </w:pPr>
            <w:r w:rsidRPr="00016E7B">
              <w:rPr>
                <w:rFonts w:asciiTheme="majorBidi" w:hAnsiTheme="majorBidi" w:cstheme="majorBidi"/>
                <w:sz w:val="27"/>
                <w:szCs w:val="27"/>
                <w:cs/>
              </w:rPr>
              <w:t>หุ้นกู้ที่ถึงกำหนด</w:t>
            </w:r>
          </w:p>
          <w:p w14:paraId="38977689" w14:textId="5FB57D36" w:rsidR="00590E06" w:rsidRPr="00016E7B" w:rsidRDefault="00590E06" w:rsidP="00590E0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ind w:left="246" w:right="-2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16E7B">
              <w:rPr>
                <w:rFonts w:asciiTheme="majorBidi" w:hAnsiTheme="majorBidi" w:cstheme="majorBidi"/>
                <w:sz w:val="27"/>
                <w:szCs w:val="27"/>
                <w:cs/>
              </w:rPr>
              <w:t>ชำระภายในหนึ่งปี</w:t>
            </w:r>
          </w:p>
        </w:tc>
        <w:tc>
          <w:tcPr>
            <w:tcW w:w="1006" w:type="dxa"/>
            <w:vAlign w:val="bottom"/>
          </w:tcPr>
          <w:p w14:paraId="328979D1" w14:textId="6FE2D3F3" w:rsidR="00590E06" w:rsidRPr="00016E7B" w:rsidRDefault="00590E06" w:rsidP="00590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3" w:type="dxa"/>
            <w:vAlign w:val="bottom"/>
          </w:tcPr>
          <w:p w14:paraId="5F130531" w14:textId="77777777" w:rsidR="00590E06" w:rsidRPr="00016E7B" w:rsidRDefault="00590E06" w:rsidP="00590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8" w:type="dxa"/>
            <w:vAlign w:val="bottom"/>
          </w:tcPr>
          <w:p w14:paraId="77BB0077" w14:textId="7A822214" w:rsidR="00590E06" w:rsidRPr="00016E7B" w:rsidRDefault="00590E06" w:rsidP="00590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4,000,000</w:t>
            </w:r>
          </w:p>
        </w:tc>
        <w:tc>
          <w:tcPr>
            <w:tcW w:w="255" w:type="dxa"/>
            <w:vAlign w:val="bottom"/>
          </w:tcPr>
          <w:p w14:paraId="5C0DC300" w14:textId="77777777" w:rsidR="00590E06" w:rsidRPr="00016E7B" w:rsidRDefault="00590E06" w:rsidP="00590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16FEB4E3" w14:textId="7B0C47D2" w:rsidR="00590E06" w:rsidRPr="00016E7B" w:rsidRDefault="00590E06" w:rsidP="00590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4,000,000</w:t>
            </w:r>
          </w:p>
        </w:tc>
        <w:tc>
          <w:tcPr>
            <w:tcW w:w="288" w:type="dxa"/>
            <w:vAlign w:val="bottom"/>
          </w:tcPr>
          <w:p w14:paraId="446E32CB" w14:textId="77777777" w:rsidR="00590E06" w:rsidRPr="00016E7B" w:rsidRDefault="00590E06" w:rsidP="00590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0" w:type="dxa"/>
            <w:vAlign w:val="bottom"/>
          </w:tcPr>
          <w:p w14:paraId="529F76C7" w14:textId="695A1CC7" w:rsidR="00590E06" w:rsidRPr="00016E7B" w:rsidRDefault="00590E06" w:rsidP="00590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3" w:type="dxa"/>
            <w:vAlign w:val="bottom"/>
          </w:tcPr>
          <w:p w14:paraId="4A9C92C0" w14:textId="77777777" w:rsidR="00590E06" w:rsidRPr="00016E7B" w:rsidRDefault="00590E06" w:rsidP="00590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73B69D26" w14:textId="720A9C12" w:rsidR="00590E06" w:rsidRPr="00016E7B" w:rsidRDefault="00590E06" w:rsidP="00590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3,000,000</w:t>
            </w:r>
          </w:p>
        </w:tc>
        <w:tc>
          <w:tcPr>
            <w:tcW w:w="227" w:type="dxa"/>
            <w:vAlign w:val="bottom"/>
          </w:tcPr>
          <w:p w14:paraId="3FB7ACFF" w14:textId="77777777" w:rsidR="00590E06" w:rsidRPr="00016E7B" w:rsidRDefault="00590E06" w:rsidP="00590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04748596" w14:textId="080E6DAC" w:rsidR="00590E06" w:rsidRPr="009414A8" w:rsidRDefault="00590E06" w:rsidP="00590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3,000,000</w:t>
            </w:r>
          </w:p>
        </w:tc>
      </w:tr>
      <w:tr w:rsidR="00590E06" w:rsidRPr="00121E18" w14:paraId="2A76F11F" w14:textId="77777777" w:rsidTr="00C72E58">
        <w:tc>
          <w:tcPr>
            <w:tcW w:w="1813" w:type="dxa"/>
            <w:shd w:val="clear" w:color="auto" w:fill="auto"/>
          </w:tcPr>
          <w:p w14:paraId="5329BB31" w14:textId="77777777" w:rsidR="00590E06" w:rsidRDefault="00590E06" w:rsidP="00590E0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0" w:right="-22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006" w:type="dxa"/>
            <w:vAlign w:val="bottom"/>
          </w:tcPr>
          <w:p w14:paraId="02FF1F85" w14:textId="77777777" w:rsidR="00590E06" w:rsidRDefault="00590E06" w:rsidP="00590E06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3" w:type="dxa"/>
            <w:vAlign w:val="bottom"/>
          </w:tcPr>
          <w:p w14:paraId="1068E731" w14:textId="77777777" w:rsidR="00590E06" w:rsidRPr="00016E7B" w:rsidRDefault="00590E06" w:rsidP="00590E06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8" w:type="dxa"/>
            <w:vAlign w:val="bottom"/>
          </w:tcPr>
          <w:p w14:paraId="237A0D49" w14:textId="77777777" w:rsidR="00590E06" w:rsidRDefault="00590E06" w:rsidP="00590E06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5" w:type="dxa"/>
            <w:vAlign w:val="bottom"/>
          </w:tcPr>
          <w:p w14:paraId="1C5C62C4" w14:textId="77777777" w:rsidR="00590E06" w:rsidRPr="00016E7B" w:rsidRDefault="00590E06" w:rsidP="00590E06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1F45CA5A" w14:textId="77777777" w:rsidR="00590E06" w:rsidRDefault="00590E06" w:rsidP="00590E06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88" w:type="dxa"/>
            <w:vAlign w:val="bottom"/>
          </w:tcPr>
          <w:p w14:paraId="5370ADAB" w14:textId="77777777" w:rsidR="00590E06" w:rsidRPr="00016E7B" w:rsidRDefault="00590E06" w:rsidP="00590E06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0" w:type="dxa"/>
            <w:vAlign w:val="bottom"/>
          </w:tcPr>
          <w:p w14:paraId="24C36432" w14:textId="77777777" w:rsidR="00590E06" w:rsidRDefault="00590E06" w:rsidP="00590E06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3" w:type="dxa"/>
            <w:vAlign w:val="bottom"/>
          </w:tcPr>
          <w:p w14:paraId="76E79B4B" w14:textId="77777777" w:rsidR="00590E06" w:rsidRPr="00016E7B" w:rsidRDefault="00590E06" w:rsidP="00590E06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2E3D70E0" w14:textId="77777777" w:rsidR="00590E06" w:rsidRDefault="00590E06" w:rsidP="00590E06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27" w:type="dxa"/>
            <w:vAlign w:val="bottom"/>
          </w:tcPr>
          <w:p w14:paraId="0620191F" w14:textId="77777777" w:rsidR="00590E06" w:rsidRPr="00016E7B" w:rsidRDefault="00590E06" w:rsidP="00590E06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18706247" w14:textId="77777777" w:rsidR="00590E06" w:rsidRPr="009414A8" w:rsidRDefault="00590E06" w:rsidP="00590E06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590E06" w:rsidRPr="00121E18" w14:paraId="01A802DA" w14:textId="77777777" w:rsidTr="00C72E58">
        <w:tc>
          <w:tcPr>
            <w:tcW w:w="1813" w:type="dxa"/>
            <w:shd w:val="clear" w:color="auto" w:fill="auto"/>
          </w:tcPr>
          <w:p w14:paraId="1007F160" w14:textId="5D8EEA43" w:rsidR="00590E06" w:rsidRPr="00016E7B" w:rsidRDefault="00590E06" w:rsidP="00590E0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0" w:right="-2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>ส่วนที่ไม่หมุนเวียน</w:t>
            </w:r>
          </w:p>
        </w:tc>
        <w:tc>
          <w:tcPr>
            <w:tcW w:w="1006" w:type="dxa"/>
            <w:vAlign w:val="bottom"/>
          </w:tcPr>
          <w:p w14:paraId="1BC396EA" w14:textId="77777777" w:rsidR="00590E06" w:rsidRDefault="00590E06" w:rsidP="00590E06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3" w:type="dxa"/>
            <w:vAlign w:val="bottom"/>
          </w:tcPr>
          <w:p w14:paraId="39815AD6" w14:textId="77777777" w:rsidR="00590E06" w:rsidRPr="00016E7B" w:rsidRDefault="00590E06" w:rsidP="00590E06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8" w:type="dxa"/>
            <w:vAlign w:val="bottom"/>
          </w:tcPr>
          <w:p w14:paraId="328696B0" w14:textId="642E0186" w:rsidR="00590E06" w:rsidRDefault="00590E06" w:rsidP="00590E06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5" w:type="dxa"/>
            <w:vAlign w:val="bottom"/>
          </w:tcPr>
          <w:p w14:paraId="704FBAB2" w14:textId="77777777" w:rsidR="00590E06" w:rsidRPr="00016E7B" w:rsidRDefault="00590E06" w:rsidP="00590E06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3DBA39EC" w14:textId="77777777" w:rsidR="00590E06" w:rsidRDefault="00590E06" w:rsidP="00590E06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88" w:type="dxa"/>
            <w:vAlign w:val="bottom"/>
          </w:tcPr>
          <w:p w14:paraId="2C4CE4EF" w14:textId="77777777" w:rsidR="00590E06" w:rsidRPr="00016E7B" w:rsidRDefault="00590E06" w:rsidP="00590E06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0" w:type="dxa"/>
            <w:vAlign w:val="bottom"/>
          </w:tcPr>
          <w:p w14:paraId="1CF76245" w14:textId="77777777" w:rsidR="00590E06" w:rsidRDefault="00590E06" w:rsidP="00590E06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3" w:type="dxa"/>
            <w:vAlign w:val="bottom"/>
          </w:tcPr>
          <w:p w14:paraId="5981A271" w14:textId="77777777" w:rsidR="00590E06" w:rsidRPr="00016E7B" w:rsidRDefault="00590E06" w:rsidP="00590E06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5D41BDCA" w14:textId="77777777" w:rsidR="00590E06" w:rsidRDefault="00590E06" w:rsidP="00590E06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27" w:type="dxa"/>
            <w:vAlign w:val="bottom"/>
          </w:tcPr>
          <w:p w14:paraId="3E1AC813" w14:textId="77777777" w:rsidR="00590E06" w:rsidRPr="00016E7B" w:rsidRDefault="00590E06" w:rsidP="00590E06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247A44A4" w14:textId="77777777" w:rsidR="00590E06" w:rsidRPr="009414A8" w:rsidRDefault="00590E06" w:rsidP="00590E06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590E06" w:rsidRPr="00121E18" w14:paraId="3EADBADB" w14:textId="77777777" w:rsidTr="00C72E58">
        <w:tc>
          <w:tcPr>
            <w:tcW w:w="1813" w:type="dxa"/>
            <w:shd w:val="clear" w:color="auto" w:fill="auto"/>
          </w:tcPr>
          <w:p w14:paraId="35991E54" w14:textId="3DBD937F" w:rsidR="00590E06" w:rsidRDefault="00590E06" w:rsidP="00590E0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0" w:right="-22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016E7B">
              <w:rPr>
                <w:rFonts w:asciiTheme="majorBidi" w:hAnsiTheme="majorBidi" w:cstheme="majorBidi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1006" w:type="dxa"/>
            <w:vAlign w:val="bottom"/>
          </w:tcPr>
          <w:p w14:paraId="4E2D55FB" w14:textId="6BEA0A6F" w:rsidR="00590E06" w:rsidRDefault="00590E06" w:rsidP="00590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3" w:type="dxa"/>
            <w:vAlign w:val="bottom"/>
          </w:tcPr>
          <w:p w14:paraId="3C485ED7" w14:textId="77777777" w:rsidR="00590E06" w:rsidRPr="00016E7B" w:rsidRDefault="00590E06" w:rsidP="00590E06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8" w:type="dxa"/>
            <w:vAlign w:val="bottom"/>
          </w:tcPr>
          <w:p w14:paraId="3F6B4415" w14:textId="0E49E745" w:rsidR="00590E06" w:rsidRPr="003F17A2" w:rsidRDefault="00590E06" w:rsidP="00590E06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1,695,78</w:t>
            </w:r>
            <w:r w:rsidR="003F17A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</w:p>
        </w:tc>
        <w:tc>
          <w:tcPr>
            <w:tcW w:w="255" w:type="dxa"/>
            <w:vAlign w:val="bottom"/>
          </w:tcPr>
          <w:p w14:paraId="111FBBA3" w14:textId="77777777" w:rsidR="00590E06" w:rsidRPr="00016E7B" w:rsidRDefault="00590E06" w:rsidP="00590E06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096E262C" w14:textId="1025BAEF" w:rsidR="00590E06" w:rsidRDefault="00590E06" w:rsidP="00590E06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1,695,78</w:t>
            </w:r>
            <w:r w:rsidR="003F17A2">
              <w:rPr>
                <w:rFonts w:asciiTheme="majorBidi" w:hAnsiTheme="majorBidi" w:cstheme="majorBidi"/>
                <w:sz w:val="27"/>
                <w:szCs w:val="27"/>
              </w:rPr>
              <w:t>4</w:t>
            </w:r>
          </w:p>
        </w:tc>
        <w:tc>
          <w:tcPr>
            <w:tcW w:w="288" w:type="dxa"/>
            <w:vAlign w:val="bottom"/>
          </w:tcPr>
          <w:p w14:paraId="61BB242C" w14:textId="77777777" w:rsidR="00590E06" w:rsidRPr="00016E7B" w:rsidRDefault="00590E06" w:rsidP="00590E06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0" w:type="dxa"/>
            <w:vAlign w:val="bottom"/>
          </w:tcPr>
          <w:p w14:paraId="6367A30B" w14:textId="78957411" w:rsidR="00590E06" w:rsidRDefault="00590E06" w:rsidP="00590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3" w:type="dxa"/>
            <w:vAlign w:val="bottom"/>
          </w:tcPr>
          <w:p w14:paraId="19E6CEE4" w14:textId="77777777" w:rsidR="00590E06" w:rsidRPr="00016E7B" w:rsidRDefault="00590E06" w:rsidP="00590E06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469BB7E6" w14:textId="4B4C5007" w:rsidR="00590E06" w:rsidRDefault="00590E06" w:rsidP="00590E06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536,668</w:t>
            </w:r>
          </w:p>
        </w:tc>
        <w:tc>
          <w:tcPr>
            <w:tcW w:w="227" w:type="dxa"/>
            <w:vAlign w:val="bottom"/>
          </w:tcPr>
          <w:p w14:paraId="5EEADFCC" w14:textId="77777777" w:rsidR="00590E06" w:rsidRPr="00016E7B" w:rsidRDefault="00590E06" w:rsidP="00590E06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73988EDD" w14:textId="243B8B4D" w:rsidR="00590E06" w:rsidRPr="009414A8" w:rsidRDefault="00590E06" w:rsidP="00590E06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536,668</w:t>
            </w:r>
          </w:p>
        </w:tc>
      </w:tr>
      <w:tr w:rsidR="00590E06" w:rsidRPr="00121E18" w14:paraId="2C0555EB" w14:textId="77777777" w:rsidTr="00C72E58">
        <w:tc>
          <w:tcPr>
            <w:tcW w:w="1813" w:type="dxa"/>
            <w:shd w:val="clear" w:color="auto" w:fill="auto"/>
          </w:tcPr>
          <w:p w14:paraId="2D482578" w14:textId="08D95DE7" w:rsidR="00590E06" w:rsidRPr="00016E7B" w:rsidRDefault="00590E06" w:rsidP="00590E0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0" w:right="-2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16E7B">
              <w:rPr>
                <w:rFonts w:asciiTheme="majorBidi" w:hAnsiTheme="majorBidi" w:cstheme="majorBidi"/>
                <w:sz w:val="27"/>
                <w:szCs w:val="27"/>
                <w:cs/>
              </w:rPr>
              <w:t>หุ้นกู้</w:t>
            </w:r>
          </w:p>
        </w:tc>
        <w:tc>
          <w:tcPr>
            <w:tcW w:w="1006" w:type="dxa"/>
            <w:vAlign w:val="bottom"/>
          </w:tcPr>
          <w:p w14:paraId="75915A3C" w14:textId="0C9F3997" w:rsidR="00590E06" w:rsidRPr="00016E7B" w:rsidRDefault="00590E06" w:rsidP="00590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3" w:type="dxa"/>
            <w:vAlign w:val="bottom"/>
          </w:tcPr>
          <w:p w14:paraId="643F9E77" w14:textId="77777777" w:rsidR="00590E06" w:rsidRPr="00016E7B" w:rsidRDefault="00590E06" w:rsidP="00590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8" w:type="dxa"/>
            <w:vAlign w:val="bottom"/>
          </w:tcPr>
          <w:p w14:paraId="77AF2002" w14:textId="44AB403C" w:rsidR="00590E06" w:rsidRPr="00016E7B" w:rsidRDefault="00590E06" w:rsidP="00590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17,936,600</w:t>
            </w:r>
          </w:p>
        </w:tc>
        <w:tc>
          <w:tcPr>
            <w:tcW w:w="255" w:type="dxa"/>
            <w:vAlign w:val="bottom"/>
          </w:tcPr>
          <w:p w14:paraId="146BD255" w14:textId="77777777" w:rsidR="00590E06" w:rsidRPr="00016E7B" w:rsidRDefault="00590E06" w:rsidP="00590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0770C60C" w14:textId="3942F4AA" w:rsidR="00590E06" w:rsidRPr="00016E7B" w:rsidRDefault="00590E06" w:rsidP="00590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17,936,600</w:t>
            </w:r>
          </w:p>
        </w:tc>
        <w:tc>
          <w:tcPr>
            <w:tcW w:w="288" w:type="dxa"/>
            <w:vAlign w:val="bottom"/>
          </w:tcPr>
          <w:p w14:paraId="0C6A728F" w14:textId="77777777" w:rsidR="00590E06" w:rsidRPr="00016E7B" w:rsidRDefault="00590E06" w:rsidP="00590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0" w:type="dxa"/>
            <w:vAlign w:val="bottom"/>
          </w:tcPr>
          <w:p w14:paraId="6AB99444" w14:textId="2EF978A9" w:rsidR="00590E06" w:rsidRPr="00016E7B" w:rsidRDefault="00590E06" w:rsidP="00590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3" w:type="dxa"/>
            <w:vAlign w:val="bottom"/>
          </w:tcPr>
          <w:p w14:paraId="6C79D702" w14:textId="77777777" w:rsidR="00590E06" w:rsidRPr="00016E7B" w:rsidRDefault="00590E06" w:rsidP="00590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193A4D8F" w14:textId="3553B76F" w:rsidR="00590E06" w:rsidRPr="00016E7B" w:rsidRDefault="00590E06" w:rsidP="00590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13,216,600</w:t>
            </w:r>
          </w:p>
        </w:tc>
        <w:tc>
          <w:tcPr>
            <w:tcW w:w="227" w:type="dxa"/>
            <w:vAlign w:val="bottom"/>
          </w:tcPr>
          <w:p w14:paraId="6CBE14BA" w14:textId="77777777" w:rsidR="00590E06" w:rsidRPr="00016E7B" w:rsidRDefault="00590E06" w:rsidP="00590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532E2319" w14:textId="08F8CF9A" w:rsidR="00590E06" w:rsidRPr="009414A8" w:rsidRDefault="00590E06" w:rsidP="00590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13,216,600</w:t>
            </w:r>
          </w:p>
        </w:tc>
      </w:tr>
      <w:tr w:rsidR="00590E06" w:rsidRPr="005D1863" w14:paraId="473839AC" w14:textId="77777777" w:rsidTr="00C72E58">
        <w:tc>
          <w:tcPr>
            <w:tcW w:w="1813" w:type="dxa"/>
          </w:tcPr>
          <w:p w14:paraId="7E4656B0" w14:textId="77777777" w:rsidR="00590E06" w:rsidRPr="00016E7B" w:rsidRDefault="00590E06" w:rsidP="00590E0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ind w:left="246" w:right="-22" w:hanging="246"/>
              <w:rPr>
                <w:rFonts w:asciiTheme="majorBidi" w:hAnsiTheme="majorBidi" w:cstheme="majorBidi"/>
                <w:i/>
                <w:iCs/>
                <w:color w:val="0000FF"/>
                <w:sz w:val="27"/>
                <w:szCs w:val="27"/>
                <w:shd w:val="clear" w:color="auto" w:fill="E6E6E6"/>
              </w:rPr>
            </w:pPr>
            <w:r w:rsidRPr="00016E7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รวมหนี้สินที่มีภาระ</w:t>
            </w:r>
            <w:r w:rsidRPr="0093400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ดอกเบี้ย</w:t>
            </w: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F07881" w14:textId="537113AC" w:rsidR="00590E06" w:rsidRPr="003703DB" w:rsidRDefault="00590E06" w:rsidP="00590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43" w:type="dxa"/>
            <w:vAlign w:val="bottom"/>
          </w:tcPr>
          <w:p w14:paraId="464BA67C" w14:textId="77777777" w:rsidR="00590E06" w:rsidRPr="003703DB" w:rsidRDefault="00590E06" w:rsidP="00590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3EB0AC" w14:textId="7E4E6A02" w:rsidR="00590E06" w:rsidRPr="003703DB" w:rsidRDefault="00590E06" w:rsidP="00590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23,672,43</w:t>
            </w:r>
            <w:r w:rsidR="003F17A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</w:t>
            </w:r>
          </w:p>
        </w:tc>
        <w:tc>
          <w:tcPr>
            <w:tcW w:w="255" w:type="dxa"/>
            <w:vAlign w:val="bottom"/>
          </w:tcPr>
          <w:p w14:paraId="030C9739" w14:textId="77777777" w:rsidR="00590E06" w:rsidRPr="003703DB" w:rsidRDefault="00590E06" w:rsidP="00590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1205EE" w14:textId="7C4D04A2" w:rsidR="00590E06" w:rsidRPr="003703DB" w:rsidRDefault="00590E06" w:rsidP="00590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23,672,43</w:t>
            </w:r>
            <w:r w:rsidR="003F17A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</w:t>
            </w:r>
          </w:p>
        </w:tc>
        <w:tc>
          <w:tcPr>
            <w:tcW w:w="288" w:type="dxa"/>
            <w:vAlign w:val="bottom"/>
          </w:tcPr>
          <w:p w14:paraId="6F7A32FC" w14:textId="77777777" w:rsidR="00590E06" w:rsidRPr="003703DB" w:rsidRDefault="00590E06" w:rsidP="00590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02CEE1" w14:textId="71CB8A50" w:rsidR="00590E06" w:rsidRPr="003703DB" w:rsidRDefault="00590E06" w:rsidP="00590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33" w:type="dxa"/>
            <w:vAlign w:val="bottom"/>
          </w:tcPr>
          <w:p w14:paraId="0CC765C8" w14:textId="77777777" w:rsidR="00590E06" w:rsidRPr="003703DB" w:rsidRDefault="00590E06" w:rsidP="00590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986D8A" w14:textId="3925CB02" w:rsidR="00590E06" w:rsidRPr="003703DB" w:rsidRDefault="00590E06" w:rsidP="00590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16,778,558</w:t>
            </w:r>
          </w:p>
        </w:tc>
        <w:tc>
          <w:tcPr>
            <w:tcW w:w="227" w:type="dxa"/>
            <w:vAlign w:val="bottom"/>
          </w:tcPr>
          <w:p w14:paraId="6AAF36B3" w14:textId="77777777" w:rsidR="00590E06" w:rsidRPr="00016E7B" w:rsidRDefault="00590E06" w:rsidP="00590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D25C9F" w14:textId="1E85CCED" w:rsidR="00590E06" w:rsidRPr="00016E7B" w:rsidRDefault="00590E06" w:rsidP="00590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16,778,558</w:t>
            </w:r>
          </w:p>
        </w:tc>
      </w:tr>
    </w:tbl>
    <w:p w14:paraId="7C81B471" w14:textId="37265BE1" w:rsidR="000169F2" w:rsidRDefault="000169F2" w:rsidP="00696AF8">
      <w:pPr>
        <w:pStyle w:val="Bo-Blankline"/>
        <w:rPr>
          <w:rFonts w:asciiTheme="majorBidi" w:hAnsiTheme="majorBidi" w:cstheme="majorBidi"/>
        </w:rPr>
      </w:pPr>
    </w:p>
    <w:p w14:paraId="559F9291" w14:textId="77777777" w:rsidR="000169F2" w:rsidRDefault="000169F2">
      <w:pPr>
        <w:spacing w:line="240" w:lineRule="auto"/>
        <w:rPr>
          <w:rFonts w:asciiTheme="majorBidi" w:hAnsiTheme="majorBidi" w:cstheme="majorBidi"/>
          <w:sz w:val="20"/>
          <w:szCs w:val="20"/>
          <w:lang w:eastAsia="x-none"/>
        </w:rPr>
      </w:pPr>
      <w:r>
        <w:rPr>
          <w:rFonts w:asciiTheme="majorBidi" w:hAnsiTheme="majorBidi" w:cstheme="majorBidi"/>
        </w:rP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13"/>
        <w:gridCol w:w="1006"/>
        <w:gridCol w:w="243"/>
        <w:gridCol w:w="1098"/>
        <w:gridCol w:w="255"/>
        <w:gridCol w:w="1019"/>
        <w:gridCol w:w="288"/>
        <w:gridCol w:w="960"/>
        <w:gridCol w:w="233"/>
        <w:gridCol w:w="1019"/>
        <w:gridCol w:w="227"/>
        <w:gridCol w:w="1019"/>
      </w:tblGrid>
      <w:tr w:rsidR="000169F2" w:rsidRPr="00121E18" w14:paraId="4847CBF3" w14:textId="77777777" w:rsidTr="00805FF4">
        <w:trPr>
          <w:tblHeader/>
        </w:trPr>
        <w:tc>
          <w:tcPr>
            <w:tcW w:w="1813" w:type="dxa"/>
          </w:tcPr>
          <w:p w14:paraId="29B665D1" w14:textId="77777777" w:rsidR="000169F2" w:rsidRPr="00016E7B" w:rsidRDefault="000169F2" w:rsidP="0080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367" w:type="dxa"/>
            <w:gridSpan w:val="11"/>
          </w:tcPr>
          <w:p w14:paraId="556CC17D" w14:textId="0EB38B87" w:rsidR="000169F2" w:rsidRPr="00016E7B" w:rsidRDefault="000169F2" w:rsidP="0080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16E7B">
              <w:rPr>
                <w:rFonts w:asciiTheme="majorBidi" w:hAnsiTheme="majorBidi" w:cstheme="majorBidi"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0169F2" w:rsidRPr="00121E18" w14:paraId="5726B62A" w14:textId="77777777" w:rsidTr="00805FF4">
        <w:trPr>
          <w:tblHeader/>
        </w:trPr>
        <w:tc>
          <w:tcPr>
            <w:tcW w:w="1813" w:type="dxa"/>
          </w:tcPr>
          <w:p w14:paraId="05680691" w14:textId="77777777" w:rsidR="000169F2" w:rsidRPr="00016E7B" w:rsidRDefault="000169F2" w:rsidP="0080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621" w:type="dxa"/>
            <w:gridSpan w:val="5"/>
          </w:tcPr>
          <w:p w14:paraId="02D0A1A0" w14:textId="2B624484" w:rsidR="000169F2" w:rsidRPr="00016E7B" w:rsidRDefault="000169F2" w:rsidP="0080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16E7B"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 w:rsidR="004C467A">
              <w:rPr>
                <w:rFonts w:asciiTheme="majorBidi" w:hAnsiTheme="majorBidi" w:cstheme="majorBidi"/>
                <w:sz w:val="27"/>
                <w:szCs w:val="27"/>
              </w:rPr>
              <w:t>6</w:t>
            </w:r>
          </w:p>
        </w:tc>
        <w:tc>
          <w:tcPr>
            <w:tcW w:w="288" w:type="dxa"/>
          </w:tcPr>
          <w:p w14:paraId="18D52C67" w14:textId="77777777" w:rsidR="000169F2" w:rsidRPr="00016E7B" w:rsidRDefault="000169F2" w:rsidP="0080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458" w:type="dxa"/>
            <w:gridSpan w:val="5"/>
          </w:tcPr>
          <w:p w14:paraId="45152484" w14:textId="24C95075" w:rsidR="000169F2" w:rsidRPr="00016E7B" w:rsidRDefault="000169F2" w:rsidP="0080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16E7B"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 w:rsidR="004C467A">
              <w:rPr>
                <w:rFonts w:asciiTheme="majorBidi" w:hAnsiTheme="majorBidi" w:cstheme="majorBidi"/>
                <w:sz w:val="27"/>
                <w:szCs w:val="27"/>
              </w:rPr>
              <w:t>5</w:t>
            </w:r>
          </w:p>
        </w:tc>
      </w:tr>
      <w:tr w:rsidR="000169F2" w:rsidRPr="00121E18" w14:paraId="40CFB7CE" w14:textId="77777777" w:rsidTr="00805FF4">
        <w:trPr>
          <w:tblHeader/>
        </w:trPr>
        <w:tc>
          <w:tcPr>
            <w:tcW w:w="1813" w:type="dxa"/>
          </w:tcPr>
          <w:p w14:paraId="03275DC6" w14:textId="77777777" w:rsidR="000169F2" w:rsidRPr="00016E7B" w:rsidRDefault="000169F2" w:rsidP="0080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06" w:type="dxa"/>
            <w:vAlign w:val="bottom"/>
          </w:tcPr>
          <w:p w14:paraId="184539B7" w14:textId="77777777" w:rsidR="000169F2" w:rsidRPr="00016E7B" w:rsidRDefault="000169F2" w:rsidP="0080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16E7B">
              <w:rPr>
                <w:rFonts w:asciiTheme="majorBidi" w:hAnsiTheme="majorBidi" w:cstheme="majorBidi"/>
                <w:sz w:val="27"/>
                <w:szCs w:val="27"/>
                <w:cs/>
              </w:rPr>
              <w:t>ส่วนที่มีหลักประกัน</w:t>
            </w:r>
          </w:p>
        </w:tc>
        <w:tc>
          <w:tcPr>
            <w:tcW w:w="243" w:type="dxa"/>
            <w:vAlign w:val="bottom"/>
          </w:tcPr>
          <w:p w14:paraId="32C3F195" w14:textId="77777777" w:rsidR="000169F2" w:rsidRPr="00016E7B" w:rsidRDefault="000169F2" w:rsidP="0080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8" w:type="dxa"/>
            <w:vAlign w:val="bottom"/>
          </w:tcPr>
          <w:p w14:paraId="2217B247" w14:textId="77777777" w:rsidR="000169F2" w:rsidRPr="00016E7B" w:rsidRDefault="000169F2" w:rsidP="0080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16E7B">
              <w:rPr>
                <w:rFonts w:asciiTheme="majorBidi" w:hAnsiTheme="majorBidi" w:cstheme="majorBidi"/>
                <w:sz w:val="27"/>
                <w:szCs w:val="27"/>
                <w:cs/>
              </w:rPr>
              <w:t>ส่วนที่ไม่มีหลักประกัน</w:t>
            </w:r>
          </w:p>
        </w:tc>
        <w:tc>
          <w:tcPr>
            <w:tcW w:w="255" w:type="dxa"/>
            <w:vAlign w:val="bottom"/>
          </w:tcPr>
          <w:p w14:paraId="021F1CC6" w14:textId="77777777" w:rsidR="000169F2" w:rsidRPr="00016E7B" w:rsidRDefault="000169F2" w:rsidP="0080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7E9F7646" w14:textId="77777777" w:rsidR="000169F2" w:rsidRPr="00016E7B" w:rsidRDefault="000169F2" w:rsidP="0080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16E7B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288" w:type="dxa"/>
            <w:vAlign w:val="center"/>
          </w:tcPr>
          <w:p w14:paraId="46894AED" w14:textId="77777777" w:rsidR="000169F2" w:rsidRPr="00016E7B" w:rsidRDefault="000169F2" w:rsidP="0080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0" w:type="dxa"/>
            <w:vAlign w:val="bottom"/>
          </w:tcPr>
          <w:p w14:paraId="1C0C3B72" w14:textId="77777777" w:rsidR="000169F2" w:rsidRPr="00016E7B" w:rsidRDefault="000169F2" w:rsidP="0080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16E7B">
              <w:rPr>
                <w:rFonts w:asciiTheme="majorBidi" w:hAnsiTheme="majorBidi" w:cstheme="majorBidi"/>
                <w:sz w:val="27"/>
                <w:szCs w:val="27"/>
                <w:cs/>
              </w:rPr>
              <w:t>ส่วนที่มีหลักประกัน</w:t>
            </w:r>
          </w:p>
        </w:tc>
        <w:tc>
          <w:tcPr>
            <w:tcW w:w="233" w:type="dxa"/>
            <w:vAlign w:val="bottom"/>
          </w:tcPr>
          <w:p w14:paraId="1C51339F" w14:textId="77777777" w:rsidR="000169F2" w:rsidRPr="00016E7B" w:rsidRDefault="000169F2" w:rsidP="0080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72361EDE" w14:textId="77777777" w:rsidR="000169F2" w:rsidRPr="00016E7B" w:rsidRDefault="000169F2" w:rsidP="0080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16E7B">
              <w:rPr>
                <w:rFonts w:asciiTheme="majorBidi" w:hAnsiTheme="majorBidi" w:cstheme="majorBidi"/>
                <w:sz w:val="27"/>
                <w:szCs w:val="27"/>
                <w:cs/>
              </w:rPr>
              <w:t>ส่วนที่ไม่มีหลักประกัน</w:t>
            </w:r>
          </w:p>
        </w:tc>
        <w:tc>
          <w:tcPr>
            <w:tcW w:w="227" w:type="dxa"/>
            <w:vAlign w:val="bottom"/>
          </w:tcPr>
          <w:p w14:paraId="214B2F20" w14:textId="77777777" w:rsidR="000169F2" w:rsidRPr="00016E7B" w:rsidRDefault="000169F2" w:rsidP="0080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5C5B977F" w14:textId="77777777" w:rsidR="000169F2" w:rsidRPr="00016E7B" w:rsidRDefault="000169F2" w:rsidP="0080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16E7B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0169F2" w:rsidRPr="00121E18" w14:paraId="7C5B9E7D" w14:textId="77777777" w:rsidTr="00805FF4">
        <w:trPr>
          <w:tblHeader/>
        </w:trPr>
        <w:tc>
          <w:tcPr>
            <w:tcW w:w="1813" w:type="dxa"/>
          </w:tcPr>
          <w:p w14:paraId="7BCB3D6A" w14:textId="77777777" w:rsidR="000169F2" w:rsidRPr="00016E7B" w:rsidRDefault="000169F2" w:rsidP="0080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367" w:type="dxa"/>
            <w:gridSpan w:val="11"/>
            <w:vAlign w:val="bottom"/>
          </w:tcPr>
          <w:p w14:paraId="3EFFF4B5" w14:textId="77777777" w:rsidR="000169F2" w:rsidRPr="00016E7B" w:rsidRDefault="000169F2" w:rsidP="0080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016E7B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พัน</w:t>
            </w:r>
            <w:r w:rsidRPr="00016E7B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บาท)</w:t>
            </w:r>
          </w:p>
        </w:tc>
      </w:tr>
      <w:tr w:rsidR="000169F2" w:rsidRPr="00121E18" w14:paraId="32DEECFF" w14:textId="77777777" w:rsidTr="00805FF4">
        <w:tc>
          <w:tcPr>
            <w:tcW w:w="1813" w:type="dxa"/>
          </w:tcPr>
          <w:p w14:paraId="61DC2056" w14:textId="77777777" w:rsidR="000169F2" w:rsidRPr="00E81689" w:rsidRDefault="000169F2" w:rsidP="00805FF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0" w:right="-22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>ส่วนที่หมุนเวียน</w:t>
            </w:r>
          </w:p>
        </w:tc>
        <w:tc>
          <w:tcPr>
            <w:tcW w:w="1006" w:type="dxa"/>
            <w:vAlign w:val="bottom"/>
          </w:tcPr>
          <w:p w14:paraId="54D1780E" w14:textId="77777777" w:rsidR="000169F2" w:rsidRDefault="000169F2" w:rsidP="00805FF4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3" w:type="dxa"/>
            <w:vAlign w:val="bottom"/>
          </w:tcPr>
          <w:p w14:paraId="02F791BF" w14:textId="77777777" w:rsidR="000169F2" w:rsidRPr="00016E7B" w:rsidRDefault="000169F2" w:rsidP="00805FF4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8" w:type="dxa"/>
            <w:vAlign w:val="bottom"/>
          </w:tcPr>
          <w:p w14:paraId="6E9F0C00" w14:textId="77777777" w:rsidR="000169F2" w:rsidRDefault="000169F2" w:rsidP="00805FF4">
            <w:pPr>
              <w:ind w:right="9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5" w:type="dxa"/>
            <w:vAlign w:val="bottom"/>
          </w:tcPr>
          <w:p w14:paraId="669C3E02" w14:textId="77777777" w:rsidR="000169F2" w:rsidRPr="00016E7B" w:rsidRDefault="000169F2" w:rsidP="00805FF4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1303B3C3" w14:textId="77777777" w:rsidR="000169F2" w:rsidRDefault="000169F2" w:rsidP="00805FF4">
            <w:pPr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88" w:type="dxa"/>
            <w:vAlign w:val="bottom"/>
          </w:tcPr>
          <w:p w14:paraId="1013FBF0" w14:textId="77777777" w:rsidR="000169F2" w:rsidRPr="00016E7B" w:rsidRDefault="000169F2" w:rsidP="00805FF4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0" w:type="dxa"/>
            <w:vAlign w:val="bottom"/>
          </w:tcPr>
          <w:p w14:paraId="69B4CD39" w14:textId="77777777" w:rsidR="000169F2" w:rsidRDefault="000169F2" w:rsidP="00805FF4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3" w:type="dxa"/>
            <w:vAlign w:val="bottom"/>
          </w:tcPr>
          <w:p w14:paraId="5831F5E6" w14:textId="77777777" w:rsidR="000169F2" w:rsidRPr="00016E7B" w:rsidRDefault="000169F2" w:rsidP="00805FF4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0FB34B81" w14:textId="77777777" w:rsidR="000169F2" w:rsidRDefault="000169F2" w:rsidP="00805FF4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27" w:type="dxa"/>
            <w:vAlign w:val="bottom"/>
          </w:tcPr>
          <w:p w14:paraId="6C644A42" w14:textId="77777777" w:rsidR="000169F2" w:rsidRPr="00016E7B" w:rsidRDefault="000169F2" w:rsidP="00805FF4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5E81C13B" w14:textId="77777777" w:rsidR="000169F2" w:rsidRPr="009414A8" w:rsidRDefault="000169F2" w:rsidP="00805FF4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156B53" w:rsidRPr="00121E18" w14:paraId="7629CCCA" w14:textId="77777777" w:rsidTr="00805FF4">
        <w:tc>
          <w:tcPr>
            <w:tcW w:w="1813" w:type="dxa"/>
          </w:tcPr>
          <w:p w14:paraId="33EAA465" w14:textId="18B565AD" w:rsidR="00156B53" w:rsidRPr="00016E7B" w:rsidRDefault="00F15210" w:rsidP="00F152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ind w:left="246" w:right="-22" w:hanging="24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ส่วนของ</w:t>
            </w:r>
            <w:r w:rsidR="00156B53" w:rsidRPr="00016E7B">
              <w:rPr>
                <w:rFonts w:asciiTheme="majorBidi" w:hAnsiTheme="majorBidi" w:cstheme="majorBidi"/>
                <w:sz w:val="27"/>
                <w:szCs w:val="27"/>
                <w:cs/>
              </w:rPr>
              <w:t>หนี้สินตามสัญญาเช่า</w:t>
            </w:r>
            <w:r w:rsidR="00156B53" w:rsidRPr="00224430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ที่ถึงกำหนดชำระ   </w:t>
            </w:r>
            <w:r w:rsidR="00156B53" w:rsidRPr="00224430">
              <w:rPr>
                <w:rFonts w:asciiTheme="majorBidi" w:hAnsiTheme="majorBidi" w:cstheme="majorBidi"/>
                <w:sz w:val="27"/>
                <w:szCs w:val="27"/>
                <w:cs/>
              </w:rPr>
              <w:t>ภายในหนึ่งปี</w:t>
            </w:r>
          </w:p>
        </w:tc>
        <w:tc>
          <w:tcPr>
            <w:tcW w:w="1006" w:type="dxa"/>
            <w:vAlign w:val="bottom"/>
          </w:tcPr>
          <w:p w14:paraId="4BB17376" w14:textId="1A1E0042" w:rsidR="00156B53" w:rsidRDefault="00156B53" w:rsidP="00156B53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3" w:type="dxa"/>
            <w:vAlign w:val="bottom"/>
          </w:tcPr>
          <w:p w14:paraId="71A74C42" w14:textId="77777777" w:rsidR="00156B53" w:rsidRPr="00016E7B" w:rsidRDefault="00156B53" w:rsidP="00156B53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8" w:type="dxa"/>
            <w:vAlign w:val="bottom"/>
          </w:tcPr>
          <w:p w14:paraId="3A256A60" w14:textId="6677D64F" w:rsidR="00156B53" w:rsidRPr="00016E7B" w:rsidRDefault="00156B53" w:rsidP="0015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40,053</w:t>
            </w:r>
          </w:p>
        </w:tc>
        <w:tc>
          <w:tcPr>
            <w:tcW w:w="255" w:type="dxa"/>
            <w:vAlign w:val="bottom"/>
          </w:tcPr>
          <w:p w14:paraId="486EBC04" w14:textId="77777777" w:rsidR="00156B53" w:rsidRPr="00016E7B" w:rsidRDefault="00156B53" w:rsidP="0015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5B2FC8CF" w14:textId="2C73BE30" w:rsidR="00156B53" w:rsidRPr="003703DB" w:rsidRDefault="00156B53" w:rsidP="0015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40,053</w:t>
            </w:r>
          </w:p>
        </w:tc>
        <w:tc>
          <w:tcPr>
            <w:tcW w:w="288" w:type="dxa"/>
            <w:vAlign w:val="bottom"/>
          </w:tcPr>
          <w:p w14:paraId="5337817E" w14:textId="77777777" w:rsidR="00156B53" w:rsidRPr="00016E7B" w:rsidRDefault="00156B53" w:rsidP="00156B53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0" w:type="dxa"/>
            <w:vAlign w:val="bottom"/>
          </w:tcPr>
          <w:p w14:paraId="136FA5E1" w14:textId="65CA098E" w:rsidR="00156B53" w:rsidRDefault="00156B53" w:rsidP="00156B53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3" w:type="dxa"/>
            <w:vAlign w:val="bottom"/>
          </w:tcPr>
          <w:p w14:paraId="3D3B59D1" w14:textId="77777777" w:rsidR="00156B53" w:rsidRPr="00016E7B" w:rsidRDefault="00156B53" w:rsidP="00156B53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28F17FCB" w14:textId="56DF6508" w:rsidR="00156B53" w:rsidRDefault="00156B53" w:rsidP="0015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25,290</w:t>
            </w:r>
          </w:p>
        </w:tc>
        <w:tc>
          <w:tcPr>
            <w:tcW w:w="227" w:type="dxa"/>
            <w:vAlign w:val="bottom"/>
          </w:tcPr>
          <w:p w14:paraId="53C0528E" w14:textId="77777777" w:rsidR="00156B53" w:rsidRPr="00016E7B" w:rsidRDefault="00156B53" w:rsidP="00156B53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142BFA30" w14:textId="028D3F5D" w:rsidR="00156B53" w:rsidRPr="003703DB" w:rsidRDefault="00156B53" w:rsidP="0015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25,290</w:t>
            </w:r>
          </w:p>
        </w:tc>
      </w:tr>
      <w:tr w:rsidR="00156B53" w:rsidRPr="00121E18" w14:paraId="3AC88383" w14:textId="77777777" w:rsidTr="00805FF4">
        <w:tc>
          <w:tcPr>
            <w:tcW w:w="1813" w:type="dxa"/>
          </w:tcPr>
          <w:p w14:paraId="2F299AF8" w14:textId="77777777" w:rsidR="00156B53" w:rsidRPr="00016E7B" w:rsidRDefault="00156B53" w:rsidP="00156B5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0" w:right="-22"/>
              <w:rPr>
                <w:rFonts w:asciiTheme="majorBidi" w:hAnsiTheme="majorBidi" w:cstheme="majorBidi"/>
                <w:sz w:val="27"/>
                <w:szCs w:val="27"/>
              </w:rPr>
            </w:pPr>
            <w:r w:rsidRPr="00016E7B">
              <w:rPr>
                <w:rFonts w:asciiTheme="majorBidi" w:hAnsiTheme="majorBidi" w:cstheme="majorBidi"/>
                <w:sz w:val="27"/>
                <w:szCs w:val="27"/>
                <w:cs/>
              </w:rPr>
              <w:t>หุ้นกู้ที่ถึงกำหนด</w:t>
            </w:r>
          </w:p>
          <w:p w14:paraId="6A2ADA95" w14:textId="77777777" w:rsidR="00156B53" w:rsidRPr="00016E7B" w:rsidRDefault="00156B53" w:rsidP="00156B5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ind w:left="246" w:right="-2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16E7B">
              <w:rPr>
                <w:rFonts w:asciiTheme="majorBidi" w:hAnsiTheme="majorBidi" w:cstheme="majorBidi"/>
                <w:sz w:val="27"/>
                <w:szCs w:val="27"/>
                <w:cs/>
              </w:rPr>
              <w:t>ชำระภายในหนึ่งปี</w:t>
            </w:r>
          </w:p>
        </w:tc>
        <w:tc>
          <w:tcPr>
            <w:tcW w:w="1006" w:type="dxa"/>
            <w:vAlign w:val="bottom"/>
          </w:tcPr>
          <w:p w14:paraId="091072B4" w14:textId="0BFC9775" w:rsidR="00156B53" w:rsidRPr="00016E7B" w:rsidRDefault="00156B53" w:rsidP="0015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3" w:type="dxa"/>
            <w:vAlign w:val="bottom"/>
          </w:tcPr>
          <w:p w14:paraId="570D1E6F" w14:textId="77777777" w:rsidR="00156B53" w:rsidRPr="00016E7B" w:rsidRDefault="00156B53" w:rsidP="0015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8" w:type="dxa"/>
            <w:vAlign w:val="bottom"/>
          </w:tcPr>
          <w:p w14:paraId="2D556743" w14:textId="79F88E4A" w:rsidR="00156B53" w:rsidRPr="00016E7B" w:rsidRDefault="00156B53" w:rsidP="0015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4,000,000</w:t>
            </w:r>
          </w:p>
        </w:tc>
        <w:tc>
          <w:tcPr>
            <w:tcW w:w="255" w:type="dxa"/>
            <w:vAlign w:val="bottom"/>
          </w:tcPr>
          <w:p w14:paraId="40672E23" w14:textId="77777777" w:rsidR="00156B53" w:rsidRPr="00016E7B" w:rsidRDefault="00156B53" w:rsidP="0015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5161C26A" w14:textId="6F53F553" w:rsidR="00156B53" w:rsidRPr="00016E7B" w:rsidRDefault="00156B53" w:rsidP="0015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4,000,000</w:t>
            </w:r>
          </w:p>
        </w:tc>
        <w:tc>
          <w:tcPr>
            <w:tcW w:w="288" w:type="dxa"/>
            <w:vAlign w:val="bottom"/>
          </w:tcPr>
          <w:p w14:paraId="2E6C4436" w14:textId="77777777" w:rsidR="00156B53" w:rsidRPr="00016E7B" w:rsidRDefault="00156B53" w:rsidP="0015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0" w:type="dxa"/>
            <w:vAlign w:val="bottom"/>
          </w:tcPr>
          <w:p w14:paraId="0A818E15" w14:textId="33A15005" w:rsidR="00156B53" w:rsidRPr="00016E7B" w:rsidRDefault="00156B53" w:rsidP="0015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3" w:type="dxa"/>
            <w:vAlign w:val="bottom"/>
          </w:tcPr>
          <w:p w14:paraId="27347387" w14:textId="77777777" w:rsidR="00156B53" w:rsidRPr="00016E7B" w:rsidRDefault="00156B53" w:rsidP="0015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2240C8DA" w14:textId="457EA3F6" w:rsidR="00156B53" w:rsidRPr="00016E7B" w:rsidRDefault="00156B53" w:rsidP="0015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3,000,000</w:t>
            </w:r>
          </w:p>
        </w:tc>
        <w:tc>
          <w:tcPr>
            <w:tcW w:w="227" w:type="dxa"/>
            <w:vAlign w:val="bottom"/>
          </w:tcPr>
          <w:p w14:paraId="2A661FA0" w14:textId="77777777" w:rsidR="00156B53" w:rsidRPr="00016E7B" w:rsidRDefault="00156B53" w:rsidP="0015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2AD7FB18" w14:textId="0A3E2B7B" w:rsidR="00156B53" w:rsidRPr="009414A8" w:rsidRDefault="00156B53" w:rsidP="0015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3,000,000</w:t>
            </w:r>
          </w:p>
        </w:tc>
      </w:tr>
      <w:tr w:rsidR="00156B53" w:rsidRPr="00121E18" w14:paraId="4BF0F496" w14:textId="77777777" w:rsidTr="00805FF4">
        <w:tc>
          <w:tcPr>
            <w:tcW w:w="1813" w:type="dxa"/>
            <w:shd w:val="clear" w:color="auto" w:fill="auto"/>
          </w:tcPr>
          <w:p w14:paraId="4C748EBA" w14:textId="77777777" w:rsidR="00156B53" w:rsidRDefault="00156B53" w:rsidP="00156B5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0" w:right="-22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006" w:type="dxa"/>
            <w:vAlign w:val="bottom"/>
          </w:tcPr>
          <w:p w14:paraId="2E945016" w14:textId="77777777" w:rsidR="00156B53" w:rsidRDefault="00156B53" w:rsidP="00156B53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3" w:type="dxa"/>
            <w:vAlign w:val="bottom"/>
          </w:tcPr>
          <w:p w14:paraId="0AD11FA8" w14:textId="77777777" w:rsidR="00156B53" w:rsidRPr="00016E7B" w:rsidRDefault="00156B53" w:rsidP="00156B53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8" w:type="dxa"/>
            <w:vAlign w:val="bottom"/>
          </w:tcPr>
          <w:p w14:paraId="13B82456" w14:textId="77777777" w:rsidR="00156B53" w:rsidRDefault="00156B53" w:rsidP="00156B53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5" w:type="dxa"/>
            <w:vAlign w:val="bottom"/>
          </w:tcPr>
          <w:p w14:paraId="1A56A27A" w14:textId="77777777" w:rsidR="00156B53" w:rsidRPr="00016E7B" w:rsidRDefault="00156B53" w:rsidP="00156B53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08A3F4BF" w14:textId="77777777" w:rsidR="00156B53" w:rsidRDefault="00156B53" w:rsidP="00156B53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88" w:type="dxa"/>
            <w:vAlign w:val="bottom"/>
          </w:tcPr>
          <w:p w14:paraId="14F0EF5F" w14:textId="77777777" w:rsidR="00156B53" w:rsidRPr="00016E7B" w:rsidRDefault="00156B53" w:rsidP="00156B53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0" w:type="dxa"/>
            <w:vAlign w:val="bottom"/>
          </w:tcPr>
          <w:p w14:paraId="7A1BDAE3" w14:textId="77777777" w:rsidR="00156B53" w:rsidRDefault="00156B53" w:rsidP="00156B53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3" w:type="dxa"/>
            <w:vAlign w:val="bottom"/>
          </w:tcPr>
          <w:p w14:paraId="19A92C54" w14:textId="77777777" w:rsidR="00156B53" w:rsidRPr="00016E7B" w:rsidRDefault="00156B53" w:rsidP="00156B53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0A1661B8" w14:textId="77777777" w:rsidR="00156B53" w:rsidRDefault="00156B53" w:rsidP="00156B53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27" w:type="dxa"/>
            <w:vAlign w:val="bottom"/>
          </w:tcPr>
          <w:p w14:paraId="17AF8319" w14:textId="77777777" w:rsidR="00156B53" w:rsidRPr="00016E7B" w:rsidRDefault="00156B53" w:rsidP="00156B53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434512D9" w14:textId="77777777" w:rsidR="00156B53" w:rsidRPr="009414A8" w:rsidRDefault="00156B53" w:rsidP="00156B53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156B53" w:rsidRPr="00121E18" w14:paraId="47D70358" w14:textId="77777777" w:rsidTr="00805FF4">
        <w:tc>
          <w:tcPr>
            <w:tcW w:w="1813" w:type="dxa"/>
            <w:shd w:val="clear" w:color="auto" w:fill="auto"/>
          </w:tcPr>
          <w:p w14:paraId="75E3EB97" w14:textId="77777777" w:rsidR="00156B53" w:rsidRPr="00016E7B" w:rsidRDefault="00156B53" w:rsidP="00156B5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0" w:right="-2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>ส่วนที่ไม่หมุนเวียน</w:t>
            </w:r>
          </w:p>
        </w:tc>
        <w:tc>
          <w:tcPr>
            <w:tcW w:w="1006" w:type="dxa"/>
            <w:vAlign w:val="bottom"/>
          </w:tcPr>
          <w:p w14:paraId="43D1FC89" w14:textId="77777777" w:rsidR="00156B53" w:rsidRDefault="00156B53" w:rsidP="00156B53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3" w:type="dxa"/>
            <w:vAlign w:val="bottom"/>
          </w:tcPr>
          <w:p w14:paraId="69D1F732" w14:textId="77777777" w:rsidR="00156B53" w:rsidRPr="00016E7B" w:rsidRDefault="00156B53" w:rsidP="00156B53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8" w:type="dxa"/>
            <w:vAlign w:val="bottom"/>
          </w:tcPr>
          <w:p w14:paraId="37053ACA" w14:textId="77777777" w:rsidR="00156B53" w:rsidRDefault="00156B53" w:rsidP="00156B53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5" w:type="dxa"/>
            <w:vAlign w:val="bottom"/>
          </w:tcPr>
          <w:p w14:paraId="5EAD3A5D" w14:textId="77777777" w:rsidR="00156B53" w:rsidRPr="00016E7B" w:rsidRDefault="00156B53" w:rsidP="00156B53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36A4D99A" w14:textId="77777777" w:rsidR="00156B53" w:rsidRDefault="00156B53" w:rsidP="00156B53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88" w:type="dxa"/>
            <w:vAlign w:val="bottom"/>
          </w:tcPr>
          <w:p w14:paraId="6D3CBE49" w14:textId="77777777" w:rsidR="00156B53" w:rsidRPr="00016E7B" w:rsidRDefault="00156B53" w:rsidP="00156B53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0" w:type="dxa"/>
            <w:vAlign w:val="bottom"/>
          </w:tcPr>
          <w:p w14:paraId="4E5CF273" w14:textId="77777777" w:rsidR="00156B53" w:rsidRDefault="00156B53" w:rsidP="00156B53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3" w:type="dxa"/>
            <w:vAlign w:val="bottom"/>
          </w:tcPr>
          <w:p w14:paraId="5ECE1066" w14:textId="77777777" w:rsidR="00156B53" w:rsidRPr="00016E7B" w:rsidRDefault="00156B53" w:rsidP="00156B53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2258051A" w14:textId="77777777" w:rsidR="00156B53" w:rsidRDefault="00156B53" w:rsidP="00156B53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27" w:type="dxa"/>
            <w:vAlign w:val="bottom"/>
          </w:tcPr>
          <w:p w14:paraId="25C88D70" w14:textId="77777777" w:rsidR="00156B53" w:rsidRPr="00016E7B" w:rsidRDefault="00156B53" w:rsidP="00156B53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19E6D71C" w14:textId="77777777" w:rsidR="00156B53" w:rsidRPr="009414A8" w:rsidRDefault="00156B53" w:rsidP="00156B53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156B53" w:rsidRPr="00121E18" w14:paraId="1C102AA3" w14:textId="77777777" w:rsidTr="00805FF4">
        <w:tc>
          <w:tcPr>
            <w:tcW w:w="1813" w:type="dxa"/>
            <w:shd w:val="clear" w:color="auto" w:fill="auto"/>
          </w:tcPr>
          <w:p w14:paraId="10DD1FB4" w14:textId="4078FA03" w:rsidR="00156B53" w:rsidRDefault="00156B53" w:rsidP="00156B5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0" w:right="-22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016E7B">
              <w:rPr>
                <w:rFonts w:asciiTheme="majorBidi" w:hAnsiTheme="majorBidi" w:cstheme="majorBidi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1006" w:type="dxa"/>
            <w:vAlign w:val="bottom"/>
          </w:tcPr>
          <w:p w14:paraId="0E15FDBB" w14:textId="744B0ECF" w:rsidR="00156B53" w:rsidRDefault="00156B53" w:rsidP="0015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3" w:type="dxa"/>
            <w:vAlign w:val="bottom"/>
          </w:tcPr>
          <w:p w14:paraId="7CB3B164" w14:textId="77777777" w:rsidR="00156B53" w:rsidRPr="00016E7B" w:rsidRDefault="00156B53" w:rsidP="00156B53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8" w:type="dxa"/>
            <w:vAlign w:val="bottom"/>
          </w:tcPr>
          <w:p w14:paraId="14A94DF4" w14:textId="4B249357" w:rsidR="00156B53" w:rsidRDefault="00156B53" w:rsidP="00156B53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1,695,78</w:t>
            </w:r>
            <w:r w:rsidR="00D9744F">
              <w:rPr>
                <w:rFonts w:asciiTheme="majorBidi" w:hAnsiTheme="majorBidi" w:cstheme="majorBidi"/>
                <w:sz w:val="27"/>
                <w:szCs w:val="27"/>
              </w:rPr>
              <w:t>4</w:t>
            </w:r>
          </w:p>
        </w:tc>
        <w:tc>
          <w:tcPr>
            <w:tcW w:w="255" w:type="dxa"/>
            <w:vAlign w:val="bottom"/>
          </w:tcPr>
          <w:p w14:paraId="3E205099" w14:textId="77777777" w:rsidR="00156B53" w:rsidRPr="00016E7B" w:rsidRDefault="00156B53" w:rsidP="00156B53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78C0D7F1" w14:textId="7B97C500" w:rsidR="00156B53" w:rsidRDefault="00156B53" w:rsidP="00156B53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1,695,78</w:t>
            </w:r>
            <w:r w:rsidR="00D9744F">
              <w:rPr>
                <w:rFonts w:asciiTheme="majorBidi" w:hAnsiTheme="majorBidi" w:cstheme="majorBidi"/>
                <w:sz w:val="27"/>
                <w:szCs w:val="27"/>
              </w:rPr>
              <w:t>4</w:t>
            </w:r>
          </w:p>
        </w:tc>
        <w:tc>
          <w:tcPr>
            <w:tcW w:w="288" w:type="dxa"/>
            <w:vAlign w:val="bottom"/>
          </w:tcPr>
          <w:p w14:paraId="19293B01" w14:textId="77777777" w:rsidR="00156B53" w:rsidRPr="00016E7B" w:rsidRDefault="00156B53" w:rsidP="00156B53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0" w:type="dxa"/>
            <w:vAlign w:val="bottom"/>
          </w:tcPr>
          <w:p w14:paraId="5DC951FB" w14:textId="18EEDFBA" w:rsidR="00156B53" w:rsidRDefault="00156B53" w:rsidP="0015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3" w:type="dxa"/>
            <w:vAlign w:val="bottom"/>
          </w:tcPr>
          <w:p w14:paraId="0F5AE201" w14:textId="77777777" w:rsidR="00156B53" w:rsidRPr="00016E7B" w:rsidRDefault="00156B53" w:rsidP="00156B53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2C9CEF58" w14:textId="4E4C9657" w:rsidR="00156B53" w:rsidRDefault="00156B53" w:rsidP="00156B53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536,668</w:t>
            </w:r>
          </w:p>
        </w:tc>
        <w:tc>
          <w:tcPr>
            <w:tcW w:w="227" w:type="dxa"/>
            <w:vAlign w:val="bottom"/>
          </w:tcPr>
          <w:p w14:paraId="1B96D88A" w14:textId="77777777" w:rsidR="00156B53" w:rsidRPr="00016E7B" w:rsidRDefault="00156B53" w:rsidP="00156B53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04FDEA3F" w14:textId="3B9852C2" w:rsidR="00156B53" w:rsidRPr="009414A8" w:rsidRDefault="00156B53" w:rsidP="00156B53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536,668</w:t>
            </w:r>
          </w:p>
        </w:tc>
      </w:tr>
      <w:tr w:rsidR="00156B53" w:rsidRPr="00121E18" w14:paraId="02C2A4E0" w14:textId="77777777" w:rsidTr="00805FF4">
        <w:tc>
          <w:tcPr>
            <w:tcW w:w="1813" w:type="dxa"/>
            <w:shd w:val="clear" w:color="auto" w:fill="auto"/>
          </w:tcPr>
          <w:p w14:paraId="1EA82D53" w14:textId="77777777" w:rsidR="00156B53" w:rsidRPr="00016E7B" w:rsidRDefault="00156B53" w:rsidP="00156B5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0" w:right="-2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16E7B">
              <w:rPr>
                <w:rFonts w:asciiTheme="majorBidi" w:hAnsiTheme="majorBidi" w:cstheme="majorBidi"/>
                <w:sz w:val="27"/>
                <w:szCs w:val="27"/>
                <w:cs/>
              </w:rPr>
              <w:t>หุ้นกู้</w:t>
            </w:r>
          </w:p>
        </w:tc>
        <w:tc>
          <w:tcPr>
            <w:tcW w:w="1006" w:type="dxa"/>
            <w:vAlign w:val="bottom"/>
          </w:tcPr>
          <w:p w14:paraId="34DF8146" w14:textId="7E841AF3" w:rsidR="00156B53" w:rsidRPr="00016E7B" w:rsidRDefault="00156B53" w:rsidP="0015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3" w:type="dxa"/>
            <w:vAlign w:val="bottom"/>
          </w:tcPr>
          <w:p w14:paraId="7D6F3623" w14:textId="77777777" w:rsidR="00156B53" w:rsidRPr="00016E7B" w:rsidRDefault="00156B53" w:rsidP="0015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8" w:type="dxa"/>
            <w:vAlign w:val="bottom"/>
          </w:tcPr>
          <w:p w14:paraId="2E7CE982" w14:textId="22D59768" w:rsidR="00156B53" w:rsidRPr="00016E7B" w:rsidRDefault="00156B53" w:rsidP="0015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18,218,600</w:t>
            </w:r>
          </w:p>
        </w:tc>
        <w:tc>
          <w:tcPr>
            <w:tcW w:w="255" w:type="dxa"/>
            <w:vAlign w:val="bottom"/>
          </w:tcPr>
          <w:p w14:paraId="0916DF65" w14:textId="77777777" w:rsidR="00156B53" w:rsidRPr="00016E7B" w:rsidRDefault="00156B53" w:rsidP="0015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4D84DDE3" w14:textId="69F83F7A" w:rsidR="00156B53" w:rsidRPr="00016E7B" w:rsidRDefault="00156B53" w:rsidP="0015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18,218,600</w:t>
            </w:r>
          </w:p>
        </w:tc>
        <w:tc>
          <w:tcPr>
            <w:tcW w:w="288" w:type="dxa"/>
            <w:vAlign w:val="bottom"/>
          </w:tcPr>
          <w:p w14:paraId="7D413024" w14:textId="77777777" w:rsidR="00156B53" w:rsidRPr="00016E7B" w:rsidRDefault="00156B53" w:rsidP="0015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0" w:type="dxa"/>
            <w:vAlign w:val="bottom"/>
          </w:tcPr>
          <w:p w14:paraId="48E0DDBF" w14:textId="1D282E00" w:rsidR="00156B53" w:rsidRPr="00016E7B" w:rsidRDefault="00156B53" w:rsidP="0015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3" w:type="dxa"/>
            <w:vAlign w:val="bottom"/>
          </w:tcPr>
          <w:p w14:paraId="75A7CE36" w14:textId="77777777" w:rsidR="00156B53" w:rsidRPr="00016E7B" w:rsidRDefault="00156B53" w:rsidP="0015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419EE80D" w14:textId="33B8E902" w:rsidR="00156B53" w:rsidRPr="00016E7B" w:rsidRDefault="00156B53" w:rsidP="0015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13,218,600</w:t>
            </w:r>
          </w:p>
        </w:tc>
        <w:tc>
          <w:tcPr>
            <w:tcW w:w="227" w:type="dxa"/>
            <w:vAlign w:val="bottom"/>
          </w:tcPr>
          <w:p w14:paraId="08390D13" w14:textId="77777777" w:rsidR="00156B53" w:rsidRPr="00016E7B" w:rsidRDefault="00156B53" w:rsidP="0015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vAlign w:val="bottom"/>
          </w:tcPr>
          <w:p w14:paraId="0FB736EC" w14:textId="582EDD74" w:rsidR="00156B53" w:rsidRPr="009414A8" w:rsidRDefault="00156B53" w:rsidP="0015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13,218,600</w:t>
            </w:r>
          </w:p>
        </w:tc>
      </w:tr>
      <w:tr w:rsidR="00156B53" w:rsidRPr="005D1863" w14:paraId="182A55BE" w14:textId="77777777" w:rsidTr="00805FF4">
        <w:tc>
          <w:tcPr>
            <w:tcW w:w="1813" w:type="dxa"/>
          </w:tcPr>
          <w:p w14:paraId="680E84F1" w14:textId="77777777" w:rsidR="00156B53" w:rsidRPr="00016E7B" w:rsidRDefault="00156B53" w:rsidP="00156B5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ind w:left="246" w:right="-22" w:hanging="246"/>
              <w:rPr>
                <w:rFonts w:asciiTheme="majorBidi" w:hAnsiTheme="majorBidi" w:cstheme="majorBidi"/>
                <w:i/>
                <w:iCs/>
                <w:color w:val="0000FF"/>
                <w:sz w:val="27"/>
                <w:szCs w:val="27"/>
                <w:shd w:val="clear" w:color="auto" w:fill="E6E6E6"/>
              </w:rPr>
            </w:pPr>
            <w:r w:rsidRPr="00016E7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รวมหนี้สินที่มีภาระ</w:t>
            </w:r>
            <w:r w:rsidRPr="0093400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ดอกเบี้ย</w:t>
            </w: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0F0E03" w14:textId="2D0AD0F1" w:rsidR="00156B53" w:rsidRPr="003703DB" w:rsidRDefault="00156B53" w:rsidP="0015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43" w:type="dxa"/>
            <w:vAlign w:val="bottom"/>
          </w:tcPr>
          <w:p w14:paraId="2C993141" w14:textId="77777777" w:rsidR="00156B53" w:rsidRPr="003703DB" w:rsidRDefault="00156B53" w:rsidP="0015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034BE1" w14:textId="6E822865" w:rsidR="00156B53" w:rsidRPr="003703DB" w:rsidRDefault="00156B53" w:rsidP="0015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23,954,43</w:t>
            </w:r>
            <w:r w:rsidR="00D9744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</w:t>
            </w:r>
          </w:p>
        </w:tc>
        <w:tc>
          <w:tcPr>
            <w:tcW w:w="255" w:type="dxa"/>
            <w:vAlign w:val="bottom"/>
          </w:tcPr>
          <w:p w14:paraId="7582B23A" w14:textId="77777777" w:rsidR="00156B53" w:rsidRPr="003703DB" w:rsidRDefault="00156B53" w:rsidP="0015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FC63D1" w14:textId="73611836" w:rsidR="00156B53" w:rsidRPr="003703DB" w:rsidRDefault="00156B53" w:rsidP="0015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23,954,4</w:t>
            </w:r>
            <w:r w:rsidR="00D9744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37</w:t>
            </w:r>
          </w:p>
        </w:tc>
        <w:tc>
          <w:tcPr>
            <w:tcW w:w="288" w:type="dxa"/>
            <w:vAlign w:val="bottom"/>
          </w:tcPr>
          <w:p w14:paraId="3A8E0F6F" w14:textId="77777777" w:rsidR="00156B53" w:rsidRPr="003703DB" w:rsidRDefault="00156B53" w:rsidP="0015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F2EC3D" w14:textId="2B0CA10C" w:rsidR="00156B53" w:rsidRPr="003703DB" w:rsidRDefault="00156B53" w:rsidP="0015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33" w:type="dxa"/>
            <w:vAlign w:val="bottom"/>
          </w:tcPr>
          <w:p w14:paraId="605DD4F9" w14:textId="77777777" w:rsidR="00156B53" w:rsidRPr="003703DB" w:rsidRDefault="00156B53" w:rsidP="0015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C03531" w14:textId="57DB4F57" w:rsidR="00156B53" w:rsidRPr="003703DB" w:rsidRDefault="00156B53" w:rsidP="0015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16,780,558</w:t>
            </w:r>
          </w:p>
        </w:tc>
        <w:tc>
          <w:tcPr>
            <w:tcW w:w="227" w:type="dxa"/>
            <w:vAlign w:val="bottom"/>
          </w:tcPr>
          <w:p w14:paraId="0AC55F63" w14:textId="77777777" w:rsidR="00156B53" w:rsidRPr="00016E7B" w:rsidRDefault="00156B53" w:rsidP="0015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E9107C" w14:textId="22BB0E11" w:rsidR="00156B53" w:rsidRPr="00016E7B" w:rsidRDefault="00156B53" w:rsidP="0015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16,780,558</w:t>
            </w:r>
          </w:p>
        </w:tc>
      </w:tr>
    </w:tbl>
    <w:p w14:paraId="740CCA36" w14:textId="0C10D228" w:rsidR="000169F2" w:rsidRDefault="000169F2" w:rsidP="00696AF8">
      <w:pPr>
        <w:pStyle w:val="Bo-Blankline"/>
        <w:rPr>
          <w:rFonts w:asciiTheme="majorBidi" w:hAnsiTheme="majorBidi" w:cstheme="majorBidi"/>
        </w:rPr>
      </w:pPr>
    </w:p>
    <w:p w14:paraId="54D912E2" w14:textId="77777777" w:rsidR="00065FE1" w:rsidRPr="00BD6EE4" w:rsidRDefault="00065FE1" w:rsidP="00065FE1">
      <w:pPr>
        <w:pStyle w:val="block"/>
        <w:spacing w:after="0" w:line="240" w:lineRule="auto"/>
        <w:ind w:left="54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BD6EE4">
        <w:rPr>
          <w:rFonts w:asciiTheme="majorBidi" w:hAnsiTheme="majorBidi" w:cstheme="majorBidi"/>
          <w:sz w:val="30"/>
          <w:szCs w:val="30"/>
          <w:cs/>
        </w:rPr>
        <w:t xml:space="preserve">หนี้สินที่มีภาระดอกเบี้ย แสดงตามระยะเวลาครบกำหนดการจ่ายชำระ ณ วันที่ </w:t>
      </w:r>
      <w:r w:rsidRPr="006145CD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BD6EE4">
        <w:rPr>
          <w:rFonts w:asciiTheme="majorBidi" w:hAnsiTheme="majorBidi" w:cstheme="majorBidi"/>
          <w:sz w:val="30"/>
          <w:szCs w:val="30"/>
          <w:cs/>
        </w:rPr>
        <w:t xml:space="preserve"> ธันวาคม ได้ดังนี้</w:t>
      </w:r>
    </w:p>
    <w:p w14:paraId="26B63FB2" w14:textId="77777777" w:rsidR="00065FE1" w:rsidRPr="00C7044A" w:rsidRDefault="00065FE1" w:rsidP="00065FE1">
      <w:pPr>
        <w:pStyle w:val="block"/>
        <w:spacing w:after="0" w:line="240" w:lineRule="auto"/>
        <w:ind w:left="540" w:right="29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260"/>
        <w:gridCol w:w="264"/>
        <w:gridCol w:w="1169"/>
        <w:gridCol w:w="273"/>
        <w:gridCol w:w="1166"/>
        <w:gridCol w:w="273"/>
        <w:gridCol w:w="1175"/>
      </w:tblGrid>
      <w:tr w:rsidR="00065FE1" w:rsidRPr="00BD6EE4" w14:paraId="135625EE" w14:textId="77777777" w:rsidTr="001F3F5B">
        <w:trPr>
          <w:tblHeader/>
        </w:trPr>
        <w:tc>
          <w:tcPr>
            <w:tcW w:w="3600" w:type="dxa"/>
            <w:shd w:val="clear" w:color="auto" w:fill="auto"/>
          </w:tcPr>
          <w:p w14:paraId="38B6501A" w14:textId="77777777" w:rsidR="00065FE1" w:rsidRPr="00BD6EE4" w:rsidRDefault="00065FE1" w:rsidP="001F3F5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93" w:type="dxa"/>
            <w:gridSpan w:val="3"/>
            <w:shd w:val="clear" w:color="auto" w:fill="auto"/>
          </w:tcPr>
          <w:p w14:paraId="452BD760" w14:textId="77777777" w:rsidR="00065FE1" w:rsidRPr="00BD6EE4" w:rsidRDefault="00065FE1" w:rsidP="001F3F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6E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  <w:shd w:val="clear" w:color="auto" w:fill="auto"/>
          </w:tcPr>
          <w:p w14:paraId="3DF2673A" w14:textId="77777777" w:rsidR="00065FE1" w:rsidRPr="00BD6EE4" w:rsidRDefault="00065FE1" w:rsidP="001F3F5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4" w:type="dxa"/>
            <w:gridSpan w:val="3"/>
            <w:shd w:val="clear" w:color="auto" w:fill="auto"/>
          </w:tcPr>
          <w:p w14:paraId="176EDE62" w14:textId="77777777" w:rsidR="00065FE1" w:rsidRPr="00BD6EE4" w:rsidRDefault="00065FE1" w:rsidP="001F3F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D6E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467A" w:rsidRPr="00BD6EE4" w14:paraId="3F18A6C9" w14:textId="77777777" w:rsidTr="001F3F5B">
        <w:trPr>
          <w:tblHeader/>
        </w:trPr>
        <w:tc>
          <w:tcPr>
            <w:tcW w:w="3600" w:type="dxa"/>
            <w:shd w:val="clear" w:color="auto" w:fill="auto"/>
          </w:tcPr>
          <w:p w14:paraId="6AF9C425" w14:textId="77777777" w:rsidR="004C467A" w:rsidRPr="00BD6EE4" w:rsidRDefault="004C467A" w:rsidP="004C467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AE6B17C" w14:textId="3DE0FD17" w:rsidR="004C467A" w:rsidRPr="00BD6EE4" w:rsidRDefault="004C467A" w:rsidP="004C46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  <w:shd w:val="clear" w:color="auto" w:fill="auto"/>
          </w:tcPr>
          <w:p w14:paraId="4F33A735" w14:textId="77777777" w:rsidR="004C467A" w:rsidRPr="00BD6EE4" w:rsidRDefault="004C467A" w:rsidP="004C46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0BA268D6" w14:textId="4BA9B403" w:rsidR="004C467A" w:rsidRPr="00BD6EE4" w:rsidRDefault="004C467A" w:rsidP="004C46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3" w:type="dxa"/>
            <w:shd w:val="clear" w:color="auto" w:fill="auto"/>
          </w:tcPr>
          <w:p w14:paraId="709C7F47" w14:textId="77777777" w:rsidR="004C467A" w:rsidRPr="00BD6EE4" w:rsidRDefault="004C467A" w:rsidP="004C467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3ECBC712" w14:textId="02BA5345" w:rsidR="004C467A" w:rsidRPr="00BD6EE4" w:rsidRDefault="004C467A" w:rsidP="004C46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3" w:type="dxa"/>
            <w:shd w:val="clear" w:color="auto" w:fill="auto"/>
          </w:tcPr>
          <w:p w14:paraId="2AA0D62E" w14:textId="77777777" w:rsidR="004C467A" w:rsidRPr="00BD6EE4" w:rsidRDefault="004C467A" w:rsidP="004C467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774577FA" w14:textId="0062FE18" w:rsidR="004C467A" w:rsidRPr="00BD6EE4" w:rsidRDefault="004C467A" w:rsidP="004C46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4C467A" w:rsidRPr="00BD6EE4" w14:paraId="5F3ED131" w14:textId="77777777" w:rsidTr="001F3F5B">
        <w:trPr>
          <w:tblHeader/>
        </w:trPr>
        <w:tc>
          <w:tcPr>
            <w:tcW w:w="3600" w:type="dxa"/>
            <w:shd w:val="clear" w:color="auto" w:fill="auto"/>
          </w:tcPr>
          <w:p w14:paraId="2FC33554" w14:textId="77777777" w:rsidR="004C467A" w:rsidRPr="00BD6EE4" w:rsidRDefault="004C467A" w:rsidP="004C467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  <w:shd w:val="clear" w:color="auto" w:fill="auto"/>
          </w:tcPr>
          <w:p w14:paraId="6EE195DA" w14:textId="77777777" w:rsidR="004C467A" w:rsidRPr="00BD6EE4" w:rsidRDefault="004C467A" w:rsidP="004C46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D6EE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4C467A" w:rsidRPr="00BD6EE4" w14:paraId="5356B6B4" w14:textId="77777777" w:rsidTr="001F3F5B">
        <w:tc>
          <w:tcPr>
            <w:tcW w:w="3600" w:type="dxa"/>
            <w:shd w:val="clear" w:color="auto" w:fill="auto"/>
          </w:tcPr>
          <w:p w14:paraId="07EC2E87" w14:textId="77777777" w:rsidR="004C467A" w:rsidRPr="004112AB" w:rsidRDefault="004C467A" w:rsidP="004C467A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ครบกำหนดภายในหนึ่งปี</w:t>
            </w:r>
          </w:p>
        </w:tc>
        <w:tc>
          <w:tcPr>
            <w:tcW w:w="1260" w:type="dxa"/>
            <w:shd w:val="clear" w:color="auto" w:fill="auto"/>
          </w:tcPr>
          <w:p w14:paraId="0AC1AFD6" w14:textId="474067D7" w:rsidR="004C467A" w:rsidRPr="00BD6EE4" w:rsidRDefault="00156B53" w:rsidP="004C467A">
            <w:pPr>
              <w:tabs>
                <w:tab w:val="decimal" w:pos="97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4,040,053</w:t>
            </w:r>
          </w:p>
        </w:tc>
        <w:tc>
          <w:tcPr>
            <w:tcW w:w="264" w:type="dxa"/>
            <w:shd w:val="clear" w:color="auto" w:fill="auto"/>
          </w:tcPr>
          <w:p w14:paraId="43836076" w14:textId="77777777" w:rsidR="004C467A" w:rsidRPr="00BD6EE4" w:rsidRDefault="004C467A" w:rsidP="004C467A">
            <w:pPr>
              <w:tabs>
                <w:tab w:val="decimal" w:pos="115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22185FCB" w14:textId="442A80ED" w:rsidR="004C467A" w:rsidRPr="00BD6EE4" w:rsidRDefault="004C467A" w:rsidP="004C467A">
            <w:pPr>
              <w:tabs>
                <w:tab w:val="decimal" w:pos="97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3,025,290</w:t>
            </w:r>
          </w:p>
        </w:tc>
        <w:tc>
          <w:tcPr>
            <w:tcW w:w="273" w:type="dxa"/>
            <w:shd w:val="clear" w:color="auto" w:fill="auto"/>
          </w:tcPr>
          <w:p w14:paraId="1C1FA8D1" w14:textId="77777777" w:rsidR="004C467A" w:rsidRPr="00BD6EE4" w:rsidRDefault="004C467A" w:rsidP="004C467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059C2B01" w14:textId="5FCF9A5A" w:rsidR="004C467A" w:rsidRPr="00BD6EE4" w:rsidRDefault="00156B53" w:rsidP="0097472D">
            <w:pPr>
              <w:tabs>
                <w:tab w:val="decimal" w:pos="97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4,040,053</w:t>
            </w:r>
          </w:p>
        </w:tc>
        <w:tc>
          <w:tcPr>
            <w:tcW w:w="273" w:type="dxa"/>
            <w:shd w:val="clear" w:color="auto" w:fill="auto"/>
          </w:tcPr>
          <w:p w14:paraId="532A6701" w14:textId="77777777" w:rsidR="004C467A" w:rsidRPr="00BD6EE4" w:rsidRDefault="004C467A" w:rsidP="004C467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1CBE808F" w14:textId="532E4898" w:rsidR="004C467A" w:rsidRPr="00BD6EE4" w:rsidRDefault="004C467A" w:rsidP="004C467A">
            <w:pPr>
              <w:tabs>
                <w:tab w:val="decimal" w:pos="96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3,025,290</w:t>
            </w:r>
          </w:p>
        </w:tc>
      </w:tr>
      <w:tr w:rsidR="004C467A" w:rsidRPr="00BD6EE4" w14:paraId="677C9D3A" w14:textId="77777777" w:rsidTr="001F3F5B">
        <w:tc>
          <w:tcPr>
            <w:tcW w:w="3600" w:type="dxa"/>
            <w:shd w:val="clear" w:color="auto" w:fill="auto"/>
          </w:tcPr>
          <w:p w14:paraId="40ABFF8B" w14:textId="77777777" w:rsidR="004C467A" w:rsidRPr="00BD6EE4" w:rsidRDefault="004C467A" w:rsidP="004C467A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6EE4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1260" w:type="dxa"/>
            <w:shd w:val="clear" w:color="auto" w:fill="auto"/>
          </w:tcPr>
          <w:p w14:paraId="21773D68" w14:textId="1A74F8F3" w:rsidR="004C467A" w:rsidRPr="00BD6EE4" w:rsidRDefault="00156B53" w:rsidP="004C467A">
            <w:pPr>
              <w:tabs>
                <w:tab w:val="decimal" w:pos="97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18,059,072</w:t>
            </w:r>
          </w:p>
        </w:tc>
        <w:tc>
          <w:tcPr>
            <w:tcW w:w="264" w:type="dxa"/>
            <w:shd w:val="clear" w:color="auto" w:fill="auto"/>
          </w:tcPr>
          <w:p w14:paraId="767B8450" w14:textId="77777777" w:rsidR="004C467A" w:rsidRPr="00BD6EE4" w:rsidRDefault="004C467A" w:rsidP="004C467A">
            <w:pPr>
              <w:tabs>
                <w:tab w:val="decimal" w:pos="115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7B8FE07A" w14:textId="0DD1247C" w:rsidR="004C467A" w:rsidRPr="00BD6EE4" w:rsidRDefault="004C467A" w:rsidP="004C467A">
            <w:pPr>
              <w:tabs>
                <w:tab w:val="decimal" w:pos="97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13,281,570</w:t>
            </w:r>
          </w:p>
        </w:tc>
        <w:tc>
          <w:tcPr>
            <w:tcW w:w="273" w:type="dxa"/>
            <w:shd w:val="clear" w:color="auto" w:fill="auto"/>
          </w:tcPr>
          <w:p w14:paraId="59A3AC6B" w14:textId="77777777" w:rsidR="004C467A" w:rsidRPr="00BD6EE4" w:rsidRDefault="004C467A" w:rsidP="004C467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771A67B3" w14:textId="5DA36ABC" w:rsidR="004C467A" w:rsidRPr="00BD6EE4" w:rsidRDefault="00156B53" w:rsidP="0097472D">
            <w:pPr>
              <w:tabs>
                <w:tab w:val="decimal" w:pos="97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18,341,072</w:t>
            </w:r>
          </w:p>
        </w:tc>
        <w:tc>
          <w:tcPr>
            <w:tcW w:w="273" w:type="dxa"/>
            <w:shd w:val="clear" w:color="auto" w:fill="auto"/>
          </w:tcPr>
          <w:p w14:paraId="4B092E45" w14:textId="77777777" w:rsidR="004C467A" w:rsidRPr="00BD6EE4" w:rsidRDefault="004C467A" w:rsidP="004C467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3A40EACD" w14:textId="741D0DD7" w:rsidR="004C467A" w:rsidRPr="00BD6EE4" w:rsidRDefault="004C467A" w:rsidP="004C467A">
            <w:pPr>
              <w:tabs>
                <w:tab w:val="decimal" w:pos="96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13,283,570</w:t>
            </w:r>
          </w:p>
        </w:tc>
      </w:tr>
      <w:tr w:rsidR="004C467A" w:rsidRPr="00BD6EE4" w14:paraId="449E4C50" w14:textId="77777777" w:rsidTr="001F3F5B">
        <w:tc>
          <w:tcPr>
            <w:tcW w:w="3600" w:type="dxa"/>
            <w:shd w:val="clear" w:color="auto" w:fill="auto"/>
          </w:tcPr>
          <w:p w14:paraId="32A8A358" w14:textId="77777777" w:rsidR="004C467A" w:rsidRPr="00BD6EE4" w:rsidRDefault="004C467A" w:rsidP="004C467A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6EE4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ครบกำหนดหลังจากห้าปี</w:t>
            </w:r>
          </w:p>
        </w:tc>
        <w:tc>
          <w:tcPr>
            <w:tcW w:w="1260" w:type="dxa"/>
            <w:shd w:val="clear" w:color="auto" w:fill="auto"/>
          </w:tcPr>
          <w:p w14:paraId="0A8F48AE" w14:textId="08F847A1" w:rsidR="004C467A" w:rsidRPr="006145CD" w:rsidRDefault="00156B53" w:rsidP="004C467A">
            <w:pPr>
              <w:tabs>
                <w:tab w:val="decimal" w:pos="97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</w:t>
            </w:r>
            <w:r w:rsidR="00AF09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AF09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312</w:t>
            </w:r>
          </w:p>
        </w:tc>
        <w:tc>
          <w:tcPr>
            <w:tcW w:w="264" w:type="dxa"/>
            <w:shd w:val="clear" w:color="auto" w:fill="auto"/>
          </w:tcPr>
          <w:p w14:paraId="35E3E94B" w14:textId="77777777" w:rsidR="004C467A" w:rsidRPr="00BD6EE4" w:rsidRDefault="004C467A" w:rsidP="004C467A">
            <w:pPr>
              <w:tabs>
                <w:tab w:val="decimal" w:pos="115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0379B0ED" w14:textId="3997F417" w:rsidR="004C467A" w:rsidRPr="006145CD" w:rsidRDefault="004C467A" w:rsidP="004C467A">
            <w:pPr>
              <w:tabs>
                <w:tab w:val="decimal" w:pos="97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471,698</w:t>
            </w:r>
          </w:p>
        </w:tc>
        <w:tc>
          <w:tcPr>
            <w:tcW w:w="273" w:type="dxa"/>
            <w:shd w:val="clear" w:color="auto" w:fill="auto"/>
          </w:tcPr>
          <w:p w14:paraId="6E851CEE" w14:textId="77777777" w:rsidR="004C467A" w:rsidRPr="00BD6EE4" w:rsidRDefault="004C467A" w:rsidP="004C467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03B3D671" w14:textId="3A180DD8" w:rsidR="004C467A" w:rsidRPr="006145CD" w:rsidRDefault="00156B53" w:rsidP="0097472D">
            <w:pPr>
              <w:tabs>
                <w:tab w:val="decimal" w:pos="97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</w:t>
            </w:r>
            <w:r w:rsidR="00635D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635D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312</w:t>
            </w:r>
          </w:p>
        </w:tc>
        <w:tc>
          <w:tcPr>
            <w:tcW w:w="273" w:type="dxa"/>
            <w:shd w:val="clear" w:color="auto" w:fill="auto"/>
          </w:tcPr>
          <w:p w14:paraId="253669D2" w14:textId="77777777" w:rsidR="004C467A" w:rsidRPr="00BD6EE4" w:rsidRDefault="004C467A" w:rsidP="004C467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33865CAE" w14:textId="01E4EDF3" w:rsidR="004C467A" w:rsidRPr="006145CD" w:rsidRDefault="004C467A" w:rsidP="004C467A">
            <w:pPr>
              <w:tabs>
                <w:tab w:val="decimal" w:pos="96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471,698</w:t>
            </w:r>
          </w:p>
        </w:tc>
      </w:tr>
      <w:tr w:rsidR="004C467A" w:rsidRPr="00BD6EE4" w14:paraId="54F208F7" w14:textId="77777777" w:rsidTr="001F3F5B">
        <w:tc>
          <w:tcPr>
            <w:tcW w:w="3600" w:type="dxa"/>
            <w:shd w:val="clear" w:color="auto" w:fill="auto"/>
            <w:vAlign w:val="bottom"/>
          </w:tcPr>
          <w:p w14:paraId="07E26F62" w14:textId="77777777" w:rsidR="004C467A" w:rsidRPr="00BD6EE4" w:rsidRDefault="004C467A" w:rsidP="004C467A">
            <w:pPr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D6E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D7BFAC" w14:textId="5FFC06B8" w:rsidR="004C467A" w:rsidRPr="00BD6EE4" w:rsidRDefault="00156B53" w:rsidP="004C467A">
            <w:pPr>
              <w:tabs>
                <w:tab w:val="decimal" w:pos="970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23,</w:t>
            </w:r>
            <w:r w:rsidR="00AF09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AF09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437</w:t>
            </w:r>
          </w:p>
        </w:tc>
        <w:tc>
          <w:tcPr>
            <w:tcW w:w="264" w:type="dxa"/>
            <w:shd w:val="clear" w:color="auto" w:fill="auto"/>
          </w:tcPr>
          <w:p w14:paraId="33E0DE63" w14:textId="77777777" w:rsidR="004C467A" w:rsidRPr="00BD6EE4" w:rsidRDefault="004C467A" w:rsidP="004C467A">
            <w:pPr>
              <w:tabs>
                <w:tab w:val="decimal" w:pos="115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C03895" w14:textId="4DE009AA" w:rsidR="004C467A" w:rsidRPr="005A78D9" w:rsidRDefault="004C467A" w:rsidP="004C467A">
            <w:pPr>
              <w:tabs>
                <w:tab w:val="decimal" w:pos="970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16,778,558</w:t>
            </w:r>
          </w:p>
        </w:tc>
        <w:tc>
          <w:tcPr>
            <w:tcW w:w="273" w:type="dxa"/>
            <w:shd w:val="clear" w:color="auto" w:fill="auto"/>
          </w:tcPr>
          <w:p w14:paraId="6D4783F1" w14:textId="77777777" w:rsidR="004C467A" w:rsidRPr="00BD6EE4" w:rsidRDefault="004C467A" w:rsidP="004C467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9DB041" w14:textId="18BC5707" w:rsidR="004C467A" w:rsidRPr="0097472D" w:rsidRDefault="00156B53" w:rsidP="0097472D">
            <w:pPr>
              <w:tabs>
                <w:tab w:val="decimal" w:pos="970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747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AF09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Pr="009747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AF09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954</w:t>
            </w:r>
            <w:r w:rsidRPr="009747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AF09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437</w:t>
            </w:r>
          </w:p>
        </w:tc>
        <w:tc>
          <w:tcPr>
            <w:tcW w:w="273" w:type="dxa"/>
            <w:shd w:val="clear" w:color="auto" w:fill="auto"/>
          </w:tcPr>
          <w:p w14:paraId="1B7FA99F" w14:textId="77777777" w:rsidR="004C467A" w:rsidRPr="00BD6EE4" w:rsidRDefault="004C467A" w:rsidP="004C467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9B03EB" w14:textId="18AD3FCD" w:rsidR="004C467A" w:rsidRPr="00BD6EE4" w:rsidRDefault="004C467A" w:rsidP="004C467A">
            <w:pPr>
              <w:tabs>
                <w:tab w:val="decimal" w:pos="960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16,780,558</w:t>
            </w:r>
          </w:p>
        </w:tc>
      </w:tr>
    </w:tbl>
    <w:p w14:paraId="7C5AEE84" w14:textId="477D41AD" w:rsidR="00065FE1" w:rsidRDefault="00065FE1" w:rsidP="00696AF8">
      <w:pPr>
        <w:pStyle w:val="Bo-Blankline"/>
        <w:rPr>
          <w:rFonts w:asciiTheme="majorBidi" w:hAnsiTheme="majorBidi" w:cstheme="majorBidi"/>
        </w:rPr>
      </w:pPr>
    </w:p>
    <w:p w14:paraId="2E1C457E" w14:textId="266A16F6" w:rsidR="004937B4" w:rsidRDefault="00400D18" w:rsidP="00C863C6">
      <w:pPr>
        <w:pStyle w:val="Bo-C1Content"/>
        <w:rPr>
          <w:rFonts w:asciiTheme="majorBidi" w:hAnsiTheme="majorBidi" w:cstheme="majorBidi"/>
        </w:rPr>
      </w:pPr>
      <w:r w:rsidRPr="00BD6EE4">
        <w:rPr>
          <w:rFonts w:asciiTheme="majorBidi" w:hAnsiTheme="majorBidi" w:cstheme="majorBidi"/>
          <w:cs/>
        </w:rPr>
        <w:t xml:space="preserve">ณ วันที่ </w:t>
      </w:r>
      <w:r w:rsidR="006145CD" w:rsidRPr="006145CD">
        <w:rPr>
          <w:rFonts w:asciiTheme="majorBidi" w:hAnsiTheme="majorBidi" w:cstheme="majorBidi"/>
          <w:lang w:val="en-US"/>
        </w:rPr>
        <w:t>31</w:t>
      </w:r>
      <w:r w:rsidR="004937B4" w:rsidRPr="00BD6EE4">
        <w:rPr>
          <w:rFonts w:asciiTheme="majorBidi" w:hAnsiTheme="majorBidi" w:cstheme="majorBidi"/>
          <w:cs/>
        </w:rPr>
        <w:t xml:space="preserve"> ธันวาคม </w:t>
      </w:r>
      <w:r w:rsidR="006145CD" w:rsidRPr="006145CD">
        <w:rPr>
          <w:rFonts w:asciiTheme="majorBidi" w:hAnsiTheme="majorBidi" w:cstheme="majorBidi"/>
          <w:lang w:val="en-US"/>
        </w:rPr>
        <w:t>256</w:t>
      </w:r>
      <w:r w:rsidR="004C467A">
        <w:rPr>
          <w:rFonts w:asciiTheme="majorBidi" w:hAnsiTheme="majorBidi" w:cstheme="majorBidi"/>
          <w:lang w:val="en-US"/>
        </w:rPr>
        <w:t>6</w:t>
      </w:r>
      <w:r w:rsidR="003A5941" w:rsidRPr="00BD6EE4">
        <w:rPr>
          <w:rFonts w:asciiTheme="majorBidi" w:hAnsiTheme="majorBidi" w:cstheme="majorBidi"/>
          <w:cs/>
        </w:rPr>
        <w:t xml:space="preserve"> และ </w:t>
      </w:r>
      <w:r w:rsidR="006145CD" w:rsidRPr="006145CD">
        <w:rPr>
          <w:rFonts w:asciiTheme="majorBidi" w:hAnsiTheme="majorBidi" w:cstheme="majorBidi"/>
          <w:lang w:val="en-US"/>
        </w:rPr>
        <w:t>256</w:t>
      </w:r>
      <w:r w:rsidR="004C467A">
        <w:rPr>
          <w:rFonts w:asciiTheme="majorBidi" w:hAnsiTheme="majorBidi" w:cstheme="majorBidi"/>
          <w:lang w:val="en-US"/>
        </w:rPr>
        <w:t>5</w:t>
      </w:r>
      <w:r w:rsidR="00AB33FD" w:rsidRPr="00BD6EE4">
        <w:rPr>
          <w:rFonts w:asciiTheme="majorBidi" w:hAnsiTheme="majorBidi" w:cstheme="majorBidi"/>
          <w:cs/>
        </w:rPr>
        <w:t xml:space="preserve"> </w:t>
      </w:r>
      <w:r w:rsidR="000169F2">
        <w:rPr>
          <w:rFonts w:asciiTheme="majorBidi" w:hAnsiTheme="majorBidi" w:cstheme="majorBidi" w:hint="cs"/>
          <w:cs/>
        </w:rPr>
        <w:t>กลุ่ม</w:t>
      </w:r>
      <w:r w:rsidR="00112DF2" w:rsidRPr="00BD6EE4">
        <w:rPr>
          <w:rFonts w:asciiTheme="majorBidi" w:hAnsiTheme="majorBidi" w:cstheme="majorBidi"/>
          <w:cs/>
        </w:rPr>
        <w:t>บริษัท</w:t>
      </w:r>
      <w:r w:rsidR="004454DD">
        <w:rPr>
          <w:rFonts w:asciiTheme="majorBidi" w:hAnsiTheme="majorBidi" w:cstheme="majorBidi" w:hint="cs"/>
          <w:cs/>
        </w:rPr>
        <w:t>และ</w:t>
      </w:r>
      <w:r w:rsidR="004454DD" w:rsidRPr="00F37FEA">
        <w:rPr>
          <w:rFonts w:asciiTheme="majorBidi" w:hAnsiTheme="majorBidi" w:cstheme="majorBidi" w:hint="cs"/>
          <w:cs/>
        </w:rPr>
        <w:t>บริษัท</w:t>
      </w:r>
      <w:r w:rsidR="009864E7" w:rsidRPr="00F37FEA">
        <w:rPr>
          <w:rFonts w:asciiTheme="majorBidi" w:hAnsiTheme="majorBidi" w:cstheme="majorBidi"/>
          <w:cs/>
        </w:rPr>
        <w:t>ไม่</w:t>
      </w:r>
      <w:r w:rsidR="004937B4" w:rsidRPr="00F37FEA">
        <w:rPr>
          <w:rFonts w:asciiTheme="majorBidi" w:hAnsiTheme="majorBidi" w:cstheme="majorBidi"/>
          <w:cs/>
        </w:rPr>
        <w:t>มี</w:t>
      </w:r>
      <w:r w:rsidR="004937B4" w:rsidRPr="00BD6EE4">
        <w:rPr>
          <w:rFonts w:asciiTheme="majorBidi" w:hAnsiTheme="majorBidi" w:cstheme="majorBidi"/>
          <w:cs/>
        </w:rPr>
        <w:t>วงเงินสินเชื่อซึ่งยังมิได้เบิกใช้</w:t>
      </w:r>
    </w:p>
    <w:p w14:paraId="156CE152" w14:textId="77777777" w:rsidR="009062AE" w:rsidRDefault="00D33ED0">
      <w:pPr>
        <w:spacing w:line="240" w:lineRule="auto"/>
        <w:rPr>
          <w:cs/>
        </w:rPr>
        <w:sectPr w:rsidR="009062AE" w:rsidSect="0091202C">
          <w:pgSz w:w="11909" w:h="16834" w:code="9"/>
          <w:pgMar w:top="691" w:right="1152" w:bottom="576" w:left="1152" w:header="706" w:footer="706" w:gutter="0"/>
          <w:paperSrc w:first="7" w:other="7"/>
          <w:cols w:space="737"/>
          <w:docGrid w:linePitch="360"/>
        </w:sectPr>
      </w:pPr>
      <w:r>
        <w:rPr>
          <w:cs/>
        </w:rPr>
        <w:br w:type="page"/>
      </w:r>
    </w:p>
    <w:p w14:paraId="77FD466D" w14:textId="77777777" w:rsidR="00D33ED0" w:rsidRPr="004238A1" w:rsidRDefault="00D33ED0" w:rsidP="00D33ED0">
      <w:pPr>
        <w:pStyle w:val="Bo-C1Content"/>
        <w:rPr>
          <w:rFonts w:asciiTheme="majorBidi" w:hAnsiTheme="majorBidi" w:cstheme="majorBidi"/>
          <w:b/>
          <w:bCs/>
          <w:sz w:val="28"/>
          <w:szCs w:val="28"/>
        </w:rPr>
      </w:pPr>
      <w:r w:rsidRPr="004238A1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หุ้นกู้</w:t>
      </w:r>
    </w:p>
    <w:p w14:paraId="4A83BF01" w14:textId="77777777" w:rsidR="00D33ED0" w:rsidRPr="004238A1" w:rsidRDefault="00D33ED0" w:rsidP="00D33ED0">
      <w:pPr>
        <w:pStyle w:val="Bo-Blankline"/>
        <w:rPr>
          <w:rFonts w:asciiTheme="majorBidi" w:hAnsiTheme="majorBidi" w:cstheme="majorBidi"/>
          <w:sz w:val="28"/>
          <w:szCs w:val="28"/>
        </w:rPr>
      </w:pPr>
    </w:p>
    <w:p w14:paraId="3B43697F" w14:textId="19D34D31" w:rsidR="00D33ED0" w:rsidRPr="004238A1" w:rsidRDefault="00D33ED0" w:rsidP="00BB6EB8">
      <w:pPr>
        <w:pStyle w:val="Bo-C1Content"/>
        <w:ind w:right="487"/>
        <w:rPr>
          <w:rFonts w:asciiTheme="majorBidi" w:hAnsiTheme="majorBidi" w:cstheme="majorBidi"/>
          <w:i/>
          <w:iCs/>
          <w:spacing w:val="-2"/>
          <w:sz w:val="28"/>
          <w:szCs w:val="28"/>
          <w:lang w:val="en-US"/>
        </w:rPr>
      </w:pPr>
      <w:r w:rsidRPr="004238A1">
        <w:rPr>
          <w:rFonts w:asciiTheme="majorBidi" w:hAnsiTheme="majorBidi" w:cstheme="majorBidi"/>
          <w:spacing w:val="-2"/>
          <w:sz w:val="28"/>
          <w:szCs w:val="28"/>
          <w:cs/>
        </w:rPr>
        <w:t xml:space="preserve">ณ วันที่ </w:t>
      </w:r>
      <w:r w:rsidRPr="004238A1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31 </w:t>
      </w:r>
      <w:r w:rsidRPr="004238A1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ธันวาคม </w:t>
      </w:r>
      <w:r w:rsidRPr="004238A1">
        <w:rPr>
          <w:rFonts w:asciiTheme="majorBidi" w:hAnsiTheme="majorBidi" w:cstheme="majorBidi"/>
          <w:spacing w:val="-2"/>
          <w:sz w:val="28"/>
          <w:szCs w:val="28"/>
          <w:lang w:val="en-US"/>
        </w:rPr>
        <w:t>256</w:t>
      </w:r>
      <w:r w:rsidR="004C467A" w:rsidRPr="004238A1">
        <w:rPr>
          <w:rFonts w:asciiTheme="majorBidi" w:hAnsiTheme="majorBidi" w:cstheme="majorBidi"/>
          <w:spacing w:val="-2"/>
          <w:sz w:val="28"/>
          <w:szCs w:val="28"/>
          <w:lang w:val="en-US"/>
        </w:rPr>
        <w:t>6</w:t>
      </w:r>
      <w:r w:rsidRPr="004238A1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4454DD" w:rsidRPr="004238A1">
        <w:rPr>
          <w:rFonts w:asciiTheme="majorBidi" w:hAnsiTheme="majorBidi" w:cstheme="majorBidi"/>
          <w:spacing w:val="-2"/>
          <w:sz w:val="28"/>
          <w:szCs w:val="28"/>
          <w:cs/>
        </w:rPr>
        <w:t>กลุ่ม</w:t>
      </w:r>
      <w:r w:rsidRPr="004238A1">
        <w:rPr>
          <w:rFonts w:asciiTheme="majorBidi" w:hAnsiTheme="majorBidi" w:cstheme="majorBidi"/>
          <w:spacing w:val="-2"/>
          <w:sz w:val="28"/>
          <w:szCs w:val="28"/>
          <w:cs/>
        </w:rPr>
        <w:t>บริษัท</w:t>
      </w:r>
      <w:r w:rsidR="004454DD" w:rsidRPr="004238A1">
        <w:rPr>
          <w:rFonts w:asciiTheme="majorBidi" w:hAnsiTheme="majorBidi" w:cstheme="majorBidi"/>
          <w:spacing w:val="-2"/>
          <w:sz w:val="28"/>
          <w:szCs w:val="28"/>
          <w:cs/>
        </w:rPr>
        <w:t>และบริษัท</w:t>
      </w:r>
      <w:r w:rsidRPr="004238A1">
        <w:rPr>
          <w:rFonts w:asciiTheme="majorBidi" w:hAnsiTheme="majorBidi" w:cstheme="majorBidi"/>
          <w:spacing w:val="-2"/>
          <w:sz w:val="28"/>
          <w:szCs w:val="28"/>
          <w:cs/>
        </w:rPr>
        <w:t xml:space="preserve">มีหุ้นกู้ไม่มีประกัน ชนิดระบุชื่อผู้ถือ ไม่ด้อยสิทธิ และมีผู้แทนผู้ถือหุ้นกู้ ชำระดอกเบี้ยทุก </w:t>
      </w:r>
      <w:r w:rsidRPr="004238A1">
        <w:rPr>
          <w:rFonts w:asciiTheme="majorBidi" w:hAnsiTheme="majorBidi" w:cstheme="majorBidi"/>
          <w:spacing w:val="-2"/>
          <w:sz w:val="28"/>
          <w:szCs w:val="28"/>
          <w:lang w:val="en-US"/>
        </w:rPr>
        <w:t>3</w:t>
      </w:r>
      <w:r w:rsidRPr="004238A1">
        <w:rPr>
          <w:rFonts w:asciiTheme="majorBidi" w:hAnsiTheme="majorBidi" w:cstheme="majorBidi"/>
          <w:spacing w:val="-2"/>
          <w:sz w:val="28"/>
          <w:szCs w:val="28"/>
          <w:cs/>
        </w:rPr>
        <w:t xml:space="preserve"> เดือน มูลค่ารวม </w:t>
      </w:r>
      <w:r w:rsidR="00AF1223" w:rsidRPr="004238A1">
        <w:rPr>
          <w:rFonts w:asciiTheme="majorBidi" w:hAnsiTheme="majorBidi" w:cstheme="majorBidi"/>
          <w:spacing w:val="-2"/>
          <w:sz w:val="28"/>
          <w:szCs w:val="28"/>
          <w:lang w:val="en-US"/>
        </w:rPr>
        <w:t>21,937</w:t>
      </w:r>
      <w:r w:rsidRPr="004238A1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4238A1">
        <w:rPr>
          <w:rFonts w:asciiTheme="majorBidi" w:hAnsiTheme="majorBidi" w:cstheme="majorBidi"/>
          <w:spacing w:val="-2"/>
          <w:sz w:val="28"/>
          <w:szCs w:val="28"/>
          <w:cs/>
        </w:rPr>
        <w:t>ล้านบาท</w:t>
      </w:r>
      <w:r w:rsidR="004454DD" w:rsidRPr="004238A1">
        <w:rPr>
          <w:rFonts w:asciiTheme="majorBidi" w:hAnsiTheme="majorBidi" w:cstheme="majorBidi"/>
          <w:spacing w:val="-2"/>
          <w:sz w:val="28"/>
          <w:szCs w:val="28"/>
          <w:cs/>
        </w:rPr>
        <w:t xml:space="preserve"> และ </w:t>
      </w:r>
      <w:r w:rsidR="00AF1223" w:rsidRPr="004238A1">
        <w:rPr>
          <w:rFonts w:asciiTheme="majorBidi" w:hAnsiTheme="majorBidi" w:cstheme="majorBidi"/>
          <w:spacing w:val="-2"/>
          <w:sz w:val="28"/>
          <w:szCs w:val="28"/>
          <w:lang w:val="en-US"/>
        </w:rPr>
        <w:t>22,219</w:t>
      </w:r>
      <w:r w:rsidR="004C467A" w:rsidRPr="004238A1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 </w:t>
      </w:r>
      <w:r w:rsidR="004454DD" w:rsidRPr="004238A1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ล้านบาท ตามลำดับ</w:t>
      </w:r>
      <w:r w:rsidRPr="004238A1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4238A1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>(</w:t>
      </w:r>
      <w:r w:rsidRPr="004238A1">
        <w:rPr>
          <w:rFonts w:asciiTheme="majorBidi" w:hAnsiTheme="majorBidi" w:cstheme="majorBidi"/>
          <w:i/>
          <w:iCs/>
          <w:spacing w:val="-2"/>
          <w:sz w:val="28"/>
          <w:szCs w:val="28"/>
          <w:lang w:val="en-US"/>
        </w:rPr>
        <w:t>256</w:t>
      </w:r>
      <w:r w:rsidR="004C467A" w:rsidRPr="004238A1">
        <w:rPr>
          <w:rFonts w:asciiTheme="majorBidi" w:hAnsiTheme="majorBidi" w:cstheme="majorBidi"/>
          <w:i/>
          <w:iCs/>
          <w:spacing w:val="-2"/>
          <w:sz w:val="28"/>
          <w:szCs w:val="28"/>
          <w:lang w:val="en-US"/>
        </w:rPr>
        <w:t>5</w:t>
      </w:r>
      <w:r w:rsidRPr="004238A1">
        <w:rPr>
          <w:rFonts w:asciiTheme="majorBidi" w:hAnsiTheme="majorBidi" w:cstheme="majorBidi"/>
          <w:i/>
          <w:iCs/>
          <w:spacing w:val="-2"/>
          <w:sz w:val="28"/>
          <w:szCs w:val="28"/>
          <w:lang w:val="en-US"/>
        </w:rPr>
        <w:t xml:space="preserve">: </w:t>
      </w:r>
      <w:r w:rsidR="004C467A" w:rsidRPr="004238A1">
        <w:rPr>
          <w:rFonts w:asciiTheme="majorBidi" w:hAnsiTheme="majorBidi" w:cstheme="majorBidi"/>
          <w:i/>
          <w:iCs/>
          <w:spacing w:val="-2"/>
          <w:sz w:val="28"/>
          <w:szCs w:val="28"/>
          <w:lang w:val="en-US"/>
        </w:rPr>
        <w:t>16,217</w:t>
      </w:r>
      <w:r w:rsidR="004C467A" w:rsidRPr="004238A1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 </w:t>
      </w:r>
      <w:r w:rsidR="004C467A" w:rsidRPr="004238A1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 xml:space="preserve">ล้านบาท และ </w:t>
      </w:r>
      <w:r w:rsidR="004C467A" w:rsidRPr="004238A1">
        <w:rPr>
          <w:rFonts w:asciiTheme="majorBidi" w:hAnsiTheme="majorBidi" w:cstheme="majorBidi"/>
          <w:i/>
          <w:iCs/>
          <w:spacing w:val="-2"/>
          <w:sz w:val="28"/>
          <w:szCs w:val="28"/>
          <w:lang w:val="en-US"/>
        </w:rPr>
        <w:t xml:space="preserve">16,219 </w:t>
      </w:r>
      <w:r w:rsidR="004C467A" w:rsidRPr="004238A1">
        <w:rPr>
          <w:rFonts w:asciiTheme="majorBidi" w:hAnsiTheme="majorBidi" w:cstheme="majorBidi"/>
          <w:i/>
          <w:iCs/>
          <w:spacing w:val="-2"/>
          <w:sz w:val="28"/>
          <w:szCs w:val="28"/>
          <w:cs/>
          <w:lang w:val="en-US"/>
        </w:rPr>
        <w:t>ล้านบาท</w:t>
      </w:r>
      <w:r w:rsidR="004C467A" w:rsidRPr="004238A1">
        <w:rPr>
          <w:rFonts w:asciiTheme="majorBidi" w:hAnsiTheme="majorBidi" w:cstheme="majorBidi"/>
          <w:i/>
          <w:iCs/>
          <w:spacing w:val="-2"/>
          <w:sz w:val="28"/>
          <w:szCs w:val="28"/>
          <w:lang w:val="en-US"/>
        </w:rPr>
        <w:t xml:space="preserve"> </w:t>
      </w:r>
      <w:r w:rsidR="004454DD" w:rsidRPr="004238A1">
        <w:rPr>
          <w:rFonts w:asciiTheme="majorBidi" w:hAnsiTheme="majorBidi" w:cstheme="majorBidi"/>
          <w:i/>
          <w:iCs/>
          <w:spacing w:val="-2"/>
          <w:sz w:val="28"/>
          <w:szCs w:val="28"/>
          <w:cs/>
          <w:lang w:val="en-US"/>
        </w:rPr>
        <w:t>ตามลำดับ</w:t>
      </w:r>
      <w:r w:rsidRPr="004238A1">
        <w:rPr>
          <w:rFonts w:asciiTheme="majorBidi" w:hAnsiTheme="majorBidi" w:cstheme="majorBidi"/>
          <w:i/>
          <w:iCs/>
          <w:spacing w:val="-2"/>
          <w:sz w:val="28"/>
          <w:szCs w:val="28"/>
          <w:cs/>
          <w:lang w:val="en-US"/>
        </w:rPr>
        <w:t>)</w:t>
      </w:r>
      <w:r w:rsidRPr="004238A1">
        <w:rPr>
          <w:rFonts w:asciiTheme="majorBidi" w:hAnsiTheme="majorBidi" w:cstheme="majorBidi"/>
          <w:i/>
          <w:iCs/>
          <w:spacing w:val="-2"/>
          <w:sz w:val="28"/>
          <w:szCs w:val="28"/>
          <w:lang w:val="en-US"/>
        </w:rPr>
        <w:t xml:space="preserve"> </w:t>
      </w:r>
      <w:r w:rsidRPr="004238A1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ดังนี้</w:t>
      </w:r>
    </w:p>
    <w:p w14:paraId="243308B3" w14:textId="77777777" w:rsidR="00D33ED0" w:rsidRPr="004238A1" w:rsidRDefault="00D33ED0" w:rsidP="00D33ED0">
      <w:pPr>
        <w:pStyle w:val="Bo-C1Content"/>
        <w:ind w:right="-338"/>
        <w:rPr>
          <w:rFonts w:asciiTheme="majorBidi" w:hAnsiTheme="majorBidi" w:cstheme="majorBidi"/>
          <w:sz w:val="28"/>
          <w:szCs w:val="28"/>
          <w:cs/>
          <w:lang w:val="en-US"/>
        </w:rPr>
      </w:pPr>
    </w:p>
    <w:tbl>
      <w:tblPr>
        <w:tblW w:w="140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10"/>
        <w:gridCol w:w="1170"/>
        <w:gridCol w:w="271"/>
        <w:gridCol w:w="1169"/>
        <w:gridCol w:w="270"/>
        <w:gridCol w:w="1169"/>
        <w:gridCol w:w="236"/>
        <w:gridCol w:w="1113"/>
        <w:gridCol w:w="236"/>
        <w:gridCol w:w="1203"/>
        <w:gridCol w:w="236"/>
        <w:gridCol w:w="1117"/>
        <w:gridCol w:w="236"/>
        <w:gridCol w:w="1206"/>
        <w:gridCol w:w="1019"/>
        <w:gridCol w:w="1679"/>
      </w:tblGrid>
      <w:tr w:rsidR="00383B46" w:rsidRPr="004238A1" w14:paraId="75C85ACB" w14:textId="48DBD97D" w:rsidTr="004238A1">
        <w:tc>
          <w:tcPr>
            <w:tcW w:w="1710" w:type="dxa"/>
          </w:tcPr>
          <w:p w14:paraId="0A2ED586" w14:textId="77777777" w:rsidR="00383B46" w:rsidRPr="004238A1" w:rsidRDefault="00383B46" w:rsidP="009D1AE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1" w:type="dxa"/>
            <w:gridSpan w:val="14"/>
          </w:tcPr>
          <w:p w14:paraId="51278FE6" w14:textId="68339B11" w:rsidR="00383B46" w:rsidRPr="004238A1" w:rsidRDefault="00383B46" w:rsidP="009D1A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38A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79" w:type="dxa"/>
          </w:tcPr>
          <w:p w14:paraId="35337663" w14:textId="77777777" w:rsidR="00383B46" w:rsidRPr="004238A1" w:rsidRDefault="00383B46" w:rsidP="009D1A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383B46" w:rsidRPr="004238A1" w14:paraId="31686F12" w14:textId="125195F9" w:rsidTr="004238A1">
        <w:tc>
          <w:tcPr>
            <w:tcW w:w="1710" w:type="dxa"/>
          </w:tcPr>
          <w:p w14:paraId="225021B2" w14:textId="77777777" w:rsidR="00383B46" w:rsidRPr="004238A1" w:rsidRDefault="00383B46" w:rsidP="009D1AE7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610" w:type="dxa"/>
            <w:gridSpan w:val="3"/>
          </w:tcPr>
          <w:p w14:paraId="0DE90613" w14:textId="7CD28690" w:rsidR="00383B46" w:rsidRPr="004238A1" w:rsidRDefault="00383B46" w:rsidP="009D1A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ส่วนที่ครบกำหนด</w:t>
            </w:r>
            <w:r w:rsidR="004238A1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4238A1">
              <w:rPr>
                <w:rFonts w:asciiTheme="majorBidi" w:hAnsiTheme="majorBidi" w:cstheme="majorBidi"/>
                <w:sz w:val="28"/>
                <w:szCs w:val="28"/>
                <w:cs/>
              </w:rPr>
              <w:t>ชำระภายในหนึ่ง</w:t>
            </w:r>
            <w:r w:rsidRPr="004238A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270" w:type="dxa"/>
          </w:tcPr>
          <w:p w14:paraId="3F9ABD60" w14:textId="77777777" w:rsidR="00383B46" w:rsidRPr="004238A1" w:rsidRDefault="00383B46" w:rsidP="009D1AE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8" w:type="dxa"/>
            <w:gridSpan w:val="3"/>
          </w:tcPr>
          <w:p w14:paraId="2E5FE7BD" w14:textId="75F2C092" w:rsidR="00383B46" w:rsidRPr="004238A1" w:rsidRDefault="00383B46" w:rsidP="009D1A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ส่วนที่ครบกำหนด</w:t>
            </w:r>
            <w:r w:rsidR="004238A1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4238A1">
              <w:rPr>
                <w:rFonts w:asciiTheme="majorBidi" w:hAnsiTheme="majorBidi" w:cstheme="majorBidi"/>
                <w:sz w:val="28"/>
                <w:szCs w:val="28"/>
                <w:cs/>
              </w:rPr>
              <w:t>ชำระเกินกว่าหนึ่ง</w:t>
            </w:r>
            <w:r w:rsidRPr="004238A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236" w:type="dxa"/>
          </w:tcPr>
          <w:p w14:paraId="304A0BA9" w14:textId="77777777" w:rsidR="00383B46" w:rsidRPr="004238A1" w:rsidRDefault="00383B46" w:rsidP="009D1A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6" w:type="dxa"/>
            <w:gridSpan w:val="3"/>
            <w:vAlign w:val="bottom"/>
          </w:tcPr>
          <w:p w14:paraId="23AE2F9B" w14:textId="77777777" w:rsidR="00383B46" w:rsidRPr="004238A1" w:rsidRDefault="00383B46" w:rsidP="004238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6C6525A6" w14:textId="77777777" w:rsidR="00383B46" w:rsidRPr="004238A1" w:rsidRDefault="00383B46" w:rsidP="009D1A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6" w:type="dxa"/>
          </w:tcPr>
          <w:p w14:paraId="7F62310F" w14:textId="77777777" w:rsidR="00383B46" w:rsidRPr="004238A1" w:rsidRDefault="00383B46" w:rsidP="009D1A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9" w:type="dxa"/>
          </w:tcPr>
          <w:p w14:paraId="451E2B1A" w14:textId="77777777" w:rsidR="00383B46" w:rsidRPr="004238A1" w:rsidRDefault="00383B46" w:rsidP="009D1A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79" w:type="dxa"/>
          </w:tcPr>
          <w:p w14:paraId="5EF33B69" w14:textId="77777777" w:rsidR="00383B46" w:rsidRPr="004238A1" w:rsidRDefault="00383B46" w:rsidP="009D1A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238A1" w:rsidRPr="004238A1" w14:paraId="30EE0FDD" w14:textId="343B0FB3" w:rsidTr="004238A1">
        <w:tc>
          <w:tcPr>
            <w:tcW w:w="1710" w:type="dxa"/>
          </w:tcPr>
          <w:p w14:paraId="0E79CB3A" w14:textId="77777777" w:rsidR="004238A1" w:rsidRPr="004238A1" w:rsidRDefault="004238A1" w:rsidP="004238A1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5BD14872" w14:textId="77777777" w:rsidR="004238A1" w:rsidRPr="004238A1" w:rsidRDefault="004238A1" w:rsidP="004238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4238A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238A1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1" w:type="dxa"/>
          </w:tcPr>
          <w:p w14:paraId="06D519F4" w14:textId="77777777" w:rsidR="004238A1" w:rsidRPr="004238A1" w:rsidRDefault="004238A1" w:rsidP="004238A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385165A1" w14:textId="77777777" w:rsidR="004238A1" w:rsidRPr="004238A1" w:rsidRDefault="004238A1" w:rsidP="004238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4238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25B4AFFA" w14:textId="77777777" w:rsidR="004238A1" w:rsidRPr="004238A1" w:rsidRDefault="004238A1" w:rsidP="004238A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1FCFBF2C" w14:textId="77777777" w:rsidR="004238A1" w:rsidRPr="004238A1" w:rsidRDefault="004238A1" w:rsidP="004238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4238A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238A1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</w:tcPr>
          <w:p w14:paraId="7FE5BB0B" w14:textId="77777777" w:rsidR="004238A1" w:rsidRPr="004238A1" w:rsidRDefault="004238A1" w:rsidP="004238A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</w:tcPr>
          <w:p w14:paraId="2B45A0D0" w14:textId="77777777" w:rsidR="004238A1" w:rsidRPr="004238A1" w:rsidRDefault="004238A1" w:rsidP="004238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4238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2937234E" w14:textId="77777777" w:rsidR="004238A1" w:rsidRPr="004238A1" w:rsidRDefault="004238A1" w:rsidP="004238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3" w:type="dxa"/>
          </w:tcPr>
          <w:p w14:paraId="435235B6" w14:textId="77777777" w:rsidR="004238A1" w:rsidRPr="004238A1" w:rsidRDefault="004238A1" w:rsidP="004238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4238A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238A1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</w:tcPr>
          <w:p w14:paraId="43E360CE" w14:textId="77777777" w:rsidR="004238A1" w:rsidRPr="004238A1" w:rsidRDefault="004238A1" w:rsidP="004238A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</w:tcPr>
          <w:p w14:paraId="0505A8F0" w14:textId="77777777" w:rsidR="004238A1" w:rsidRPr="004238A1" w:rsidRDefault="004238A1" w:rsidP="004238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4238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452EBA75" w14:textId="77777777" w:rsidR="004238A1" w:rsidRPr="004238A1" w:rsidRDefault="004238A1" w:rsidP="004238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6" w:type="dxa"/>
          </w:tcPr>
          <w:p w14:paraId="2CB3E7FB" w14:textId="77777777" w:rsidR="004238A1" w:rsidRPr="004238A1" w:rsidRDefault="004238A1" w:rsidP="004238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9" w:type="dxa"/>
          </w:tcPr>
          <w:p w14:paraId="3CCA1E02" w14:textId="77777777" w:rsidR="004238A1" w:rsidRPr="004238A1" w:rsidRDefault="004238A1" w:rsidP="004238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79" w:type="dxa"/>
          </w:tcPr>
          <w:p w14:paraId="58D616B9" w14:textId="2BD2277E" w:rsidR="004238A1" w:rsidRPr="004238A1" w:rsidRDefault="004238A1" w:rsidP="004238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cs/>
              </w:rPr>
              <w:t>วันครบ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กำหนด</w:t>
            </w:r>
          </w:p>
        </w:tc>
      </w:tr>
      <w:tr w:rsidR="004238A1" w:rsidRPr="004238A1" w14:paraId="75995B00" w14:textId="2832A91A" w:rsidTr="004238A1">
        <w:tc>
          <w:tcPr>
            <w:tcW w:w="1710" w:type="dxa"/>
          </w:tcPr>
          <w:p w14:paraId="37E362A8" w14:textId="5D3CAC76" w:rsidR="004238A1" w:rsidRPr="004238A1" w:rsidRDefault="00B82E57" w:rsidP="004238A1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หุ้นกู้ครั้งที่</w:t>
            </w:r>
          </w:p>
        </w:tc>
        <w:tc>
          <w:tcPr>
            <w:tcW w:w="1170" w:type="dxa"/>
          </w:tcPr>
          <w:p w14:paraId="7D458B5A" w14:textId="05510F2E" w:rsidR="004238A1" w:rsidRPr="004238A1" w:rsidRDefault="004238A1" w:rsidP="004238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71" w:type="dxa"/>
          </w:tcPr>
          <w:p w14:paraId="6FFFEC4F" w14:textId="77777777" w:rsidR="004238A1" w:rsidRPr="004238A1" w:rsidRDefault="004238A1" w:rsidP="004238A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48199333" w14:textId="11AA88E5" w:rsidR="004238A1" w:rsidRPr="004238A1" w:rsidRDefault="004238A1" w:rsidP="004238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70" w:type="dxa"/>
          </w:tcPr>
          <w:p w14:paraId="1830F926" w14:textId="77777777" w:rsidR="004238A1" w:rsidRPr="004238A1" w:rsidRDefault="004238A1" w:rsidP="004238A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29D2F6AE" w14:textId="0ACD21A8" w:rsidR="004238A1" w:rsidRPr="004238A1" w:rsidRDefault="004238A1" w:rsidP="004238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36" w:type="dxa"/>
          </w:tcPr>
          <w:p w14:paraId="1D4E3CD1" w14:textId="77777777" w:rsidR="004238A1" w:rsidRPr="004238A1" w:rsidRDefault="004238A1" w:rsidP="004238A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</w:tcPr>
          <w:p w14:paraId="5D7FDBF7" w14:textId="20FC2802" w:rsidR="004238A1" w:rsidRPr="004238A1" w:rsidRDefault="004238A1" w:rsidP="004238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36" w:type="dxa"/>
          </w:tcPr>
          <w:p w14:paraId="0D267BDC" w14:textId="77777777" w:rsidR="004238A1" w:rsidRPr="004238A1" w:rsidRDefault="004238A1" w:rsidP="004238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3" w:type="dxa"/>
          </w:tcPr>
          <w:p w14:paraId="186A5455" w14:textId="4AB71180" w:rsidR="004238A1" w:rsidRPr="004238A1" w:rsidRDefault="004238A1" w:rsidP="004238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36" w:type="dxa"/>
          </w:tcPr>
          <w:p w14:paraId="4231F734" w14:textId="77777777" w:rsidR="004238A1" w:rsidRPr="004238A1" w:rsidRDefault="004238A1" w:rsidP="004238A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</w:tcPr>
          <w:p w14:paraId="11E553D2" w14:textId="3A525874" w:rsidR="004238A1" w:rsidRPr="004238A1" w:rsidRDefault="004238A1" w:rsidP="004238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36" w:type="dxa"/>
          </w:tcPr>
          <w:p w14:paraId="25CD4F2C" w14:textId="77777777" w:rsidR="004238A1" w:rsidRPr="004238A1" w:rsidRDefault="004238A1" w:rsidP="004238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6" w:type="dxa"/>
          </w:tcPr>
          <w:p w14:paraId="50630115" w14:textId="77777777" w:rsidR="004238A1" w:rsidRPr="004238A1" w:rsidRDefault="004238A1" w:rsidP="004238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019" w:type="dxa"/>
          </w:tcPr>
          <w:p w14:paraId="4515EFB2" w14:textId="77777777" w:rsidR="004238A1" w:rsidRPr="004238A1" w:rsidRDefault="004238A1" w:rsidP="004238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อายุหุ้นกู้</w:t>
            </w:r>
          </w:p>
        </w:tc>
        <w:tc>
          <w:tcPr>
            <w:tcW w:w="1679" w:type="dxa"/>
          </w:tcPr>
          <w:p w14:paraId="3A8E0185" w14:textId="67C6C2E0" w:rsidR="004238A1" w:rsidRPr="004238A1" w:rsidRDefault="004238A1" w:rsidP="004238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ไถ่ถอน</w:t>
            </w:r>
          </w:p>
        </w:tc>
      </w:tr>
      <w:tr w:rsidR="00383B46" w:rsidRPr="004238A1" w14:paraId="45DB442D" w14:textId="74DD1232" w:rsidTr="004238A1">
        <w:tc>
          <w:tcPr>
            <w:tcW w:w="1710" w:type="dxa"/>
          </w:tcPr>
          <w:p w14:paraId="1745046A" w14:textId="77777777" w:rsidR="00383B46" w:rsidRPr="004238A1" w:rsidRDefault="00383B46" w:rsidP="004C467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90" w:type="dxa"/>
            <w:gridSpan w:val="11"/>
          </w:tcPr>
          <w:p w14:paraId="6B7A3051" w14:textId="77777777" w:rsidR="00383B46" w:rsidRPr="004238A1" w:rsidRDefault="00383B46" w:rsidP="004C46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  <w:r w:rsidRPr="004238A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236" w:type="dxa"/>
          </w:tcPr>
          <w:p w14:paraId="499C744F" w14:textId="77777777" w:rsidR="00383B46" w:rsidRPr="004238A1" w:rsidRDefault="00383B46" w:rsidP="004C46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</w:tcPr>
          <w:p w14:paraId="1226CF4C" w14:textId="77777777" w:rsidR="00383B46" w:rsidRPr="004238A1" w:rsidRDefault="00383B46" w:rsidP="004C46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4238A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(ร้อยละต่อปี)</w:t>
            </w:r>
          </w:p>
        </w:tc>
        <w:tc>
          <w:tcPr>
            <w:tcW w:w="1019" w:type="dxa"/>
          </w:tcPr>
          <w:p w14:paraId="5EF05AE1" w14:textId="77777777" w:rsidR="00383B46" w:rsidRPr="004238A1" w:rsidRDefault="00383B46" w:rsidP="004C467A">
            <w:pPr>
              <w:spacing w:line="240" w:lineRule="atLeast"/>
              <w:ind w:left="-163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679" w:type="dxa"/>
          </w:tcPr>
          <w:p w14:paraId="601001EC" w14:textId="5FE7B0EF" w:rsidR="00383B46" w:rsidRPr="004238A1" w:rsidRDefault="00383B46" w:rsidP="004C467A">
            <w:pPr>
              <w:spacing w:line="240" w:lineRule="atLeast"/>
              <w:ind w:left="-163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383B46" w:rsidRPr="004238A1" w14:paraId="1B479A0D" w14:textId="61269B04" w:rsidTr="004238A1">
        <w:tc>
          <w:tcPr>
            <w:tcW w:w="1710" w:type="dxa"/>
          </w:tcPr>
          <w:p w14:paraId="5C44ED85" w14:textId="549D0C9A" w:rsidR="00383B46" w:rsidRPr="004238A1" w:rsidRDefault="00383B46" w:rsidP="00D17363">
            <w:pPr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B82E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/</w:t>
            </w: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7F1846CA" w14:textId="6E225045" w:rsidR="00383B46" w:rsidRPr="004238A1" w:rsidRDefault="00383B46" w:rsidP="0056325D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4,000,000</w:t>
            </w:r>
          </w:p>
        </w:tc>
        <w:tc>
          <w:tcPr>
            <w:tcW w:w="271" w:type="dxa"/>
            <w:shd w:val="clear" w:color="auto" w:fill="auto"/>
          </w:tcPr>
          <w:p w14:paraId="6160B6CE" w14:textId="77777777" w:rsidR="00383B46" w:rsidRPr="004238A1" w:rsidRDefault="00383B46" w:rsidP="004C467A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5651EDC0" w14:textId="5E0C0769" w:rsidR="00383B46" w:rsidRPr="004238A1" w:rsidRDefault="00383B46" w:rsidP="004C467A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01AD4B0" w14:textId="77777777" w:rsidR="00383B46" w:rsidRPr="004238A1" w:rsidRDefault="00383B46" w:rsidP="004C467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14:paraId="405E3A08" w14:textId="558665A4" w:rsidR="00383B46" w:rsidRPr="004238A1" w:rsidRDefault="00383B46" w:rsidP="006D7BB2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9E5136E" w14:textId="77777777" w:rsidR="00383B46" w:rsidRPr="004238A1" w:rsidRDefault="00383B46" w:rsidP="004C46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3" w:type="dxa"/>
            <w:shd w:val="clear" w:color="auto" w:fill="auto"/>
          </w:tcPr>
          <w:p w14:paraId="64274A96" w14:textId="1320ABC3" w:rsidR="00383B46" w:rsidRPr="004238A1" w:rsidRDefault="00383B46" w:rsidP="004C467A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4,000,000</w:t>
            </w:r>
          </w:p>
        </w:tc>
        <w:tc>
          <w:tcPr>
            <w:tcW w:w="236" w:type="dxa"/>
            <w:shd w:val="clear" w:color="auto" w:fill="auto"/>
          </w:tcPr>
          <w:p w14:paraId="52653E6C" w14:textId="77777777" w:rsidR="00383B46" w:rsidRPr="004238A1" w:rsidRDefault="00383B46" w:rsidP="004C46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3" w:type="dxa"/>
            <w:shd w:val="clear" w:color="auto" w:fill="auto"/>
          </w:tcPr>
          <w:p w14:paraId="11189E96" w14:textId="5FBC168C" w:rsidR="00383B46" w:rsidRPr="004238A1" w:rsidRDefault="00383B46" w:rsidP="00E61C26">
            <w:pPr>
              <w:tabs>
                <w:tab w:val="decimal" w:pos="106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4,000,000</w:t>
            </w:r>
          </w:p>
        </w:tc>
        <w:tc>
          <w:tcPr>
            <w:tcW w:w="236" w:type="dxa"/>
          </w:tcPr>
          <w:p w14:paraId="7888A2CD" w14:textId="77777777" w:rsidR="00383B46" w:rsidRPr="004238A1" w:rsidRDefault="00383B46" w:rsidP="004C467A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7" w:type="dxa"/>
          </w:tcPr>
          <w:p w14:paraId="2CDA8929" w14:textId="727D5741" w:rsidR="00383B46" w:rsidRPr="004238A1" w:rsidRDefault="00383B46" w:rsidP="00E61C26">
            <w:pPr>
              <w:tabs>
                <w:tab w:val="decimal" w:pos="104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4,000,000</w:t>
            </w:r>
          </w:p>
        </w:tc>
        <w:tc>
          <w:tcPr>
            <w:tcW w:w="236" w:type="dxa"/>
          </w:tcPr>
          <w:p w14:paraId="56CCB8F1" w14:textId="77777777" w:rsidR="00383B46" w:rsidRPr="004238A1" w:rsidRDefault="00383B46" w:rsidP="004C46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  <w:shd w:val="clear" w:color="auto" w:fill="auto"/>
          </w:tcPr>
          <w:p w14:paraId="06DFE798" w14:textId="77777777" w:rsidR="00383B46" w:rsidRPr="004238A1" w:rsidRDefault="00383B46" w:rsidP="004C46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3.90</w:t>
            </w:r>
          </w:p>
        </w:tc>
        <w:tc>
          <w:tcPr>
            <w:tcW w:w="1019" w:type="dxa"/>
          </w:tcPr>
          <w:p w14:paraId="4A1ED113" w14:textId="77777777" w:rsidR="00383B46" w:rsidRPr="004238A1" w:rsidRDefault="00383B46" w:rsidP="004C46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 </w:t>
            </w:r>
            <w:r w:rsidRPr="004238A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ปี </w:t>
            </w: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11 </w:t>
            </w:r>
            <w:r w:rsidRPr="004238A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679" w:type="dxa"/>
          </w:tcPr>
          <w:p w14:paraId="2115D1F4" w14:textId="7C3954EA" w:rsidR="00383B46" w:rsidRPr="004238A1" w:rsidRDefault="004238A1" w:rsidP="004C46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19 </w:t>
            </w:r>
            <w:r w:rsidR="0029254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กรกฎา</w:t>
            </w:r>
            <w:r w:rsidRPr="004238A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คม </w:t>
            </w: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2925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  <w:tr w:rsidR="002B6871" w:rsidRPr="004238A1" w14:paraId="6C41454B" w14:textId="77777777" w:rsidTr="003216DE">
        <w:tc>
          <w:tcPr>
            <w:tcW w:w="1710" w:type="dxa"/>
          </w:tcPr>
          <w:p w14:paraId="179F5B0E" w14:textId="2FE90DC5" w:rsidR="002B6871" w:rsidRPr="004238A1" w:rsidRDefault="002B6871" w:rsidP="00D17363">
            <w:pPr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B82E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/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5774ECF2" w14:textId="6B062769" w:rsidR="002B6871" w:rsidRPr="004238A1" w:rsidRDefault="002B6871" w:rsidP="001F4DCE">
            <w:pPr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3BB2D6FB" w14:textId="104F17F3" w:rsidR="002B6871" w:rsidRPr="004238A1" w:rsidRDefault="002B6871" w:rsidP="001F4DCE">
            <w:pPr>
              <w:tabs>
                <w:tab w:val="decimal" w:pos="864"/>
              </w:tabs>
              <w:spacing w:line="240" w:lineRule="atLeast"/>
              <w:ind w:left="-110" w:right="-11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56EE3792" w14:textId="6DF9F524" w:rsidR="002B6871" w:rsidRPr="004238A1" w:rsidRDefault="002B6871" w:rsidP="002B6871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3,000,000</w:t>
            </w:r>
          </w:p>
        </w:tc>
        <w:tc>
          <w:tcPr>
            <w:tcW w:w="270" w:type="dxa"/>
            <w:shd w:val="clear" w:color="auto" w:fill="auto"/>
          </w:tcPr>
          <w:p w14:paraId="0BD6B475" w14:textId="77777777" w:rsidR="002B6871" w:rsidRPr="004238A1" w:rsidRDefault="002B6871" w:rsidP="002B687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14:paraId="46D5ACDE" w14:textId="293E6B3A" w:rsidR="002B6871" w:rsidRPr="004238A1" w:rsidRDefault="002B6871" w:rsidP="002B6871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E559B9D" w14:textId="77777777" w:rsidR="002B6871" w:rsidRPr="004238A1" w:rsidRDefault="002B6871" w:rsidP="002B687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3" w:type="dxa"/>
            <w:shd w:val="clear" w:color="auto" w:fill="auto"/>
          </w:tcPr>
          <w:p w14:paraId="053F9D25" w14:textId="2599C885" w:rsidR="002B6871" w:rsidRPr="004238A1" w:rsidRDefault="003312F3" w:rsidP="003312F3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47C5660" w14:textId="77777777" w:rsidR="002B6871" w:rsidRPr="004238A1" w:rsidRDefault="002B6871" w:rsidP="002B687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3" w:type="dxa"/>
            <w:shd w:val="clear" w:color="auto" w:fill="auto"/>
          </w:tcPr>
          <w:p w14:paraId="610A9B15" w14:textId="331BAEFE" w:rsidR="002B6871" w:rsidRPr="004238A1" w:rsidRDefault="002B6871" w:rsidP="001F4DCE">
            <w:pPr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6EEC585B" w14:textId="77777777" w:rsidR="002B6871" w:rsidRPr="004238A1" w:rsidRDefault="002B6871" w:rsidP="001F4DCE">
            <w:pPr>
              <w:tabs>
                <w:tab w:val="decimal" w:pos="864"/>
              </w:tabs>
              <w:spacing w:line="240" w:lineRule="atLeast"/>
              <w:ind w:left="-110" w:right="-11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7" w:type="dxa"/>
          </w:tcPr>
          <w:p w14:paraId="7C069231" w14:textId="2A6D0313" w:rsidR="002B6871" w:rsidRPr="004238A1" w:rsidRDefault="002B6871" w:rsidP="002B6871">
            <w:pPr>
              <w:tabs>
                <w:tab w:val="decimal" w:pos="104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3,000,000</w:t>
            </w:r>
          </w:p>
        </w:tc>
        <w:tc>
          <w:tcPr>
            <w:tcW w:w="236" w:type="dxa"/>
          </w:tcPr>
          <w:p w14:paraId="23235AD0" w14:textId="77777777" w:rsidR="002B6871" w:rsidRPr="004238A1" w:rsidRDefault="002B6871" w:rsidP="002B687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  <w:shd w:val="clear" w:color="auto" w:fill="auto"/>
          </w:tcPr>
          <w:p w14:paraId="1E5F9E87" w14:textId="067723B2" w:rsidR="002B6871" w:rsidRPr="002B6871" w:rsidRDefault="002B6871" w:rsidP="002B687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68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3.00</w:t>
            </w:r>
          </w:p>
        </w:tc>
        <w:tc>
          <w:tcPr>
            <w:tcW w:w="1019" w:type="dxa"/>
          </w:tcPr>
          <w:p w14:paraId="55516706" w14:textId="759CF646" w:rsidR="002B6871" w:rsidRPr="002B6871" w:rsidRDefault="002B6871" w:rsidP="002B687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68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2 </w:t>
            </w:r>
            <w:r w:rsidRPr="002B687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ปี </w:t>
            </w:r>
            <w:r w:rsidRPr="002B68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6 </w:t>
            </w:r>
            <w:r w:rsidRPr="002B687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679" w:type="dxa"/>
            <w:shd w:val="clear" w:color="auto" w:fill="auto"/>
          </w:tcPr>
          <w:p w14:paraId="2EEA440C" w14:textId="7B22BEDB" w:rsidR="002B6871" w:rsidRPr="004238A1" w:rsidRDefault="00025069" w:rsidP="002B687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D25695" w:rsidRPr="004238A1" w14:paraId="6BFE4E0C" w14:textId="5D244DE3" w:rsidTr="004238A1">
        <w:tc>
          <w:tcPr>
            <w:tcW w:w="1710" w:type="dxa"/>
            <w:shd w:val="clear" w:color="auto" w:fill="auto"/>
          </w:tcPr>
          <w:p w14:paraId="4C4BDF10" w14:textId="24396195" w:rsidR="00D25695" w:rsidRPr="004238A1" w:rsidRDefault="00D25695" w:rsidP="00D17363">
            <w:pPr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B82E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/</w:t>
            </w: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00C5C0C1" w14:textId="68BBECB4" w:rsidR="00D25695" w:rsidRPr="004238A1" w:rsidRDefault="00D25695" w:rsidP="00D25695">
            <w:pPr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3D806E20" w14:textId="77777777" w:rsidR="00D25695" w:rsidRPr="004238A1" w:rsidRDefault="00D25695" w:rsidP="00D2569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</w:tcPr>
          <w:p w14:paraId="030D9C71" w14:textId="27ED9815" w:rsidR="00D25695" w:rsidRPr="004238A1" w:rsidRDefault="00D25695" w:rsidP="00D25695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375FB0" w14:textId="77777777" w:rsidR="00D25695" w:rsidRPr="004238A1" w:rsidRDefault="00D25695" w:rsidP="00D2569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</w:tcPr>
          <w:p w14:paraId="335EA51A" w14:textId="13C08B0D" w:rsidR="00D25695" w:rsidRPr="004238A1" w:rsidRDefault="00D25695" w:rsidP="00D25695">
            <w:pPr>
              <w:tabs>
                <w:tab w:val="decimal" w:pos="106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4,523,600</w:t>
            </w:r>
          </w:p>
        </w:tc>
        <w:tc>
          <w:tcPr>
            <w:tcW w:w="236" w:type="dxa"/>
            <w:shd w:val="clear" w:color="auto" w:fill="auto"/>
          </w:tcPr>
          <w:p w14:paraId="50F0AFD6" w14:textId="77777777" w:rsidR="00D25695" w:rsidRPr="004238A1" w:rsidRDefault="00D25695" w:rsidP="00D25695">
            <w:pPr>
              <w:tabs>
                <w:tab w:val="decimal" w:pos="1176"/>
              </w:tabs>
              <w:spacing w:line="240" w:lineRule="atLeast"/>
              <w:ind w:left="-115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3" w:type="dxa"/>
            <w:shd w:val="clear" w:color="auto" w:fill="auto"/>
          </w:tcPr>
          <w:p w14:paraId="3C9672F8" w14:textId="73946E64" w:rsidR="00D25695" w:rsidRPr="004238A1" w:rsidRDefault="00D25695" w:rsidP="00D25695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4,523,600</w:t>
            </w:r>
          </w:p>
        </w:tc>
        <w:tc>
          <w:tcPr>
            <w:tcW w:w="236" w:type="dxa"/>
            <w:shd w:val="clear" w:color="auto" w:fill="auto"/>
          </w:tcPr>
          <w:p w14:paraId="72C55FD8" w14:textId="77777777" w:rsidR="00D25695" w:rsidRPr="004238A1" w:rsidRDefault="00D25695" w:rsidP="00D2569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3" w:type="dxa"/>
            <w:shd w:val="clear" w:color="auto" w:fill="auto"/>
          </w:tcPr>
          <w:p w14:paraId="18FAD3D0" w14:textId="5F1E2F2F" w:rsidR="00D25695" w:rsidRPr="004238A1" w:rsidRDefault="00D25695" w:rsidP="00D25695">
            <w:pPr>
              <w:tabs>
                <w:tab w:val="decimal" w:pos="106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4,523,600</w:t>
            </w:r>
          </w:p>
        </w:tc>
        <w:tc>
          <w:tcPr>
            <w:tcW w:w="236" w:type="dxa"/>
            <w:shd w:val="clear" w:color="auto" w:fill="auto"/>
          </w:tcPr>
          <w:p w14:paraId="699C8D3B" w14:textId="77777777" w:rsidR="00D25695" w:rsidRPr="004238A1" w:rsidRDefault="00D25695" w:rsidP="00D25695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7" w:type="dxa"/>
            <w:shd w:val="clear" w:color="auto" w:fill="auto"/>
          </w:tcPr>
          <w:p w14:paraId="35E2F2E4" w14:textId="7775351E" w:rsidR="00D25695" w:rsidRPr="004238A1" w:rsidRDefault="00D25695" w:rsidP="00D25695">
            <w:pPr>
              <w:tabs>
                <w:tab w:val="decimal" w:pos="104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4,523,600</w:t>
            </w:r>
          </w:p>
        </w:tc>
        <w:tc>
          <w:tcPr>
            <w:tcW w:w="236" w:type="dxa"/>
            <w:shd w:val="clear" w:color="auto" w:fill="auto"/>
          </w:tcPr>
          <w:p w14:paraId="5E8CE23A" w14:textId="77777777" w:rsidR="00D25695" w:rsidRPr="004238A1" w:rsidRDefault="00D25695" w:rsidP="00D2569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  <w:shd w:val="clear" w:color="auto" w:fill="auto"/>
          </w:tcPr>
          <w:p w14:paraId="5DCFBD42" w14:textId="7D3BCA53" w:rsidR="00D25695" w:rsidRPr="004238A1" w:rsidRDefault="00D25695" w:rsidP="00D2569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3.55</w:t>
            </w:r>
          </w:p>
        </w:tc>
        <w:tc>
          <w:tcPr>
            <w:tcW w:w="1019" w:type="dxa"/>
            <w:shd w:val="clear" w:color="auto" w:fill="auto"/>
          </w:tcPr>
          <w:p w14:paraId="60D87B47" w14:textId="054BE191" w:rsidR="00D25695" w:rsidRPr="004238A1" w:rsidRDefault="00D25695" w:rsidP="00D2569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4238A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ปี </w:t>
            </w: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4238A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1679" w:type="dxa"/>
          </w:tcPr>
          <w:p w14:paraId="54CCEBE8" w14:textId="484174BB" w:rsidR="00D25695" w:rsidRPr="004238A1" w:rsidRDefault="00D25695" w:rsidP="00D2569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12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กุมภาพันธ์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</w:tr>
      <w:tr w:rsidR="00D25695" w:rsidRPr="004238A1" w14:paraId="3B90B4C5" w14:textId="54831971" w:rsidTr="004238A1">
        <w:tc>
          <w:tcPr>
            <w:tcW w:w="1710" w:type="dxa"/>
            <w:shd w:val="clear" w:color="auto" w:fill="auto"/>
          </w:tcPr>
          <w:p w14:paraId="207686A6" w14:textId="395113F5" w:rsidR="00D25695" w:rsidRPr="004238A1" w:rsidRDefault="00D25695" w:rsidP="00D17363">
            <w:pPr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B82E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/</w:t>
            </w: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170" w:type="dxa"/>
            <w:shd w:val="clear" w:color="auto" w:fill="auto"/>
          </w:tcPr>
          <w:p w14:paraId="070FFFC2" w14:textId="0C74AB55" w:rsidR="00D25695" w:rsidRPr="004238A1" w:rsidRDefault="00D25695" w:rsidP="00D25695">
            <w:pPr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0BD36D74" w14:textId="77777777" w:rsidR="00D25695" w:rsidRPr="004238A1" w:rsidRDefault="00D25695" w:rsidP="00D2569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491AA28D" w14:textId="77902AAA" w:rsidR="00D25695" w:rsidRPr="004238A1" w:rsidRDefault="00D25695" w:rsidP="00D25695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DAE9E5" w14:textId="77777777" w:rsidR="00D25695" w:rsidRPr="004238A1" w:rsidRDefault="00D25695" w:rsidP="00D2569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724BB487" w14:textId="6DE73002" w:rsidR="00D25695" w:rsidRPr="004238A1" w:rsidRDefault="00D25695" w:rsidP="00D25695">
            <w:pPr>
              <w:tabs>
                <w:tab w:val="decimal" w:pos="106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4,693,000</w:t>
            </w:r>
          </w:p>
        </w:tc>
        <w:tc>
          <w:tcPr>
            <w:tcW w:w="236" w:type="dxa"/>
            <w:shd w:val="clear" w:color="auto" w:fill="auto"/>
          </w:tcPr>
          <w:p w14:paraId="5D59A40A" w14:textId="77777777" w:rsidR="00D25695" w:rsidRPr="004238A1" w:rsidRDefault="00D25695" w:rsidP="00D25695">
            <w:pPr>
              <w:tabs>
                <w:tab w:val="decimal" w:pos="1176"/>
              </w:tabs>
              <w:spacing w:line="240" w:lineRule="atLeast"/>
              <w:ind w:left="-115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3" w:type="dxa"/>
            <w:shd w:val="clear" w:color="auto" w:fill="auto"/>
          </w:tcPr>
          <w:p w14:paraId="52F6FD5B" w14:textId="01BC256F" w:rsidR="00D25695" w:rsidRPr="004238A1" w:rsidRDefault="00D25695" w:rsidP="00D25695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4,693,000</w:t>
            </w:r>
          </w:p>
        </w:tc>
        <w:tc>
          <w:tcPr>
            <w:tcW w:w="236" w:type="dxa"/>
            <w:shd w:val="clear" w:color="auto" w:fill="auto"/>
          </w:tcPr>
          <w:p w14:paraId="68627136" w14:textId="77777777" w:rsidR="00D25695" w:rsidRPr="004238A1" w:rsidRDefault="00D25695" w:rsidP="00D2569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3" w:type="dxa"/>
            <w:shd w:val="clear" w:color="auto" w:fill="auto"/>
          </w:tcPr>
          <w:p w14:paraId="239E06B3" w14:textId="06ABEC2F" w:rsidR="00D25695" w:rsidRPr="004238A1" w:rsidRDefault="00D25695" w:rsidP="00D25695">
            <w:pPr>
              <w:tabs>
                <w:tab w:val="decimal" w:pos="106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4,693,000</w:t>
            </w:r>
          </w:p>
        </w:tc>
        <w:tc>
          <w:tcPr>
            <w:tcW w:w="236" w:type="dxa"/>
            <w:shd w:val="clear" w:color="auto" w:fill="auto"/>
          </w:tcPr>
          <w:p w14:paraId="0073D1F4" w14:textId="77777777" w:rsidR="00D25695" w:rsidRPr="004238A1" w:rsidRDefault="00D25695" w:rsidP="00D25695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7" w:type="dxa"/>
            <w:shd w:val="clear" w:color="auto" w:fill="auto"/>
          </w:tcPr>
          <w:p w14:paraId="764A37B5" w14:textId="65766DBF" w:rsidR="00D25695" w:rsidRPr="004238A1" w:rsidRDefault="00D25695" w:rsidP="00D25695">
            <w:pPr>
              <w:tabs>
                <w:tab w:val="decimal" w:pos="104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4,693,000</w:t>
            </w:r>
          </w:p>
        </w:tc>
        <w:tc>
          <w:tcPr>
            <w:tcW w:w="236" w:type="dxa"/>
            <w:shd w:val="clear" w:color="auto" w:fill="auto"/>
          </w:tcPr>
          <w:p w14:paraId="18481232" w14:textId="77777777" w:rsidR="00D25695" w:rsidRPr="004238A1" w:rsidRDefault="00D25695" w:rsidP="00D2569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  <w:shd w:val="clear" w:color="auto" w:fill="auto"/>
          </w:tcPr>
          <w:p w14:paraId="1FEEB559" w14:textId="0E8FD6B9" w:rsidR="00D25695" w:rsidRPr="004238A1" w:rsidRDefault="00D25695" w:rsidP="00D2569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4.10</w:t>
            </w:r>
          </w:p>
        </w:tc>
        <w:tc>
          <w:tcPr>
            <w:tcW w:w="1019" w:type="dxa"/>
            <w:shd w:val="clear" w:color="auto" w:fill="auto"/>
          </w:tcPr>
          <w:p w14:paraId="2D0F35D3" w14:textId="3F2D1FBE" w:rsidR="00D25695" w:rsidRPr="004238A1" w:rsidRDefault="00D25695" w:rsidP="00D2569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5 </w:t>
            </w:r>
            <w:r w:rsidRPr="004238A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679" w:type="dxa"/>
          </w:tcPr>
          <w:p w14:paraId="4473EF0C" w14:textId="2034CCC4" w:rsidR="00D25695" w:rsidRPr="004238A1" w:rsidRDefault="00D25695" w:rsidP="00D2569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สิงหา</w:t>
            </w:r>
            <w:r w:rsidRPr="004238A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คม </w:t>
            </w: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</w:t>
            </w:r>
          </w:p>
        </w:tc>
      </w:tr>
      <w:tr w:rsidR="00D25695" w:rsidRPr="004238A1" w14:paraId="0BBF3737" w14:textId="2EA687E3" w:rsidTr="004238A1">
        <w:tc>
          <w:tcPr>
            <w:tcW w:w="1710" w:type="dxa"/>
            <w:shd w:val="clear" w:color="auto" w:fill="auto"/>
          </w:tcPr>
          <w:p w14:paraId="1EAFCB5A" w14:textId="7C15AF82" w:rsidR="00D25695" w:rsidRPr="004238A1" w:rsidRDefault="00D25695" w:rsidP="00D17363">
            <w:pPr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B82E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/</w:t>
            </w: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  <w:r w:rsidR="00B82E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B82E5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ชุดที่ </w:t>
            </w:r>
            <w:r w:rsidR="00B82E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3161E5B2" w14:textId="72DD8B9B" w:rsidR="00D25695" w:rsidRPr="004238A1" w:rsidRDefault="00D25695" w:rsidP="00D25695">
            <w:pPr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13B59DF5" w14:textId="77777777" w:rsidR="00D25695" w:rsidRPr="004238A1" w:rsidRDefault="00D25695" w:rsidP="00D2569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39796DA3" w14:textId="0879A924" w:rsidR="00D25695" w:rsidRPr="004238A1" w:rsidRDefault="00D25695" w:rsidP="00D25695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6FD172" w14:textId="77777777" w:rsidR="00D25695" w:rsidRPr="004238A1" w:rsidRDefault="00D25695" w:rsidP="00D2569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16C2C3FB" w14:textId="49B57237" w:rsidR="00D25695" w:rsidRPr="004238A1" w:rsidRDefault="00D25695" w:rsidP="00D25695">
            <w:pPr>
              <w:tabs>
                <w:tab w:val="decimal" w:pos="106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2,860,000</w:t>
            </w:r>
          </w:p>
        </w:tc>
        <w:tc>
          <w:tcPr>
            <w:tcW w:w="236" w:type="dxa"/>
            <w:shd w:val="clear" w:color="auto" w:fill="auto"/>
          </w:tcPr>
          <w:p w14:paraId="48E52530" w14:textId="77777777" w:rsidR="00D25695" w:rsidRPr="004238A1" w:rsidRDefault="00D25695" w:rsidP="00D25695">
            <w:pPr>
              <w:tabs>
                <w:tab w:val="decimal" w:pos="1176"/>
              </w:tabs>
              <w:spacing w:line="240" w:lineRule="atLeast"/>
              <w:ind w:left="-115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3" w:type="dxa"/>
            <w:shd w:val="clear" w:color="auto" w:fill="auto"/>
          </w:tcPr>
          <w:p w14:paraId="19D08B57" w14:textId="4CCD89A9" w:rsidR="00D25695" w:rsidRPr="004238A1" w:rsidRDefault="00D25695" w:rsidP="00D25695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07E4778" w14:textId="77777777" w:rsidR="00D25695" w:rsidRPr="004238A1" w:rsidRDefault="00D25695" w:rsidP="00D2569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3" w:type="dxa"/>
            <w:shd w:val="clear" w:color="auto" w:fill="auto"/>
          </w:tcPr>
          <w:p w14:paraId="3788AFA5" w14:textId="4C2B270D" w:rsidR="00D25695" w:rsidRPr="004238A1" w:rsidRDefault="00D25695" w:rsidP="00D25695">
            <w:pPr>
              <w:tabs>
                <w:tab w:val="decimal" w:pos="106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2,860,000</w:t>
            </w:r>
          </w:p>
        </w:tc>
        <w:tc>
          <w:tcPr>
            <w:tcW w:w="236" w:type="dxa"/>
            <w:shd w:val="clear" w:color="auto" w:fill="auto"/>
          </w:tcPr>
          <w:p w14:paraId="11C719E5" w14:textId="77777777" w:rsidR="00D25695" w:rsidRPr="004238A1" w:rsidRDefault="00D25695" w:rsidP="00D25695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7" w:type="dxa"/>
            <w:shd w:val="clear" w:color="auto" w:fill="auto"/>
          </w:tcPr>
          <w:p w14:paraId="1E392E93" w14:textId="53EA504E" w:rsidR="00D25695" w:rsidRPr="004238A1" w:rsidRDefault="00D25695" w:rsidP="00D25695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2BC82B7" w14:textId="77777777" w:rsidR="00D25695" w:rsidRPr="004238A1" w:rsidRDefault="00D25695" w:rsidP="00D2569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  <w:shd w:val="clear" w:color="auto" w:fill="auto"/>
          </w:tcPr>
          <w:p w14:paraId="64EF5AA1" w14:textId="5D0B48A8" w:rsidR="00D25695" w:rsidRPr="004238A1" w:rsidRDefault="00D25695" w:rsidP="00D2569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4.15</w:t>
            </w:r>
          </w:p>
        </w:tc>
        <w:tc>
          <w:tcPr>
            <w:tcW w:w="1019" w:type="dxa"/>
            <w:shd w:val="clear" w:color="auto" w:fill="auto"/>
          </w:tcPr>
          <w:p w14:paraId="1270C842" w14:textId="7E5FD1B6" w:rsidR="00D25695" w:rsidRPr="004238A1" w:rsidRDefault="00D25695" w:rsidP="00D2569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 </w:t>
            </w:r>
            <w:r w:rsidRPr="004238A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ปี </w:t>
            </w: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6 </w:t>
            </w:r>
            <w:r w:rsidRPr="004238A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679" w:type="dxa"/>
          </w:tcPr>
          <w:p w14:paraId="45B7D1DA" w14:textId="32096B19" w:rsidR="00D25695" w:rsidRPr="004238A1" w:rsidRDefault="00D25695" w:rsidP="00D2569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กรกฎา</w:t>
            </w:r>
            <w:r w:rsidRPr="004238A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คม </w:t>
            </w: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</w:t>
            </w:r>
          </w:p>
        </w:tc>
      </w:tr>
      <w:tr w:rsidR="00D25695" w:rsidRPr="004238A1" w14:paraId="3843105D" w14:textId="37FA6F7D" w:rsidTr="004238A1">
        <w:tc>
          <w:tcPr>
            <w:tcW w:w="1710" w:type="dxa"/>
            <w:shd w:val="clear" w:color="auto" w:fill="auto"/>
          </w:tcPr>
          <w:p w14:paraId="3533A7B7" w14:textId="27408E10" w:rsidR="00D25695" w:rsidRPr="004238A1" w:rsidRDefault="00B82E57" w:rsidP="00D17363">
            <w:pPr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/</w:t>
            </w: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ชุดที่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14:paraId="73F7A875" w14:textId="3841AE33" w:rsidR="00D25695" w:rsidRPr="004238A1" w:rsidRDefault="00D25695" w:rsidP="00D25695">
            <w:pPr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7F069041" w14:textId="77777777" w:rsidR="00D25695" w:rsidRPr="004238A1" w:rsidRDefault="00D25695" w:rsidP="00D2569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39D90247" w14:textId="3E5A923C" w:rsidR="00D25695" w:rsidRPr="004238A1" w:rsidRDefault="00D25695" w:rsidP="00D25695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393096" w14:textId="77777777" w:rsidR="00D25695" w:rsidRPr="004238A1" w:rsidRDefault="00D25695" w:rsidP="00D2569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0E09DFAF" w14:textId="708D3B2B" w:rsidR="00D25695" w:rsidRPr="004238A1" w:rsidRDefault="00D25695" w:rsidP="00D25695">
            <w:pPr>
              <w:tabs>
                <w:tab w:val="decimal" w:pos="106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2,860,000</w:t>
            </w:r>
          </w:p>
        </w:tc>
        <w:tc>
          <w:tcPr>
            <w:tcW w:w="236" w:type="dxa"/>
            <w:shd w:val="clear" w:color="auto" w:fill="auto"/>
          </w:tcPr>
          <w:p w14:paraId="2BD6F359" w14:textId="77777777" w:rsidR="00D25695" w:rsidRPr="004238A1" w:rsidRDefault="00D25695" w:rsidP="00D25695">
            <w:pPr>
              <w:tabs>
                <w:tab w:val="decimal" w:pos="1176"/>
              </w:tabs>
              <w:spacing w:line="240" w:lineRule="atLeast"/>
              <w:ind w:left="-115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3" w:type="dxa"/>
            <w:shd w:val="clear" w:color="auto" w:fill="auto"/>
          </w:tcPr>
          <w:p w14:paraId="70426EB4" w14:textId="0426FFE0" w:rsidR="00D25695" w:rsidRPr="004238A1" w:rsidRDefault="00D25695" w:rsidP="00D25695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F9DD345" w14:textId="77777777" w:rsidR="00D25695" w:rsidRPr="004238A1" w:rsidRDefault="00D25695" w:rsidP="00D2569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3" w:type="dxa"/>
            <w:shd w:val="clear" w:color="auto" w:fill="auto"/>
          </w:tcPr>
          <w:p w14:paraId="24BEDCDA" w14:textId="2E86093F" w:rsidR="00D25695" w:rsidRPr="004238A1" w:rsidRDefault="00D25695" w:rsidP="00D25695">
            <w:pPr>
              <w:tabs>
                <w:tab w:val="decimal" w:pos="106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2,860,000</w:t>
            </w:r>
          </w:p>
        </w:tc>
        <w:tc>
          <w:tcPr>
            <w:tcW w:w="236" w:type="dxa"/>
            <w:shd w:val="clear" w:color="auto" w:fill="auto"/>
          </w:tcPr>
          <w:p w14:paraId="492B686B" w14:textId="77777777" w:rsidR="00D25695" w:rsidRPr="004238A1" w:rsidRDefault="00D25695" w:rsidP="00D25695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7" w:type="dxa"/>
            <w:shd w:val="clear" w:color="auto" w:fill="auto"/>
          </w:tcPr>
          <w:p w14:paraId="2151A6D1" w14:textId="5F17B48C" w:rsidR="00D25695" w:rsidRPr="004238A1" w:rsidRDefault="00D25695" w:rsidP="00D25695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4796083" w14:textId="77777777" w:rsidR="00D25695" w:rsidRPr="004238A1" w:rsidRDefault="00D25695" w:rsidP="00D2569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  <w:shd w:val="clear" w:color="auto" w:fill="auto"/>
          </w:tcPr>
          <w:p w14:paraId="4F787175" w14:textId="3119254B" w:rsidR="00D25695" w:rsidRPr="004238A1" w:rsidRDefault="00D25695" w:rsidP="00D2569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4.60</w:t>
            </w:r>
          </w:p>
        </w:tc>
        <w:tc>
          <w:tcPr>
            <w:tcW w:w="1019" w:type="dxa"/>
            <w:shd w:val="clear" w:color="auto" w:fill="auto"/>
          </w:tcPr>
          <w:p w14:paraId="18C42819" w14:textId="47702649" w:rsidR="00D25695" w:rsidRPr="004238A1" w:rsidRDefault="00D25695" w:rsidP="00D2569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5 </w:t>
            </w:r>
            <w:r w:rsidRPr="004238A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679" w:type="dxa"/>
          </w:tcPr>
          <w:p w14:paraId="1D93D957" w14:textId="5B874026" w:rsidR="00D25695" w:rsidRPr="004238A1" w:rsidRDefault="00D25695" w:rsidP="00D2569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มกรา</w:t>
            </w:r>
            <w:r w:rsidRPr="004238A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คม </w:t>
            </w: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</w:t>
            </w:r>
          </w:p>
        </w:tc>
      </w:tr>
      <w:tr w:rsidR="00D25695" w:rsidRPr="004238A1" w14:paraId="2E92EA30" w14:textId="4C05AAA8" w:rsidTr="004238A1">
        <w:tc>
          <w:tcPr>
            <w:tcW w:w="1710" w:type="dxa"/>
            <w:shd w:val="clear" w:color="auto" w:fill="auto"/>
          </w:tcPr>
          <w:p w14:paraId="7139462A" w14:textId="166DAA15" w:rsidR="00D25695" w:rsidRPr="004238A1" w:rsidRDefault="00B82E57" w:rsidP="00D17363">
            <w:pPr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2/</w:t>
            </w:r>
            <w:r w:rsidR="00D25695"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408D6B9" w14:textId="4AC49BCA" w:rsidR="00D25695" w:rsidRPr="004238A1" w:rsidRDefault="00D25695" w:rsidP="00D25695">
            <w:pPr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52224462" w14:textId="77777777" w:rsidR="00D25695" w:rsidRPr="004238A1" w:rsidRDefault="00D25695" w:rsidP="00D2569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07A640E4" w14:textId="33A8DE91" w:rsidR="00D25695" w:rsidRPr="004238A1" w:rsidRDefault="00D25695" w:rsidP="00D25695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1423C7" w14:textId="77777777" w:rsidR="00D25695" w:rsidRPr="004238A1" w:rsidRDefault="00D25695" w:rsidP="00D2569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6FAD3E90" w14:textId="75DB6D5E" w:rsidR="00D25695" w:rsidRPr="004238A1" w:rsidRDefault="00D25695" w:rsidP="00D25695">
            <w:pPr>
              <w:tabs>
                <w:tab w:val="decimal" w:pos="106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3,000,000</w:t>
            </w:r>
          </w:p>
        </w:tc>
        <w:tc>
          <w:tcPr>
            <w:tcW w:w="236" w:type="dxa"/>
            <w:shd w:val="clear" w:color="auto" w:fill="auto"/>
          </w:tcPr>
          <w:p w14:paraId="64462022" w14:textId="77777777" w:rsidR="00D25695" w:rsidRPr="004238A1" w:rsidRDefault="00D25695" w:rsidP="00D25695">
            <w:pPr>
              <w:tabs>
                <w:tab w:val="decimal" w:pos="1176"/>
              </w:tabs>
              <w:spacing w:line="240" w:lineRule="atLeast"/>
              <w:ind w:left="-115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</w:tcPr>
          <w:p w14:paraId="714BA213" w14:textId="6732E1EE" w:rsidR="00D25695" w:rsidRPr="004238A1" w:rsidRDefault="00D25695" w:rsidP="00D25695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D95980D" w14:textId="77777777" w:rsidR="00D25695" w:rsidRPr="004238A1" w:rsidRDefault="00D25695" w:rsidP="00D2569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6EF73350" w14:textId="671D8276" w:rsidR="00D25695" w:rsidRPr="004238A1" w:rsidRDefault="00D25695" w:rsidP="00D25695">
            <w:pPr>
              <w:tabs>
                <w:tab w:val="decimal" w:pos="106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3,000,000</w:t>
            </w:r>
          </w:p>
        </w:tc>
        <w:tc>
          <w:tcPr>
            <w:tcW w:w="236" w:type="dxa"/>
            <w:shd w:val="clear" w:color="auto" w:fill="auto"/>
          </w:tcPr>
          <w:p w14:paraId="1C78895D" w14:textId="77777777" w:rsidR="00D25695" w:rsidRPr="004238A1" w:rsidRDefault="00D25695" w:rsidP="00D25695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auto"/>
          </w:tcPr>
          <w:p w14:paraId="573A6DA8" w14:textId="2B765480" w:rsidR="00D25695" w:rsidRPr="004238A1" w:rsidRDefault="00D25695" w:rsidP="00D25695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78D9AB2" w14:textId="77777777" w:rsidR="00D25695" w:rsidRPr="004238A1" w:rsidRDefault="00D25695" w:rsidP="00D2569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  <w:shd w:val="clear" w:color="auto" w:fill="auto"/>
          </w:tcPr>
          <w:p w14:paraId="0E74A89C" w14:textId="6C757D52" w:rsidR="00D25695" w:rsidRPr="004238A1" w:rsidRDefault="00D25695" w:rsidP="00D2569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4.10</w:t>
            </w:r>
          </w:p>
        </w:tc>
        <w:tc>
          <w:tcPr>
            <w:tcW w:w="1019" w:type="dxa"/>
            <w:shd w:val="clear" w:color="auto" w:fill="auto"/>
          </w:tcPr>
          <w:p w14:paraId="2615D4D6" w14:textId="6826B27F" w:rsidR="00D25695" w:rsidRPr="004238A1" w:rsidRDefault="00D25695" w:rsidP="00D2569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4238A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ปี </w:t>
            </w: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4238A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1679" w:type="dxa"/>
          </w:tcPr>
          <w:p w14:paraId="1070D6E3" w14:textId="3BFF849B" w:rsidR="00D25695" w:rsidRPr="004238A1" w:rsidRDefault="00D25695" w:rsidP="00D2569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สิงหา</w:t>
            </w:r>
            <w:r w:rsidRPr="004238A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คม </w:t>
            </w: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</w:t>
            </w:r>
          </w:p>
        </w:tc>
      </w:tr>
      <w:tr w:rsidR="00D25695" w:rsidRPr="004238A1" w14:paraId="7B8D9EC2" w14:textId="53F06C80" w:rsidTr="004238A1">
        <w:tc>
          <w:tcPr>
            <w:tcW w:w="1710" w:type="dxa"/>
          </w:tcPr>
          <w:p w14:paraId="24ED9787" w14:textId="77777777" w:rsidR="00D25695" w:rsidRPr="004238A1" w:rsidRDefault="00D25695" w:rsidP="00D25695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238A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51FAE6" w14:textId="15DCB4D3" w:rsidR="00D25695" w:rsidRPr="004238A1" w:rsidRDefault="00D25695" w:rsidP="00D25695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238A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4,000,000</w:t>
            </w:r>
          </w:p>
        </w:tc>
        <w:tc>
          <w:tcPr>
            <w:tcW w:w="271" w:type="dxa"/>
            <w:shd w:val="clear" w:color="auto" w:fill="auto"/>
          </w:tcPr>
          <w:p w14:paraId="66133AC5" w14:textId="77777777" w:rsidR="00D25695" w:rsidRPr="004238A1" w:rsidRDefault="00D25695" w:rsidP="00D2569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C28304" w14:textId="092F99EE" w:rsidR="00D25695" w:rsidRPr="004238A1" w:rsidRDefault="003312F3" w:rsidP="003312F3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3,000,000</w:t>
            </w:r>
          </w:p>
        </w:tc>
        <w:tc>
          <w:tcPr>
            <w:tcW w:w="270" w:type="dxa"/>
            <w:shd w:val="clear" w:color="auto" w:fill="auto"/>
          </w:tcPr>
          <w:p w14:paraId="6328F60F" w14:textId="77777777" w:rsidR="00D25695" w:rsidRPr="004238A1" w:rsidRDefault="00D25695" w:rsidP="00D2569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7493D6" w14:textId="30691969" w:rsidR="00D25695" w:rsidRPr="004238A1" w:rsidRDefault="00D25695" w:rsidP="00D25695">
            <w:pPr>
              <w:tabs>
                <w:tab w:val="decimal" w:pos="106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238A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17,936,600</w:t>
            </w:r>
          </w:p>
        </w:tc>
        <w:tc>
          <w:tcPr>
            <w:tcW w:w="236" w:type="dxa"/>
            <w:shd w:val="clear" w:color="auto" w:fill="auto"/>
          </w:tcPr>
          <w:p w14:paraId="54585248" w14:textId="77777777" w:rsidR="00D25695" w:rsidRPr="004238A1" w:rsidRDefault="00D25695" w:rsidP="00D25695">
            <w:pPr>
              <w:tabs>
                <w:tab w:val="decimal" w:pos="1176"/>
              </w:tabs>
              <w:spacing w:line="240" w:lineRule="atLeast"/>
              <w:ind w:left="-115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597051" w14:textId="5826BD10" w:rsidR="00D25695" w:rsidRPr="004238A1" w:rsidRDefault="00D25695" w:rsidP="00D25695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238A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3B74E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Pr="004238A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,216,600</w:t>
            </w:r>
          </w:p>
        </w:tc>
        <w:tc>
          <w:tcPr>
            <w:tcW w:w="236" w:type="dxa"/>
            <w:shd w:val="clear" w:color="auto" w:fill="auto"/>
          </w:tcPr>
          <w:p w14:paraId="1136BD4D" w14:textId="77777777" w:rsidR="00D25695" w:rsidRPr="004238A1" w:rsidRDefault="00D25695" w:rsidP="00D2569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08FFB2" w14:textId="6491CDD5" w:rsidR="00D25695" w:rsidRPr="004238A1" w:rsidRDefault="00D25695" w:rsidP="00D25695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238A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21,936,600</w:t>
            </w:r>
          </w:p>
        </w:tc>
        <w:tc>
          <w:tcPr>
            <w:tcW w:w="236" w:type="dxa"/>
          </w:tcPr>
          <w:p w14:paraId="00464FDF" w14:textId="77777777" w:rsidR="00D25695" w:rsidRPr="004238A1" w:rsidRDefault="00D25695" w:rsidP="00D25695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2472C966" w14:textId="44920AFF" w:rsidR="00D25695" w:rsidRPr="00BA4E88" w:rsidRDefault="00D25695" w:rsidP="00BA4E88">
            <w:pPr>
              <w:tabs>
                <w:tab w:val="decimal" w:pos="104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A4E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F26C41" w:rsidRPr="00BA4E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 w:rsidRPr="00BA4E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,216,600</w:t>
            </w:r>
          </w:p>
        </w:tc>
        <w:tc>
          <w:tcPr>
            <w:tcW w:w="236" w:type="dxa"/>
          </w:tcPr>
          <w:p w14:paraId="62A5080D" w14:textId="77777777" w:rsidR="00D25695" w:rsidRPr="004238A1" w:rsidRDefault="00D25695" w:rsidP="00D2569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206" w:type="dxa"/>
          </w:tcPr>
          <w:p w14:paraId="7032B336" w14:textId="77777777" w:rsidR="00D25695" w:rsidRPr="004238A1" w:rsidRDefault="00D25695" w:rsidP="00D2569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019" w:type="dxa"/>
          </w:tcPr>
          <w:p w14:paraId="236F2FE8" w14:textId="77777777" w:rsidR="00D25695" w:rsidRPr="004238A1" w:rsidRDefault="00D25695" w:rsidP="00D2569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679" w:type="dxa"/>
          </w:tcPr>
          <w:p w14:paraId="497F4084" w14:textId="77777777" w:rsidR="00D25695" w:rsidRPr="004238A1" w:rsidRDefault="00D25695" w:rsidP="00D2569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  <w:lang w:val="en-US"/>
              </w:rPr>
            </w:pPr>
          </w:p>
        </w:tc>
      </w:tr>
    </w:tbl>
    <w:p w14:paraId="48367805" w14:textId="4E90B556" w:rsidR="009062AE" w:rsidRPr="00383B46" w:rsidRDefault="009062AE" w:rsidP="00D33ED0">
      <w:pPr>
        <w:pStyle w:val="Bo-Blankline"/>
        <w:rPr>
          <w:rFonts w:asciiTheme="majorBidi" w:hAnsiTheme="majorBidi" w:cstheme="majorBidi"/>
          <w:sz w:val="24"/>
          <w:szCs w:val="24"/>
          <w:cs/>
        </w:rPr>
      </w:pPr>
    </w:p>
    <w:p w14:paraId="40F9F28B" w14:textId="1902614A" w:rsidR="009062AE" w:rsidRDefault="009062AE">
      <w:pPr>
        <w:spacing w:line="240" w:lineRule="auto"/>
      </w:pPr>
      <w:r>
        <w:rPr>
          <w:cs/>
        </w:rPr>
        <w:br w:type="page"/>
      </w:r>
    </w:p>
    <w:p w14:paraId="0B5B0BC8" w14:textId="3EDFBE77" w:rsidR="004238A1" w:rsidRDefault="004238A1">
      <w:pPr>
        <w:spacing w:line="240" w:lineRule="auto"/>
      </w:pPr>
    </w:p>
    <w:tbl>
      <w:tblPr>
        <w:tblW w:w="140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10"/>
        <w:gridCol w:w="1170"/>
        <w:gridCol w:w="271"/>
        <w:gridCol w:w="1169"/>
        <w:gridCol w:w="270"/>
        <w:gridCol w:w="1169"/>
        <w:gridCol w:w="236"/>
        <w:gridCol w:w="1113"/>
        <w:gridCol w:w="236"/>
        <w:gridCol w:w="1203"/>
        <w:gridCol w:w="236"/>
        <w:gridCol w:w="1117"/>
        <w:gridCol w:w="236"/>
        <w:gridCol w:w="1206"/>
        <w:gridCol w:w="1019"/>
        <w:gridCol w:w="1679"/>
      </w:tblGrid>
      <w:tr w:rsidR="004238A1" w:rsidRPr="004238A1" w14:paraId="30E4FB5B" w14:textId="77777777" w:rsidTr="002F1ECF">
        <w:tc>
          <w:tcPr>
            <w:tcW w:w="1710" w:type="dxa"/>
          </w:tcPr>
          <w:p w14:paraId="4622C0A8" w14:textId="77777777" w:rsidR="004238A1" w:rsidRPr="004238A1" w:rsidRDefault="004238A1" w:rsidP="002F1EC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1" w:type="dxa"/>
            <w:gridSpan w:val="14"/>
          </w:tcPr>
          <w:p w14:paraId="3E45C958" w14:textId="0CC720D6" w:rsidR="004238A1" w:rsidRPr="004238A1" w:rsidRDefault="00EF1856" w:rsidP="002F1E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  <w:tc>
          <w:tcPr>
            <w:tcW w:w="1679" w:type="dxa"/>
          </w:tcPr>
          <w:p w14:paraId="164A066B" w14:textId="77777777" w:rsidR="004238A1" w:rsidRPr="004238A1" w:rsidRDefault="004238A1" w:rsidP="002F1E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4238A1" w:rsidRPr="004238A1" w14:paraId="5C366C04" w14:textId="77777777" w:rsidTr="002F1ECF">
        <w:tc>
          <w:tcPr>
            <w:tcW w:w="1710" w:type="dxa"/>
          </w:tcPr>
          <w:p w14:paraId="5B8BACA5" w14:textId="77777777" w:rsidR="004238A1" w:rsidRPr="004238A1" w:rsidRDefault="004238A1" w:rsidP="002F1ECF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610" w:type="dxa"/>
            <w:gridSpan w:val="3"/>
          </w:tcPr>
          <w:p w14:paraId="186B26F0" w14:textId="77777777" w:rsidR="004238A1" w:rsidRPr="004238A1" w:rsidRDefault="004238A1" w:rsidP="002F1E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ส่วนที่ครบกำหนด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4238A1">
              <w:rPr>
                <w:rFonts w:asciiTheme="majorBidi" w:hAnsiTheme="majorBidi" w:cstheme="majorBidi"/>
                <w:sz w:val="28"/>
                <w:szCs w:val="28"/>
                <w:cs/>
              </w:rPr>
              <w:t>ชำระภายในหนึ่ง</w:t>
            </w:r>
            <w:r w:rsidRPr="004238A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270" w:type="dxa"/>
          </w:tcPr>
          <w:p w14:paraId="61C1755D" w14:textId="77777777" w:rsidR="004238A1" w:rsidRPr="004238A1" w:rsidRDefault="004238A1" w:rsidP="002F1EC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8" w:type="dxa"/>
            <w:gridSpan w:val="3"/>
          </w:tcPr>
          <w:p w14:paraId="55C0691E" w14:textId="77777777" w:rsidR="004238A1" w:rsidRPr="004238A1" w:rsidRDefault="004238A1" w:rsidP="002F1E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ส่วนที่ครบกำหนด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4238A1">
              <w:rPr>
                <w:rFonts w:asciiTheme="majorBidi" w:hAnsiTheme="majorBidi" w:cstheme="majorBidi"/>
                <w:sz w:val="28"/>
                <w:szCs w:val="28"/>
                <w:cs/>
              </w:rPr>
              <w:t>ชำระเกินกว่าหนึ่ง</w:t>
            </w:r>
            <w:r w:rsidRPr="004238A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236" w:type="dxa"/>
          </w:tcPr>
          <w:p w14:paraId="518D9929" w14:textId="77777777" w:rsidR="004238A1" w:rsidRPr="004238A1" w:rsidRDefault="004238A1" w:rsidP="002F1E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6" w:type="dxa"/>
            <w:gridSpan w:val="3"/>
            <w:vAlign w:val="bottom"/>
          </w:tcPr>
          <w:p w14:paraId="40399E00" w14:textId="77777777" w:rsidR="004238A1" w:rsidRPr="004238A1" w:rsidRDefault="004238A1" w:rsidP="002F1E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7D6F333F" w14:textId="77777777" w:rsidR="004238A1" w:rsidRPr="004238A1" w:rsidRDefault="004238A1" w:rsidP="002F1E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6" w:type="dxa"/>
          </w:tcPr>
          <w:p w14:paraId="2E0E0281" w14:textId="77777777" w:rsidR="004238A1" w:rsidRPr="004238A1" w:rsidRDefault="004238A1" w:rsidP="002F1E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9" w:type="dxa"/>
          </w:tcPr>
          <w:p w14:paraId="6A82EA33" w14:textId="77777777" w:rsidR="004238A1" w:rsidRPr="004238A1" w:rsidRDefault="004238A1" w:rsidP="002F1E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79" w:type="dxa"/>
          </w:tcPr>
          <w:p w14:paraId="3B5F907A" w14:textId="77777777" w:rsidR="004238A1" w:rsidRPr="004238A1" w:rsidRDefault="004238A1" w:rsidP="002F1E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238A1" w:rsidRPr="004238A1" w14:paraId="52304F39" w14:textId="77777777" w:rsidTr="002F1ECF">
        <w:tc>
          <w:tcPr>
            <w:tcW w:w="1710" w:type="dxa"/>
          </w:tcPr>
          <w:p w14:paraId="2EDAAB2C" w14:textId="77777777" w:rsidR="004238A1" w:rsidRPr="004238A1" w:rsidRDefault="004238A1" w:rsidP="002F1ECF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15E58909" w14:textId="77777777" w:rsidR="004238A1" w:rsidRPr="004238A1" w:rsidRDefault="004238A1" w:rsidP="002F1E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4238A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238A1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1" w:type="dxa"/>
          </w:tcPr>
          <w:p w14:paraId="21C6CDC7" w14:textId="77777777" w:rsidR="004238A1" w:rsidRPr="004238A1" w:rsidRDefault="004238A1" w:rsidP="002F1EC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62D104E9" w14:textId="77777777" w:rsidR="004238A1" w:rsidRPr="004238A1" w:rsidRDefault="004238A1" w:rsidP="002F1E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4238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07B652A3" w14:textId="77777777" w:rsidR="004238A1" w:rsidRPr="004238A1" w:rsidRDefault="004238A1" w:rsidP="002F1EC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788CF195" w14:textId="77777777" w:rsidR="004238A1" w:rsidRPr="004238A1" w:rsidRDefault="004238A1" w:rsidP="002F1E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4238A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238A1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</w:tcPr>
          <w:p w14:paraId="521CCE13" w14:textId="77777777" w:rsidR="004238A1" w:rsidRPr="004238A1" w:rsidRDefault="004238A1" w:rsidP="002F1EC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</w:tcPr>
          <w:p w14:paraId="361A8CF0" w14:textId="77777777" w:rsidR="004238A1" w:rsidRPr="004238A1" w:rsidRDefault="004238A1" w:rsidP="002F1E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4238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339DAB74" w14:textId="77777777" w:rsidR="004238A1" w:rsidRPr="004238A1" w:rsidRDefault="004238A1" w:rsidP="002F1E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3" w:type="dxa"/>
          </w:tcPr>
          <w:p w14:paraId="42C759EE" w14:textId="77777777" w:rsidR="004238A1" w:rsidRPr="004238A1" w:rsidRDefault="004238A1" w:rsidP="002F1E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4238A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238A1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</w:tcPr>
          <w:p w14:paraId="74D1E2AA" w14:textId="77777777" w:rsidR="004238A1" w:rsidRPr="004238A1" w:rsidRDefault="004238A1" w:rsidP="002F1EC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</w:tcPr>
          <w:p w14:paraId="32F1807B" w14:textId="77777777" w:rsidR="004238A1" w:rsidRPr="004238A1" w:rsidRDefault="004238A1" w:rsidP="002F1E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4238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75DAB7BC" w14:textId="77777777" w:rsidR="004238A1" w:rsidRPr="004238A1" w:rsidRDefault="004238A1" w:rsidP="002F1E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6" w:type="dxa"/>
          </w:tcPr>
          <w:p w14:paraId="62C7AB52" w14:textId="77777777" w:rsidR="004238A1" w:rsidRPr="004238A1" w:rsidRDefault="004238A1" w:rsidP="002F1E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9" w:type="dxa"/>
          </w:tcPr>
          <w:p w14:paraId="210444BA" w14:textId="77777777" w:rsidR="004238A1" w:rsidRPr="004238A1" w:rsidRDefault="004238A1" w:rsidP="002F1E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79" w:type="dxa"/>
          </w:tcPr>
          <w:p w14:paraId="3BCD688A" w14:textId="77777777" w:rsidR="004238A1" w:rsidRPr="004238A1" w:rsidRDefault="004238A1" w:rsidP="002F1E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cs/>
              </w:rPr>
              <w:t>วันครบ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กำหนด</w:t>
            </w:r>
          </w:p>
        </w:tc>
      </w:tr>
      <w:tr w:rsidR="004238A1" w:rsidRPr="004238A1" w14:paraId="1A75F9D1" w14:textId="77777777" w:rsidTr="002F1ECF">
        <w:tc>
          <w:tcPr>
            <w:tcW w:w="1710" w:type="dxa"/>
          </w:tcPr>
          <w:p w14:paraId="225C166D" w14:textId="3E5C533E" w:rsidR="004238A1" w:rsidRPr="004238A1" w:rsidRDefault="000172D7" w:rsidP="002F1ECF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หุ้นกู้ครั้งที่</w:t>
            </w:r>
          </w:p>
        </w:tc>
        <w:tc>
          <w:tcPr>
            <w:tcW w:w="1170" w:type="dxa"/>
          </w:tcPr>
          <w:p w14:paraId="41D50979" w14:textId="77777777" w:rsidR="004238A1" w:rsidRPr="004238A1" w:rsidRDefault="004238A1" w:rsidP="002F1E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71" w:type="dxa"/>
          </w:tcPr>
          <w:p w14:paraId="24D93170" w14:textId="77777777" w:rsidR="004238A1" w:rsidRPr="004238A1" w:rsidRDefault="004238A1" w:rsidP="002F1EC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3B4A5E4B" w14:textId="77777777" w:rsidR="004238A1" w:rsidRPr="004238A1" w:rsidRDefault="004238A1" w:rsidP="002F1E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70" w:type="dxa"/>
          </w:tcPr>
          <w:p w14:paraId="2F103D76" w14:textId="77777777" w:rsidR="004238A1" w:rsidRPr="004238A1" w:rsidRDefault="004238A1" w:rsidP="002F1EC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1D12A605" w14:textId="77777777" w:rsidR="004238A1" w:rsidRPr="004238A1" w:rsidRDefault="004238A1" w:rsidP="002F1E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36" w:type="dxa"/>
          </w:tcPr>
          <w:p w14:paraId="6F77D299" w14:textId="77777777" w:rsidR="004238A1" w:rsidRPr="004238A1" w:rsidRDefault="004238A1" w:rsidP="002F1EC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</w:tcPr>
          <w:p w14:paraId="62D72E0B" w14:textId="77777777" w:rsidR="004238A1" w:rsidRPr="004238A1" w:rsidRDefault="004238A1" w:rsidP="002F1E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36" w:type="dxa"/>
          </w:tcPr>
          <w:p w14:paraId="740E3C93" w14:textId="77777777" w:rsidR="004238A1" w:rsidRPr="004238A1" w:rsidRDefault="004238A1" w:rsidP="002F1E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3" w:type="dxa"/>
          </w:tcPr>
          <w:p w14:paraId="6136D8C6" w14:textId="77777777" w:rsidR="004238A1" w:rsidRPr="004238A1" w:rsidRDefault="004238A1" w:rsidP="002F1E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36" w:type="dxa"/>
          </w:tcPr>
          <w:p w14:paraId="10270A0F" w14:textId="77777777" w:rsidR="004238A1" w:rsidRPr="004238A1" w:rsidRDefault="004238A1" w:rsidP="002F1EC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</w:tcPr>
          <w:p w14:paraId="44B9AB07" w14:textId="77777777" w:rsidR="004238A1" w:rsidRPr="004238A1" w:rsidRDefault="004238A1" w:rsidP="002F1E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36" w:type="dxa"/>
          </w:tcPr>
          <w:p w14:paraId="21E3139F" w14:textId="77777777" w:rsidR="004238A1" w:rsidRPr="004238A1" w:rsidRDefault="004238A1" w:rsidP="002F1E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6" w:type="dxa"/>
          </w:tcPr>
          <w:p w14:paraId="1F7479B4" w14:textId="77777777" w:rsidR="004238A1" w:rsidRPr="004238A1" w:rsidRDefault="004238A1" w:rsidP="002F1E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019" w:type="dxa"/>
          </w:tcPr>
          <w:p w14:paraId="526DB80B" w14:textId="77777777" w:rsidR="004238A1" w:rsidRPr="004238A1" w:rsidRDefault="004238A1" w:rsidP="002F1E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อายุหุ้นกู้</w:t>
            </w:r>
          </w:p>
        </w:tc>
        <w:tc>
          <w:tcPr>
            <w:tcW w:w="1679" w:type="dxa"/>
          </w:tcPr>
          <w:p w14:paraId="563A6D0A" w14:textId="77777777" w:rsidR="004238A1" w:rsidRPr="004238A1" w:rsidRDefault="004238A1" w:rsidP="002F1E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ไถ่ถอน</w:t>
            </w:r>
          </w:p>
        </w:tc>
      </w:tr>
      <w:tr w:rsidR="004238A1" w:rsidRPr="004238A1" w14:paraId="44F09ACC" w14:textId="77777777" w:rsidTr="002F1ECF">
        <w:tc>
          <w:tcPr>
            <w:tcW w:w="1710" w:type="dxa"/>
          </w:tcPr>
          <w:p w14:paraId="3AFD90F5" w14:textId="77777777" w:rsidR="004238A1" w:rsidRPr="004238A1" w:rsidRDefault="004238A1" w:rsidP="002F1EC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90" w:type="dxa"/>
            <w:gridSpan w:val="11"/>
          </w:tcPr>
          <w:p w14:paraId="2CAECC2A" w14:textId="77777777" w:rsidR="004238A1" w:rsidRPr="004238A1" w:rsidRDefault="004238A1" w:rsidP="002F1E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  <w:r w:rsidRPr="004238A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236" w:type="dxa"/>
          </w:tcPr>
          <w:p w14:paraId="48DB33D6" w14:textId="77777777" w:rsidR="004238A1" w:rsidRPr="004238A1" w:rsidRDefault="004238A1" w:rsidP="002F1E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</w:tcPr>
          <w:p w14:paraId="1C6064A6" w14:textId="77777777" w:rsidR="004238A1" w:rsidRPr="004238A1" w:rsidRDefault="004238A1" w:rsidP="002F1E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4238A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(ร้อยละต่อปี)</w:t>
            </w:r>
          </w:p>
        </w:tc>
        <w:tc>
          <w:tcPr>
            <w:tcW w:w="1019" w:type="dxa"/>
          </w:tcPr>
          <w:p w14:paraId="3901E7DB" w14:textId="77777777" w:rsidR="004238A1" w:rsidRPr="004238A1" w:rsidRDefault="004238A1" w:rsidP="002F1ECF">
            <w:pPr>
              <w:spacing w:line="240" w:lineRule="atLeast"/>
              <w:ind w:left="-163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679" w:type="dxa"/>
          </w:tcPr>
          <w:p w14:paraId="19289534" w14:textId="77777777" w:rsidR="004238A1" w:rsidRPr="004238A1" w:rsidRDefault="004238A1" w:rsidP="002F1ECF">
            <w:pPr>
              <w:spacing w:line="240" w:lineRule="atLeast"/>
              <w:ind w:left="-163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0172D7" w:rsidRPr="004238A1" w14:paraId="5A0B7EB9" w14:textId="77777777" w:rsidTr="002F1ECF">
        <w:tc>
          <w:tcPr>
            <w:tcW w:w="1710" w:type="dxa"/>
          </w:tcPr>
          <w:p w14:paraId="5D6F52B5" w14:textId="19943FFF" w:rsidR="000172D7" w:rsidRPr="004238A1" w:rsidRDefault="000172D7" w:rsidP="000172D7">
            <w:pPr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/</w:t>
            </w: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12C4D85A" w14:textId="77777777" w:rsidR="000172D7" w:rsidRPr="003500E5" w:rsidRDefault="000172D7" w:rsidP="000172D7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0E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4,000,000</w:t>
            </w:r>
          </w:p>
        </w:tc>
        <w:tc>
          <w:tcPr>
            <w:tcW w:w="271" w:type="dxa"/>
            <w:shd w:val="clear" w:color="auto" w:fill="auto"/>
          </w:tcPr>
          <w:p w14:paraId="24ACAC12" w14:textId="77777777" w:rsidR="000172D7" w:rsidRPr="004238A1" w:rsidRDefault="000172D7" w:rsidP="000172D7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0F51EAEF" w14:textId="77777777" w:rsidR="000172D7" w:rsidRPr="004238A1" w:rsidRDefault="000172D7" w:rsidP="000172D7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AE95BC" w14:textId="77777777" w:rsidR="000172D7" w:rsidRPr="004238A1" w:rsidRDefault="000172D7" w:rsidP="000172D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14:paraId="48B32F01" w14:textId="77777777" w:rsidR="000172D7" w:rsidRPr="003500E5" w:rsidRDefault="000172D7" w:rsidP="000172D7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0E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D1F0DCF" w14:textId="77777777" w:rsidR="000172D7" w:rsidRPr="004238A1" w:rsidRDefault="000172D7" w:rsidP="000172D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3" w:type="dxa"/>
            <w:shd w:val="clear" w:color="auto" w:fill="auto"/>
          </w:tcPr>
          <w:p w14:paraId="4B618CE0" w14:textId="77777777" w:rsidR="000172D7" w:rsidRPr="004238A1" w:rsidRDefault="000172D7" w:rsidP="000172D7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4,000,000</w:t>
            </w:r>
          </w:p>
        </w:tc>
        <w:tc>
          <w:tcPr>
            <w:tcW w:w="236" w:type="dxa"/>
            <w:shd w:val="clear" w:color="auto" w:fill="auto"/>
          </w:tcPr>
          <w:p w14:paraId="78663C92" w14:textId="77777777" w:rsidR="000172D7" w:rsidRPr="004238A1" w:rsidRDefault="000172D7" w:rsidP="000172D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3" w:type="dxa"/>
            <w:shd w:val="clear" w:color="auto" w:fill="auto"/>
          </w:tcPr>
          <w:p w14:paraId="052EAD05" w14:textId="77777777" w:rsidR="000172D7" w:rsidRPr="004238A1" w:rsidRDefault="000172D7" w:rsidP="000172D7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4,000,000</w:t>
            </w:r>
          </w:p>
        </w:tc>
        <w:tc>
          <w:tcPr>
            <w:tcW w:w="236" w:type="dxa"/>
          </w:tcPr>
          <w:p w14:paraId="6AB05595" w14:textId="77777777" w:rsidR="000172D7" w:rsidRPr="004238A1" w:rsidRDefault="000172D7" w:rsidP="000172D7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7" w:type="dxa"/>
          </w:tcPr>
          <w:p w14:paraId="09D01AE3" w14:textId="77777777" w:rsidR="000172D7" w:rsidRPr="004238A1" w:rsidRDefault="000172D7" w:rsidP="000172D7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4,000,000</w:t>
            </w:r>
          </w:p>
        </w:tc>
        <w:tc>
          <w:tcPr>
            <w:tcW w:w="236" w:type="dxa"/>
          </w:tcPr>
          <w:p w14:paraId="0FA41D35" w14:textId="77777777" w:rsidR="000172D7" w:rsidRPr="004238A1" w:rsidRDefault="000172D7" w:rsidP="000172D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  <w:shd w:val="clear" w:color="auto" w:fill="auto"/>
          </w:tcPr>
          <w:p w14:paraId="26012A36" w14:textId="77777777" w:rsidR="000172D7" w:rsidRPr="004238A1" w:rsidRDefault="000172D7" w:rsidP="000172D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3.90</w:t>
            </w:r>
          </w:p>
        </w:tc>
        <w:tc>
          <w:tcPr>
            <w:tcW w:w="1019" w:type="dxa"/>
          </w:tcPr>
          <w:p w14:paraId="15BD16B0" w14:textId="77777777" w:rsidR="000172D7" w:rsidRPr="004238A1" w:rsidRDefault="000172D7" w:rsidP="000172D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 </w:t>
            </w:r>
            <w:r w:rsidRPr="004238A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ปี </w:t>
            </w: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11 </w:t>
            </w:r>
            <w:r w:rsidRPr="004238A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679" w:type="dxa"/>
          </w:tcPr>
          <w:p w14:paraId="121C12D7" w14:textId="7E9FB562" w:rsidR="000172D7" w:rsidRPr="004238A1" w:rsidRDefault="000172D7" w:rsidP="000172D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19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กรกฎา</w:t>
            </w:r>
            <w:r w:rsidRPr="004238A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คม </w:t>
            </w: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  <w:tr w:rsidR="000172D7" w:rsidRPr="004238A1" w14:paraId="2E62057C" w14:textId="77777777" w:rsidTr="003216DE">
        <w:tc>
          <w:tcPr>
            <w:tcW w:w="1710" w:type="dxa"/>
          </w:tcPr>
          <w:p w14:paraId="6FA60A08" w14:textId="1520589B" w:rsidR="000172D7" w:rsidRPr="004238A1" w:rsidRDefault="000172D7" w:rsidP="000172D7">
            <w:pPr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1/2564</w:t>
            </w:r>
          </w:p>
        </w:tc>
        <w:tc>
          <w:tcPr>
            <w:tcW w:w="1170" w:type="dxa"/>
            <w:shd w:val="clear" w:color="auto" w:fill="auto"/>
          </w:tcPr>
          <w:p w14:paraId="4FDBB809" w14:textId="4A7BDEE6" w:rsidR="000172D7" w:rsidRPr="003500E5" w:rsidRDefault="000172D7" w:rsidP="000172D7">
            <w:pPr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3B301719" w14:textId="77777777" w:rsidR="000172D7" w:rsidRPr="004238A1" w:rsidRDefault="000172D7" w:rsidP="000172D7">
            <w:pPr>
              <w:tabs>
                <w:tab w:val="decimal" w:pos="864"/>
              </w:tabs>
              <w:spacing w:line="240" w:lineRule="atLeast"/>
              <w:ind w:left="-110" w:right="-11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3EF2EE27" w14:textId="0D22FFA4" w:rsidR="000172D7" w:rsidRPr="004238A1" w:rsidRDefault="000172D7" w:rsidP="004F4848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3,000,000</w:t>
            </w:r>
          </w:p>
        </w:tc>
        <w:tc>
          <w:tcPr>
            <w:tcW w:w="270" w:type="dxa"/>
            <w:shd w:val="clear" w:color="auto" w:fill="auto"/>
          </w:tcPr>
          <w:p w14:paraId="08A7205E" w14:textId="77777777" w:rsidR="000172D7" w:rsidRPr="00F81FDA" w:rsidRDefault="000172D7" w:rsidP="000172D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0E917398" w14:textId="12B5E124" w:rsidR="000172D7" w:rsidRPr="003500E5" w:rsidRDefault="000172D7" w:rsidP="000172D7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D0C3F98" w14:textId="77777777" w:rsidR="000172D7" w:rsidRPr="004238A1" w:rsidRDefault="000172D7" w:rsidP="000172D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3" w:type="dxa"/>
            <w:shd w:val="clear" w:color="auto" w:fill="auto"/>
          </w:tcPr>
          <w:p w14:paraId="59F09EF5" w14:textId="654DCE4C" w:rsidR="000172D7" w:rsidRPr="004238A1" w:rsidRDefault="003312F3" w:rsidP="003312F3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F0EF6D7" w14:textId="77777777" w:rsidR="000172D7" w:rsidRPr="004238A1" w:rsidRDefault="000172D7" w:rsidP="000172D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3" w:type="dxa"/>
            <w:shd w:val="clear" w:color="auto" w:fill="auto"/>
          </w:tcPr>
          <w:p w14:paraId="7C208E23" w14:textId="782C6EE0" w:rsidR="000172D7" w:rsidRPr="004238A1" w:rsidRDefault="000172D7" w:rsidP="000172D7">
            <w:pPr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07F9D49F" w14:textId="77777777" w:rsidR="000172D7" w:rsidRPr="004238A1" w:rsidRDefault="000172D7" w:rsidP="000172D7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7" w:type="dxa"/>
          </w:tcPr>
          <w:p w14:paraId="165E8DA3" w14:textId="5BA675BE" w:rsidR="000172D7" w:rsidRPr="004238A1" w:rsidRDefault="000172D7" w:rsidP="000172D7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3,000,000</w:t>
            </w:r>
          </w:p>
        </w:tc>
        <w:tc>
          <w:tcPr>
            <w:tcW w:w="236" w:type="dxa"/>
          </w:tcPr>
          <w:p w14:paraId="446C70B2" w14:textId="77777777" w:rsidR="000172D7" w:rsidRPr="004238A1" w:rsidRDefault="000172D7" w:rsidP="000172D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  <w:shd w:val="clear" w:color="auto" w:fill="auto"/>
          </w:tcPr>
          <w:p w14:paraId="0F2C2546" w14:textId="11C03FB3" w:rsidR="000172D7" w:rsidRPr="002B6871" w:rsidRDefault="000172D7" w:rsidP="000172D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68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3.00</w:t>
            </w:r>
          </w:p>
        </w:tc>
        <w:tc>
          <w:tcPr>
            <w:tcW w:w="1019" w:type="dxa"/>
          </w:tcPr>
          <w:p w14:paraId="2B9EA248" w14:textId="2BF1F290" w:rsidR="000172D7" w:rsidRPr="002B6871" w:rsidRDefault="000172D7" w:rsidP="000172D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68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2 </w:t>
            </w:r>
            <w:r w:rsidRPr="002B687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ปี </w:t>
            </w:r>
            <w:r w:rsidRPr="002B68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6 </w:t>
            </w:r>
            <w:r w:rsidRPr="002B687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679" w:type="dxa"/>
            <w:shd w:val="clear" w:color="auto" w:fill="auto"/>
          </w:tcPr>
          <w:p w14:paraId="7FC4724E" w14:textId="210F6C27" w:rsidR="000172D7" w:rsidRPr="004238A1" w:rsidRDefault="007053B4" w:rsidP="000172D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0172D7" w:rsidRPr="004238A1" w14:paraId="02D9FD75" w14:textId="77777777" w:rsidTr="002F1ECF">
        <w:tc>
          <w:tcPr>
            <w:tcW w:w="1710" w:type="dxa"/>
            <w:shd w:val="clear" w:color="auto" w:fill="auto"/>
          </w:tcPr>
          <w:p w14:paraId="06095707" w14:textId="6CCB95CA" w:rsidR="000172D7" w:rsidRPr="004238A1" w:rsidRDefault="000172D7" w:rsidP="000172D7">
            <w:pPr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/</w:t>
            </w: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2F5C5686" w14:textId="77777777" w:rsidR="000172D7" w:rsidRPr="004238A1" w:rsidRDefault="000172D7" w:rsidP="000172D7">
            <w:pPr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04702840" w14:textId="77777777" w:rsidR="000172D7" w:rsidRPr="004238A1" w:rsidRDefault="000172D7" w:rsidP="000172D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</w:tcPr>
          <w:p w14:paraId="5DC4E35C" w14:textId="77777777" w:rsidR="000172D7" w:rsidRPr="004238A1" w:rsidRDefault="000172D7" w:rsidP="000172D7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531E88" w14:textId="77777777" w:rsidR="000172D7" w:rsidRPr="004238A1" w:rsidRDefault="000172D7" w:rsidP="000172D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</w:tcPr>
          <w:p w14:paraId="40C726A4" w14:textId="77777777" w:rsidR="000172D7" w:rsidRPr="003500E5" w:rsidRDefault="000172D7" w:rsidP="000172D7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0E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4,523,600</w:t>
            </w:r>
          </w:p>
        </w:tc>
        <w:tc>
          <w:tcPr>
            <w:tcW w:w="236" w:type="dxa"/>
            <w:shd w:val="clear" w:color="auto" w:fill="auto"/>
          </w:tcPr>
          <w:p w14:paraId="33223640" w14:textId="77777777" w:rsidR="000172D7" w:rsidRPr="004238A1" w:rsidRDefault="000172D7" w:rsidP="000172D7">
            <w:pPr>
              <w:tabs>
                <w:tab w:val="decimal" w:pos="1176"/>
              </w:tabs>
              <w:spacing w:line="240" w:lineRule="atLeast"/>
              <w:ind w:left="-115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3" w:type="dxa"/>
            <w:shd w:val="clear" w:color="auto" w:fill="auto"/>
          </w:tcPr>
          <w:p w14:paraId="4287F277" w14:textId="77777777" w:rsidR="000172D7" w:rsidRPr="004238A1" w:rsidRDefault="000172D7" w:rsidP="000172D7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4,523,600</w:t>
            </w:r>
          </w:p>
        </w:tc>
        <w:tc>
          <w:tcPr>
            <w:tcW w:w="236" w:type="dxa"/>
            <w:shd w:val="clear" w:color="auto" w:fill="auto"/>
          </w:tcPr>
          <w:p w14:paraId="746DA86D" w14:textId="77777777" w:rsidR="000172D7" w:rsidRPr="004238A1" w:rsidRDefault="000172D7" w:rsidP="000172D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3" w:type="dxa"/>
            <w:shd w:val="clear" w:color="auto" w:fill="auto"/>
          </w:tcPr>
          <w:p w14:paraId="2DE35EB3" w14:textId="77777777" w:rsidR="000172D7" w:rsidRPr="004238A1" w:rsidRDefault="000172D7" w:rsidP="000172D7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4,523,600</w:t>
            </w:r>
          </w:p>
        </w:tc>
        <w:tc>
          <w:tcPr>
            <w:tcW w:w="236" w:type="dxa"/>
            <w:shd w:val="clear" w:color="auto" w:fill="auto"/>
          </w:tcPr>
          <w:p w14:paraId="06B4D1AC" w14:textId="77777777" w:rsidR="000172D7" w:rsidRPr="004238A1" w:rsidRDefault="000172D7" w:rsidP="000172D7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7" w:type="dxa"/>
            <w:shd w:val="clear" w:color="auto" w:fill="auto"/>
          </w:tcPr>
          <w:p w14:paraId="61DC6263" w14:textId="77777777" w:rsidR="000172D7" w:rsidRPr="004238A1" w:rsidRDefault="000172D7" w:rsidP="000172D7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4,523,600</w:t>
            </w:r>
          </w:p>
        </w:tc>
        <w:tc>
          <w:tcPr>
            <w:tcW w:w="236" w:type="dxa"/>
            <w:shd w:val="clear" w:color="auto" w:fill="auto"/>
          </w:tcPr>
          <w:p w14:paraId="5EB764ED" w14:textId="77777777" w:rsidR="000172D7" w:rsidRPr="004238A1" w:rsidRDefault="000172D7" w:rsidP="000172D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  <w:shd w:val="clear" w:color="auto" w:fill="auto"/>
          </w:tcPr>
          <w:p w14:paraId="3CA7C6B1" w14:textId="77777777" w:rsidR="000172D7" w:rsidRPr="004238A1" w:rsidRDefault="000172D7" w:rsidP="000172D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3.55</w:t>
            </w:r>
          </w:p>
        </w:tc>
        <w:tc>
          <w:tcPr>
            <w:tcW w:w="1019" w:type="dxa"/>
            <w:shd w:val="clear" w:color="auto" w:fill="auto"/>
          </w:tcPr>
          <w:p w14:paraId="0B7E520A" w14:textId="77777777" w:rsidR="000172D7" w:rsidRPr="004238A1" w:rsidRDefault="000172D7" w:rsidP="000172D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4238A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ปี </w:t>
            </w: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4238A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1679" w:type="dxa"/>
          </w:tcPr>
          <w:p w14:paraId="081E0607" w14:textId="4FFE78F8" w:rsidR="000172D7" w:rsidRPr="004238A1" w:rsidRDefault="000172D7" w:rsidP="000172D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12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กุมภาพันธ์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</w:tr>
      <w:tr w:rsidR="000172D7" w:rsidRPr="004238A1" w14:paraId="2D8D17B5" w14:textId="77777777" w:rsidTr="002F1ECF">
        <w:tc>
          <w:tcPr>
            <w:tcW w:w="1710" w:type="dxa"/>
            <w:shd w:val="clear" w:color="auto" w:fill="auto"/>
          </w:tcPr>
          <w:p w14:paraId="7FDD2CD8" w14:textId="4A8D9341" w:rsidR="000172D7" w:rsidRPr="004238A1" w:rsidRDefault="000172D7" w:rsidP="000172D7">
            <w:pPr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/</w:t>
            </w: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170" w:type="dxa"/>
            <w:shd w:val="clear" w:color="auto" w:fill="auto"/>
          </w:tcPr>
          <w:p w14:paraId="630E5547" w14:textId="77777777" w:rsidR="000172D7" w:rsidRPr="004238A1" w:rsidRDefault="000172D7" w:rsidP="000172D7">
            <w:pPr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37EA6A79" w14:textId="77777777" w:rsidR="000172D7" w:rsidRPr="004238A1" w:rsidRDefault="000172D7" w:rsidP="000172D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37036A17" w14:textId="77777777" w:rsidR="000172D7" w:rsidRPr="004238A1" w:rsidRDefault="000172D7" w:rsidP="000172D7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09CECC" w14:textId="77777777" w:rsidR="000172D7" w:rsidRPr="004238A1" w:rsidRDefault="000172D7" w:rsidP="000172D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284F24CE" w14:textId="7CB05E2C" w:rsidR="000172D7" w:rsidRPr="003500E5" w:rsidRDefault="000172D7" w:rsidP="000172D7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0E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4,695,000</w:t>
            </w:r>
          </w:p>
        </w:tc>
        <w:tc>
          <w:tcPr>
            <w:tcW w:w="236" w:type="dxa"/>
            <w:shd w:val="clear" w:color="auto" w:fill="auto"/>
          </w:tcPr>
          <w:p w14:paraId="7F43AB41" w14:textId="77777777" w:rsidR="000172D7" w:rsidRPr="004238A1" w:rsidRDefault="000172D7" w:rsidP="000172D7">
            <w:pPr>
              <w:tabs>
                <w:tab w:val="decimal" w:pos="1176"/>
              </w:tabs>
              <w:spacing w:line="240" w:lineRule="atLeast"/>
              <w:ind w:left="-115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3" w:type="dxa"/>
            <w:shd w:val="clear" w:color="auto" w:fill="auto"/>
          </w:tcPr>
          <w:p w14:paraId="620DD432" w14:textId="193ED186" w:rsidR="000172D7" w:rsidRPr="004238A1" w:rsidRDefault="000172D7" w:rsidP="000172D7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0E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4,695,000</w:t>
            </w:r>
          </w:p>
        </w:tc>
        <w:tc>
          <w:tcPr>
            <w:tcW w:w="236" w:type="dxa"/>
            <w:shd w:val="clear" w:color="auto" w:fill="auto"/>
          </w:tcPr>
          <w:p w14:paraId="47927E78" w14:textId="77777777" w:rsidR="000172D7" w:rsidRPr="004238A1" w:rsidRDefault="000172D7" w:rsidP="000172D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3" w:type="dxa"/>
            <w:shd w:val="clear" w:color="auto" w:fill="auto"/>
          </w:tcPr>
          <w:p w14:paraId="5A0AA88B" w14:textId="2D660BCD" w:rsidR="000172D7" w:rsidRPr="004238A1" w:rsidRDefault="000172D7" w:rsidP="000172D7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0E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4,695,000</w:t>
            </w:r>
          </w:p>
        </w:tc>
        <w:tc>
          <w:tcPr>
            <w:tcW w:w="236" w:type="dxa"/>
            <w:shd w:val="clear" w:color="auto" w:fill="auto"/>
          </w:tcPr>
          <w:p w14:paraId="65F0CC5D" w14:textId="77777777" w:rsidR="000172D7" w:rsidRPr="004238A1" w:rsidRDefault="000172D7" w:rsidP="000172D7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7" w:type="dxa"/>
            <w:shd w:val="clear" w:color="auto" w:fill="auto"/>
          </w:tcPr>
          <w:p w14:paraId="61DCECE4" w14:textId="699C74AA" w:rsidR="000172D7" w:rsidRPr="004238A1" w:rsidRDefault="000172D7" w:rsidP="000172D7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0E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4,695,000</w:t>
            </w:r>
          </w:p>
        </w:tc>
        <w:tc>
          <w:tcPr>
            <w:tcW w:w="236" w:type="dxa"/>
            <w:shd w:val="clear" w:color="auto" w:fill="auto"/>
          </w:tcPr>
          <w:p w14:paraId="7378D040" w14:textId="77777777" w:rsidR="000172D7" w:rsidRPr="004238A1" w:rsidRDefault="000172D7" w:rsidP="000172D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  <w:shd w:val="clear" w:color="auto" w:fill="auto"/>
          </w:tcPr>
          <w:p w14:paraId="7CDA16E4" w14:textId="77777777" w:rsidR="000172D7" w:rsidRPr="004238A1" w:rsidRDefault="000172D7" w:rsidP="000172D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4.10</w:t>
            </w:r>
          </w:p>
        </w:tc>
        <w:tc>
          <w:tcPr>
            <w:tcW w:w="1019" w:type="dxa"/>
            <w:shd w:val="clear" w:color="auto" w:fill="auto"/>
          </w:tcPr>
          <w:p w14:paraId="55AD1B8B" w14:textId="77777777" w:rsidR="000172D7" w:rsidRPr="004238A1" w:rsidRDefault="000172D7" w:rsidP="000172D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5 </w:t>
            </w:r>
            <w:r w:rsidRPr="004238A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679" w:type="dxa"/>
          </w:tcPr>
          <w:p w14:paraId="6D0680EE" w14:textId="7073B269" w:rsidR="000172D7" w:rsidRPr="004238A1" w:rsidRDefault="000172D7" w:rsidP="000172D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สิงหา</w:t>
            </w:r>
            <w:r w:rsidRPr="004238A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คม </w:t>
            </w: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</w:t>
            </w:r>
          </w:p>
        </w:tc>
      </w:tr>
      <w:tr w:rsidR="000172D7" w:rsidRPr="004238A1" w14:paraId="6982FDDE" w14:textId="77777777" w:rsidTr="002F1ECF">
        <w:tc>
          <w:tcPr>
            <w:tcW w:w="1710" w:type="dxa"/>
            <w:shd w:val="clear" w:color="auto" w:fill="auto"/>
          </w:tcPr>
          <w:p w14:paraId="18D34E4D" w14:textId="0A8BC160" w:rsidR="000172D7" w:rsidRPr="004238A1" w:rsidRDefault="000172D7" w:rsidP="000172D7">
            <w:pPr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/</w:t>
            </w: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ชุดที่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7D6FA7C0" w14:textId="77777777" w:rsidR="000172D7" w:rsidRPr="004238A1" w:rsidRDefault="000172D7" w:rsidP="000172D7">
            <w:pPr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3F837167" w14:textId="77777777" w:rsidR="000172D7" w:rsidRPr="004238A1" w:rsidRDefault="000172D7" w:rsidP="000172D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30A2519D" w14:textId="77777777" w:rsidR="000172D7" w:rsidRPr="004238A1" w:rsidRDefault="000172D7" w:rsidP="000172D7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21BBAA" w14:textId="77777777" w:rsidR="000172D7" w:rsidRPr="004238A1" w:rsidRDefault="000172D7" w:rsidP="000172D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4F295B79" w14:textId="16BB471F" w:rsidR="000172D7" w:rsidRPr="003500E5" w:rsidRDefault="000172D7" w:rsidP="000172D7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0E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3,000,000</w:t>
            </w:r>
          </w:p>
        </w:tc>
        <w:tc>
          <w:tcPr>
            <w:tcW w:w="236" w:type="dxa"/>
            <w:shd w:val="clear" w:color="auto" w:fill="auto"/>
          </w:tcPr>
          <w:p w14:paraId="00A70E52" w14:textId="77777777" w:rsidR="000172D7" w:rsidRPr="004238A1" w:rsidRDefault="000172D7" w:rsidP="000172D7">
            <w:pPr>
              <w:tabs>
                <w:tab w:val="decimal" w:pos="1176"/>
              </w:tabs>
              <w:spacing w:line="240" w:lineRule="atLeast"/>
              <w:ind w:left="-115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3" w:type="dxa"/>
            <w:shd w:val="clear" w:color="auto" w:fill="auto"/>
          </w:tcPr>
          <w:p w14:paraId="23DD1FB4" w14:textId="77777777" w:rsidR="000172D7" w:rsidRPr="004238A1" w:rsidRDefault="000172D7" w:rsidP="000172D7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51613E8" w14:textId="77777777" w:rsidR="000172D7" w:rsidRPr="004238A1" w:rsidRDefault="000172D7" w:rsidP="000172D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3" w:type="dxa"/>
            <w:shd w:val="clear" w:color="auto" w:fill="auto"/>
          </w:tcPr>
          <w:p w14:paraId="6B06969D" w14:textId="6213EED5" w:rsidR="000172D7" w:rsidRPr="004238A1" w:rsidRDefault="000172D7" w:rsidP="000172D7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0E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3,000,000</w:t>
            </w:r>
          </w:p>
        </w:tc>
        <w:tc>
          <w:tcPr>
            <w:tcW w:w="236" w:type="dxa"/>
            <w:shd w:val="clear" w:color="auto" w:fill="auto"/>
          </w:tcPr>
          <w:p w14:paraId="76CCF9D8" w14:textId="77777777" w:rsidR="000172D7" w:rsidRPr="004238A1" w:rsidRDefault="000172D7" w:rsidP="000172D7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7" w:type="dxa"/>
            <w:shd w:val="clear" w:color="auto" w:fill="auto"/>
          </w:tcPr>
          <w:p w14:paraId="3099DA91" w14:textId="77777777" w:rsidR="000172D7" w:rsidRPr="004238A1" w:rsidRDefault="000172D7" w:rsidP="000172D7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962B356" w14:textId="77777777" w:rsidR="000172D7" w:rsidRPr="004238A1" w:rsidRDefault="000172D7" w:rsidP="000172D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  <w:shd w:val="clear" w:color="auto" w:fill="auto"/>
          </w:tcPr>
          <w:p w14:paraId="7A86A8BB" w14:textId="77777777" w:rsidR="000172D7" w:rsidRPr="004238A1" w:rsidRDefault="000172D7" w:rsidP="000172D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4.15</w:t>
            </w:r>
          </w:p>
        </w:tc>
        <w:tc>
          <w:tcPr>
            <w:tcW w:w="1019" w:type="dxa"/>
            <w:shd w:val="clear" w:color="auto" w:fill="auto"/>
          </w:tcPr>
          <w:p w14:paraId="1B03FA82" w14:textId="77777777" w:rsidR="000172D7" w:rsidRPr="004238A1" w:rsidRDefault="000172D7" w:rsidP="000172D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 </w:t>
            </w:r>
            <w:r w:rsidRPr="004238A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ปี </w:t>
            </w: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6 </w:t>
            </w:r>
            <w:r w:rsidRPr="004238A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679" w:type="dxa"/>
          </w:tcPr>
          <w:p w14:paraId="02AE0859" w14:textId="21904AB3" w:rsidR="000172D7" w:rsidRPr="004238A1" w:rsidRDefault="000172D7" w:rsidP="000172D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กรกฎา</w:t>
            </w:r>
            <w:r w:rsidRPr="004238A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คม </w:t>
            </w: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</w:t>
            </w:r>
          </w:p>
        </w:tc>
      </w:tr>
      <w:tr w:rsidR="000172D7" w:rsidRPr="004238A1" w14:paraId="45847608" w14:textId="77777777" w:rsidTr="002F1ECF">
        <w:tc>
          <w:tcPr>
            <w:tcW w:w="1710" w:type="dxa"/>
            <w:shd w:val="clear" w:color="auto" w:fill="auto"/>
          </w:tcPr>
          <w:p w14:paraId="61522F0D" w14:textId="6B9E0A30" w:rsidR="000172D7" w:rsidRPr="004238A1" w:rsidRDefault="000172D7" w:rsidP="000172D7">
            <w:pPr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/</w:t>
            </w: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ชุดที่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14:paraId="28E3EACD" w14:textId="77777777" w:rsidR="000172D7" w:rsidRPr="004238A1" w:rsidRDefault="000172D7" w:rsidP="000172D7">
            <w:pPr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4AB39596" w14:textId="77777777" w:rsidR="000172D7" w:rsidRPr="004238A1" w:rsidRDefault="000172D7" w:rsidP="000172D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667E7089" w14:textId="77777777" w:rsidR="000172D7" w:rsidRPr="004238A1" w:rsidRDefault="000172D7" w:rsidP="000172D7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B017D5" w14:textId="77777777" w:rsidR="000172D7" w:rsidRPr="004238A1" w:rsidRDefault="000172D7" w:rsidP="000172D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4D8EF49C" w14:textId="1A718A86" w:rsidR="000172D7" w:rsidRPr="003500E5" w:rsidRDefault="000172D7" w:rsidP="000172D7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0E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3,000,000</w:t>
            </w:r>
          </w:p>
        </w:tc>
        <w:tc>
          <w:tcPr>
            <w:tcW w:w="236" w:type="dxa"/>
            <w:shd w:val="clear" w:color="auto" w:fill="auto"/>
          </w:tcPr>
          <w:p w14:paraId="004AE14A" w14:textId="77777777" w:rsidR="000172D7" w:rsidRPr="004238A1" w:rsidRDefault="000172D7" w:rsidP="000172D7">
            <w:pPr>
              <w:tabs>
                <w:tab w:val="decimal" w:pos="1176"/>
              </w:tabs>
              <w:spacing w:line="240" w:lineRule="atLeast"/>
              <w:ind w:left="-115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3" w:type="dxa"/>
            <w:shd w:val="clear" w:color="auto" w:fill="auto"/>
          </w:tcPr>
          <w:p w14:paraId="53B1747A" w14:textId="77777777" w:rsidR="000172D7" w:rsidRPr="004238A1" w:rsidRDefault="000172D7" w:rsidP="000172D7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9CE46AF" w14:textId="77777777" w:rsidR="000172D7" w:rsidRPr="004238A1" w:rsidRDefault="000172D7" w:rsidP="000172D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3" w:type="dxa"/>
            <w:shd w:val="clear" w:color="auto" w:fill="auto"/>
          </w:tcPr>
          <w:p w14:paraId="597A920C" w14:textId="6A01045E" w:rsidR="000172D7" w:rsidRPr="004238A1" w:rsidRDefault="000172D7" w:rsidP="000172D7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0E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3,000,000</w:t>
            </w:r>
          </w:p>
        </w:tc>
        <w:tc>
          <w:tcPr>
            <w:tcW w:w="236" w:type="dxa"/>
            <w:shd w:val="clear" w:color="auto" w:fill="auto"/>
          </w:tcPr>
          <w:p w14:paraId="4E41B478" w14:textId="77777777" w:rsidR="000172D7" w:rsidRPr="004238A1" w:rsidRDefault="000172D7" w:rsidP="000172D7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7" w:type="dxa"/>
            <w:shd w:val="clear" w:color="auto" w:fill="auto"/>
          </w:tcPr>
          <w:p w14:paraId="49B53ED4" w14:textId="77777777" w:rsidR="000172D7" w:rsidRPr="004238A1" w:rsidRDefault="000172D7" w:rsidP="000172D7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9381FAF" w14:textId="77777777" w:rsidR="000172D7" w:rsidRPr="004238A1" w:rsidRDefault="000172D7" w:rsidP="000172D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  <w:shd w:val="clear" w:color="auto" w:fill="auto"/>
          </w:tcPr>
          <w:p w14:paraId="09246028" w14:textId="77777777" w:rsidR="000172D7" w:rsidRPr="004238A1" w:rsidRDefault="000172D7" w:rsidP="000172D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4.60</w:t>
            </w:r>
          </w:p>
        </w:tc>
        <w:tc>
          <w:tcPr>
            <w:tcW w:w="1019" w:type="dxa"/>
            <w:shd w:val="clear" w:color="auto" w:fill="auto"/>
          </w:tcPr>
          <w:p w14:paraId="5389A15E" w14:textId="77777777" w:rsidR="000172D7" w:rsidRPr="004238A1" w:rsidRDefault="000172D7" w:rsidP="000172D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5 </w:t>
            </w:r>
            <w:r w:rsidRPr="004238A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679" w:type="dxa"/>
          </w:tcPr>
          <w:p w14:paraId="62006DE3" w14:textId="378E85E0" w:rsidR="000172D7" w:rsidRPr="004238A1" w:rsidRDefault="000172D7" w:rsidP="000172D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มกรา</w:t>
            </w:r>
            <w:r w:rsidRPr="004238A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คม </w:t>
            </w: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</w:t>
            </w:r>
          </w:p>
        </w:tc>
      </w:tr>
      <w:tr w:rsidR="000172D7" w:rsidRPr="004238A1" w14:paraId="7429C3DF" w14:textId="77777777" w:rsidTr="002F1ECF">
        <w:tc>
          <w:tcPr>
            <w:tcW w:w="1710" w:type="dxa"/>
            <w:shd w:val="clear" w:color="auto" w:fill="auto"/>
          </w:tcPr>
          <w:p w14:paraId="05B0DF36" w14:textId="0F1A1BB7" w:rsidR="000172D7" w:rsidRPr="004238A1" w:rsidRDefault="000172D7" w:rsidP="000172D7">
            <w:pPr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2/</w:t>
            </w: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D6FC6F9" w14:textId="77777777" w:rsidR="000172D7" w:rsidRPr="004238A1" w:rsidRDefault="000172D7" w:rsidP="000172D7">
            <w:pPr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74312CAC" w14:textId="77777777" w:rsidR="000172D7" w:rsidRPr="004238A1" w:rsidRDefault="000172D7" w:rsidP="000172D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1D8BCA2F" w14:textId="77777777" w:rsidR="000172D7" w:rsidRPr="004238A1" w:rsidRDefault="000172D7" w:rsidP="000172D7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D81EC1" w14:textId="77777777" w:rsidR="000172D7" w:rsidRPr="004238A1" w:rsidRDefault="000172D7" w:rsidP="000172D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7C2095FF" w14:textId="77777777" w:rsidR="000172D7" w:rsidRPr="003500E5" w:rsidRDefault="000172D7" w:rsidP="000172D7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0E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3,000,000</w:t>
            </w:r>
          </w:p>
        </w:tc>
        <w:tc>
          <w:tcPr>
            <w:tcW w:w="236" w:type="dxa"/>
            <w:shd w:val="clear" w:color="auto" w:fill="auto"/>
          </w:tcPr>
          <w:p w14:paraId="09274735" w14:textId="77777777" w:rsidR="000172D7" w:rsidRPr="004238A1" w:rsidRDefault="000172D7" w:rsidP="000172D7">
            <w:pPr>
              <w:tabs>
                <w:tab w:val="decimal" w:pos="1176"/>
              </w:tabs>
              <w:spacing w:line="240" w:lineRule="atLeast"/>
              <w:ind w:left="-115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</w:tcPr>
          <w:p w14:paraId="42E38190" w14:textId="77777777" w:rsidR="000172D7" w:rsidRPr="004238A1" w:rsidRDefault="000172D7" w:rsidP="000172D7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CEE4BD4" w14:textId="77777777" w:rsidR="000172D7" w:rsidRPr="004238A1" w:rsidRDefault="000172D7" w:rsidP="000172D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4CDFC7AD" w14:textId="77777777" w:rsidR="000172D7" w:rsidRPr="004238A1" w:rsidRDefault="000172D7" w:rsidP="000172D7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3,000,000</w:t>
            </w:r>
          </w:p>
        </w:tc>
        <w:tc>
          <w:tcPr>
            <w:tcW w:w="236" w:type="dxa"/>
            <w:shd w:val="clear" w:color="auto" w:fill="auto"/>
          </w:tcPr>
          <w:p w14:paraId="3FFC1283" w14:textId="77777777" w:rsidR="000172D7" w:rsidRPr="004238A1" w:rsidRDefault="000172D7" w:rsidP="000172D7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auto"/>
          </w:tcPr>
          <w:p w14:paraId="445EFD30" w14:textId="77777777" w:rsidR="000172D7" w:rsidRPr="004238A1" w:rsidRDefault="000172D7" w:rsidP="000172D7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23ECDD" w14:textId="77777777" w:rsidR="000172D7" w:rsidRPr="004238A1" w:rsidRDefault="000172D7" w:rsidP="000172D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  <w:shd w:val="clear" w:color="auto" w:fill="auto"/>
          </w:tcPr>
          <w:p w14:paraId="7C428644" w14:textId="77777777" w:rsidR="000172D7" w:rsidRPr="004238A1" w:rsidRDefault="000172D7" w:rsidP="000172D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4.10</w:t>
            </w:r>
          </w:p>
        </w:tc>
        <w:tc>
          <w:tcPr>
            <w:tcW w:w="1019" w:type="dxa"/>
            <w:shd w:val="clear" w:color="auto" w:fill="auto"/>
          </w:tcPr>
          <w:p w14:paraId="1F25D072" w14:textId="77777777" w:rsidR="000172D7" w:rsidRPr="004238A1" w:rsidRDefault="000172D7" w:rsidP="000172D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4238A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ปี </w:t>
            </w: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4238A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1679" w:type="dxa"/>
          </w:tcPr>
          <w:p w14:paraId="08BA7511" w14:textId="71B2BBD6" w:rsidR="000172D7" w:rsidRPr="004238A1" w:rsidRDefault="000172D7" w:rsidP="000172D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สิงหา</w:t>
            </w:r>
            <w:r w:rsidRPr="004238A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คม </w:t>
            </w:r>
            <w:r w:rsidRPr="004238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</w:t>
            </w:r>
          </w:p>
        </w:tc>
      </w:tr>
      <w:tr w:rsidR="00310070" w:rsidRPr="004238A1" w14:paraId="67279605" w14:textId="77777777" w:rsidTr="002F1ECF">
        <w:tc>
          <w:tcPr>
            <w:tcW w:w="1710" w:type="dxa"/>
          </w:tcPr>
          <w:p w14:paraId="014C32C8" w14:textId="77777777" w:rsidR="00310070" w:rsidRPr="004238A1" w:rsidRDefault="00310070" w:rsidP="00310070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238A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44E45E" w14:textId="77777777" w:rsidR="00310070" w:rsidRPr="004238A1" w:rsidRDefault="00310070" w:rsidP="00310070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238A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4,000,000</w:t>
            </w:r>
          </w:p>
        </w:tc>
        <w:tc>
          <w:tcPr>
            <w:tcW w:w="271" w:type="dxa"/>
            <w:shd w:val="clear" w:color="auto" w:fill="auto"/>
          </w:tcPr>
          <w:p w14:paraId="64F9CF73" w14:textId="77777777" w:rsidR="00310070" w:rsidRPr="004238A1" w:rsidRDefault="00310070" w:rsidP="0031007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986A42" w14:textId="6839FC5E" w:rsidR="00310070" w:rsidRPr="004F4848" w:rsidRDefault="00577987" w:rsidP="004F4848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F484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3,000,000</w:t>
            </w:r>
          </w:p>
        </w:tc>
        <w:tc>
          <w:tcPr>
            <w:tcW w:w="270" w:type="dxa"/>
            <w:shd w:val="clear" w:color="auto" w:fill="auto"/>
          </w:tcPr>
          <w:p w14:paraId="18314D01" w14:textId="77777777" w:rsidR="00310070" w:rsidRPr="004238A1" w:rsidRDefault="00310070" w:rsidP="0031007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63EFD6" w14:textId="00053663" w:rsidR="00310070" w:rsidRPr="004238A1" w:rsidRDefault="00310070" w:rsidP="00310070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500E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18,218,600</w:t>
            </w:r>
          </w:p>
        </w:tc>
        <w:tc>
          <w:tcPr>
            <w:tcW w:w="236" w:type="dxa"/>
            <w:shd w:val="clear" w:color="auto" w:fill="auto"/>
          </w:tcPr>
          <w:p w14:paraId="32F4C1BB" w14:textId="77777777" w:rsidR="00310070" w:rsidRPr="004238A1" w:rsidRDefault="00310070" w:rsidP="00310070">
            <w:pPr>
              <w:tabs>
                <w:tab w:val="decimal" w:pos="970"/>
                <w:tab w:val="decimal" w:pos="1176"/>
              </w:tabs>
              <w:spacing w:line="240" w:lineRule="atLeast"/>
              <w:ind w:left="-115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B8E65E" w14:textId="0DF1457A" w:rsidR="00310070" w:rsidRPr="004238A1" w:rsidRDefault="00310070" w:rsidP="00310070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500E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13,218,600</w:t>
            </w:r>
          </w:p>
        </w:tc>
        <w:tc>
          <w:tcPr>
            <w:tcW w:w="236" w:type="dxa"/>
            <w:shd w:val="clear" w:color="auto" w:fill="auto"/>
          </w:tcPr>
          <w:p w14:paraId="3A6A9045" w14:textId="77777777" w:rsidR="00310070" w:rsidRPr="004238A1" w:rsidRDefault="00310070" w:rsidP="00310070">
            <w:pPr>
              <w:tabs>
                <w:tab w:val="decimal" w:pos="970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2D851A" w14:textId="3DBE5517" w:rsidR="00310070" w:rsidRPr="004238A1" w:rsidRDefault="00310070" w:rsidP="00310070">
            <w:pPr>
              <w:tabs>
                <w:tab w:val="decimal" w:pos="970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500E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22,218,600</w:t>
            </w:r>
          </w:p>
        </w:tc>
        <w:tc>
          <w:tcPr>
            <w:tcW w:w="236" w:type="dxa"/>
          </w:tcPr>
          <w:p w14:paraId="5E580EB6" w14:textId="77777777" w:rsidR="00310070" w:rsidRPr="004238A1" w:rsidRDefault="00310070" w:rsidP="00310070">
            <w:pPr>
              <w:tabs>
                <w:tab w:val="decimal" w:pos="864"/>
                <w:tab w:val="decimal" w:pos="970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733934E8" w14:textId="19DFFA91" w:rsidR="00310070" w:rsidRPr="004238A1" w:rsidRDefault="00310070" w:rsidP="00310070">
            <w:pPr>
              <w:tabs>
                <w:tab w:val="decimal" w:pos="970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500E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4466C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 w:rsidRPr="003500E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,218,600</w:t>
            </w:r>
          </w:p>
        </w:tc>
        <w:tc>
          <w:tcPr>
            <w:tcW w:w="236" w:type="dxa"/>
          </w:tcPr>
          <w:p w14:paraId="74AF8B7C" w14:textId="1BF8B522" w:rsidR="00310070" w:rsidRPr="004238A1" w:rsidRDefault="00310070" w:rsidP="00310070">
            <w:pPr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206" w:type="dxa"/>
          </w:tcPr>
          <w:p w14:paraId="0D8700C5" w14:textId="77777777" w:rsidR="00310070" w:rsidRPr="004238A1" w:rsidRDefault="00310070" w:rsidP="0031007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019" w:type="dxa"/>
          </w:tcPr>
          <w:p w14:paraId="0F354EA0" w14:textId="77777777" w:rsidR="00310070" w:rsidRPr="004238A1" w:rsidRDefault="00310070" w:rsidP="0031007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679" w:type="dxa"/>
          </w:tcPr>
          <w:p w14:paraId="0B16076D" w14:textId="77777777" w:rsidR="00310070" w:rsidRPr="004238A1" w:rsidRDefault="00310070" w:rsidP="0031007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  <w:lang w:val="en-US"/>
              </w:rPr>
            </w:pPr>
          </w:p>
        </w:tc>
      </w:tr>
    </w:tbl>
    <w:p w14:paraId="289AA7A9" w14:textId="501EBC5C" w:rsidR="004238A1" w:rsidRDefault="004238A1">
      <w:pPr>
        <w:spacing w:line="240" w:lineRule="auto"/>
      </w:pPr>
    </w:p>
    <w:p w14:paraId="1E44827B" w14:textId="77777777" w:rsidR="004454DD" w:rsidRDefault="004454DD">
      <w:pPr>
        <w:spacing w:line="240" w:lineRule="auto"/>
      </w:pPr>
    </w:p>
    <w:p w14:paraId="6DD0F622" w14:textId="48B336A7" w:rsidR="004454DD" w:rsidRDefault="004454DD">
      <w:pPr>
        <w:spacing w:line="240" w:lineRule="auto"/>
        <w:rPr>
          <w:cs/>
        </w:rPr>
        <w:sectPr w:rsidR="004454DD" w:rsidSect="005C42D5">
          <w:pgSz w:w="16834" w:h="11909" w:orient="landscape" w:code="9"/>
          <w:pgMar w:top="1166" w:right="691" w:bottom="1152" w:left="1166" w:header="706" w:footer="706" w:gutter="0"/>
          <w:paperSrc w:first="7" w:other="7"/>
          <w:cols w:space="737"/>
          <w:docGrid w:linePitch="360"/>
        </w:sectPr>
      </w:pPr>
    </w:p>
    <w:p w14:paraId="0D3AF92B" w14:textId="7BEADAC5" w:rsidR="00DF0D41" w:rsidRPr="00AB33FD" w:rsidRDefault="00DF0D41" w:rsidP="00DF0D41">
      <w:pPr>
        <w:pStyle w:val="Caption"/>
      </w:pPr>
      <w:r w:rsidRPr="00AB33FD">
        <w:rPr>
          <w:rFonts w:hint="cs"/>
          <w:cs/>
        </w:rPr>
        <w:lastRenderedPageBreak/>
        <w:t>เจ้าหนี้การค้า</w:t>
      </w:r>
    </w:p>
    <w:p w14:paraId="70E2BD2C" w14:textId="77777777" w:rsidR="00DF0D41" w:rsidRPr="00DF0D41" w:rsidRDefault="00DF0D41" w:rsidP="00DF0D41">
      <w:pPr>
        <w:spacing w:line="240" w:lineRule="auto"/>
        <w:ind w:left="540" w:right="389"/>
        <w:jc w:val="both"/>
        <w:rPr>
          <w:rFonts w:ascii="Angsana New" w:hAnsi="Angsana New"/>
          <w:sz w:val="20"/>
          <w:szCs w:val="20"/>
        </w:rPr>
      </w:pPr>
    </w:p>
    <w:tbl>
      <w:tblPr>
        <w:tblW w:w="9192" w:type="dxa"/>
        <w:tblInd w:w="450" w:type="dxa"/>
        <w:tblLook w:val="04A0" w:firstRow="1" w:lastRow="0" w:firstColumn="1" w:lastColumn="0" w:noHBand="0" w:noVBand="1"/>
      </w:tblPr>
      <w:tblGrid>
        <w:gridCol w:w="2595"/>
        <w:gridCol w:w="986"/>
        <w:gridCol w:w="236"/>
        <w:gridCol w:w="1169"/>
        <w:gridCol w:w="237"/>
        <w:gridCol w:w="1243"/>
        <w:gridCol w:w="232"/>
        <w:gridCol w:w="1136"/>
        <w:gridCol w:w="232"/>
        <w:gridCol w:w="1126"/>
      </w:tblGrid>
      <w:tr w:rsidR="00DF0D41" w:rsidRPr="005E6955" w14:paraId="04AD1257" w14:textId="77777777" w:rsidTr="00DF0D41">
        <w:trPr>
          <w:tblHeader/>
        </w:trPr>
        <w:tc>
          <w:tcPr>
            <w:tcW w:w="2595" w:type="dxa"/>
            <w:shd w:val="clear" w:color="auto" w:fill="auto"/>
          </w:tcPr>
          <w:p w14:paraId="458034D3" w14:textId="77777777" w:rsidR="00DF0D41" w:rsidRPr="00242972" w:rsidRDefault="00DF0D41" w:rsidP="001F3F5B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2" w:name="_Hlk158570276"/>
          </w:p>
        </w:tc>
        <w:tc>
          <w:tcPr>
            <w:tcW w:w="986" w:type="dxa"/>
            <w:shd w:val="clear" w:color="auto" w:fill="auto"/>
          </w:tcPr>
          <w:p w14:paraId="62775599" w14:textId="77777777" w:rsidR="00DF0D41" w:rsidRDefault="00DF0D41" w:rsidP="001F3F5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71BAB59" w14:textId="77777777" w:rsidR="00DF0D41" w:rsidRPr="00D87537" w:rsidRDefault="00DF0D41" w:rsidP="001F3F5B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9" w:type="dxa"/>
            <w:gridSpan w:val="3"/>
            <w:shd w:val="clear" w:color="auto" w:fill="auto"/>
          </w:tcPr>
          <w:p w14:paraId="1B8923DD" w14:textId="77777777" w:rsidR="00DF0D41" w:rsidRPr="00F24F9C" w:rsidRDefault="00DF0D41" w:rsidP="001F3F5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4F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2" w:type="dxa"/>
            <w:shd w:val="clear" w:color="auto" w:fill="auto"/>
          </w:tcPr>
          <w:p w14:paraId="7731A767" w14:textId="77777777" w:rsidR="00DF0D41" w:rsidRPr="00F24F9C" w:rsidRDefault="00DF0D41" w:rsidP="001F3F5B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94" w:type="dxa"/>
            <w:gridSpan w:val="3"/>
            <w:shd w:val="clear" w:color="auto" w:fill="auto"/>
          </w:tcPr>
          <w:p w14:paraId="46F01D9E" w14:textId="77777777" w:rsidR="00DF0D41" w:rsidRPr="00F24F9C" w:rsidRDefault="00DF0D41" w:rsidP="001F3F5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4F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3CED" w:rsidRPr="005E6955" w14:paraId="0CB1ADDA" w14:textId="77777777" w:rsidTr="00DF0D41">
        <w:trPr>
          <w:tblHeader/>
        </w:trPr>
        <w:tc>
          <w:tcPr>
            <w:tcW w:w="2595" w:type="dxa"/>
            <w:shd w:val="clear" w:color="auto" w:fill="auto"/>
          </w:tcPr>
          <w:p w14:paraId="7EA54235" w14:textId="77777777" w:rsidR="00E03CED" w:rsidRPr="00242972" w:rsidRDefault="00E03CED" w:rsidP="00E03CED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6" w:type="dxa"/>
            <w:shd w:val="clear" w:color="auto" w:fill="auto"/>
          </w:tcPr>
          <w:p w14:paraId="24E9EAB5" w14:textId="77777777" w:rsidR="00E03CED" w:rsidRPr="00EB7266" w:rsidRDefault="00E03CED" w:rsidP="00E03CE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B726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36" w:type="dxa"/>
            <w:shd w:val="clear" w:color="auto" w:fill="auto"/>
          </w:tcPr>
          <w:p w14:paraId="3CDDFA8B" w14:textId="77777777" w:rsidR="00E03CED" w:rsidRPr="00D87537" w:rsidRDefault="00E03CED" w:rsidP="00E03C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2AE189B4" w14:textId="23550B5A" w:rsidR="00E03CED" w:rsidRDefault="00E03CED" w:rsidP="00E03CE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7" w:type="dxa"/>
            <w:shd w:val="clear" w:color="auto" w:fill="auto"/>
          </w:tcPr>
          <w:p w14:paraId="296C84C0" w14:textId="77777777" w:rsidR="00E03CED" w:rsidRDefault="00E03CED" w:rsidP="00E03CE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3" w:type="dxa"/>
            <w:shd w:val="clear" w:color="auto" w:fill="auto"/>
          </w:tcPr>
          <w:p w14:paraId="432D82BB" w14:textId="14C363D4" w:rsidR="00E03CED" w:rsidRPr="00D87537" w:rsidRDefault="00E03CED" w:rsidP="00E03CE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2" w:type="dxa"/>
            <w:shd w:val="clear" w:color="auto" w:fill="auto"/>
          </w:tcPr>
          <w:p w14:paraId="43FD16A0" w14:textId="77777777" w:rsidR="00E03CED" w:rsidRPr="00D87537" w:rsidRDefault="00E03CED" w:rsidP="00E03C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6" w:type="dxa"/>
            <w:shd w:val="clear" w:color="auto" w:fill="auto"/>
          </w:tcPr>
          <w:p w14:paraId="5F59D808" w14:textId="02CF22C5" w:rsidR="00E03CED" w:rsidRPr="00D87537" w:rsidRDefault="00E03CED" w:rsidP="00E03CE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2" w:type="dxa"/>
            <w:shd w:val="clear" w:color="auto" w:fill="auto"/>
          </w:tcPr>
          <w:p w14:paraId="14C197EE" w14:textId="77777777" w:rsidR="00E03CED" w:rsidRPr="00D87537" w:rsidRDefault="00E03CED" w:rsidP="00E03C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</w:tcPr>
          <w:p w14:paraId="61EE43F3" w14:textId="3D3D972B" w:rsidR="00E03CED" w:rsidRPr="00D87537" w:rsidRDefault="00E03CED" w:rsidP="00E03CE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E03CED" w:rsidRPr="005E6955" w14:paraId="4BF9AE21" w14:textId="77777777" w:rsidTr="00DF0D41">
        <w:trPr>
          <w:tblHeader/>
        </w:trPr>
        <w:tc>
          <w:tcPr>
            <w:tcW w:w="2595" w:type="dxa"/>
            <w:shd w:val="clear" w:color="auto" w:fill="auto"/>
          </w:tcPr>
          <w:p w14:paraId="17673F3E" w14:textId="77777777" w:rsidR="00E03CED" w:rsidRPr="00242972" w:rsidRDefault="00E03CED" w:rsidP="00E03CED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6" w:type="dxa"/>
            <w:shd w:val="clear" w:color="auto" w:fill="auto"/>
          </w:tcPr>
          <w:p w14:paraId="6EF1E617" w14:textId="77777777" w:rsidR="00E03CED" w:rsidRPr="00EB7266" w:rsidRDefault="00E03CED" w:rsidP="00E03CE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11505E1" w14:textId="77777777" w:rsidR="00E03CED" w:rsidRPr="00D87537" w:rsidRDefault="00E03CED" w:rsidP="00E03C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5" w:type="dxa"/>
            <w:gridSpan w:val="7"/>
            <w:shd w:val="clear" w:color="auto" w:fill="auto"/>
          </w:tcPr>
          <w:p w14:paraId="2E8F5697" w14:textId="77777777" w:rsidR="00E03CED" w:rsidRDefault="00E03CED" w:rsidP="00E03CE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032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4032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A40324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D32C48" w:rsidRPr="005E6955" w14:paraId="1CC3E18C" w14:textId="77777777" w:rsidTr="00DF0D41">
        <w:tc>
          <w:tcPr>
            <w:tcW w:w="2595" w:type="dxa"/>
            <w:shd w:val="clear" w:color="auto" w:fill="auto"/>
          </w:tcPr>
          <w:p w14:paraId="449A0892" w14:textId="77777777" w:rsidR="00D32C48" w:rsidRPr="00AB33FD" w:rsidRDefault="00D32C48" w:rsidP="00D32C48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B33FD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86" w:type="dxa"/>
            <w:shd w:val="clear" w:color="auto" w:fill="auto"/>
          </w:tcPr>
          <w:p w14:paraId="6447A80C" w14:textId="77777777" w:rsidR="00D32C48" w:rsidRPr="00FE78AE" w:rsidRDefault="00D32C48" w:rsidP="00D32C4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145CD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2C06BA7D" w14:textId="77777777" w:rsidR="00D32C48" w:rsidRPr="00604263" w:rsidRDefault="00D32C48" w:rsidP="00D32C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192D16FE" w14:textId="450DDD7F" w:rsidR="00D32C48" w:rsidRPr="008B7985" w:rsidRDefault="00D32C48" w:rsidP="00D32C48">
            <w:pPr>
              <w:tabs>
                <w:tab w:val="decimal" w:pos="952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31,024</w:t>
            </w:r>
          </w:p>
        </w:tc>
        <w:tc>
          <w:tcPr>
            <w:tcW w:w="237" w:type="dxa"/>
            <w:shd w:val="clear" w:color="auto" w:fill="auto"/>
          </w:tcPr>
          <w:p w14:paraId="71D7CFFC" w14:textId="77777777" w:rsidR="00D32C48" w:rsidRDefault="00D32C48" w:rsidP="00D32C48">
            <w:pPr>
              <w:tabs>
                <w:tab w:val="decimal" w:pos="952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3" w:type="dxa"/>
            <w:shd w:val="clear" w:color="auto" w:fill="auto"/>
          </w:tcPr>
          <w:p w14:paraId="7F52DBD9" w14:textId="1F60D4DE" w:rsidR="00D32C48" w:rsidRPr="008B7985" w:rsidRDefault="00D32C48" w:rsidP="00D32C48">
            <w:pPr>
              <w:tabs>
                <w:tab w:val="decimal" w:pos="1022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408,300</w:t>
            </w:r>
          </w:p>
        </w:tc>
        <w:tc>
          <w:tcPr>
            <w:tcW w:w="232" w:type="dxa"/>
            <w:shd w:val="clear" w:color="auto" w:fill="auto"/>
          </w:tcPr>
          <w:p w14:paraId="28C903DA" w14:textId="77777777" w:rsidR="00D32C48" w:rsidRPr="00604263" w:rsidRDefault="00D32C48" w:rsidP="00D32C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42A58AF3" w14:textId="4AB20EBF" w:rsidR="00D32C48" w:rsidRPr="008B7985" w:rsidRDefault="00D32C48" w:rsidP="00D32C48">
            <w:pPr>
              <w:tabs>
                <w:tab w:val="decimal" w:pos="92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31,024</w:t>
            </w:r>
          </w:p>
        </w:tc>
        <w:tc>
          <w:tcPr>
            <w:tcW w:w="232" w:type="dxa"/>
            <w:shd w:val="clear" w:color="auto" w:fill="auto"/>
          </w:tcPr>
          <w:p w14:paraId="63D0746D" w14:textId="77777777" w:rsidR="00D32C48" w:rsidRPr="00604263" w:rsidRDefault="00D32C48" w:rsidP="00D32C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</w:tcPr>
          <w:p w14:paraId="4F0F65DE" w14:textId="00D764E4" w:rsidR="00D32C48" w:rsidRPr="008B7985" w:rsidRDefault="00D32C48" w:rsidP="00D32C48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408,300</w:t>
            </w:r>
          </w:p>
        </w:tc>
      </w:tr>
      <w:tr w:rsidR="00D32C48" w:rsidRPr="005E6955" w14:paraId="72B8F4BF" w14:textId="77777777" w:rsidTr="00DF0D41">
        <w:tc>
          <w:tcPr>
            <w:tcW w:w="2595" w:type="dxa"/>
            <w:shd w:val="clear" w:color="auto" w:fill="auto"/>
          </w:tcPr>
          <w:p w14:paraId="21B080EB" w14:textId="77777777" w:rsidR="00D32C48" w:rsidRPr="00242972" w:rsidRDefault="00D32C48" w:rsidP="00D32C48">
            <w:pPr>
              <w:spacing w:line="240" w:lineRule="atLeast"/>
              <w:rPr>
                <w:sz w:val="30"/>
                <w:szCs w:val="30"/>
              </w:rPr>
            </w:pPr>
            <w:r w:rsidRPr="00AB33FD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Pr="00AB33FD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AB33F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B33FD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986" w:type="dxa"/>
            <w:shd w:val="clear" w:color="auto" w:fill="auto"/>
          </w:tcPr>
          <w:p w14:paraId="0B4E6EAC" w14:textId="77777777" w:rsidR="00D32C48" w:rsidRPr="00604263" w:rsidRDefault="00D32C48" w:rsidP="00D32C4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AF871E8" w14:textId="77777777" w:rsidR="00D32C48" w:rsidRPr="00604263" w:rsidRDefault="00D32C48" w:rsidP="00D32C48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0836BEAE" w14:textId="22ECEE91" w:rsidR="00D32C48" w:rsidRPr="008B7985" w:rsidRDefault="00D32C48" w:rsidP="00D32C48">
            <w:pPr>
              <w:tabs>
                <w:tab w:val="decimal" w:pos="952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304,78</w:t>
            </w:r>
            <w:r w:rsidR="003312F3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7" w:type="dxa"/>
            <w:shd w:val="clear" w:color="auto" w:fill="auto"/>
          </w:tcPr>
          <w:p w14:paraId="373DD42E" w14:textId="77777777" w:rsidR="00D32C48" w:rsidRDefault="00D32C48" w:rsidP="00D32C48">
            <w:pPr>
              <w:tabs>
                <w:tab w:val="decimal" w:pos="952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</w:tcPr>
          <w:p w14:paraId="5A01C0AD" w14:textId="191239E2" w:rsidR="00D32C48" w:rsidRPr="008B7985" w:rsidRDefault="00D32C48" w:rsidP="00D32C48">
            <w:pPr>
              <w:tabs>
                <w:tab w:val="decimal" w:pos="1022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334,874</w:t>
            </w:r>
          </w:p>
        </w:tc>
        <w:tc>
          <w:tcPr>
            <w:tcW w:w="232" w:type="dxa"/>
            <w:shd w:val="clear" w:color="auto" w:fill="auto"/>
          </w:tcPr>
          <w:p w14:paraId="10499022" w14:textId="77777777" w:rsidR="00D32C48" w:rsidRPr="00604263" w:rsidRDefault="00D32C48" w:rsidP="00D32C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</w:tcPr>
          <w:p w14:paraId="712B0F50" w14:textId="7EC1E586" w:rsidR="00D32C48" w:rsidRPr="008B7985" w:rsidRDefault="00D32C48" w:rsidP="00D32C48">
            <w:pPr>
              <w:tabs>
                <w:tab w:val="decimal" w:pos="92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304,78</w:t>
            </w:r>
            <w:r w:rsidR="003312F3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2" w:type="dxa"/>
            <w:shd w:val="clear" w:color="auto" w:fill="auto"/>
          </w:tcPr>
          <w:p w14:paraId="1BF75B4A" w14:textId="77777777" w:rsidR="00D32C48" w:rsidRPr="00604263" w:rsidRDefault="00D32C48" w:rsidP="00D32C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</w:tcPr>
          <w:p w14:paraId="7B75D6A8" w14:textId="38DF7933" w:rsidR="00D32C48" w:rsidRPr="008B7985" w:rsidRDefault="00D32C48" w:rsidP="00D32C48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334,874</w:t>
            </w:r>
          </w:p>
        </w:tc>
      </w:tr>
      <w:tr w:rsidR="00D32C48" w:rsidRPr="005E6955" w14:paraId="417CF42C" w14:textId="77777777" w:rsidTr="00DF0D41">
        <w:tc>
          <w:tcPr>
            <w:tcW w:w="2595" w:type="dxa"/>
            <w:shd w:val="clear" w:color="auto" w:fill="auto"/>
          </w:tcPr>
          <w:p w14:paraId="3C923E32" w14:textId="77777777" w:rsidR="00D32C48" w:rsidRPr="00FE78AE" w:rsidRDefault="00D32C48" w:rsidP="00D32C48">
            <w:pPr>
              <w:spacing w:line="240" w:lineRule="atLeast"/>
              <w:rPr>
                <w:b/>
                <w:bCs/>
                <w:sz w:val="30"/>
                <w:szCs w:val="30"/>
                <w:cs/>
              </w:rPr>
            </w:pPr>
            <w:r w:rsidRPr="00FE78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6" w:type="dxa"/>
            <w:shd w:val="clear" w:color="auto" w:fill="auto"/>
          </w:tcPr>
          <w:p w14:paraId="5168D2EA" w14:textId="77777777" w:rsidR="00D32C48" w:rsidRPr="00FE78AE" w:rsidRDefault="00D32C48" w:rsidP="00D32C4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D70312D" w14:textId="77777777" w:rsidR="00D32C48" w:rsidRPr="00FE78AE" w:rsidRDefault="00D32C48" w:rsidP="00D32C48">
            <w:pPr>
              <w:spacing w:line="240" w:lineRule="atLeast"/>
              <w:ind w:right="6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1B60D8" w14:textId="47ED0E2A" w:rsidR="00D32C48" w:rsidRPr="00FE78AE" w:rsidRDefault="00D32C48" w:rsidP="00D32C48">
            <w:pPr>
              <w:tabs>
                <w:tab w:val="decimal" w:pos="952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335,810</w:t>
            </w:r>
          </w:p>
        </w:tc>
        <w:tc>
          <w:tcPr>
            <w:tcW w:w="237" w:type="dxa"/>
            <w:shd w:val="clear" w:color="auto" w:fill="auto"/>
          </w:tcPr>
          <w:p w14:paraId="795EFB9B" w14:textId="77777777" w:rsidR="00D32C48" w:rsidRDefault="00D32C48" w:rsidP="00D32C48">
            <w:pPr>
              <w:tabs>
                <w:tab w:val="decimal" w:pos="952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E771E7" w14:textId="0ECC4F61" w:rsidR="00D32C48" w:rsidRPr="00FE78AE" w:rsidRDefault="00D32C48" w:rsidP="00D32C48">
            <w:pPr>
              <w:tabs>
                <w:tab w:val="decimal" w:pos="1022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743,174</w:t>
            </w:r>
          </w:p>
        </w:tc>
        <w:tc>
          <w:tcPr>
            <w:tcW w:w="232" w:type="dxa"/>
            <w:shd w:val="clear" w:color="auto" w:fill="auto"/>
          </w:tcPr>
          <w:p w14:paraId="090989DB" w14:textId="77777777" w:rsidR="00D32C48" w:rsidRPr="00FE78AE" w:rsidRDefault="00D32C48" w:rsidP="00D32C48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FA4F5B" w14:textId="2F1400AA" w:rsidR="00D32C48" w:rsidRPr="00FE78AE" w:rsidRDefault="00D32C48" w:rsidP="00D32C48">
            <w:pPr>
              <w:tabs>
                <w:tab w:val="decimal" w:pos="92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335,810</w:t>
            </w:r>
          </w:p>
        </w:tc>
        <w:tc>
          <w:tcPr>
            <w:tcW w:w="232" w:type="dxa"/>
            <w:shd w:val="clear" w:color="auto" w:fill="auto"/>
          </w:tcPr>
          <w:p w14:paraId="16C323C3" w14:textId="77777777" w:rsidR="00D32C48" w:rsidRPr="00FE78AE" w:rsidRDefault="00D32C48" w:rsidP="00D32C48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3FB12D" w14:textId="6872FEA7" w:rsidR="00D32C48" w:rsidRPr="00FE78AE" w:rsidRDefault="00D32C48" w:rsidP="00D32C48">
            <w:pPr>
              <w:tabs>
                <w:tab w:val="decimal" w:pos="91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743,174</w:t>
            </w:r>
          </w:p>
        </w:tc>
      </w:tr>
      <w:bookmarkEnd w:id="2"/>
    </w:tbl>
    <w:p w14:paraId="56096709" w14:textId="77777777" w:rsidR="00DF0D41" w:rsidRPr="00DF0D41" w:rsidRDefault="00DF0D41" w:rsidP="00DF0D41">
      <w:pPr>
        <w:spacing w:line="240" w:lineRule="auto"/>
        <w:ind w:left="540" w:right="389"/>
        <w:jc w:val="both"/>
        <w:rPr>
          <w:rFonts w:ascii="Angsana New" w:hAnsi="Angsana New"/>
          <w:sz w:val="20"/>
          <w:szCs w:val="20"/>
        </w:rPr>
      </w:pPr>
    </w:p>
    <w:p w14:paraId="064165AD" w14:textId="69B539AA" w:rsidR="00DF0D41" w:rsidRDefault="00DF0D41" w:rsidP="00DF0D41">
      <w:pPr>
        <w:pStyle w:val="Caption"/>
        <w:numPr>
          <w:ilvl w:val="0"/>
          <w:numId w:val="34"/>
        </w:numPr>
      </w:pPr>
      <w:r w:rsidRPr="00AB33FD">
        <w:rPr>
          <w:rFonts w:hint="cs"/>
          <w:cs/>
        </w:rPr>
        <w:t>เจ้าหนี้อื่น</w:t>
      </w:r>
    </w:p>
    <w:p w14:paraId="68721DE0" w14:textId="7CF10286" w:rsidR="00DF0D41" w:rsidRPr="00DF0D41" w:rsidRDefault="00DF0D41" w:rsidP="00DF0D41">
      <w:pPr>
        <w:spacing w:line="240" w:lineRule="auto"/>
        <w:ind w:left="540" w:right="389"/>
        <w:jc w:val="both"/>
        <w:rPr>
          <w:rFonts w:ascii="Angsana New" w:hAnsi="Angsana New"/>
          <w:sz w:val="20"/>
          <w:szCs w:val="20"/>
        </w:rPr>
      </w:pPr>
    </w:p>
    <w:tbl>
      <w:tblPr>
        <w:tblW w:w="91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270"/>
        <w:gridCol w:w="1170"/>
        <w:gridCol w:w="270"/>
        <w:gridCol w:w="1085"/>
        <w:gridCol w:w="270"/>
        <w:gridCol w:w="1088"/>
      </w:tblGrid>
      <w:tr w:rsidR="00DF0D41" w:rsidRPr="00EB7266" w14:paraId="0C5D31D2" w14:textId="77777777" w:rsidTr="001F3F5B">
        <w:trPr>
          <w:tblHeader/>
        </w:trPr>
        <w:tc>
          <w:tcPr>
            <w:tcW w:w="3870" w:type="dxa"/>
            <w:shd w:val="clear" w:color="auto" w:fill="auto"/>
          </w:tcPr>
          <w:p w14:paraId="338A02DA" w14:textId="77777777" w:rsidR="00DF0D41" w:rsidRPr="00EB7266" w:rsidRDefault="00DF0D41" w:rsidP="001F3F5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509C4028" w14:textId="77777777" w:rsidR="00DF0D41" w:rsidRPr="00EB7266" w:rsidRDefault="00DF0D41" w:rsidP="001F3F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15562C01" w14:textId="77777777" w:rsidR="00DF0D41" w:rsidRPr="00EB7266" w:rsidRDefault="00DF0D41" w:rsidP="001F3F5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43" w:type="dxa"/>
            <w:gridSpan w:val="3"/>
            <w:shd w:val="clear" w:color="auto" w:fill="auto"/>
          </w:tcPr>
          <w:p w14:paraId="25E2E44D" w14:textId="77777777" w:rsidR="00DF0D41" w:rsidRPr="00EB7266" w:rsidRDefault="00DF0D41" w:rsidP="001F3F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3CED" w:rsidRPr="00B73E7A" w14:paraId="691AEF5C" w14:textId="77777777" w:rsidTr="00C77FBA">
        <w:trPr>
          <w:tblHeader/>
        </w:trPr>
        <w:tc>
          <w:tcPr>
            <w:tcW w:w="3870" w:type="dxa"/>
            <w:shd w:val="clear" w:color="auto" w:fill="auto"/>
          </w:tcPr>
          <w:p w14:paraId="6E4D0294" w14:textId="77777777" w:rsidR="00E03CED" w:rsidRPr="00744476" w:rsidRDefault="00E03CED" w:rsidP="00E03CE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B68D7F0" w14:textId="25C1C945" w:rsidR="00E03CED" w:rsidRPr="00744476" w:rsidRDefault="00E03CED" w:rsidP="00E03CE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B2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030C285" w14:textId="77777777" w:rsidR="00E03CED" w:rsidRPr="00744476" w:rsidRDefault="00E03CED" w:rsidP="00E03CE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9A321DD" w14:textId="0C9C0CC2" w:rsidR="00E03CED" w:rsidRPr="00744476" w:rsidRDefault="00E03CED" w:rsidP="00E03CE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B2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256E1F1" w14:textId="77777777" w:rsidR="00E03CED" w:rsidRPr="00BE704B" w:rsidRDefault="00E03CED" w:rsidP="00E03CE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6A26BF67" w14:textId="150A84D1" w:rsidR="00E03CED" w:rsidRPr="00744476" w:rsidRDefault="00E03CED" w:rsidP="00E03CE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B2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B89BEFD" w14:textId="77777777" w:rsidR="00E03CED" w:rsidRPr="00BE704B" w:rsidRDefault="00E03CED" w:rsidP="00E03CE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1E70D152" w14:textId="465FE3AB" w:rsidR="00E03CED" w:rsidRPr="00744476" w:rsidRDefault="00E03CED" w:rsidP="00E03CE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B2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E03CED" w:rsidRPr="00B73E7A" w14:paraId="110A3CB8" w14:textId="77777777" w:rsidTr="001F3F5B">
        <w:trPr>
          <w:tblHeader/>
        </w:trPr>
        <w:tc>
          <w:tcPr>
            <w:tcW w:w="3870" w:type="dxa"/>
            <w:shd w:val="clear" w:color="auto" w:fill="auto"/>
          </w:tcPr>
          <w:p w14:paraId="495D7B95" w14:textId="77777777" w:rsidR="00E03CED" w:rsidRPr="00744476" w:rsidRDefault="00E03CED" w:rsidP="00E03CE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23" w:type="dxa"/>
            <w:gridSpan w:val="7"/>
            <w:shd w:val="clear" w:color="auto" w:fill="auto"/>
          </w:tcPr>
          <w:p w14:paraId="225AD0D5" w14:textId="77777777" w:rsidR="00E03CED" w:rsidRPr="00744476" w:rsidRDefault="00E03CED" w:rsidP="00E03CE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33F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B33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AB33F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03CED" w:rsidRPr="00B73E7A" w14:paraId="6069018F" w14:textId="77777777" w:rsidTr="001F3F5B">
        <w:tc>
          <w:tcPr>
            <w:tcW w:w="3870" w:type="dxa"/>
            <w:shd w:val="clear" w:color="auto" w:fill="auto"/>
          </w:tcPr>
          <w:p w14:paraId="50C8214E" w14:textId="77777777" w:rsidR="00E03CED" w:rsidRPr="00AB33FD" w:rsidRDefault="00E03CED" w:rsidP="00E03CED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/>
                <w:sz w:val="30"/>
                <w:szCs w:val="30"/>
                <w:cs/>
              </w:rPr>
              <w:t>เงินประกัน</w:t>
            </w:r>
            <w:r w:rsidRPr="00AB33FD">
              <w:rPr>
                <w:rFonts w:ascii="Angsana New" w:hAnsi="Angsana New" w:hint="cs"/>
                <w:sz w:val="30"/>
                <w:szCs w:val="30"/>
                <w:cs/>
              </w:rPr>
              <w:t>ผลงาน</w:t>
            </w:r>
          </w:p>
        </w:tc>
        <w:tc>
          <w:tcPr>
            <w:tcW w:w="1170" w:type="dxa"/>
            <w:shd w:val="clear" w:color="auto" w:fill="auto"/>
          </w:tcPr>
          <w:p w14:paraId="28B28B99" w14:textId="6113120A" w:rsidR="00E03CED" w:rsidRPr="0033434F" w:rsidRDefault="0066368D" w:rsidP="00E03CED">
            <w:pPr>
              <w:tabs>
                <w:tab w:val="decimal" w:pos="9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901,360</w:t>
            </w:r>
          </w:p>
        </w:tc>
        <w:tc>
          <w:tcPr>
            <w:tcW w:w="270" w:type="dxa"/>
            <w:shd w:val="clear" w:color="auto" w:fill="auto"/>
          </w:tcPr>
          <w:p w14:paraId="64A23363" w14:textId="77777777" w:rsidR="00E03CED" w:rsidRDefault="00E03CED" w:rsidP="00E03CED">
            <w:pPr>
              <w:tabs>
                <w:tab w:val="decimal" w:pos="124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D9A4FC1" w14:textId="18F0071D" w:rsidR="00E03CED" w:rsidRPr="0033434F" w:rsidRDefault="00E03CED" w:rsidP="00E03CED">
            <w:pPr>
              <w:tabs>
                <w:tab w:val="decimal" w:pos="9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418,296</w:t>
            </w:r>
          </w:p>
        </w:tc>
        <w:tc>
          <w:tcPr>
            <w:tcW w:w="270" w:type="dxa"/>
            <w:shd w:val="clear" w:color="auto" w:fill="auto"/>
          </w:tcPr>
          <w:p w14:paraId="63F28371" w14:textId="77777777" w:rsidR="00E03CED" w:rsidRPr="00BE704B" w:rsidRDefault="00E03CED" w:rsidP="00E03CE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69A96834" w14:textId="0FAEA1D4" w:rsidR="00E03CED" w:rsidRPr="0033434F" w:rsidRDefault="0066368D" w:rsidP="00E03CED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901,360</w:t>
            </w:r>
          </w:p>
        </w:tc>
        <w:tc>
          <w:tcPr>
            <w:tcW w:w="270" w:type="dxa"/>
            <w:shd w:val="clear" w:color="auto" w:fill="auto"/>
          </w:tcPr>
          <w:p w14:paraId="230F9126" w14:textId="77777777" w:rsidR="00E03CED" w:rsidRPr="00BE704B" w:rsidRDefault="00E03CED" w:rsidP="00E03CE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274014C1" w14:textId="399B410A" w:rsidR="00E03CED" w:rsidRPr="0033434F" w:rsidRDefault="00E03CED" w:rsidP="00E03CED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418,296</w:t>
            </w:r>
          </w:p>
        </w:tc>
      </w:tr>
      <w:tr w:rsidR="00E03CED" w:rsidRPr="00B73E7A" w14:paraId="2E4472F1" w14:textId="77777777" w:rsidTr="001F3F5B">
        <w:tc>
          <w:tcPr>
            <w:tcW w:w="3870" w:type="dxa"/>
            <w:shd w:val="clear" w:color="auto" w:fill="auto"/>
          </w:tcPr>
          <w:p w14:paraId="376DB5CC" w14:textId="77777777" w:rsidR="00E03CED" w:rsidRPr="00AB33FD" w:rsidRDefault="00E03CED" w:rsidP="00E03CED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 w:hint="cs"/>
                <w:sz w:val="30"/>
                <w:szCs w:val="30"/>
                <w:cs/>
              </w:rPr>
              <w:t xml:space="preserve">เจ้าหนี้อื่น </w:t>
            </w:r>
            <w:r w:rsidRPr="00AB33FD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AB33FD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170" w:type="dxa"/>
            <w:shd w:val="clear" w:color="auto" w:fill="auto"/>
          </w:tcPr>
          <w:p w14:paraId="06E42DB4" w14:textId="5DF30A38" w:rsidR="00E03CED" w:rsidRDefault="0066368D" w:rsidP="00E03CED">
            <w:pPr>
              <w:tabs>
                <w:tab w:val="decimal" w:pos="9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817,947</w:t>
            </w:r>
          </w:p>
        </w:tc>
        <w:tc>
          <w:tcPr>
            <w:tcW w:w="270" w:type="dxa"/>
            <w:shd w:val="clear" w:color="auto" w:fill="auto"/>
          </w:tcPr>
          <w:p w14:paraId="7AB9F6A7" w14:textId="77777777" w:rsidR="00E03CED" w:rsidRDefault="00E03CED" w:rsidP="00E03CED">
            <w:pPr>
              <w:tabs>
                <w:tab w:val="decimal" w:pos="124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B386193" w14:textId="7EBD70AF" w:rsidR="00E03CED" w:rsidRDefault="00E03CED" w:rsidP="00E03CED">
            <w:pPr>
              <w:tabs>
                <w:tab w:val="decimal" w:pos="9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204,412</w:t>
            </w:r>
          </w:p>
        </w:tc>
        <w:tc>
          <w:tcPr>
            <w:tcW w:w="270" w:type="dxa"/>
            <w:shd w:val="clear" w:color="auto" w:fill="auto"/>
          </w:tcPr>
          <w:p w14:paraId="4D041673" w14:textId="77777777" w:rsidR="00E03CED" w:rsidRPr="00BE704B" w:rsidRDefault="00E03CED" w:rsidP="00E03CE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30DE0FA5" w14:textId="6E12BB58" w:rsidR="00E03CED" w:rsidRDefault="0066368D" w:rsidP="00E03CED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817,947</w:t>
            </w:r>
          </w:p>
        </w:tc>
        <w:tc>
          <w:tcPr>
            <w:tcW w:w="270" w:type="dxa"/>
            <w:shd w:val="clear" w:color="auto" w:fill="auto"/>
          </w:tcPr>
          <w:p w14:paraId="520B0CEC" w14:textId="77777777" w:rsidR="00E03CED" w:rsidRPr="00BE704B" w:rsidRDefault="00E03CED" w:rsidP="00E03CE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0CFBADBA" w14:textId="6890FB96" w:rsidR="00E03CED" w:rsidRDefault="00E03CED" w:rsidP="00E03CED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204,412</w:t>
            </w:r>
          </w:p>
        </w:tc>
      </w:tr>
      <w:tr w:rsidR="00E03CED" w:rsidRPr="00B73E7A" w14:paraId="1A6343BD" w14:textId="77777777" w:rsidTr="001F3F5B">
        <w:tc>
          <w:tcPr>
            <w:tcW w:w="3870" w:type="dxa"/>
            <w:shd w:val="clear" w:color="auto" w:fill="auto"/>
          </w:tcPr>
          <w:p w14:paraId="12FA4E23" w14:textId="77777777" w:rsidR="00E03CED" w:rsidRPr="00AB33FD" w:rsidRDefault="00E03CED" w:rsidP="00E03CED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B33FD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170" w:type="dxa"/>
            <w:shd w:val="clear" w:color="auto" w:fill="auto"/>
          </w:tcPr>
          <w:p w14:paraId="27944C3D" w14:textId="59C82265" w:rsidR="00E03CED" w:rsidRDefault="0066368D" w:rsidP="00E03CED">
            <w:pPr>
              <w:tabs>
                <w:tab w:val="decimal" w:pos="9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294,032</w:t>
            </w:r>
          </w:p>
        </w:tc>
        <w:tc>
          <w:tcPr>
            <w:tcW w:w="270" w:type="dxa"/>
            <w:shd w:val="clear" w:color="auto" w:fill="auto"/>
          </w:tcPr>
          <w:p w14:paraId="7F3D8A7C" w14:textId="77777777" w:rsidR="00E03CED" w:rsidRDefault="00E03CED" w:rsidP="00E03CED">
            <w:pPr>
              <w:tabs>
                <w:tab w:val="decimal" w:pos="124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6F6BE70" w14:textId="38A6908B" w:rsidR="00E03CED" w:rsidRDefault="00E03CED" w:rsidP="00E03CED">
            <w:pPr>
              <w:tabs>
                <w:tab w:val="decimal" w:pos="9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279,513</w:t>
            </w:r>
          </w:p>
        </w:tc>
        <w:tc>
          <w:tcPr>
            <w:tcW w:w="270" w:type="dxa"/>
            <w:shd w:val="clear" w:color="auto" w:fill="auto"/>
          </w:tcPr>
          <w:p w14:paraId="72F4D794" w14:textId="77777777" w:rsidR="00E03CED" w:rsidRPr="00BE704B" w:rsidRDefault="00E03CED" w:rsidP="00E03CE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35FF4393" w14:textId="0A46D80D" w:rsidR="00E03CED" w:rsidRDefault="0066368D" w:rsidP="00E03CED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293,712</w:t>
            </w:r>
          </w:p>
        </w:tc>
        <w:tc>
          <w:tcPr>
            <w:tcW w:w="270" w:type="dxa"/>
            <w:shd w:val="clear" w:color="auto" w:fill="auto"/>
          </w:tcPr>
          <w:p w14:paraId="1CD02D28" w14:textId="77777777" w:rsidR="00E03CED" w:rsidRPr="00BE704B" w:rsidRDefault="00E03CED" w:rsidP="00E03CE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79610755" w14:textId="1F09745A" w:rsidR="00E03CED" w:rsidRDefault="00E03CED" w:rsidP="00E03CED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279,366</w:t>
            </w:r>
          </w:p>
        </w:tc>
      </w:tr>
      <w:tr w:rsidR="00E03CED" w:rsidRPr="00B73E7A" w14:paraId="5EE11FC3" w14:textId="77777777" w:rsidTr="001F3F5B">
        <w:tc>
          <w:tcPr>
            <w:tcW w:w="3870" w:type="dxa"/>
            <w:shd w:val="clear" w:color="auto" w:fill="auto"/>
          </w:tcPr>
          <w:p w14:paraId="6D2A66E0" w14:textId="77777777" w:rsidR="00E03CED" w:rsidRPr="00AB33FD" w:rsidRDefault="00E03CED" w:rsidP="00E03CED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 w:hint="cs"/>
                <w:sz w:val="30"/>
                <w:szCs w:val="30"/>
                <w:cs/>
              </w:rPr>
              <w:t>เงินมัดจำและเงินประกัน</w:t>
            </w:r>
          </w:p>
        </w:tc>
        <w:tc>
          <w:tcPr>
            <w:tcW w:w="1170" w:type="dxa"/>
            <w:shd w:val="clear" w:color="auto" w:fill="auto"/>
          </w:tcPr>
          <w:p w14:paraId="0EB98894" w14:textId="153D08D3" w:rsidR="00E03CED" w:rsidRDefault="0066368D" w:rsidP="00E03CED">
            <w:pPr>
              <w:tabs>
                <w:tab w:val="decimal" w:pos="9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5,267</w:t>
            </w:r>
          </w:p>
        </w:tc>
        <w:tc>
          <w:tcPr>
            <w:tcW w:w="270" w:type="dxa"/>
            <w:shd w:val="clear" w:color="auto" w:fill="auto"/>
          </w:tcPr>
          <w:p w14:paraId="7EB94A23" w14:textId="77777777" w:rsidR="00E03CED" w:rsidRDefault="00E03CED" w:rsidP="00E03CED">
            <w:pPr>
              <w:tabs>
                <w:tab w:val="decimal" w:pos="124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55E1FA5" w14:textId="55CE829E" w:rsidR="00E03CED" w:rsidRDefault="00E03CED" w:rsidP="00E03CED">
            <w:pPr>
              <w:tabs>
                <w:tab w:val="decimal" w:pos="9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4,674</w:t>
            </w:r>
          </w:p>
        </w:tc>
        <w:tc>
          <w:tcPr>
            <w:tcW w:w="270" w:type="dxa"/>
            <w:shd w:val="clear" w:color="auto" w:fill="auto"/>
          </w:tcPr>
          <w:p w14:paraId="26F0CB65" w14:textId="77777777" w:rsidR="00E03CED" w:rsidRPr="00BE704B" w:rsidRDefault="00E03CED" w:rsidP="00E03CE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7EB79BFB" w14:textId="251C4571" w:rsidR="00E03CED" w:rsidRDefault="0066368D" w:rsidP="00E03CED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5,267</w:t>
            </w:r>
          </w:p>
        </w:tc>
        <w:tc>
          <w:tcPr>
            <w:tcW w:w="270" w:type="dxa"/>
            <w:shd w:val="clear" w:color="auto" w:fill="auto"/>
          </w:tcPr>
          <w:p w14:paraId="64E7F886" w14:textId="77777777" w:rsidR="00E03CED" w:rsidRPr="00BE704B" w:rsidRDefault="00E03CED" w:rsidP="00E03CE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32360EC3" w14:textId="3FCEDF3B" w:rsidR="00E03CED" w:rsidRDefault="00E03CED" w:rsidP="00E03CED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4,674</w:t>
            </w:r>
          </w:p>
        </w:tc>
      </w:tr>
      <w:tr w:rsidR="00E03CED" w:rsidRPr="00B73E7A" w14:paraId="7D30D550" w14:textId="77777777" w:rsidTr="001F3F5B">
        <w:tc>
          <w:tcPr>
            <w:tcW w:w="3870" w:type="dxa"/>
            <w:shd w:val="clear" w:color="auto" w:fill="auto"/>
          </w:tcPr>
          <w:p w14:paraId="7D8C5C45" w14:textId="77777777" w:rsidR="00E03CED" w:rsidRPr="00AB33FD" w:rsidRDefault="00E03CED" w:rsidP="00E03CED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CBCBA81" w14:textId="4A540B29" w:rsidR="00E03CED" w:rsidRDefault="0066368D" w:rsidP="00E03CED">
            <w:pPr>
              <w:tabs>
                <w:tab w:val="decimal" w:pos="9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21,823</w:t>
            </w:r>
          </w:p>
        </w:tc>
        <w:tc>
          <w:tcPr>
            <w:tcW w:w="270" w:type="dxa"/>
            <w:shd w:val="clear" w:color="auto" w:fill="auto"/>
          </w:tcPr>
          <w:p w14:paraId="3F4BAF05" w14:textId="77777777" w:rsidR="00E03CED" w:rsidRDefault="00E03CED" w:rsidP="00E03CED">
            <w:pPr>
              <w:tabs>
                <w:tab w:val="decimal" w:pos="124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5862995" w14:textId="36523508" w:rsidR="00E03CED" w:rsidRDefault="00E03CED" w:rsidP="00E03CED">
            <w:pPr>
              <w:tabs>
                <w:tab w:val="decimal" w:pos="9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91,527</w:t>
            </w:r>
          </w:p>
        </w:tc>
        <w:tc>
          <w:tcPr>
            <w:tcW w:w="270" w:type="dxa"/>
            <w:shd w:val="clear" w:color="auto" w:fill="auto"/>
          </w:tcPr>
          <w:p w14:paraId="16F62002" w14:textId="77777777" w:rsidR="00E03CED" w:rsidRPr="00BE704B" w:rsidRDefault="00E03CED" w:rsidP="00E03CE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</w:tcPr>
          <w:p w14:paraId="7B36AF42" w14:textId="0685866A" w:rsidR="00E03CED" w:rsidRDefault="0066368D" w:rsidP="00E03CED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21,824</w:t>
            </w:r>
          </w:p>
        </w:tc>
        <w:tc>
          <w:tcPr>
            <w:tcW w:w="270" w:type="dxa"/>
            <w:shd w:val="clear" w:color="auto" w:fill="auto"/>
          </w:tcPr>
          <w:p w14:paraId="7BEE8291" w14:textId="77777777" w:rsidR="00E03CED" w:rsidRPr="00BE704B" w:rsidRDefault="00E03CED" w:rsidP="00E03CE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0813DDCE" w14:textId="5BFEB940" w:rsidR="00E03CED" w:rsidRDefault="00E03CED" w:rsidP="00E03CED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91,527</w:t>
            </w:r>
          </w:p>
        </w:tc>
      </w:tr>
      <w:tr w:rsidR="00E03CED" w:rsidRPr="00B73E7A" w14:paraId="5F0A8F83" w14:textId="77777777" w:rsidTr="001F3F5B">
        <w:tc>
          <w:tcPr>
            <w:tcW w:w="3870" w:type="dxa"/>
            <w:shd w:val="clear" w:color="auto" w:fill="auto"/>
          </w:tcPr>
          <w:p w14:paraId="55746814" w14:textId="77777777" w:rsidR="00E03CED" w:rsidRPr="00AB33FD" w:rsidRDefault="00E03CED" w:rsidP="00E03CED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B33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C9B795" w14:textId="0EB40FD6" w:rsidR="00E03CED" w:rsidRPr="0002021B" w:rsidRDefault="0066368D" w:rsidP="00E03CED">
            <w:pPr>
              <w:tabs>
                <w:tab w:val="decimal" w:pos="958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2,040,429</w:t>
            </w:r>
          </w:p>
        </w:tc>
        <w:tc>
          <w:tcPr>
            <w:tcW w:w="270" w:type="dxa"/>
            <w:shd w:val="clear" w:color="auto" w:fill="auto"/>
          </w:tcPr>
          <w:p w14:paraId="6E94B3AE" w14:textId="77777777" w:rsidR="00E03CED" w:rsidRPr="00F237B2" w:rsidRDefault="00E03CED" w:rsidP="00E03CED">
            <w:pPr>
              <w:tabs>
                <w:tab w:val="decimal" w:pos="124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BE116C" w14:textId="66AA3637" w:rsidR="00E03CED" w:rsidRPr="00F237B2" w:rsidRDefault="00E03CED" w:rsidP="00E03CED">
            <w:pPr>
              <w:tabs>
                <w:tab w:val="decimal" w:pos="958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998,422</w:t>
            </w:r>
          </w:p>
        </w:tc>
        <w:tc>
          <w:tcPr>
            <w:tcW w:w="270" w:type="dxa"/>
            <w:shd w:val="clear" w:color="auto" w:fill="auto"/>
          </w:tcPr>
          <w:p w14:paraId="6BAF35C5" w14:textId="77777777" w:rsidR="00E03CED" w:rsidRPr="00F237B2" w:rsidRDefault="00E03CED" w:rsidP="00E03CE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AEC918" w14:textId="4472A273" w:rsidR="00E03CED" w:rsidRPr="00F237B2" w:rsidRDefault="0066368D" w:rsidP="00E03CED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2,040,110</w:t>
            </w:r>
          </w:p>
        </w:tc>
        <w:tc>
          <w:tcPr>
            <w:tcW w:w="270" w:type="dxa"/>
            <w:shd w:val="clear" w:color="auto" w:fill="auto"/>
          </w:tcPr>
          <w:p w14:paraId="3B656161" w14:textId="77777777" w:rsidR="00E03CED" w:rsidRPr="00BE704B" w:rsidRDefault="00E03CED" w:rsidP="00E03CE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55A0E7" w14:textId="1B79E506" w:rsidR="00E03CED" w:rsidRPr="00F237B2" w:rsidRDefault="00E03CED" w:rsidP="00E03CED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998,275</w:t>
            </w:r>
          </w:p>
        </w:tc>
      </w:tr>
    </w:tbl>
    <w:p w14:paraId="77C0AB41" w14:textId="77777777" w:rsidR="00DF0D41" w:rsidRPr="00DF0D41" w:rsidRDefault="00DF0D41" w:rsidP="00DF0D41">
      <w:pPr>
        <w:spacing w:line="240" w:lineRule="auto"/>
        <w:ind w:left="540" w:right="389"/>
        <w:jc w:val="both"/>
        <w:rPr>
          <w:rFonts w:ascii="Angsana New" w:hAnsi="Angsana New"/>
          <w:sz w:val="20"/>
          <w:szCs w:val="20"/>
        </w:rPr>
      </w:pPr>
    </w:p>
    <w:p w14:paraId="0691A3AF" w14:textId="77777777" w:rsidR="00DF0D41" w:rsidRDefault="00DF0D41" w:rsidP="00DF0D41">
      <w:pPr>
        <w:pStyle w:val="Caption"/>
        <w:ind w:left="567" w:hanging="567"/>
      </w:pPr>
      <w:r>
        <w:rPr>
          <w:rFonts w:hint="cs"/>
          <w:cs/>
        </w:rPr>
        <w:t>หนี้สินหมุนเวียนอื่น</w:t>
      </w:r>
    </w:p>
    <w:p w14:paraId="19ACE53F" w14:textId="0F30DC64" w:rsidR="00DF0D41" w:rsidRDefault="00DF0D41" w:rsidP="00DF0D41">
      <w:pPr>
        <w:spacing w:line="240" w:lineRule="auto"/>
        <w:ind w:left="540" w:right="389"/>
        <w:jc w:val="both"/>
        <w:rPr>
          <w:rFonts w:ascii="Angsana New" w:hAnsi="Angsana New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67"/>
        <w:gridCol w:w="270"/>
        <w:gridCol w:w="1170"/>
        <w:gridCol w:w="270"/>
        <w:gridCol w:w="1080"/>
        <w:gridCol w:w="270"/>
        <w:gridCol w:w="1083"/>
      </w:tblGrid>
      <w:tr w:rsidR="00DF0D41" w:rsidRPr="00EB7266" w14:paraId="0C75B48B" w14:textId="77777777" w:rsidTr="001F3F5B">
        <w:trPr>
          <w:tblHeader/>
        </w:trPr>
        <w:tc>
          <w:tcPr>
            <w:tcW w:w="3870" w:type="dxa"/>
            <w:shd w:val="clear" w:color="auto" w:fill="auto"/>
          </w:tcPr>
          <w:p w14:paraId="4084EA89" w14:textId="77777777" w:rsidR="00DF0D41" w:rsidRPr="00EB7266" w:rsidRDefault="00DF0D41" w:rsidP="001F3F5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07" w:type="dxa"/>
            <w:gridSpan w:val="3"/>
            <w:shd w:val="clear" w:color="auto" w:fill="auto"/>
          </w:tcPr>
          <w:p w14:paraId="46266628" w14:textId="77777777" w:rsidR="00DF0D41" w:rsidRPr="00EB7266" w:rsidRDefault="00DF0D41" w:rsidP="001F3F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4A29E4F2" w14:textId="77777777" w:rsidR="00DF0D41" w:rsidRPr="00EB7266" w:rsidRDefault="00DF0D41" w:rsidP="001F3F5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3" w:type="dxa"/>
            <w:gridSpan w:val="3"/>
            <w:shd w:val="clear" w:color="auto" w:fill="auto"/>
          </w:tcPr>
          <w:p w14:paraId="4440FEA4" w14:textId="77777777" w:rsidR="00DF0D41" w:rsidRPr="00EB7266" w:rsidRDefault="00DF0D41" w:rsidP="001F3F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3CED" w:rsidRPr="00B73E7A" w14:paraId="213EB609" w14:textId="77777777" w:rsidTr="00B81901">
        <w:trPr>
          <w:tblHeader/>
        </w:trPr>
        <w:tc>
          <w:tcPr>
            <w:tcW w:w="3870" w:type="dxa"/>
            <w:shd w:val="clear" w:color="auto" w:fill="auto"/>
          </w:tcPr>
          <w:p w14:paraId="1A9BFF9B" w14:textId="77777777" w:rsidR="00E03CED" w:rsidRPr="00744476" w:rsidRDefault="00E03CED" w:rsidP="00E03CE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7" w:type="dxa"/>
            <w:shd w:val="clear" w:color="auto" w:fill="auto"/>
            <w:vAlign w:val="center"/>
          </w:tcPr>
          <w:p w14:paraId="6DA99F3E" w14:textId="32EBAD79" w:rsidR="00E03CED" w:rsidRPr="00744476" w:rsidRDefault="00E03CED" w:rsidP="00E03CE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B2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F4F07BC" w14:textId="77777777" w:rsidR="00E03CED" w:rsidRPr="00744476" w:rsidRDefault="00E03CED" w:rsidP="00E03CE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5E874AA" w14:textId="16F1BBA5" w:rsidR="00E03CED" w:rsidRPr="00744476" w:rsidRDefault="00E03CED" w:rsidP="00E03CE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B2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1D06E88" w14:textId="77777777" w:rsidR="00E03CED" w:rsidRPr="00BE704B" w:rsidRDefault="00E03CED" w:rsidP="00E03CE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42D29E8" w14:textId="26D0B7FA" w:rsidR="00E03CED" w:rsidRPr="00744476" w:rsidRDefault="00E03CED" w:rsidP="00E03CE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B2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3AD5C3B" w14:textId="77777777" w:rsidR="00E03CED" w:rsidRPr="00BE704B" w:rsidRDefault="00E03CED" w:rsidP="00E03CE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5CB8310D" w14:textId="0D1CF185" w:rsidR="00E03CED" w:rsidRPr="00744476" w:rsidRDefault="00E03CED" w:rsidP="00E03CE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B2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E03CED" w:rsidRPr="00B73E7A" w14:paraId="1B55C88B" w14:textId="77777777" w:rsidTr="001F3F5B">
        <w:trPr>
          <w:tblHeader/>
        </w:trPr>
        <w:tc>
          <w:tcPr>
            <w:tcW w:w="3870" w:type="dxa"/>
            <w:shd w:val="clear" w:color="auto" w:fill="auto"/>
          </w:tcPr>
          <w:p w14:paraId="7DDA49D6" w14:textId="77777777" w:rsidR="00E03CED" w:rsidRPr="00744476" w:rsidRDefault="00E03CED" w:rsidP="00E03CE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  <w:shd w:val="clear" w:color="auto" w:fill="auto"/>
          </w:tcPr>
          <w:p w14:paraId="3A4F9D64" w14:textId="77777777" w:rsidR="00E03CED" w:rsidRPr="00744476" w:rsidRDefault="00E03CED" w:rsidP="00E03CE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33F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B33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AB33F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03CED" w:rsidRPr="00B73E7A" w14:paraId="3F716CAC" w14:textId="77777777" w:rsidTr="001F3F5B">
        <w:tc>
          <w:tcPr>
            <w:tcW w:w="3870" w:type="dxa"/>
            <w:shd w:val="clear" w:color="auto" w:fill="auto"/>
          </w:tcPr>
          <w:p w14:paraId="44FB2D59" w14:textId="77777777" w:rsidR="00E03CED" w:rsidRPr="00AB33FD" w:rsidRDefault="00E03CED" w:rsidP="00E03CED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167" w:type="dxa"/>
            <w:shd w:val="clear" w:color="auto" w:fill="auto"/>
          </w:tcPr>
          <w:p w14:paraId="730799A7" w14:textId="4145960D" w:rsidR="00E03CED" w:rsidRDefault="002D0349" w:rsidP="002D0349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59E9235" w14:textId="77777777" w:rsidR="00E03CED" w:rsidRDefault="00E03CED" w:rsidP="00E03CED">
            <w:pPr>
              <w:tabs>
                <w:tab w:val="decimal" w:pos="124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F5BBC85" w14:textId="2B945124" w:rsidR="00E03CED" w:rsidRDefault="00E03CED" w:rsidP="00E03CE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5BF5CF" w14:textId="77777777" w:rsidR="00E03CED" w:rsidRPr="00BE704B" w:rsidRDefault="00E03CED" w:rsidP="00E03CE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F1E894" w14:textId="259A410D" w:rsidR="00E03CED" w:rsidRDefault="002D0349" w:rsidP="002D0349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A7462A4" w14:textId="77777777" w:rsidR="00E03CED" w:rsidRPr="00BE704B" w:rsidRDefault="00E03CED" w:rsidP="00E03CE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2DF8DE35" w14:textId="43B404E3" w:rsidR="00E03CED" w:rsidRDefault="00E03CED" w:rsidP="00E03CE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03CED" w:rsidRPr="00B73E7A" w14:paraId="3F7E7DDB" w14:textId="77777777" w:rsidTr="001F3F5B">
        <w:tc>
          <w:tcPr>
            <w:tcW w:w="3870" w:type="dxa"/>
            <w:shd w:val="clear" w:color="auto" w:fill="auto"/>
          </w:tcPr>
          <w:p w14:paraId="7D62DF04" w14:textId="77777777" w:rsidR="00E03CED" w:rsidRPr="00AB33FD" w:rsidRDefault="00E03CED" w:rsidP="00E03CED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ภาษีขายยังไม่ถึงกำหนดชำระ</w:t>
            </w:r>
          </w:p>
        </w:tc>
        <w:tc>
          <w:tcPr>
            <w:tcW w:w="1167" w:type="dxa"/>
            <w:shd w:val="clear" w:color="auto" w:fill="auto"/>
          </w:tcPr>
          <w:p w14:paraId="5512A92B" w14:textId="4123D41C" w:rsidR="00E03CED" w:rsidRDefault="002D0349" w:rsidP="00E03CED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80,055</w:t>
            </w:r>
          </w:p>
        </w:tc>
        <w:tc>
          <w:tcPr>
            <w:tcW w:w="270" w:type="dxa"/>
            <w:shd w:val="clear" w:color="auto" w:fill="auto"/>
          </w:tcPr>
          <w:p w14:paraId="47F0B541" w14:textId="77777777" w:rsidR="00E03CED" w:rsidRDefault="00E03CED" w:rsidP="00E03CED">
            <w:pPr>
              <w:tabs>
                <w:tab w:val="decimal" w:pos="124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8666842" w14:textId="4CB54300" w:rsidR="00E03CED" w:rsidRDefault="00E03CED" w:rsidP="00E03CED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85,149</w:t>
            </w:r>
          </w:p>
        </w:tc>
        <w:tc>
          <w:tcPr>
            <w:tcW w:w="270" w:type="dxa"/>
            <w:shd w:val="clear" w:color="auto" w:fill="auto"/>
          </w:tcPr>
          <w:p w14:paraId="0BBAB087" w14:textId="77777777" w:rsidR="00E03CED" w:rsidRPr="00BE704B" w:rsidRDefault="00E03CED" w:rsidP="00E03CE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412EAF6" w14:textId="2E9F550F" w:rsidR="00E03CED" w:rsidRDefault="002D0349" w:rsidP="00E03CED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80,055</w:t>
            </w:r>
          </w:p>
        </w:tc>
        <w:tc>
          <w:tcPr>
            <w:tcW w:w="270" w:type="dxa"/>
            <w:shd w:val="clear" w:color="auto" w:fill="auto"/>
          </w:tcPr>
          <w:p w14:paraId="34CC9085" w14:textId="77777777" w:rsidR="00E03CED" w:rsidRPr="00BE704B" w:rsidRDefault="00E03CED" w:rsidP="00E03CE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26D11E27" w14:textId="7B38EDB0" w:rsidR="00E03CED" w:rsidRDefault="00E03CED" w:rsidP="00E03CED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85,149</w:t>
            </w:r>
          </w:p>
        </w:tc>
      </w:tr>
      <w:tr w:rsidR="00E03CED" w:rsidRPr="00B73E7A" w14:paraId="7220073C" w14:textId="77777777" w:rsidTr="001F3F5B">
        <w:tc>
          <w:tcPr>
            <w:tcW w:w="3870" w:type="dxa"/>
            <w:shd w:val="clear" w:color="auto" w:fill="auto"/>
          </w:tcPr>
          <w:p w14:paraId="72AF2388" w14:textId="77777777" w:rsidR="00E03CED" w:rsidRPr="00AB33FD" w:rsidRDefault="00E03CED" w:rsidP="00E03CED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14:paraId="43F3049A" w14:textId="556A0FDB" w:rsidR="00E03CED" w:rsidRDefault="002D0349" w:rsidP="00E03CED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11,6</w:t>
            </w:r>
            <w:r w:rsidR="00376435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</w:p>
        </w:tc>
        <w:tc>
          <w:tcPr>
            <w:tcW w:w="270" w:type="dxa"/>
            <w:shd w:val="clear" w:color="auto" w:fill="auto"/>
          </w:tcPr>
          <w:p w14:paraId="5D046CDF" w14:textId="77777777" w:rsidR="00E03CED" w:rsidRDefault="00E03CED" w:rsidP="00E03CED">
            <w:pPr>
              <w:tabs>
                <w:tab w:val="decimal" w:pos="124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DD19A8E" w14:textId="5FB146F8" w:rsidR="00E03CED" w:rsidRDefault="00E03CED" w:rsidP="00E03CED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11,908</w:t>
            </w:r>
          </w:p>
        </w:tc>
        <w:tc>
          <w:tcPr>
            <w:tcW w:w="270" w:type="dxa"/>
            <w:shd w:val="clear" w:color="auto" w:fill="auto"/>
          </w:tcPr>
          <w:p w14:paraId="3D22F082" w14:textId="77777777" w:rsidR="00E03CED" w:rsidRPr="00BE704B" w:rsidRDefault="00E03CED" w:rsidP="00E03CE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0718A8A" w14:textId="532B612C" w:rsidR="00E03CED" w:rsidRDefault="002D0349" w:rsidP="00E03CED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11,57</w:t>
            </w:r>
            <w:r w:rsidR="0037643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EDC8569" w14:textId="77777777" w:rsidR="00E03CED" w:rsidRPr="00BE704B" w:rsidRDefault="00E03CED" w:rsidP="00E03CE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0CF6C63F" w14:textId="66C4946E" w:rsidR="00E03CED" w:rsidRDefault="00E03CED" w:rsidP="00E03CED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11,904</w:t>
            </w:r>
          </w:p>
        </w:tc>
      </w:tr>
      <w:tr w:rsidR="00E03CED" w:rsidRPr="00B73E7A" w14:paraId="7322E93F" w14:textId="77777777" w:rsidTr="001F3F5B">
        <w:tc>
          <w:tcPr>
            <w:tcW w:w="3870" w:type="dxa"/>
            <w:shd w:val="clear" w:color="auto" w:fill="auto"/>
          </w:tcPr>
          <w:p w14:paraId="51C26EA9" w14:textId="77777777" w:rsidR="00E03CED" w:rsidRPr="00AB33FD" w:rsidRDefault="00E03CED" w:rsidP="00E03CED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B33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1C342B" w14:textId="3CFF7103" w:rsidR="00E03CED" w:rsidRPr="00F237B2" w:rsidRDefault="002D0349" w:rsidP="00E03CED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91,674</w:t>
            </w:r>
          </w:p>
        </w:tc>
        <w:tc>
          <w:tcPr>
            <w:tcW w:w="270" w:type="dxa"/>
            <w:shd w:val="clear" w:color="auto" w:fill="auto"/>
          </w:tcPr>
          <w:p w14:paraId="740A293D" w14:textId="77777777" w:rsidR="00E03CED" w:rsidRDefault="00E03CED" w:rsidP="00E03CED">
            <w:pPr>
              <w:tabs>
                <w:tab w:val="decimal" w:pos="124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DCFE46" w14:textId="255B331E" w:rsidR="00E03CED" w:rsidRPr="00F237B2" w:rsidRDefault="00E03CED" w:rsidP="00E03CED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97,057</w:t>
            </w:r>
          </w:p>
        </w:tc>
        <w:tc>
          <w:tcPr>
            <w:tcW w:w="270" w:type="dxa"/>
            <w:shd w:val="clear" w:color="auto" w:fill="auto"/>
          </w:tcPr>
          <w:p w14:paraId="6D1399AB" w14:textId="77777777" w:rsidR="00E03CED" w:rsidRPr="00F237B2" w:rsidRDefault="00E03CED" w:rsidP="00E03CE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FB37F3" w14:textId="5507FBD9" w:rsidR="00E03CED" w:rsidRPr="00F237B2" w:rsidRDefault="002D0349" w:rsidP="00E03CED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91,630</w:t>
            </w:r>
          </w:p>
        </w:tc>
        <w:tc>
          <w:tcPr>
            <w:tcW w:w="270" w:type="dxa"/>
            <w:shd w:val="clear" w:color="auto" w:fill="auto"/>
          </w:tcPr>
          <w:p w14:paraId="779E1E72" w14:textId="77777777" w:rsidR="00E03CED" w:rsidRPr="00BE704B" w:rsidRDefault="00E03CED" w:rsidP="00E03CE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02EBF6" w14:textId="123AC387" w:rsidR="00E03CED" w:rsidRPr="00F237B2" w:rsidRDefault="00E03CED" w:rsidP="00E03CED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97,053</w:t>
            </w:r>
          </w:p>
        </w:tc>
      </w:tr>
    </w:tbl>
    <w:p w14:paraId="6083A65E" w14:textId="1D18409D" w:rsidR="00DF0D41" w:rsidRDefault="00DF0D41" w:rsidP="00DF0D41">
      <w:pPr>
        <w:spacing w:line="240" w:lineRule="auto"/>
        <w:ind w:left="540" w:right="389"/>
        <w:jc w:val="both"/>
        <w:rPr>
          <w:rFonts w:ascii="Angsana New" w:hAnsi="Angsana New"/>
          <w:sz w:val="20"/>
          <w:szCs w:val="20"/>
        </w:rPr>
      </w:pPr>
    </w:p>
    <w:p w14:paraId="4673957C" w14:textId="77777777" w:rsidR="00DF0D41" w:rsidRDefault="00DF0D41">
      <w:pPr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78518D5B" w14:textId="18E35BA9" w:rsidR="00B94B8F" w:rsidRPr="00AB33FD" w:rsidRDefault="00DE399F" w:rsidP="00EF22F9">
      <w:pPr>
        <w:pStyle w:val="Caption"/>
      </w:pPr>
      <w:r w:rsidRPr="00DE399F">
        <w:rPr>
          <w:cs/>
        </w:rPr>
        <w:lastRenderedPageBreak/>
        <w:t>ประมาณการหนี้สิน</w:t>
      </w:r>
      <w:r w:rsidR="00505B92">
        <w:rPr>
          <w:rFonts w:hint="cs"/>
          <w:cs/>
        </w:rPr>
        <w:t>ไม่หมุนเวียน</w:t>
      </w:r>
      <w:r w:rsidRPr="00DE399F">
        <w:rPr>
          <w:cs/>
        </w:rPr>
        <w:t>สำหรับ</w:t>
      </w:r>
      <w:r w:rsidR="009C3B63" w:rsidRPr="00AB33FD">
        <w:rPr>
          <w:rFonts w:hint="cs"/>
          <w:cs/>
        </w:rPr>
        <w:t>ผลประโยชน์พนักงาน</w:t>
      </w:r>
    </w:p>
    <w:p w14:paraId="6BA8DC42" w14:textId="77777777" w:rsidR="0061303D" w:rsidRDefault="0061303D" w:rsidP="0061303D">
      <w:pPr>
        <w:spacing w:line="240" w:lineRule="auto"/>
        <w:ind w:left="540" w:right="389"/>
        <w:jc w:val="both"/>
        <w:rPr>
          <w:rFonts w:ascii="Angsana New" w:hAnsi="Angsana New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270"/>
        <w:gridCol w:w="1170"/>
        <w:gridCol w:w="270"/>
        <w:gridCol w:w="1080"/>
        <w:gridCol w:w="270"/>
        <w:gridCol w:w="1080"/>
      </w:tblGrid>
      <w:tr w:rsidR="00B2213C" w:rsidRPr="00EB7266" w14:paraId="4CE83AAE" w14:textId="77777777" w:rsidTr="007064F8">
        <w:trPr>
          <w:tblHeader/>
        </w:trPr>
        <w:tc>
          <w:tcPr>
            <w:tcW w:w="3870" w:type="dxa"/>
            <w:shd w:val="clear" w:color="auto" w:fill="auto"/>
          </w:tcPr>
          <w:p w14:paraId="4816C816" w14:textId="77777777" w:rsidR="00B2213C" w:rsidRPr="00EB7266" w:rsidRDefault="00B2213C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2D06D46D" w14:textId="77777777" w:rsidR="00B2213C" w:rsidRPr="00EB7266" w:rsidRDefault="00B2213C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7A102AAB" w14:textId="77777777" w:rsidR="00B2213C" w:rsidRPr="00EB7266" w:rsidRDefault="00B2213C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5941D07D" w14:textId="77777777" w:rsidR="00B2213C" w:rsidRPr="00EB7266" w:rsidRDefault="00B2213C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3CED" w:rsidRPr="00B73E7A" w14:paraId="2F8711F3" w14:textId="77777777" w:rsidTr="003D41B4">
        <w:trPr>
          <w:tblHeader/>
        </w:trPr>
        <w:tc>
          <w:tcPr>
            <w:tcW w:w="3870" w:type="dxa"/>
            <w:shd w:val="clear" w:color="auto" w:fill="auto"/>
          </w:tcPr>
          <w:p w14:paraId="041FF4F0" w14:textId="3E3137D7" w:rsidR="00E03CED" w:rsidRPr="00744476" w:rsidRDefault="00E03CED" w:rsidP="00E03CE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34D7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34D7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34D7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90458DA" w14:textId="3FEF95A2" w:rsidR="00E03CED" w:rsidRPr="00744476" w:rsidRDefault="00E03CED" w:rsidP="00E03CE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B2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6D18FD8" w14:textId="77777777" w:rsidR="00E03CED" w:rsidRPr="00744476" w:rsidRDefault="00E03CED" w:rsidP="00E03CE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088137C" w14:textId="396CD5E1" w:rsidR="00E03CED" w:rsidRPr="00744476" w:rsidRDefault="00E03CED" w:rsidP="00E03CE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B2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F60307E" w14:textId="77777777" w:rsidR="00E03CED" w:rsidRPr="00BE704B" w:rsidRDefault="00E03CED" w:rsidP="00E03CE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83157AC" w14:textId="558C5555" w:rsidR="00E03CED" w:rsidRPr="00744476" w:rsidRDefault="00E03CED" w:rsidP="00E03CE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B2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7FD3748" w14:textId="77777777" w:rsidR="00E03CED" w:rsidRPr="00BE704B" w:rsidRDefault="00E03CED" w:rsidP="00E03CE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83E77CF" w14:textId="740038F9" w:rsidR="00E03CED" w:rsidRPr="00744476" w:rsidRDefault="00E03CED" w:rsidP="00E03CE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B2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E03CED" w:rsidRPr="00B73E7A" w14:paraId="5A34B7F8" w14:textId="77777777" w:rsidTr="007064F8">
        <w:trPr>
          <w:tblHeader/>
        </w:trPr>
        <w:tc>
          <w:tcPr>
            <w:tcW w:w="3870" w:type="dxa"/>
            <w:shd w:val="clear" w:color="auto" w:fill="auto"/>
          </w:tcPr>
          <w:p w14:paraId="6BC85145" w14:textId="77777777" w:rsidR="00E03CED" w:rsidRPr="00744476" w:rsidRDefault="00E03CED" w:rsidP="00E03CE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  <w:shd w:val="clear" w:color="auto" w:fill="auto"/>
          </w:tcPr>
          <w:p w14:paraId="7EE2B488" w14:textId="77777777" w:rsidR="00E03CED" w:rsidRPr="00744476" w:rsidRDefault="00E03CED" w:rsidP="00E03CE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33F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B33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AB33F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03CED" w:rsidRPr="00B73E7A" w14:paraId="02BCEF45" w14:textId="77777777" w:rsidTr="007064F8">
        <w:trPr>
          <w:tblHeader/>
        </w:trPr>
        <w:tc>
          <w:tcPr>
            <w:tcW w:w="3870" w:type="dxa"/>
            <w:shd w:val="clear" w:color="auto" w:fill="auto"/>
          </w:tcPr>
          <w:p w14:paraId="02CF9824" w14:textId="51C12F6E" w:rsidR="00E03CED" w:rsidRPr="00744476" w:rsidRDefault="00E03CED" w:rsidP="00E03CE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B33FD">
              <w:rPr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310" w:type="dxa"/>
            <w:gridSpan w:val="7"/>
            <w:shd w:val="clear" w:color="auto" w:fill="auto"/>
          </w:tcPr>
          <w:p w14:paraId="710C5F9D" w14:textId="77777777" w:rsidR="00E03CED" w:rsidRPr="00AB33FD" w:rsidRDefault="00E03CED" w:rsidP="00E03CE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E03CED" w:rsidRPr="00B73E7A" w14:paraId="53157050" w14:textId="77777777" w:rsidTr="00232321">
        <w:tc>
          <w:tcPr>
            <w:tcW w:w="3870" w:type="dxa"/>
            <w:shd w:val="clear" w:color="auto" w:fill="auto"/>
          </w:tcPr>
          <w:p w14:paraId="41CE2536" w14:textId="7A2339AD" w:rsidR="00E03CED" w:rsidRPr="00905631" w:rsidRDefault="00E03CED" w:rsidP="00E03CED">
            <w:pPr>
              <w:spacing w:line="240" w:lineRule="atLeast"/>
              <w:ind w:left="246"/>
              <w:jc w:val="both"/>
              <w:rPr>
                <w:sz w:val="30"/>
                <w:szCs w:val="30"/>
              </w:rPr>
            </w:pPr>
            <w:r w:rsidRPr="0094227D">
              <w:rPr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C766322" w14:textId="612E6246" w:rsidR="00E03CED" w:rsidRPr="00084733" w:rsidRDefault="00C33AB5" w:rsidP="00E03CED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142,149</w:t>
            </w:r>
          </w:p>
        </w:tc>
        <w:tc>
          <w:tcPr>
            <w:tcW w:w="270" w:type="dxa"/>
            <w:shd w:val="clear" w:color="auto" w:fill="auto"/>
          </w:tcPr>
          <w:p w14:paraId="04C5D304" w14:textId="77777777" w:rsidR="00E03CED" w:rsidRPr="00084733" w:rsidRDefault="00E03CED" w:rsidP="00E03CE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43CF4C1" w14:textId="74D91398" w:rsidR="00E03CED" w:rsidRPr="00084733" w:rsidRDefault="00E03CED" w:rsidP="00E03CED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8473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146,622</w:t>
            </w:r>
          </w:p>
        </w:tc>
        <w:tc>
          <w:tcPr>
            <w:tcW w:w="270" w:type="dxa"/>
            <w:shd w:val="clear" w:color="auto" w:fill="auto"/>
          </w:tcPr>
          <w:p w14:paraId="218661B6" w14:textId="77777777" w:rsidR="00E03CED" w:rsidRPr="00084733" w:rsidRDefault="00E03CED" w:rsidP="00E03CED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8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B5F558A" w14:textId="5F4EF42F" w:rsidR="00E03CED" w:rsidRPr="00084733" w:rsidRDefault="00C33AB5" w:rsidP="00E03CED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142,149</w:t>
            </w:r>
          </w:p>
        </w:tc>
        <w:tc>
          <w:tcPr>
            <w:tcW w:w="270" w:type="dxa"/>
            <w:shd w:val="clear" w:color="auto" w:fill="auto"/>
          </w:tcPr>
          <w:p w14:paraId="5361617A" w14:textId="77777777" w:rsidR="00E03CED" w:rsidRPr="00084733" w:rsidRDefault="00E03CED" w:rsidP="00E03CED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8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9E5770F" w14:textId="4328BEDC" w:rsidR="00E03CED" w:rsidRPr="00084733" w:rsidRDefault="00E03CED" w:rsidP="00E03CED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8473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146,622</w:t>
            </w:r>
          </w:p>
        </w:tc>
      </w:tr>
    </w:tbl>
    <w:p w14:paraId="722E0F41" w14:textId="77777777" w:rsidR="00B33BF2" w:rsidRPr="0007647B" w:rsidRDefault="00B33BF2" w:rsidP="00232321">
      <w:pPr>
        <w:pStyle w:val="Bo-Blankline"/>
        <w:rPr>
          <w:cs/>
        </w:rPr>
      </w:pPr>
    </w:p>
    <w:p w14:paraId="6C0C3130" w14:textId="77777777" w:rsidR="00F87B7A" w:rsidRPr="0007647B" w:rsidRDefault="00540611" w:rsidP="00232321">
      <w:pPr>
        <w:spacing w:line="240" w:lineRule="auto"/>
        <w:ind w:right="2" w:firstLine="540"/>
        <w:jc w:val="thaiDistribute"/>
        <w:rPr>
          <w:rFonts w:ascii="Angsana New" w:hAnsi="Angsana New"/>
          <w:sz w:val="30"/>
          <w:szCs w:val="30"/>
        </w:rPr>
      </w:pPr>
      <w:r w:rsidRPr="0007647B">
        <w:rPr>
          <w:b/>
          <w:bCs/>
          <w:i/>
          <w:iCs/>
          <w:sz w:val="30"/>
          <w:szCs w:val="30"/>
          <w:cs/>
        </w:rPr>
        <w:t>โครงการ</w:t>
      </w:r>
      <w:r w:rsidR="00A55FFB" w:rsidRPr="0007647B">
        <w:rPr>
          <w:rFonts w:hint="cs"/>
          <w:b/>
          <w:bCs/>
          <w:i/>
          <w:iCs/>
          <w:sz w:val="30"/>
          <w:szCs w:val="30"/>
          <w:cs/>
        </w:rPr>
        <w:t>ผลประโยชน์ที่กำหนดไว้</w:t>
      </w:r>
    </w:p>
    <w:p w14:paraId="2AC7F2F4" w14:textId="77777777" w:rsidR="00540611" w:rsidRPr="0007647B" w:rsidRDefault="00540611" w:rsidP="00232321">
      <w:pPr>
        <w:pStyle w:val="Bo-Blankline"/>
      </w:pPr>
    </w:p>
    <w:p w14:paraId="67F6DF0F" w14:textId="30AB8B33" w:rsidR="00154FCB" w:rsidRPr="0007647B" w:rsidRDefault="00DA4F60" w:rsidP="00232321">
      <w:pPr>
        <w:pStyle w:val="Bo-C1Content"/>
      </w:pPr>
      <w:r w:rsidRPr="0007647B">
        <w:rPr>
          <w:rFonts w:hint="cs"/>
          <w:cs/>
        </w:rPr>
        <w:t>กลุ่ม</w:t>
      </w:r>
      <w:r w:rsidR="00FA4089" w:rsidRPr="0007647B">
        <w:rPr>
          <w:rFonts w:hint="cs"/>
          <w:cs/>
        </w:rPr>
        <w:t>บริษัท</w:t>
      </w:r>
      <w:r w:rsidR="00BA793C">
        <w:rPr>
          <w:rFonts w:hint="cs"/>
          <w:cs/>
        </w:rPr>
        <w:t>และบริษัท</w:t>
      </w:r>
      <w:r w:rsidR="00540611" w:rsidRPr="0007647B">
        <w:rPr>
          <w:cs/>
        </w:rPr>
        <w:t>จัดการโครงการ</w:t>
      </w:r>
      <w:r w:rsidR="00A55FFB" w:rsidRPr="0007647B">
        <w:rPr>
          <w:rFonts w:hint="cs"/>
          <w:cs/>
        </w:rPr>
        <w:t>ผลประโยชน์ที่กำหนดไว้</w:t>
      </w:r>
      <w:r w:rsidR="00540611" w:rsidRPr="0007647B">
        <w:rPr>
          <w:cs/>
        </w:rPr>
        <w:t xml:space="preserve">ตามข้อกำหนดของพระราชบัญญัติคุ้มครองแรงงาน พ.ศ. </w:t>
      </w:r>
      <w:r w:rsidR="006145CD" w:rsidRPr="006145CD">
        <w:rPr>
          <w:lang w:val="en-US"/>
        </w:rPr>
        <w:t>2541</w:t>
      </w:r>
      <w:r w:rsidR="00540611" w:rsidRPr="0007647B">
        <w:rPr>
          <w:rFonts w:hint="cs"/>
          <w:cs/>
        </w:rPr>
        <w:t xml:space="preserve"> </w:t>
      </w:r>
      <w:r w:rsidR="00540611" w:rsidRPr="0007647B">
        <w:rPr>
          <w:cs/>
        </w:rPr>
        <w:t>ในการให้ผลประโยชน์เมื่อเกษียณแก่พนักงานตามสิทธิและอายุงาน</w:t>
      </w:r>
      <w:r w:rsidR="00434D74">
        <w:t xml:space="preserve"> </w:t>
      </w:r>
      <w:r w:rsidR="00154FCB" w:rsidRPr="0007647B">
        <w:rPr>
          <w:cs/>
        </w:rPr>
        <w:t>โครงการผลประโยชน์</w:t>
      </w:r>
      <w:r w:rsidR="00154FCB" w:rsidRPr="0007647B">
        <w:rPr>
          <w:rFonts w:hint="cs"/>
          <w:cs/>
        </w:rPr>
        <w:t>ที่กำหนดไว้</w:t>
      </w:r>
      <w:r w:rsidR="00154FCB" w:rsidRPr="0007647B">
        <w:rPr>
          <w:cs/>
        </w:rPr>
        <w:t xml:space="preserve">มีความเสี่ยงจากการประมาณการตามหลักคณิตศาสตร์ประกันภัย ได้แก่ ความเสี่ยงของช่วงชีวิต </w:t>
      </w:r>
      <w:r w:rsidR="00F15210">
        <w:rPr>
          <w:rFonts w:hint="cs"/>
          <w:cs/>
        </w:rPr>
        <w:t>และ</w:t>
      </w:r>
      <w:r w:rsidR="00154FCB" w:rsidRPr="0007647B">
        <w:rPr>
          <w:cs/>
        </w:rPr>
        <w:t>ความเสี่ยงจากอัตราดอกเบี้ย</w:t>
      </w:r>
    </w:p>
    <w:p w14:paraId="774B34CB" w14:textId="1E34C45E" w:rsidR="00342826" w:rsidRPr="00A85192" w:rsidRDefault="00342826" w:rsidP="00232321">
      <w:pPr>
        <w:pStyle w:val="Bo-Blankline"/>
        <w:rPr>
          <w:cs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270"/>
        <w:gridCol w:w="1170"/>
        <w:gridCol w:w="239"/>
        <w:gridCol w:w="1111"/>
        <w:gridCol w:w="237"/>
        <w:gridCol w:w="1113"/>
      </w:tblGrid>
      <w:tr w:rsidR="009E2A20" w:rsidRPr="00EB7266" w14:paraId="19400F2F" w14:textId="77777777" w:rsidTr="007064F8">
        <w:trPr>
          <w:tblHeader/>
        </w:trPr>
        <w:tc>
          <w:tcPr>
            <w:tcW w:w="3870" w:type="dxa"/>
            <w:vMerge w:val="restart"/>
            <w:shd w:val="clear" w:color="auto" w:fill="auto"/>
          </w:tcPr>
          <w:p w14:paraId="0DB27682" w14:textId="77777777" w:rsidR="009E2A20" w:rsidRPr="00EB7266" w:rsidRDefault="009E2A20" w:rsidP="0023232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B64B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  <w:p w14:paraId="6A29ADC4" w14:textId="1279086F" w:rsidR="009E2A20" w:rsidRPr="00EB7266" w:rsidRDefault="009E2A20" w:rsidP="00232321">
            <w:pPr>
              <w:spacing w:line="240" w:lineRule="atLeast"/>
              <w:ind w:left="250"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E2A2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โครงการ</w:t>
            </w:r>
            <w:r w:rsidRPr="008B64B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2610" w:type="dxa"/>
            <w:gridSpan w:val="3"/>
            <w:shd w:val="clear" w:color="auto" w:fill="auto"/>
          </w:tcPr>
          <w:p w14:paraId="5BFC2A2B" w14:textId="112A964E" w:rsidR="009E2A20" w:rsidRPr="00EB7266" w:rsidRDefault="009E2A20" w:rsidP="0023232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</w:tcPr>
          <w:p w14:paraId="73EA9806" w14:textId="77777777" w:rsidR="009E2A20" w:rsidRPr="00EB7266" w:rsidRDefault="009E2A20" w:rsidP="0023232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61" w:type="dxa"/>
            <w:gridSpan w:val="3"/>
            <w:shd w:val="clear" w:color="auto" w:fill="auto"/>
          </w:tcPr>
          <w:p w14:paraId="09D7074F" w14:textId="69E457D5" w:rsidR="009E2A20" w:rsidRPr="00EB7266" w:rsidRDefault="009E2A20" w:rsidP="0023232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3CED" w:rsidRPr="00B73E7A" w14:paraId="0D2828EB" w14:textId="77777777" w:rsidTr="00BA05EC">
        <w:trPr>
          <w:tblHeader/>
        </w:trPr>
        <w:tc>
          <w:tcPr>
            <w:tcW w:w="3870" w:type="dxa"/>
            <w:vMerge/>
            <w:shd w:val="clear" w:color="auto" w:fill="auto"/>
          </w:tcPr>
          <w:p w14:paraId="49933B5E" w14:textId="24ACA13D" w:rsidR="00E03CED" w:rsidRPr="00744476" w:rsidRDefault="00E03CED" w:rsidP="00E03CED">
            <w:pPr>
              <w:spacing w:line="240" w:lineRule="atLeast"/>
              <w:ind w:left="250"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0594EF4" w14:textId="14C05894" w:rsidR="00E03CED" w:rsidRPr="00744476" w:rsidRDefault="00E03CED" w:rsidP="00E03CE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B2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D36BD41" w14:textId="77777777" w:rsidR="00E03CED" w:rsidRPr="00A85192" w:rsidRDefault="00E03CED" w:rsidP="00E03CE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80765EA" w14:textId="1B806A88" w:rsidR="00E03CED" w:rsidRPr="00744476" w:rsidRDefault="00E03CED" w:rsidP="00E03CE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B2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9" w:type="dxa"/>
            <w:shd w:val="clear" w:color="auto" w:fill="auto"/>
          </w:tcPr>
          <w:p w14:paraId="7EDDB339" w14:textId="77777777" w:rsidR="00E03CED" w:rsidRPr="00BE704B" w:rsidRDefault="00E03CED" w:rsidP="00E03CE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1A317D28" w14:textId="7ED7F95E" w:rsidR="00E03CED" w:rsidRPr="00744476" w:rsidRDefault="00E03CED" w:rsidP="00E03CE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B2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779B2D49" w14:textId="77777777" w:rsidR="00E03CED" w:rsidRPr="00BE704B" w:rsidRDefault="00E03CED" w:rsidP="00E03CE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  <w:vAlign w:val="center"/>
          </w:tcPr>
          <w:p w14:paraId="17254DD9" w14:textId="497D5A60" w:rsidR="00E03CED" w:rsidRPr="00744476" w:rsidRDefault="00E03CED" w:rsidP="00E03CE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B2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E03CED" w:rsidRPr="00B73E7A" w14:paraId="6535D36E" w14:textId="77777777" w:rsidTr="007064F8">
        <w:trPr>
          <w:tblHeader/>
        </w:trPr>
        <w:tc>
          <w:tcPr>
            <w:tcW w:w="3870" w:type="dxa"/>
            <w:shd w:val="clear" w:color="auto" w:fill="auto"/>
          </w:tcPr>
          <w:p w14:paraId="58B683DB" w14:textId="77777777" w:rsidR="00E03CED" w:rsidRPr="00744476" w:rsidRDefault="00E03CED" w:rsidP="00E03CE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  <w:shd w:val="clear" w:color="auto" w:fill="auto"/>
          </w:tcPr>
          <w:p w14:paraId="6CED4325" w14:textId="77777777" w:rsidR="00E03CED" w:rsidRPr="00744476" w:rsidRDefault="00E03CED" w:rsidP="00E03CE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33F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B33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AB33F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33AB5" w:rsidRPr="00B73E7A" w14:paraId="66F215A3" w14:textId="77777777" w:rsidTr="00232321">
        <w:tc>
          <w:tcPr>
            <w:tcW w:w="3870" w:type="dxa"/>
            <w:shd w:val="clear" w:color="auto" w:fill="auto"/>
          </w:tcPr>
          <w:p w14:paraId="5CFD1FDD" w14:textId="2B364A2E" w:rsidR="00C33AB5" w:rsidRPr="00AB33FD" w:rsidRDefault="00C33AB5" w:rsidP="00C33AB5">
            <w:pPr>
              <w:spacing w:line="240" w:lineRule="atLeast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6145CD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Pr="00AB33FD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70" w:type="dxa"/>
            <w:shd w:val="clear" w:color="auto" w:fill="auto"/>
          </w:tcPr>
          <w:p w14:paraId="75BC599E" w14:textId="6B747AE1" w:rsidR="00C33AB5" w:rsidRPr="00F75B74" w:rsidRDefault="00C33AB5" w:rsidP="00C33AB5">
            <w:pPr>
              <w:tabs>
                <w:tab w:val="decimal" w:pos="881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146,622</w:t>
            </w:r>
          </w:p>
        </w:tc>
        <w:tc>
          <w:tcPr>
            <w:tcW w:w="270" w:type="dxa"/>
            <w:shd w:val="clear" w:color="auto" w:fill="auto"/>
          </w:tcPr>
          <w:p w14:paraId="55C6F7A9" w14:textId="77777777" w:rsidR="00C33AB5" w:rsidRPr="00A85192" w:rsidRDefault="00C33AB5" w:rsidP="00C33AB5">
            <w:pPr>
              <w:pStyle w:val="Bo-Blankline"/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D17F293" w14:textId="71169807" w:rsidR="00C33AB5" w:rsidRPr="0033434F" w:rsidRDefault="00C33AB5" w:rsidP="00C33AB5">
            <w:pPr>
              <w:tabs>
                <w:tab w:val="decimal" w:pos="960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151,657</w:t>
            </w:r>
          </w:p>
        </w:tc>
        <w:tc>
          <w:tcPr>
            <w:tcW w:w="239" w:type="dxa"/>
            <w:shd w:val="clear" w:color="auto" w:fill="auto"/>
          </w:tcPr>
          <w:p w14:paraId="2AC1C5A0" w14:textId="77777777" w:rsidR="00C33AB5" w:rsidRPr="00BE704B" w:rsidRDefault="00C33AB5" w:rsidP="00C33AB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66C744E5" w14:textId="293BC4BF" w:rsidR="00C33AB5" w:rsidRPr="0033434F" w:rsidRDefault="00C33AB5" w:rsidP="00C33AB5">
            <w:pPr>
              <w:tabs>
                <w:tab w:val="decimal" w:pos="903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146,622</w:t>
            </w:r>
          </w:p>
        </w:tc>
        <w:tc>
          <w:tcPr>
            <w:tcW w:w="237" w:type="dxa"/>
            <w:shd w:val="clear" w:color="auto" w:fill="auto"/>
          </w:tcPr>
          <w:p w14:paraId="05AAE0C2" w14:textId="77777777" w:rsidR="00C33AB5" w:rsidRPr="00BE704B" w:rsidRDefault="00C33AB5" w:rsidP="00C33AB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077D249B" w14:textId="43DC66E2" w:rsidR="00C33AB5" w:rsidRPr="0033434F" w:rsidRDefault="00C33AB5" w:rsidP="00C33AB5">
            <w:pPr>
              <w:tabs>
                <w:tab w:val="decimal" w:pos="903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151,657</w:t>
            </w:r>
          </w:p>
        </w:tc>
      </w:tr>
      <w:tr w:rsidR="00C33AB5" w:rsidRPr="00B73E7A" w14:paraId="636BB61C" w14:textId="77777777" w:rsidTr="00232321">
        <w:tc>
          <w:tcPr>
            <w:tcW w:w="3870" w:type="dxa"/>
            <w:shd w:val="clear" w:color="auto" w:fill="auto"/>
          </w:tcPr>
          <w:p w14:paraId="70350B6B" w14:textId="0A429294" w:rsidR="00C33AB5" w:rsidRPr="00C07B22" w:rsidRDefault="00C33AB5" w:rsidP="00C33AB5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07B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</w:t>
            </w:r>
            <w:r w:rsidRPr="00C07B2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หรือ</w:t>
            </w:r>
            <w:r w:rsidRPr="00C07B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</w:p>
        </w:tc>
        <w:tc>
          <w:tcPr>
            <w:tcW w:w="1170" w:type="dxa"/>
            <w:shd w:val="clear" w:color="auto" w:fill="auto"/>
          </w:tcPr>
          <w:p w14:paraId="3E03F5B7" w14:textId="77777777" w:rsidR="00C33AB5" w:rsidRDefault="00C33AB5" w:rsidP="00C33AB5">
            <w:pPr>
              <w:tabs>
                <w:tab w:val="decimal" w:pos="881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8F65269" w14:textId="77777777" w:rsidR="00C33AB5" w:rsidRPr="00A85192" w:rsidRDefault="00C33AB5" w:rsidP="00C33AB5">
            <w:pPr>
              <w:pStyle w:val="Bo-Blankline"/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CC45352" w14:textId="77777777" w:rsidR="00C33AB5" w:rsidRDefault="00C33AB5" w:rsidP="00C33AB5">
            <w:pPr>
              <w:tabs>
                <w:tab w:val="decimal" w:pos="881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shd w:val="clear" w:color="auto" w:fill="auto"/>
          </w:tcPr>
          <w:p w14:paraId="72BD4E12" w14:textId="77777777" w:rsidR="00C33AB5" w:rsidRPr="00BE704B" w:rsidRDefault="00C33AB5" w:rsidP="00C33AB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63690E36" w14:textId="77777777" w:rsidR="00C33AB5" w:rsidRDefault="00C33AB5" w:rsidP="00C33AB5">
            <w:pPr>
              <w:tabs>
                <w:tab w:val="decimal" w:pos="903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  <w:shd w:val="clear" w:color="auto" w:fill="auto"/>
          </w:tcPr>
          <w:p w14:paraId="50530941" w14:textId="77777777" w:rsidR="00C33AB5" w:rsidRPr="00BE704B" w:rsidRDefault="00C33AB5" w:rsidP="00C33AB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1C96E213" w14:textId="77777777" w:rsidR="00C33AB5" w:rsidRDefault="00C33AB5" w:rsidP="00C33AB5">
            <w:pPr>
              <w:tabs>
                <w:tab w:val="decimal" w:pos="903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33AB5" w:rsidRPr="00B73E7A" w14:paraId="16B0E5E1" w14:textId="77777777" w:rsidTr="00232321">
        <w:tc>
          <w:tcPr>
            <w:tcW w:w="3870" w:type="dxa"/>
            <w:shd w:val="clear" w:color="auto" w:fill="auto"/>
          </w:tcPr>
          <w:p w14:paraId="36364DC1" w14:textId="77777777" w:rsidR="00C33AB5" w:rsidRPr="00AB33FD" w:rsidRDefault="00C33AB5" w:rsidP="00C33AB5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33FD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  <w:r w:rsidRPr="00AB33FD">
              <w:rPr>
                <w:rFonts w:ascii="Angsana New" w:hAnsi="Angsana New" w:hint="cs"/>
                <w:sz w:val="30"/>
                <w:szCs w:val="30"/>
                <w:cs/>
              </w:rPr>
              <w:t>และดอกเบี้ย</w:t>
            </w:r>
          </w:p>
        </w:tc>
        <w:tc>
          <w:tcPr>
            <w:tcW w:w="1170" w:type="dxa"/>
            <w:shd w:val="clear" w:color="auto" w:fill="auto"/>
          </w:tcPr>
          <w:p w14:paraId="5C51A912" w14:textId="6E9AF15D" w:rsidR="00C33AB5" w:rsidRDefault="00C33AB5" w:rsidP="00C33AB5">
            <w:pPr>
              <w:spacing w:line="240" w:lineRule="atLeast"/>
              <w:ind w:left="-110" w:right="-10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D00E13" w14:textId="77777777" w:rsidR="00C33AB5" w:rsidRPr="00A85192" w:rsidRDefault="00C33AB5" w:rsidP="00C33AB5">
            <w:pPr>
              <w:pStyle w:val="Bo-Blankline"/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FB8D661" w14:textId="63944111" w:rsidR="00C33AB5" w:rsidRDefault="00C33AB5" w:rsidP="00C33AB5">
            <w:pPr>
              <w:spacing w:line="240" w:lineRule="atLeast"/>
              <w:ind w:right="-10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1051B29" w14:textId="77777777" w:rsidR="00C33AB5" w:rsidRPr="00BE704B" w:rsidRDefault="00C33AB5" w:rsidP="00C33AB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0BEFB828" w14:textId="74F7964B" w:rsidR="00C33AB5" w:rsidRDefault="00C33AB5" w:rsidP="00C33AB5">
            <w:pPr>
              <w:spacing w:line="240" w:lineRule="atLeast"/>
              <w:ind w:left="-110" w:right="-10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06789C38" w14:textId="77777777" w:rsidR="00C33AB5" w:rsidRPr="00BE704B" w:rsidRDefault="00C33AB5" w:rsidP="00C33AB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5C0DC0F9" w14:textId="00CDA156" w:rsidR="00C33AB5" w:rsidRDefault="00C33AB5" w:rsidP="00C33AB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33AB5" w:rsidRPr="00B73E7A" w14:paraId="4039BBBC" w14:textId="77777777" w:rsidTr="00232321">
        <w:tc>
          <w:tcPr>
            <w:tcW w:w="3870" w:type="dxa"/>
            <w:shd w:val="clear" w:color="auto" w:fill="auto"/>
          </w:tcPr>
          <w:p w14:paraId="1B6F9EEA" w14:textId="2C002B07" w:rsidR="00C33AB5" w:rsidRPr="00C07B22" w:rsidRDefault="00C33AB5" w:rsidP="00C33AB5">
            <w:pPr>
              <w:tabs>
                <w:tab w:val="right" w:pos="3654"/>
              </w:tabs>
              <w:ind w:left="342" w:hanging="34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07B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1170" w:type="dxa"/>
            <w:shd w:val="clear" w:color="auto" w:fill="auto"/>
          </w:tcPr>
          <w:p w14:paraId="24303700" w14:textId="77777777" w:rsidR="00C33AB5" w:rsidRDefault="00C33AB5" w:rsidP="00C33AB5">
            <w:pPr>
              <w:tabs>
                <w:tab w:val="decimal" w:pos="881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8BAB31E" w14:textId="77777777" w:rsidR="00C33AB5" w:rsidRPr="00A85192" w:rsidRDefault="00C33AB5" w:rsidP="00C33AB5">
            <w:pPr>
              <w:pStyle w:val="Bo-Blankline"/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D7687F9" w14:textId="77777777" w:rsidR="00C33AB5" w:rsidRDefault="00C33AB5" w:rsidP="00C33AB5">
            <w:pPr>
              <w:tabs>
                <w:tab w:val="decimal" w:pos="881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shd w:val="clear" w:color="auto" w:fill="auto"/>
          </w:tcPr>
          <w:p w14:paraId="274B41E3" w14:textId="77777777" w:rsidR="00C33AB5" w:rsidRPr="00BE704B" w:rsidRDefault="00C33AB5" w:rsidP="00C33AB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0D2B608F" w14:textId="77777777" w:rsidR="00C33AB5" w:rsidRDefault="00C33AB5" w:rsidP="00C33AB5">
            <w:pPr>
              <w:tabs>
                <w:tab w:val="decimal" w:pos="903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  <w:shd w:val="clear" w:color="auto" w:fill="auto"/>
          </w:tcPr>
          <w:p w14:paraId="5423FF2D" w14:textId="77777777" w:rsidR="00C33AB5" w:rsidRPr="00BE704B" w:rsidRDefault="00C33AB5" w:rsidP="00C33AB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04014827" w14:textId="77777777" w:rsidR="00C33AB5" w:rsidRDefault="00C33AB5" w:rsidP="00C33AB5">
            <w:pPr>
              <w:tabs>
                <w:tab w:val="decimal" w:pos="903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33AB5" w:rsidRPr="00B73E7A" w14:paraId="712883DC" w14:textId="77777777" w:rsidTr="00232321">
        <w:tc>
          <w:tcPr>
            <w:tcW w:w="3870" w:type="dxa"/>
            <w:shd w:val="clear" w:color="auto" w:fill="auto"/>
          </w:tcPr>
          <w:p w14:paraId="01E404A6" w14:textId="77777777" w:rsidR="00C33AB5" w:rsidRPr="00AB33FD" w:rsidRDefault="00C33AB5" w:rsidP="00C33AB5">
            <w:pPr>
              <w:spacing w:line="240" w:lineRule="atLeast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93169E" w14:textId="492A5EB7" w:rsidR="00C33AB5" w:rsidRDefault="00C33AB5" w:rsidP="00C33AB5">
            <w:pPr>
              <w:spacing w:line="240" w:lineRule="atLeast"/>
              <w:ind w:left="-110" w:right="-10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D77BB9" w14:textId="77777777" w:rsidR="00C33AB5" w:rsidRPr="00A85192" w:rsidRDefault="00C33AB5" w:rsidP="00C33AB5">
            <w:pPr>
              <w:pStyle w:val="Bo-Blankline"/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1B24E42" w14:textId="5D52896C" w:rsidR="00C33AB5" w:rsidRDefault="00C33AB5" w:rsidP="00C33AB5">
            <w:pPr>
              <w:spacing w:line="240" w:lineRule="atLeast"/>
              <w:ind w:right="-10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07122F4" w14:textId="77777777" w:rsidR="00C33AB5" w:rsidRPr="00BE704B" w:rsidRDefault="00C33AB5" w:rsidP="00C33AB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4F56B079" w14:textId="594DC351" w:rsidR="00C33AB5" w:rsidRDefault="00C33AB5" w:rsidP="00C33AB5">
            <w:pPr>
              <w:spacing w:line="240" w:lineRule="atLeast"/>
              <w:ind w:left="-110" w:right="-10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4BBCF6E3" w14:textId="77777777" w:rsidR="00C33AB5" w:rsidRPr="00BE704B" w:rsidRDefault="00C33AB5" w:rsidP="00C33AB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2B582FA4" w14:textId="4D1CED24" w:rsidR="00C33AB5" w:rsidRDefault="00C33AB5" w:rsidP="00C33AB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33AB5" w:rsidRPr="00B73E7A" w14:paraId="147C4EDE" w14:textId="77777777" w:rsidTr="00232321">
        <w:tc>
          <w:tcPr>
            <w:tcW w:w="3870" w:type="dxa"/>
            <w:shd w:val="clear" w:color="auto" w:fill="auto"/>
          </w:tcPr>
          <w:p w14:paraId="3A579498" w14:textId="77777777" w:rsidR="00C33AB5" w:rsidRPr="00AB33FD" w:rsidRDefault="00C33AB5" w:rsidP="00C33AB5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33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 ๆ</w:t>
            </w:r>
          </w:p>
        </w:tc>
        <w:tc>
          <w:tcPr>
            <w:tcW w:w="1170" w:type="dxa"/>
            <w:shd w:val="clear" w:color="auto" w:fill="auto"/>
          </w:tcPr>
          <w:p w14:paraId="4CEC66DB" w14:textId="77777777" w:rsidR="00C33AB5" w:rsidRDefault="00C33AB5" w:rsidP="00C33AB5">
            <w:pPr>
              <w:tabs>
                <w:tab w:val="decimal" w:pos="881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432BF05" w14:textId="77777777" w:rsidR="00C33AB5" w:rsidRPr="00A85192" w:rsidRDefault="00C33AB5" w:rsidP="00C33AB5">
            <w:pPr>
              <w:pStyle w:val="Bo-Blankline"/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9D6E607" w14:textId="77777777" w:rsidR="00C33AB5" w:rsidRDefault="00C33AB5" w:rsidP="00C33AB5">
            <w:pPr>
              <w:tabs>
                <w:tab w:val="decimal" w:pos="881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shd w:val="clear" w:color="auto" w:fill="auto"/>
          </w:tcPr>
          <w:p w14:paraId="544371C2" w14:textId="77777777" w:rsidR="00C33AB5" w:rsidRPr="00BE704B" w:rsidRDefault="00C33AB5" w:rsidP="00C33AB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3A7009CD" w14:textId="77777777" w:rsidR="00C33AB5" w:rsidRDefault="00C33AB5" w:rsidP="00C33AB5">
            <w:pPr>
              <w:tabs>
                <w:tab w:val="decimal" w:pos="903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  <w:shd w:val="clear" w:color="auto" w:fill="auto"/>
          </w:tcPr>
          <w:p w14:paraId="7734CDA5" w14:textId="77777777" w:rsidR="00C33AB5" w:rsidRPr="00BE704B" w:rsidRDefault="00C33AB5" w:rsidP="00C33AB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3FC21A6B" w14:textId="77777777" w:rsidR="00C33AB5" w:rsidRDefault="00C33AB5" w:rsidP="00C33AB5">
            <w:pPr>
              <w:tabs>
                <w:tab w:val="decimal" w:pos="903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33AB5" w:rsidRPr="00B73E7A" w14:paraId="418E349E" w14:textId="77777777" w:rsidTr="00232321">
        <w:tc>
          <w:tcPr>
            <w:tcW w:w="3870" w:type="dxa"/>
            <w:shd w:val="clear" w:color="auto" w:fill="auto"/>
          </w:tcPr>
          <w:p w14:paraId="7FEA65DF" w14:textId="77777777" w:rsidR="00C33AB5" w:rsidRPr="00A55FFB" w:rsidRDefault="00C33AB5" w:rsidP="00C33AB5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A55FFB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170" w:type="dxa"/>
            <w:shd w:val="clear" w:color="auto" w:fill="auto"/>
          </w:tcPr>
          <w:p w14:paraId="5E532A4D" w14:textId="3497264E" w:rsidR="00C33AB5" w:rsidRDefault="00C33AB5" w:rsidP="007B6685">
            <w:pPr>
              <w:tabs>
                <w:tab w:val="decimal" w:pos="880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(4,47</w:t>
            </w:r>
            <w:r w:rsidR="00064C50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78AA36A" w14:textId="77777777" w:rsidR="00C33AB5" w:rsidRPr="00A85192" w:rsidRDefault="00C33AB5" w:rsidP="00C33AB5">
            <w:pPr>
              <w:pStyle w:val="Bo-Blankline"/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CABF25F" w14:textId="32994168" w:rsidR="00C33AB5" w:rsidRDefault="00C33AB5" w:rsidP="00C33AB5">
            <w:pPr>
              <w:tabs>
                <w:tab w:val="decimal" w:pos="960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(5,035)</w:t>
            </w:r>
          </w:p>
        </w:tc>
        <w:tc>
          <w:tcPr>
            <w:tcW w:w="239" w:type="dxa"/>
            <w:shd w:val="clear" w:color="auto" w:fill="auto"/>
          </w:tcPr>
          <w:p w14:paraId="4B7E10AF" w14:textId="77777777" w:rsidR="00C33AB5" w:rsidRPr="00BE704B" w:rsidRDefault="00C33AB5" w:rsidP="00C33AB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3E52F22D" w14:textId="50EFE225" w:rsidR="00C33AB5" w:rsidRDefault="00C33AB5" w:rsidP="007B6685">
            <w:pPr>
              <w:tabs>
                <w:tab w:val="decimal" w:pos="903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(4,47</w:t>
            </w:r>
            <w:r w:rsidR="00064C50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0F2171B5" w14:textId="77777777" w:rsidR="00C33AB5" w:rsidRPr="00BE704B" w:rsidRDefault="00C33AB5" w:rsidP="00C33AB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1113D990" w14:textId="60F5958F" w:rsidR="00C33AB5" w:rsidRDefault="00C33AB5" w:rsidP="007B6685">
            <w:pPr>
              <w:tabs>
                <w:tab w:val="decimal" w:pos="903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(5,035)</w:t>
            </w:r>
          </w:p>
        </w:tc>
      </w:tr>
      <w:tr w:rsidR="00C33AB5" w:rsidRPr="00B73E7A" w14:paraId="74BD7A0F" w14:textId="77777777" w:rsidTr="00232321">
        <w:tc>
          <w:tcPr>
            <w:tcW w:w="3870" w:type="dxa"/>
            <w:shd w:val="clear" w:color="auto" w:fill="auto"/>
            <w:vAlign w:val="bottom"/>
          </w:tcPr>
          <w:p w14:paraId="078559EF" w14:textId="21487CDB" w:rsidR="00C33AB5" w:rsidRPr="00AB33FD" w:rsidRDefault="00C33AB5" w:rsidP="00C33AB5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AB33F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AB33F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D7D2B5" w14:textId="50538100" w:rsidR="00C33AB5" w:rsidRPr="00ED3891" w:rsidRDefault="00C33AB5" w:rsidP="00C33AB5">
            <w:pPr>
              <w:tabs>
                <w:tab w:val="decimal" w:pos="881"/>
              </w:tabs>
              <w:spacing w:line="240" w:lineRule="atLeast"/>
              <w:ind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142,149</w:t>
            </w:r>
          </w:p>
        </w:tc>
        <w:tc>
          <w:tcPr>
            <w:tcW w:w="270" w:type="dxa"/>
            <w:shd w:val="clear" w:color="auto" w:fill="auto"/>
          </w:tcPr>
          <w:p w14:paraId="6FBB3C06" w14:textId="77777777" w:rsidR="00C33AB5" w:rsidRPr="00A85192" w:rsidRDefault="00C33AB5" w:rsidP="00C33AB5">
            <w:pPr>
              <w:pStyle w:val="Bo-Blankline"/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FA9CF3" w14:textId="0BD69AD7" w:rsidR="00C33AB5" w:rsidRPr="00ED3891" w:rsidRDefault="00C33AB5" w:rsidP="00C33AB5">
            <w:pPr>
              <w:tabs>
                <w:tab w:val="decimal" w:pos="960"/>
              </w:tabs>
              <w:spacing w:line="240" w:lineRule="atLeast"/>
              <w:ind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146,622</w:t>
            </w:r>
          </w:p>
        </w:tc>
        <w:tc>
          <w:tcPr>
            <w:tcW w:w="239" w:type="dxa"/>
            <w:shd w:val="clear" w:color="auto" w:fill="auto"/>
          </w:tcPr>
          <w:p w14:paraId="35641056" w14:textId="77777777" w:rsidR="00C33AB5" w:rsidRPr="00ED3891" w:rsidRDefault="00C33AB5" w:rsidP="00C33AB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D38909" w14:textId="2BEF0FB0" w:rsidR="00C33AB5" w:rsidRPr="00ED3891" w:rsidRDefault="00C33AB5" w:rsidP="00C33AB5">
            <w:pPr>
              <w:tabs>
                <w:tab w:val="decimal" w:pos="903"/>
              </w:tabs>
              <w:spacing w:line="240" w:lineRule="atLeast"/>
              <w:ind w:right="-10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142,149</w:t>
            </w:r>
          </w:p>
        </w:tc>
        <w:tc>
          <w:tcPr>
            <w:tcW w:w="237" w:type="dxa"/>
            <w:shd w:val="clear" w:color="auto" w:fill="auto"/>
          </w:tcPr>
          <w:p w14:paraId="003CF74A" w14:textId="77777777" w:rsidR="00C33AB5" w:rsidRPr="00BE704B" w:rsidRDefault="00C33AB5" w:rsidP="00C33AB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E77D44" w14:textId="27BCA1E7" w:rsidR="00C33AB5" w:rsidRPr="00ED3891" w:rsidRDefault="00C33AB5" w:rsidP="00C33AB5">
            <w:pPr>
              <w:tabs>
                <w:tab w:val="decimal" w:pos="903"/>
              </w:tabs>
              <w:spacing w:line="240" w:lineRule="atLeast"/>
              <w:ind w:right="-10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146,622</w:t>
            </w:r>
          </w:p>
        </w:tc>
      </w:tr>
    </w:tbl>
    <w:p w14:paraId="2400904E" w14:textId="69FF657F" w:rsidR="00314540" w:rsidRDefault="00314540" w:rsidP="00212418">
      <w:pPr>
        <w:pStyle w:val="Bo-Blankline"/>
      </w:pPr>
    </w:p>
    <w:p w14:paraId="05E5B8BE" w14:textId="77777777" w:rsidR="00314540" w:rsidRDefault="00314540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  <w:r>
        <w:br w:type="page"/>
      </w: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270"/>
        <w:gridCol w:w="1170"/>
        <w:gridCol w:w="270"/>
        <w:gridCol w:w="1085"/>
        <w:gridCol w:w="265"/>
        <w:gridCol w:w="1083"/>
      </w:tblGrid>
      <w:tr w:rsidR="00F835A2" w:rsidRPr="00B73E7A" w14:paraId="0D07D3A2" w14:textId="77777777" w:rsidTr="007064F8">
        <w:trPr>
          <w:tblHeader/>
        </w:trPr>
        <w:tc>
          <w:tcPr>
            <w:tcW w:w="3870" w:type="dxa"/>
            <w:vMerge w:val="restart"/>
            <w:shd w:val="clear" w:color="auto" w:fill="auto"/>
          </w:tcPr>
          <w:p w14:paraId="11A4CF96" w14:textId="77777777" w:rsidR="00F835A2" w:rsidRPr="00AE2AE0" w:rsidRDefault="00F835A2" w:rsidP="00F835A2">
            <w:pPr>
              <w:spacing w:line="240" w:lineRule="atLeast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835A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ข้อสมมติหลักในการประมาณการตาม</w:t>
            </w:r>
          </w:p>
          <w:p w14:paraId="41305718" w14:textId="7ABC7B1D" w:rsidR="00F835A2" w:rsidRPr="00AE2AE0" w:rsidRDefault="00F835A2" w:rsidP="00F835A2">
            <w:pPr>
              <w:spacing w:line="240" w:lineRule="atLeast"/>
              <w:ind w:left="250"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E2AE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2610" w:type="dxa"/>
            <w:gridSpan w:val="3"/>
            <w:shd w:val="clear" w:color="auto" w:fill="auto"/>
          </w:tcPr>
          <w:p w14:paraId="5C34D1FF" w14:textId="3DE4107F" w:rsidR="00F835A2" w:rsidRPr="006145CD" w:rsidRDefault="00F835A2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7168FFCC" w14:textId="77777777" w:rsidR="00F835A2" w:rsidRPr="00BE704B" w:rsidRDefault="00F835A2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2433" w:type="dxa"/>
            <w:gridSpan w:val="3"/>
            <w:shd w:val="clear" w:color="auto" w:fill="auto"/>
          </w:tcPr>
          <w:p w14:paraId="1D101524" w14:textId="74A9DC5D" w:rsidR="00F835A2" w:rsidRPr="006145CD" w:rsidRDefault="00F835A2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3CED" w:rsidRPr="00B73E7A" w14:paraId="5F0B9B18" w14:textId="77777777" w:rsidTr="00702420">
        <w:trPr>
          <w:tblHeader/>
        </w:trPr>
        <w:tc>
          <w:tcPr>
            <w:tcW w:w="3870" w:type="dxa"/>
            <w:vMerge/>
            <w:shd w:val="clear" w:color="auto" w:fill="auto"/>
          </w:tcPr>
          <w:p w14:paraId="5FFC8272" w14:textId="2D9A4063" w:rsidR="00E03CED" w:rsidRPr="00744476" w:rsidRDefault="00E03CED" w:rsidP="00E03CED">
            <w:pPr>
              <w:spacing w:line="240" w:lineRule="atLeast"/>
              <w:ind w:left="250"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5253C48" w14:textId="6E2566EA" w:rsidR="00E03CED" w:rsidRPr="00744476" w:rsidRDefault="00E03CED" w:rsidP="00E03CE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B2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0869370" w14:textId="77777777" w:rsidR="00E03CED" w:rsidRPr="00744476" w:rsidRDefault="00E03CED" w:rsidP="00E03CE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5D2FE23" w14:textId="4CFBEC20" w:rsidR="00E03CED" w:rsidRPr="00744476" w:rsidRDefault="00E03CED" w:rsidP="00E03CE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B2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A6C655E" w14:textId="77777777" w:rsidR="00E03CED" w:rsidRPr="00BE704B" w:rsidRDefault="00E03CED" w:rsidP="00E03CE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2B79D37E" w14:textId="183BB931" w:rsidR="00E03CED" w:rsidRPr="00744476" w:rsidRDefault="00E03CED" w:rsidP="00E03CE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B2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5" w:type="dxa"/>
            <w:shd w:val="clear" w:color="auto" w:fill="auto"/>
            <w:vAlign w:val="center"/>
          </w:tcPr>
          <w:p w14:paraId="7BB3447D" w14:textId="77777777" w:rsidR="00E03CED" w:rsidRPr="00BE704B" w:rsidRDefault="00E03CED" w:rsidP="00E03CE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275766B3" w14:textId="0F8F0013" w:rsidR="00E03CED" w:rsidRPr="00744476" w:rsidRDefault="00E03CED" w:rsidP="00E03CE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B2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E03CED" w:rsidRPr="00B73E7A" w14:paraId="51FA7BF6" w14:textId="77777777" w:rsidTr="007064F8">
        <w:trPr>
          <w:tblHeader/>
        </w:trPr>
        <w:tc>
          <w:tcPr>
            <w:tcW w:w="3870" w:type="dxa"/>
            <w:shd w:val="clear" w:color="auto" w:fill="auto"/>
          </w:tcPr>
          <w:p w14:paraId="5B49DF27" w14:textId="77777777" w:rsidR="00E03CED" w:rsidRPr="00744476" w:rsidRDefault="00E03CED" w:rsidP="00E03CE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3" w:type="dxa"/>
            <w:gridSpan w:val="7"/>
            <w:shd w:val="clear" w:color="auto" w:fill="auto"/>
          </w:tcPr>
          <w:p w14:paraId="3C02C98A" w14:textId="77777777" w:rsidR="00E03CED" w:rsidRPr="00744476" w:rsidRDefault="00E03CED" w:rsidP="00E03CE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33F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(ร้อยละ)</w:t>
            </w:r>
          </w:p>
        </w:tc>
      </w:tr>
      <w:tr w:rsidR="0053663D" w:rsidRPr="00B73E7A" w14:paraId="301BF53F" w14:textId="77777777" w:rsidTr="00232321">
        <w:tc>
          <w:tcPr>
            <w:tcW w:w="3870" w:type="dxa"/>
            <w:shd w:val="clear" w:color="auto" w:fill="auto"/>
          </w:tcPr>
          <w:p w14:paraId="11727B7D" w14:textId="77777777" w:rsidR="0053663D" w:rsidRPr="00AB33FD" w:rsidRDefault="0053663D" w:rsidP="0053663D">
            <w:pPr>
              <w:spacing w:line="240" w:lineRule="atLeast"/>
              <w:ind w:left="270" w:right="-65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170" w:type="dxa"/>
            <w:shd w:val="clear" w:color="auto" w:fill="auto"/>
          </w:tcPr>
          <w:p w14:paraId="6FF82C32" w14:textId="1F106AB8" w:rsidR="0053663D" w:rsidRPr="0033434F" w:rsidRDefault="0053663D" w:rsidP="0053663D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3.41</w:t>
            </w:r>
          </w:p>
        </w:tc>
        <w:tc>
          <w:tcPr>
            <w:tcW w:w="270" w:type="dxa"/>
            <w:shd w:val="clear" w:color="auto" w:fill="auto"/>
          </w:tcPr>
          <w:p w14:paraId="1EC46670" w14:textId="77777777" w:rsidR="0053663D" w:rsidRDefault="0053663D" w:rsidP="0053663D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F9A9C4B" w14:textId="6682E7AF" w:rsidR="0053663D" w:rsidRPr="0033434F" w:rsidRDefault="0053663D" w:rsidP="0053663D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3.61</w:t>
            </w:r>
          </w:p>
        </w:tc>
        <w:tc>
          <w:tcPr>
            <w:tcW w:w="270" w:type="dxa"/>
            <w:shd w:val="clear" w:color="auto" w:fill="auto"/>
          </w:tcPr>
          <w:p w14:paraId="196ADFA3" w14:textId="77777777" w:rsidR="0053663D" w:rsidRPr="00BE704B" w:rsidRDefault="0053663D" w:rsidP="0053663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34122364" w14:textId="3FB774A4" w:rsidR="0053663D" w:rsidRPr="0033434F" w:rsidRDefault="0053663D" w:rsidP="0053663D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3.41</w:t>
            </w:r>
          </w:p>
        </w:tc>
        <w:tc>
          <w:tcPr>
            <w:tcW w:w="265" w:type="dxa"/>
            <w:shd w:val="clear" w:color="auto" w:fill="auto"/>
          </w:tcPr>
          <w:p w14:paraId="36E48F7E" w14:textId="77777777" w:rsidR="0053663D" w:rsidRPr="00BE704B" w:rsidRDefault="0053663D" w:rsidP="0053663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79619848" w14:textId="08E0A2D0" w:rsidR="0053663D" w:rsidRPr="0033434F" w:rsidRDefault="0053663D" w:rsidP="0053663D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3.61</w:t>
            </w:r>
          </w:p>
        </w:tc>
      </w:tr>
      <w:tr w:rsidR="0053663D" w:rsidRPr="00B73E7A" w14:paraId="5B94E111" w14:textId="77777777" w:rsidTr="00232321">
        <w:tc>
          <w:tcPr>
            <w:tcW w:w="3870" w:type="dxa"/>
            <w:shd w:val="clear" w:color="auto" w:fill="auto"/>
          </w:tcPr>
          <w:p w14:paraId="3B9C4BBA" w14:textId="77777777" w:rsidR="0053663D" w:rsidRPr="00AB33FD" w:rsidRDefault="0053663D" w:rsidP="0053663D">
            <w:pPr>
              <w:spacing w:line="240" w:lineRule="atLeast"/>
              <w:ind w:left="270" w:right="-65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 w:hint="cs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170" w:type="dxa"/>
            <w:shd w:val="clear" w:color="auto" w:fill="auto"/>
          </w:tcPr>
          <w:p w14:paraId="7611F03D" w14:textId="3862DA83" w:rsidR="0053663D" w:rsidRDefault="0053663D" w:rsidP="0053663D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2.50</w:t>
            </w:r>
          </w:p>
        </w:tc>
        <w:tc>
          <w:tcPr>
            <w:tcW w:w="270" w:type="dxa"/>
            <w:shd w:val="clear" w:color="auto" w:fill="auto"/>
          </w:tcPr>
          <w:p w14:paraId="293A53EA" w14:textId="77777777" w:rsidR="0053663D" w:rsidRDefault="0053663D" w:rsidP="0053663D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DB2064F" w14:textId="413EE57D" w:rsidR="0053663D" w:rsidRDefault="0053663D" w:rsidP="0053663D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3.50</w:t>
            </w:r>
          </w:p>
        </w:tc>
        <w:tc>
          <w:tcPr>
            <w:tcW w:w="270" w:type="dxa"/>
            <w:shd w:val="clear" w:color="auto" w:fill="auto"/>
          </w:tcPr>
          <w:p w14:paraId="71A8D76B" w14:textId="77777777" w:rsidR="0053663D" w:rsidRPr="00BE704B" w:rsidRDefault="0053663D" w:rsidP="0053663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755D1216" w14:textId="7C02984F" w:rsidR="0053663D" w:rsidRDefault="0053663D" w:rsidP="0053663D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2.50</w:t>
            </w:r>
          </w:p>
        </w:tc>
        <w:tc>
          <w:tcPr>
            <w:tcW w:w="265" w:type="dxa"/>
            <w:shd w:val="clear" w:color="auto" w:fill="auto"/>
          </w:tcPr>
          <w:p w14:paraId="0E8BDDB1" w14:textId="77777777" w:rsidR="0053663D" w:rsidRPr="00BE704B" w:rsidRDefault="0053663D" w:rsidP="0053663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26C480FB" w14:textId="2BE91C9B" w:rsidR="0053663D" w:rsidRDefault="0053663D" w:rsidP="0053663D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3.50</w:t>
            </w:r>
          </w:p>
        </w:tc>
      </w:tr>
    </w:tbl>
    <w:p w14:paraId="798B38BE" w14:textId="77777777" w:rsidR="000C7AE2" w:rsidRDefault="000C7AE2" w:rsidP="000C7AE2">
      <w:pPr>
        <w:pStyle w:val="Bo-Blankline"/>
      </w:pPr>
    </w:p>
    <w:p w14:paraId="6D0CBC9E" w14:textId="77777777" w:rsidR="003C3324" w:rsidRPr="00AB33FD" w:rsidRDefault="00AA3940" w:rsidP="00B56688">
      <w:pPr>
        <w:pStyle w:val="Bo-C1Content"/>
      </w:pPr>
      <w:r w:rsidRPr="00AB33FD">
        <w:rPr>
          <w:cs/>
        </w:rPr>
        <w:t>ข้อสมม</w:t>
      </w:r>
      <w:r w:rsidR="00B56688" w:rsidRPr="00AB33FD">
        <w:rPr>
          <w:cs/>
        </w:rPr>
        <w:t>ติเกี่ยวกับอัตรามรณะในอนาคตถือตามข้อมูลทางสถิติที่เผยแพร่ทั่วไปและตารางมรณะ</w:t>
      </w:r>
      <w:r w:rsidR="00EB4FBB" w:rsidRPr="00AB33FD">
        <w:rPr>
          <w:rFonts w:hint="cs"/>
          <w:cs/>
        </w:rPr>
        <w:t xml:space="preserve"> </w:t>
      </w:r>
    </w:p>
    <w:p w14:paraId="1CACF34F" w14:textId="77777777" w:rsidR="00DA6F99" w:rsidRPr="00A55FFB" w:rsidRDefault="00DA6F99" w:rsidP="00322145">
      <w:pPr>
        <w:pStyle w:val="Bo-Blankline"/>
      </w:pPr>
    </w:p>
    <w:p w14:paraId="31FEE58E" w14:textId="478615FF" w:rsidR="0005012E" w:rsidRDefault="002412D2" w:rsidP="001A5EAE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B33F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145CD" w:rsidRPr="006145CD">
        <w:rPr>
          <w:rFonts w:ascii="Angsana New" w:hAnsi="Angsana New"/>
          <w:sz w:val="30"/>
          <w:szCs w:val="30"/>
          <w:lang w:val="en-US"/>
        </w:rPr>
        <w:t>31</w:t>
      </w:r>
      <w:r w:rsidRPr="00AB33FD">
        <w:rPr>
          <w:rFonts w:ascii="Angsana New" w:hAnsi="Angsana New"/>
          <w:sz w:val="30"/>
          <w:szCs w:val="30"/>
        </w:rPr>
        <w:t xml:space="preserve"> </w:t>
      </w:r>
      <w:r w:rsidRPr="00AB33FD">
        <w:rPr>
          <w:rFonts w:ascii="Angsana New" w:hAnsi="Angsana New"/>
          <w:sz w:val="30"/>
          <w:szCs w:val="30"/>
          <w:cs/>
        </w:rPr>
        <w:t xml:space="preserve">ธันวาคม </w:t>
      </w:r>
      <w:r w:rsidR="006145CD" w:rsidRPr="006145CD">
        <w:rPr>
          <w:rFonts w:ascii="Angsana New" w:hAnsi="Angsana New"/>
          <w:sz w:val="30"/>
          <w:szCs w:val="30"/>
          <w:lang w:val="en-US"/>
        </w:rPr>
        <w:t>256</w:t>
      </w:r>
      <w:r w:rsidR="00E03CED">
        <w:rPr>
          <w:rFonts w:ascii="Angsana New" w:hAnsi="Angsana New"/>
          <w:sz w:val="30"/>
          <w:szCs w:val="30"/>
          <w:lang w:val="en-US"/>
        </w:rPr>
        <w:t>6</w:t>
      </w:r>
      <w:r w:rsidR="00AB33FD" w:rsidRPr="00AB33FD">
        <w:rPr>
          <w:rFonts w:ascii="Angsana New" w:hAnsi="Angsana New" w:hint="cs"/>
          <w:sz w:val="30"/>
          <w:szCs w:val="30"/>
          <w:cs/>
        </w:rPr>
        <w:t xml:space="preserve"> </w:t>
      </w:r>
      <w:r w:rsidRPr="00AB33FD">
        <w:rPr>
          <w:rFonts w:ascii="Angsana New" w:hAnsi="Angsana New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</w:t>
      </w:r>
      <w:r w:rsidRPr="00232321">
        <w:rPr>
          <w:rFonts w:ascii="Angsana New" w:hAnsi="Angsana New"/>
          <w:sz w:val="30"/>
          <w:szCs w:val="30"/>
          <w:cs/>
        </w:rPr>
        <w:t>เป็</w:t>
      </w:r>
      <w:r w:rsidR="00084733" w:rsidRPr="00232321">
        <w:rPr>
          <w:rFonts w:ascii="Angsana New" w:hAnsi="Angsana New" w:hint="cs"/>
          <w:sz w:val="30"/>
          <w:szCs w:val="30"/>
          <w:cs/>
        </w:rPr>
        <w:t xml:space="preserve">น </w:t>
      </w:r>
      <w:r w:rsidR="002B7F08">
        <w:rPr>
          <w:rFonts w:ascii="Angsana New" w:hAnsi="Angsana New"/>
          <w:sz w:val="30"/>
          <w:szCs w:val="30"/>
          <w:lang w:val="en-US"/>
        </w:rPr>
        <w:t>23</w:t>
      </w:r>
      <w:r w:rsidRPr="00AB33FD">
        <w:rPr>
          <w:rFonts w:ascii="Angsana New" w:hAnsi="Angsana New"/>
          <w:sz w:val="30"/>
          <w:szCs w:val="30"/>
        </w:rPr>
        <w:t xml:space="preserve"> </w:t>
      </w:r>
      <w:r w:rsidRPr="00AB33FD">
        <w:rPr>
          <w:rFonts w:ascii="Angsana New" w:hAnsi="Angsana New"/>
          <w:sz w:val="30"/>
          <w:szCs w:val="30"/>
          <w:cs/>
        </w:rPr>
        <w:t>ปี</w:t>
      </w:r>
      <w:r w:rsidR="00691214" w:rsidRPr="00AB33F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DA7383" w:rsidRPr="00AB33FD">
        <w:rPr>
          <w:rFonts w:ascii="Angsana New" w:hAnsi="Angsana New"/>
          <w:i/>
          <w:iCs/>
          <w:sz w:val="30"/>
          <w:szCs w:val="30"/>
        </w:rPr>
        <w:t xml:space="preserve"> </w:t>
      </w:r>
      <w:r w:rsidR="00496262" w:rsidRPr="00AB33FD">
        <w:rPr>
          <w:rFonts w:ascii="Angsana New" w:hAnsi="Angsana New"/>
          <w:i/>
          <w:iCs/>
          <w:sz w:val="30"/>
          <w:szCs w:val="30"/>
          <w:cs/>
        </w:rPr>
        <w:br/>
      </w:r>
      <w:r w:rsidRPr="00AB33FD">
        <w:rPr>
          <w:rFonts w:ascii="Angsana New" w:hAnsi="Angsana New"/>
          <w:i/>
          <w:iCs/>
          <w:sz w:val="30"/>
          <w:szCs w:val="30"/>
          <w:cs/>
        </w:rPr>
        <w:t>(</w:t>
      </w:r>
      <w:r w:rsidR="006145CD" w:rsidRPr="006145CD">
        <w:rPr>
          <w:rFonts w:ascii="Angsana New" w:hAnsi="Angsana New"/>
          <w:i/>
          <w:iCs/>
          <w:sz w:val="30"/>
          <w:szCs w:val="30"/>
          <w:lang w:val="en-US"/>
        </w:rPr>
        <w:t>256</w:t>
      </w:r>
      <w:r w:rsidR="00E03CED">
        <w:rPr>
          <w:rFonts w:ascii="Angsana New" w:hAnsi="Angsana New"/>
          <w:i/>
          <w:iCs/>
          <w:sz w:val="30"/>
          <w:szCs w:val="30"/>
          <w:lang w:val="en-US"/>
        </w:rPr>
        <w:t>5</w:t>
      </w:r>
      <w:r w:rsidR="00DA7383" w:rsidRPr="00AB33FD">
        <w:rPr>
          <w:rFonts w:ascii="Angsana New" w:hAnsi="Angsana New"/>
          <w:i/>
          <w:iCs/>
          <w:sz w:val="30"/>
          <w:szCs w:val="30"/>
        </w:rPr>
        <w:t xml:space="preserve">: </w:t>
      </w:r>
      <w:r w:rsidR="006145CD" w:rsidRPr="006145CD">
        <w:rPr>
          <w:rFonts w:ascii="Angsana New" w:hAnsi="Angsana New"/>
          <w:i/>
          <w:iCs/>
          <w:sz w:val="30"/>
          <w:szCs w:val="30"/>
          <w:lang w:val="en-US"/>
        </w:rPr>
        <w:t>2</w:t>
      </w:r>
      <w:r w:rsidR="00E03CED">
        <w:rPr>
          <w:rFonts w:ascii="Angsana New" w:hAnsi="Angsana New"/>
          <w:i/>
          <w:iCs/>
          <w:sz w:val="30"/>
          <w:szCs w:val="30"/>
          <w:lang w:val="en-US"/>
        </w:rPr>
        <w:t>4</w:t>
      </w:r>
      <w:r w:rsidR="00AB33FD" w:rsidRPr="00AB33FD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AB33FD">
        <w:rPr>
          <w:rFonts w:ascii="Angsana New" w:hAnsi="Angsana New"/>
          <w:i/>
          <w:iCs/>
          <w:sz w:val="30"/>
          <w:szCs w:val="30"/>
          <w:cs/>
        </w:rPr>
        <w:t>ปี)</w:t>
      </w:r>
    </w:p>
    <w:p w14:paraId="1AB959D8" w14:textId="58ED1150" w:rsidR="00AE2AE0" w:rsidRDefault="00AE2AE0">
      <w:pPr>
        <w:spacing w:line="240" w:lineRule="auto"/>
        <w:rPr>
          <w:rFonts w:ascii="Angsana New" w:eastAsia="Calibri" w:hAnsi="Angsana New"/>
          <w:sz w:val="20"/>
          <w:szCs w:val="20"/>
          <w:lang w:eastAsia="x-none"/>
        </w:rPr>
      </w:pPr>
    </w:p>
    <w:p w14:paraId="53B88477" w14:textId="77777777" w:rsidR="003A74F8" w:rsidRPr="00AE2AE0" w:rsidRDefault="003A74F8" w:rsidP="001A5EAE">
      <w:pPr>
        <w:ind w:left="54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AE2AE0">
        <w:rPr>
          <w:rFonts w:ascii="Angsana New" w:eastAsia="Calibri" w:hAnsi="Angsana New"/>
          <w:i/>
          <w:iCs/>
          <w:sz w:val="30"/>
          <w:szCs w:val="30"/>
          <w:cs/>
        </w:rPr>
        <w:t>การวิเคราะห์ความอ่อนไหว</w:t>
      </w:r>
      <w:r w:rsidR="00691214" w:rsidRPr="00AE2AE0">
        <w:rPr>
          <w:rFonts w:ascii="Angsana New" w:eastAsia="Calibri" w:hAnsi="Angsana New"/>
          <w:i/>
          <w:iCs/>
          <w:sz w:val="30"/>
          <w:szCs w:val="30"/>
          <w:cs/>
        </w:rPr>
        <w:t xml:space="preserve"> </w:t>
      </w:r>
    </w:p>
    <w:p w14:paraId="68BEB0A1" w14:textId="77777777" w:rsidR="00804837" w:rsidRPr="00B2441D" w:rsidRDefault="00804837" w:rsidP="00B2441D">
      <w:pPr>
        <w:pStyle w:val="Bo-Blankline"/>
      </w:pPr>
    </w:p>
    <w:p w14:paraId="768B03CD" w14:textId="62F9D611" w:rsidR="00233CEA" w:rsidRPr="00AB33FD" w:rsidRDefault="00D922BC" w:rsidP="00F108AF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B33FD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</w:t>
      </w:r>
      <w:r w:rsidR="003A74F8" w:rsidRPr="00AB33FD">
        <w:rPr>
          <w:rFonts w:ascii="Angsana New" w:hAnsi="Angsana New"/>
          <w:sz w:val="30"/>
          <w:szCs w:val="30"/>
          <w:cs/>
        </w:rPr>
        <w:t>ที่เกี่ยวข้อง</w:t>
      </w:r>
      <w:r w:rsidR="003A74F8" w:rsidRPr="00AB33FD">
        <w:rPr>
          <w:rFonts w:ascii="Angsana New" w:hAnsi="Angsana New" w:hint="cs"/>
          <w:sz w:val="30"/>
          <w:szCs w:val="30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Pr="00AB33FD">
        <w:rPr>
          <w:rFonts w:ascii="Angsana New" w:hAnsi="Angsana New"/>
          <w:sz w:val="30"/>
          <w:szCs w:val="30"/>
          <w:cs/>
        </w:rPr>
        <w:t xml:space="preserve"> โดยถือว่าข้อสมมติ</w:t>
      </w:r>
      <w:r w:rsidR="003A74F8" w:rsidRPr="00AB33FD">
        <w:rPr>
          <w:rFonts w:ascii="Angsana New" w:hAnsi="Angsana New"/>
          <w:sz w:val="30"/>
          <w:szCs w:val="30"/>
          <w:cs/>
        </w:rPr>
        <w:t>อื่น</w:t>
      </w:r>
      <w:r w:rsidR="00FE1189" w:rsidRPr="00AB33FD">
        <w:rPr>
          <w:rFonts w:ascii="Angsana New" w:hAnsi="Angsana New" w:hint="cs"/>
          <w:sz w:val="30"/>
          <w:szCs w:val="30"/>
          <w:cs/>
        </w:rPr>
        <w:t xml:space="preserve"> </w:t>
      </w:r>
      <w:r w:rsidR="003A74F8" w:rsidRPr="00AB33FD">
        <w:rPr>
          <w:rFonts w:ascii="Angsana New" w:hAnsi="Angsana New"/>
          <w:sz w:val="30"/>
          <w:szCs w:val="30"/>
          <w:cs/>
        </w:rPr>
        <w:t xml:space="preserve">ๆ คงที่ </w:t>
      </w:r>
    </w:p>
    <w:p w14:paraId="4E1DBE37" w14:textId="77777777" w:rsidR="00233CEA" w:rsidRDefault="00233CEA" w:rsidP="00804837">
      <w:pPr>
        <w:pStyle w:val="Bo-Blankline"/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780"/>
        <w:gridCol w:w="1170"/>
        <w:gridCol w:w="233"/>
        <w:gridCol w:w="1207"/>
        <w:gridCol w:w="233"/>
        <w:gridCol w:w="1117"/>
        <w:gridCol w:w="235"/>
        <w:gridCol w:w="1205"/>
      </w:tblGrid>
      <w:tr w:rsidR="00133641" w:rsidRPr="00C07B22" w14:paraId="052B8006" w14:textId="77777777" w:rsidTr="00335AD1">
        <w:trPr>
          <w:trHeight w:val="20"/>
          <w:tblHeader/>
        </w:trPr>
        <w:tc>
          <w:tcPr>
            <w:tcW w:w="3780" w:type="dxa"/>
            <w:shd w:val="clear" w:color="auto" w:fill="auto"/>
          </w:tcPr>
          <w:p w14:paraId="0A47BCC4" w14:textId="77777777" w:rsidR="00133641" w:rsidRPr="00C07B22" w:rsidRDefault="00133641" w:rsidP="00133641">
            <w:pPr>
              <w:ind w:left="234" w:hanging="3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14:paraId="7D2164F8" w14:textId="616EFF80" w:rsidR="00133641" w:rsidRPr="00C07B22" w:rsidRDefault="00133641" w:rsidP="0013364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C07B2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="00F835A2">
              <w:rPr>
                <w:rFonts w:ascii="Angsana New" w:hAnsi="Angsana New" w:hint="cs"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133641" w:rsidRPr="00C07B22" w14:paraId="260636BC" w14:textId="77777777" w:rsidTr="00335AD1">
        <w:trPr>
          <w:trHeight w:val="20"/>
          <w:tblHeader/>
        </w:trPr>
        <w:tc>
          <w:tcPr>
            <w:tcW w:w="3780" w:type="dxa"/>
            <w:shd w:val="clear" w:color="auto" w:fill="auto"/>
          </w:tcPr>
          <w:p w14:paraId="70DB1874" w14:textId="77777777" w:rsidR="00133641" w:rsidRPr="00C07B22" w:rsidRDefault="00133641" w:rsidP="00133641">
            <w:pPr>
              <w:ind w:left="250" w:hanging="25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07B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610" w:type="dxa"/>
            <w:gridSpan w:val="3"/>
            <w:shd w:val="clear" w:color="auto" w:fill="auto"/>
          </w:tcPr>
          <w:p w14:paraId="204615C6" w14:textId="77777777" w:rsidR="00133641" w:rsidRPr="00C07B22" w:rsidRDefault="00133641" w:rsidP="0013364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7B2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ข้อสมมติเพิ่มขึ้นร้อยละ </w:t>
            </w:r>
            <w:r w:rsidRPr="00C07B2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3" w:type="dxa"/>
            <w:shd w:val="clear" w:color="auto" w:fill="auto"/>
          </w:tcPr>
          <w:p w14:paraId="3BBE1BAE" w14:textId="77777777" w:rsidR="00133641" w:rsidRPr="00C07B22" w:rsidRDefault="00133641" w:rsidP="00133641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57" w:type="dxa"/>
            <w:gridSpan w:val="3"/>
            <w:shd w:val="clear" w:color="auto" w:fill="auto"/>
          </w:tcPr>
          <w:p w14:paraId="0738B862" w14:textId="77777777" w:rsidR="00133641" w:rsidRPr="00C07B22" w:rsidRDefault="00133641" w:rsidP="0013364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7B22">
              <w:rPr>
                <w:rFonts w:ascii="Angsana New" w:hAnsi="Angsana New"/>
                <w:sz w:val="30"/>
                <w:szCs w:val="30"/>
                <w:cs/>
                <w:lang w:val="en-US"/>
              </w:rPr>
              <w:t>ข้อสมมติ</w:t>
            </w:r>
            <w:r w:rsidRPr="00C07B22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  <w:r w:rsidRPr="00C07B2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ร้อยละ </w:t>
            </w:r>
            <w:r w:rsidRPr="00C07B2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E03CED" w:rsidRPr="00C07B22" w14:paraId="0D9323C3" w14:textId="77777777" w:rsidTr="00335AD1">
        <w:trPr>
          <w:trHeight w:val="20"/>
          <w:tblHeader/>
        </w:trPr>
        <w:tc>
          <w:tcPr>
            <w:tcW w:w="3780" w:type="dxa"/>
            <w:shd w:val="clear" w:color="auto" w:fill="auto"/>
          </w:tcPr>
          <w:p w14:paraId="576E8770" w14:textId="77777777" w:rsidR="00E03CED" w:rsidRPr="00C07B22" w:rsidRDefault="00E03CED" w:rsidP="00E03CE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07B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07B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07B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64EB5EB" w14:textId="23354807" w:rsidR="00E03CED" w:rsidRPr="00C07B22" w:rsidRDefault="00E03CED" w:rsidP="00E03CE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07B2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54A5D73B" w14:textId="77777777" w:rsidR="00E03CED" w:rsidRPr="00C07B22" w:rsidRDefault="00E03CED" w:rsidP="00E03CED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793ECA9F" w14:textId="2DFF88AD" w:rsidR="00E03CED" w:rsidRPr="00C07B22" w:rsidRDefault="00E03CED" w:rsidP="00E03CE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7B2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3" w:type="dxa"/>
            <w:shd w:val="clear" w:color="auto" w:fill="auto"/>
          </w:tcPr>
          <w:p w14:paraId="78F02DF2" w14:textId="77777777" w:rsidR="00E03CED" w:rsidRPr="00C07B22" w:rsidRDefault="00E03CED" w:rsidP="00E03CED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11F843E" w14:textId="6CA25A05" w:rsidR="00E03CED" w:rsidRPr="00C07B22" w:rsidRDefault="00E03CED" w:rsidP="00E03CE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07B2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5" w:type="dxa"/>
            <w:shd w:val="clear" w:color="auto" w:fill="auto"/>
            <w:vAlign w:val="center"/>
          </w:tcPr>
          <w:p w14:paraId="21210495" w14:textId="77777777" w:rsidR="00E03CED" w:rsidRPr="00C07B22" w:rsidRDefault="00E03CED" w:rsidP="00E03CED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0AB99B9A" w14:textId="439FE7CB" w:rsidR="00E03CED" w:rsidRPr="00C07B22" w:rsidRDefault="00E03CED" w:rsidP="00E03CE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7B2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E03CED" w:rsidRPr="00C07B22" w14:paraId="59A4CFCD" w14:textId="77777777" w:rsidTr="00335AD1">
        <w:trPr>
          <w:trHeight w:val="20"/>
          <w:tblHeader/>
        </w:trPr>
        <w:tc>
          <w:tcPr>
            <w:tcW w:w="3780" w:type="dxa"/>
            <w:shd w:val="clear" w:color="auto" w:fill="auto"/>
          </w:tcPr>
          <w:p w14:paraId="60CFA7E2" w14:textId="77777777" w:rsidR="00E03CED" w:rsidRPr="00C07B22" w:rsidRDefault="00E03CED" w:rsidP="00E03CED">
            <w:pPr>
              <w:ind w:left="234" w:hanging="3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shd w:val="clear" w:color="auto" w:fill="auto"/>
            <w:vAlign w:val="center"/>
          </w:tcPr>
          <w:p w14:paraId="19688436" w14:textId="3A02D649" w:rsidR="00E03CED" w:rsidRPr="00C07B22" w:rsidRDefault="00E03CED" w:rsidP="00E03CE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07B2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C07B2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C07B2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03CED" w:rsidRPr="00C07B22" w14:paraId="29EB4452" w14:textId="77777777" w:rsidTr="00232321">
        <w:trPr>
          <w:trHeight w:val="20"/>
        </w:trPr>
        <w:tc>
          <w:tcPr>
            <w:tcW w:w="3780" w:type="dxa"/>
            <w:shd w:val="clear" w:color="auto" w:fill="auto"/>
          </w:tcPr>
          <w:p w14:paraId="22C4D08E" w14:textId="77777777" w:rsidR="00E03CED" w:rsidRPr="00C07B22" w:rsidRDefault="00E03CED" w:rsidP="00E03CED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C07B22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C07B2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3818C55" w14:textId="750B7758" w:rsidR="00E03CED" w:rsidRPr="00232321" w:rsidRDefault="002B7F08" w:rsidP="002B7F08">
            <w:pPr>
              <w:pStyle w:val="acctfourfigures"/>
              <w:tabs>
                <w:tab w:val="clear" w:pos="765"/>
              </w:tabs>
              <w:spacing w:line="240" w:lineRule="atLeast"/>
              <w:ind w:left="-79" w:right="-3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(13,130)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4BF19449" w14:textId="77777777" w:rsidR="00E03CED" w:rsidRPr="00232321" w:rsidRDefault="00E03CED" w:rsidP="00E03CED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0DD294A8" w14:textId="712B3A08" w:rsidR="00E03CED" w:rsidRPr="00232321" w:rsidRDefault="00E03CED" w:rsidP="00E03CED">
            <w:pPr>
              <w:pStyle w:val="acctfourfigures"/>
              <w:tabs>
                <w:tab w:val="clear" w:pos="765"/>
              </w:tabs>
              <w:spacing w:line="240" w:lineRule="atLeast"/>
              <w:ind w:left="-79" w:right="-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2321">
              <w:rPr>
                <w:rFonts w:ascii="Angsana New" w:hAnsi="Angsana New"/>
                <w:sz w:val="30"/>
                <w:szCs w:val="30"/>
                <w:lang w:val="en-US"/>
              </w:rPr>
              <w:t>(1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23232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744</w:t>
            </w:r>
            <w:r w:rsidRPr="00232321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629DA63B" w14:textId="77777777" w:rsidR="00E03CED" w:rsidRPr="00232321" w:rsidRDefault="00E03CED" w:rsidP="00E03CED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4FEFDEC" w14:textId="665EE887" w:rsidR="00E03CED" w:rsidRPr="002B7F08" w:rsidRDefault="002B7F08" w:rsidP="002B7F08">
            <w:pPr>
              <w:pStyle w:val="acctfourfigures"/>
              <w:tabs>
                <w:tab w:val="clear" w:pos="765"/>
              </w:tabs>
              <w:spacing w:line="240" w:lineRule="atLeast"/>
              <w:ind w:left="-79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7F08">
              <w:rPr>
                <w:rFonts w:ascii="Angsana New" w:hAnsi="Angsana New"/>
                <w:sz w:val="30"/>
                <w:szCs w:val="30"/>
              </w:rPr>
              <w:t>13,275</w:t>
            </w:r>
          </w:p>
        </w:tc>
        <w:tc>
          <w:tcPr>
            <w:tcW w:w="235" w:type="dxa"/>
            <w:shd w:val="clear" w:color="auto" w:fill="auto"/>
            <w:vAlign w:val="center"/>
          </w:tcPr>
          <w:p w14:paraId="5560346E" w14:textId="77777777" w:rsidR="00E03CED" w:rsidRPr="00232321" w:rsidRDefault="00E03CED" w:rsidP="00E03CED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66C836CD" w14:textId="32A166A8" w:rsidR="00E03CED" w:rsidRPr="00232321" w:rsidRDefault="00E03CED" w:rsidP="00E03CED">
            <w:pPr>
              <w:pStyle w:val="acctfourfigures"/>
              <w:tabs>
                <w:tab w:val="clear" w:pos="765"/>
              </w:tabs>
              <w:spacing w:line="240" w:lineRule="atLeast"/>
              <w:ind w:left="-79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2321">
              <w:rPr>
                <w:rFonts w:ascii="Angsana New" w:hAnsi="Angsana New"/>
                <w:sz w:val="30"/>
                <w:szCs w:val="30"/>
              </w:rPr>
              <w:t>16,</w:t>
            </w:r>
            <w:r w:rsidRPr="00FB5CAB">
              <w:rPr>
                <w:rFonts w:ascii="Angsana New" w:hAnsi="Angsana New"/>
                <w:sz w:val="30"/>
                <w:szCs w:val="30"/>
                <w:lang w:val="en-US"/>
              </w:rPr>
              <w:t>352</w:t>
            </w:r>
          </w:p>
        </w:tc>
      </w:tr>
      <w:tr w:rsidR="00E03CED" w:rsidRPr="00C07B22" w14:paraId="46736621" w14:textId="77777777" w:rsidTr="00232321">
        <w:trPr>
          <w:trHeight w:val="20"/>
        </w:trPr>
        <w:tc>
          <w:tcPr>
            <w:tcW w:w="3780" w:type="dxa"/>
            <w:shd w:val="clear" w:color="auto" w:fill="auto"/>
          </w:tcPr>
          <w:p w14:paraId="41A8BC34" w14:textId="77777777" w:rsidR="00E03CED" w:rsidRPr="00C07B22" w:rsidRDefault="00E03CED" w:rsidP="00E03CED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C07B22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170" w:type="dxa"/>
            <w:shd w:val="clear" w:color="auto" w:fill="auto"/>
          </w:tcPr>
          <w:p w14:paraId="0148FC7F" w14:textId="59745773" w:rsidR="00E03CED" w:rsidRPr="00232321" w:rsidRDefault="002B7F08" w:rsidP="002B7F0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15,516</w:t>
            </w:r>
          </w:p>
        </w:tc>
        <w:tc>
          <w:tcPr>
            <w:tcW w:w="233" w:type="dxa"/>
            <w:shd w:val="clear" w:color="auto" w:fill="auto"/>
          </w:tcPr>
          <w:p w14:paraId="680B534D" w14:textId="77777777" w:rsidR="00E03CED" w:rsidRPr="00232321" w:rsidRDefault="00E03CED" w:rsidP="00E03CED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7" w:type="dxa"/>
            <w:shd w:val="clear" w:color="auto" w:fill="auto"/>
          </w:tcPr>
          <w:p w14:paraId="15878F89" w14:textId="161DCE75" w:rsidR="00E03CED" w:rsidRPr="00232321" w:rsidRDefault="00E03CED" w:rsidP="00E03CE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2321">
              <w:rPr>
                <w:rFonts w:ascii="Angsana New" w:hAnsi="Angsana New"/>
                <w:sz w:val="30"/>
                <w:szCs w:val="30"/>
                <w:lang w:val="en-US"/>
              </w:rPr>
              <w:t>14,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058</w:t>
            </w:r>
          </w:p>
        </w:tc>
        <w:tc>
          <w:tcPr>
            <w:tcW w:w="233" w:type="dxa"/>
            <w:shd w:val="clear" w:color="auto" w:fill="auto"/>
          </w:tcPr>
          <w:p w14:paraId="0C9A428E" w14:textId="77777777" w:rsidR="00E03CED" w:rsidRPr="00232321" w:rsidRDefault="00E03CED" w:rsidP="00E03CED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</w:tcPr>
          <w:p w14:paraId="14F7F584" w14:textId="37546B2E" w:rsidR="00E03CED" w:rsidRPr="002B7F08" w:rsidRDefault="002B7F08" w:rsidP="002B7F08">
            <w:pPr>
              <w:pStyle w:val="acctfourfigures"/>
              <w:tabs>
                <w:tab w:val="clear" w:pos="765"/>
              </w:tabs>
              <w:spacing w:line="240" w:lineRule="atLeast"/>
              <w:ind w:left="-79" w:right="-1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7F08">
              <w:rPr>
                <w:rFonts w:ascii="Angsana New" w:hAnsi="Angsana New"/>
                <w:sz w:val="30"/>
                <w:szCs w:val="30"/>
              </w:rPr>
              <w:t>(11,424)</w:t>
            </w:r>
          </w:p>
        </w:tc>
        <w:tc>
          <w:tcPr>
            <w:tcW w:w="235" w:type="dxa"/>
            <w:shd w:val="clear" w:color="auto" w:fill="auto"/>
          </w:tcPr>
          <w:p w14:paraId="079277B6" w14:textId="77777777" w:rsidR="00E03CED" w:rsidRPr="00232321" w:rsidRDefault="00E03CED" w:rsidP="00E03CED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</w:tcPr>
          <w:p w14:paraId="190741C8" w14:textId="1D09A1CB" w:rsidR="00E03CED" w:rsidRPr="00232321" w:rsidRDefault="00E03CED" w:rsidP="00E03CE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232321">
              <w:rPr>
                <w:rFonts w:ascii="Angsana New" w:hAnsi="Angsana New"/>
                <w:sz w:val="30"/>
                <w:szCs w:val="30"/>
              </w:rPr>
              <w:t>12,</w:t>
            </w:r>
            <w:r w:rsidRPr="00F00B6A">
              <w:rPr>
                <w:rFonts w:ascii="Angsana New" w:hAnsi="Angsana New"/>
                <w:sz w:val="30"/>
                <w:szCs w:val="30"/>
                <w:lang w:val="en-US"/>
              </w:rPr>
              <w:t>039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7AF7AA28" w14:textId="277560F5" w:rsidR="00133641" w:rsidRPr="00C07B22" w:rsidRDefault="00133641" w:rsidP="00F108AF">
      <w:pPr>
        <w:tabs>
          <w:tab w:val="left" w:pos="567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5D156587" w14:textId="77777777" w:rsidR="00133641" w:rsidRPr="00133641" w:rsidRDefault="00133641" w:rsidP="00F108AF">
      <w:pPr>
        <w:tabs>
          <w:tab w:val="left" w:pos="567"/>
        </w:tabs>
        <w:ind w:left="567"/>
        <w:jc w:val="thaiDistribute"/>
        <w:rPr>
          <w:rFonts w:ascii="Angsana New" w:hAnsi="Angsana New"/>
          <w:sz w:val="20"/>
          <w:szCs w:val="20"/>
        </w:rPr>
      </w:pPr>
    </w:p>
    <w:p w14:paraId="3424B55C" w14:textId="73822A3D" w:rsidR="00BB283D" w:rsidRDefault="00BB283D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  <w:r>
        <w:br w:type="page"/>
      </w:r>
    </w:p>
    <w:p w14:paraId="7D4E8F38" w14:textId="2DB87A7A" w:rsidR="00B71D21" w:rsidRPr="007E1301" w:rsidRDefault="0046250C" w:rsidP="007E1301">
      <w:pPr>
        <w:pStyle w:val="Caption"/>
        <w:spacing w:line="240" w:lineRule="atLeast"/>
        <w:ind w:left="547"/>
      </w:pPr>
      <w:r w:rsidRPr="0078123E">
        <w:rPr>
          <w:rFonts w:hint="cs"/>
          <w:cs/>
        </w:rPr>
        <w:lastRenderedPageBreak/>
        <w:t>สำรอง</w:t>
      </w:r>
      <w:r w:rsidR="00B71D21" w:rsidRPr="007E1301">
        <w:rPr>
          <w:rFonts w:hint="cs"/>
          <w:cs/>
        </w:rPr>
        <w:t>ตามกฎหมาย</w:t>
      </w:r>
    </w:p>
    <w:p w14:paraId="49D9463D" w14:textId="77777777" w:rsidR="00B71D21" w:rsidRPr="00091910" w:rsidRDefault="00B71D21" w:rsidP="00091910">
      <w:pPr>
        <w:pStyle w:val="Bo-Blankline"/>
        <w:rPr>
          <w:cs/>
        </w:rPr>
      </w:pPr>
    </w:p>
    <w:p w14:paraId="2F686568" w14:textId="0AF29476" w:rsidR="00EE34D8" w:rsidRDefault="006F68A9" w:rsidP="0078123E">
      <w:pPr>
        <w:pStyle w:val="Bo-Blankline"/>
        <w:ind w:left="547"/>
        <w:jc w:val="thaiDistribute"/>
        <w:rPr>
          <w:sz w:val="30"/>
          <w:szCs w:val="30"/>
          <w:lang w:eastAsia="en-US"/>
        </w:rPr>
      </w:pPr>
      <w:r w:rsidRPr="0078123E">
        <w:rPr>
          <w:sz w:val="30"/>
          <w:szCs w:val="30"/>
          <w:cs/>
          <w:lang w:eastAsia="en-US"/>
        </w:rPr>
        <w:t xml:space="preserve">ตามบทบัญญัติแห่งพระราชบัญญัติบริษัทมหาชนจำกัด พ.ศ. </w:t>
      </w:r>
      <w:r w:rsidR="006145CD" w:rsidRPr="006145CD">
        <w:rPr>
          <w:sz w:val="30"/>
          <w:szCs w:val="30"/>
          <w:lang w:val="en-US" w:eastAsia="en-US"/>
        </w:rPr>
        <w:t>2535</w:t>
      </w:r>
      <w:r w:rsidR="00021658">
        <w:rPr>
          <w:sz w:val="30"/>
          <w:szCs w:val="30"/>
          <w:lang w:eastAsia="en-US"/>
        </w:rPr>
        <w:t xml:space="preserve"> </w:t>
      </w:r>
      <w:r w:rsidRPr="0078123E">
        <w:rPr>
          <w:sz w:val="30"/>
          <w:szCs w:val="30"/>
          <w:cs/>
          <w:lang w:eastAsia="en-US"/>
        </w:rPr>
        <w:t xml:space="preserve">มาตรา </w:t>
      </w:r>
      <w:r w:rsidR="006145CD" w:rsidRPr="006145CD">
        <w:rPr>
          <w:sz w:val="30"/>
          <w:szCs w:val="30"/>
          <w:lang w:val="en-US" w:eastAsia="en-US"/>
        </w:rPr>
        <w:t>116</w:t>
      </w:r>
      <w:r w:rsidR="009173E3">
        <w:rPr>
          <w:sz w:val="30"/>
          <w:szCs w:val="30"/>
          <w:lang w:eastAsia="en-US"/>
        </w:rPr>
        <w:t xml:space="preserve"> </w:t>
      </w:r>
      <w:r w:rsidRPr="0078123E">
        <w:rPr>
          <w:sz w:val="30"/>
          <w:szCs w:val="30"/>
          <w:cs/>
          <w:lang w:eastAsia="en-US"/>
        </w:rPr>
        <w:t>บริษัทจะต้องจัดสรรทุนสำรอง (</w:t>
      </w:r>
      <w:r w:rsidRPr="0078123E">
        <w:rPr>
          <w:sz w:val="30"/>
          <w:szCs w:val="30"/>
          <w:lang w:eastAsia="en-US"/>
        </w:rPr>
        <w:t>“</w:t>
      </w:r>
      <w:r w:rsidRPr="0078123E">
        <w:rPr>
          <w:sz w:val="30"/>
          <w:szCs w:val="30"/>
          <w:cs/>
          <w:lang w:eastAsia="en-US"/>
        </w:rPr>
        <w:t>สำรองตามกฎหมาย</w:t>
      </w:r>
      <w:r w:rsidRPr="0078123E">
        <w:rPr>
          <w:sz w:val="30"/>
          <w:szCs w:val="30"/>
          <w:lang w:eastAsia="en-US"/>
        </w:rPr>
        <w:t xml:space="preserve">”) </w:t>
      </w:r>
      <w:r w:rsidRPr="0078123E">
        <w:rPr>
          <w:sz w:val="30"/>
          <w:szCs w:val="30"/>
          <w:cs/>
          <w:lang w:eastAsia="en-US"/>
        </w:rPr>
        <w:t>อย่างน้อยร้อยละ</w:t>
      </w:r>
      <w:r w:rsidR="00021658">
        <w:rPr>
          <w:sz w:val="30"/>
          <w:szCs w:val="30"/>
          <w:lang w:eastAsia="en-US"/>
        </w:rPr>
        <w:t xml:space="preserve"> </w:t>
      </w:r>
      <w:r w:rsidR="006145CD" w:rsidRPr="006145CD">
        <w:rPr>
          <w:sz w:val="30"/>
          <w:szCs w:val="30"/>
          <w:lang w:val="en-US" w:eastAsia="en-US"/>
        </w:rPr>
        <w:t>5</w:t>
      </w:r>
      <w:r w:rsidR="009173E3">
        <w:rPr>
          <w:sz w:val="30"/>
          <w:szCs w:val="30"/>
          <w:lang w:eastAsia="en-US"/>
        </w:rPr>
        <w:t xml:space="preserve"> </w:t>
      </w:r>
      <w:r w:rsidRPr="0078123E">
        <w:rPr>
          <w:sz w:val="30"/>
          <w:szCs w:val="30"/>
          <w:cs/>
          <w:lang w:eastAsia="en-US"/>
        </w:rPr>
        <w:t>ของกำไรสุทธิประจำปีหลังจากหักขาดทุนสะสมยกมา (ถ้ามี) จนกว่าสำรองดังกล่าวมีจำนวนไม่น้</w:t>
      </w:r>
      <w:r w:rsidR="008660CD" w:rsidRPr="0078123E">
        <w:rPr>
          <w:sz w:val="30"/>
          <w:szCs w:val="30"/>
          <w:cs/>
          <w:lang w:eastAsia="en-US"/>
        </w:rPr>
        <w:t xml:space="preserve">อยกว่าร้อยละ </w:t>
      </w:r>
      <w:r w:rsidR="006145CD" w:rsidRPr="006145CD">
        <w:rPr>
          <w:sz w:val="30"/>
          <w:szCs w:val="30"/>
          <w:lang w:val="en-US" w:eastAsia="en-US"/>
        </w:rPr>
        <w:t>10</w:t>
      </w:r>
      <w:r w:rsidR="008660CD" w:rsidRPr="0078123E">
        <w:rPr>
          <w:sz w:val="30"/>
          <w:szCs w:val="30"/>
          <w:cs/>
          <w:lang w:eastAsia="en-US"/>
        </w:rPr>
        <w:t xml:space="preserve"> ของทุนจดทะเบียน</w:t>
      </w:r>
      <w:r w:rsidRPr="0078123E">
        <w:rPr>
          <w:sz w:val="30"/>
          <w:szCs w:val="30"/>
          <w:cs/>
          <w:lang w:eastAsia="en-US"/>
        </w:rPr>
        <w:t xml:space="preserve"> เงินสำรองนี้จะนำไปจ่ายเป็นเงินปันผลไม่ได้</w:t>
      </w:r>
    </w:p>
    <w:p w14:paraId="5307190D" w14:textId="479BB24F" w:rsidR="00527C84" w:rsidRPr="005A1D9A" w:rsidRDefault="00527C84">
      <w:pPr>
        <w:spacing w:line="240" w:lineRule="auto"/>
        <w:rPr>
          <w:rFonts w:ascii="Angsana New" w:hAnsi="Angsana New"/>
          <w:sz w:val="20"/>
          <w:szCs w:val="20"/>
          <w:cs/>
          <w:lang w:eastAsia="x-none"/>
        </w:rPr>
      </w:pPr>
    </w:p>
    <w:p w14:paraId="490F2C90" w14:textId="77777777" w:rsidR="00C21040" w:rsidRPr="004C0EF9" w:rsidRDefault="00C21040" w:rsidP="00E43453">
      <w:pPr>
        <w:pStyle w:val="Caption"/>
        <w:spacing w:line="240" w:lineRule="atLeast"/>
        <w:ind w:left="547"/>
      </w:pPr>
      <w:r w:rsidRPr="004C0EF9">
        <w:rPr>
          <w:rFonts w:hint="cs"/>
          <w:cs/>
        </w:rPr>
        <w:t>ส่วนงานดำเนินงาน</w:t>
      </w:r>
      <w:r w:rsidR="002E37B0" w:rsidRPr="004C0EF9">
        <w:rPr>
          <w:rFonts w:hint="cs"/>
          <w:cs/>
        </w:rPr>
        <w:t>และการจำแนกรายได้</w:t>
      </w:r>
    </w:p>
    <w:p w14:paraId="662D69ED" w14:textId="4C73AC00" w:rsidR="00C21040" w:rsidRDefault="00C21040" w:rsidP="00091910">
      <w:pPr>
        <w:pStyle w:val="Bo-Blankline"/>
      </w:pPr>
    </w:p>
    <w:p w14:paraId="7DE18946" w14:textId="77777777" w:rsidR="0022196A" w:rsidRPr="00A00184" w:rsidRDefault="0022196A" w:rsidP="0022196A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92361">
        <w:rPr>
          <w:rFonts w:asciiTheme="majorBidi" w:hAnsiTheme="majorBidi" w:cstheme="majorBidi" w:hint="cs"/>
          <w:sz w:val="30"/>
          <w:szCs w:val="30"/>
          <w:cs/>
        </w:rPr>
        <w:t>ผลการดำเนินงานของส่วนงานที่รายงานต่อ</w:t>
      </w:r>
      <w:r w:rsidRPr="00A00184">
        <w:rPr>
          <w:rFonts w:asciiTheme="majorBidi" w:hAnsiTheme="majorBidi" w:cstheme="majorBidi" w:hint="cs"/>
          <w:sz w:val="30"/>
          <w:szCs w:val="30"/>
          <w:cs/>
        </w:rPr>
        <w:t>ผู้มีอำนาจตัดสินใจสูงสุดด้านการดำเนินงาน</w:t>
      </w:r>
      <w:r w:rsidRPr="00B92361">
        <w:rPr>
          <w:rFonts w:asciiTheme="majorBidi" w:hAnsiTheme="majorBidi" w:cstheme="majorBidi" w:hint="cs"/>
          <w:sz w:val="30"/>
          <w:szCs w:val="30"/>
          <w:cs/>
        </w:rPr>
        <w:t>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</w:t>
      </w:r>
      <w:r w:rsidRPr="00A00184">
        <w:rPr>
          <w:rFonts w:asciiTheme="majorBidi" w:hAnsiTheme="majorBidi" w:cstheme="majorBidi" w:hint="cs"/>
          <w:sz w:val="30"/>
          <w:szCs w:val="30"/>
          <w:cs/>
        </w:rPr>
        <w:t>ทรัพย์สินองค์กร</w:t>
      </w:r>
    </w:p>
    <w:p w14:paraId="72E2B25D" w14:textId="77777777" w:rsidR="0022196A" w:rsidRPr="00091910" w:rsidRDefault="0022196A" w:rsidP="00091910">
      <w:pPr>
        <w:pStyle w:val="Bo-Blankline"/>
      </w:pPr>
    </w:p>
    <w:p w14:paraId="422172D3" w14:textId="4DCDD4F6" w:rsidR="00921BD1" w:rsidRPr="00331157" w:rsidRDefault="00331157" w:rsidP="00331157">
      <w:pPr>
        <w:pStyle w:val="Bo-Blankline"/>
        <w:jc w:val="thaiDistribute"/>
        <w:rPr>
          <w:sz w:val="30"/>
          <w:szCs w:val="30"/>
        </w:rPr>
      </w:pPr>
      <w:r w:rsidRPr="00331157">
        <w:rPr>
          <w:rFonts w:hint="cs"/>
          <w:sz w:val="30"/>
          <w:szCs w:val="30"/>
          <w:cs/>
        </w:rPr>
        <w:t xml:space="preserve">ผู้บริหารพิจารณาว่ากลุ่มบริษัทมี </w:t>
      </w:r>
      <w:r>
        <w:rPr>
          <w:sz w:val="30"/>
          <w:szCs w:val="30"/>
          <w:lang w:val="en-US"/>
        </w:rPr>
        <w:t xml:space="preserve">2 </w:t>
      </w:r>
      <w:r w:rsidRPr="00331157">
        <w:rPr>
          <w:rFonts w:hint="cs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</w:t>
      </w:r>
      <w:r>
        <w:rPr>
          <w:rFonts w:hint="cs"/>
          <w:sz w:val="30"/>
          <w:szCs w:val="30"/>
          <w:cs/>
        </w:rPr>
        <w:t>ง</w:t>
      </w:r>
      <w:r w:rsidRPr="00331157">
        <w:rPr>
          <w:rFonts w:hint="cs"/>
          <w:sz w:val="30"/>
          <w:szCs w:val="30"/>
          <w:cs/>
        </w:rPr>
        <w:t>กลุ่มบริษัทโดยสรุปมีดังนี้</w:t>
      </w:r>
    </w:p>
    <w:p w14:paraId="05D21035" w14:textId="66C46E5C" w:rsidR="00331157" w:rsidRDefault="00331157" w:rsidP="00091910">
      <w:pPr>
        <w:pStyle w:val="Bo-Blankline"/>
      </w:pPr>
    </w:p>
    <w:p w14:paraId="183ED5E8" w14:textId="77777777" w:rsidR="00921BD1" w:rsidRPr="0078123E" w:rsidRDefault="00921BD1" w:rsidP="00BE05D9">
      <w:pPr>
        <w:numPr>
          <w:ilvl w:val="0"/>
          <w:numId w:val="10"/>
        </w:numPr>
        <w:tabs>
          <w:tab w:val="left" w:pos="1620"/>
        </w:tabs>
        <w:spacing w:line="240" w:lineRule="auto"/>
        <w:ind w:right="191" w:hanging="539"/>
        <w:rPr>
          <w:rFonts w:ascii="Angsana New" w:hAnsi="Angsana New"/>
          <w:sz w:val="30"/>
          <w:szCs w:val="30"/>
          <w:lang w:val="x-none" w:eastAsia="x-none" w:bidi="ar-SA"/>
        </w:rPr>
      </w:pPr>
      <w:r w:rsidRPr="0078123E">
        <w:rPr>
          <w:rFonts w:ascii="Angsana New" w:hAnsi="Angsana New"/>
          <w:sz w:val="30"/>
          <w:szCs w:val="30"/>
          <w:cs/>
          <w:lang w:val="x-none" w:eastAsia="x-none"/>
        </w:rPr>
        <w:t>พลังงานและสาธารณูปโภค</w:t>
      </w:r>
    </w:p>
    <w:p w14:paraId="3DA0E32C" w14:textId="77777777" w:rsidR="00921BD1" w:rsidRPr="0078123E" w:rsidRDefault="00921BD1" w:rsidP="00BE05D9">
      <w:pPr>
        <w:numPr>
          <w:ilvl w:val="0"/>
          <w:numId w:val="10"/>
        </w:numPr>
        <w:tabs>
          <w:tab w:val="left" w:pos="1620"/>
        </w:tabs>
        <w:spacing w:line="240" w:lineRule="auto"/>
        <w:ind w:right="191" w:hanging="539"/>
        <w:rPr>
          <w:rFonts w:ascii="Angsana New" w:hAnsi="Angsana New"/>
          <w:sz w:val="30"/>
          <w:szCs w:val="30"/>
          <w:lang w:val="x-none" w:eastAsia="x-none"/>
        </w:rPr>
      </w:pPr>
      <w:r w:rsidRPr="0078123E">
        <w:rPr>
          <w:rFonts w:ascii="Angsana New" w:hAnsi="Angsana New"/>
          <w:sz w:val="30"/>
          <w:szCs w:val="30"/>
          <w:cs/>
          <w:lang w:val="x-none" w:eastAsia="x-none"/>
        </w:rPr>
        <w:t>สถานีบริการน้ำมันและแก๊ส</w:t>
      </w:r>
    </w:p>
    <w:p w14:paraId="6037EA2C" w14:textId="02F61DC0" w:rsidR="005A1D9A" w:rsidRDefault="005A1D9A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</w:p>
    <w:p w14:paraId="1009C39A" w14:textId="1E1B6D66" w:rsidR="00D45A7E" w:rsidRDefault="00D45A7E" w:rsidP="00143DD2">
      <w:pPr>
        <w:pStyle w:val="Bo-Blankline"/>
        <w:jc w:val="thaiDistribute"/>
        <w:rPr>
          <w:sz w:val="30"/>
          <w:szCs w:val="30"/>
        </w:rPr>
      </w:pPr>
      <w:r w:rsidRPr="00D45A7E">
        <w:rPr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0F86CF93" w14:textId="77777777" w:rsidR="00D45A7E" w:rsidRDefault="00D45A7E" w:rsidP="00143DD2">
      <w:pPr>
        <w:pStyle w:val="Bo-Blankline"/>
        <w:jc w:val="thaiDistribute"/>
        <w:rPr>
          <w:sz w:val="30"/>
          <w:szCs w:val="30"/>
        </w:rPr>
      </w:pPr>
    </w:p>
    <w:p w14:paraId="3DFE9393" w14:textId="77777777" w:rsidR="003D354D" w:rsidRDefault="003D354D" w:rsidP="00D43B86">
      <w:pPr>
        <w:spacing w:line="240" w:lineRule="auto"/>
        <w:ind w:right="389"/>
        <w:jc w:val="both"/>
        <w:rPr>
          <w:rFonts w:ascii="Angsana New" w:hAnsi="Angsana New"/>
          <w:b/>
          <w:bCs/>
          <w:sz w:val="30"/>
          <w:szCs w:val="30"/>
          <w:cs/>
        </w:rPr>
        <w:sectPr w:rsidR="003D354D" w:rsidSect="0091202C">
          <w:pgSz w:w="11909" w:h="16834" w:code="9"/>
          <w:pgMar w:top="691" w:right="1152" w:bottom="576" w:left="1152" w:header="706" w:footer="706" w:gutter="0"/>
          <w:paperSrc w:first="7" w:other="7"/>
          <w:cols w:space="737"/>
          <w:docGrid w:linePitch="360"/>
        </w:sectPr>
      </w:pPr>
    </w:p>
    <w:p w14:paraId="6A70435E" w14:textId="77777777" w:rsidR="00C21040" w:rsidRDefault="00C21040" w:rsidP="00BE05D9">
      <w:pPr>
        <w:pStyle w:val="Heading2"/>
        <w:keepLines w:val="0"/>
        <w:numPr>
          <w:ilvl w:val="1"/>
          <w:numId w:val="9"/>
        </w:numPr>
        <w:shd w:val="clear" w:color="auto" w:fill="FFFFFF"/>
        <w:tabs>
          <w:tab w:val="left" w:pos="540"/>
        </w:tabs>
        <w:spacing w:after="0" w:line="240" w:lineRule="auto"/>
        <w:ind w:right="191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ข้อมูลเกี่ยวกับผลได้เสีย</w:t>
      </w:r>
      <w:r w:rsidRPr="00FE71A1">
        <w:rPr>
          <w:rFonts w:ascii="Angsana New" w:hAnsi="Angsana New" w:hint="cs"/>
          <w:sz w:val="30"/>
          <w:szCs w:val="30"/>
          <w:cs/>
        </w:rPr>
        <w:t>ตามส่วนงาน</w:t>
      </w:r>
      <w:r>
        <w:rPr>
          <w:rFonts w:ascii="Angsana New" w:hAnsi="Angsana New" w:hint="cs"/>
          <w:sz w:val="30"/>
          <w:szCs w:val="30"/>
          <w:cs/>
        </w:rPr>
        <w:t>ที่รายงาน</w:t>
      </w:r>
    </w:p>
    <w:p w14:paraId="6FD56C99" w14:textId="77777777" w:rsidR="00C21040" w:rsidRDefault="00C21040" w:rsidP="00C21040">
      <w:pPr>
        <w:spacing w:line="240" w:lineRule="auto"/>
        <w:ind w:right="389"/>
        <w:jc w:val="both"/>
        <w:rPr>
          <w:rFonts w:ascii="Angsana New" w:hAnsi="Angsana New"/>
          <w:b/>
          <w:bCs/>
          <w:sz w:val="20"/>
          <w:szCs w:val="20"/>
        </w:rPr>
      </w:pPr>
    </w:p>
    <w:tbl>
      <w:tblPr>
        <w:tblW w:w="13730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2862"/>
        <w:gridCol w:w="1152"/>
        <w:gridCol w:w="236"/>
        <w:gridCol w:w="1152"/>
        <w:gridCol w:w="236"/>
        <w:gridCol w:w="1152"/>
        <w:gridCol w:w="236"/>
        <w:gridCol w:w="66"/>
        <w:gridCol w:w="1086"/>
        <w:gridCol w:w="236"/>
        <w:gridCol w:w="1152"/>
        <w:gridCol w:w="236"/>
        <w:gridCol w:w="1152"/>
        <w:gridCol w:w="236"/>
        <w:gridCol w:w="1152"/>
        <w:gridCol w:w="236"/>
        <w:gridCol w:w="1152"/>
      </w:tblGrid>
      <w:tr w:rsidR="005C5069" w:rsidRPr="00F84191" w14:paraId="0BF86D45" w14:textId="77777777" w:rsidTr="00C07AA8">
        <w:tc>
          <w:tcPr>
            <w:tcW w:w="2862" w:type="dxa"/>
            <w:shd w:val="clear" w:color="auto" w:fill="auto"/>
            <w:vAlign w:val="bottom"/>
          </w:tcPr>
          <w:p w14:paraId="48323207" w14:textId="77777777" w:rsidR="005C5069" w:rsidRPr="00F84191" w:rsidRDefault="005C5069" w:rsidP="00F10CA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8" w:type="dxa"/>
            <w:gridSpan w:val="16"/>
            <w:shd w:val="clear" w:color="auto" w:fill="auto"/>
            <w:vAlign w:val="bottom"/>
          </w:tcPr>
          <w:p w14:paraId="48B612B4" w14:textId="77777777" w:rsidR="005C5069" w:rsidRPr="00A51031" w:rsidRDefault="005C5069" w:rsidP="00F10CA4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5103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5C5069" w:rsidRPr="00F84191" w14:paraId="5F437596" w14:textId="77777777" w:rsidTr="00C07AA8">
        <w:tc>
          <w:tcPr>
            <w:tcW w:w="2862" w:type="dxa"/>
            <w:shd w:val="clear" w:color="auto" w:fill="auto"/>
            <w:vAlign w:val="bottom"/>
          </w:tcPr>
          <w:p w14:paraId="5484966E" w14:textId="45BEFA54" w:rsidR="005C5069" w:rsidRPr="00F84191" w:rsidRDefault="005C5069" w:rsidP="00F10CA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14:paraId="7D8BD3CC" w14:textId="77777777" w:rsidR="005C5069" w:rsidRPr="00F84191" w:rsidRDefault="005C5069" w:rsidP="00F10CA4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841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493124" w14:textId="77777777" w:rsidR="005C5069" w:rsidRPr="00F84191" w:rsidRDefault="005C5069" w:rsidP="00F10CA4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4"/>
            <w:shd w:val="clear" w:color="auto" w:fill="auto"/>
            <w:vAlign w:val="bottom"/>
          </w:tcPr>
          <w:p w14:paraId="2AEF31FB" w14:textId="77777777" w:rsidR="005C5069" w:rsidRPr="00F84191" w:rsidRDefault="005C5069" w:rsidP="00F10CA4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841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รายได้ระหว่างส่วนงาน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5D466C" w14:textId="77777777" w:rsidR="005C5069" w:rsidRPr="00F84191" w:rsidRDefault="005C5069" w:rsidP="00F10CA4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14:paraId="566367B6" w14:textId="77777777" w:rsidR="005C5069" w:rsidRPr="00F84191" w:rsidRDefault="005C5069" w:rsidP="00F10CA4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A65D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รวมรายได้ส่วนงานที่รายงาน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8EA016" w14:textId="77777777" w:rsidR="005C5069" w:rsidRPr="00F84191" w:rsidRDefault="005C5069" w:rsidP="00F10CA4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14:paraId="00A04636" w14:textId="32C12170" w:rsidR="005C5069" w:rsidRDefault="005C5069" w:rsidP="00F10CA4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กำไรตามส่วนงาน</w:t>
            </w:r>
          </w:p>
          <w:p w14:paraId="1FB22D68" w14:textId="77777777" w:rsidR="005C5069" w:rsidRDefault="005C5069" w:rsidP="00F10CA4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ก่อนหัก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 xml:space="preserve">ต้นทุนทางการเงิน </w:t>
            </w:r>
          </w:p>
          <w:p w14:paraId="2AE99D47" w14:textId="07C1B608" w:rsidR="005C5069" w:rsidRPr="00477BE7" w:rsidRDefault="005C5069" w:rsidP="005A528B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ภาษีเงินได้</w:t>
            </w:r>
            <w:r w:rsidR="005A528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ค่าเสื่อมราคา</w:t>
            </w:r>
          </w:p>
        </w:tc>
      </w:tr>
      <w:tr w:rsidR="00E03CED" w:rsidRPr="00F84191" w14:paraId="3CF02316" w14:textId="77777777" w:rsidTr="00C07AA8">
        <w:tc>
          <w:tcPr>
            <w:tcW w:w="2862" w:type="dxa"/>
            <w:shd w:val="clear" w:color="auto" w:fill="auto"/>
            <w:vAlign w:val="bottom"/>
          </w:tcPr>
          <w:p w14:paraId="3A02D3F2" w14:textId="771DD3D2" w:rsidR="00E03CED" w:rsidRPr="005C5069" w:rsidRDefault="00E03CED" w:rsidP="00E03CED">
            <w:pPr>
              <w:tabs>
                <w:tab w:val="left" w:pos="2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C506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6145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5C506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5C506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</w:t>
            </w:r>
            <w:r w:rsidRPr="005C506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989C1FC" w14:textId="2D7371F7" w:rsidR="00E03CED" w:rsidRPr="00F84191" w:rsidRDefault="00E03CED" w:rsidP="00E03CED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E39692" w14:textId="77777777" w:rsidR="00E03CED" w:rsidRPr="00F84191" w:rsidRDefault="00E03CED" w:rsidP="00E03CED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A143775" w14:textId="1A66E880" w:rsidR="00E03CED" w:rsidRPr="00F84191" w:rsidRDefault="00E03CED" w:rsidP="00E03CED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A043DE" w14:textId="77777777" w:rsidR="00E03CED" w:rsidRPr="00F84191" w:rsidRDefault="00E03CED" w:rsidP="00E03CED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358769E" w14:textId="6840C42C" w:rsidR="00E03CED" w:rsidRPr="00F84191" w:rsidRDefault="00E03CED" w:rsidP="00E03CED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CB2C24" w14:textId="77777777" w:rsidR="00E03CED" w:rsidRPr="00F84191" w:rsidRDefault="00E03CED" w:rsidP="00E03CED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54694961" w14:textId="3D118FFF" w:rsidR="00E03CED" w:rsidRPr="00F84191" w:rsidRDefault="00E03CED" w:rsidP="00E03CED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30E215" w14:textId="77777777" w:rsidR="00E03CED" w:rsidRPr="00F84191" w:rsidRDefault="00E03CED" w:rsidP="00E03CED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C5E2348" w14:textId="6B786868" w:rsidR="00E03CED" w:rsidRPr="00F84191" w:rsidRDefault="00E03CED" w:rsidP="00E03CED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7C7153" w14:textId="77777777" w:rsidR="00E03CED" w:rsidRPr="00F84191" w:rsidRDefault="00E03CED" w:rsidP="00E03CED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B1453D8" w14:textId="112C9C7C" w:rsidR="00E03CED" w:rsidRPr="00F84191" w:rsidRDefault="00E03CED" w:rsidP="00E03CED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E16561" w14:textId="77777777" w:rsidR="00E03CED" w:rsidRPr="00F84191" w:rsidRDefault="00E03CED" w:rsidP="00E03CED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2FB00E6" w14:textId="1D8D9640" w:rsidR="00E03CED" w:rsidRPr="00F84191" w:rsidRDefault="00E03CED" w:rsidP="00E03CED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5E360B" w14:textId="77777777" w:rsidR="00E03CED" w:rsidRPr="00F84191" w:rsidRDefault="00E03CED" w:rsidP="00E03CED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34C3092" w14:textId="6B790773" w:rsidR="00E03CED" w:rsidRPr="00F84191" w:rsidRDefault="00E03CED" w:rsidP="00E03CED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E03CED" w:rsidRPr="00F84191" w14:paraId="34D044E8" w14:textId="77777777" w:rsidTr="00C07AA8">
        <w:tc>
          <w:tcPr>
            <w:tcW w:w="2862" w:type="dxa"/>
            <w:shd w:val="clear" w:color="auto" w:fill="auto"/>
          </w:tcPr>
          <w:p w14:paraId="637ED8DC" w14:textId="77777777" w:rsidR="00E03CED" w:rsidRPr="00F84191" w:rsidRDefault="00E03CED" w:rsidP="00E03CE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68" w:type="dxa"/>
            <w:gridSpan w:val="16"/>
            <w:shd w:val="clear" w:color="auto" w:fill="auto"/>
            <w:vAlign w:val="bottom"/>
          </w:tcPr>
          <w:p w14:paraId="14524FE8" w14:textId="77777777" w:rsidR="00E03CED" w:rsidRPr="00F84191" w:rsidRDefault="00E03CED" w:rsidP="00E03CED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/>
              </w:rPr>
            </w:pPr>
            <w:r w:rsidRPr="00F84191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(พันบาท</w:t>
            </w:r>
            <w:r w:rsidRPr="00F84191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A7742A" w:rsidRPr="00F84191" w14:paraId="34431073" w14:textId="77777777" w:rsidTr="00C07AA8">
        <w:tc>
          <w:tcPr>
            <w:tcW w:w="2862" w:type="dxa"/>
            <w:shd w:val="clear" w:color="auto" w:fill="auto"/>
            <w:vAlign w:val="center"/>
          </w:tcPr>
          <w:p w14:paraId="34F05904" w14:textId="77777777" w:rsidR="00A7742A" w:rsidRPr="00F84191" w:rsidRDefault="00A7742A" w:rsidP="00A7742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4191">
              <w:rPr>
                <w:rFonts w:asciiTheme="majorBidi" w:hAnsiTheme="majorBidi" w:cstheme="majorBidi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393B50A" w14:textId="3A691D3B" w:rsidR="00A7742A" w:rsidRPr="00F84191" w:rsidRDefault="00A7742A" w:rsidP="00A7742A">
            <w:pPr>
              <w:tabs>
                <w:tab w:val="decimal" w:pos="924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10,361,431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494F827" w14:textId="77777777" w:rsidR="00A7742A" w:rsidRPr="00F84191" w:rsidRDefault="00A7742A" w:rsidP="00A7742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200E0DB" w14:textId="5286BA98" w:rsidR="00A7742A" w:rsidRPr="00F84191" w:rsidRDefault="00A7742A" w:rsidP="00A7742A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9,618,401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6BF38F5" w14:textId="77777777" w:rsidR="00A7742A" w:rsidRPr="00F84191" w:rsidRDefault="00A7742A" w:rsidP="00A7742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0F8CB2D" w14:textId="7C42879F" w:rsidR="00A7742A" w:rsidRPr="00F84191" w:rsidRDefault="00A7742A" w:rsidP="00A7742A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14:paraId="33972B5B" w14:textId="77777777" w:rsidR="00A7742A" w:rsidRPr="00F84191" w:rsidRDefault="00A7742A" w:rsidP="00A7742A">
            <w:pPr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496709C4" w14:textId="03185244" w:rsidR="00A7742A" w:rsidRPr="00F84191" w:rsidRDefault="00A7742A" w:rsidP="00A7742A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0EE7787" w14:textId="77777777" w:rsidR="00A7742A" w:rsidRPr="00F84191" w:rsidRDefault="00A7742A" w:rsidP="00A7742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76C28EC" w14:textId="7146A592" w:rsidR="00A7742A" w:rsidRPr="00F84191" w:rsidRDefault="00A7742A" w:rsidP="00A7742A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10,361,431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B6AA605" w14:textId="77777777" w:rsidR="00A7742A" w:rsidRPr="00F84191" w:rsidRDefault="00A7742A" w:rsidP="00A7742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570082D" w14:textId="1D7D1FC6" w:rsidR="00A7742A" w:rsidRPr="00F84191" w:rsidRDefault="00A7742A" w:rsidP="00A7742A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9,618,401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5F671A6" w14:textId="77777777" w:rsidR="00A7742A" w:rsidRPr="00F84191" w:rsidRDefault="00A7742A" w:rsidP="00A7742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A72DC34" w14:textId="1D1C89A4" w:rsidR="00A7742A" w:rsidRPr="00F84191" w:rsidRDefault="00A7742A" w:rsidP="00A7742A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4,821,880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37663C5" w14:textId="77777777" w:rsidR="00A7742A" w:rsidRPr="00F84191" w:rsidRDefault="00A7742A" w:rsidP="00A7742A">
            <w:pPr>
              <w:tabs>
                <w:tab w:val="left" w:pos="540"/>
                <w:tab w:val="decimal" w:pos="844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FDE7534" w14:textId="66580EC3" w:rsidR="00A7742A" w:rsidRPr="00F84191" w:rsidRDefault="00A7742A" w:rsidP="00A7742A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3,878,373</w:t>
            </w:r>
          </w:p>
        </w:tc>
      </w:tr>
      <w:tr w:rsidR="00A7742A" w:rsidRPr="00F84191" w14:paraId="41F86965" w14:textId="77777777" w:rsidTr="00C07AA8">
        <w:tc>
          <w:tcPr>
            <w:tcW w:w="2862" w:type="dxa"/>
            <w:shd w:val="clear" w:color="auto" w:fill="auto"/>
            <w:vAlign w:val="center"/>
          </w:tcPr>
          <w:p w14:paraId="0BDAED56" w14:textId="77777777" w:rsidR="00A7742A" w:rsidRPr="00F84191" w:rsidRDefault="00A7742A" w:rsidP="00A7742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4191">
              <w:rPr>
                <w:rFonts w:asciiTheme="majorBidi" w:hAnsiTheme="majorBidi" w:cstheme="majorBidi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8CFC2BF" w14:textId="5E17AA1D" w:rsidR="00A7742A" w:rsidRPr="00F84191" w:rsidRDefault="00A7742A" w:rsidP="00A7742A">
            <w:pPr>
              <w:tabs>
                <w:tab w:val="decimal" w:pos="924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628,383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56F16AC" w14:textId="77777777" w:rsidR="00A7742A" w:rsidRPr="00F84191" w:rsidRDefault="00A7742A" w:rsidP="00A7742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1C56C93" w14:textId="4A179716" w:rsidR="00A7742A" w:rsidRPr="00F84191" w:rsidRDefault="00A7742A" w:rsidP="00A7742A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581,573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DE2FDB2" w14:textId="77777777" w:rsidR="00A7742A" w:rsidRPr="00F84191" w:rsidRDefault="00A7742A" w:rsidP="00A7742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82B7BA4" w14:textId="1F59DAC5" w:rsidR="00A7742A" w:rsidRPr="00F84191" w:rsidRDefault="00A7742A" w:rsidP="00A7742A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14:paraId="67332495" w14:textId="77777777" w:rsidR="00A7742A" w:rsidRPr="00F84191" w:rsidRDefault="00A7742A" w:rsidP="00A7742A">
            <w:pPr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300F5873" w14:textId="5718B5D2" w:rsidR="00A7742A" w:rsidRPr="00F84191" w:rsidRDefault="00A7742A" w:rsidP="00A7742A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7C0F1F7" w14:textId="77777777" w:rsidR="00A7742A" w:rsidRPr="00F84191" w:rsidRDefault="00A7742A" w:rsidP="00A7742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00F87CB" w14:textId="3E4ABC36" w:rsidR="00A7742A" w:rsidRPr="00F84191" w:rsidRDefault="00A7742A" w:rsidP="00A7742A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628,383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ED94247" w14:textId="77777777" w:rsidR="00A7742A" w:rsidRPr="00F84191" w:rsidRDefault="00A7742A" w:rsidP="00A7742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FD054DE" w14:textId="6CCC552A" w:rsidR="00A7742A" w:rsidRPr="00F84191" w:rsidRDefault="00A7742A" w:rsidP="00A7742A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581,573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6548F88" w14:textId="77777777" w:rsidR="00A7742A" w:rsidRPr="00F84191" w:rsidRDefault="00A7742A" w:rsidP="00A7742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51327CD" w14:textId="20FFE6E6" w:rsidR="00A7742A" w:rsidRPr="00F84191" w:rsidRDefault="00A7742A" w:rsidP="00A7742A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13,205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AEAC3AF" w14:textId="77777777" w:rsidR="00A7742A" w:rsidRPr="00F84191" w:rsidRDefault="00A7742A" w:rsidP="00A7742A">
            <w:pPr>
              <w:tabs>
                <w:tab w:val="left" w:pos="540"/>
                <w:tab w:val="decimal" w:pos="844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B61CCBF" w14:textId="0CB331EA" w:rsidR="00A7742A" w:rsidRPr="00F84191" w:rsidRDefault="00A7742A" w:rsidP="00A7742A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35,583</w:t>
            </w:r>
          </w:p>
        </w:tc>
      </w:tr>
      <w:tr w:rsidR="00A7742A" w:rsidRPr="00F84191" w14:paraId="1E910D54" w14:textId="77777777" w:rsidTr="00C07AA8">
        <w:tc>
          <w:tcPr>
            <w:tcW w:w="2862" w:type="dxa"/>
            <w:shd w:val="clear" w:color="auto" w:fill="auto"/>
            <w:vAlign w:val="center"/>
          </w:tcPr>
          <w:p w14:paraId="71F00F65" w14:textId="77777777" w:rsidR="00A7742A" w:rsidRPr="00F84191" w:rsidRDefault="00A7742A" w:rsidP="00A7742A">
            <w:pPr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841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8B8F61" w14:textId="78E3B34F" w:rsidR="00A7742A" w:rsidRPr="009416AF" w:rsidRDefault="00A7742A" w:rsidP="00A7742A">
            <w:pPr>
              <w:tabs>
                <w:tab w:val="decimal" w:pos="924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10,989,814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2082F1E" w14:textId="77777777" w:rsidR="00A7742A" w:rsidRPr="00F84191" w:rsidRDefault="00A7742A" w:rsidP="00A7742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045231" w14:textId="16467485" w:rsidR="00A7742A" w:rsidRPr="009416AF" w:rsidRDefault="00A7742A" w:rsidP="00A7742A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10,199,974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3D1CF6F" w14:textId="77777777" w:rsidR="00A7742A" w:rsidRPr="00F84191" w:rsidRDefault="00A7742A" w:rsidP="00A7742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0FB78F" w14:textId="552A82B8" w:rsidR="00A7742A" w:rsidRPr="00CD3648" w:rsidRDefault="00A7742A" w:rsidP="00A7742A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14:paraId="5D01A172" w14:textId="77777777" w:rsidR="00A7742A" w:rsidRPr="00F84191" w:rsidRDefault="00A7742A" w:rsidP="00A7742A">
            <w:pPr>
              <w:spacing w:line="240" w:lineRule="atLeast"/>
              <w:ind w:right="2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9B6A9B" w14:textId="6A041F31" w:rsidR="00A7742A" w:rsidRPr="00F84191" w:rsidRDefault="00A7742A" w:rsidP="00A7742A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F558E21" w14:textId="77777777" w:rsidR="00A7742A" w:rsidRPr="00F84191" w:rsidRDefault="00A7742A" w:rsidP="00A7742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3A6F50" w14:textId="54234C4B" w:rsidR="00A7742A" w:rsidRPr="00A7742A" w:rsidRDefault="00A7742A" w:rsidP="00A7742A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774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10,989,814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CCD3C68" w14:textId="77777777" w:rsidR="00A7742A" w:rsidRPr="00F84191" w:rsidRDefault="00A7742A" w:rsidP="00A7742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9354A6" w14:textId="7F336AE4" w:rsidR="00A7742A" w:rsidRPr="009416AF" w:rsidRDefault="00A7742A" w:rsidP="00A7742A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10,199,974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7232950" w14:textId="77777777" w:rsidR="00A7742A" w:rsidRPr="00F84191" w:rsidRDefault="00A7742A" w:rsidP="00A7742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F4C711" w14:textId="0BA6049F" w:rsidR="00A7742A" w:rsidRPr="009416AF" w:rsidRDefault="00A7742A" w:rsidP="00A7742A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4,835,085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B85AB52" w14:textId="77777777" w:rsidR="00A7742A" w:rsidRPr="00F84191" w:rsidRDefault="00A7742A" w:rsidP="00A7742A">
            <w:pPr>
              <w:tabs>
                <w:tab w:val="left" w:pos="540"/>
                <w:tab w:val="decimal" w:pos="844"/>
              </w:tabs>
              <w:spacing w:line="240" w:lineRule="atLeast"/>
              <w:ind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0A41F4" w14:textId="6575D375" w:rsidR="00A7742A" w:rsidRPr="009416AF" w:rsidRDefault="00A7742A" w:rsidP="00A7742A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3,913,956</w:t>
            </w:r>
          </w:p>
        </w:tc>
      </w:tr>
      <w:tr w:rsidR="00A7742A" w:rsidRPr="00F84191" w14:paraId="6D98912C" w14:textId="77777777" w:rsidTr="00C07AA8">
        <w:trPr>
          <w:trHeight w:val="58"/>
        </w:trPr>
        <w:tc>
          <w:tcPr>
            <w:tcW w:w="2862" w:type="dxa"/>
            <w:shd w:val="clear" w:color="auto" w:fill="auto"/>
            <w:vAlign w:val="center"/>
          </w:tcPr>
          <w:p w14:paraId="3DB90145" w14:textId="77777777" w:rsidR="00A7742A" w:rsidRPr="00F84191" w:rsidRDefault="00A7742A" w:rsidP="00A7742A">
            <w:pPr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727EEB" w14:textId="77777777" w:rsidR="00A7742A" w:rsidRPr="00F84191" w:rsidRDefault="00A7742A" w:rsidP="00A7742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C7BE8D2" w14:textId="77777777" w:rsidR="00A7742A" w:rsidRPr="00F84191" w:rsidRDefault="00A7742A" w:rsidP="00A7742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9F860D" w14:textId="77777777" w:rsidR="00A7742A" w:rsidRPr="00F84191" w:rsidRDefault="00A7742A" w:rsidP="00A7742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AE65853" w14:textId="77777777" w:rsidR="00A7742A" w:rsidRPr="00F84191" w:rsidRDefault="00A7742A" w:rsidP="00A7742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D71316" w14:textId="77777777" w:rsidR="00A7742A" w:rsidRPr="00F84191" w:rsidRDefault="00A7742A" w:rsidP="00A7742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14:paraId="73040FE7" w14:textId="77777777" w:rsidR="00A7742A" w:rsidRPr="00F84191" w:rsidRDefault="00A7742A" w:rsidP="00A7742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E2F3BF" w14:textId="77777777" w:rsidR="00A7742A" w:rsidRPr="00F84191" w:rsidRDefault="00A7742A" w:rsidP="00A7742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6ADD6B5" w14:textId="77777777" w:rsidR="00A7742A" w:rsidRPr="00F84191" w:rsidRDefault="00A7742A" w:rsidP="00A7742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129C05" w14:textId="77777777" w:rsidR="00A7742A" w:rsidRPr="00F84191" w:rsidRDefault="00A7742A" w:rsidP="00A7742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2F8437C" w14:textId="77777777" w:rsidR="00A7742A" w:rsidRPr="00F84191" w:rsidRDefault="00A7742A" w:rsidP="00A7742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41B375" w14:textId="77777777" w:rsidR="00A7742A" w:rsidRPr="00F84191" w:rsidRDefault="00A7742A" w:rsidP="00A7742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88E46F3" w14:textId="77777777" w:rsidR="00A7742A" w:rsidRPr="00F84191" w:rsidRDefault="00A7742A" w:rsidP="00A7742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44C200" w14:textId="77777777" w:rsidR="00A7742A" w:rsidRPr="009416AF" w:rsidRDefault="00A7742A" w:rsidP="00A7742A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9D35F28" w14:textId="77777777" w:rsidR="00A7742A" w:rsidRPr="00F84191" w:rsidRDefault="00A7742A" w:rsidP="00A7742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F63D3F" w14:textId="77777777" w:rsidR="00A7742A" w:rsidRPr="009416AF" w:rsidRDefault="00A7742A" w:rsidP="00A7742A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7742A" w:rsidRPr="00F84191" w14:paraId="21673982" w14:textId="77777777" w:rsidTr="00C07AA8">
        <w:trPr>
          <w:trHeight w:val="58"/>
        </w:trPr>
        <w:tc>
          <w:tcPr>
            <w:tcW w:w="2862" w:type="dxa"/>
            <w:shd w:val="clear" w:color="auto" w:fill="auto"/>
            <w:vAlign w:val="center"/>
          </w:tcPr>
          <w:p w14:paraId="1106256C" w14:textId="77777777" w:rsidR="00A7742A" w:rsidRPr="00F84191" w:rsidRDefault="00A7742A" w:rsidP="00A7742A">
            <w:pPr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F343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3D64B05" w14:textId="77777777" w:rsidR="00A7742A" w:rsidRPr="00F84191" w:rsidRDefault="00A7742A" w:rsidP="00A7742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F08CDCB" w14:textId="77777777" w:rsidR="00A7742A" w:rsidRPr="00F84191" w:rsidRDefault="00A7742A" w:rsidP="00A7742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FCBA974" w14:textId="77777777" w:rsidR="00A7742A" w:rsidRPr="00F84191" w:rsidRDefault="00A7742A" w:rsidP="00A7742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330B6A2" w14:textId="77777777" w:rsidR="00A7742A" w:rsidRPr="00F84191" w:rsidRDefault="00A7742A" w:rsidP="00A7742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EDB497C" w14:textId="77777777" w:rsidR="00A7742A" w:rsidRPr="00F84191" w:rsidRDefault="00A7742A" w:rsidP="00A7742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14:paraId="0D9ECB5A" w14:textId="77777777" w:rsidR="00A7742A" w:rsidRPr="00F84191" w:rsidRDefault="00A7742A" w:rsidP="00A7742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1FEC031B" w14:textId="77777777" w:rsidR="00A7742A" w:rsidRPr="00F84191" w:rsidRDefault="00A7742A" w:rsidP="00A7742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C3FDA42" w14:textId="77777777" w:rsidR="00A7742A" w:rsidRPr="00F84191" w:rsidRDefault="00A7742A" w:rsidP="00A7742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8A4D955" w14:textId="77777777" w:rsidR="00A7742A" w:rsidRPr="00F84191" w:rsidRDefault="00A7742A" w:rsidP="00A7742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7329D65" w14:textId="77777777" w:rsidR="00A7742A" w:rsidRPr="00F84191" w:rsidRDefault="00A7742A" w:rsidP="00A7742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BCD0DED" w14:textId="77777777" w:rsidR="00A7742A" w:rsidRPr="00F84191" w:rsidRDefault="00A7742A" w:rsidP="00A7742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49BF598" w14:textId="77777777" w:rsidR="00A7742A" w:rsidRPr="00F84191" w:rsidRDefault="00A7742A" w:rsidP="00A7742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E29A06A" w14:textId="410708ED" w:rsidR="00A7742A" w:rsidRPr="00D17C1C" w:rsidRDefault="00A7742A" w:rsidP="00A7742A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(147,867)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DFBADF7" w14:textId="77777777" w:rsidR="00A7742A" w:rsidRPr="00F84191" w:rsidRDefault="00A7742A" w:rsidP="00A7742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B4DC40E" w14:textId="0F6B936E" w:rsidR="00A7742A" w:rsidRPr="00D17C1C" w:rsidRDefault="00A7742A" w:rsidP="00A7742A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(90,286)</w:t>
            </w:r>
          </w:p>
        </w:tc>
      </w:tr>
      <w:tr w:rsidR="00A7742A" w:rsidRPr="00F84191" w14:paraId="3391D151" w14:textId="77777777" w:rsidTr="00C07AA8">
        <w:trPr>
          <w:trHeight w:val="58"/>
        </w:trPr>
        <w:tc>
          <w:tcPr>
            <w:tcW w:w="2862" w:type="dxa"/>
            <w:shd w:val="clear" w:color="auto" w:fill="auto"/>
            <w:vAlign w:val="center"/>
          </w:tcPr>
          <w:p w14:paraId="101603C6" w14:textId="60E5EEDF" w:rsidR="00A7742A" w:rsidRPr="00F84191" w:rsidRDefault="00A7742A" w:rsidP="00A7742A">
            <w:pPr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F343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ค่าเสื่อมราคา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79B8AB6" w14:textId="77777777" w:rsidR="00A7742A" w:rsidRPr="00F84191" w:rsidRDefault="00A7742A" w:rsidP="00A7742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5254267" w14:textId="77777777" w:rsidR="00A7742A" w:rsidRPr="00F84191" w:rsidRDefault="00A7742A" w:rsidP="00A7742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17164E6" w14:textId="77777777" w:rsidR="00A7742A" w:rsidRPr="00F84191" w:rsidRDefault="00A7742A" w:rsidP="00A7742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638B294" w14:textId="77777777" w:rsidR="00A7742A" w:rsidRPr="00F84191" w:rsidRDefault="00A7742A" w:rsidP="00A7742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827CE9A" w14:textId="77777777" w:rsidR="00A7742A" w:rsidRPr="00F84191" w:rsidRDefault="00A7742A" w:rsidP="00A7742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14:paraId="0A2DC6EF" w14:textId="77777777" w:rsidR="00A7742A" w:rsidRPr="00F84191" w:rsidRDefault="00A7742A" w:rsidP="00A7742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19358243" w14:textId="77777777" w:rsidR="00A7742A" w:rsidRPr="00F84191" w:rsidRDefault="00A7742A" w:rsidP="00A7742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4D30A19" w14:textId="77777777" w:rsidR="00A7742A" w:rsidRPr="00F84191" w:rsidRDefault="00A7742A" w:rsidP="00A7742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F373F0B" w14:textId="77777777" w:rsidR="00A7742A" w:rsidRPr="00F84191" w:rsidRDefault="00A7742A" w:rsidP="00A7742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57A5A4C" w14:textId="77777777" w:rsidR="00A7742A" w:rsidRPr="00F84191" w:rsidRDefault="00A7742A" w:rsidP="00A7742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1E6CC28" w14:textId="77777777" w:rsidR="00A7742A" w:rsidRPr="00F84191" w:rsidRDefault="00A7742A" w:rsidP="00A7742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E32FD5C" w14:textId="77777777" w:rsidR="00A7742A" w:rsidRPr="00F84191" w:rsidRDefault="00A7742A" w:rsidP="00A7742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52EA2AA" w14:textId="34ABEA79" w:rsidR="00A7742A" w:rsidRPr="00D17C1C" w:rsidRDefault="00A7742A" w:rsidP="00A7742A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(1,017,110)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923317E" w14:textId="77777777" w:rsidR="00A7742A" w:rsidRPr="00F84191" w:rsidRDefault="00A7742A" w:rsidP="00A7742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62E9188" w14:textId="0049FA5C" w:rsidR="00A7742A" w:rsidRPr="00D17C1C" w:rsidRDefault="00A7742A" w:rsidP="00A7742A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(996,835)</w:t>
            </w:r>
          </w:p>
        </w:tc>
      </w:tr>
      <w:tr w:rsidR="00A7742A" w:rsidRPr="00F84191" w14:paraId="6DF6FB33" w14:textId="31165172" w:rsidTr="00C07AA8">
        <w:tc>
          <w:tcPr>
            <w:tcW w:w="4014" w:type="dxa"/>
            <w:gridSpan w:val="2"/>
            <w:shd w:val="clear" w:color="auto" w:fill="auto"/>
            <w:vAlign w:val="center"/>
          </w:tcPr>
          <w:p w14:paraId="44C61D07" w14:textId="6461D6D4" w:rsidR="00A7742A" w:rsidRPr="00F84191" w:rsidRDefault="00A7742A" w:rsidP="00A7742A">
            <w:pPr>
              <w:spacing w:line="240" w:lineRule="atLeast"/>
              <w:ind w:right="-13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กำไรก่อนภาษีเงินได้สำหรับปี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F54815C" w14:textId="77777777" w:rsidR="00A7742A" w:rsidRPr="00F84191" w:rsidRDefault="00A7742A" w:rsidP="00A7742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7F3B53C" w14:textId="77777777" w:rsidR="00A7742A" w:rsidRPr="00F84191" w:rsidRDefault="00A7742A" w:rsidP="00A7742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B7CA0BB" w14:textId="77777777" w:rsidR="00A7742A" w:rsidRPr="00F84191" w:rsidRDefault="00A7742A" w:rsidP="00A7742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72EE8EB" w14:textId="77777777" w:rsidR="00A7742A" w:rsidRPr="00F84191" w:rsidRDefault="00A7742A" w:rsidP="00A7742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14:paraId="6DAA680B" w14:textId="77777777" w:rsidR="00A7742A" w:rsidRPr="00F84191" w:rsidRDefault="00A7742A" w:rsidP="00A7742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3D6664AF" w14:textId="77777777" w:rsidR="00A7742A" w:rsidRPr="00F84191" w:rsidRDefault="00A7742A" w:rsidP="00A7742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C315CA0" w14:textId="77777777" w:rsidR="00A7742A" w:rsidRPr="00F84191" w:rsidRDefault="00A7742A" w:rsidP="00A7742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CBB31CE" w14:textId="77777777" w:rsidR="00A7742A" w:rsidRPr="00F84191" w:rsidRDefault="00A7742A" w:rsidP="00A7742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47270D9" w14:textId="77777777" w:rsidR="00A7742A" w:rsidRPr="00F84191" w:rsidRDefault="00A7742A" w:rsidP="00A7742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55FF379" w14:textId="77777777" w:rsidR="00A7742A" w:rsidRPr="00F84191" w:rsidRDefault="00A7742A" w:rsidP="00A7742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D0C3D1A" w14:textId="77777777" w:rsidR="00A7742A" w:rsidRPr="00F84191" w:rsidRDefault="00A7742A" w:rsidP="00A7742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990E79C" w14:textId="0BFDA752" w:rsidR="00A7742A" w:rsidRPr="009416AF" w:rsidRDefault="00A7742A" w:rsidP="00A7742A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3,670,108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7122B5C" w14:textId="77777777" w:rsidR="00A7742A" w:rsidRPr="00F84191" w:rsidRDefault="00A7742A" w:rsidP="00A7742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F161A2C" w14:textId="5713864D" w:rsidR="00A7742A" w:rsidRPr="009416AF" w:rsidRDefault="00A7742A" w:rsidP="00A7742A">
            <w:pPr>
              <w:tabs>
                <w:tab w:val="decimal" w:pos="936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2,826,835</w:t>
            </w:r>
          </w:p>
        </w:tc>
      </w:tr>
    </w:tbl>
    <w:p w14:paraId="18FC9E5F" w14:textId="77777777" w:rsidR="00B36DB8" w:rsidRDefault="00B36DB8" w:rsidP="00B36DB8">
      <w:pPr>
        <w:pStyle w:val="Bo-Blankline"/>
        <w:rPr>
          <w:lang w:val="en-US"/>
        </w:rPr>
      </w:pPr>
    </w:p>
    <w:p w14:paraId="23A7184F" w14:textId="5EE1AE9B" w:rsidR="00C21040" w:rsidRPr="005C5069" w:rsidRDefault="00084733" w:rsidP="005C5069">
      <w:pPr>
        <w:ind w:left="540" w:right="75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pacing w:val="4"/>
          <w:sz w:val="30"/>
          <w:szCs w:val="30"/>
          <w:cs/>
        </w:rPr>
        <w:t>กลุ่มบริษัทดำเนินธุรกิจในประเทศ ทั้งนี้กลุ่มบริษัทไม่มีรายได้จากต่างประเทศ</w:t>
      </w:r>
      <w:r w:rsidR="00DA3C83">
        <w:rPr>
          <w:rFonts w:ascii="Angsana New" w:hAnsi="Angsana New" w:hint="cs"/>
          <w:spacing w:val="4"/>
          <w:sz w:val="30"/>
          <w:szCs w:val="30"/>
          <w:cs/>
        </w:rPr>
        <w:t>หรือ</w:t>
      </w:r>
      <w:r>
        <w:rPr>
          <w:rFonts w:ascii="Angsana New" w:hAnsi="Angsana New" w:hint="cs"/>
          <w:spacing w:val="4"/>
          <w:sz w:val="30"/>
          <w:szCs w:val="30"/>
          <w:cs/>
        </w:rPr>
        <w:t>สินทรัพย์ในต่างประเทศที่มีสาระสำคัญ</w:t>
      </w:r>
      <w:r w:rsidR="00DA3C83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4"/>
          <w:sz w:val="30"/>
          <w:szCs w:val="30"/>
          <w:cs/>
        </w:rPr>
        <w:t>และ</w:t>
      </w:r>
      <w:r w:rsidR="002A76AA" w:rsidRPr="00774E0A">
        <w:rPr>
          <w:rFonts w:ascii="Angsana New" w:hAnsi="Angsana New"/>
          <w:spacing w:val="4"/>
          <w:sz w:val="30"/>
          <w:szCs w:val="30"/>
          <w:cs/>
        </w:rPr>
        <w:t>จังหวะเวลาในการรับรู้</w:t>
      </w:r>
      <w:r w:rsidR="002A76AA" w:rsidRPr="00774E0A">
        <w:rPr>
          <w:rFonts w:ascii="Angsana New" w:hAnsi="Angsana New"/>
          <w:sz w:val="30"/>
          <w:szCs w:val="30"/>
          <w:cs/>
        </w:rPr>
        <w:t>รายได้ของกลุ่มบริษัท</w:t>
      </w:r>
      <w:r w:rsidR="002A76AA">
        <w:rPr>
          <w:rFonts w:ascii="Angsana New" w:hAnsi="Angsana New" w:hint="cs"/>
          <w:sz w:val="30"/>
          <w:szCs w:val="30"/>
          <w:cs/>
        </w:rPr>
        <w:t>เป็นแบบ</w:t>
      </w:r>
      <w:r w:rsidR="002A76AA" w:rsidRPr="00774E0A">
        <w:rPr>
          <w:rFonts w:ascii="Angsana New" w:hAnsi="Angsana New"/>
          <w:sz w:val="30"/>
          <w:szCs w:val="30"/>
          <w:cs/>
        </w:rPr>
        <w:t xml:space="preserve"> ณ เวลาใดเวลาหนึ่ง</w:t>
      </w:r>
    </w:p>
    <w:p w14:paraId="5C5C58F4" w14:textId="77777777" w:rsidR="00C21040" w:rsidRDefault="00C21040" w:rsidP="00C21040">
      <w:pPr>
        <w:rPr>
          <w:lang w:val="en-US"/>
        </w:rPr>
        <w:sectPr w:rsidR="00C21040" w:rsidSect="0091202C">
          <w:footerReference w:type="default" r:id="rId14"/>
          <w:pgSz w:w="16834" w:h="11909" w:orient="landscape" w:code="9"/>
          <w:pgMar w:top="691" w:right="1152" w:bottom="576" w:left="1152" w:header="706" w:footer="706" w:gutter="0"/>
          <w:paperSrc w:first="7" w:other="7"/>
          <w:cols w:space="737"/>
          <w:docGrid w:linePitch="360"/>
        </w:sectPr>
      </w:pPr>
    </w:p>
    <w:tbl>
      <w:tblPr>
        <w:tblW w:w="9182" w:type="dxa"/>
        <w:tblInd w:w="450" w:type="dxa"/>
        <w:tblLook w:val="04A0" w:firstRow="1" w:lastRow="0" w:firstColumn="1" w:lastColumn="0" w:noHBand="0" w:noVBand="1"/>
      </w:tblPr>
      <w:tblGrid>
        <w:gridCol w:w="4842"/>
        <w:gridCol w:w="806"/>
        <w:gridCol w:w="268"/>
        <w:gridCol w:w="1496"/>
        <w:gridCol w:w="268"/>
        <w:gridCol w:w="1502"/>
      </w:tblGrid>
      <w:tr w:rsidR="000F4B4C" w:rsidRPr="0027504C" w14:paraId="5313C8A3" w14:textId="77777777" w:rsidTr="00F10CA4">
        <w:tc>
          <w:tcPr>
            <w:tcW w:w="4842" w:type="dxa"/>
            <w:shd w:val="clear" w:color="auto" w:fill="auto"/>
          </w:tcPr>
          <w:p w14:paraId="2B421DAF" w14:textId="77777777" w:rsidR="000F4B4C" w:rsidRPr="00FB34CF" w:rsidRDefault="000F4B4C" w:rsidP="00F10CA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dxa"/>
            <w:shd w:val="clear" w:color="auto" w:fill="auto"/>
          </w:tcPr>
          <w:p w14:paraId="2279961F" w14:textId="77777777" w:rsidR="000F4B4C" w:rsidRPr="00FB34CF" w:rsidRDefault="000F4B4C" w:rsidP="00F10CA4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2D80EB0B" w14:textId="77777777" w:rsidR="000F4B4C" w:rsidRPr="00FB34CF" w:rsidRDefault="000F4B4C" w:rsidP="00F10CA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6" w:type="dxa"/>
            <w:gridSpan w:val="3"/>
            <w:shd w:val="clear" w:color="auto" w:fill="auto"/>
          </w:tcPr>
          <w:p w14:paraId="45C5DF49" w14:textId="77777777" w:rsidR="000F4B4C" w:rsidRPr="00FB34CF" w:rsidRDefault="000F4B4C" w:rsidP="00F10CA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34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F4B4C" w:rsidRPr="0027504C" w14:paraId="70DE2C11" w14:textId="77777777" w:rsidTr="00F10CA4">
        <w:tc>
          <w:tcPr>
            <w:tcW w:w="4842" w:type="dxa"/>
            <w:shd w:val="clear" w:color="auto" w:fill="auto"/>
          </w:tcPr>
          <w:p w14:paraId="3904FC3E" w14:textId="77777777" w:rsidR="000F4B4C" w:rsidRPr="00FB34CF" w:rsidRDefault="000F4B4C" w:rsidP="00F10CA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dxa"/>
            <w:shd w:val="clear" w:color="auto" w:fill="auto"/>
          </w:tcPr>
          <w:p w14:paraId="0F4DA700" w14:textId="77777777" w:rsidR="000F4B4C" w:rsidRPr="00FB34CF" w:rsidRDefault="000F4B4C" w:rsidP="00F10CA4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310C61A0" w14:textId="77777777" w:rsidR="000F4B4C" w:rsidRPr="00FB34CF" w:rsidRDefault="000F4B4C" w:rsidP="00F10CA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6" w:type="dxa"/>
            <w:gridSpan w:val="3"/>
            <w:shd w:val="clear" w:color="auto" w:fill="auto"/>
          </w:tcPr>
          <w:p w14:paraId="4309FA90" w14:textId="77777777" w:rsidR="000F4B4C" w:rsidRPr="00FB34CF" w:rsidRDefault="000F4B4C" w:rsidP="00F10CA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B34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FB34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FB34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(ขาดทุน)</w:t>
            </w:r>
            <w:r w:rsidRPr="00FB34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FB34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ตามส่วนงาน</w:t>
            </w:r>
            <w:r w:rsidRPr="00FB34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br/>
              <w:t>ก่อนหักภาษีที่รายงาน</w:t>
            </w:r>
          </w:p>
        </w:tc>
      </w:tr>
      <w:tr w:rsidR="00E03CED" w:rsidRPr="0027504C" w14:paraId="6F2161EA" w14:textId="77777777" w:rsidTr="00F10CA4">
        <w:tc>
          <w:tcPr>
            <w:tcW w:w="4842" w:type="dxa"/>
            <w:shd w:val="clear" w:color="auto" w:fill="auto"/>
          </w:tcPr>
          <w:p w14:paraId="164D8C81" w14:textId="4BB752D8" w:rsidR="00E03CED" w:rsidRPr="000F4B4C" w:rsidRDefault="00E03CED" w:rsidP="00E03CE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B34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ปีสิ้นสุดวันที่ </w:t>
            </w:r>
            <w:r w:rsidRPr="006145C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06" w:type="dxa"/>
            <w:shd w:val="clear" w:color="auto" w:fill="auto"/>
          </w:tcPr>
          <w:p w14:paraId="3813DBF3" w14:textId="77777777" w:rsidR="00E03CED" w:rsidRPr="00FB34CF" w:rsidRDefault="00E03CED" w:rsidP="00E03CED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6CE9BDC2" w14:textId="77777777" w:rsidR="00E03CED" w:rsidRPr="00FB34CF" w:rsidRDefault="00E03CED" w:rsidP="00E03CE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5E21BC6D" w14:textId="3B5232BD" w:rsidR="00E03CED" w:rsidRPr="00FB34CF" w:rsidRDefault="00E03CED" w:rsidP="00E03CED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8" w:type="dxa"/>
            <w:shd w:val="clear" w:color="auto" w:fill="auto"/>
          </w:tcPr>
          <w:p w14:paraId="4F4692AA" w14:textId="77777777" w:rsidR="00E03CED" w:rsidRPr="00FB34CF" w:rsidRDefault="00E03CED" w:rsidP="00E03CE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61756144" w14:textId="26ED9FAE" w:rsidR="00E03CED" w:rsidRPr="00FB34CF" w:rsidRDefault="00E03CED" w:rsidP="00E03CED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E03CED" w:rsidRPr="0027504C" w14:paraId="1CAA4E0E" w14:textId="77777777" w:rsidTr="00F10CA4">
        <w:tc>
          <w:tcPr>
            <w:tcW w:w="4842" w:type="dxa"/>
            <w:shd w:val="clear" w:color="auto" w:fill="auto"/>
          </w:tcPr>
          <w:p w14:paraId="6EB643A5" w14:textId="77777777" w:rsidR="00E03CED" w:rsidRPr="00FB34CF" w:rsidRDefault="00E03CED" w:rsidP="00E03CE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dxa"/>
            <w:shd w:val="clear" w:color="auto" w:fill="auto"/>
          </w:tcPr>
          <w:p w14:paraId="614DF1AC" w14:textId="77777777" w:rsidR="00E03CED" w:rsidRPr="00FB34CF" w:rsidRDefault="00E03CED" w:rsidP="00E03CED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063D4082" w14:textId="77777777" w:rsidR="00E03CED" w:rsidRPr="00FB34CF" w:rsidRDefault="00E03CED" w:rsidP="00E03CE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6" w:type="dxa"/>
            <w:gridSpan w:val="3"/>
            <w:shd w:val="clear" w:color="auto" w:fill="auto"/>
          </w:tcPr>
          <w:p w14:paraId="76E079B7" w14:textId="77777777" w:rsidR="00E03CED" w:rsidRPr="00FB34CF" w:rsidRDefault="00E03CED" w:rsidP="00E03CED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B34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FB34C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E03CED" w:rsidRPr="0027504C" w14:paraId="4F98F810" w14:textId="77777777" w:rsidTr="008F6F4D">
        <w:tc>
          <w:tcPr>
            <w:tcW w:w="4842" w:type="dxa"/>
            <w:shd w:val="clear" w:color="auto" w:fill="auto"/>
            <w:vAlign w:val="center"/>
          </w:tcPr>
          <w:p w14:paraId="4C812A34" w14:textId="77777777" w:rsidR="00E03CED" w:rsidRPr="00FB34CF" w:rsidRDefault="00E03CED" w:rsidP="00E03CE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7BE7">
              <w:rPr>
                <w:rFonts w:asciiTheme="majorBidi" w:hAnsiTheme="majorBidi" w:cstheme="majorBidi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806" w:type="dxa"/>
            <w:shd w:val="clear" w:color="auto" w:fill="auto"/>
          </w:tcPr>
          <w:p w14:paraId="123CF2CC" w14:textId="77777777" w:rsidR="00E03CED" w:rsidRPr="00FB34CF" w:rsidRDefault="00E03CED" w:rsidP="00E03CED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473B30C9" w14:textId="77777777" w:rsidR="00E03CED" w:rsidRPr="00FB34CF" w:rsidRDefault="00E03CED" w:rsidP="00E03CE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44CB5D18" w14:textId="7E16C43E" w:rsidR="00E03CED" w:rsidRPr="00FB34CF" w:rsidRDefault="00A93BEE" w:rsidP="00E03CED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3,682,854</w:t>
            </w:r>
          </w:p>
        </w:tc>
        <w:tc>
          <w:tcPr>
            <w:tcW w:w="268" w:type="dxa"/>
            <w:shd w:val="clear" w:color="auto" w:fill="auto"/>
          </w:tcPr>
          <w:p w14:paraId="48BF45E6" w14:textId="77777777" w:rsidR="00E03CED" w:rsidRPr="00FB34CF" w:rsidRDefault="00E03CED" w:rsidP="00E03CED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6CE95CC6" w14:textId="30F3B20F" w:rsidR="00E03CED" w:rsidRPr="00FB34CF" w:rsidRDefault="00E03CED" w:rsidP="00E03CED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2,812,574</w:t>
            </w:r>
          </w:p>
        </w:tc>
      </w:tr>
      <w:tr w:rsidR="00E03CED" w:rsidRPr="0027504C" w14:paraId="1FD14B44" w14:textId="77777777" w:rsidTr="008F6F4D">
        <w:tc>
          <w:tcPr>
            <w:tcW w:w="4842" w:type="dxa"/>
            <w:shd w:val="clear" w:color="auto" w:fill="auto"/>
            <w:vAlign w:val="center"/>
          </w:tcPr>
          <w:p w14:paraId="3A715973" w14:textId="77777777" w:rsidR="00E03CED" w:rsidRPr="00FB34CF" w:rsidRDefault="00E03CED" w:rsidP="00E03CE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7BE7">
              <w:rPr>
                <w:rFonts w:asciiTheme="majorBidi" w:hAnsiTheme="majorBidi" w:cstheme="majorBidi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806" w:type="dxa"/>
            <w:shd w:val="clear" w:color="auto" w:fill="auto"/>
          </w:tcPr>
          <w:p w14:paraId="2981703D" w14:textId="77777777" w:rsidR="00E03CED" w:rsidRPr="00FB34CF" w:rsidRDefault="00E03CED" w:rsidP="00E03CED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65BB975E" w14:textId="77777777" w:rsidR="00E03CED" w:rsidRPr="00FB34CF" w:rsidRDefault="00E03CED" w:rsidP="00E03CE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68AAEEBA" w14:textId="2CA1A12C" w:rsidR="00E03CED" w:rsidRPr="00FB34CF" w:rsidRDefault="00A93BEE" w:rsidP="00E03CED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(12,746)</w:t>
            </w:r>
          </w:p>
        </w:tc>
        <w:tc>
          <w:tcPr>
            <w:tcW w:w="268" w:type="dxa"/>
            <w:shd w:val="clear" w:color="auto" w:fill="auto"/>
          </w:tcPr>
          <w:p w14:paraId="00953FE6" w14:textId="77777777" w:rsidR="00E03CED" w:rsidRPr="00FB34CF" w:rsidRDefault="00E03CED" w:rsidP="00E03CED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78C1045D" w14:textId="54CE6245" w:rsidR="00E03CED" w:rsidRPr="00090831" w:rsidRDefault="00E03CED" w:rsidP="00E03CED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14,261</w:t>
            </w:r>
          </w:p>
        </w:tc>
      </w:tr>
      <w:tr w:rsidR="00E03CED" w:rsidRPr="0027504C" w14:paraId="5AD3E3A0" w14:textId="77777777" w:rsidTr="008F6F4D">
        <w:tc>
          <w:tcPr>
            <w:tcW w:w="4842" w:type="dxa"/>
            <w:shd w:val="clear" w:color="auto" w:fill="auto"/>
          </w:tcPr>
          <w:p w14:paraId="3B4128E0" w14:textId="77777777" w:rsidR="00E03CED" w:rsidRPr="00BB268C" w:rsidRDefault="00E03CED" w:rsidP="00E03CE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BB268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806" w:type="dxa"/>
            <w:shd w:val="clear" w:color="auto" w:fill="auto"/>
          </w:tcPr>
          <w:p w14:paraId="4DC9E38E" w14:textId="77777777" w:rsidR="00E03CED" w:rsidRPr="00FB34CF" w:rsidRDefault="00E03CED" w:rsidP="00E03CED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552B91AE" w14:textId="77777777" w:rsidR="00E03CED" w:rsidRPr="00FB34CF" w:rsidRDefault="00E03CED" w:rsidP="00E03CE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</w:tcPr>
          <w:p w14:paraId="0380AAEA" w14:textId="09D2E0AB" w:rsidR="00E03CED" w:rsidRPr="00FB34CF" w:rsidRDefault="00B632C7" w:rsidP="00E03CED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3,670,108</w:t>
            </w:r>
          </w:p>
        </w:tc>
        <w:tc>
          <w:tcPr>
            <w:tcW w:w="268" w:type="dxa"/>
            <w:shd w:val="clear" w:color="auto" w:fill="auto"/>
          </w:tcPr>
          <w:p w14:paraId="7A29794B" w14:textId="77777777" w:rsidR="00E03CED" w:rsidRPr="00FB34CF" w:rsidRDefault="00E03CED" w:rsidP="00E03CED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</w:tcPr>
          <w:p w14:paraId="241F2B7B" w14:textId="778847C9" w:rsidR="00E03CED" w:rsidRPr="00090831" w:rsidRDefault="00E03CED" w:rsidP="00E03CED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2,826,835</w:t>
            </w:r>
          </w:p>
        </w:tc>
      </w:tr>
      <w:tr w:rsidR="00E03CED" w:rsidRPr="0027504C" w14:paraId="2B9B2524" w14:textId="77777777" w:rsidTr="008F6F4D">
        <w:tc>
          <w:tcPr>
            <w:tcW w:w="4842" w:type="dxa"/>
            <w:shd w:val="clear" w:color="auto" w:fill="auto"/>
            <w:vAlign w:val="center"/>
          </w:tcPr>
          <w:p w14:paraId="0DD05814" w14:textId="77777777" w:rsidR="00E03CED" w:rsidRPr="00BB268C" w:rsidRDefault="00E03CED" w:rsidP="00E03CE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B268C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ตัดรายการ</w:t>
            </w:r>
            <w:r w:rsidRPr="00BB268C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BB268C">
              <w:rPr>
                <w:rFonts w:ascii="Angsana New" w:hAnsi="Angsana New"/>
                <w:sz w:val="30"/>
                <w:szCs w:val="30"/>
                <w:cs/>
                <w:lang w:val="en-US"/>
              </w:rPr>
              <w:t>(กำไร) ขาดทุนระหว่างส่วนงาน</w:t>
            </w:r>
          </w:p>
        </w:tc>
        <w:tc>
          <w:tcPr>
            <w:tcW w:w="806" w:type="dxa"/>
            <w:shd w:val="clear" w:color="auto" w:fill="auto"/>
          </w:tcPr>
          <w:p w14:paraId="0CCFC0C6" w14:textId="77777777" w:rsidR="00E03CED" w:rsidRPr="00FB34CF" w:rsidRDefault="00E03CED" w:rsidP="00E03CED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192326AD" w14:textId="77777777" w:rsidR="00E03CED" w:rsidRPr="00FB34CF" w:rsidRDefault="00E03CED" w:rsidP="00E03CE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748F7DE8" w14:textId="4FB0E4C8" w:rsidR="00E03CED" w:rsidRPr="00FB34CF" w:rsidRDefault="00A93BEE" w:rsidP="00E03CED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3FDE1CED" w14:textId="77777777" w:rsidR="00E03CED" w:rsidRPr="00FB34CF" w:rsidRDefault="00E03CED" w:rsidP="00E03CED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47087C73" w14:textId="4D3D9BA0" w:rsidR="00E03CED" w:rsidRPr="00090831" w:rsidRDefault="00E03CED" w:rsidP="00E03CED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03CED" w:rsidRPr="0027504C" w14:paraId="31EA70C1" w14:textId="77777777" w:rsidTr="008F6F4D">
        <w:trPr>
          <w:trHeight w:val="415"/>
        </w:trPr>
        <w:tc>
          <w:tcPr>
            <w:tcW w:w="4842" w:type="dxa"/>
            <w:shd w:val="clear" w:color="auto" w:fill="auto"/>
          </w:tcPr>
          <w:p w14:paraId="79EC95FD" w14:textId="5CC882CB" w:rsidR="00E03CED" w:rsidRPr="00F80A42" w:rsidRDefault="00E03CED" w:rsidP="00E03CE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80A4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กำไรก่อนภาษีเงินได้สำหรับ</w:t>
            </w:r>
            <w:r w:rsidRPr="00F80A4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806" w:type="dxa"/>
            <w:shd w:val="clear" w:color="auto" w:fill="auto"/>
          </w:tcPr>
          <w:p w14:paraId="044308CB" w14:textId="77777777" w:rsidR="00E03CED" w:rsidRPr="0027504C" w:rsidRDefault="00E03CED" w:rsidP="00E03CED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1AB50D38" w14:textId="77777777" w:rsidR="00E03CED" w:rsidRPr="0027504C" w:rsidRDefault="00E03CED" w:rsidP="00E03CE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C8DD09" w14:textId="03AB099C" w:rsidR="00E03CED" w:rsidRPr="0027504C" w:rsidRDefault="00A93BEE" w:rsidP="00E03CED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3,670,108</w:t>
            </w:r>
          </w:p>
        </w:tc>
        <w:tc>
          <w:tcPr>
            <w:tcW w:w="268" w:type="dxa"/>
            <w:shd w:val="clear" w:color="auto" w:fill="auto"/>
          </w:tcPr>
          <w:p w14:paraId="6AD464E1" w14:textId="77777777" w:rsidR="00E03CED" w:rsidRPr="0027504C" w:rsidRDefault="00E03CED" w:rsidP="00E03CED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2EF7EF" w14:textId="37B1ACE0" w:rsidR="00E03CED" w:rsidRPr="00090831" w:rsidRDefault="00E03CED" w:rsidP="00E03CED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2,826,835</w:t>
            </w:r>
          </w:p>
        </w:tc>
      </w:tr>
    </w:tbl>
    <w:p w14:paraId="0E0036B7" w14:textId="77777777" w:rsidR="000F4B4C" w:rsidRPr="000F4B4C" w:rsidRDefault="000F4B4C" w:rsidP="000F4B4C">
      <w:pPr>
        <w:pStyle w:val="Heading2"/>
        <w:keepLines w:val="0"/>
        <w:numPr>
          <w:ilvl w:val="0"/>
          <w:numId w:val="0"/>
        </w:numPr>
        <w:shd w:val="clear" w:color="auto" w:fill="FFFFFF"/>
        <w:spacing w:after="0" w:line="240" w:lineRule="auto"/>
        <w:ind w:left="504" w:right="191"/>
        <w:rPr>
          <w:rFonts w:ascii="Angsana New" w:hAnsi="Angsana New"/>
          <w:b w:val="0"/>
          <w:bCs w:val="0"/>
          <w:i w:val="0"/>
          <w:iCs w:val="0"/>
          <w:sz w:val="20"/>
          <w:szCs w:val="20"/>
        </w:rPr>
      </w:pPr>
    </w:p>
    <w:p w14:paraId="5DCD62B4" w14:textId="21BDEB7F" w:rsidR="005A69E3" w:rsidRPr="0078123E" w:rsidRDefault="005A69E3" w:rsidP="0046128B">
      <w:pPr>
        <w:pStyle w:val="Heading2"/>
        <w:keepLines w:val="0"/>
        <w:numPr>
          <w:ilvl w:val="1"/>
          <w:numId w:val="9"/>
        </w:numPr>
        <w:shd w:val="clear" w:color="auto" w:fill="FFFFFF"/>
        <w:tabs>
          <w:tab w:val="clear" w:pos="504"/>
          <w:tab w:val="num" w:pos="540"/>
        </w:tabs>
        <w:spacing w:after="0" w:line="240" w:lineRule="auto"/>
        <w:ind w:right="191"/>
        <w:rPr>
          <w:rFonts w:ascii="Angsana New" w:hAnsi="Angsana New"/>
          <w:sz w:val="30"/>
          <w:szCs w:val="30"/>
        </w:rPr>
      </w:pPr>
      <w:r w:rsidRPr="0078123E">
        <w:rPr>
          <w:rFonts w:ascii="Angsana New" w:hAnsi="Angsana New" w:hint="cs"/>
          <w:sz w:val="30"/>
          <w:szCs w:val="30"/>
          <w:cs/>
        </w:rPr>
        <w:t>ข้อมูลเกี่ยวกับฐานะการเงินตามส่วนงานที่รายงาน</w:t>
      </w:r>
    </w:p>
    <w:p w14:paraId="2B5079F8" w14:textId="77777777" w:rsidR="005A69E3" w:rsidRPr="0078123E" w:rsidRDefault="005A69E3" w:rsidP="00696AF8">
      <w:pPr>
        <w:pStyle w:val="Bo-Blankline"/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860"/>
        <w:gridCol w:w="846"/>
        <w:gridCol w:w="234"/>
        <w:gridCol w:w="1440"/>
        <w:gridCol w:w="234"/>
        <w:gridCol w:w="1566"/>
      </w:tblGrid>
      <w:tr w:rsidR="005A69E3" w:rsidRPr="0078123E" w14:paraId="540AD6B9" w14:textId="77777777" w:rsidTr="00E7659B">
        <w:tc>
          <w:tcPr>
            <w:tcW w:w="4860" w:type="dxa"/>
            <w:shd w:val="clear" w:color="auto" w:fill="auto"/>
          </w:tcPr>
          <w:p w14:paraId="4963EC1F" w14:textId="77777777" w:rsidR="005A69E3" w:rsidRPr="0078123E" w:rsidRDefault="005A69E3" w:rsidP="00D06FA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</w:tcPr>
          <w:p w14:paraId="1966309D" w14:textId="77777777" w:rsidR="005A69E3" w:rsidRPr="0078123E" w:rsidRDefault="005A69E3" w:rsidP="00D06FA6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0063B83A" w14:textId="77777777" w:rsidR="005A69E3" w:rsidRPr="0078123E" w:rsidRDefault="005A69E3" w:rsidP="00D06FA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shd w:val="clear" w:color="auto" w:fill="auto"/>
          </w:tcPr>
          <w:p w14:paraId="0C9F3D99" w14:textId="77777777" w:rsidR="005A69E3" w:rsidRPr="0078123E" w:rsidRDefault="005A69E3" w:rsidP="00D06FA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12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สินทรัพย์ส่วนงาน</w:t>
            </w:r>
          </w:p>
        </w:tc>
      </w:tr>
      <w:tr w:rsidR="0078123E" w:rsidRPr="0078123E" w14:paraId="140DB631" w14:textId="77777777" w:rsidTr="00E7659B">
        <w:trPr>
          <w:trHeight w:val="317"/>
        </w:trPr>
        <w:tc>
          <w:tcPr>
            <w:tcW w:w="4860" w:type="dxa"/>
            <w:shd w:val="clear" w:color="auto" w:fill="auto"/>
          </w:tcPr>
          <w:p w14:paraId="3EDC4BA4" w14:textId="77777777" w:rsidR="0078123E" w:rsidRPr="0078123E" w:rsidRDefault="0078123E" w:rsidP="0078123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</w:tcPr>
          <w:p w14:paraId="244EB855" w14:textId="77777777" w:rsidR="0078123E" w:rsidRPr="0078123E" w:rsidRDefault="0078123E" w:rsidP="0078123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7B0261FA" w14:textId="77777777" w:rsidR="0078123E" w:rsidRPr="0078123E" w:rsidRDefault="0078123E" w:rsidP="0078123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575B081" w14:textId="57759606" w:rsidR="0078123E" w:rsidRPr="0078123E" w:rsidRDefault="006145CD" w:rsidP="00E041F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E03CED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4" w:type="dxa"/>
            <w:shd w:val="clear" w:color="auto" w:fill="auto"/>
          </w:tcPr>
          <w:p w14:paraId="2F0101EE" w14:textId="77777777" w:rsidR="0078123E" w:rsidRPr="0078123E" w:rsidRDefault="0078123E" w:rsidP="0078123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shd w:val="clear" w:color="auto" w:fill="auto"/>
          </w:tcPr>
          <w:p w14:paraId="54B3E2B9" w14:textId="6029C5A4" w:rsidR="0078123E" w:rsidRPr="0078123E" w:rsidRDefault="006145CD" w:rsidP="00E041F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E03CED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78123E" w:rsidRPr="0078123E" w14:paraId="12444598" w14:textId="77777777" w:rsidTr="00E7659B">
        <w:tc>
          <w:tcPr>
            <w:tcW w:w="4860" w:type="dxa"/>
            <w:shd w:val="clear" w:color="auto" w:fill="auto"/>
          </w:tcPr>
          <w:p w14:paraId="6D132740" w14:textId="77777777" w:rsidR="0078123E" w:rsidRPr="0078123E" w:rsidRDefault="0078123E" w:rsidP="0078123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</w:tcPr>
          <w:p w14:paraId="12D5BDF6" w14:textId="77777777" w:rsidR="0078123E" w:rsidRPr="0078123E" w:rsidRDefault="0078123E" w:rsidP="0078123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2CE535A6" w14:textId="77777777" w:rsidR="0078123E" w:rsidRPr="0078123E" w:rsidRDefault="0078123E" w:rsidP="0078123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shd w:val="clear" w:color="auto" w:fill="auto"/>
          </w:tcPr>
          <w:p w14:paraId="7047EC61" w14:textId="77777777" w:rsidR="0078123E" w:rsidRPr="0078123E" w:rsidRDefault="0078123E" w:rsidP="007812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8123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78123E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E03CED" w:rsidRPr="0078123E" w14:paraId="50F828E1" w14:textId="77777777" w:rsidTr="00E33F13">
        <w:tc>
          <w:tcPr>
            <w:tcW w:w="4860" w:type="dxa"/>
            <w:shd w:val="clear" w:color="auto" w:fill="auto"/>
            <w:vAlign w:val="center"/>
          </w:tcPr>
          <w:p w14:paraId="602E918A" w14:textId="77777777" w:rsidR="00E03CED" w:rsidRPr="0078123E" w:rsidRDefault="00E03CED" w:rsidP="00E03CE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8123E">
              <w:rPr>
                <w:rFonts w:ascii="Angsana New" w:hAnsi="Angsana New" w:hint="cs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846" w:type="dxa"/>
            <w:shd w:val="clear" w:color="auto" w:fill="auto"/>
          </w:tcPr>
          <w:p w14:paraId="7592333F" w14:textId="77777777" w:rsidR="00E03CED" w:rsidRPr="0078123E" w:rsidRDefault="00E03CED" w:rsidP="00E03CED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04C4E91B" w14:textId="77777777" w:rsidR="00E03CED" w:rsidRPr="0078123E" w:rsidRDefault="00E03CED" w:rsidP="00E03CE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12F75F8" w14:textId="2C744BCA" w:rsidR="00E03CED" w:rsidRPr="00E7659B" w:rsidRDefault="00A93BEE" w:rsidP="00E03CED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54,476,668</w:t>
            </w:r>
          </w:p>
        </w:tc>
        <w:tc>
          <w:tcPr>
            <w:tcW w:w="234" w:type="dxa"/>
            <w:shd w:val="clear" w:color="auto" w:fill="auto"/>
          </w:tcPr>
          <w:p w14:paraId="64CD77AB" w14:textId="77777777" w:rsidR="00E03CED" w:rsidRPr="0078123E" w:rsidRDefault="00E03CED" w:rsidP="00E03CE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3974CD63" w14:textId="2549D582" w:rsidR="00E03CED" w:rsidRPr="00C30615" w:rsidRDefault="00E03CED" w:rsidP="00E03CED">
            <w:pPr>
              <w:tabs>
                <w:tab w:val="decimal" w:pos="128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46,493,705</w:t>
            </w:r>
          </w:p>
        </w:tc>
      </w:tr>
      <w:tr w:rsidR="00E03CED" w:rsidRPr="0078123E" w14:paraId="42F2C53A" w14:textId="77777777" w:rsidTr="00E33F13">
        <w:tc>
          <w:tcPr>
            <w:tcW w:w="4860" w:type="dxa"/>
            <w:shd w:val="clear" w:color="auto" w:fill="auto"/>
            <w:vAlign w:val="center"/>
          </w:tcPr>
          <w:p w14:paraId="5B451861" w14:textId="77777777" w:rsidR="00E03CED" w:rsidRPr="0078123E" w:rsidRDefault="00E03CED" w:rsidP="00E03CE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8123E">
              <w:rPr>
                <w:rFonts w:ascii="Angsana New" w:hAnsi="Angsana New" w:hint="cs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846" w:type="dxa"/>
            <w:shd w:val="clear" w:color="auto" w:fill="auto"/>
          </w:tcPr>
          <w:p w14:paraId="04C51683" w14:textId="77777777" w:rsidR="00E03CED" w:rsidRPr="0078123E" w:rsidRDefault="00E03CED" w:rsidP="00E03CED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17FD47D4" w14:textId="77777777" w:rsidR="00E03CED" w:rsidRPr="0078123E" w:rsidRDefault="00E03CED" w:rsidP="00E03CE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AB9583F" w14:textId="5A10EFC2" w:rsidR="00E03CED" w:rsidRPr="00E7659B" w:rsidRDefault="00A93BEE" w:rsidP="00E03CED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69,037</w:t>
            </w:r>
          </w:p>
        </w:tc>
        <w:tc>
          <w:tcPr>
            <w:tcW w:w="234" w:type="dxa"/>
            <w:shd w:val="clear" w:color="auto" w:fill="auto"/>
          </w:tcPr>
          <w:p w14:paraId="637B469F" w14:textId="77777777" w:rsidR="00E03CED" w:rsidRPr="0078123E" w:rsidRDefault="00E03CED" w:rsidP="00E03CE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0B512485" w14:textId="718996B0" w:rsidR="00E03CED" w:rsidRPr="00E7659B" w:rsidRDefault="00E03CED" w:rsidP="00E03CED">
            <w:pPr>
              <w:tabs>
                <w:tab w:val="decimal" w:pos="128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77,590</w:t>
            </w:r>
          </w:p>
        </w:tc>
      </w:tr>
      <w:tr w:rsidR="00E03CED" w:rsidRPr="0078123E" w14:paraId="1702C989" w14:textId="77777777" w:rsidTr="00E33F13">
        <w:tc>
          <w:tcPr>
            <w:tcW w:w="4860" w:type="dxa"/>
            <w:shd w:val="clear" w:color="auto" w:fill="auto"/>
          </w:tcPr>
          <w:p w14:paraId="768523C6" w14:textId="77777777" w:rsidR="00E03CED" w:rsidRPr="0078123E" w:rsidRDefault="00E03CED" w:rsidP="00E03CE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</w:tcPr>
          <w:p w14:paraId="6CBA5DBC" w14:textId="77777777" w:rsidR="00E03CED" w:rsidRPr="0078123E" w:rsidRDefault="00E03CED" w:rsidP="00E03CED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44AAEA69" w14:textId="77777777" w:rsidR="00E03CED" w:rsidRPr="0078123E" w:rsidRDefault="00E03CED" w:rsidP="00E03CE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EF9462" w14:textId="0AC0A10F" w:rsidR="00E03CED" w:rsidRPr="00E7659B" w:rsidRDefault="00A93BEE" w:rsidP="00E03CED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54,545,705</w:t>
            </w:r>
          </w:p>
        </w:tc>
        <w:tc>
          <w:tcPr>
            <w:tcW w:w="234" w:type="dxa"/>
            <w:shd w:val="clear" w:color="auto" w:fill="auto"/>
          </w:tcPr>
          <w:p w14:paraId="611C766D" w14:textId="77777777" w:rsidR="00E03CED" w:rsidRPr="0078123E" w:rsidRDefault="00E03CED" w:rsidP="00E03CE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F81322" w14:textId="729E85D2" w:rsidR="00E03CED" w:rsidRPr="00E7659B" w:rsidRDefault="00E03CED" w:rsidP="00E03CED">
            <w:pPr>
              <w:tabs>
                <w:tab w:val="decimal" w:pos="128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46,571,295</w:t>
            </w:r>
          </w:p>
        </w:tc>
      </w:tr>
      <w:tr w:rsidR="00E03CED" w:rsidRPr="0078123E" w14:paraId="4B380071" w14:textId="77777777" w:rsidTr="00E33F13">
        <w:tc>
          <w:tcPr>
            <w:tcW w:w="4860" w:type="dxa"/>
            <w:shd w:val="clear" w:color="auto" w:fill="auto"/>
          </w:tcPr>
          <w:p w14:paraId="60FA3980" w14:textId="77777777" w:rsidR="00E03CED" w:rsidRPr="0078123E" w:rsidRDefault="00E03CED" w:rsidP="00E03CE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8123E">
              <w:rPr>
                <w:rFonts w:ascii="Angsana New" w:hAnsi="Angsana New" w:hint="cs"/>
                <w:sz w:val="30"/>
                <w:szCs w:val="30"/>
                <w:cs/>
              </w:rPr>
              <w:t>สินทรัพย์ที่ไม่ได้ปันส่วน</w:t>
            </w:r>
          </w:p>
        </w:tc>
        <w:tc>
          <w:tcPr>
            <w:tcW w:w="846" w:type="dxa"/>
            <w:shd w:val="clear" w:color="auto" w:fill="auto"/>
          </w:tcPr>
          <w:p w14:paraId="7A7CCE32" w14:textId="77777777" w:rsidR="00E03CED" w:rsidRPr="0078123E" w:rsidRDefault="00E03CED" w:rsidP="00E03CED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20FF472E" w14:textId="77777777" w:rsidR="00E03CED" w:rsidRPr="0078123E" w:rsidRDefault="00E03CED" w:rsidP="00E03CE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5A82A7" w14:textId="152BDA68" w:rsidR="00E03CED" w:rsidRPr="00E7659B" w:rsidRDefault="00A93BEE" w:rsidP="00E03CED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9A2A6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="009A2A6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,470</w:t>
            </w:r>
          </w:p>
        </w:tc>
        <w:tc>
          <w:tcPr>
            <w:tcW w:w="234" w:type="dxa"/>
            <w:shd w:val="clear" w:color="auto" w:fill="auto"/>
          </w:tcPr>
          <w:p w14:paraId="375343CB" w14:textId="77777777" w:rsidR="00E03CED" w:rsidRPr="0078123E" w:rsidRDefault="00E03CED" w:rsidP="00E03CE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5C97CB" w14:textId="5462E83E" w:rsidR="00E03CED" w:rsidRPr="00E7659B" w:rsidRDefault="00E03CED" w:rsidP="00E03CED">
            <w:pPr>
              <w:tabs>
                <w:tab w:val="decimal" w:pos="128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4,008,078</w:t>
            </w:r>
          </w:p>
        </w:tc>
      </w:tr>
      <w:tr w:rsidR="00E03CED" w:rsidRPr="0078123E" w14:paraId="5F573B91" w14:textId="77777777" w:rsidTr="00E33F13">
        <w:tc>
          <w:tcPr>
            <w:tcW w:w="4860" w:type="dxa"/>
            <w:shd w:val="clear" w:color="auto" w:fill="auto"/>
          </w:tcPr>
          <w:p w14:paraId="3E75C3A5" w14:textId="77777777" w:rsidR="00E03CED" w:rsidRPr="0078123E" w:rsidRDefault="00E03CED" w:rsidP="00E03CE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8123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สินทรัพย์รวม</w:t>
            </w:r>
          </w:p>
        </w:tc>
        <w:tc>
          <w:tcPr>
            <w:tcW w:w="846" w:type="dxa"/>
            <w:shd w:val="clear" w:color="auto" w:fill="auto"/>
          </w:tcPr>
          <w:p w14:paraId="46DF6D8D" w14:textId="77777777" w:rsidR="00E03CED" w:rsidRPr="0078123E" w:rsidRDefault="00E03CED" w:rsidP="00E03CED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047AA78C" w14:textId="77777777" w:rsidR="00E03CED" w:rsidRPr="0078123E" w:rsidRDefault="00E03CED" w:rsidP="00E03CE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07A59DB" w14:textId="2AB48E39" w:rsidR="00E03CED" w:rsidRPr="00E7659B" w:rsidRDefault="00A93BEE" w:rsidP="00E03CED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59,767,175</w:t>
            </w:r>
          </w:p>
        </w:tc>
        <w:tc>
          <w:tcPr>
            <w:tcW w:w="234" w:type="dxa"/>
            <w:shd w:val="clear" w:color="auto" w:fill="auto"/>
          </w:tcPr>
          <w:p w14:paraId="20D62903" w14:textId="77777777" w:rsidR="00E03CED" w:rsidRPr="0078123E" w:rsidRDefault="00E03CED" w:rsidP="00E03CE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2F014B5" w14:textId="1C70864F" w:rsidR="00E03CED" w:rsidRPr="00E7659B" w:rsidRDefault="00E03CED" w:rsidP="00E03CED">
            <w:pPr>
              <w:tabs>
                <w:tab w:val="decimal" w:pos="128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50,579,373</w:t>
            </w:r>
          </w:p>
        </w:tc>
      </w:tr>
    </w:tbl>
    <w:p w14:paraId="30952562" w14:textId="77777777" w:rsidR="005A69E3" w:rsidRPr="00EA5B1C" w:rsidRDefault="005A69E3" w:rsidP="001F5A2E">
      <w:pPr>
        <w:pStyle w:val="Bo-Blankline"/>
        <w:ind w:left="0"/>
        <w:rPr>
          <w:cs/>
          <w:lang w:val="en-US"/>
        </w:rPr>
      </w:pPr>
    </w:p>
    <w:p w14:paraId="64C7F62B" w14:textId="4F4238C9" w:rsidR="005A69E3" w:rsidRPr="00693434" w:rsidRDefault="005A69E3" w:rsidP="0046128B">
      <w:pPr>
        <w:pStyle w:val="Bo-C1Content"/>
        <w:numPr>
          <w:ilvl w:val="1"/>
          <w:numId w:val="9"/>
        </w:numPr>
        <w:tabs>
          <w:tab w:val="clear" w:pos="504"/>
          <w:tab w:val="num" w:pos="720"/>
        </w:tabs>
        <w:ind w:left="540"/>
        <w:rPr>
          <w:b/>
          <w:bCs/>
        </w:rPr>
      </w:pPr>
      <w:r w:rsidRPr="00693434">
        <w:rPr>
          <w:b/>
          <w:bCs/>
          <w:i/>
          <w:iCs/>
          <w:cs/>
        </w:rPr>
        <w:t>ส่วนงานภูมิศาสตร์</w:t>
      </w:r>
    </w:p>
    <w:p w14:paraId="663BBA18" w14:textId="77777777" w:rsidR="005A69E3" w:rsidRPr="00EA5B1C" w:rsidRDefault="005A69E3" w:rsidP="005A69E3">
      <w:pPr>
        <w:pStyle w:val="Bo-Blankline"/>
      </w:pPr>
    </w:p>
    <w:p w14:paraId="1C5F08D5" w14:textId="26C2118C" w:rsidR="005A69E3" w:rsidRPr="00693434" w:rsidRDefault="00A44F76" w:rsidP="0046128B">
      <w:pPr>
        <w:pStyle w:val="Bo-C1Content"/>
        <w:ind w:left="540"/>
        <w:rPr>
          <w:rFonts w:eastAsia="Calibri"/>
        </w:rPr>
      </w:pPr>
      <w:r>
        <w:rPr>
          <w:rFonts w:eastAsia="Calibri" w:hint="cs"/>
          <w:cs/>
        </w:rPr>
        <w:t>กลุ่ม</w:t>
      </w:r>
      <w:r w:rsidR="005A69E3" w:rsidRPr="00693434">
        <w:rPr>
          <w:rFonts w:eastAsia="Calibri"/>
          <w:cs/>
        </w:rPr>
        <w:t>บ</w:t>
      </w:r>
      <w:r>
        <w:rPr>
          <w:rFonts w:eastAsia="Calibri"/>
          <w:cs/>
        </w:rPr>
        <w:t>ริษัทดำเนินธุรกิจ</w:t>
      </w:r>
      <w:r w:rsidR="00C03034">
        <w:rPr>
          <w:rFonts w:eastAsia="Calibri" w:hint="cs"/>
          <w:cs/>
        </w:rPr>
        <w:t>เฉพาะใน</w:t>
      </w:r>
      <w:r w:rsidR="008E1464" w:rsidRPr="00693434">
        <w:rPr>
          <w:rFonts w:eastAsia="Calibri"/>
          <w:cs/>
        </w:rPr>
        <w:t>ประเทศ</w:t>
      </w:r>
      <w:r w:rsidR="00C03034">
        <w:rPr>
          <w:rFonts w:eastAsia="Calibri" w:hint="cs"/>
          <w:cs/>
        </w:rPr>
        <w:t>เท่านั้น</w:t>
      </w:r>
      <w:r w:rsidR="00944713" w:rsidRPr="00693434">
        <w:rPr>
          <w:rFonts w:eastAsia="Calibri" w:hint="cs"/>
          <w:cs/>
        </w:rPr>
        <w:t xml:space="preserve"> ไม่มีรายได้จากต่างประเทศหรือ</w:t>
      </w:r>
      <w:r w:rsidR="005A69E3" w:rsidRPr="00693434">
        <w:rPr>
          <w:rFonts w:eastAsia="Calibri"/>
          <w:cs/>
        </w:rPr>
        <w:t>สินทรัพย์ในต่างประเทศที่มีสาระสำคัญ</w:t>
      </w:r>
    </w:p>
    <w:p w14:paraId="04E28C41" w14:textId="77777777" w:rsidR="00860B68" w:rsidRPr="00EA5B1C" w:rsidRDefault="00860B68" w:rsidP="00860B68">
      <w:pPr>
        <w:pStyle w:val="Bo-Blankline"/>
        <w:rPr>
          <w:rFonts w:eastAsia="Calibri"/>
        </w:rPr>
      </w:pPr>
    </w:p>
    <w:p w14:paraId="022B47EC" w14:textId="3DF6179D" w:rsidR="00860B68" w:rsidRPr="00495308" w:rsidRDefault="00860B68" w:rsidP="0046128B">
      <w:pPr>
        <w:pStyle w:val="ListParagraph"/>
        <w:numPr>
          <w:ilvl w:val="1"/>
          <w:numId w:val="9"/>
        </w:numPr>
        <w:tabs>
          <w:tab w:val="clear" w:pos="454"/>
          <w:tab w:val="clear" w:pos="504"/>
          <w:tab w:val="clear" w:pos="68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49530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ลู</w:t>
      </w:r>
      <w:r w:rsidRPr="00495308">
        <w:rPr>
          <w:rFonts w:ascii="Angsana New" w:hAnsi="Angsana New"/>
          <w:b/>
          <w:bCs/>
          <w:i/>
          <w:iCs/>
          <w:sz w:val="30"/>
          <w:szCs w:val="30"/>
          <w:cs/>
        </w:rPr>
        <w:t>กค้ารายใหญ่</w:t>
      </w:r>
    </w:p>
    <w:p w14:paraId="5172E5F3" w14:textId="77777777" w:rsidR="00860B68" w:rsidRPr="00EA5B1C" w:rsidRDefault="00860B68" w:rsidP="00860B68">
      <w:pPr>
        <w:pStyle w:val="Bo-Blankline"/>
        <w:rPr>
          <w:lang w:val="en-US"/>
        </w:rPr>
      </w:pPr>
    </w:p>
    <w:p w14:paraId="3FEC847B" w14:textId="047654C4" w:rsidR="00860B68" w:rsidRDefault="00860B68" w:rsidP="0046128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93434">
        <w:rPr>
          <w:rFonts w:ascii="Angsana New" w:hAnsi="Angsana New"/>
          <w:sz w:val="30"/>
          <w:szCs w:val="30"/>
          <w:cs/>
        </w:rPr>
        <w:t>รายได้จากลูกค้า</w:t>
      </w:r>
      <w:r w:rsidRPr="00693434">
        <w:rPr>
          <w:rFonts w:ascii="Angsana New" w:hAnsi="Angsana New"/>
          <w:sz w:val="30"/>
          <w:szCs w:val="30"/>
          <w:lang w:val="en-US"/>
        </w:rPr>
        <w:t xml:space="preserve"> </w:t>
      </w:r>
      <w:r w:rsidR="006145CD" w:rsidRPr="006145CD">
        <w:rPr>
          <w:rFonts w:ascii="Angsana New" w:hAnsi="Angsana New"/>
          <w:sz w:val="30"/>
          <w:szCs w:val="30"/>
          <w:lang w:val="en-US"/>
        </w:rPr>
        <w:t>2</w:t>
      </w:r>
      <w:r w:rsidRPr="00693434">
        <w:rPr>
          <w:rFonts w:ascii="Angsana New" w:hAnsi="Angsana New"/>
          <w:sz w:val="30"/>
          <w:szCs w:val="30"/>
          <w:lang w:val="en-US"/>
        </w:rPr>
        <w:t xml:space="preserve"> </w:t>
      </w:r>
      <w:r w:rsidRPr="00693434">
        <w:rPr>
          <w:rFonts w:ascii="Angsana New" w:hAnsi="Angsana New"/>
          <w:sz w:val="30"/>
          <w:szCs w:val="30"/>
          <w:cs/>
        </w:rPr>
        <w:t>ราย</w:t>
      </w:r>
      <w:r w:rsidRPr="00693434">
        <w:rPr>
          <w:rFonts w:ascii="Angsana New" w:hAnsi="Angsana New" w:hint="cs"/>
          <w:sz w:val="30"/>
          <w:szCs w:val="30"/>
          <w:cs/>
        </w:rPr>
        <w:t>ของ</w:t>
      </w:r>
      <w:r w:rsidR="00B800A4">
        <w:rPr>
          <w:rFonts w:ascii="Angsana New" w:hAnsi="Angsana New" w:hint="cs"/>
          <w:sz w:val="30"/>
          <w:szCs w:val="30"/>
          <w:cs/>
        </w:rPr>
        <w:t>กลุ่ม</w:t>
      </w:r>
      <w:r w:rsidRPr="00693434">
        <w:rPr>
          <w:rFonts w:ascii="Angsana New" w:hAnsi="Angsana New" w:hint="cs"/>
          <w:sz w:val="30"/>
          <w:szCs w:val="30"/>
          <w:cs/>
        </w:rPr>
        <w:t>บริษัทเป็นเงินประมาณ</w:t>
      </w:r>
      <w:r w:rsidR="00E03CED">
        <w:rPr>
          <w:rFonts w:ascii="Angsana New" w:hAnsi="Angsana New"/>
          <w:sz w:val="30"/>
          <w:szCs w:val="30"/>
        </w:rPr>
        <w:t xml:space="preserve"> </w:t>
      </w:r>
      <w:r w:rsidR="00A93BEE">
        <w:rPr>
          <w:rFonts w:ascii="Angsana New" w:hAnsi="Angsana New"/>
          <w:sz w:val="30"/>
          <w:szCs w:val="30"/>
        </w:rPr>
        <w:t>10,384</w:t>
      </w:r>
      <w:r w:rsidRPr="00693434">
        <w:rPr>
          <w:rFonts w:ascii="Angsana New" w:hAnsi="Angsana New"/>
          <w:sz w:val="30"/>
          <w:szCs w:val="30"/>
        </w:rPr>
        <w:t xml:space="preserve"> </w:t>
      </w:r>
      <w:r w:rsidRPr="00693434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693434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6145CD" w:rsidRPr="006145CD">
        <w:rPr>
          <w:rFonts w:ascii="Angsana New" w:hAnsi="Angsana New"/>
          <w:i/>
          <w:iCs/>
          <w:sz w:val="30"/>
          <w:szCs w:val="30"/>
          <w:lang w:val="en-US"/>
        </w:rPr>
        <w:t>256</w:t>
      </w:r>
      <w:r w:rsidR="00213134">
        <w:rPr>
          <w:rFonts w:ascii="Angsana New" w:hAnsi="Angsana New"/>
          <w:i/>
          <w:iCs/>
          <w:sz w:val="30"/>
          <w:szCs w:val="30"/>
          <w:lang w:val="en-US"/>
        </w:rPr>
        <w:t>5</w:t>
      </w:r>
      <w:r w:rsidRPr="00693434">
        <w:rPr>
          <w:rFonts w:ascii="Angsana New" w:hAnsi="Angsana New"/>
          <w:i/>
          <w:iCs/>
          <w:sz w:val="30"/>
          <w:szCs w:val="30"/>
        </w:rPr>
        <w:t xml:space="preserve">: </w:t>
      </w:r>
      <w:r w:rsidR="00E03CED">
        <w:rPr>
          <w:rFonts w:ascii="Angsana New" w:hAnsi="Angsana New"/>
          <w:i/>
          <w:iCs/>
          <w:sz w:val="30"/>
          <w:szCs w:val="30"/>
        </w:rPr>
        <w:t>9,644</w:t>
      </w:r>
      <w:r w:rsidR="00DE3EE4">
        <w:rPr>
          <w:rFonts w:ascii="Angsana New" w:hAnsi="Angsana New"/>
          <w:i/>
          <w:iCs/>
          <w:sz w:val="30"/>
          <w:szCs w:val="30"/>
        </w:rPr>
        <w:t xml:space="preserve"> </w:t>
      </w:r>
      <w:r w:rsidRPr="00693434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ล้านบาท) </w:t>
      </w:r>
      <w:r w:rsidRPr="00693434">
        <w:rPr>
          <w:rFonts w:ascii="Angsana New" w:hAnsi="Angsana New" w:hint="cs"/>
          <w:sz w:val="30"/>
          <w:szCs w:val="30"/>
          <w:cs/>
        </w:rPr>
        <w:t>จากรายได้รวมของ</w:t>
      </w:r>
      <w:r w:rsidR="00B800A4">
        <w:rPr>
          <w:rFonts w:ascii="Angsana New" w:hAnsi="Angsana New" w:hint="cs"/>
          <w:sz w:val="30"/>
          <w:szCs w:val="30"/>
          <w:cs/>
        </w:rPr>
        <w:t>กลุ่ม</w:t>
      </w:r>
      <w:r w:rsidRPr="00693434">
        <w:rPr>
          <w:rFonts w:ascii="Angsana New" w:hAnsi="Angsana New" w:hint="cs"/>
          <w:sz w:val="30"/>
          <w:szCs w:val="30"/>
          <w:cs/>
        </w:rPr>
        <w:t>บริษัท</w:t>
      </w:r>
    </w:p>
    <w:p w14:paraId="6FA32E0F" w14:textId="3EA931F0" w:rsidR="00684138" w:rsidRDefault="00684138">
      <w:pPr>
        <w:spacing w:line="240" w:lineRule="auto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p w14:paraId="70A9AF87" w14:textId="77777777" w:rsidR="00375FEB" w:rsidRDefault="00375FEB" w:rsidP="00DE3EE4">
      <w:pPr>
        <w:pStyle w:val="Caption"/>
        <w:tabs>
          <w:tab w:val="clear" w:pos="540"/>
        </w:tabs>
        <w:ind w:left="567" w:hanging="567"/>
      </w:pPr>
      <w:r w:rsidRPr="00693434">
        <w:rPr>
          <w:rFonts w:hint="cs"/>
          <w:cs/>
        </w:rPr>
        <w:lastRenderedPageBreak/>
        <w:t>รายได้</w:t>
      </w:r>
      <w:r>
        <w:rPr>
          <w:rFonts w:hint="cs"/>
          <w:cs/>
        </w:rPr>
        <w:t>อื่น</w:t>
      </w:r>
    </w:p>
    <w:p w14:paraId="38BFC40E" w14:textId="77777777" w:rsidR="00375FEB" w:rsidRDefault="00375FEB" w:rsidP="00375FEB">
      <w:pPr>
        <w:pStyle w:val="Bo-Blankline"/>
        <w:rPr>
          <w:lang w:val="en-US"/>
        </w:rPr>
      </w:pP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3"/>
      </w:tblGrid>
      <w:tr w:rsidR="0051545A" w:rsidRPr="00EB7266" w14:paraId="0083756D" w14:textId="77777777" w:rsidTr="004E0A2F">
        <w:trPr>
          <w:tblHeader/>
        </w:trPr>
        <w:tc>
          <w:tcPr>
            <w:tcW w:w="3690" w:type="dxa"/>
            <w:shd w:val="clear" w:color="auto" w:fill="auto"/>
          </w:tcPr>
          <w:p w14:paraId="2FD12A39" w14:textId="77777777" w:rsidR="0051545A" w:rsidRPr="00EB7266" w:rsidRDefault="0051545A" w:rsidP="00375FE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64D9E15" w14:textId="77777777" w:rsidR="0051545A" w:rsidRPr="00EB7266" w:rsidRDefault="0051545A" w:rsidP="00375F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6AB64925" w14:textId="77777777" w:rsidR="0051545A" w:rsidRPr="00EB7266" w:rsidRDefault="0051545A" w:rsidP="00375F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613" w:type="dxa"/>
            <w:gridSpan w:val="3"/>
            <w:shd w:val="clear" w:color="auto" w:fill="auto"/>
          </w:tcPr>
          <w:p w14:paraId="6E20EF26" w14:textId="77777777" w:rsidR="0051545A" w:rsidRPr="00EB7266" w:rsidRDefault="0051545A" w:rsidP="00375F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3CED" w:rsidRPr="00B73E7A" w14:paraId="63597B16" w14:textId="77777777" w:rsidTr="0051545A">
        <w:trPr>
          <w:tblHeader/>
        </w:trPr>
        <w:tc>
          <w:tcPr>
            <w:tcW w:w="3690" w:type="dxa"/>
            <w:shd w:val="clear" w:color="auto" w:fill="auto"/>
          </w:tcPr>
          <w:p w14:paraId="4E3C8A5F" w14:textId="77777777" w:rsidR="00E03CED" w:rsidRPr="00744476" w:rsidRDefault="00E03CED" w:rsidP="00E03CE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3954C10" w14:textId="5AE0875D" w:rsidR="00E03CED" w:rsidRPr="00744476" w:rsidRDefault="00E03CED" w:rsidP="00E03CE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1193AFD2" w14:textId="77777777" w:rsidR="00E03CED" w:rsidRPr="00744476" w:rsidRDefault="00E03CED" w:rsidP="00E03CE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9CCD2FE" w14:textId="478D8E8F" w:rsidR="00E03CED" w:rsidRPr="00744476" w:rsidRDefault="00E03CED" w:rsidP="00E03CE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1C753F4" w14:textId="77777777" w:rsidR="00E03CED" w:rsidRPr="00BE704B" w:rsidRDefault="00E03CED" w:rsidP="00E03CE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6ECB73F" w14:textId="729ADABF" w:rsidR="00E03CED" w:rsidRPr="00744476" w:rsidRDefault="00E03CED" w:rsidP="00E03CE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23EAC40" w14:textId="77777777" w:rsidR="00E03CED" w:rsidRPr="00BE704B" w:rsidRDefault="00E03CED" w:rsidP="00E03CE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7962EE36" w14:textId="1B0483F3" w:rsidR="00E03CED" w:rsidRPr="00744476" w:rsidRDefault="00E03CED" w:rsidP="00E03CE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45C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E03CED" w:rsidRPr="00B73E7A" w14:paraId="2F8F27E7" w14:textId="77777777" w:rsidTr="004E0A2F">
        <w:trPr>
          <w:tblHeader/>
        </w:trPr>
        <w:tc>
          <w:tcPr>
            <w:tcW w:w="3690" w:type="dxa"/>
            <w:shd w:val="clear" w:color="auto" w:fill="auto"/>
          </w:tcPr>
          <w:p w14:paraId="7AD3E35D" w14:textId="77777777" w:rsidR="00E03CED" w:rsidRPr="00744476" w:rsidRDefault="00E03CED" w:rsidP="00E03CE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3" w:type="dxa"/>
            <w:gridSpan w:val="7"/>
          </w:tcPr>
          <w:p w14:paraId="2DC667F7" w14:textId="77777777" w:rsidR="00E03CED" w:rsidRPr="00744476" w:rsidRDefault="00E03CED" w:rsidP="00E03CE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696AE2" w:rsidRPr="00B73E7A" w14:paraId="759934AF" w14:textId="77777777" w:rsidTr="004E0A2F">
        <w:tc>
          <w:tcPr>
            <w:tcW w:w="3690" w:type="dxa"/>
            <w:shd w:val="clear" w:color="auto" w:fill="auto"/>
          </w:tcPr>
          <w:p w14:paraId="21FA9319" w14:textId="324722F6" w:rsidR="00696AE2" w:rsidRPr="00EA5B1C" w:rsidRDefault="00696AE2" w:rsidP="00696AE2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เครื่องจักร</w:t>
            </w:r>
          </w:p>
        </w:tc>
        <w:tc>
          <w:tcPr>
            <w:tcW w:w="1170" w:type="dxa"/>
            <w:shd w:val="clear" w:color="auto" w:fill="auto"/>
          </w:tcPr>
          <w:p w14:paraId="24E9F92E" w14:textId="24F09C77" w:rsidR="00696AE2" w:rsidRPr="0033434F" w:rsidRDefault="00696AE2" w:rsidP="00696AE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125,261</w:t>
            </w:r>
          </w:p>
        </w:tc>
        <w:tc>
          <w:tcPr>
            <w:tcW w:w="270" w:type="dxa"/>
          </w:tcPr>
          <w:p w14:paraId="3F091E0C" w14:textId="77777777" w:rsidR="00696AE2" w:rsidRDefault="00696AE2" w:rsidP="00696AE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BD27F02" w14:textId="579F3850" w:rsidR="00696AE2" w:rsidRPr="0033434F" w:rsidRDefault="00696AE2" w:rsidP="00696AE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216,756</w:t>
            </w:r>
          </w:p>
        </w:tc>
        <w:tc>
          <w:tcPr>
            <w:tcW w:w="270" w:type="dxa"/>
            <w:shd w:val="clear" w:color="auto" w:fill="auto"/>
          </w:tcPr>
          <w:p w14:paraId="355F68F6" w14:textId="77777777" w:rsidR="00696AE2" w:rsidRPr="00BE704B" w:rsidRDefault="00696AE2" w:rsidP="00696AE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84A7B29" w14:textId="5A1A8602" w:rsidR="00696AE2" w:rsidRPr="0033434F" w:rsidRDefault="00696AE2" w:rsidP="00696AE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125,261</w:t>
            </w:r>
          </w:p>
        </w:tc>
        <w:tc>
          <w:tcPr>
            <w:tcW w:w="270" w:type="dxa"/>
            <w:shd w:val="clear" w:color="auto" w:fill="auto"/>
          </w:tcPr>
          <w:p w14:paraId="4C63ACE9" w14:textId="77777777" w:rsidR="00696AE2" w:rsidRPr="00BE704B" w:rsidRDefault="00696AE2" w:rsidP="00696AE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26ED3865" w14:textId="3DCA1817" w:rsidR="00696AE2" w:rsidRPr="0033434F" w:rsidRDefault="00696AE2" w:rsidP="00696AE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216,756</w:t>
            </w:r>
          </w:p>
        </w:tc>
      </w:tr>
      <w:tr w:rsidR="00696AE2" w:rsidRPr="00B73E7A" w14:paraId="3DCF6953" w14:textId="77777777" w:rsidTr="004E0A2F">
        <w:tc>
          <w:tcPr>
            <w:tcW w:w="3690" w:type="dxa"/>
            <w:shd w:val="clear" w:color="auto" w:fill="auto"/>
          </w:tcPr>
          <w:p w14:paraId="11870E0B" w14:textId="39E2A5B2" w:rsidR="00696AE2" w:rsidRPr="00375FEB" w:rsidRDefault="00696AE2" w:rsidP="00696AE2">
            <w:pPr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รายได้ค่า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บริการกำจัดขยะ</w:t>
            </w:r>
          </w:p>
        </w:tc>
        <w:tc>
          <w:tcPr>
            <w:tcW w:w="1170" w:type="dxa"/>
            <w:shd w:val="clear" w:color="auto" w:fill="auto"/>
          </w:tcPr>
          <w:p w14:paraId="05328834" w14:textId="0A7E28D1" w:rsidR="00696AE2" w:rsidRDefault="00696AE2" w:rsidP="00696AE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7,348</w:t>
            </w:r>
          </w:p>
        </w:tc>
        <w:tc>
          <w:tcPr>
            <w:tcW w:w="270" w:type="dxa"/>
          </w:tcPr>
          <w:p w14:paraId="7E9FDBF3" w14:textId="77777777" w:rsidR="00696AE2" w:rsidRDefault="00696AE2" w:rsidP="00696AE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5C5E7CC" w14:textId="4636E45A" w:rsidR="00696AE2" w:rsidRDefault="00696AE2" w:rsidP="00696AE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58,823</w:t>
            </w:r>
          </w:p>
        </w:tc>
        <w:tc>
          <w:tcPr>
            <w:tcW w:w="270" w:type="dxa"/>
            <w:shd w:val="clear" w:color="auto" w:fill="auto"/>
          </w:tcPr>
          <w:p w14:paraId="245A53F4" w14:textId="77777777" w:rsidR="00696AE2" w:rsidRPr="00BE704B" w:rsidRDefault="00696AE2" w:rsidP="00696AE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8537F1F" w14:textId="4693D491" w:rsidR="00696AE2" w:rsidRDefault="00696AE2" w:rsidP="00696AE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7,348</w:t>
            </w:r>
          </w:p>
        </w:tc>
        <w:tc>
          <w:tcPr>
            <w:tcW w:w="270" w:type="dxa"/>
            <w:shd w:val="clear" w:color="auto" w:fill="auto"/>
          </w:tcPr>
          <w:p w14:paraId="7640AD0A" w14:textId="77777777" w:rsidR="00696AE2" w:rsidRPr="00BE704B" w:rsidRDefault="00696AE2" w:rsidP="00696AE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2A3B3E3D" w14:textId="7BEBD57A" w:rsidR="00696AE2" w:rsidRDefault="00696AE2" w:rsidP="00696AE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58,823</w:t>
            </w:r>
          </w:p>
        </w:tc>
      </w:tr>
      <w:tr w:rsidR="00696AE2" w:rsidRPr="00B73E7A" w14:paraId="61296F6E" w14:textId="77777777" w:rsidTr="004E0A2F">
        <w:tc>
          <w:tcPr>
            <w:tcW w:w="3690" w:type="dxa"/>
            <w:shd w:val="clear" w:color="auto" w:fill="auto"/>
          </w:tcPr>
          <w:p w14:paraId="590873B6" w14:textId="77777777" w:rsidR="00696AE2" w:rsidRPr="00693434" w:rsidRDefault="00696AE2" w:rsidP="00696AE2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44BEFCC" w14:textId="77DDED8E" w:rsidR="00696AE2" w:rsidRDefault="00696AE2" w:rsidP="00696AE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44,75</w:t>
            </w:r>
            <w:r w:rsidR="008E0F1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603B476A" w14:textId="77777777" w:rsidR="00696AE2" w:rsidRDefault="00696AE2" w:rsidP="00696AE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D2F9355" w14:textId="2214223A" w:rsidR="00696AE2" w:rsidRDefault="00696AE2" w:rsidP="00696AE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90,888</w:t>
            </w:r>
          </w:p>
        </w:tc>
        <w:tc>
          <w:tcPr>
            <w:tcW w:w="270" w:type="dxa"/>
            <w:shd w:val="clear" w:color="auto" w:fill="auto"/>
          </w:tcPr>
          <w:p w14:paraId="05341E51" w14:textId="77777777" w:rsidR="00696AE2" w:rsidRPr="00BE704B" w:rsidRDefault="00696AE2" w:rsidP="00696AE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B7BB542" w14:textId="2DFF9D6B" w:rsidR="00696AE2" w:rsidRDefault="00696AE2" w:rsidP="00696AE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44,75</w:t>
            </w:r>
            <w:r w:rsidR="008E0F1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3E588C9" w14:textId="77777777" w:rsidR="00696AE2" w:rsidRPr="00BE704B" w:rsidRDefault="00696AE2" w:rsidP="00696AE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67BD3865" w14:textId="6DF82715" w:rsidR="00696AE2" w:rsidRDefault="00696AE2" w:rsidP="00696AE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90,888</w:t>
            </w:r>
          </w:p>
        </w:tc>
      </w:tr>
      <w:tr w:rsidR="00696AE2" w:rsidRPr="00B73E7A" w14:paraId="00F4B534" w14:textId="77777777" w:rsidTr="004E0A2F">
        <w:tc>
          <w:tcPr>
            <w:tcW w:w="3690" w:type="dxa"/>
            <w:shd w:val="clear" w:color="auto" w:fill="auto"/>
          </w:tcPr>
          <w:p w14:paraId="0DA4A8A7" w14:textId="77777777" w:rsidR="00696AE2" w:rsidRPr="00693434" w:rsidRDefault="00696AE2" w:rsidP="00696AE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E6D268" w14:textId="520E1D69" w:rsidR="00696AE2" w:rsidRPr="00AA6293" w:rsidRDefault="00696AE2" w:rsidP="00696AE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177,36</w:t>
            </w:r>
            <w:r w:rsidR="008E0F1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32229B0D" w14:textId="77777777" w:rsidR="00696AE2" w:rsidRDefault="00696AE2" w:rsidP="00696AE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A30F32" w14:textId="1BE42FD1" w:rsidR="00696AE2" w:rsidRPr="00AA6293" w:rsidRDefault="00696AE2" w:rsidP="00696AE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366,467</w:t>
            </w:r>
          </w:p>
        </w:tc>
        <w:tc>
          <w:tcPr>
            <w:tcW w:w="270" w:type="dxa"/>
            <w:shd w:val="clear" w:color="auto" w:fill="auto"/>
          </w:tcPr>
          <w:p w14:paraId="2E8AF5D3" w14:textId="77777777" w:rsidR="00696AE2" w:rsidRPr="00AA6293" w:rsidRDefault="00696AE2" w:rsidP="00696AE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057D3D" w14:textId="34BC7A14" w:rsidR="00696AE2" w:rsidRPr="00AA6293" w:rsidRDefault="00696AE2" w:rsidP="00696AE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177,36</w:t>
            </w:r>
            <w:r w:rsidR="008E0F1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01A261FC" w14:textId="77777777" w:rsidR="00696AE2" w:rsidRPr="00BE704B" w:rsidRDefault="00696AE2" w:rsidP="00696AE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95A556" w14:textId="77F6920E" w:rsidR="00696AE2" w:rsidRPr="00AA6293" w:rsidRDefault="00696AE2" w:rsidP="00696AE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366,467</w:t>
            </w:r>
          </w:p>
        </w:tc>
      </w:tr>
    </w:tbl>
    <w:p w14:paraId="46D84C7B" w14:textId="77777777" w:rsidR="00375FEB" w:rsidRDefault="00375FEB" w:rsidP="00375FEB">
      <w:pPr>
        <w:pStyle w:val="Bo-Blankline"/>
      </w:pPr>
    </w:p>
    <w:p w14:paraId="72FAD430" w14:textId="77777777" w:rsidR="00583ACF" w:rsidRPr="00693434" w:rsidRDefault="00AA6293" w:rsidP="00696AF8">
      <w:pPr>
        <w:pStyle w:val="Caption"/>
        <w:ind w:left="567" w:hanging="567"/>
      </w:pPr>
      <w:r>
        <w:rPr>
          <w:rFonts w:hint="cs"/>
          <w:cs/>
        </w:rPr>
        <w:t>ต้นทุนในการจัดจำหน่าย</w:t>
      </w:r>
    </w:p>
    <w:p w14:paraId="1BAB2203" w14:textId="77777777" w:rsidR="00583ACF" w:rsidRDefault="00583ACF" w:rsidP="00B213EB">
      <w:pPr>
        <w:pStyle w:val="Bo-Blankline"/>
        <w:rPr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0"/>
      </w:tblGrid>
      <w:tr w:rsidR="005157E5" w:rsidRPr="00EB7266" w14:paraId="3DB16BB7" w14:textId="77777777" w:rsidTr="004E0A2F">
        <w:trPr>
          <w:tblHeader/>
        </w:trPr>
        <w:tc>
          <w:tcPr>
            <w:tcW w:w="3690" w:type="dxa"/>
            <w:shd w:val="clear" w:color="auto" w:fill="auto"/>
          </w:tcPr>
          <w:p w14:paraId="0F448836" w14:textId="77777777" w:rsidR="005157E5" w:rsidRPr="00EB7266" w:rsidRDefault="005157E5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532A3F28" w14:textId="77777777" w:rsidR="005157E5" w:rsidRPr="00EB7266" w:rsidRDefault="005157E5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6C5BC92" w14:textId="77777777" w:rsidR="005157E5" w:rsidRPr="00EB7266" w:rsidRDefault="005157E5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3ADFFB1D" w14:textId="77777777" w:rsidR="005157E5" w:rsidRPr="00EB7266" w:rsidRDefault="005157E5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3CED" w:rsidRPr="00B73E7A" w14:paraId="0B281A29" w14:textId="77777777" w:rsidTr="005157E5">
        <w:trPr>
          <w:tblHeader/>
        </w:trPr>
        <w:tc>
          <w:tcPr>
            <w:tcW w:w="3690" w:type="dxa"/>
            <w:shd w:val="clear" w:color="auto" w:fill="auto"/>
          </w:tcPr>
          <w:p w14:paraId="5A7E1FB3" w14:textId="77777777" w:rsidR="00E03CED" w:rsidRPr="00744476" w:rsidRDefault="00E03CED" w:rsidP="00E03CE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392F629" w14:textId="56F4D78E" w:rsidR="00E03CED" w:rsidRPr="00744476" w:rsidRDefault="00E03CED" w:rsidP="00E03CE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27FA5E75" w14:textId="77777777" w:rsidR="00E03CED" w:rsidRPr="00744476" w:rsidRDefault="00E03CED" w:rsidP="00E03CE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B0686FE" w14:textId="7A806655" w:rsidR="00E03CED" w:rsidRPr="00744476" w:rsidRDefault="00E03CED" w:rsidP="00E03CE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5475ABF8" w14:textId="77777777" w:rsidR="00E03CED" w:rsidRPr="00BE704B" w:rsidRDefault="00E03CED" w:rsidP="00E03CE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1531FF0" w14:textId="24B12907" w:rsidR="00E03CED" w:rsidRPr="00744476" w:rsidRDefault="00E03CED" w:rsidP="00E03CE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2CFD01AC" w14:textId="77777777" w:rsidR="00E03CED" w:rsidRPr="00BE704B" w:rsidRDefault="00E03CED" w:rsidP="00E03CE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135E1E7" w14:textId="2F822D98" w:rsidR="00E03CED" w:rsidRPr="00744476" w:rsidRDefault="00E03CED" w:rsidP="00E03CE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E03CED" w:rsidRPr="00B73E7A" w14:paraId="79F9D78D" w14:textId="77777777" w:rsidTr="004E0A2F">
        <w:trPr>
          <w:tblHeader/>
        </w:trPr>
        <w:tc>
          <w:tcPr>
            <w:tcW w:w="3690" w:type="dxa"/>
            <w:shd w:val="clear" w:color="auto" w:fill="auto"/>
          </w:tcPr>
          <w:p w14:paraId="1C805610" w14:textId="77777777" w:rsidR="00E03CED" w:rsidRPr="00744476" w:rsidRDefault="00E03CED" w:rsidP="00E03CE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02726784" w14:textId="77777777" w:rsidR="00E03CED" w:rsidRPr="00744476" w:rsidRDefault="00E03CED" w:rsidP="00E03CE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EF59A8" w:rsidRPr="00B73E7A" w14:paraId="568CF282" w14:textId="77777777" w:rsidTr="004E0A2F">
        <w:tc>
          <w:tcPr>
            <w:tcW w:w="3690" w:type="dxa"/>
            <w:shd w:val="clear" w:color="auto" w:fill="auto"/>
          </w:tcPr>
          <w:p w14:paraId="00CF454F" w14:textId="77777777" w:rsidR="00EF59A8" w:rsidRPr="00693434" w:rsidRDefault="00EF59A8" w:rsidP="00EF59A8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1170" w:type="dxa"/>
            <w:shd w:val="clear" w:color="auto" w:fill="auto"/>
          </w:tcPr>
          <w:p w14:paraId="2AA2AB10" w14:textId="131BAA07" w:rsidR="00EF59A8" w:rsidRPr="0033434F" w:rsidRDefault="00EF59A8" w:rsidP="00EF59A8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32,791</w:t>
            </w:r>
          </w:p>
        </w:tc>
        <w:tc>
          <w:tcPr>
            <w:tcW w:w="270" w:type="dxa"/>
          </w:tcPr>
          <w:p w14:paraId="3D89439B" w14:textId="77777777" w:rsidR="00EF59A8" w:rsidRDefault="00EF59A8" w:rsidP="00EF59A8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5F35887" w14:textId="0DB202B3" w:rsidR="00EF59A8" w:rsidRPr="0033434F" w:rsidRDefault="00EF59A8" w:rsidP="00EF59A8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29,737</w:t>
            </w:r>
          </w:p>
        </w:tc>
        <w:tc>
          <w:tcPr>
            <w:tcW w:w="270" w:type="dxa"/>
          </w:tcPr>
          <w:p w14:paraId="739812A6" w14:textId="77777777" w:rsidR="00EF59A8" w:rsidRPr="00BE704B" w:rsidRDefault="00EF59A8" w:rsidP="00EF59A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C1061D1" w14:textId="1309AE45" w:rsidR="00EF59A8" w:rsidRPr="0033434F" w:rsidRDefault="00EF59A8" w:rsidP="00EF59A8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32,791</w:t>
            </w:r>
          </w:p>
        </w:tc>
        <w:tc>
          <w:tcPr>
            <w:tcW w:w="270" w:type="dxa"/>
            <w:shd w:val="clear" w:color="auto" w:fill="auto"/>
          </w:tcPr>
          <w:p w14:paraId="0B855DFB" w14:textId="77777777" w:rsidR="00EF59A8" w:rsidRPr="00BE704B" w:rsidRDefault="00EF59A8" w:rsidP="00EF59A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6730B80" w14:textId="54AAA364" w:rsidR="00EF59A8" w:rsidRPr="0033434F" w:rsidRDefault="00EF59A8" w:rsidP="00EF59A8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29,737</w:t>
            </w:r>
          </w:p>
        </w:tc>
      </w:tr>
      <w:tr w:rsidR="00EF59A8" w:rsidRPr="00B73E7A" w14:paraId="68B84625" w14:textId="77777777" w:rsidTr="004E0A2F">
        <w:tc>
          <w:tcPr>
            <w:tcW w:w="3690" w:type="dxa"/>
            <w:shd w:val="clear" w:color="auto" w:fill="auto"/>
          </w:tcPr>
          <w:p w14:paraId="78404A3A" w14:textId="77777777" w:rsidR="00EF59A8" w:rsidRPr="00693434" w:rsidRDefault="00EF59A8" w:rsidP="00EF59A8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170" w:type="dxa"/>
            <w:shd w:val="clear" w:color="auto" w:fill="auto"/>
          </w:tcPr>
          <w:p w14:paraId="556C8D94" w14:textId="1E6E9375" w:rsidR="00EF59A8" w:rsidRDefault="00EF59A8" w:rsidP="00EF59A8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9,804</w:t>
            </w:r>
          </w:p>
        </w:tc>
        <w:tc>
          <w:tcPr>
            <w:tcW w:w="270" w:type="dxa"/>
          </w:tcPr>
          <w:p w14:paraId="40804001" w14:textId="77777777" w:rsidR="00EF59A8" w:rsidRDefault="00EF59A8" w:rsidP="00EF59A8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3244D05" w14:textId="7EDA1AD6" w:rsidR="00EF59A8" w:rsidRDefault="00EF59A8" w:rsidP="00EF59A8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9,107</w:t>
            </w:r>
          </w:p>
        </w:tc>
        <w:tc>
          <w:tcPr>
            <w:tcW w:w="270" w:type="dxa"/>
          </w:tcPr>
          <w:p w14:paraId="72AB6672" w14:textId="77777777" w:rsidR="00EF59A8" w:rsidRPr="00BE704B" w:rsidRDefault="00EF59A8" w:rsidP="00EF59A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4861502" w14:textId="756F385F" w:rsidR="00EF59A8" w:rsidRDefault="00EF59A8" w:rsidP="00EF59A8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9,804</w:t>
            </w:r>
          </w:p>
        </w:tc>
        <w:tc>
          <w:tcPr>
            <w:tcW w:w="270" w:type="dxa"/>
            <w:shd w:val="clear" w:color="auto" w:fill="auto"/>
          </w:tcPr>
          <w:p w14:paraId="16E0AF4B" w14:textId="77777777" w:rsidR="00EF59A8" w:rsidRPr="00BE704B" w:rsidRDefault="00EF59A8" w:rsidP="00EF59A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4B18140" w14:textId="26C681FC" w:rsidR="00EF59A8" w:rsidRDefault="00EF59A8" w:rsidP="00EF59A8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9,107</w:t>
            </w:r>
          </w:p>
        </w:tc>
      </w:tr>
      <w:tr w:rsidR="00EF59A8" w:rsidRPr="00B73E7A" w14:paraId="4753C91F" w14:textId="77777777" w:rsidTr="004E0A2F">
        <w:tc>
          <w:tcPr>
            <w:tcW w:w="3690" w:type="dxa"/>
            <w:shd w:val="clear" w:color="auto" w:fill="auto"/>
          </w:tcPr>
          <w:p w14:paraId="0067E7BD" w14:textId="77777777" w:rsidR="00EF59A8" w:rsidRPr="00693434" w:rsidRDefault="00EF59A8" w:rsidP="00EF59A8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170" w:type="dxa"/>
            <w:shd w:val="clear" w:color="auto" w:fill="auto"/>
          </w:tcPr>
          <w:p w14:paraId="2D31FF86" w14:textId="060239C3" w:rsidR="00EF59A8" w:rsidRDefault="00EF59A8" w:rsidP="00EF59A8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1,200</w:t>
            </w:r>
          </w:p>
        </w:tc>
        <w:tc>
          <w:tcPr>
            <w:tcW w:w="270" w:type="dxa"/>
          </w:tcPr>
          <w:p w14:paraId="7224848E" w14:textId="77777777" w:rsidR="00EF59A8" w:rsidRDefault="00EF59A8" w:rsidP="00EF59A8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DFE31BF" w14:textId="2EAF21D3" w:rsidR="00EF59A8" w:rsidRDefault="00EF59A8" w:rsidP="00EF59A8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1,300</w:t>
            </w:r>
          </w:p>
        </w:tc>
        <w:tc>
          <w:tcPr>
            <w:tcW w:w="270" w:type="dxa"/>
          </w:tcPr>
          <w:p w14:paraId="1BC75776" w14:textId="77777777" w:rsidR="00EF59A8" w:rsidRPr="00BE704B" w:rsidRDefault="00EF59A8" w:rsidP="00EF59A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9731312" w14:textId="46D29444" w:rsidR="00EF59A8" w:rsidRDefault="00EF59A8" w:rsidP="00EF59A8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1,200</w:t>
            </w:r>
          </w:p>
        </w:tc>
        <w:tc>
          <w:tcPr>
            <w:tcW w:w="270" w:type="dxa"/>
            <w:shd w:val="clear" w:color="auto" w:fill="auto"/>
          </w:tcPr>
          <w:p w14:paraId="5EAF8522" w14:textId="77777777" w:rsidR="00EF59A8" w:rsidRPr="00BE704B" w:rsidRDefault="00EF59A8" w:rsidP="00EF59A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E936343" w14:textId="3C414C85" w:rsidR="00EF59A8" w:rsidRDefault="00EF59A8" w:rsidP="00EF59A8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1,300</w:t>
            </w:r>
          </w:p>
        </w:tc>
      </w:tr>
      <w:tr w:rsidR="00EF59A8" w:rsidRPr="00B73E7A" w14:paraId="7F938DF3" w14:textId="77777777" w:rsidTr="004E0A2F">
        <w:tc>
          <w:tcPr>
            <w:tcW w:w="3690" w:type="dxa"/>
            <w:shd w:val="clear" w:color="auto" w:fill="auto"/>
          </w:tcPr>
          <w:p w14:paraId="7457848C" w14:textId="2BB81C56" w:rsidR="00EF59A8" w:rsidRPr="00693434" w:rsidRDefault="00EF59A8" w:rsidP="00EF59A8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70" w:type="dxa"/>
            <w:shd w:val="clear" w:color="auto" w:fill="auto"/>
          </w:tcPr>
          <w:p w14:paraId="5C84EA57" w14:textId="3EBA23F5" w:rsidR="00EF59A8" w:rsidRDefault="00EF59A8" w:rsidP="00EF59A8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9,242</w:t>
            </w:r>
          </w:p>
        </w:tc>
        <w:tc>
          <w:tcPr>
            <w:tcW w:w="270" w:type="dxa"/>
          </w:tcPr>
          <w:p w14:paraId="721EF2A1" w14:textId="77777777" w:rsidR="00EF59A8" w:rsidRDefault="00EF59A8" w:rsidP="00EF59A8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84F0154" w14:textId="260F1349" w:rsidR="00EF59A8" w:rsidRDefault="00EF59A8" w:rsidP="00EF59A8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9,161</w:t>
            </w:r>
          </w:p>
        </w:tc>
        <w:tc>
          <w:tcPr>
            <w:tcW w:w="270" w:type="dxa"/>
          </w:tcPr>
          <w:p w14:paraId="79F2AA49" w14:textId="77777777" w:rsidR="00EF59A8" w:rsidRPr="00BE704B" w:rsidRDefault="00EF59A8" w:rsidP="00EF59A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D7BAA41" w14:textId="178EC302" w:rsidR="00EF59A8" w:rsidRDefault="00EF59A8" w:rsidP="00EF59A8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9,242</w:t>
            </w:r>
          </w:p>
        </w:tc>
        <w:tc>
          <w:tcPr>
            <w:tcW w:w="270" w:type="dxa"/>
            <w:shd w:val="clear" w:color="auto" w:fill="auto"/>
          </w:tcPr>
          <w:p w14:paraId="3C3F63A5" w14:textId="77777777" w:rsidR="00EF59A8" w:rsidRPr="00BE704B" w:rsidRDefault="00EF59A8" w:rsidP="00EF59A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6DE774C" w14:textId="0A2939EF" w:rsidR="00EF59A8" w:rsidRDefault="00EF59A8" w:rsidP="00EF59A8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9,161</w:t>
            </w:r>
          </w:p>
        </w:tc>
      </w:tr>
      <w:tr w:rsidR="00EF59A8" w:rsidRPr="00B73E7A" w14:paraId="254F5632" w14:textId="77777777" w:rsidTr="004E0A2F">
        <w:tc>
          <w:tcPr>
            <w:tcW w:w="3690" w:type="dxa"/>
            <w:shd w:val="clear" w:color="auto" w:fill="auto"/>
          </w:tcPr>
          <w:p w14:paraId="5AB9A055" w14:textId="77777777" w:rsidR="00EF59A8" w:rsidRPr="00693434" w:rsidRDefault="00EF59A8" w:rsidP="00EF59A8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E48BCDD" w14:textId="42407AF7" w:rsidR="00EF59A8" w:rsidRDefault="00EF59A8" w:rsidP="00EF59A8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12,090</w:t>
            </w:r>
          </w:p>
        </w:tc>
        <w:tc>
          <w:tcPr>
            <w:tcW w:w="270" w:type="dxa"/>
          </w:tcPr>
          <w:p w14:paraId="678237E9" w14:textId="77777777" w:rsidR="00EF59A8" w:rsidRDefault="00EF59A8" w:rsidP="00EF59A8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9A7C661" w14:textId="24F7C8E3" w:rsidR="00EF59A8" w:rsidRDefault="00EF59A8" w:rsidP="00EF59A8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15,268</w:t>
            </w:r>
          </w:p>
        </w:tc>
        <w:tc>
          <w:tcPr>
            <w:tcW w:w="270" w:type="dxa"/>
          </w:tcPr>
          <w:p w14:paraId="04723DD3" w14:textId="77777777" w:rsidR="00EF59A8" w:rsidRPr="00BE704B" w:rsidRDefault="00EF59A8" w:rsidP="00EF59A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DBA7F2D" w14:textId="5ADBD015" w:rsidR="00EF59A8" w:rsidRDefault="00EF59A8" w:rsidP="00EF59A8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12,090</w:t>
            </w:r>
          </w:p>
        </w:tc>
        <w:tc>
          <w:tcPr>
            <w:tcW w:w="270" w:type="dxa"/>
            <w:shd w:val="clear" w:color="auto" w:fill="auto"/>
          </w:tcPr>
          <w:p w14:paraId="66ADABAD" w14:textId="77777777" w:rsidR="00EF59A8" w:rsidRPr="00BE704B" w:rsidRDefault="00EF59A8" w:rsidP="00EF59A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F9FECE2" w14:textId="1FF6CE52" w:rsidR="00EF59A8" w:rsidRDefault="00EF59A8" w:rsidP="00EF59A8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15,268</w:t>
            </w:r>
          </w:p>
        </w:tc>
      </w:tr>
      <w:tr w:rsidR="00EF59A8" w:rsidRPr="00B73E7A" w14:paraId="46AC9D69" w14:textId="77777777" w:rsidTr="004E0A2F">
        <w:tc>
          <w:tcPr>
            <w:tcW w:w="3690" w:type="dxa"/>
            <w:shd w:val="clear" w:color="auto" w:fill="auto"/>
          </w:tcPr>
          <w:p w14:paraId="6FAA8990" w14:textId="77777777" w:rsidR="00EF59A8" w:rsidRPr="00693434" w:rsidRDefault="00EF59A8" w:rsidP="00EF59A8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6C4B80" w14:textId="421888AF" w:rsidR="00EF59A8" w:rsidRPr="00AA6293" w:rsidRDefault="00EF59A8" w:rsidP="00EF59A8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65,127</w:t>
            </w:r>
          </w:p>
        </w:tc>
        <w:tc>
          <w:tcPr>
            <w:tcW w:w="270" w:type="dxa"/>
          </w:tcPr>
          <w:p w14:paraId="619966CF" w14:textId="77777777" w:rsidR="00EF59A8" w:rsidRPr="00AA6293" w:rsidRDefault="00EF59A8" w:rsidP="00EF59A8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09F009" w14:textId="1C2A9CD0" w:rsidR="00EF59A8" w:rsidRPr="00AA6293" w:rsidRDefault="00EF59A8" w:rsidP="00EF59A8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64,573</w:t>
            </w:r>
          </w:p>
        </w:tc>
        <w:tc>
          <w:tcPr>
            <w:tcW w:w="270" w:type="dxa"/>
          </w:tcPr>
          <w:p w14:paraId="794A6521" w14:textId="77777777" w:rsidR="00EF59A8" w:rsidRPr="00AA6293" w:rsidRDefault="00EF59A8" w:rsidP="00EF59A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16975A" w14:textId="3DCAA3D9" w:rsidR="00EF59A8" w:rsidRPr="00AA6293" w:rsidRDefault="00EF59A8" w:rsidP="00EF59A8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65,127</w:t>
            </w:r>
          </w:p>
        </w:tc>
        <w:tc>
          <w:tcPr>
            <w:tcW w:w="270" w:type="dxa"/>
            <w:shd w:val="clear" w:color="auto" w:fill="auto"/>
          </w:tcPr>
          <w:p w14:paraId="1BB934FC" w14:textId="77777777" w:rsidR="00EF59A8" w:rsidRPr="00BE704B" w:rsidRDefault="00EF59A8" w:rsidP="00EF59A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32607E" w14:textId="29E725C1" w:rsidR="00EF59A8" w:rsidRPr="00AA6293" w:rsidRDefault="00EF59A8" w:rsidP="00EF59A8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64,573</w:t>
            </w:r>
          </w:p>
        </w:tc>
      </w:tr>
    </w:tbl>
    <w:p w14:paraId="671FA49A" w14:textId="77777777" w:rsidR="00375FEB" w:rsidRDefault="00375FEB" w:rsidP="00B213EB">
      <w:pPr>
        <w:pStyle w:val="Bo-Blankline"/>
        <w:rPr>
          <w:lang w:val="en-US"/>
        </w:rPr>
      </w:pPr>
    </w:p>
    <w:p w14:paraId="43FA9185" w14:textId="77777777" w:rsidR="00375FEB" w:rsidRDefault="00375FEB">
      <w:pPr>
        <w:spacing w:line="240" w:lineRule="auto"/>
        <w:rPr>
          <w:rFonts w:ascii="Angsana New" w:hAnsi="Angsana New"/>
          <w:sz w:val="20"/>
          <w:szCs w:val="20"/>
          <w:lang w:val="en-US" w:eastAsia="x-none"/>
        </w:rPr>
      </w:pPr>
      <w:r>
        <w:rPr>
          <w:lang w:val="en-US"/>
        </w:rPr>
        <w:br w:type="page"/>
      </w:r>
    </w:p>
    <w:p w14:paraId="7EAD7288" w14:textId="77777777" w:rsidR="00757C00" w:rsidRPr="004C0EF9" w:rsidRDefault="003739AB" w:rsidP="00693434">
      <w:pPr>
        <w:pStyle w:val="Caption"/>
        <w:tabs>
          <w:tab w:val="clear" w:pos="540"/>
        </w:tabs>
      </w:pPr>
      <w:r w:rsidRPr="004C0EF9">
        <w:rPr>
          <w:cs/>
        </w:rPr>
        <w:lastRenderedPageBreak/>
        <w:t>ค่าใช้จ่ายในการ</w:t>
      </w:r>
      <w:r w:rsidRPr="004C0EF9">
        <w:rPr>
          <w:rFonts w:hint="cs"/>
          <w:cs/>
        </w:rPr>
        <w:t>บริหาร</w:t>
      </w:r>
    </w:p>
    <w:p w14:paraId="5F0FB5BA" w14:textId="77777777" w:rsidR="00CA0314" w:rsidRDefault="00CA0314" w:rsidP="00637944">
      <w:pPr>
        <w:pStyle w:val="Bo-Blankline"/>
        <w:rPr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0"/>
      </w:tblGrid>
      <w:tr w:rsidR="003F2B0F" w:rsidRPr="00EB7266" w14:paraId="47135EE5" w14:textId="77777777" w:rsidTr="004E0A2F">
        <w:trPr>
          <w:tblHeader/>
        </w:trPr>
        <w:tc>
          <w:tcPr>
            <w:tcW w:w="3690" w:type="dxa"/>
            <w:shd w:val="clear" w:color="auto" w:fill="auto"/>
          </w:tcPr>
          <w:p w14:paraId="78BB972E" w14:textId="77777777" w:rsidR="003F2B0F" w:rsidRPr="003E3F87" w:rsidRDefault="003F2B0F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4FA3AE28" w14:textId="77777777" w:rsidR="003F2B0F" w:rsidRPr="003E3F87" w:rsidRDefault="003F2B0F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3F8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55D047B" w14:textId="77777777" w:rsidR="003F2B0F" w:rsidRPr="003E3F87" w:rsidRDefault="003F2B0F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6C81B541" w14:textId="77777777" w:rsidR="003F2B0F" w:rsidRPr="003E3F87" w:rsidRDefault="003F2B0F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3F8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3CED" w:rsidRPr="00B73E7A" w14:paraId="7B44FBFF" w14:textId="77777777" w:rsidTr="003F2B0F">
        <w:trPr>
          <w:tblHeader/>
        </w:trPr>
        <w:tc>
          <w:tcPr>
            <w:tcW w:w="3690" w:type="dxa"/>
            <w:shd w:val="clear" w:color="auto" w:fill="auto"/>
          </w:tcPr>
          <w:p w14:paraId="4D2C60C4" w14:textId="77777777" w:rsidR="00E03CED" w:rsidRPr="003E3F87" w:rsidRDefault="00E03CED" w:rsidP="00E03CE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A89166C" w14:textId="5D631643" w:rsidR="00E03CED" w:rsidRPr="003E3F87" w:rsidRDefault="00E03CED" w:rsidP="00E03CE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382DF132" w14:textId="77777777" w:rsidR="00E03CED" w:rsidRPr="003E3F87" w:rsidRDefault="00E03CED" w:rsidP="00E03CE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58ADB56" w14:textId="40A21E34" w:rsidR="00E03CED" w:rsidRPr="003E3F87" w:rsidRDefault="00E03CED" w:rsidP="00E03CE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4B0D59B8" w14:textId="77777777" w:rsidR="00E03CED" w:rsidRPr="003E3F87" w:rsidRDefault="00E03CED" w:rsidP="00E03CE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A37BBC3" w14:textId="79B17932" w:rsidR="00E03CED" w:rsidRPr="003E3F87" w:rsidRDefault="00E03CED" w:rsidP="00E03CE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7878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272B1277" w14:textId="77777777" w:rsidR="00E03CED" w:rsidRPr="003E3F87" w:rsidRDefault="00E03CED" w:rsidP="00E03CE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A7024EA" w14:textId="608A77F9" w:rsidR="00E03CED" w:rsidRPr="003E3F87" w:rsidRDefault="00E03CED" w:rsidP="00E03CE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936E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E03CED" w:rsidRPr="00B73E7A" w14:paraId="6126D622" w14:textId="77777777" w:rsidTr="004E0A2F">
        <w:trPr>
          <w:tblHeader/>
        </w:trPr>
        <w:tc>
          <w:tcPr>
            <w:tcW w:w="3690" w:type="dxa"/>
            <w:shd w:val="clear" w:color="auto" w:fill="auto"/>
          </w:tcPr>
          <w:p w14:paraId="2084616C" w14:textId="77777777" w:rsidR="00E03CED" w:rsidRPr="003E3F87" w:rsidRDefault="00E03CED" w:rsidP="00E03CE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119A2269" w14:textId="77777777" w:rsidR="00E03CED" w:rsidRPr="003E3F87" w:rsidRDefault="00E03CED" w:rsidP="00E03CE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3F8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9E411F" w:rsidRPr="00B73E7A" w14:paraId="523C92B5" w14:textId="77777777" w:rsidTr="00BC3E93">
        <w:tc>
          <w:tcPr>
            <w:tcW w:w="3690" w:type="dxa"/>
            <w:shd w:val="clear" w:color="auto" w:fill="auto"/>
          </w:tcPr>
          <w:p w14:paraId="29F1B4D6" w14:textId="77777777" w:rsidR="009E411F" w:rsidRPr="003E3F87" w:rsidRDefault="009E411F" w:rsidP="009E411F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E3F8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1170" w:type="dxa"/>
            <w:shd w:val="clear" w:color="auto" w:fill="auto"/>
          </w:tcPr>
          <w:p w14:paraId="38B35175" w14:textId="5A933120" w:rsidR="009E411F" w:rsidRPr="00BC3E93" w:rsidRDefault="009E411F" w:rsidP="009E411F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110,353</w:t>
            </w:r>
          </w:p>
        </w:tc>
        <w:tc>
          <w:tcPr>
            <w:tcW w:w="270" w:type="dxa"/>
            <w:shd w:val="clear" w:color="auto" w:fill="auto"/>
          </w:tcPr>
          <w:p w14:paraId="5248B591" w14:textId="77777777" w:rsidR="009E411F" w:rsidRPr="00BC3E93" w:rsidRDefault="009E411F" w:rsidP="009E411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A6A6121" w14:textId="3CB0EB46" w:rsidR="009E411F" w:rsidRPr="00BC3E93" w:rsidRDefault="009E411F" w:rsidP="009E411F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95,068</w:t>
            </w:r>
          </w:p>
        </w:tc>
        <w:tc>
          <w:tcPr>
            <w:tcW w:w="270" w:type="dxa"/>
            <w:shd w:val="clear" w:color="auto" w:fill="auto"/>
          </w:tcPr>
          <w:p w14:paraId="6E1D0694" w14:textId="77777777" w:rsidR="009E411F" w:rsidRPr="00BC3E93" w:rsidRDefault="009E411F" w:rsidP="009E411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A924291" w14:textId="55850895" w:rsidR="009E411F" w:rsidRPr="00BC3E93" w:rsidRDefault="009E411F" w:rsidP="009E411F">
            <w:pPr>
              <w:tabs>
                <w:tab w:val="decimal" w:pos="97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110,353</w:t>
            </w:r>
          </w:p>
        </w:tc>
        <w:tc>
          <w:tcPr>
            <w:tcW w:w="270" w:type="dxa"/>
            <w:shd w:val="clear" w:color="auto" w:fill="auto"/>
          </w:tcPr>
          <w:p w14:paraId="0810969C" w14:textId="77777777" w:rsidR="009E411F" w:rsidRPr="003E3F87" w:rsidRDefault="009E411F" w:rsidP="009E411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F6EA1A7" w14:textId="5849364F" w:rsidR="009E411F" w:rsidRPr="003E3F87" w:rsidRDefault="009E411F" w:rsidP="009E411F">
            <w:pPr>
              <w:tabs>
                <w:tab w:val="decimal" w:pos="97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95,068</w:t>
            </w:r>
          </w:p>
        </w:tc>
      </w:tr>
      <w:tr w:rsidR="009E411F" w:rsidRPr="00B73E7A" w14:paraId="51292CA4" w14:textId="77777777" w:rsidTr="00BC3E93">
        <w:tc>
          <w:tcPr>
            <w:tcW w:w="3690" w:type="dxa"/>
            <w:shd w:val="clear" w:color="auto" w:fill="auto"/>
          </w:tcPr>
          <w:p w14:paraId="78D4FA26" w14:textId="77777777" w:rsidR="009E411F" w:rsidRPr="003E3F87" w:rsidRDefault="009E411F" w:rsidP="009E411F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sz w:val="30"/>
                <w:szCs w:val="30"/>
                <w:cs/>
              </w:rPr>
              <w:t>ค่าบริการส่วนกลาง</w:t>
            </w:r>
          </w:p>
        </w:tc>
        <w:tc>
          <w:tcPr>
            <w:tcW w:w="1170" w:type="dxa"/>
            <w:shd w:val="clear" w:color="auto" w:fill="auto"/>
          </w:tcPr>
          <w:p w14:paraId="1D8D8030" w14:textId="5BD0868B" w:rsidR="009E411F" w:rsidRPr="00BC3E93" w:rsidRDefault="009E411F" w:rsidP="009E411F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52,071</w:t>
            </w:r>
          </w:p>
        </w:tc>
        <w:tc>
          <w:tcPr>
            <w:tcW w:w="270" w:type="dxa"/>
            <w:shd w:val="clear" w:color="auto" w:fill="auto"/>
          </w:tcPr>
          <w:p w14:paraId="587B78FE" w14:textId="77777777" w:rsidR="009E411F" w:rsidRPr="00BC3E93" w:rsidRDefault="009E411F" w:rsidP="009E411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3DD9406" w14:textId="02EEC63A" w:rsidR="009E411F" w:rsidRPr="00BC3E93" w:rsidRDefault="009E411F" w:rsidP="009E411F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51,852</w:t>
            </w:r>
          </w:p>
        </w:tc>
        <w:tc>
          <w:tcPr>
            <w:tcW w:w="270" w:type="dxa"/>
            <w:shd w:val="clear" w:color="auto" w:fill="auto"/>
          </w:tcPr>
          <w:p w14:paraId="3684654D" w14:textId="77777777" w:rsidR="009E411F" w:rsidRPr="00BC3E93" w:rsidRDefault="009E411F" w:rsidP="009E411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02EFA84" w14:textId="77485C76" w:rsidR="009E411F" w:rsidRPr="00BC3E93" w:rsidRDefault="009E411F" w:rsidP="009E411F">
            <w:pPr>
              <w:tabs>
                <w:tab w:val="decimal" w:pos="97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51,814</w:t>
            </w:r>
          </w:p>
        </w:tc>
        <w:tc>
          <w:tcPr>
            <w:tcW w:w="270" w:type="dxa"/>
            <w:shd w:val="clear" w:color="auto" w:fill="auto"/>
          </w:tcPr>
          <w:p w14:paraId="754D4EA0" w14:textId="77777777" w:rsidR="009E411F" w:rsidRPr="003E3F87" w:rsidRDefault="009E411F" w:rsidP="009E411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1CE4491" w14:textId="48AC321C" w:rsidR="009E411F" w:rsidRPr="003E3F87" w:rsidRDefault="009E411F" w:rsidP="009E411F">
            <w:pPr>
              <w:tabs>
                <w:tab w:val="decimal" w:pos="97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51,724</w:t>
            </w:r>
          </w:p>
        </w:tc>
      </w:tr>
      <w:tr w:rsidR="009E411F" w:rsidRPr="00B73E7A" w14:paraId="09E2662C" w14:textId="77777777" w:rsidTr="00BC3E93">
        <w:tc>
          <w:tcPr>
            <w:tcW w:w="3690" w:type="dxa"/>
            <w:shd w:val="clear" w:color="auto" w:fill="auto"/>
          </w:tcPr>
          <w:p w14:paraId="33A271BC" w14:textId="77777777" w:rsidR="009E411F" w:rsidRPr="003E3F87" w:rsidRDefault="009E411F" w:rsidP="009E411F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1170" w:type="dxa"/>
            <w:shd w:val="clear" w:color="auto" w:fill="auto"/>
          </w:tcPr>
          <w:p w14:paraId="79F2112F" w14:textId="69C66E3E" w:rsidR="009E411F" w:rsidRPr="00BC3E93" w:rsidRDefault="009E411F" w:rsidP="009E411F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16,259</w:t>
            </w:r>
          </w:p>
        </w:tc>
        <w:tc>
          <w:tcPr>
            <w:tcW w:w="270" w:type="dxa"/>
            <w:shd w:val="clear" w:color="auto" w:fill="auto"/>
          </w:tcPr>
          <w:p w14:paraId="568A3AC0" w14:textId="77777777" w:rsidR="009E411F" w:rsidRPr="00BC3E93" w:rsidRDefault="009E411F" w:rsidP="009E411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FFCA933" w14:textId="6BDCF3C2" w:rsidR="009E411F" w:rsidRPr="00BC3E93" w:rsidRDefault="009E411F" w:rsidP="009E411F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13,926</w:t>
            </w:r>
          </w:p>
        </w:tc>
        <w:tc>
          <w:tcPr>
            <w:tcW w:w="270" w:type="dxa"/>
            <w:shd w:val="clear" w:color="auto" w:fill="auto"/>
          </w:tcPr>
          <w:p w14:paraId="6AF3CE02" w14:textId="77777777" w:rsidR="009E411F" w:rsidRPr="00BC3E93" w:rsidRDefault="009E411F" w:rsidP="009E411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63323AE" w14:textId="312FAB91" w:rsidR="009E411F" w:rsidRPr="00BC3E93" w:rsidRDefault="009E411F" w:rsidP="009E411F">
            <w:pPr>
              <w:tabs>
                <w:tab w:val="decimal" w:pos="97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8,363</w:t>
            </w:r>
          </w:p>
        </w:tc>
        <w:tc>
          <w:tcPr>
            <w:tcW w:w="270" w:type="dxa"/>
            <w:shd w:val="clear" w:color="auto" w:fill="auto"/>
          </w:tcPr>
          <w:p w14:paraId="12EC94EB" w14:textId="77777777" w:rsidR="009E411F" w:rsidRPr="003E3F87" w:rsidRDefault="009E411F" w:rsidP="009E411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919B285" w14:textId="78180C42" w:rsidR="009E411F" w:rsidRPr="003E3F87" w:rsidRDefault="009E411F" w:rsidP="009E411F">
            <w:pPr>
              <w:tabs>
                <w:tab w:val="decimal" w:pos="97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9,090</w:t>
            </w:r>
          </w:p>
        </w:tc>
      </w:tr>
      <w:tr w:rsidR="009E411F" w:rsidRPr="00B73E7A" w14:paraId="6BD44452" w14:textId="77777777" w:rsidTr="00BC3E93">
        <w:tc>
          <w:tcPr>
            <w:tcW w:w="3690" w:type="dxa"/>
            <w:shd w:val="clear" w:color="auto" w:fill="auto"/>
          </w:tcPr>
          <w:p w14:paraId="6950DA6F" w14:textId="0522DC44" w:rsidR="009E411F" w:rsidRPr="003E3F87" w:rsidRDefault="009E411F" w:rsidP="009E411F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ค่าธรรมเนียม</w:t>
            </w:r>
          </w:p>
        </w:tc>
        <w:tc>
          <w:tcPr>
            <w:tcW w:w="1170" w:type="dxa"/>
            <w:shd w:val="clear" w:color="auto" w:fill="auto"/>
          </w:tcPr>
          <w:p w14:paraId="5DD8CBFC" w14:textId="7C802200" w:rsidR="009E411F" w:rsidRPr="00BC3E93" w:rsidRDefault="009E411F" w:rsidP="009E411F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49,972</w:t>
            </w:r>
          </w:p>
        </w:tc>
        <w:tc>
          <w:tcPr>
            <w:tcW w:w="270" w:type="dxa"/>
            <w:shd w:val="clear" w:color="auto" w:fill="auto"/>
          </w:tcPr>
          <w:p w14:paraId="61165F75" w14:textId="77777777" w:rsidR="009E411F" w:rsidRPr="00BC3E93" w:rsidRDefault="009E411F" w:rsidP="009E411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258EE56" w14:textId="5436E2F5" w:rsidR="009E411F" w:rsidRPr="00BC3E93" w:rsidRDefault="009E411F" w:rsidP="009E411F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44,144</w:t>
            </w:r>
          </w:p>
        </w:tc>
        <w:tc>
          <w:tcPr>
            <w:tcW w:w="270" w:type="dxa"/>
            <w:shd w:val="clear" w:color="auto" w:fill="auto"/>
          </w:tcPr>
          <w:p w14:paraId="18BC2320" w14:textId="77777777" w:rsidR="009E411F" w:rsidRPr="00BC3E93" w:rsidRDefault="009E411F" w:rsidP="009E411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49C39DA" w14:textId="20B3932E" w:rsidR="009E411F" w:rsidRPr="00BC3E93" w:rsidRDefault="009E411F" w:rsidP="009E411F">
            <w:pPr>
              <w:tabs>
                <w:tab w:val="decimal" w:pos="97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49,960</w:t>
            </w:r>
          </w:p>
        </w:tc>
        <w:tc>
          <w:tcPr>
            <w:tcW w:w="270" w:type="dxa"/>
            <w:shd w:val="clear" w:color="auto" w:fill="auto"/>
          </w:tcPr>
          <w:p w14:paraId="78640EA6" w14:textId="77777777" w:rsidR="009E411F" w:rsidRPr="003E3F87" w:rsidRDefault="009E411F" w:rsidP="009E411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192E7D2" w14:textId="53EF2504" w:rsidR="009E411F" w:rsidRPr="003E3F87" w:rsidRDefault="009E411F" w:rsidP="009E411F">
            <w:pPr>
              <w:tabs>
                <w:tab w:val="decimal" w:pos="97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44,137</w:t>
            </w:r>
          </w:p>
        </w:tc>
      </w:tr>
      <w:tr w:rsidR="009E411F" w:rsidRPr="00B73E7A" w14:paraId="1ACF058C" w14:textId="77777777" w:rsidTr="00BC3E93">
        <w:tc>
          <w:tcPr>
            <w:tcW w:w="3690" w:type="dxa"/>
            <w:shd w:val="clear" w:color="auto" w:fill="auto"/>
          </w:tcPr>
          <w:p w14:paraId="2D4BE026" w14:textId="16BE8E6F" w:rsidR="009E411F" w:rsidRPr="007F7AFF" w:rsidRDefault="009E411F" w:rsidP="009E411F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E3F87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70" w:type="dxa"/>
            <w:shd w:val="clear" w:color="auto" w:fill="auto"/>
          </w:tcPr>
          <w:p w14:paraId="52E2CBE0" w14:textId="5AA56644" w:rsidR="009E411F" w:rsidRPr="00BC3E93" w:rsidRDefault="009E411F" w:rsidP="009E411F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9,937</w:t>
            </w:r>
          </w:p>
        </w:tc>
        <w:tc>
          <w:tcPr>
            <w:tcW w:w="270" w:type="dxa"/>
            <w:shd w:val="clear" w:color="auto" w:fill="auto"/>
          </w:tcPr>
          <w:p w14:paraId="61B42172" w14:textId="77777777" w:rsidR="009E411F" w:rsidRPr="00BC3E93" w:rsidRDefault="009E411F" w:rsidP="009E411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67400C8" w14:textId="182421CB" w:rsidR="009E411F" w:rsidRPr="00BC3E93" w:rsidRDefault="009E411F" w:rsidP="009E411F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37,997</w:t>
            </w:r>
          </w:p>
        </w:tc>
        <w:tc>
          <w:tcPr>
            <w:tcW w:w="270" w:type="dxa"/>
            <w:shd w:val="clear" w:color="auto" w:fill="auto"/>
          </w:tcPr>
          <w:p w14:paraId="3B4EE7DA" w14:textId="77777777" w:rsidR="009E411F" w:rsidRPr="00BC3E93" w:rsidRDefault="009E411F" w:rsidP="009E411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D215EF3" w14:textId="00B54552" w:rsidR="009E411F" w:rsidRPr="00BC3E93" w:rsidRDefault="009E411F" w:rsidP="009E411F">
            <w:pPr>
              <w:tabs>
                <w:tab w:val="decimal" w:pos="97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9,937</w:t>
            </w:r>
          </w:p>
        </w:tc>
        <w:tc>
          <w:tcPr>
            <w:tcW w:w="270" w:type="dxa"/>
            <w:shd w:val="clear" w:color="auto" w:fill="auto"/>
          </w:tcPr>
          <w:p w14:paraId="6444786D" w14:textId="77777777" w:rsidR="009E411F" w:rsidRPr="003E3F87" w:rsidRDefault="009E411F" w:rsidP="009E411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1CCD9DF" w14:textId="7D390D64" w:rsidR="009E411F" w:rsidRPr="003E3F87" w:rsidRDefault="009E411F" w:rsidP="009E411F">
            <w:pPr>
              <w:tabs>
                <w:tab w:val="decimal" w:pos="97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37,997</w:t>
            </w:r>
          </w:p>
        </w:tc>
      </w:tr>
      <w:tr w:rsidR="009E411F" w:rsidRPr="00B73E7A" w14:paraId="79D00623" w14:textId="77777777" w:rsidTr="00BC3E93">
        <w:tc>
          <w:tcPr>
            <w:tcW w:w="3690" w:type="dxa"/>
            <w:shd w:val="clear" w:color="auto" w:fill="auto"/>
          </w:tcPr>
          <w:p w14:paraId="4D764EE5" w14:textId="77777777" w:rsidR="009E411F" w:rsidRPr="003E3F87" w:rsidRDefault="009E411F" w:rsidP="009E411F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E3F8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ค่าเบี้ยประกันภัย</w:t>
            </w:r>
          </w:p>
        </w:tc>
        <w:tc>
          <w:tcPr>
            <w:tcW w:w="1170" w:type="dxa"/>
            <w:shd w:val="clear" w:color="auto" w:fill="auto"/>
          </w:tcPr>
          <w:p w14:paraId="4EBD87C6" w14:textId="165119BE" w:rsidR="009E411F" w:rsidRPr="00BC3E93" w:rsidRDefault="009E411F" w:rsidP="009E411F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17,638</w:t>
            </w:r>
          </w:p>
        </w:tc>
        <w:tc>
          <w:tcPr>
            <w:tcW w:w="270" w:type="dxa"/>
            <w:shd w:val="clear" w:color="auto" w:fill="auto"/>
          </w:tcPr>
          <w:p w14:paraId="580E95F0" w14:textId="77777777" w:rsidR="009E411F" w:rsidRPr="00BC3E93" w:rsidRDefault="009E411F" w:rsidP="009E411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29AFE51" w14:textId="20006949" w:rsidR="009E411F" w:rsidRPr="00BC3E93" w:rsidRDefault="009E411F" w:rsidP="009E411F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9,831</w:t>
            </w:r>
          </w:p>
        </w:tc>
        <w:tc>
          <w:tcPr>
            <w:tcW w:w="270" w:type="dxa"/>
            <w:shd w:val="clear" w:color="auto" w:fill="auto"/>
          </w:tcPr>
          <w:p w14:paraId="4F1B3301" w14:textId="77777777" w:rsidR="009E411F" w:rsidRPr="00BC3E93" w:rsidRDefault="009E411F" w:rsidP="009E411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1809570" w14:textId="4530FF47" w:rsidR="009E411F" w:rsidRPr="00BC3E93" w:rsidRDefault="009E411F" w:rsidP="009E411F">
            <w:pPr>
              <w:tabs>
                <w:tab w:val="decimal" w:pos="97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17,638</w:t>
            </w:r>
          </w:p>
        </w:tc>
        <w:tc>
          <w:tcPr>
            <w:tcW w:w="270" w:type="dxa"/>
            <w:shd w:val="clear" w:color="auto" w:fill="auto"/>
          </w:tcPr>
          <w:p w14:paraId="1CF1CEFE" w14:textId="77777777" w:rsidR="009E411F" w:rsidRPr="003E3F87" w:rsidRDefault="009E411F" w:rsidP="009E411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39EAFEF" w14:textId="3D4EE8A4" w:rsidR="009E411F" w:rsidRPr="003E3F87" w:rsidRDefault="009E411F" w:rsidP="009E411F">
            <w:pPr>
              <w:tabs>
                <w:tab w:val="decimal" w:pos="97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9,831</w:t>
            </w:r>
          </w:p>
        </w:tc>
      </w:tr>
      <w:tr w:rsidR="009E411F" w:rsidRPr="00B73E7A" w14:paraId="74AB93A8" w14:textId="77777777" w:rsidTr="00BC3E93">
        <w:tc>
          <w:tcPr>
            <w:tcW w:w="3690" w:type="dxa"/>
            <w:shd w:val="clear" w:color="auto" w:fill="auto"/>
          </w:tcPr>
          <w:p w14:paraId="4DFB0DB4" w14:textId="28FECF59" w:rsidR="009E411F" w:rsidRPr="003E3F87" w:rsidRDefault="009E411F" w:rsidP="009E411F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ค่าบริจาค</w:t>
            </w:r>
          </w:p>
        </w:tc>
        <w:tc>
          <w:tcPr>
            <w:tcW w:w="1170" w:type="dxa"/>
            <w:shd w:val="clear" w:color="auto" w:fill="auto"/>
          </w:tcPr>
          <w:p w14:paraId="33499DC4" w14:textId="40555C19" w:rsidR="009E411F" w:rsidRDefault="009E411F" w:rsidP="009E411F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43,346</w:t>
            </w:r>
          </w:p>
        </w:tc>
        <w:tc>
          <w:tcPr>
            <w:tcW w:w="270" w:type="dxa"/>
            <w:shd w:val="clear" w:color="auto" w:fill="auto"/>
          </w:tcPr>
          <w:p w14:paraId="2A3626D8" w14:textId="77777777" w:rsidR="009E411F" w:rsidRPr="00BC3E93" w:rsidRDefault="009E411F" w:rsidP="009E411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A7D009C" w14:textId="3E141F4B" w:rsidR="009E411F" w:rsidRPr="006145CD" w:rsidRDefault="009E411F" w:rsidP="009E411F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48,556</w:t>
            </w:r>
          </w:p>
        </w:tc>
        <w:tc>
          <w:tcPr>
            <w:tcW w:w="270" w:type="dxa"/>
            <w:shd w:val="clear" w:color="auto" w:fill="auto"/>
          </w:tcPr>
          <w:p w14:paraId="288D6034" w14:textId="77777777" w:rsidR="009E411F" w:rsidRPr="00BC3E93" w:rsidRDefault="009E411F" w:rsidP="009E411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2B0645C" w14:textId="4B721621" w:rsidR="009E411F" w:rsidRDefault="009E411F" w:rsidP="009E411F">
            <w:pPr>
              <w:tabs>
                <w:tab w:val="decimal" w:pos="97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43,343</w:t>
            </w:r>
          </w:p>
        </w:tc>
        <w:tc>
          <w:tcPr>
            <w:tcW w:w="270" w:type="dxa"/>
            <w:shd w:val="clear" w:color="auto" w:fill="auto"/>
          </w:tcPr>
          <w:p w14:paraId="54070379" w14:textId="77777777" w:rsidR="009E411F" w:rsidRPr="003E3F87" w:rsidRDefault="009E411F" w:rsidP="009E411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C1D21EF" w14:textId="02843705" w:rsidR="009E411F" w:rsidRPr="006145CD" w:rsidRDefault="009E411F" w:rsidP="009E411F">
            <w:pPr>
              <w:tabs>
                <w:tab w:val="decimal" w:pos="97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48,553</w:t>
            </w:r>
          </w:p>
        </w:tc>
      </w:tr>
      <w:tr w:rsidR="009E411F" w:rsidRPr="00B73E7A" w14:paraId="27306F76" w14:textId="77777777" w:rsidTr="00BC3E93">
        <w:tc>
          <w:tcPr>
            <w:tcW w:w="3690" w:type="dxa"/>
            <w:shd w:val="clear" w:color="auto" w:fill="auto"/>
          </w:tcPr>
          <w:p w14:paraId="38EA799B" w14:textId="77777777" w:rsidR="009E411F" w:rsidRPr="003E3F87" w:rsidRDefault="009E411F" w:rsidP="009E411F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3E3F8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E3F87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647EEDA" w14:textId="25BB0F43" w:rsidR="009E411F" w:rsidRPr="00BC3E93" w:rsidRDefault="009E411F" w:rsidP="009E411F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172,704</w:t>
            </w:r>
          </w:p>
        </w:tc>
        <w:tc>
          <w:tcPr>
            <w:tcW w:w="270" w:type="dxa"/>
            <w:shd w:val="clear" w:color="auto" w:fill="auto"/>
          </w:tcPr>
          <w:p w14:paraId="60A2D5DE" w14:textId="77777777" w:rsidR="009E411F" w:rsidRPr="00BC3E93" w:rsidRDefault="009E411F" w:rsidP="009E411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1F39A16" w14:textId="417F1D6E" w:rsidR="009E411F" w:rsidRPr="00BC3E93" w:rsidRDefault="009E411F" w:rsidP="009E411F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157,820</w:t>
            </w:r>
          </w:p>
        </w:tc>
        <w:tc>
          <w:tcPr>
            <w:tcW w:w="270" w:type="dxa"/>
            <w:shd w:val="clear" w:color="auto" w:fill="auto"/>
          </w:tcPr>
          <w:p w14:paraId="596B222C" w14:textId="77777777" w:rsidR="009E411F" w:rsidRPr="00BC3E93" w:rsidRDefault="009E411F" w:rsidP="009E411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E0AC633" w14:textId="6B6D2093" w:rsidR="009E411F" w:rsidRPr="00BC3E93" w:rsidRDefault="009E411F" w:rsidP="009E411F">
            <w:pPr>
              <w:tabs>
                <w:tab w:val="decimal" w:pos="97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172,</w:t>
            </w:r>
            <w:r w:rsidR="0092137D">
              <w:rPr>
                <w:rFonts w:ascii="Angsana New" w:hAnsi="Angsana New"/>
                <w:sz w:val="30"/>
                <w:szCs w:val="30"/>
                <w:lang w:val="en-US"/>
              </w:rPr>
              <w:t>700</w:t>
            </w:r>
          </w:p>
        </w:tc>
        <w:tc>
          <w:tcPr>
            <w:tcW w:w="270" w:type="dxa"/>
            <w:shd w:val="clear" w:color="auto" w:fill="auto"/>
          </w:tcPr>
          <w:p w14:paraId="7E629905" w14:textId="77777777" w:rsidR="009E411F" w:rsidRPr="003E3F87" w:rsidRDefault="009E411F" w:rsidP="009E411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79556D2" w14:textId="0EC755CB" w:rsidR="009E411F" w:rsidRPr="003E3F87" w:rsidRDefault="009E411F" w:rsidP="009E411F">
            <w:pPr>
              <w:tabs>
                <w:tab w:val="decimal" w:pos="97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157,808</w:t>
            </w:r>
          </w:p>
        </w:tc>
      </w:tr>
      <w:tr w:rsidR="009E411F" w:rsidRPr="00B73E7A" w14:paraId="373B2484" w14:textId="77777777" w:rsidTr="004E0A2F">
        <w:tc>
          <w:tcPr>
            <w:tcW w:w="3690" w:type="dxa"/>
            <w:shd w:val="clear" w:color="auto" w:fill="auto"/>
          </w:tcPr>
          <w:p w14:paraId="0830CC0D" w14:textId="77777777" w:rsidR="009E411F" w:rsidRPr="00693434" w:rsidRDefault="009E411F" w:rsidP="009E411F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9343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10BB74" w14:textId="77C199CE" w:rsidR="009E411F" w:rsidRPr="00AA6293" w:rsidRDefault="009E411F" w:rsidP="009E411F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472,28</w:t>
            </w:r>
            <w:r w:rsidR="00D31BC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43F43BD7" w14:textId="77777777" w:rsidR="009E411F" w:rsidRDefault="009E411F" w:rsidP="009E411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A873C3" w14:textId="36BF5A9F" w:rsidR="009E411F" w:rsidRPr="00AA6293" w:rsidRDefault="009E411F" w:rsidP="009E411F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459,194</w:t>
            </w:r>
          </w:p>
        </w:tc>
        <w:tc>
          <w:tcPr>
            <w:tcW w:w="270" w:type="dxa"/>
          </w:tcPr>
          <w:p w14:paraId="586DAC59" w14:textId="77777777" w:rsidR="009E411F" w:rsidRPr="00AA6293" w:rsidRDefault="009E411F" w:rsidP="009E411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79A821" w14:textId="69DB7CDC" w:rsidR="009E411F" w:rsidRPr="00AA6293" w:rsidRDefault="009E411F" w:rsidP="009E411F">
            <w:pPr>
              <w:tabs>
                <w:tab w:val="decimal" w:pos="973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464,108</w:t>
            </w:r>
          </w:p>
        </w:tc>
        <w:tc>
          <w:tcPr>
            <w:tcW w:w="270" w:type="dxa"/>
            <w:shd w:val="clear" w:color="auto" w:fill="auto"/>
          </w:tcPr>
          <w:p w14:paraId="1033ACA5" w14:textId="77777777" w:rsidR="009E411F" w:rsidRPr="00BE704B" w:rsidRDefault="009E411F" w:rsidP="009E411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72E154" w14:textId="0FB91B17" w:rsidR="009E411F" w:rsidRPr="00AA6293" w:rsidRDefault="009E411F" w:rsidP="009E411F">
            <w:pPr>
              <w:tabs>
                <w:tab w:val="decimal" w:pos="973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454,208</w:t>
            </w:r>
          </w:p>
        </w:tc>
      </w:tr>
    </w:tbl>
    <w:p w14:paraId="72F49CFD" w14:textId="77777777" w:rsidR="00F218F5" w:rsidRDefault="00F218F5" w:rsidP="00637944">
      <w:pPr>
        <w:pStyle w:val="Bo-Blankline"/>
        <w:rPr>
          <w:lang w:val="en-US"/>
        </w:rPr>
      </w:pPr>
    </w:p>
    <w:p w14:paraId="2D37893A" w14:textId="7B513BCB" w:rsidR="003A5BC0" w:rsidRPr="004C0EF9" w:rsidRDefault="002453D3" w:rsidP="000A2581">
      <w:pPr>
        <w:pStyle w:val="Caption"/>
        <w:ind w:left="567" w:hanging="567"/>
      </w:pPr>
      <w:r w:rsidRPr="004C0EF9">
        <w:rPr>
          <w:cs/>
        </w:rPr>
        <w:t>ค่าใช้จ่ายผลประโยชน์พนักงา</w:t>
      </w:r>
      <w:r w:rsidRPr="004C0EF9">
        <w:rPr>
          <w:rFonts w:hint="cs"/>
          <w:cs/>
        </w:rPr>
        <w:t>น</w:t>
      </w:r>
    </w:p>
    <w:p w14:paraId="46983E87" w14:textId="77777777" w:rsidR="00BA4DAF" w:rsidRPr="00BA4DAF" w:rsidRDefault="00BA4DAF" w:rsidP="00BA4DAF">
      <w:pPr>
        <w:pStyle w:val="Bo-Blankline"/>
        <w:rPr>
          <w:lang w:val="en-US"/>
        </w:rPr>
      </w:pPr>
    </w:p>
    <w:tbl>
      <w:tblPr>
        <w:tblW w:w="917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88"/>
        <w:gridCol w:w="1166"/>
        <w:gridCol w:w="270"/>
        <w:gridCol w:w="1170"/>
        <w:gridCol w:w="270"/>
        <w:gridCol w:w="1170"/>
        <w:gridCol w:w="270"/>
        <w:gridCol w:w="1170"/>
      </w:tblGrid>
      <w:tr w:rsidR="00995CFF" w:rsidRPr="00EB7266" w14:paraId="6FBE696A" w14:textId="77777777" w:rsidTr="004E0A2F">
        <w:trPr>
          <w:tblHeader/>
        </w:trPr>
        <w:tc>
          <w:tcPr>
            <w:tcW w:w="3688" w:type="dxa"/>
            <w:shd w:val="clear" w:color="auto" w:fill="auto"/>
          </w:tcPr>
          <w:p w14:paraId="59A38D52" w14:textId="77777777" w:rsidR="00995CFF" w:rsidRPr="00EB7266" w:rsidRDefault="00995CFF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06" w:type="dxa"/>
            <w:gridSpan w:val="3"/>
          </w:tcPr>
          <w:p w14:paraId="7271592E" w14:textId="77777777" w:rsidR="00995CFF" w:rsidRPr="00EB7266" w:rsidRDefault="00995CFF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177241D" w14:textId="77777777" w:rsidR="00995CFF" w:rsidRPr="00EB7266" w:rsidRDefault="00995CFF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52B11D50" w14:textId="77777777" w:rsidR="00995CFF" w:rsidRPr="00EB7266" w:rsidRDefault="00995CFF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3CED" w:rsidRPr="00B73E7A" w14:paraId="2CF531EA" w14:textId="77777777" w:rsidTr="00995CFF">
        <w:trPr>
          <w:tblHeader/>
        </w:trPr>
        <w:tc>
          <w:tcPr>
            <w:tcW w:w="3688" w:type="dxa"/>
            <w:shd w:val="clear" w:color="auto" w:fill="auto"/>
          </w:tcPr>
          <w:p w14:paraId="76DF0DA0" w14:textId="77777777" w:rsidR="00E03CED" w:rsidRPr="003E3F87" w:rsidRDefault="00E03CED" w:rsidP="00E03CE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</w:tcPr>
          <w:p w14:paraId="661AB8B8" w14:textId="46439669" w:rsidR="00E03CED" w:rsidRPr="003E3F87" w:rsidRDefault="00E03CED" w:rsidP="00E03CE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2A2D65F4" w14:textId="77777777" w:rsidR="00E03CED" w:rsidRPr="003E3F87" w:rsidRDefault="00E03CED" w:rsidP="00E03CE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AAD05D4" w14:textId="2FA0C3C7" w:rsidR="00E03CED" w:rsidRPr="003E3F87" w:rsidRDefault="00E03CED" w:rsidP="00E03CE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4AC554BB" w14:textId="77777777" w:rsidR="00E03CED" w:rsidRPr="003E3F87" w:rsidRDefault="00E03CED" w:rsidP="00E03CE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F50650D" w14:textId="01F1766F" w:rsidR="00E03CED" w:rsidRPr="003E3F87" w:rsidRDefault="00E03CED" w:rsidP="00E03CE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7878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A415268" w14:textId="77777777" w:rsidR="00E03CED" w:rsidRPr="003E3F87" w:rsidRDefault="00E03CED" w:rsidP="00E03CE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703197A" w14:textId="2313FD6F" w:rsidR="00E03CED" w:rsidRPr="00744476" w:rsidRDefault="00E03CED" w:rsidP="00E03CE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7878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E03CED" w:rsidRPr="00B73E7A" w14:paraId="45FC6935" w14:textId="77777777" w:rsidTr="004E0A2F">
        <w:trPr>
          <w:tblHeader/>
        </w:trPr>
        <w:tc>
          <w:tcPr>
            <w:tcW w:w="3688" w:type="dxa"/>
            <w:shd w:val="clear" w:color="auto" w:fill="auto"/>
          </w:tcPr>
          <w:p w14:paraId="5588BA9E" w14:textId="77777777" w:rsidR="00E03CED" w:rsidRPr="003E3F87" w:rsidRDefault="00E03CED" w:rsidP="00E03CE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86" w:type="dxa"/>
            <w:gridSpan w:val="7"/>
          </w:tcPr>
          <w:p w14:paraId="796C2CB7" w14:textId="77777777" w:rsidR="00E03CED" w:rsidRPr="00744476" w:rsidRDefault="00E03CED" w:rsidP="00E03CE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E03CED" w:rsidRPr="00B73E7A" w14:paraId="54303D82" w14:textId="77777777" w:rsidTr="00995CFF">
        <w:tc>
          <w:tcPr>
            <w:tcW w:w="3688" w:type="dxa"/>
            <w:shd w:val="clear" w:color="auto" w:fill="auto"/>
          </w:tcPr>
          <w:p w14:paraId="7F5CF27D" w14:textId="77777777" w:rsidR="00E03CED" w:rsidRPr="003E3F87" w:rsidRDefault="00E03CED" w:rsidP="00E03CED">
            <w:pPr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E3F8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1166" w:type="dxa"/>
          </w:tcPr>
          <w:p w14:paraId="2BCF9641" w14:textId="77777777" w:rsidR="00E03CED" w:rsidRPr="0033434F" w:rsidRDefault="00E03CED" w:rsidP="00E03CE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5C4045E" w14:textId="77777777" w:rsidR="00E03CED" w:rsidRPr="0033434F" w:rsidRDefault="00E03CED" w:rsidP="00E03CE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BE8724C" w14:textId="77777777" w:rsidR="00E03CED" w:rsidRPr="0033434F" w:rsidRDefault="00E03CED" w:rsidP="00E03CE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F75B9E1" w14:textId="77777777" w:rsidR="00E03CED" w:rsidRPr="00BE704B" w:rsidRDefault="00E03CED" w:rsidP="00E03CE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268D8A2" w14:textId="77777777" w:rsidR="00E03CED" w:rsidRPr="0033434F" w:rsidRDefault="00E03CED" w:rsidP="00E03CED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B4BAE45" w14:textId="77777777" w:rsidR="00E03CED" w:rsidRPr="00BE704B" w:rsidRDefault="00E03CED" w:rsidP="00E03CE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1696ABA" w14:textId="77777777" w:rsidR="00E03CED" w:rsidRPr="0078123E" w:rsidRDefault="00E03CED" w:rsidP="00E03CED">
            <w:pPr>
              <w:tabs>
                <w:tab w:val="decimal" w:pos="1062"/>
              </w:tabs>
              <w:spacing w:line="240" w:lineRule="auto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03CED" w:rsidRPr="00B73E7A" w14:paraId="5CD7ACA9" w14:textId="77777777" w:rsidTr="00027111">
        <w:tc>
          <w:tcPr>
            <w:tcW w:w="3688" w:type="dxa"/>
            <w:shd w:val="clear" w:color="auto" w:fill="auto"/>
          </w:tcPr>
          <w:p w14:paraId="59B47932" w14:textId="77777777" w:rsidR="00E03CED" w:rsidRPr="003E3F87" w:rsidRDefault="00E03CED" w:rsidP="00E03CE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E3F87">
              <w:rPr>
                <w:rFonts w:ascii="Angsana New" w:hAnsi="Angsana New" w:hint="cs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166" w:type="dxa"/>
            <w:shd w:val="clear" w:color="auto" w:fill="auto"/>
          </w:tcPr>
          <w:p w14:paraId="7B9A4C40" w14:textId="59AEEF7E" w:rsidR="00E03CED" w:rsidRDefault="00F22444" w:rsidP="00E03CED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34,414</w:t>
            </w:r>
          </w:p>
        </w:tc>
        <w:tc>
          <w:tcPr>
            <w:tcW w:w="270" w:type="dxa"/>
            <w:shd w:val="clear" w:color="auto" w:fill="auto"/>
          </w:tcPr>
          <w:p w14:paraId="696C3254" w14:textId="77777777" w:rsidR="00E03CED" w:rsidRDefault="00E03CED" w:rsidP="00E03CE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6D39CC0" w14:textId="7E7D38AE" w:rsidR="00E03CED" w:rsidRDefault="00E03CED" w:rsidP="00E03CED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28,038</w:t>
            </w:r>
          </w:p>
        </w:tc>
        <w:tc>
          <w:tcPr>
            <w:tcW w:w="270" w:type="dxa"/>
            <w:shd w:val="clear" w:color="auto" w:fill="auto"/>
          </w:tcPr>
          <w:p w14:paraId="2F316298" w14:textId="77777777" w:rsidR="00E03CED" w:rsidRPr="00BE704B" w:rsidRDefault="00E03CED" w:rsidP="00E03CE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4A029FA" w14:textId="03B9B14C" w:rsidR="00E03CED" w:rsidRDefault="00F22444" w:rsidP="00CA3540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34,414</w:t>
            </w:r>
          </w:p>
        </w:tc>
        <w:tc>
          <w:tcPr>
            <w:tcW w:w="270" w:type="dxa"/>
            <w:shd w:val="clear" w:color="auto" w:fill="auto"/>
          </w:tcPr>
          <w:p w14:paraId="5F771D9B" w14:textId="77777777" w:rsidR="00E03CED" w:rsidRPr="00BE704B" w:rsidRDefault="00E03CED" w:rsidP="00E03CE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7B7AF94" w14:textId="60395A58" w:rsidR="00E03CED" w:rsidRDefault="00E03CED" w:rsidP="00E03CED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28,038</w:t>
            </w:r>
          </w:p>
        </w:tc>
      </w:tr>
      <w:tr w:rsidR="00E03CED" w:rsidRPr="00B73E7A" w14:paraId="369396E4" w14:textId="77777777" w:rsidTr="00027111">
        <w:tc>
          <w:tcPr>
            <w:tcW w:w="3688" w:type="dxa"/>
            <w:shd w:val="clear" w:color="auto" w:fill="auto"/>
          </w:tcPr>
          <w:p w14:paraId="19319FE5" w14:textId="77777777" w:rsidR="00E03CED" w:rsidRPr="003E3F87" w:rsidRDefault="00E03CED" w:rsidP="00E03CE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1FCFCA38" w14:textId="4B3C2F40" w:rsidR="00E03CED" w:rsidRDefault="00F22444" w:rsidP="00E03CED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24,863</w:t>
            </w:r>
          </w:p>
        </w:tc>
        <w:tc>
          <w:tcPr>
            <w:tcW w:w="270" w:type="dxa"/>
            <w:shd w:val="clear" w:color="auto" w:fill="auto"/>
          </w:tcPr>
          <w:p w14:paraId="018D7866" w14:textId="77777777" w:rsidR="00E03CED" w:rsidRDefault="00E03CED" w:rsidP="00E03CE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B50A16B" w14:textId="519B3E4E" w:rsidR="00E03CED" w:rsidRDefault="00E03CED" w:rsidP="00E03CED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27,138</w:t>
            </w:r>
          </w:p>
        </w:tc>
        <w:tc>
          <w:tcPr>
            <w:tcW w:w="270" w:type="dxa"/>
            <w:shd w:val="clear" w:color="auto" w:fill="auto"/>
          </w:tcPr>
          <w:p w14:paraId="4F4D60D6" w14:textId="77777777" w:rsidR="00E03CED" w:rsidRPr="00BE704B" w:rsidRDefault="00E03CED" w:rsidP="00E03CE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688C459" w14:textId="42E3434D" w:rsidR="00E03CED" w:rsidRDefault="00F22444" w:rsidP="00CA3540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24,86</w:t>
            </w:r>
            <w:r w:rsidR="00DD20F3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7E18152" w14:textId="77777777" w:rsidR="00E03CED" w:rsidRPr="00BE704B" w:rsidRDefault="00E03CED" w:rsidP="00E03CE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12AEB5A" w14:textId="609B0A61" w:rsidR="00E03CED" w:rsidRDefault="00E03CED" w:rsidP="00E03CED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27,138</w:t>
            </w:r>
          </w:p>
        </w:tc>
      </w:tr>
      <w:tr w:rsidR="00E03CED" w:rsidRPr="00B73E7A" w14:paraId="3280A221" w14:textId="77777777" w:rsidTr="00027111">
        <w:tc>
          <w:tcPr>
            <w:tcW w:w="3688" w:type="dxa"/>
            <w:shd w:val="clear" w:color="auto" w:fill="auto"/>
          </w:tcPr>
          <w:p w14:paraId="57106F56" w14:textId="77777777" w:rsidR="00E03CED" w:rsidRPr="003E3F87" w:rsidRDefault="00E03CED" w:rsidP="00E03CE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8C0D29" w14:textId="7CD324EA" w:rsidR="00E03CED" w:rsidRPr="00C07B22" w:rsidRDefault="00F22444" w:rsidP="00E03CED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59,277</w:t>
            </w:r>
          </w:p>
        </w:tc>
        <w:tc>
          <w:tcPr>
            <w:tcW w:w="270" w:type="dxa"/>
            <w:shd w:val="clear" w:color="auto" w:fill="auto"/>
          </w:tcPr>
          <w:p w14:paraId="13E1AC59" w14:textId="77777777" w:rsidR="00E03CED" w:rsidRPr="00C07B22" w:rsidRDefault="00E03CED" w:rsidP="00E03CE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9D8CA0" w14:textId="07CD4F6A" w:rsidR="00E03CED" w:rsidRPr="00C07B22" w:rsidRDefault="00E03CED" w:rsidP="00E03CED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55,176</w:t>
            </w:r>
          </w:p>
        </w:tc>
        <w:tc>
          <w:tcPr>
            <w:tcW w:w="270" w:type="dxa"/>
            <w:shd w:val="clear" w:color="auto" w:fill="auto"/>
          </w:tcPr>
          <w:p w14:paraId="5E28BC1A" w14:textId="77777777" w:rsidR="00E03CED" w:rsidRPr="00C07B22" w:rsidRDefault="00E03CED" w:rsidP="00E03CE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C51373" w14:textId="09408E0C" w:rsidR="00E03CED" w:rsidRPr="00CA3540" w:rsidRDefault="00F22444" w:rsidP="00CA3540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A354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59,27</w:t>
            </w:r>
            <w:r w:rsidR="00B31F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32881319" w14:textId="77777777" w:rsidR="00E03CED" w:rsidRPr="00CA3540" w:rsidRDefault="00E03CED" w:rsidP="00E03CE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516446" w14:textId="4E1EBBEA" w:rsidR="00E03CED" w:rsidRPr="00C07B22" w:rsidRDefault="00E03CED" w:rsidP="00E03CED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55,176</w:t>
            </w:r>
          </w:p>
        </w:tc>
      </w:tr>
      <w:tr w:rsidR="00E03CED" w:rsidRPr="00B73E7A" w14:paraId="52A03B1C" w14:textId="77777777" w:rsidTr="00027111">
        <w:tc>
          <w:tcPr>
            <w:tcW w:w="3688" w:type="dxa"/>
            <w:shd w:val="clear" w:color="auto" w:fill="auto"/>
          </w:tcPr>
          <w:p w14:paraId="0BD89785" w14:textId="77777777" w:rsidR="00E03CED" w:rsidRPr="003E3F87" w:rsidRDefault="00E03CED" w:rsidP="00E03CE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14:paraId="0F398064" w14:textId="77777777" w:rsidR="00E03CED" w:rsidRDefault="00E03CED" w:rsidP="00E03CED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BFF4336" w14:textId="77777777" w:rsidR="00E03CED" w:rsidRDefault="00E03CED" w:rsidP="00E03CE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AC24202" w14:textId="77777777" w:rsidR="00E03CED" w:rsidRDefault="00E03CED" w:rsidP="00E03CED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96B4D4D" w14:textId="77777777" w:rsidR="00E03CED" w:rsidRPr="00BE704B" w:rsidRDefault="00E03CED" w:rsidP="00E03CE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4813F23" w14:textId="77777777" w:rsidR="00E03CED" w:rsidRDefault="00E03CED" w:rsidP="00E03CED">
            <w:pPr>
              <w:tabs>
                <w:tab w:val="decimal" w:pos="89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D601C73" w14:textId="77777777" w:rsidR="00E03CED" w:rsidRPr="00BE704B" w:rsidRDefault="00E03CED" w:rsidP="00E03CE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B302FA3" w14:textId="77777777" w:rsidR="00E03CED" w:rsidRDefault="00E03CED" w:rsidP="00E03CED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22444" w:rsidRPr="00B73E7A" w14:paraId="089DAB53" w14:textId="77777777" w:rsidTr="00027111">
        <w:tc>
          <w:tcPr>
            <w:tcW w:w="3688" w:type="dxa"/>
            <w:shd w:val="clear" w:color="auto" w:fill="auto"/>
          </w:tcPr>
          <w:p w14:paraId="6808722B" w14:textId="77777777" w:rsidR="00F22444" w:rsidRPr="003E3F87" w:rsidRDefault="00F22444" w:rsidP="00F2244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166" w:type="dxa"/>
            <w:shd w:val="clear" w:color="auto" w:fill="auto"/>
          </w:tcPr>
          <w:p w14:paraId="2710C306" w14:textId="77CFE00C" w:rsidR="00F22444" w:rsidRDefault="00F22444" w:rsidP="00F2244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659,452</w:t>
            </w:r>
          </w:p>
        </w:tc>
        <w:tc>
          <w:tcPr>
            <w:tcW w:w="270" w:type="dxa"/>
            <w:shd w:val="clear" w:color="auto" w:fill="auto"/>
          </w:tcPr>
          <w:p w14:paraId="49168A21" w14:textId="77777777" w:rsidR="00F22444" w:rsidRDefault="00F22444" w:rsidP="00F22444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0BE02BD" w14:textId="55E86C59" w:rsidR="00F22444" w:rsidRDefault="00F22444" w:rsidP="00F2244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589,986</w:t>
            </w:r>
          </w:p>
        </w:tc>
        <w:tc>
          <w:tcPr>
            <w:tcW w:w="270" w:type="dxa"/>
            <w:shd w:val="clear" w:color="auto" w:fill="auto"/>
          </w:tcPr>
          <w:p w14:paraId="147BAB9C" w14:textId="77777777" w:rsidR="00F22444" w:rsidRPr="00BE704B" w:rsidRDefault="00F22444" w:rsidP="00F2244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77333D2" w14:textId="43658468" w:rsidR="00F22444" w:rsidRDefault="00F22444" w:rsidP="00CA3540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659,452</w:t>
            </w:r>
          </w:p>
        </w:tc>
        <w:tc>
          <w:tcPr>
            <w:tcW w:w="270" w:type="dxa"/>
            <w:shd w:val="clear" w:color="auto" w:fill="auto"/>
          </w:tcPr>
          <w:p w14:paraId="4997F4D0" w14:textId="77777777" w:rsidR="00F22444" w:rsidRPr="00BE704B" w:rsidRDefault="00F22444" w:rsidP="00F2244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597B8E9" w14:textId="25D7109B" w:rsidR="00F22444" w:rsidRDefault="00F22444" w:rsidP="00F2244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589,986</w:t>
            </w:r>
          </w:p>
        </w:tc>
      </w:tr>
      <w:tr w:rsidR="00F22444" w:rsidRPr="00B73E7A" w14:paraId="58272252" w14:textId="77777777" w:rsidTr="00027111">
        <w:tc>
          <w:tcPr>
            <w:tcW w:w="3688" w:type="dxa"/>
            <w:shd w:val="clear" w:color="auto" w:fill="auto"/>
          </w:tcPr>
          <w:p w14:paraId="25516889" w14:textId="77777777" w:rsidR="00F22444" w:rsidRPr="003E3F87" w:rsidRDefault="00F22444" w:rsidP="00F2244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3F2412D5" w14:textId="6D733547" w:rsidR="00F22444" w:rsidRDefault="00F22444" w:rsidP="00F2244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49,366</w:t>
            </w:r>
          </w:p>
        </w:tc>
        <w:tc>
          <w:tcPr>
            <w:tcW w:w="270" w:type="dxa"/>
            <w:shd w:val="clear" w:color="auto" w:fill="auto"/>
          </w:tcPr>
          <w:p w14:paraId="65F33EA8" w14:textId="77777777" w:rsidR="00F22444" w:rsidRDefault="00F22444" w:rsidP="00F22444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FB7A599" w14:textId="7922E0CC" w:rsidR="00F22444" w:rsidRDefault="00F22444" w:rsidP="00F2244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48,188</w:t>
            </w:r>
          </w:p>
        </w:tc>
        <w:tc>
          <w:tcPr>
            <w:tcW w:w="270" w:type="dxa"/>
            <w:shd w:val="clear" w:color="auto" w:fill="auto"/>
          </w:tcPr>
          <w:p w14:paraId="0358AE03" w14:textId="77777777" w:rsidR="00F22444" w:rsidRPr="00BE704B" w:rsidRDefault="00F22444" w:rsidP="00F2244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C184AE1" w14:textId="28955DED" w:rsidR="00F22444" w:rsidRDefault="00F22444" w:rsidP="00CA3540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49,366</w:t>
            </w:r>
          </w:p>
        </w:tc>
        <w:tc>
          <w:tcPr>
            <w:tcW w:w="270" w:type="dxa"/>
            <w:shd w:val="clear" w:color="auto" w:fill="auto"/>
          </w:tcPr>
          <w:p w14:paraId="4AFD96DE" w14:textId="77777777" w:rsidR="00F22444" w:rsidRPr="00BE704B" w:rsidRDefault="00F22444" w:rsidP="00F2244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D91A9AC" w14:textId="3CC62F04" w:rsidR="00F22444" w:rsidRDefault="00F22444" w:rsidP="00F2244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48,188</w:t>
            </w:r>
          </w:p>
        </w:tc>
      </w:tr>
      <w:tr w:rsidR="00F22444" w:rsidRPr="00B73E7A" w14:paraId="779BEE4B" w14:textId="77777777" w:rsidTr="00027111">
        <w:tc>
          <w:tcPr>
            <w:tcW w:w="3688" w:type="dxa"/>
            <w:shd w:val="clear" w:color="auto" w:fill="auto"/>
          </w:tcPr>
          <w:p w14:paraId="705C80EC" w14:textId="77777777" w:rsidR="00F22444" w:rsidRPr="003E3F87" w:rsidRDefault="00F22444" w:rsidP="00F2244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CAD579" w14:textId="7F189759" w:rsidR="00F22444" w:rsidRPr="00613CAA" w:rsidRDefault="00F22444" w:rsidP="00F2244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708,818</w:t>
            </w:r>
          </w:p>
        </w:tc>
        <w:tc>
          <w:tcPr>
            <w:tcW w:w="270" w:type="dxa"/>
            <w:shd w:val="clear" w:color="auto" w:fill="auto"/>
          </w:tcPr>
          <w:p w14:paraId="2B6C40A0" w14:textId="77777777" w:rsidR="00F22444" w:rsidRPr="00613CAA" w:rsidRDefault="00F22444" w:rsidP="00F22444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F80068" w14:textId="69C00265" w:rsidR="00F22444" w:rsidRPr="00613CAA" w:rsidRDefault="00F22444" w:rsidP="00F2244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638,174</w:t>
            </w:r>
          </w:p>
        </w:tc>
        <w:tc>
          <w:tcPr>
            <w:tcW w:w="270" w:type="dxa"/>
            <w:shd w:val="clear" w:color="auto" w:fill="auto"/>
          </w:tcPr>
          <w:p w14:paraId="2F347E28" w14:textId="77777777" w:rsidR="00F22444" w:rsidRPr="00613CAA" w:rsidRDefault="00F22444" w:rsidP="00F2244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D89F6C" w14:textId="05412644" w:rsidR="00F22444" w:rsidRPr="00CA3540" w:rsidRDefault="00F22444" w:rsidP="00CA3540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A354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708,818</w:t>
            </w:r>
          </w:p>
        </w:tc>
        <w:tc>
          <w:tcPr>
            <w:tcW w:w="270" w:type="dxa"/>
            <w:shd w:val="clear" w:color="auto" w:fill="auto"/>
          </w:tcPr>
          <w:p w14:paraId="1068B260" w14:textId="77777777" w:rsidR="00F22444" w:rsidRPr="00613CAA" w:rsidRDefault="00F22444" w:rsidP="00F2244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8FD2EF" w14:textId="04B45B71" w:rsidR="00F22444" w:rsidRPr="00613CAA" w:rsidRDefault="00F22444" w:rsidP="00F2244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638,174</w:t>
            </w:r>
          </w:p>
        </w:tc>
      </w:tr>
      <w:tr w:rsidR="00F22444" w:rsidRPr="00B73E7A" w14:paraId="6E6C8432" w14:textId="77777777" w:rsidTr="00027111">
        <w:tc>
          <w:tcPr>
            <w:tcW w:w="3688" w:type="dxa"/>
            <w:shd w:val="clear" w:color="auto" w:fill="auto"/>
          </w:tcPr>
          <w:p w14:paraId="34119A6C" w14:textId="77777777" w:rsidR="00F22444" w:rsidRPr="003E3F87" w:rsidRDefault="00F22444" w:rsidP="00F2244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5DFFB9" w14:textId="420619CD" w:rsidR="00F22444" w:rsidRPr="00C07B22" w:rsidRDefault="00F22444" w:rsidP="00F2244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768,096</w:t>
            </w:r>
          </w:p>
        </w:tc>
        <w:tc>
          <w:tcPr>
            <w:tcW w:w="270" w:type="dxa"/>
            <w:shd w:val="clear" w:color="auto" w:fill="auto"/>
          </w:tcPr>
          <w:p w14:paraId="0B28118F" w14:textId="77777777" w:rsidR="00F22444" w:rsidRPr="00C07B22" w:rsidRDefault="00F22444" w:rsidP="00F22444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365B04" w14:textId="67BAB9DB" w:rsidR="00F22444" w:rsidRPr="00C07B22" w:rsidRDefault="00F22444" w:rsidP="00F2244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693,350</w:t>
            </w:r>
          </w:p>
        </w:tc>
        <w:tc>
          <w:tcPr>
            <w:tcW w:w="270" w:type="dxa"/>
            <w:shd w:val="clear" w:color="auto" w:fill="auto"/>
          </w:tcPr>
          <w:p w14:paraId="0F4E678C" w14:textId="77777777" w:rsidR="00F22444" w:rsidRPr="00C07B22" w:rsidRDefault="00F22444" w:rsidP="00F2244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E71716" w14:textId="2F65B806" w:rsidR="00F22444" w:rsidRPr="00CA3540" w:rsidRDefault="00F22444" w:rsidP="00CA3540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A354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768,096</w:t>
            </w:r>
          </w:p>
        </w:tc>
        <w:tc>
          <w:tcPr>
            <w:tcW w:w="270" w:type="dxa"/>
            <w:shd w:val="clear" w:color="auto" w:fill="auto"/>
          </w:tcPr>
          <w:p w14:paraId="356D8DCB" w14:textId="77777777" w:rsidR="00F22444" w:rsidRPr="00C07B22" w:rsidRDefault="00F22444" w:rsidP="00F2244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E586AD" w14:textId="1AAF8337" w:rsidR="00F22444" w:rsidRPr="00C07B22" w:rsidRDefault="00F22444" w:rsidP="00F2244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693,350</w:t>
            </w:r>
          </w:p>
        </w:tc>
      </w:tr>
    </w:tbl>
    <w:p w14:paraId="54185AD7" w14:textId="77777777" w:rsidR="00375FEB" w:rsidRDefault="00375FEB" w:rsidP="00FB28B9">
      <w:pPr>
        <w:pStyle w:val="Bo-Blankline"/>
      </w:pPr>
    </w:p>
    <w:p w14:paraId="4561BA81" w14:textId="77777777" w:rsidR="00375FEB" w:rsidRDefault="00375FEB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  <w:r>
        <w:br w:type="page"/>
      </w:r>
    </w:p>
    <w:p w14:paraId="513CBCE1" w14:textId="77777777" w:rsidR="00FB28B9" w:rsidRPr="003B4785" w:rsidRDefault="00FB28B9" w:rsidP="00FB28B9">
      <w:pPr>
        <w:tabs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  <w:lang w:val="en-US"/>
        </w:rPr>
      </w:pPr>
      <w:r w:rsidRPr="00866987">
        <w:rPr>
          <w:rFonts w:ascii="Angsana New" w:hAnsi="Angsana New"/>
          <w:iCs/>
          <w:sz w:val="30"/>
          <w:szCs w:val="30"/>
          <w:cs/>
        </w:rPr>
        <w:lastRenderedPageBreak/>
        <w:t>โครงการสมทบเงิน</w:t>
      </w:r>
    </w:p>
    <w:p w14:paraId="2226F1A9" w14:textId="77777777" w:rsidR="00FB28B9" w:rsidRPr="00FB28B9" w:rsidRDefault="00FB28B9" w:rsidP="00FB28B9">
      <w:pPr>
        <w:pStyle w:val="Bo-Blankline"/>
      </w:pPr>
    </w:p>
    <w:p w14:paraId="4B11A5C7" w14:textId="7A331191" w:rsidR="001A5EAE" w:rsidRDefault="001A5EAE" w:rsidP="001A5EAE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C1698">
        <w:rPr>
          <w:rFonts w:ascii="Angsana New" w:hAnsi="Angsana New" w:hint="cs"/>
          <w:sz w:val="30"/>
          <w:szCs w:val="30"/>
          <w:cs/>
        </w:rPr>
        <w:t>บริษัท</w:t>
      </w:r>
      <w:r w:rsidRPr="00554E05">
        <w:rPr>
          <w:rFonts w:ascii="Angsana New" w:hAnsi="Angsana New"/>
          <w:sz w:val="30"/>
          <w:szCs w:val="30"/>
          <w:cs/>
        </w:rPr>
        <w:t>ได้จัดตั้งกองทุนสำรองเลี้ยงชีพ</w:t>
      </w:r>
      <w:r w:rsidRPr="002E2783">
        <w:rPr>
          <w:rFonts w:ascii="Angsana New" w:hAnsi="Angsana New"/>
          <w:sz w:val="30"/>
          <w:szCs w:val="30"/>
          <w:cs/>
        </w:rPr>
        <w:t>สำหรับพนักงานของ</w:t>
      </w:r>
      <w:r w:rsidRPr="004C1698">
        <w:rPr>
          <w:rFonts w:ascii="Angsana New" w:hAnsi="Angsana New" w:hint="cs"/>
          <w:sz w:val="30"/>
          <w:szCs w:val="30"/>
          <w:cs/>
        </w:rPr>
        <w:t>บริษัท</w:t>
      </w:r>
      <w:r w:rsidRPr="002E2783">
        <w:rPr>
          <w:rFonts w:ascii="Angsana New" w:hAnsi="Angsana New"/>
          <w:sz w:val="30"/>
          <w:szCs w:val="30"/>
          <w:cs/>
        </w:rPr>
        <w:t xml:space="preserve">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6145CD" w:rsidRPr="005523DC">
        <w:rPr>
          <w:rFonts w:ascii="Angsana New" w:hAnsi="Angsana New"/>
          <w:sz w:val="30"/>
          <w:szCs w:val="30"/>
          <w:lang w:val="en-US"/>
        </w:rPr>
        <w:t>3</w:t>
      </w:r>
      <w:r w:rsidRPr="005523DC">
        <w:rPr>
          <w:rFonts w:ascii="Angsana New" w:hAnsi="Angsana New"/>
          <w:sz w:val="30"/>
          <w:szCs w:val="30"/>
          <w:cs/>
        </w:rPr>
        <w:t xml:space="preserve"> ข</w:t>
      </w:r>
      <w:r w:rsidRPr="002E2783">
        <w:rPr>
          <w:rFonts w:ascii="Angsana New" w:hAnsi="Angsana New"/>
          <w:sz w:val="30"/>
          <w:szCs w:val="30"/>
          <w:cs/>
        </w:rPr>
        <w:t>องเงินเดือนทุกเดือน และ</w:t>
      </w:r>
      <w:r w:rsidRPr="004C1698">
        <w:rPr>
          <w:rFonts w:ascii="Angsana New" w:hAnsi="Angsana New" w:hint="cs"/>
          <w:sz w:val="30"/>
          <w:szCs w:val="30"/>
          <w:cs/>
        </w:rPr>
        <w:t>บริษัท</w:t>
      </w:r>
      <w:r w:rsidRPr="002E2783">
        <w:rPr>
          <w:rFonts w:ascii="Angsana New" w:hAnsi="Angsana New"/>
          <w:sz w:val="30"/>
          <w:szCs w:val="30"/>
          <w:cs/>
        </w:rPr>
        <w:t>จ่ายสมทบใน</w:t>
      </w:r>
      <w:r w:rsidRPr="00AB5D20">
        <w:rPr>
          <w:rFonts w:ascii="Angsana New" w:hAnsi="Angsana New"/>
          <w:spacing w:val="-2"/>
          <w:sz w:val="30"/>
          <w:szCs w:val="30"/>
          <w:cs/>
        </w:rPr>
        <w:t xml:space="preserve">อัตราร้อยละ </w:t>
      </w:r>
      <w:r w:rsidR="006145CD" w:rsidRPr="005523DC">
        <w:rPr>
          <w:rFonts w:ascii="Angsana New" w:hAnsi="Angsana New"/>
          <w:spacing w:val="-2"/>
          <w:sz w:val="30"/>
          <w:szCs w:val="30"/>
          <w:lang w:val="en-US"/>
        </w:rPr>
        <w:t>3</w:t>
      </w:r>
      <w:r w:rsidRPr="00AB5D20">
        <w:rPr>
          <w:rFonts w:ascii="Angsana New" w:hAnsi="Angsana New"/>
          <w:spacing w:val="-2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</w:t>
      </w:r>
      <w:r w:rsidRPr="002E2783">
        <w:rPr>
          <w:rFonts w:ascii="Angsana New" w:hAnsi="Angsana New"/>
          <w:sz w:val="30"/>
          <w:szCs w:val="30"/>
          <w:cs/>
        </w:rPr>
        <w:t>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7F11A4C5" w14:textId="77777777" w:rsidR="00BA4DAF" w:rsidRDefault="00BA4DAF" w:rsidP="00375FEB">
      <w:pPr>
        <w:pStyle w:val="Bo-Blankline"/>
        <w:rPr>
          <w:cs/>
          <w:lang w:val="en-US"/>
        </w:rPr>
      </w:pPr>
    </w:p>
    <w:p w14:paraId="62EB25D5" w14:textId="77777777" w:rsidR="005A2CDC" w:rsidRPr="004C0EF9" w:rsidRDefault="005A2CDC" w:rsidP="000A2581">
      <w:pPr>
        <w:pStyle w:val="Caption"/>
        <w:ind w:left="567" w:hanging="567"/>
      </w:pPr>
      <w:r w:rsidRPr="004C0EF9">
        <w:rPr>
          <w:rFonts w:hint="cs"/>
          <w:cs/>
        </w:rPr>
        <w:t>ค่าใช้จ่ายตามลักษณะ</w:t>
      </w:r>
    </w:p>
    <w:p w14:paraId="7217376A" w14:textId="77777777" w:rsidR="005A2CDC" w:rsidRPr="00693434" w:rsidRDefault="005A2CDC" w:rsidP="006A4F6E">
      <w:pPr>
        <w:pStyle w:val="Bo-Blankline"/>
        <w:rPr>
          <w:lang w:val="en-US"/>
        </w:rPr>
      </w:pPr>
    </w:p>
    <w:p w14:paraId="7FB5D1F1" w14:textId="136A3110" w:rsidR="005A2CDC" w:rsidRPr="0078123E" w:rsidRDefault="005A2CDC" w:rsidP="005A2CDC">
      <w:pPr>
        <w:pStyle w:val="Bo-C1Content"/>
        <w:rPr>
          <w:lang w:val="en-US"/>
        </w:rPr>
      </w:pPr>
      <w:r w:rsidRPr="0078123E">
        <w:rPr>
          <w:rFonts w:hint="cs"/>
          <w:spacing w:val="2"/>
          <w:cs/>
        </w:rPr>
        <w:t>งบ</w:t>
      </w:r>
      <w:r w:rsidR="00FD4824">
        <w:rPr>
          <w:rFonts w:hint="cs"/>
          <w:spacing w:val="2"/>
          <w:cs/>
        </w:rPr>
        <w:t>กำไรขาดทุนเบ็ดเสร็จ</w:t>
      </w:r>
      <w:r w:rsidRPr="0078123E">
        <w:rPr>
          <w:rFonts w:hint="cs"/>
          <w:spacing w:val="2"/>
          <w:cs/>
        </w:rPr>
        <w:t>ได้รวมการวิเคราะห์ค่าใช้จ่ายตามหน้าที่ ค่าใช้จ่ายตามลักษณะได้เปิดเผยตามข้อกำหนดในมาตรฐาน</w:t>
      </w:r>
      <w:r w:rsidRPr="0078123E">
        <w:rPr>
          <w:rFonts w:hint="cs"/>
          <w:cs/>
        </w:rPr>
        <w:t>การรายงานทางการเงินฉบับต่าง ๆ ดังนี้</w:t>
      </w:r>
    </w:p>
    <w:p w14:paraId="7D44153D" w14:textId="77777777" w:rsidR="008C27FA" w:rsidRDefault="008C27FA" w:rsidP="006A4F6E">
      <w:pPr>
        <w:pStyle w:val="Bo-Blankline"/>
        <w:rPr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0"/>
      </w:tblGrid>
      <w:tr w:rsidR="004767DC" w:rsidRPr="00EB7266" w14:paraId="3F476427" w14:textId="77777777" w:rsidTr="004E0A2F">
        <w:trPr>
          <w:tblHeader/>
        </w:trPr>
        <w:tc>
          <w:tcPr>
            <w:tcW w:w="3690" w:type="dxa"/>
            <w:shd w:val="clear" w:color="auto" w:fill="auto"/>
          </w:tcPr>
          <w:p w14:paraId="37EFCDC1" w14:textId="77777777" w:rsidR="004767DC" w:rsidRPr="00EB7266" w:rsidRDefault="004767DC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5B5440D" w14:textId="77777777" w:rsidR="004767DC" w:rsidRPr="00EB7266" w:rsidRDefault="004767DC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6005F85" w14:textId="77777777" w:rsidR="004767DC" w:rsidRPr="00EB7266" w:rsidRDefault="004767DC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275D3F05" w14:textId="77777777" w:rsidR="004767DC" w:rsidRPr="00EB7266" w:rsidRDefault="004767DC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3CED" w:rsidRPr="00B73E7A" w14:paraId="797FC33F" w14:textId="77777777" w:rsidTr="004767DC">
        <w:trPr>
          <w:tblHeader/>
        </w:trPr>
        <w:tc>
          <w:tcPr>
            <w:tcW w:w="3690" w:type="dxa"/>
            <w:shd w:val="clear" w:color="auto" w:fill="auto"/>
          </w:tcPr>
          <w:p w14:paraId="30DA14FE" w14:textId="77777777" w:rsidR="00E03CED" w:rsidRPr="003E3F87" w:rsidRDefault="00E03CED" w:rsidP="00E03CE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9643289" w14:textId="46C917F9" w:rsidR="00E03CED" w:rsidRPr="003E3F87" w:rsidRDefault="00E03CED" w:rsidP="00E03CE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53F37893" w14:textId="77777777" w:rsidR="00E03CED" w:rsidRPr="003E3F87" w:rsidRDefault="00E03CED" w:rsidP="00E03CE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E659231" w14:textId="213D885A" w:rsidR="00E03CED" w:rsidRPr="003E3F87" w:rsidRDefault="00E03CED" w:rsidP="00E03CE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59A64621" w14:textId="77777777" w:rsidR="00E03CED" w:rsidRPr="003E3F87" w:rsidRDefault="00E03CED" w:rsidP="00E03CE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ADD4225" w14:textId="5F7CD56A" w:rsidR="00E03CED" w:rsidRPr="003E3F87" w:rsidRDefault="00E03CED" w:rsidP="00E03CE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53F5D54" w14:textId="77777777" w:rsidR="00E03CED" w:rsidRPr="003E3F87" w:rsidRDefault="00E03CED" w:rsidP="00E03CE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AEC6231" w14:textId="47F87702" w:rsidR="00E03CED" w:rsidRPr="003E3F87" w:rsidRDefault="00E03CED" w:rsidP="00E03CE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E03CED" w:rsidRPr="00B73E7A" w14:paraId="2392FED6" w14:textId="77777777" w:rsidTr="004E0A2F">
        <w:trPr>
          <w:tblHeader/>
        </w:trPr>
        <w:tc>
          <w:tcPr>
            <w:tcW w:w="3690" w:type="dxa"/>
            <w:shd w:val="clear" w:color="auto" w:fill="auto"/>
          </w:tcPr>
          <w:p w14:paraId="357232BC" w14:textId="77777777" w:rsidR="00E03CED" w:rsidRPr="003E3F87" w:rsidRDefault="00E03CED" w:rsidP="00E03CE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79113108" w14:textId="77777777" w:rsidR="00E03CED" w:rsidRPr="003E3F87" w:rsidRDefault="00E03CED" w:rsidP="00E03CE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3F8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E03CED" w:rsidRPr="00B73E7A" w14:paraId="764B39DC" w14:textId="77777777" w:rsidTr="004767DC">
        <w:tc>
          <w:tcPr>
            <w:tcW w:w="3690" w:type="dxa"/>
            <w:shd w:val="clear" w:color="auto" w:fill="auto"/>
          </w:tcPr>
          <w:p w14:paraId="59472631" w14:textId="77777777" w:rsidR="00E03CED" w:rsidRPr="003E3F87" w:rsidRDefault="00E03CED" w:rsidP="00E03CED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E3F8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รวมอยู่ในต้นทุนขาย</w:t>
            </w:r>
          </w:p>
        </w:tc>
        <w:tc>
          <w:tcPr>
            <w:tcW w:w="1170" w:type="dxa"/>
          </w:tcPr>
          <w:p w14:paraId="19910676" w14:textId="77777777" w:rsidR="00E03CED" w:rsidRPr="003E3F87" w:rsidRDefault="00E03CED" w:rsidP="00E03CED">
            <w:pPr>
              <w:tabs>
                <w:tab w:val="decimal" w:pos="124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BB19C7B" w14:textId="77777777" w:rsidR="00E03CED" w:rsidRPr="003E3F87" w:rsidRDefault="00E03CED" w:rsidP="00E03CED">
            <w:pPr>
              <w:tabs>
                <w:tab w:val="decimal" w:pos="124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7CCFCB1" w14:textId="77777777" w:rsidR="00E03CED" w:rsidRPr="003E3F87" w:rsidRDefault="00E03CED" w:rsidP="00E03CED">
            <w:pPr>
              <w:tabs>
                <w:tab w:val="decimal" w:pos="124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E06DC42" w14:textId="77777777" w:rsidR="00E03CED" w:rsidRPr="003E3F87" w:rsidRDefault="00E03CED" w:rsidP="00E03CE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83C8E2A" w14:textId="77777777" w:rsidR="00E03CED" w:rsidRPr="003E3F87" w:rsidRDefault="00E03CED" w:rsidP="00E03CED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626D852" w14:textId="77777777" w:rsidR="00E03CED" w:rsidRPr="003E3F87" w:rsidRDefault="00E03CED" w:rsidP="00E03CE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B458D51" w14:textId="77777777" w:rsidR="00E03CED" w:rsidRPr="003E3F87" w:rsidRDefault="00E03CED" w:rsidP="00E03CED">
            <w:pPr>
              <w:tabs>
                <w:tab w:val="decimal" w:pos="1044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2924" w:rsidRPr="00B73E7A" w14:paraId="1AF2BBEB" w14:textId="77777777" w:rsidTr="004F3553">
        <w:tc>
          <w:tcPr>
            <w:tcW w:w="3690" w:type="dxa"/>
            <w:shd w:val="clear" w:color="auto" w:fill="auto"/>
          </w:tcPr>
          <w:p w14:paraId="3EF79A2B" w14:textId="77777777" w:rsidR="00472924" w:rsidRPr="003E3F87" w:rsidRDefault="00472924" w:rsidP="00472924">
            <w:pPr>
              <w:spacing w:line="240" w:lineRule="atLeast"/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E2372B" w14:textId="33C3B07F" w:rsidR="00472924" w:rsidRPr="003E3F87" w:rsidRDefault="00472924" w:rsidP="0047292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(95,176)</w:t>
            </w:r>
          </w:p>
        </w:tc>
        <w:tc>
          <w:tcPr>
            <w:tcW w:w="270" w:type="dxa"/>
            <w:shd w:val="clear" w:color="auto" w:fill="auto"/>
          </w:tcPr>
          <w:p w14:paraId="706B3466" w14:textId="77777777" w:rsidR="00472924" w:rsidRPr="003E3F87" w:rsidRDefault="00472924" w:rsidP="00472924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C62DB5" w14:textId="4683A7BA" w:rsidR="00472924" w:rsidRPr="003E3F87" w:rsidRDefault="00472924" w:rsidP="0047292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194,706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D44DF2" w14:textId="77777777" w:rsidR="00472924" w:rsidRPr="003E3F87" w:rsidRDefault="00472924" w:rsidP="0047292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BF2AE8" w14:textId="6E3D903D" w:rsidR="00472924" w:rsidRPr="003E3F87" w:rsidRDefault="00472924" w:rsidP="0047292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(95,176)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DDF8FF" w14:textId="77777777" w:rsidR="00472924" w:rsidRPr="003E3F87" w:rsidRDefault="00472924" w:rsidP="0047292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A62BFF" w14:textId="1D5C78C6" w:rsidR="00472924" w:rsidRPr="003E3F87" w:rsidRDefault="00472924" w:rsidP="0047292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194,706</w:t>
            </w:r>
          </w:p>
        </w:tc>
      </w:tr>
      <w:tr w:rsidR="00472924" w:rsidRPr="00B73E7A" w14:paraId="5FD632DE" w14:textId="77777777" w:rsidTr="004F3553">
        <w:tc>
          <w:tcPr>
            <w:tcW w:w="3690" w:type="dxa"/>
            <w:shd w:val="clear" w:color="auto" w:fill="auto"/>
          </w:tcPr>
          <w:p w14:paraId="6D1FD799" w14:textId="77777777" w:rsidR="00472924" w:rsidRPr="003E3F87" w:rsidRDefault="00472924" w:rsidP="00472924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70" w:type="dxa"/>
            <w:shd w:val="clear" w:color="auto" w:fill="auto"/>
          </w:tcPr>
          <w:p w14:paraId="799EEF61" w14:textId="352FC48F" w:rsidR="00472924" w:rsidRPr="003E3F87" w:rsidRDefault="00472924" w:rsidP="0047292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4,6</w:t>
            </w:r>
            <w:r w:rsidR="00F15210"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F15210">
              <w:rPr>
                <w:rFonts w:ascii="Angsana New" w:hAnsi="Angsana New"/>
                <w:sz w:val="30"/>
                <w:szCs w:val="30"/>
                <w:lang w:val="en-US"/>
              </w:rPr>
              <w:t>219</w:t>
            </w:r>
          </w:p>
        </w:tc>
        <w:tc>
          <w:tcPr>
            <w:tcW w:w="270" w:type="dxa"/>
            <w:shd w:val="clear" w:color="auto" w:fill="auto"/>
          </w:tcPr>
          <w:p w14:paraId="61526488" w14:textId="77777777" w:rsidR="00472924" w:rsidRPr="003E3F87" w:rsidRDefault="00472924" w:rsidP="00472924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0E79ED5" w14:textId="2ABF5C12" w:rsidR="00472924" w:rsidRPr="003E3F87" w:rsidRDefault="00472924" w:rsidP="0047292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4,741,224</w:t>
            </w:r>
          </w:p>
        </w:tc>
        <w:tc>
          <w:tcPr>
            <w:tcW w:w="270" w:type="dxa"/>
            <w:shd w:val="clear" w:color="auto" w:fill="auto"/>
          </w:tcPr>
          <w:p w14:paraId="40C51AA9" w14:textId="77777777" w:rsidR="00472924" w:rsidRPr="003E3F87" w:rsidRDefault="00472924" w:rsidP="0047292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49C9198" w14:textId="6C072F40" w:rsidR="00472924" w:rsidRPr="003E3F87" w:rsidRDefault="00472924" w:rsidP="0047292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</w:t>
            </w:r>
            <w:r w:rsidR="00F15210">
              <w:rPr>
                <w:rFonts w:ascii="Angsana New" w:hAnsi="Angsana New"/>
                <w:sz w:val="30"/>
                <w:szCs w:val="30"/>
                <w:lang w:val="en-US"/>
              </w:rPr>
              <w:t>635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F15210">
              <w:rPr>
                <w:rFonts w:ascii="Angsana New" w:hAnsi="Angsana New"/>
                <w:sz w:val="30"/>
                <w:szCs w:val="30"/>
                <w:lang w:val="en-US"/>
              </w:rPr>
              <w:t>219</w:t>
            </w:r>
          </w:p>
        </w:tc>
        <w:tc>
          <w:tcPr>
            <w:tcW w:w="270" w:type="dxa"/>
            <w:shd w:val="clear" w:color="auto" w:fill="auto"/>
          </w:tcPr>
          <w:p w14:paraId="658A6A01" w14:textId="77777777" w:rsidR="00472924" w:rsidRPr="003E3F87" w:rsidRDefault="00472924" w:rsidP="0047292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A1196E3" w14:textId="1D741D78" w:rsidR="00472924" w:rsidRPr="003E3F87" w:rsidRDefault="00472924" w:rsidP="0047292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4,741,224</w:t>
            </w:r>
          </w:p>
        </w:tc>
      </w:tr>
      <w:tr w:rsidR="00472924" w:rsidRPr="00B73E7A" w14:paraId="5AA7E3BB" w14:textId="77777777" w:rsidTr="00027111">
        <w:tc>
          <w:tcPr>
            <w:tcW w:w="3690" w:type="dxa"/>
            <w:shd w:val="clear" w:color="auto" w:fill="auto"/>
          </w:tcPr>
          <w:p w14:paraId="376A5587" w14:textId="77777777" w:rsidR="00472924" w:rsidRPr="003E3F87" w:rsidRDefault="00472924" w:rsidP="00472924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170" w:type="dxa"/>
            <w:shd w:val="clear" w:color="auto" w:fill="auto"/>
          </w:tcPr>
          <w:p w14:paraId="055FDE95" w14:textId="2C4231F5" w:rsidR="00472924" w:rsidRPr="003E3F87" w:rsidRDefault="00472924" w:rsidP="0047292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624,952</w:t>
            </w:r>
          </w:p>
        </w:tc>
        <w:tc>
          <w:tcPr>
            <w:tcW w:w="270" w:type="dxa"/>
            <w:shd w:val="clear" w:color="auto" w:fill="auto"/>
          </w:tcPr>
          <w:p w14:paraId="49EAB8FE" w14:textId="77777777" w:rsidR="00472924" w:rsidRPr="003E3F87" w:rsidRDefault="00472924" w:rsidP="00472924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CC7D153" w14:textId="3886A07D" w:rsidR="00472924" w:rsidRPr="003E3F87" w:rsidRDefault="00472924" w:rsidP="0047292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568,545</w:t>
            </w:r>
          </w:p>
        </w:tc>
        <w:tc>
          <w:tcPr>
            <w:tcW w:w="270" w:type="dxa"/>
            <w:shd w:val="clear" w:color="auto" w:fill="auto"/>
          </w:tcPr>
          <w:p w14:paraId="28B629F5" w14:textId="77777777" w:rsidR="00472924" w:rsidRPr="003E3F87" w:rsidRDefault="00472924" w:rsidP="0047292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F745672" w14:textId="1043DD84" w:rsidR="00472924" w:rsidRPr="003E3F87" w:rsidRDefault="00472924" w:rsidP="0047292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624,952</w:t>
            </w:r>
          </w:p>
        </w:tc>
        <w:tc>
          <w:tcPr>
            <w:tcW w:w="270" w:type="dxa"/>
            <w:shd w:val="clear" w:color="auto" w:fill="auto"/>
          </w:tcPr>
          <w:p w14:paraId="5D254754" w14:textId="77777777" w:rsidR="00472924" w:rsidRPr="003E3F87" w:rsidRDefault="00472924" w:rsidP="0047292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A2E3B5A" w14:textId="00415686" w:rsidR="00472924" w:rsidRPr="003E3F87" w:rsidRDefault="00472924" w:rsidP="0047292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568,545</w:t>
            </w:r>
          </w:p>
        </w:tc>
      </w:tr>
      <w:tr w:rsidR="00472924" w:rsidRPr="00B73E7A" w14:paraId="37ADB275" w14:textId="77777777" w:rsidTr="00027111">
        <w:tc>
          <w:tcPr>
            <w:tcW w:w="3690" w:type="dxa"/>
            <w:shd w:val="clear" w:color="auto" w:fill="auto"/>
          </w:tcPr>
          <w:p w14:paraId="75D85678" w14:textId="3AEC878A" w:rsidR="00472924" w:rsidRPr="003E3F87" w:rsidRDefault="00472924" w:rsidP="00472924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70" w:type="dxa"/>
            <w:shd w:val="clear" w:color="auto" w:fill="auto"/>
          </w:tcPr>
          <w:p w14:paraId="077A3C1F" w14:textId="721D0F92" w:rsidR="00472924" w:rsidRPr="003E3F87" w:rsidRDefault="00472924" w:rsidP="0047292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986C54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7,</w:t>
            </w:r>
            <w:r w:rsidR="00986C54">
              <w:rPr>
                <w:rFonts w:ascii="Angsana New" w:hAnsi="Angsana New"/>
                <w:sz w:val="30"/>
                <w:szCs w:val="30"/>
                <w:lang w:val="en-US"/>
              </w:rPr>
              <w:t>931</w:t>
            </w:r>
          </w:p>
        </w:tc>
        <w:tc>
          <w:tcPr>
            <w:tcW w:w="270" w:type="dxa"/>
            <w:shd w:val="clear" w:color="auto" w:fill="auto"/>
          </w:tcPr>
          <w:p w14:paraId="776134EB" w14:textId="77777777" w:rsidR="00472924" w:rsidRPr="003E3F87" w:rsidRDefault="00472924" w:rsidP="00472924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7381C65" w14:textId="4D0AF834" w:rsidR="00472924" w:rsidRPr="003E3F87" w:rsidRDefault="00472924" w:rsidP="0047292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949,677</w:t>
            </w:r>
          </w:p>
        </w:tc>
        <w:tc>
          <w:tcPr>
            <w:tcW w:w="270" w:type="dxa"/>
            <w:shd w:val="clear" w:color="auto" w:fill="auto"/>
          </w:tcPr>
          <w:p w14:paraId="6EA646CD" w14:textId="77777777" w:rsidR="00472924" w:rsidRPr="003E3F87" w:rsidRDefault="00472924" w:rsidP="0047292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BF706D4" w14:textId="37EDCED2" w:rsidR="00472924" w:rsidRPr="003E3F87" w:rsidRDefault="00F8507D" w:rsidP="0047292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997,931</w:t>
            </w:r>
          </w:p>
        </w:tc>
        <w:tc>
          <w:tcPr>
            <w:tcW w:w="270" w:type="dxa"/>
            <w:shd w:val="clear" w:color="auto" w:fill="auto"/>
          </w:tcPr>
          <w:p w14:paraId="4ECDE3A2" w14:textId="77777777" w:rsidR="00472924" w:rsidRPr="003E3F87" w:rsidRDefault="00472924" w:rsidP="0047292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BA297FD" w14:textId="6EF72CDF" w:rsidR="00472924" w:rsidRPr="003E3F87" w:rsidRDefault="00472924" w:rsidP="0047292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949,677</w:t>
            </w:r>
          </w:p>
        </w:tc>
      </w:tr>
      <w:tr w:rsidR="00472924" w:rsidRPr="00B73E7A" w14:paraId="5EC8A38D" w14:textId="77777777" w:rsidTr="00027111">
        <w:tc>
          <w:tcPr>
            <w:tcW w:w="3690" w:type="dxa"/>
            <w:shd w:val="clear" w:color="auto" w:fill="auto"/>
          </w:tcPr>
          <w:p w14:paraId="1DA3FB69" w14:textId="77777777" w:rsidR="00472924" w:rsidRPr="003E3F87" w:rsidRDefault="00472924" w:rsidP="00472924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รวมอยู่ในต้นทุนในการจัดจำหน่าย</w:t>
            </w:r>
          </w:p>
        </w:tc>
        <w:tc>
          <w:tcPr>
            <w:tcW w:w="1170" w:type="dxa"/>
            <w:shd w:val="clear" w:color="auto" w:fill="auto"/>
          </w:tcPr>
          <w:p w14:paraId="36F0BADE" w14:textId="77777777" w:rsidR="00472924" w:rsidRPr="003E3F87" w:rsidRDefault="00472924" w:rsidP="0047292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C3DBAAD" w14:textId="77777777" w:rsidR="00472924" w:rsidRPr="003E3F87" w:rsidRDefault="00472924" w:rsidP="00472924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72F6B7E" w14:textId="77777777" w:rsidR="00472924" w:rsidRPr="003E3F87" w:rsidRDefault="00472924" w:rsidP="0047292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13BA925" w14:textId="77777777" w:rsidR="00472924" w:rsidRPr="003E3F87" w:rsidRDefault="00472924" w:rsidP="0047292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8D4F1B2" w14:textId="77777777" w:rsidR="00472924" w:rsidRPr="003E3F87" w:rsidRDefault="00472924" w:rsidP="0047292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C48F9E1" w14:textId="77777777" w:rsidR="00472924" w:rsidRPr="003E3F87" w:rsidRDefault="00472924" w:rsidP="0047292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6A6F9C3" w14:textId="77777777" w:rsidR="00472924" w:rsidRPr="003E3F87" w:rsidRDefault="00472924" w:rsidP="0047292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72924" w:rsidRPr="00B73E7A" w14:paraId="6BD60FC9" w14:textId="77777777" w:rsidTr="00027111">
        <w:tc>
          <w:tcPr>
            <w:tcW w:w="3690" w:type="dxa"/>
            <w:shd w:val="clear" w:color="auto" w:fill="auto"/>
          </w:tcPr>
          <w:p w14:paraId="52373FC6" w14:textId="77777777" w:rsidR="00472924" w:rsidRPr="003E3F87" w:rsidRDefault="00472924" w:rsidP="00472924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170" w:type="dxa"/>
            <w:shd w:val="clear" w:color="auto" w:fill="auto"/>
          </w:tcPr>
          <w:p w14:paraId="2C9669D2" w14:textId="315CB173" w:rsidR="00472924" w:rsidRPr="003E3F87" w:rsidRDefault="00472924" w:rsidP="0047292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32,791</w:t>
            </w:r>
          </w:p>
        </w:tc>
        <w:tc>
          <w:tcPr>
            <w:tcW w:w="270" w:type="dxa"/>
            <w:shd w:val="clear" w:color="auto" w:fill="auto"/>
          </w:tcPr>
          <w:p w14:paraId="21665D6E" w14:textId="77777777" w:rsidR="00472924" w:rsidRPr="003E3F87" w:rsidRDefault="00472924" w:rsidP="00472924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F1B0B04" w14:textId="2244B1A2" w:rsidR="00472924" w:rsidRPr="003E3F87" w:rsidRDefault="00472924" w:rsidP="0047292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29,737</w:t>
            </w:r>
          </w:p>
        </w:tc>
        <w:tc>
          <w:tcPr>
            <w:tcW w:w="270" w:type="dxa"/>
            <w:shd w:val="clear" w:color="auto" w:fill="auto"/>
          </w:tcPr>
          <w:p w14:paraId="7B829249" w14:textId="77777777" w:rsidR="00472924" w:rsidRPr="003E3F87" w:rsidRDefault="00472924" w:rsidP="0047292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B32E1D8" w14:textId="0CCA7591" w:rsidR="00472924" w:rsidRPr="003E3F87" w:rsidRDefault="00472924" w:rsidP="0047292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32,791</w:t>
            </w:r>
          </w:p>
        </w:tc>
        <w:tc>
          <w:tcPr>
            <w:tcW w:w="270" w:type="dxa"/>
            <w:shd w:val="clear" w:color="auto" w:fill="auto"/>
          </w:tcPr>
          <w:p w14:paraId="4A0F07E4" w14:textId="77777777" w:rsidR="00472924" w:rsidRPr="003E3F87" w:rsidRDefault="00472924" w:rsidP="0047292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DAE894C" w14:textId="4E337CCC" w:rsidR="00472924" w:rsidRPr="003E3F87" w:rsidRDefault="00472924" w:rsidP="0047292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29,737</w:t>
            </w:r>
          </w:p>
        </w:tc>
      </w:tr>
      <w:tr w:rsidR="00472924" w:rsidRPr="00B73E7A" w14:paraId="6216FB73" w14:textId="77777777" w:rsidTr="00027111">
        <w:tc>
          <w:tcPr>
            <w:tcW w:w="3690" w:type="dxa"/>
            <w:shd w:val="clear" w:color="auto" w:fill="auto"/>
          </w:tcPr>
          <w:p w14:paraId="0E28706F" w14:textId="1F188184" w:rsidR="00472924" w:rsidRPr="003E3F87" w:rsidRDefault="00472924" w:rsidP="00472924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70" w:type="dxa"/>
            <w:shd w:val="clear" w:color="auto" w:fill="auto"/>
          </w:tcPr>
          <w:p w14:paraId="406E00B5" w14:textId="62855D64" w:rsidR="00472924" w:rsidRPr="003E3F87" w:rsidRDefault="00472924" w:rsidP="0047292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9,242</w:t>
            </w:r>
          </w:p>
        </w:tc>
        <w:tc>
          <w:tcPr>
            <w:tcW w:w="270" w:type="dxa"/>
            <w:shd w:val="clear" w:color="auto" w:fill="auto"/>
          </w:tcPr>
          <w:p w14:paraId="571DE3F0" w14:textId="77777777" w:rsidR="00472924" w:rsidRPr="003E3F87" w:rsidRDefault="00472924" w:rsidP="00472924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0BE5344" w14:textId="22938F70" w:rsidR="00472924" w:rsidRPr="003E3F87" w:rsidRDefault="00472924" w:rsidP="0047292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9,161</w:t>
            </w:r>
          </w:p>
        </w:tc>
        <w:tc>
          <w:tcPr>
            <w:tcW w:w="270" w:type="dxa"/>
            <w:shd w:val="clear" w:color="auto" w:fill="auto"/>
          </w:tcPr>
          <w:p w14:paraId="108D32D2" w14:textId="77777777" w:rsidR="00472924" w:rsidRPr="003E3F87" w:rsidRDefault="00472924" w:rsidP="0047292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3E350F9" w14:textId="7ADB6A26" w:rsidR="00472924" w:rsidRPr="003E3F87" w:rsidRDefault="00472924" w:rsidP="0047292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9,242</w:t>
            </w:r>
          </w:p>
        </w:tc>
        <w:tc>
          <w:tcPr>
            <w:tcW w:w="270" w:type="dxa"/>
            <w:shd w:val="clear" w:color="auto" w:fill="auto"/>
          </w:tcPr>
          <w:p w14:paraId="12A61A28" w14:textId="77777777" w:rsidR="00472924" w:rsidRPr="003E3F87" w:rsidRDefault="00472924" w:rsidP="0047292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9461EC4" w14:textId="582D9E52" w:rsidR="00472924" w:rsidRPr="003E3F87" w:rsidRDefault="00472924" w:rsidP="0047292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9,161</w:t>
            </w:r>
          </w:p>
        </w:tc>
      </w:tr>
      <w:tr w:rsidR="00472924" w:rsidRPr="00B73E7A" w14:paraId="55BB9F3A" w14:textId="77777777" w:rsidTr="00027111">
        <w:tc>
          <w:tcPr>
            <w:tcW w:w="3690" w:type="dxa"/>
            <w:shd w:val="clear" w:color="auto" w:fill="auto"/>
          </w:tcPr>
          <w:p w14:paraId="26B95819" w14:textId="77777777" w:rsidR="00472924" w:rsidRPr="003E3F87" w:rsidRDefault="00472924" w:rsidP="00472924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รวมอยู่ในค่าใช้จ่ายในการบริหาร</w:t>
            </w:r>
          </w:p>
        </w:tc>
        <w:tc>
          <w:tcPr>
            <w:tcW w:w="1170" w:type="dxa"/>
            <w:shd w:val="clear" w:color="auto" w:fill="auto"/>
          </w:tcPr>
          <w:p w14:paraId="2F759172" w14:textId="77777777" w:rsidR="00472924" w:rsidRPr="003E3F87" w:rsidRDefault="00472924" w:rsidP="0047292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C599E80" w14:textId="77777777" w:rsidR="00472924" w:rsidRPr="003E3F87" w:rsidRDefault="00472924" w:rsidP="00472924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5227768" w14:textId="77777777" w:rsidR="00472924" w:rsidRPr="003E3F87" w:rsidRDefault="00472924" w:rsidP="0047292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64BA1A1" w14:textId="77777777" w:rsidR="00472924" w:rsidRPr="003E3F87" w:rsidRDefault="00472924" w:rsidP="0047292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E8476F5" w14:textId="77777777" w:rsidR="00472924" w:rsidRPr="003E3F87" w:rsidRDefault="00472924" w:rsidP="00B02F5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AD443D6" w14:textId="77777777" w:rsidR="00472924" w:rsidRPr="003E3F87" w:rsidRDefault="00472924" w:rsidP="0047292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C3B3061" w14:textId="77777777" w:rsidR="00472924" w:rsidRPr="003E3F87" w:rsidRDefault="00472924" w:rsidP="0047292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72924" w:rsidRPr="00B73E7A" w14:paraId="7A51A8C7" w14:textId="77777777" w:rsidTr="00027111">
        <w:tc>
          <w:tcPr>
            <w:tcW w:w="3690" w:type="dxa"/>
            <w:shd w:val="clear" w:color="auto" w:fill="auto"/>
          </w:tcPr>
          <w:p w14:paraId="19D8516F" w14:textId="77777777" w:rsidR="00472924" w:rsidRPr="003E3F87" w:rsidRDefault="00472924" w:rsidP="00472924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170" w:type="dxa"/>
            <w:shd w:val="clear" w:color="auto" w:fill="auto"/>
          </w:tcPr>
          <w:p w14:paraId="1AB8CF3E" w14:textId="7C54F69A" w:rsidR="00472924" w:rsidRPr="003E3F87" w:rsidRDefault="00472924" w:rsidP="0047292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110,353</w:t>
            </w:r>
          </w:p>
        </w:tc>
        <w:tc>
          <w:tcPr>
            <w:tcW w:w="270" w:type="dxa"/>
            <w:shd w:val="clear" w:color="auto" w:fill="auto"/>
          </w:tcPr>
          <w:p w14:paraId="3EF32EAD" w14:textId="77777777" w:rsidR="00472924" w:rsidRPr="003E3F87" w:rsidRDefault="00472924" w:rsidP="00472924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25282AF" w14:textId="21A45620" w:rsidR="00472924" w:rsidRPr="003E3F87" w:rsidRDefault="00472924" w:rsidP="0047292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95,068</w:t>
            </w:r>
          </w:p>
        </w:tc>
        <w:tc>
          <w:tcPr>
            <w:tcW w:w="270" w:type="dxa"/>
            <w:shd w:val="clear" w:color="auto" w:fill="auto"/>
          </w:tcPr>
          <w:p w14:paraId="026C3344" w14:textId="77777777" w:rsidR="00472924" w:rsidRPr="003E3F87" w:rsidRDefault="00472924" w:rsidP="0047292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BF77A51" w14:textId="02A0A853" w:rsidR="00472924" w:rsidRPr="003E3F87" w:rsidRDefault="00472924" w:rsidP="0047292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110,353</w:t>
            </w:r>
          </w:p>
        </w:tc>
        <w:tc>
          <w:tcPr>
            <w:tcW w:w="270" w:type="dxa"/>
            <w:shd w:val="clear" w:color="auto" w:fill="auto"/>
          </w:tcPr>
          <w:p w14:paraId="301C3B43" w14:textId="77777777" w:rsidR="00472924" w:rsidRPr="003E3F87" w:rsidRDefault="00472924" w:rsidP="0047292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61A4EE6" w14:textId="7A938FC9" w:rsidR="00472924" w:rsidRPr="003E3F87" w:rsidRDefault="00472924" w:rsidP="0047292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95,068</w:t>
            </w:r>
          </w:p>
        </w:tc>
      </w:tr>
      <w:tr w:rsidR="00472924" w:rsidRPr="00B73E7A" w14:paraId="163893EB" w14:textId="77777777" w:rsidTr="00027111">
        <w:tc>
          <w:tcPr>
            <w:tcW w:w="3690" w:type="dxa"/>
            <w:shd w:val="clear" w:color="auto" w:fill="auto"/>
          </w:tcPr>
          <w:p w14:paraId="29C4CCEF" w14:textId="0A2D6A44" w:rsidR="00472924" w:rsidRPr="003E3F87" w:rsidRDefault="00472924" w:rsidP="00472924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70" w:type="dxa"/>
            <w:shd w:val="clear" w:color="auto" w:fill="auto"/>
          </w:tcPr>
          <w:p w14:paraId="7DF6C35D" w14:textId="1B969EC0" w:rsidR="00472924" w:rsidRPr="003E3F87" w:rsidRDefault="00472924" w:rsidP="0047292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9,937</w:t>
            </w:r>
          </w:p>
        </w:tc>
        <w:tc>
          <w:tcPr>
            <w:tcW w:w="270" w:type="dxa"/>
            <w:shd w:val="clear" w:color="auto" w:fill="auto"/>
          </w:tcPr>
          <w:p w14:paraId="7EB1BF1E" w14:textId="77777777" w:rsidR="00472924" w:rsidRPr="003E3F87" w:rsidRDefault="00472924" w:rsidP="00472924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3FDD751" w14:textId="70A0420E" w:rsidR="00472924" w:rsidRPr="003E3F87" w:rsidRDefault="00472924" w:rsidP="0047292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37,997</w:t>
            </w:r>
          </w:p>
        </w:tc>
        <w:tc>
          <w:tcPr>
            <w:tcW w:w="270" w:type="dxa"/>
            <w:shd w:val="clear" w:color="auto" w:fill="auto"/>
          </w:tcPr>
          <w:p w14:paraId="3C39E3D1" w14:textId="77777777" w:rsidR="00472924" w:rsidRPr="003E3F87" w:rsidRDefault="00472924" w:rsidP="0047292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3E594E8" w14:textId="3328CB37" w:rsidR="00472924" w:rsidRPr="003E3F87" w:rsidRDefault="00472924" w:rsidP="0047292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9,937</w:t>
            </w:r>
          </w:p>
        </w:tc>
        <w:tc>
          <w:tcPr>
            <w:tcW w:w="270" w:type="dxa"/>
            <w:shd w:val="clear" w:color="auto" w:fill="auto"/>
          </w:tcPr>
          <w:p w14:paraId="698E42CC" w14:textId="77777777" w:rsidR="00472924" w:rsidRPr="003E3F87" w:rsidRDefault="00472924" w:rsidP="0047292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1A586FF" w14:textId="3F018F74" w:rsidR="00472924" w:rsidRPr="003E3F87" w:rsidRDefault="00472924" w:rsidP="00472924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37,997</w:t>
            </w:r>
          </w:p>
        </w:tc>
      </w:tr>
    </w:tbl>
    <w:p w14:paraId="138F6974" w14:textId="77777777" w:rsidR="00BA4DAF" w:rsidRDefault="00BA4DAF" w:rsidP="00B800A4">
      <w:pPr>
        <w:pStyle w:val="Bo-Blankline"/>
        <w:rPr>
          <w:lang w:val="en-US"/>
        </w:rPr>
      </w:pPr>
    </w:p>
    <w:p w14:paraId="7FCD3AC3" w14:textId="77777777" w:rsidR="00B800A4" w:rsidRPr="00B800A4" w:rsidRDefault="00B800A4" w:rsidP="005A2CDC">
      <w:pPr>
        <w:spacing w:line="240" w:lineRule="atLeast"/>
        <w:ind w:left="547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F5450CF" w14:textId="77777777" w:rsidR="00504CCD" w:rsidRPr="00693434" w:rsidRDefault="00F25AC2" w:rsidP="00B40E56">
      <w:pPr>
        <w:pStyle w:val="Caption"/>
        <w:ind w:left="567" w:hanging="567"/>
      </w:pPr>
      <w:r w:rsidRPr="0078123E">
        <w:rPr>
          <w:cs/>
        </w:rPr>
        <w:br w:type="page"/>
      </w:r>
      <w:r w:rsidR="00261E63" w:rsidRPr="00693434">
        <w:rPr>
          <w:rFonts w:hint="cs"/>
          <w:cs/>
        </w:rPr>
        <w:lastRenderedPageBreak/>
        <w:t>ต้นทุนทางการเงิน</w:t>
      </w:r>
    </w:p>
    <w:p w14:paraId="60AD0CB5" w14:textId="77777777" w:rsidR="00504CCD" w:rsidRDefault="00504CCD" w:rsidP="006A4F6E">
      <w:pPr>
        <w:pStyle w:val="Bo-Blankline"/>
        <w:rPr>
          <w:lang w:val="en-US"/>
        </w:rPr>
      </w:pPr>
    </w:p>
    <w:tbl>
      <w:tblPr>
        <w:tblW w:w="919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840"/>
        <w:gridCol w:w="1050"/>
        <w:gridCol w:w="236"/>
        <w:gridCol w:w="1024"/>
        <w:gridCol w:w="236"/>
        <w:gridCol w:w="1078"/>
        <w:gridCol w:w="236"/>
        <w:gridCol w:w="1076"/>
      </w:tblGrid>
      <w:tr w:rsidR="001129A2" w:rsidRPr="005E6955" w14:paraId="73A0004A" w14:textId="77777777" w:rsidTr="008639DE">
        <w:trPr>
          <w:tblHeader/>
        </w:trPr>
        <w:tc>
          <w:tcPr>
            <w:tcW w:w="3420" w:type="dxa"/>
            <w:shd w:val="clear" w:color="auto" w:fill="auto"/>
          </w:tcPr>
          <w:p w14:paraId="69CD712A" w14:textId="77777777" w:rsidR="001129A2" w:rsidRPr="00242972" w:rsidRDefault="001129A2" w:rsidP="00BE2541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40" w:type="dxa"/>
            <w:shd w:val="clear" w:color="auto" w:fill="auto"/>
          </w:tcPr>
          <w:p w14:paraId="097B4A4D" w14:textId="77777777" w:rsidR="001129A2" w:rsidRDefault="001129A2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0" w:type="dxa"/>
            <w:gridSpan w:val="3"/>
            <w:shd w:val="clear" w:color="auto" w:fill="auto"/>
          </w:tcPr>
          <w:p w14:paraId="59DE30FB" w14:textId="77777777" w:rsidR="001129A2" w:rsidRPr="00F24F9C" w:rsidRDefault="001129A2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4F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3C09F230" w14:textId="77777777" w:rsidR="001129A2" w:rsidRPr="00F24F9C" w:rsidRDefault="001129A2" w:rsidP="00BE2541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90" w:type="dxa"/>
            <w:gridSpan w:val="3"/>
            <w:shd w:val="clear" w:color="auto" w:fill="auto"/>
          </w:tcPr>
          <w:p w14:paraId="649CEF94" w14:textId="77777777" w:rsidR="001129A2" w:rsidRPr="00F24F9C" w:rsidRDefault="001129A2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4F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3CED" w:rsidRPr="005E6955" w14:paraId="3254D54F" w14:textId="77777777" w:rsidTr="008639DE">
        <w:trPr>
          <w:tblHeader/>
        </w:trPr>
        <w:tc>
          <w:tcPr>
            <w:tcW w:w="3420" w:type="dxa"/>
            <w:shd w:val="clear" w:color="auto" w:fill="auto"/>
          </w:tcPr>
          <w:p w14:paraId="5C381CEE" w14:textId="77777777" w:rsidR="00E03CED" w:rsidRPr="00242972" w:rsidRDefault="00E03CED" w:rsidP="00E03CED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40" w:type="dxa"/>
            <w:shd w:val="clear" w:color="auto" w:fill="auto"/>
          </w:tcPr>
          <w:p w14:paraId="6FBAAEA6" w14:textId="77777777" w:rsidR="00E03CED" w:rsidRPr="00EB7266" w:rsidRDefault="00E03CED" w:rsidP="00E03CE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B726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50" w:type="dxa"/>
            <w:shd w:val="clear" w:color="auto" w:fill="auto"/>
          </w:tcPr>
          <w:p w14:paraId="67CB0E7D" w14:textId="34A2C9AB" w:rsidR="00E03CED" w:rsidRDefault="00E03CED" w:rsidP="00E03CE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73F7B8BC" w14:textId="77777777" w:rsidR="00E03CED" w:rsidRDefault="00E03CED" w:rsidP="00E03CE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176F0A6" w14:textId="27C24031" w:rsidR="00E03CED" w:rsidRPr="00D87537" w:rsidRDefault="00E03CED" w:rsidP="00E03CE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4AFAB698" w14:textId="77777777" w:rsidR="00E03CED" w:rsidRPr="00D87537" w:rsidRDefault="00E03CED" w:rsidP="00E03C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shd w:val="clear" w:color="auto" w:fill="auto"/>
          </w:tcPr>
          <w:p w14:paraId="0F3BB818" w14:textId="73AE4466" w:rsidR="00E03CED" w:rsidRPr="00D87537" w:rsidRDefault="00E03CED" w:rsidP="00E03CE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01122B9E" w14:textId="77777777" w:rsidR="00E03CED" w:rsidRPr="00D87537" w:rsidRDefault="00E03CED" w:rsidP="00E03C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</w:tcPr>
          <w:p w14:paraId="311FF709" w14:textId="5D1E3709" w:rsidR="00E03CED" w:rsidRPr="00D87537" w:rsidRDefault="00E03CED" w:rsidP="00E03CE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E03CED" w:rsidRPr="005E6955" w14:paraId="7D45077A" w14:textId="77777777" w:rsidTr="008639DE">
        <w:trPr>
          <w:tblHeader/>
        </w:trPr>
        <w:tc>
          <w:tcPr>
            <w:tcW w:w="3420" w:type="dxa"/>
            <w:shd w:val="clear" w:color="auto" w:fill="auto"/>
          </w:tcPr>
          <w:p w14:paraId="7B881026" w14:textId="77777777" w:rsidR="00E03CED" w:rsidRPr="00242972" w:rsidRDefault="00E03CED" w:rsidP="00E03CED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40" w:type="dxa"/>
            <w:shd w:val="clear" w:color="auto" w:fill="auto"/>
          </w:tcPr>
          <w:p w14:paraId="2DE07F33" w14:textId="77777777" w:rsidR="00E03CED" w:rsidRPr="00EB7266" w:rsidRDefault="00E03CED" w:rsidP="00E03CE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36" w:type="dxa"/>
            <w:gridSpan w:val="7"/>
            <w:shd w:val="clear" w:color="auto" w:fill="auto"/>
          </w:tcPr>
          <w:p w14:paraId="187C8D4A" w14:textId="77777777" w:rsidR="00E03CED" w:rsidRDefault="00E03CED" w:rsidP="00E03CE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032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4032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A40324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E03CED" w:rsidRPr="005E6955" w14:paraId="514683E0" w14:textId="77777777" w:rsidTr="008639DE">
        <w:tc>
          <w:tcPr>
            <w:tcW w:w="3420" w:type="dxa"/>
            <w:shd w:val="clear" w:color="auto" w:fill="auto"/>
          </w:tcPr>
          <w:p w14:paraId="5C3CCAFB" w14:textId="77777777" w:rsidR="00E03CED" w:rsidRPr="00831E6E" w:rsidRDefault="00E03CED" w:rsidP="00E03CED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69343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840" w:type="dxa"/>
            <w:shd w:val="clear" w:color="auto" w:fill="auto"/>
          </w:tcPr>
          <w:p w14:paraId="2343DC2C" w14:textId="77777777" w:rsidR="00E03CED" w:rsidRPr="00604263" w:rsidRDefault="00E03CED" w:rsidP="00E03CE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</w:tcPr>
          <w:p w14:paraId="7D62476B" w14:textId="77777777" w:rsidR="00E03CED" w:rsidRPr="008B7985" w:rsidRDefault="00E03CED" w:rsidP="00E03CED">
            <w:pPr>
              <w:tabs>
                <w:tab w:val="decimal" w:pos="952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E5ABFFE" w14:textId="77777777" w:rsidR="00E03CED" w:rsidRPr="008B7985" w:rsidRDefault="00E03CED" w:rsidP="00E03CED">
            <w:pPr>
              <w:tabs>
                <w:tab w:val="decimal" w:pos="952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shd w:val="clear" w:color="auto" w:fill="auto"/>
          </w:tcPr>
          <w:p w14:paraId="3A84514F" w14:textId="77777777" w:rsidR="00E03CED" w:rsidRPr="008B7985" w:rsidRDefault="00E03CED" w:rsidP="00E03CED">
            <w:pPr>
              <w:tabs>
                <w:tab w:val="decimal" w:pos="952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1301BF8" w14:textId="77777777" w:rsidR="00E03CED" w:rsidRPr="00604263" w:rsidRDefault="00E03CED" w:rsidP="00E03CE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2DADAB86" w14:textId="77777777" w:rsidR="00E03CED" w:rsidRPr="008B7985" w:rsidRDefault="00E03CED" w:rsidP="00E03CED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A99F085" w14:textId="77777777" w:rsidR="00E03CED" w:rsidRPr="00604263" w:rsidRDefault="00E03CED" w:rsidP="00E03CE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</w:tcPr>
          <w:p w14:paraId="7EAD1689" w14:textId="77777777" w:rsidR="00E03CED" w:rsidRPr="008B7985" w:rsidRDefault="00E03CED" w:rsidP="00E03CED">
            <w:pPr>
              <w:tabs>
                <w:tab w:val="decimal" w:pos="985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03CED" w:rsidRPr="005E6955" w14:paraId="01FA9516" w14:textId="77777777" w:rsidTr="00764608">
        <w:tc>
          <w:tcPr>
            <w:tcW w:w="3420" w:type="dxa"/>
            <w:shd w:val="clear" w:color="auto" w:fill="auto"/>
          </w:tcPr>
          <w:p w14:paraId="27B08626" w14:textId="77777777" w:rsidR="00E03CED" w:rsidRPr="00693434" w:rsidRDefault="00E03CED" w:rsidP="00E03CED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840" w:type="dxa"/>
            <w:shd w:val="clear" w:color="auto" w:fill="auto"/>
          </w:tcPr>
          <w:p w14:paraId="3A1721F8" w14:textId="77777777" w:rsidR="00E03CED" w:rsidRPr="00604263" w:rsidRDefault="00E03CED" w:rsidP="00E03CE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</w:tcPr>
          <w:p w14:paraId="247EE97B" w14:textId="42E00AE7" w:rsidR="00E03CED" w:rsidRDefault="006F05C4" w:rsidP="00E03CED">
            <w:pPr>
              <w:tabs>
                <w:tab w:val="decimal" w:pos="83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849,17</w:t>
            </w:r>
            <w:r w:rsidR="00E05D18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33CFEAFA" w14:textId="77777777" w:rsidR="00E03CED" w:rsidRDefault="00E03CED" w:rsidP="00E03CED">
            <w:pPr>
              <w:tabs>
                <w:tab w:val="decimal" w:pos="786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shd w:val="clear" w:color="auto" w:fill="auto"/>
          </w:tcPr>
          <w:p w14:paraId="4A7643C0" w14:textId="0FDCF0D8" w:rsidR="00E03CED" w:rsidRDefault="00E03CED" w:rsidP="00E03CED">
            <w:pPr>
              <w:tabs>
                <w:tab w:val="decimal" w:pos="81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601,643</w:t>
            </w:r>
          </w:p>
        </w:tc>
        <w:tc>
          <w:tcPr>
            <w:tcW w:w="236" w:type="dxa"/>
            <w:shd w:val="clear" w:color="auto" w:fill="auto"/>
          </w:tcPr>
          <w:p w14:paraId="3611E8CE" w14:textId="77777777" w:rsidR="00E03CED" w:rsidRPr="00604263" w:rsidRDefault="00E03CED" w:rsidP="00E03CED">
            <w:pPr>
              <w:tabs>
                <w:tab w:val="decimal" w:pos="78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681CE852" w14:textId="6833265C" w:rsidR="00E03CED" w:rsidRDefault="006F05C4" w:rsidP="00E03CED">
            <w:pPr>
              <w:tabs>
                <w:tab w:val="decimal" w:pos="87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860,93</w:t>
            </w:r>
            <w:r w:rsidR="00E05D1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3809888D" w14:textId="77777777" w:rsidR="00E03CED" w:rsidRPr="00604263" w:rsidRDefault="00E03CED" w:rsidP="00E03CED">
            <w:pPr>
              <w:tabs>
                <w:tab w:val="decimal" w:pos="78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</w:tcPr>
          <w:p w14:paraId="60C85F3D" w14:textId="35D51C29" w:rsidR="00E03CED" w:rsidRDefault="00E03CED" w:rsidP="00E03CED">
            <w:pPr>
              <w:tabs>
                <w:tab w:val="decimal" w:pos="867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601,675</w:t>
            </w:r>
          </w:p>
        </w:tc>
      </w:tr>
      <w:tr w:rsidR="00E03CED" w:rsidRPr="005E6955" w14:paraId="2EC35AB7" w14:textId="77777777" w:rsidTr="00764608">
        <w:tc>
          <w:tcPr>
            <w:tcW w:w="3420" w:type="dxa"/>
            <w:shd w:val="clear" w:color="auto" w:fill="auto"/>
          </w:tcPr>
          <w:p w14:paraId="59423B89" w14:textId="0890F3BE" w:rsidR="00E03CED" w:rsidRPr="008B433E" w:rsidRDefault="00E03CED" w:rsidP="00E03CED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สัญญาเช่า</w:t>
            </w:r>
          </w:p>
        </w:tc>
        <w:tc>
          <w:tcPr>
            <w:tcW w:w="840" w:type="dxa"/>
            <w:shd w:val="clear" w:color="auto" w:fill="auto"/>
          </w:tcPr>
          <w:p w14:paraId="5CF2E1B1" w14:textId="28BBAE37" w:rsidR="00E03CED" w:rsidRPr="00604263" w:rsidRDefault="00E03CED" w:rsidP="00E03CE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22BC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  <w:r w:rsidRPr="008422BC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1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6CC924DB" w14:textId="68AEFE60" w:rsidR="00E03CED" w:rsidRDefault="006F05C4" w:rsidP="00E03CED">
            <w:pPr>
              <w:tabs>
                <w:tab w:val="decimal" w:pos="83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29,61</w:t>
            </w:r>
            <w:r w:rsidR="00E05D18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7B97D26D" w14:textId="77777777" w:rsidR="00E03CED" w:rsidRDefault="00E03CED" w:rsidP="00E03CED">
            <w:pPr>
              <w:tabs>
                <w:tab w:val="decimal" w:pos="786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0A709CF5" w14:textId="4F95F1DE" w:rsidR="00E03CED" w:rsidRDefault="00E03CED" w:rsidP="00E03CED">
            <w:pPr>
              <w:tabs>
                <w:tab w:val="decimal" w:pos="81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20,553</w:t>
            </w:r>
          </w:p>
        </w:tc>
        <w:tc>
          <w:tcPr>
            <w:tcW w:w="236" w:type="dxa"/>
            <w:shd w:val="clear" w:color="auto" w:fill="auto"/>
          </w:tcPr>
          <w:p w14:paraId="1D421223" w14:textId="77777777" w:rsidR="00E03CED" w:rsidRPr="00604263" w:rsidRDefault="00E03CED" w:rsidP="00E03CED">
            <w:pPr>
              <w:tabs>
                <w:tab w:val="decimal" w:pos="78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0ABE85DC" w14:textId="58CD5F3D" w:rsidR="00E03CED" w:rsidRDefault="006F05C4" w:rsidP="00E03CED">
            <w:pPr>
              <w:tabs>
                <w:tab w:val="decimal" w:pos="87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29,61</w:t>
            </w:r>
            <w:r w:rsidR="00E05D18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4A2204CA" w14:textId="77777777" w:rsidR="00E03CED" w:rsidRPr="00604263" w:rsidRDefault="00E03CED" w:rsidP="00E03CED">
            <w:pPr>
              <w:tabs>
                <w:tab w:val="decimal" w:pos="78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</w:tcPr>
          <w:p w14:paraId="161E983F" w14:textId="3F3591D1" w:rsidR="00E03CED" w:rsidRDefault="00E03CED" w:rsidP="00E03CED">
            <w:pPr>
              <w:tabs>
                <w:tab w:val="decimal" w:pos="867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20,553</w:t>
            </w:r>
          </w:p>
        </w:tc>
      </w:tr>
      <w:tr w:rsidR="00E03CED" w:rsidRPr="005E6955" w14:paraId="4A0D939F" w14:textId="77777777" w:rsidTr="00764608">
        <w:tc>
          <w:tcPr>
            <w:tcW w:w="3420" w:type="dxa"/>
            <w:shd w:val="clear" w:color="auto" w:fill="auto"/>
          </w:tcPr>
          <w:p w14:paraId="05360C04" w14:textId="77777777" w:rsidR="00E03CED" w:rsidRPr="00693434" w:rsidRDefault="00E03CED" w:rsidP="00E03CED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9343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รวมดอกเบี้ยจ่าย</w:t>
            </w:r>
          </w:p>
        </w:tc>
        <w:tc>
          <w:tcPr>
            <w:tcW w:w="840" w:type="dxa"/>
            <w:shd w:val="clear" w:color="auto" w:fill="auto"/>
          </w:tcPr>
          <w:p w14:paraId="0577B094" w14:textId="6C7F2C16" w:rsidR="00E03CED" w:rsidRPr="008422BC" w:rsidRDefault="00E03CED" w:rsidP="00E03CE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</w:tcPr>
          <w:p w14:paraId="5BBDCDEF" w14:textId="117E1F17" w:rsidR="00E03CED" w:rsidRPr="00254B1D" w:rsidRDefault="006F05C4" w:rsidP="00E03CED">
            <w:pPr>
              <w:tabs>
                <w:tab w:val="decimal" w:pos="830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878,792</w:t>
            </w:r>
          </w:p>
        </w:tc>
        <w:tc>
          <w:tcPr>
            <w:tcW w:w="236" w:type="dxa"/>
            <w:shd w:val="clear" w:color="auto" w:fill="auto"/>
          </w:tcPr>
          <w:p w14:paraId="1B9232E8" w14:textId="77777777" w:rsidR="00E03CED" w:rsidRPr="00194837" w:rsidRDefault="00E03CED" w:rsidP="00E03CED">
            <w:pPr>
              <w:tabs>
                <w:tab w:val="decimal" w:pos="786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</w:tcPr>
          <w:p w14:paraId="52B79C23" w14:textId="50E4D8A0" w:rsidR="00E03CED" w:rsidRPr="00194837" w:rsidRDefault="00E03CED" w:rsidP="00E03CED">
            <w:pPr>
              <w:tabs>
                <w:tab w:val="decimal" w:pos="810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622,196</w:t>
            </w:r>
          </w:p>
        </w:tc>
        <w:tc>
          <w:tcPr>
            <w:tcW w:w="236" w:type="dxa"/>
            <w:shd w:val="clear" w:color="auto" w:fill="auto"/>
          </w:tcPr>
          <w:p w14:paraId="68EDCAD8" w14:textId="77777777" w:rsidR="00E03CED" w:rsidRPr="00194837" w:rsidRDefault="00E03CED" w:rsidP="00E03CED">
            <w:pPr>
              <w:tabs>
                <w:tab w:val="decimal" w:pos="786"/>
              </w:tabs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058BC266" w14:textId="1C64234D" w:rsidR="00E03CED" w:rsidRPr="00194837" w:rsidRDefault="006F05C4" w:rsidP="00E03CED">
            <w:pPr>
              <w:tabs>
                <w:tab w:val="decimal" w:pos="870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890,553</w:t>
            </w:r>
          </w:p>
        </w:tc>
        <w:tc>
          <w:tcPr>
            <w:tcW w:w="236" w:type="dxa"/>
            <w:shd w:val="clear" w:color="auto" w:fill="auto"/>
          </w:tcPr>
          <w:p w14:paraId="5DAD752E" w14:textId="77777777" w:rsidR="00E03CED" w:rsidRPr="00194837" w:rsidRDefault="00E03CED" w:rsidP="00E03CED">
            <w:pPr>
              <w:tabs>
                <w:tab w:val="decimal" w:pos="786"/>
              </w:tabs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62755367" w14:textId="639FB54A" w:rsidR="00E03CED" w:rsidRPr="00194837" w:rsidRDefault="00E03CED" w:rsidP="00E03CED">
            <w:pPr>
              <w:tabs>
                <w:tab w:val="decimal" w:pos="867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622,228</w:t>
            </w:r>
          </w:p>
        </w:tc>
      </w:tr>
      <w:tr w:rsidR="00E03CED" w:rsidRPr="005E6955" w14:paraId="61F759B6" w14:textId="77777777" w:rsidTr="00764608">
        <w:tc>
          <w:tcPr>
            <w:tcW w:w="3420" w:type="dxa"/>
            <w:shd w:val="clear" w:color="auto" w:fill="auto"/>
          </w:tcPr>
          <w:p w14:paraId="05E5289C" w14:textId="77777777" w:rsidR="00E03CED" w:rsidRPr="00693434" w:rsidRDefault="00E03CED" w:rsidP="00E03CED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840" w:type="dxa"/>
            <w:shd w:val="clear" w:color="auto" w:fill="auto"/>
          </w:tcPr>
          <w:p w14:paraId="4353A716" w14:textId="77777777" w:rsidR="00E03CED" w:rsidRPr="00604263" w:rsidRDefault="00E03CED" w:rsidP="00E03CE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7B3DDC97" w14:textId="2EC8AEE4" w:rsidR="00E03CED" w:rsidRPr="008B7985" w:rsidRDefault="006F05C4" w:rsidP="006F05C4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F4498C0" w14:textId="77777777" w:rsidR="00E03CED" w:rsidRDefault="00E03CED" w:rsidP="00E03CED">
            <w:pPr>
              <w:tabs>
                <w:tab w:val="decimal" w:pos="786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55A4B605" w14:textId="1062D960" w:rsidR="00E03CED" w:rsidRPr="008B7985" w:rsidRDefault="00E03CED" w:rsidP="00E03CED">
            <w:pPr>
              <w:tabs>
                <w:tab w:val="decimal" w:pos="81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3,914</w:t>
            </w:r>
          </w:p>
        </w:tc>
        <w:tc>
          <w:tcPr>
            <w:tcW w:w="236" w:type="dxa"/>
            <w:shd w:val="clear" w:color="auto" w:fill="auto"/>
          </w:tcPr>
          <w:p w14:paraId="2AE7C778" w14:textId="77777777" w:rsidR="00E03CED" w:rsidRPr="00604263" w:rsidRDefault="00E03CED" w:rsidP="00E03CED">
            <w:pPr>
              <w:tabs>
                <w:tab w:val="decimal" w:pos="78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18DBFE6B" w14:textId="2532F41F" w:rsidR="00E03CED" w:rsidRPr="008B7985" w:rsidRDefault="006F05C4" w:rsidP="006F05C4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ABC0EB6" w14:textId="77777777" w:rsidR="00E03CED" w:rsidRPr="00604263" w:rsidRDefault="00E03CED" w:rsidP="00E03CED">
            <w:pPr>
              <w:tabs>
                <w:tab w:val="decimal" w:pos="78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</w:tcPr>
          <w:p w14:paraId="2B8D2CAB" w14:textId="2E3B83F7" w:rsidR="00E03CED" w:rsidRPr="008B7985" w:rsidRDefault="00E03CED" w:rsidP="00E03CED">
            <w:pPr>
              <w:tabs>
                <w:tab w:val="decimal" w:pos="867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3,914</w:t>
            </w:r>
          </w:p>
        </w:tc>
      </w:tr>
      <w:tr w:rsidR="00E03CED" w:rsidRPr="005E6955" w14:paraId="2A59A13C" w14:textId="77777777" w:rsidTr="00764608">
        <w:tc>
          <w:tcPr>
            <w:tcW w:w="3420" w:type="dxa"/>
            <w:shd w:val="clear" w:color="auto" w:fill="auto"/>
          </w:tcPr>
          <w:p w14:paraId="693980CB" w14:textId="77777777" w:rsidR="00E03CED" w:rsidRPr="00693434" w:rsidRDefault="00E03CED" w:rsidP="00E03CED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40" w:type="dxa"/>
            <w:shd w:val="clear" w:color="auto" w:fill="auto"/>
          </w:tcPr>
          <w:p w14:paraId="5E0ED83E" w14:textId="77777777" w:rsidR="00E03CED" w:rsidRPr="00604263" w:rsidRDefault="00E03CED" w:rsidP="00E03CE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</w:tcPr>
          <w:p w14:paraId="7A8A9CF5" w14:textId="2E7B708D" w:rsidR="00E03CED" w:rsidRPr="00254B1D" w:rsidRDefault="006F05C4" w:rsidP="00E03CED">
            <w:pPr>
              <w:tabs>
                <w:tab w:val="decimal" w:pos="830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878,792</w:t>
            </w:r>
          </w:p>
        </w:tc>
        <w:tc>
          <w:tcPr>
            <w:tcW w:w="236" w:type="dxa"/>
            <w:shd w:val="clear" w:color="auto" w:fill="auto"/>
          </w:tcPr>
          <w:p w14:paraId="32B46C6C" w14:textId="77777777" w:rsidR="00E03CED" w:rsidRPr="00194837" w:rsidRDefault="00E03CED" w:rsidP="00E03CED">
            <w:pPr>
              <w:tabs>
                <w:tab w:val="decimal" w:pos="786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</w:tcPr>
          <w:p w14:paraId="4EB04A2B" w14:textId="3B2009AD" w:rsidR="00E03CED" w:rsidRPr="00194837" w:rsidRDefault="00E03CED" w:rsidP="00E03CED">
            <w:pPr>
              <w:tabs>
                <w:tab w:val="decimal" w:pos="810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626,110</w:t>
            </w:r>
          </w:p>
        </w:tc>
        <w:tc>
          <w:tcPr>
            <w:tcW w:w="236" w:type="dxa"/>
            <w:shd w:val="clear" w:color="auto" w:fill="auto"/>
          </w:tcPr>
          <w:p w14:paraId="5C1A32C7" w14:textId="77777777" w:rsidR="00E03CED" w:rsidRPr="00194837" w:rsidRDefault="00E03CED" w:rsidP="00E03CED">
            <w:pPr>
              <w:tabs>
                <w:tab w:val="decimal" w:pos="786"/>
              </w:tabs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741AF05B" w14:textId="3ECB6811" w:rsidR="00E03CED" w:rsidRPr="00194837" w:rsidRDefault="006F05C4" w:rsidP="00E03CED">
            <w:pPr>
              <w:tabs>
                <w:tab w:val="decimal" w:pos="870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890,553</w:t>
            </w:r>
          </w:p>
        </w:tc>
        <w:tc>
          <w:tcPr>
            <w:tcW w:w="236" w:type="dxa"/>
            <w:shd w:val="clear" w:color="auto" w:fill="auto"/>
          </w:tcPr>
          <w:p w14:paraId="4883BAC2" w14:textId="77777777" w:rsidR="00E03CED" w:rsidRPr="00604263" w:rsidRDefault="00E03CED" w:rsidP="00E03CED">
            <w:pPr>
              <w:tabs>
                <w:tab w:val="decimal" w:pos="78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00A08D4E" w14:textId="594E86F1" w:rsidR="00E03CED" w:rsidRPr="00194837" w:rsidRDefault="00E03CED" w:rsidP="00E03CED">
            <w:pPr>
              <w:tabs>
                <w:tab w:val="decimal" w:pos="867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626,142</w:t>
            </w:r>
          </w:p>
        </w:tc>
      </w:tr>
      <w:tr w:rsidR="00E03CED" w:rsidRPr="005E6955" w14:paraId="0C6C2FD1" w14:textId="77777777" w:rsidTr="00764608">
        <w:tc>
          <w:tcPr>
            <w:tcW w:w="3420" w:type="dxa"/>
            <w:shd w:val="clear" w:color="auto" w:fill="auto"/>
          </w:tcPr>
          <w:p w14:paraId="4B8B419B" w14:textId="77777777" w:rsidR="00E03CED" w:rsidRPr="00693434" w:rsidRDefault="00E03CED" w:rsidP="00E03CED">
            <w:pPr>
              <w:spacing w:line="240" w:lineRule="atLeast"/>
              <w:ind w:left="340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69343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</w:t>
            </w: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จำนวนที่รวมอยู่ในต้นทุนของสินทรัพย์ที่เข้าเงื่อนไข</w:t>
            </w:r>
          </w:p>
        </w:tc>
        <w:tc>
          <w:tcPr>
            <w:tcW w:w="840" w:type="dxa"/>
            <w:shd w:val="clear" w:color="auto" w:fill="auto"/>
          </w:tcPr>
          <w:p w14:paraId="3860AF3D" w14:textId="77777777" w:rsidR="00E03CED" w:rsidRPr="00604263" w:rsidRDefault="00E03CED" w:rsidP="00E03CE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702F83BC" w14:textId="0324D5AD" w:rsidR="00E03CED" w:rsidRDefault="00E03CED" w:rsidP="00E03CED">
            <w:pPr>
              <w:tabs>
                <w:tab w:val="decimal" w:pos="83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9DDB58F" w14:textId="77777777" w:rsidR="00E03CED" w:rsidRDefault="00E03CED" w:rsidP="00E03CED">
            <w:pPr>
              <w:tabs>
                <w:tab w:val="decimal" w:pos="786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98B2F4C" w14:textId="43ADF1DF" w:rsidR="00E03CED" w:rsidRDefault="00E03CED" w:rsidP="00E03CED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BA27C94" w14:textId="577FFE19" w:rsidR="00E03CED" w:rsidRPr="007A36CE" w:rsidRDefault="00E03CED" w:rsidP="00E03CED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53923146" w14:textId="25297D05" w:rsidR="00E03CED" w:rsidRDefault="00E03CED" w:rsidP="00E03CED">
            <w:pPr>
              <w:tabs>
                <w:tab w:val="decimal" w:pos="870"/>
              </w:tabs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A793FD8" w14:textId="77777777" w:rsidR="00E03CED" w:rsidRPr="007A36CE" w:rsidRDefault="00E03CED" w:rsidP="00E03CED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08930D26" w14:textId="6FDDA5AB" w:rsidR="00E03CED" w:rsidRDefault="00E03CED" w:rsidP="00E03CED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03CED" w:rsidRPr="005E6955" w14:paraId="26307754" w14:textId="77777777" w:rsidTr="00764608">
        <w:tc>
          <w:tcPr>
            <w:tcW w:w="3420" w:type="dxa"/>
            <w:shd w:val="clear" w:color="auto" w:fill="auto"/>
          </w:tcPr>
          <w:p w14:paraId="2D732391" w14:textId="77777777" w:rsidR="00E03CED" w:rsidRPr="00E06492" w:rsidRDefault="00E03CED" w:rsidP="00E03CED">
            <w:pPr>
              <w:pStyle w:val="ListParagraph"/>
              <w:numPr>
                <w:ilvl w:val="0"/>
                <w:numId w:val="11"/>
              </w:numPr>
              <w:tabs>
                <w:tab w:val="clear" w:pos="680"/>
                <w:tab w:val="left" w:pos="702"/>
              </w:tabs>
              <w:ind w:left="432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06492">
              <w:rPr>
                <w:rFonts w:ascii="Angsana New" w:hAnsi="Angsana New"/>
                <w:sz w:val="30"/>
                <w:szCs w:val="30"/>
                <w:cs/>
              </w:rPr>
              <w:t>ส่วนที่บันทึกเป็นต้นทุนของสัญญาค่างานระหว่างก่อสร้าง</w:t>
            </w:r>
          </w:p>
        </w:tc>
        <w:tc>
          <w:tcPr>
            <w:tcW w:w="840" w:type="dxa"/>
            <w:shd w:val="clear" w:color="auto" w:fill="auto"/>
          </w:tcPr>
          <w:p w14:paraId="352845D2" w14:textId="77777777" w:rsidR="00E03CED" w:rsidRPr="00A96BAF" w:rsidRDefault="00E03CED" w:rsidP="00E03CE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650B6274" w14:textId="59DBD49E" w:rsidR="00E03CED" w:rsidRPr="00604263" w:rsidRDefault="00E03CED" w:rsidP="00E03CE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377F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10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CCDBD4" w14:textId="43DA0757" w:rsidR="00E03CED" w:rsidRDefault="00B5717E" w:rsidP="00E03CED">
            <w:pPr>
              <w:tabs>
                <w:tab w:val="decimal" w:pos="83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(730,925)</w:t>
            </w:r>
          </w:p>
        </w:tc>
        <w:tc>
          <w:tcPr>
            <w:tcW w:w="236" w:type="dxa"/>
            <w:shd w:val="clear" w:color="auto" w:fill="auto"/>
          </w:tcPr>
          <w:p w14:paraId="4E1A05C4" w14:textId="77777777" w:rsidR="00E03CED" w:rsidRDefault="00E03CED" w:rsidP="00E03CED">
            <w:pPr>
              <w:tabs>
                <w:tab w:val="decimal" w:pos="786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C216B" w14:textId="7FA19C51" w:rsidR="00E03CED" w:rsidRDefault="00E03CED" w:rsidP="00E03CED">
            <w:pPr>
              <w:tabs>
                <w:tab w:val="decimal" w:pos="81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(535,824)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7AFCC9" w14:textId="77777777" w:rsidR="00E03CED" w:rsidRPr="00604263" w:rsidRDefault="00E03CED" w:rsidP="00E03CED">
            <w:pPr>
              <w:tabs>
                <w:tab w:val="decimal" w:pos="78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40689B" w14:textId="126FDC46" w:rsidR="00E03CED" w:rsidRDefault="00B5717E" w:rsidP="00E03CED">
            <w:pPr>
              <w:tabs>
                <w:tab w:val="decimal" w:pos="87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(742,686)</w:t>
            </w:r>
          </w:p>
        </w:tc>
        <w:tc>
          <w:tcPr>
            <w:tcW w:w="236" w:type="dxa"/>
            <w:shd w:val="clear" w:color="auto" w:fill="auto"/>
          </w:tcPr>
          <w:p w14:paraId="2AFA0E5A" w14:textId="77777777" w:rsidR="00E03CED" w:rsidRPr="00604263" w:rsidRDefault="00E03CED" w:rsidP="00E03CED">
            <w:pPr>
              <w:tabs>
                <w:tab w:val="decimal" w:pos="78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0558E7" w14:textId="516FA726" w:rsidR="00E03CED" w:rsidRDefault="00E03CED" w:rsidP="00E03CED">
            <w:pPr>
              <w:tabs>
                <w:tab w:val="decimal" w:pos="867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(535,824)</w:t>
            </w:r>
          </w:p>
        </w:tc>
      </w:tr>
      <w:tr w:rsidR="00E03CED" w:rsidRPr="005E6955" w14:paraId="6438F00C" w14:textId="77777777" w:rsidTr="00764608">
        <w:tc>
          <w:tcPr>
            <w:tcW w:w="3420" w:type="dxa"/>
            <w:shd w:val="clear" w:color="auto" w:fill="auto"/>
          </w:tcPr>
          <w:p w14:paraId="2C5E8A17" w14:textId="77777777" w:rsidR="00E03CED" w:rsidRPr="00693434" w:rsidRDefault="00E03CED" w:rsidP="00E03CED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9343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40" w:type="dxa"/>
            <w:shd w:val="clear" w:color="auto" w:fill="auto"/>
          </w:tcPr>
          <w:p w14:paraId="41E44D27" w14:textId="77777777" w:rsidR="00E03CED" w:rsidRPr="00604263" w:rsidRDefault="00E03CED" w:rsidP="00E03CE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709EDE" w14:textId="317CF6AA" w:rsidR="00E03CED" w:rsidRPr="00254B1D" w:rsidRDefault="00B5717E" w:rsidP="00E03CED">
            <w:pPr>
              <w:tabs>
                <w:tab w:val="decimal" w:pos="830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147,867</w:t>
            </w:r>
          </w:p>
        </w:tc>
        <w:tc>
          <w:tcPr>
            <w:tcW w:w="236" w:type="dxa"/>
            <w:shd w:val="clear" w:color="auto" w:fill="auto"/>
          </w:tcPr>
          <w:p w14:paraId="718B9259" w14:textId="77777777" w:rsidR="00E03CED" w:rsidRPr="00194837" w:rsidRDefault="00E03CED" w:rsidP="00E03CED">
            <w:pPr>
              <w:tabs>
                <w:tab w:val="decimal" w:pos="786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7A4929" w14:textId="1A3D1195" w:rsidR="00E03CED" w:rsidRPr="00194837" w:rsidRDefault="00E03CED" w:rsidP="00E03CED">
            <w:pPr>
              <w:tabs>
                <w:tab w:val="decimal" w:pos="810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90,286</w:t>
            </w:r>
          </w:p>
        </w:tc>
        <w:tc>
          <w:tcPr>
            <w:tcW w:w="236" w:type="dxa"/>
            <w:shd w:val="clear" w:color="auto" w:fill="auto"/>
          </w:tcPr>
          <w:p w14:paraId="785561DD" w14:textId="77777777" w:rsidR="00E03CED" w:rsidRPr="00194837" w:rsidRDefault="00E03CED" w:rsidP="00E03CED">
            <w:pPr>
              <w:tabs>
                <w:tab w:val="decimal" w:pos="786"/>
              </w:tabs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984F6C" w14:textId="3F3295E5" w:rsidR="00E03CED" w:rsidRPr="00194837" w:rsidRDefault="00B211D6" w:rsidP="00E03CED">
            <w:pPr>
              <w:tabs>
                <w:tab w:val="decimal" w:pos="870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147,867</w:t>
            </w:r>
          </w:p>
        </w:tc>
        <w:tc>
          <w:tcPr>
            <w:tcW w:w="236" w:type="dxa"/>
            <w:shd w:val="clear" w:color="auto" w:fill="auto"/>
          </w:tcPr>
          <w:p w14:paraId="342BD10E" w14:textId="77777777" w:rsidR="00E03CED" w:rsidRPr="00604263" w:rsidRDefault="00E03CED" w:rsidP="00E03CED">
            <w:pPr>
              <w:tabs>
                <w:tab w:val="decimal" w:pos="78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FFD271" w14:textId="2811D9C8" w:rsidR="00E03CED" w:rsidRPr="00194837" w:rsidRDefault="00E03CED" w:rsidP="00E03CED">
            <w:pPr>
              <w:tabs>
                <w:tab w:val="decimal" w:pos="867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90,318</w:t>
            </w:r>
          </w:p>
        </w:tc>
      </w:tr>
    </w:tbl>
    <w:p w14:paraId="775DE2A2" w14:textId="77777777" w:rsidR="007B7B82" w:rsidRDefault="007B7B82" w:rsidP="006A4F6E">
      <w:pPr>
        <w:pStyle w:val="Bo-Blankline"/>
        <w:rPr>
          <w:cs/>
          <w:lang w:val="en-US"/>
        </w:rPr>
      </w:pPr>
    </w:p>
    <w:p w14:paraId="265B0BC5" w14:textId="77777777" w:rsidR="00C8429A" w:rsidRPr="004C0EF9" w:rsidRDefault="00C8429A" w:rsidP="00B40E56">
      <w:pPr>
        <w:pStyle w:val="Caption"/>
        <w:ind w:left="567" w:hanging="567"/>
      </w:pPr>
      <w:r w:rsidRPr="004C0EF9">
        <w:rPr>
          <w:rFonts w:hint="cs"/>
          <w:cs/>
        </w:rPr>
        <w:t>ภาษีเงินได้</w:t>
      </w:r>
    </w:p>
    <w:p w14:paraId="0DDF4442" w14:textId="77777777" w:rsidR="00F70C6B" w:rsidRDefault="00F70C6B" w:rsidP="00F70C6B">
      <w:pPr>
        <w:pStyle w:val="Bo-Blankline"/>
      </w:pP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720"/>
        <w:gridCol w:w="1080"/>
        <w:gridCol w:w="236"/>
        <w:gridCol w:w="1023"/>
        <w:gridCol w:w="236"/>
        <w:gridCol w:w="1099"/>
        <w:gridCol w:w="250"/>
        <w:gridCol w:w="1029"/>
      </w:tblGrid>
      <w:tr w:rsidR="00042ADF" w:rsidRPr="005E6955" w14:paraId="2415CA80" w14:textId="77777777" w:rsidTr="00D52361">
        <w:trPr>
          <w:tblHeader/>
        </w:trPr>
        <w:tc>
          <w:tcPr>
            <w:tcW w:w="3510" w:type="dxa"/>
            <w:shd w:val="clear" w:color="auto" w:fill="auto"/>
          </w:tcPr>
          <w:p w14:paraId="494A5A96" w14:textId="77777777" w:rsidR="00042ADF" w:rsidRPr="00E178DA" w:rsidRDefault="00CF0C15" w:rsidP="00E178DA">
            <w:pPr>
              <w:spacing w:line="240" w:lineRule="atLeast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78123E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  <w:r w:rsidRPr="0078123E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ที่</w:t>
            </w:r>
            <w:r w:rsidRPr="0078123E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720" w:type="dxa"/>
            <w:shd w:val="clear" w:color="auto" w:fill="auto"/>
          </w:tcPr>
          <w:p w14:paraId="448218B0" w14:textId="77777777" w:rsidR="00042ADF" w:rsidRDefault="00042ADF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9" w:type="dxa"/>
            <w:gridSpan w:val="3"/>
            <w:shd w:val="clear" w:color="auto" w:fill="auto"/>
          </w:tcPr>
          <w:p w14:paraId="4DF9FCDE" w14:textId="77777777" w:rsidR="00042ADF" w:rsidRPr="00F24F9C" w:rsidRDefault="00042ADF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4F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0A669DD4" w14:textId="77777777" w:rsidR="00042ADF" w:rsidRPr="00F24F9C" w:rsidRDefault="00042ADF" w:rsidP="00BE2541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78" w:type="dxa"/>
            <w:gridSpan w:val="3"/>
            <w:shd w:val="clear" w:color="auto" w:fill="auto"/>
          </w:tcPr>
          <w:p w14:paraId="1DC184F1" w14:textId="77777777" w:rsidR="00042ADF" w:rsidRPr="00F24F9C" w:rsidRDefault="00042ADF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4F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3CED" w:rsidRPr="005E6955" w14:paraId="02C8E4E6" w14:textId="77777777" w:rsidTr="00D52361">
        <w:trPr>
          <w:tblHeader/>
        </w:trPr>
        <w:tc>
          <w:tcPr>
            <w:tcW w:w="3510" w:type="dxa"/>
            <w:shd w:val="clear" w:color="auto" w:fill="auto"/>
          </w:tcPr>
          <w:p w14:paraId="730645C5" w14:textId="77777777" w:rsidR="00E03CED" w:rsidRPr="00242972" w:rsidRDefault="00E03CED" w:rsidP="00E03CED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2AF9C63" w14:textId="77777777" w:rsidR="00E03CED" w:rsidRPr="00EB7266" w:rsidRDefault="00E03CED" w:rsidP="00E03CE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60F6BB1" w14:textId="0DCCD606" w:rsidR="00E03CED" w:rsidRDefault="00E03CED" w:rsidP="00E03CE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08A32418" w14:textId="77777777" w:rsidR="00E03CED" w:rsidRDefault="00E03CED" w:rsidP="00E03CE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75AC686F" w14:textId="2C7C46C4" w:rsidR="00E03CED" w:rsidRPr="00D87537" w:rsidRDefault="00E03CED" w:rsidP="00E03CE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722F619B" w14:textId="77777777" w:rsidR="00E03CED" w:rsidRPr="00D87537" w:rsidRDefault="00E03CED" w:rsidP="00E03C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9" w:type="dxa"/>
            <w:shd w:val="clear" w:color="auto" w:fill="auto"/>
          </w:tcPr>
          <w:p w14:paraId="1EC07E1B" w14:textId="035C7CE3" w:rsidR="00E03CED" w:rsidRPr="00D87537" w:rsidRDefault="00E03CED" w:rsidP="00E03CE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50" w:type="dxa"/>
            <w:shd w:val="clear" w:color="auto" w:fill="auto"/>
          </w:tcPr>
          <w:p w14:paraId="59B2A2F4" w14:textId="77777777" w:rsidR="00E03CED" w:rsidRPr="00D87537" w:rsidRDefault="00E03CED" w:rsidP="00E03C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  <w:shd w:val="clear" w:color="auto" w:fill="auto"/>
          </w:tcPr>
          <w:p w14:paraId="35225FFB" w14:textId="5BB8CC7C" w:rsidR="00E03CED" w:rsidRPr="00D87537" w:rsidRDefault="00E03CED" w:rsidP="00E03CE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E03CED" w:rsidRPr="005E6955" w14:paraId="4D0611D6" w14:textId="77777777" w:rsidTr="00D52361">
        <w:trPr>
          <w:tblHeader/>
        </w:trPr>
        <w:tc>
          <w:tcPr>
            <w:tcW w:w="3510" w:type="dxa"/>
            <w:shd w:val="clear" w:color="auto" w:fill="auto"/>
          </w:tcPr>
          <w:p w14:paraId="7001EE52" w14:textId="77777777" w:rsidR="00E03CED" w:rsidRPr="00242972" w:rsidRDefault="00E03CED" w:rsidP="00E03CED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520A46C" w14:textId="77777777" w:rsidR="00E03CED" w:rsidRPr="00EB7266" w:rsidRDefault="00E03CED" w:rsidP="00E03CE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53" w:type="dxa"/>
            <w:gridSpan w:val="7"/>
            <w:shd w:val="clear" w:color="auto" w:fill="auto"/>
          </w:tcPr>
          <w:p w14:paraId="20508B8B" w14:textId="77777777" w:rsidR="00E03CED" w:rsidRDefault="00E03CED" w:rsidP="00E03CE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032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4032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A40324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E03CED" w:rsidRPr="005E6955" w14:paraId="19CD0572" w14:textId="77777777" w:rsidTr="00D52361">
        <w:tc>
          <w:tcPr>
            <w:tcW w:w="3510" w:type="dxa"/>
            <w:shd w:val="clear" w:color="auto" w:fill="auto"/>
            <w:vAlign w:val="bottom"/>
          </w:tcPr>
          <w:p w14:paraId="7CE71D60" w14:textId="77777777" w:rsidR="00E03CED" w:rsidRPr="003E3F87" w:rsidRDefault="00E03CED" w:rsidP="00E03CED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E3F8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ภาษีเงินได้ของ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  <w:r w:rsidRPr="003E3F8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720" w:type="dxa"/>
            <w:shd w:val="clear" w:color="auto" w:fill="auto"/>
          </w:tcPr>
          <w:p w14:paraId="495ED586" w14:textId="77777777" w:rsidR="00E03CED" w:rsidRPr="003E3F87" w:rsidRDefault="00E03CED" w:rsidP="00E03CE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6325403" w14:textId="77777777" w:rsidR="00E03CED" w:rsidRPr="003E3F87" w:rsidRDefault="00E03CED" w:rsidP="00E03CED">
            <w:pPr>
              <w:tabs>
                <w:tab w:val="decimal" w:pos="952"/>
              </w:tabs>
              <w:spacing w:line="240" w:lineRule="atLeast"/>
              <w:ind w:left="-38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3CDEB3A" w14:textId="77777777" w:rsidR="00E03CED" w:rsidRPr="009A71FE" w:rsidRDefault="00E03CED" w:rsidP="00E03CED">
            <w:pPr>
              <w:tabs>
                <w:tab w:val="decimal" w:pos="952"/>
              </w:tabs>
              <w:spacing w:line="240" w:lineRule="atLeast"/>
              <w:ind w:left="-38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shd w:val="clear" w:color="auto" w:fill="auto"/>
          </w:tcPr>
          <w:p w14:paraId="6DC5FEBD" w14:textId="77777777" w:rsidR="00E03CED" w:rsidRPr="003E3F87" w:rsidRDefault="00E03CED" w:rsidP="00E03CED">
            <w:pPr>
              <w:tabs>
                <w:tab w:val="decimal" w:pos="952"/>
              </w:tabs>
              <w:spacing w:line="240" w:lineRule="atLeast"/>
              <w:ind w:left="-38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FCA7D5D" w14:textId="77777777" w:rsidR="00E03CED" w:rsidRPr="003E3F87" w:rsidRDefault="00E03CED" w:rsidP="00E03CE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7638376B" w14:textId="77777777" w:rsidR="00E03CED" w:rsidRPr="003E3F87" w:rsidRDefault="00E03CED" w:rsidP="00E03CED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0" w:type="dxa"/>
            <w:shd w:val="clear" w:color="auto" w:fill="auto"/>
          </w:tcPr>
          <w:p w14:paraId="65B2ED85" w14:textId="77777777" w:rsidR="00E03CED" w:rsidRPr="003E3F87" w:rsidRDefault="00E03CED" w:rsidP="00E03CE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  <w:shd w:val="clear" w:color="auto" w:fill="auto"/>
          </w:tcPr>
          <w:p w14:paraId="1C4EE5A7" w14:textId="77777777" w:rsidR="00E03CED" w:rsidRPr="003E3F87" w:rsidRDefault="00E03CED" w:rsidP="00E03CED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03CED" w:rsidRPr="005E6955" w14:paraId="4DD444D9" w14:textId="77777777" w:rsidTr="004A0C23">
        <w:tc>
          <w:tcPr>
            <w:tcW w:w="3510" w:type="dxa"/>
            <w:shd w:val="clear" w:color="auto" w:fill="auto"/>
            <w:vAlign w:val="bottom"/>
          </w:tcPr>
          <w:p w14:paraId="6956AEB8" w14:textId="77777777" w:rsidR="00E03CED" w:rsidRPr="003E3F87" w:rsidRDefault="00E03CED" w:rsidP="00E03CED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งวดปั</w:t>
            </w:r>
            <w:r w:rsidRPr="003E3F87">
              <w:rPr>
                <w:rFonts w:ascii="Angsana New" w:hAnsi="Angsana New" w:hint="cs"/>
                <w:sz w:val="30"/>
                <w:szCs w:val="30"/>
                <w:cs/>
              </w:rPr>
              <w:t>จจุบัน</w:t>
            </w:r>
          </w:p>
        </w:tc>
        <w:tc>
          <w:tcPr>
            <w:tcW w:w="720" w:type="dxa"/>
            <w:shd w:val="clear" w:color="auto" w:fill="auto"/>
          </w:tcPr>
          <w:p w14:paraId="3D79AD8C" w14:textId="77777777" w:rsidR="00E03CED" w:rsidRPr="003E3F87" w:rsidRDefault="00E03CED" w:rsidP="00E03CE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003B27F" w14:textId="278E91BA" w:rsidR="00E03CED" w:rsidRPr="004A0C23" w:rsidRDefault="00887C44" w:rsidP="00E03CED">
            <w:pPr>
              <w:tabs>
                <w:tab w:val="decimal" w:pos="86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</w:t>
            </w:r>
            <w:r w:rsidR="004A0C23" w:rsidRPr="004A0C23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73</w:t>
            </w:r>
          </w:p>
        </w:tc>
        <w:tc>
          <w:tcPr>
            <w:tcW w:w="236" w:type="dxa"/>
            <w:shd w:val="clear" w:color="auto" w:fill="auto"/>
          </w:tcPr>
          <w:p w14:paraId="28E3756D" w14:textId="77777777" w:rsidR="00E03CED" w:rsidRPr="003E3F87" w:rsidRDefault="00E03CED" w:rsidP="00E03CED">
            <w:pPr>
              <w:tabs>
                <w:tab w:val="decimal" w:pos="748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shd w:val="clear" w:color="auto" w:fill="auto"/>
          </w:tcPr>
          <w:p w14:paraId="391C8E6C" w14:textId="2A25F2D0" w:rsidR="00E03CED" w:rsidRPr="003E3F87" w:rsidRDefault="00E03CED" w:rsidP="00E03CED">
            <w:pPr>
              <w:tabs>
                <w:tab w:val="decimal" w:pos="81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</w:p>
        </w:tc>
        <w:tc>
          <w:tcPr>
            <w:tcW w:w="236" w:type="dxa"/>
            <w:shd w:val="clear" w:color="auto" w:fill="auto"/>
          </w:tcPr>
          <w:p w14:paraId="179092E6" w14:textId="77777777" w:rsidR="00E03CED" w:rsidRPr="003E3F87" w:rsidRDefault="00E03CED" w:rsidP="00E03CED">
            <w:pPr>
              <w:tabs>
                <w:tab w:val="decimal" w:pos="748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206052A1" w14:textId="19A5E21B" w:rsidR="00E03CED" w:rsidRPr="003E3F87" w:rsidRDefault="00F8507D" w:rsidP="00F8507D">
            <w:pPr>
              <w:tabs>
                <w:tab w:val="decimal" w:pos="89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9,98</w:t>
            </w:r>
            <w:r w:rsidR="00887C4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0" w:type="dxa"/>
            <w:shd w:val="clear" w:color="auto" w:fill="auto"/>
          </w:tcPr>
          <w:p w14:paraId="2A4EB27F" w14:textId="77777777" w:rsidR="00E03CED" w:rsidRPr="003E3F87" w:rsidRDefault="00E03CED" w:rsidP="00E03CED">
            <w:pPr>
              <w:tabs>
                <w:tab w:val="decimal" w:pos="748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  <w:shd w:val="clear" w:color="auto" w:fill="auto"/>
          </w:tcPr>
          <w:p w14:paraId="28227AF8" w14:textId="677B4987" w:rsidR="00E03CED" w:rsidRPr="003E3F87" w:rsidRDefault="00E03CED" w:rsidP="00E03CED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03CED" w:rsidRPr="005E6955" w14:paraId="4EC571AA" w14:textId="77777777" w:rsidTr="004A0C23">
        <w:tc>
          <w:tcPr>
            <w:tcW w:w="3510" w:type="dxa"/>
            <w:shd w:val="clear" w:color="auto" w:fill="auto"/>
          </w:tcPr>
          <w:p w14:paraId="636220FB" w14:textId="52825317" w:rsidR="00E03CED" w:rsidRPr="003E3F87" w:rsidRDefault="00E03CED" w:rsidP="00E03CED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3E3F87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E3F87">
              <w:rPr>
                <w:rFonts w:asciiTheme="majorBidi" w:hAnsiTheme="majorBidi" w:cstheme="majorBidi"/>
                <w:sz w:val="30"/>
                <w:szCs w:val="30"/>
                <w:cs/>
              </w:rPr>
              <w:t>ๆ ที่บันทึก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ต่ำไป</w:t>
            </w:r>
          </w:p>
        </w:tc>
        <w:tc>
          <w:tcPr>
            <w:tcW w:w="720" w:type="dxa"/>
            <w:shd w:val="clear" w:color="auto" w:fill="auto"/>
          </w:tcPr>
          <w:p w14:paraId="46982974" w14:textId="77777777" w:rsidR="00E03CED" w:rsidRPr="00E178DA" w:rsidRDefault="00E03CED" w:rsidP="00E03CE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67B3309" w14:textId="47C35572" w:rsidR="00E03CED" w:rsidRPr="004A0C23" w:rsidRDefault="004A0C23" w:rsidP="004A0C23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A0C2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F61CFB0" w14:textId="77777777" w:rsidR="00E03CED" w:rsidRPr="003E3F87" w:rsidRDefault="00E03CED" w:rsidP="00E03CED">
            <w:pPr>
              <w:tabs>
                <w:tab w:val="decimal" w:pos="748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auto"/>
          </w:tcPr>
          <w:p w14:paraId="76697098" w14:textId="2930D7EA" w:rsidR="00E03CED" w:rsidRPr="003E3F87" w:rsidRDefault="00E03CED" w:rsidP="00E03CED">
            <w:pPr>
              <w:tabs>
                <w:tab w:val="decimal" w:pos="81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1,782</w:t>
            </w:r>
          </w:p>
        </w:tc>
        <w:tc>
          <w:tcPr>
            <w:tcW w:w="236" w:type="dxa"/>
            <w:shd w:val="clear" w:color="auto" w:fill="auto"/>
          </w:tcPr>
          <w:p w14:paraId="4611795F" w14:textId="77777777" w:rsidR="00E03CED" w:rsidRPr="003E3F87" w:rsidRDefault="00E03CED" w:rsidP="00E03CED">
            <w:pPr>
              <w:tabs>
                <w:tab w:val="decimal" w:pos="748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</w:tcPr>
          <w:p w14:paraId="2769F89F" w14:textId="5499EC6D" w:rsidR="00E03CED" w:rsidRPr="003E3F87" w:rsidRDefault="004A0C23" w:rsidP="004A0C23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2773ADB3" w14:textId="77777777" w:rsidR="00E03CED" w:rsidRPr="004A0C23" w:rsidRDefault="00E03CED" w:rsidP="004A0C23">
            <w:pPr>
              <w:tabs>
                <w:tab w:val="decimal" w:pos="748"/>
              </w:tabs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  <w:shd w:val="clear" w:color="auto" w:fill="auto"/>
          </w:tcPr>
          <w:p w14:paraId="1BDB7FE0" w14:textId="1F824F3C" w:rsidR="00E03CED" w:rsidRPr="003E3F87" w:rsidRDefault="00E03CED" w:rsidP="00E03CED">
            <w:pPr>
              <w:tabs>
                <w:tab w:val="decimal" w:pos="82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1,782</w:t>
            </w:r>
          </w:p>
        </w:tc>
      </w:tr>
      <w:tr w:rsidR="00E03CED" w:rsidRPr="005E6955" w14:paraId="1BEB1CCD" w14:textId="77777777" w:rsidTr="004A0C23">
        <w:tc>
          <w:tcPr>
            <w:tcW w:w="3510" w:type="dxa"/>
            <w:shd w:val="clear" w:color="auto" w:fill="auto"/>
          </w:tcPr>
          <w:p w14:paraId="07A676EE" w14:textId="77777777" w:rsidR="00E03CED" w:rsidRPr="003E3F87" w:rsidRDefault="00E03CED" w:rsidP="00E03CED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82D38B8" w14:textId="77777777" w:rsidR="00E03CED" w:rsidRPr="003E3F87" w:rsidRDefault="00E03CED" w:rsidP="00E03CE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E59D6C" w14:textId="031FBA06" w:rsidR="00E03CED" w:rsidRPr="004A0C23" w:rsidRDefault="00887C44" w:rsidP="00E03CED">
            <w:pPr>
              <w:tabs>
                <w:tab w:val="decimal" w:pos="860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10,873</w:t>
            </w:r>
          </w:p>
        </w:tc>
        <w:tc>
          <w:tcPr>
            <w:tcW w:w="236" w:type="dxa"/>
            <w:shd w:val="clear" w:color="auto" w:fill="auto"/>
          </w:tcPr>
          <w:p w14:paraId="18D50304" w14:textId="77777777" w:rsidR="00E03CED" w:rsidRPr="003E3F87" w:rsidRDefault="00E03CED" w:rsidP="00E03CED">
            <w:pPr>
              <w:tabs>
                <w:tab w:val="decimal" w:pos="748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E16E92" w14:textId="65EC9872" w:rsidR="00E03CED" w:rsidRPr="003E3F87" w:rsidRDefault="00E03CED" w:rsidP="00E03CED">
            <w:pPr>
              <w:tabs>
                <w:tab w:val="decimal" w:pos="810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2,282</w:t>
            </w:r>
          </w:p>
        </w:tc>
        <w:tc>
          <w:tcPr>
            <w:tcW w:w="236" w:type="dxa"/>
            <w:shd w:val="clear" w:color="auto" w:fill="auto"/>
          </w:tcPr>
          <w:p w14:paraId="695BA0C4" w14:textId="77777777" w:rsidR="00E03CED" w:rsidRPr="003E3F87" w:rsidRDefault="00E03CED" w:rsidP="00E03CED">
            <w:pPr>
              <w:tabs>
                <w:tab w:val="decimal" w:pos="748"/>
              </w:tabs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337536" w14:textId="27040728" w:rsidR="00E03CED" w:rsidRPr="003E3F87" w:rsidRDefault="004A0C23" w:rsidP="00E03CED">
            <w:pPr>
              <w:tabs>
                <w:tab w:val="decimal" w:pos="890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9,98</w:t>
            </w:r>
            <w:r w:rsidR="00887C4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50" w:type="dxa"/>
            <w:shd w:val="clear" w:color="auto" w:fill="auto"/>
          </w:tcPr>
          <w:p w14:paraId="00249C0C" w14:textId="77777777" w:rsidR="00E03CED" w:rsidRPr="003E3F87" w:rsidRDefault="00E03CED" w:rsidP="00E03CED">
            <w:pPr>
              <w:tabs>
                <w:tab w:val="decimal" w:pos="748"/>
              </w:tabs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831C8D" w14:textId="0FD880F6" w:rsidR="00E03CED" w:rsidRPr="003E3F87" w:rsidRDefault="00E03CED" w:rsidP="00E03CED">
            <w:pPr>
              <w:tabs>
                <w:tab w:val="decimal" w:pos="820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1,782</w:t>
            </w:r>
          </w:p>
        </w:tc>
      </w:tr>
      <w:tr w:rsidR="00E03CED" w:rsidRPr="005E6955" w14:paraId="6F29802A" w14:textId="77777777" w:rsidTr="00764608">
        <w:tc>
          <w:tcPr>
            <w:tcW w:w="3510" w:type="dxa"/>
            <w:shd w:val="clear" w:color="auto" w:fill="auto"/>
          </w:tcPr>
          <w:p w14:paraId="25BCA292" w14:textId="77777777" w:rsidR="00E03CED" w:rsidRPr="003E3F87" w:rsidRDefault="00E03CED" w:rsidP="00E03CED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0B58CA3" w14:textId="77777777" w:rsidR="00E03CED" w:rsidRPr="003E3F87" w:rsidRDefault="00E03CED" w:rsidP="00E03CE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FE11BA2" w14:textId="77777777" w:rsidR="00E03CED" w:rsidRPr="003E3F87" w:rsidRDefault="00E03CED" w:rsidP="00E03CED">
            <w:pPr>
              <w:tabs>
                <w:tab w:val="decimal" w:pos="860"/>
              </w:tabs>
              <w:spacing w:line="240" w:lineRule="atLeast"/>
              <w:ind w:left="-119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59EE0E8F" w14:textId="77777777" w:rsidR="00E03CED" w:rsidRPr="003E3F87" w:rsidRDefault="00E03CED" w:rsidP="00E03CED">
            <w:pPr>
              <w:tabs>
                <w:tab w:val="decimal" w:pos="748"/>
              </w:tabs>
              <w:spacing w:line="240" w:lineRule="atLeast"/>
              <w:ind w:left="-119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auto"/>
          </w:tcPr>
          <w:p w14:paraId="1CB175B1" w14:textId="77777777" w:rsidR="00E03CED" w:rsidRPr="003E3F87" w:rsidRDefault="00E03CED" w:rsidP="00E03CED">
            <w:pPr>
              <w:tabs>
                <w:tab w:val="decimal" w:pos="810"/>
              </w:tabs>
              <w:spacing w:line="240" w:lineRule="atLeast"/>
              <w:ind w:left="-119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5EFCD6CC" w14:textId="77777777" w:rsidR="00E03CED" w:rsidRPr="003E3F87" w:rsidRDefault="00E03CED" w:rsidP="00E03CED">
            <w:pPr>
              <w:tabs>
                <w:tab w:val="decimal" w:pos="748"/>
              </w:tabs>
              <w:spacing w:line="240" w:lineRule="atLeast"/>
              <w:ind w:left="-119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auto"/>
          </w:tcPr>
          <w:p w14:paraId="24C94599" w14:textId="77777777" w:rsidR="00E03CED" w:rsidRPr="003E3F87" w:rsidRDefault="00E03CED" w:rsidP="00E03CED">
            <w:pPr>
              <w:tabs>
                <w:tab w:val="decimal" w:pos="890"/>
              </w:tabs>
              <w:spacing w:line="240" w:lineRule="atLeast"/>
              <w:ind w:left="-6646" w:right="-172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50" w:type="dxa"/>
            <w:shd w:val="clear" w:color="auto" w:fill="auto"/>
            <w:vAlign w:val="center"/>
          </w:tcPr>
          <w:p w14:paraId="587FD13A" w14:textId="77777777" w:rsidR="00E03CED" w:rsidRPr="003E3F87" w:rsidRDefault="00E03CED" w:rsidP="00E03CED">
            <w:pPr>
              <w:tabs>
                <w:tab w:val="decimal" w:pos="748"/>
              </w:tabs>
              <w:spacing w:line="240" w:lineRule="atLeast"/>
              <w:ind w:left="-115" w:right="-115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  <w:shd w:val="clear" w:color="auto" w:fill="auto"/>
          </w:tcPr>
          <w:p w14:paraId="3A8A8552" w14:textId="77777777" w:rsidR="00E03CED" w:rsidRPr="003E3F87" w:rsidRDefault="00E03CED" w:rsidP="00E03CED">
            <w:pPr>
              <w:tabs>
                <w:tab w:val="decimal" w:pos="820"/>
              </w:tabs>
              <w:spacing w:line="240" w:lineRule="atLeast"/>
              <w:ind w:left="-6646" w:right="-1728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E03CED" w:rsidRPr="005E6955" w14:paraId="3D20CF05" w14:textId="77777777" w:rsidTr="00764608">
        <w:tc>
          <w:tcPr>
            <w:tcW w:w="3510" w:type="dxa"/>
            <w:shd w:val="clear" w:color="auto" w:fill="auto"/>
            <w:vAlign w:val="bottom"/>
          </w:tcPr>
          <w:p w14:paraId="2626C23F" w14:textId="77777777" w:rsidR="00E03CED" w:rsidRPr="003E3F87" w:rsidRDefault="00E03CED" w:rsidP="00E03CED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720" w:type="dxa"/>
            <w:shd w:val="clear" w:color="auto" w:fill="auto"/>
          </w:tcPr>
          <w:p w14:paraId="37F6AF72" w14:textId="77777777" w:rsidR="00E03CED" w:rsidRPr="003E3F87" w:rsidRDefault="00E03CED" w:rsidP="00E03CE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DB589F9" w14:textId="77777777" w:rsidR="00E03CED" w:rsidRPr="003E3F87" w:rsidRDefault="00E03CED" w:rsidP="00E03CED">
            <w:pPr>
              <w:tabs>
                <w:tab w:val="decimal" w:pos="86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87ADBF8" w14:textId="77777777" w:rsidR="00E03CED" w:rsidRPr="003E3F87" w:rsidRDefault="00E03CED" w:rsidP="00E03CED">
            <w:pPr>
              <w:tabs>
                <w:tab w:val="decimal" w:pos="748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shd w:val="clear" w:color="auto" w:fill="auto"/>
          </w:tcPr>
          <w:p w14:paraId="6C5569A5" w14:textId="77777777" w:rsidR="00E03CED" w:rsidRPr="003E3F87" w:rsidRDefault="00E03CED" w:rsidP="00E03CED">
            <w:pPr>
              <w:tabs>
                <w:tab w:val="decimal" w:pos="81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3C2D3C2" w14:textId="77777777" w:rsidR="00E03CED" w:rsidRPr="003E3F87" w:rsidRDefault="00E03CED" w:rsidP="00E03CED">
            <w:pPr>
              <w:tabs>
                <w:tab w:val="decimal" w:pos="748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044273DA" w14:textId="77777777" w:rsidR="00E03CED" w:rsidRPr="003E3F87" w:rsidRDefault="00E03CED" w:rsidP="00E03CED">
            <w:pPr>
              <w:tabs>
                <w:tab w:val="decimal" w:pos="89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0" w:type="dxa"/>
            <w:shd w:val="clear" w:color="auto" w:fill="auto"/>
          </w:tcPr>
          <w:p w14:paraId="0463126B" w14:textId="77777777" w:rsidR="00E03CED" w:rsidRPr="003E3F87" w:rsidRDefault="00E03CED" w:rsidP="00E03CED">
            <w:pPr>
              <w:tabs>
                <w:tab w:val="decimal" w:pos="748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  <w:shd w:val="clear" w:color="auto" w:fill="auto"/>
          </w:tcPr>
          <w:p w14:paraId="67C64A64" w14:textId="77777777" w:rsidR="00E03CED" w:rsidRPr="003E3F87" w:rsidRDefault="00E03CED" w:rsidP="00E03CED">
            <w:pPr>
              <w:tabs>
                <w:tab w:val="decimal" w:pos="82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03CED" w:rsidRPr="005E6955" w14:paraId="4894B059" w14:textId="77777777" w:rsidTr="00764608">
        <w:tc>
          <w:tcPr>
            <w:tcW w:w="3510" w:type="dxa"/>
            <w:shd w:val="clear" w:color="auto" w:fill="auto"/>
            <w:vAlign w:val="bottom"/>
          </w:tcPr>
          <w:p w14:paraId="2EB2D3DA" w14:textId="77777777" w:rsidR="00E03CED" w:rsidRPr="003E3F87" w:rsidRDefault="00E03CED" w:rsidP="00E03CED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720" w:type="dxa"/>
            <w:shd w:val="clear" w:color="auto" w:fill="auto"/>
          </w:tcPr>
          <w:p w14:paraId="1D760E4A" w14:textId="77777777" w:rsidR="00E03CED" w:rsidRPr="003E3F87" w:rsidRDefault="00E03CED" w:rsidP="00E03CE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50EFA48" w14:textId="3B24EB89" w:rsidR="00E03CED" w:rsidRPr="003E3F87" w:rsidRDefault="003C3CC7" w:rsidP="00E03CED">
            <w:pPr>
              <w:tabs>
                <w:tab w:val="decimal" w:pos="86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6,074</w:t>
            </w:r>
          </w:p>
        </w:tc>
        <w:tc>
          <w:tcPr>
            <w:tcW w:w="236" w:type="dxa"/>
            <w:shd w:val="clear" w:color="auto" w:fill="auto"/>
          </w:tcPr>
          <w:p w14:paraId="3AA48E59" w14:textId="77777777" w:rsidR="00E03CED" w:rsidRPr="003E3F87" w:rsidRDefault="00E03CED" w:rsidP="00E03CED">
            <w:pPr>
              <w:tabs>
                <w:tab w:val="decimal" w:pos="748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auto"/>
          </w:tcPr>
          <w:p w14:paraId="55F5BF47" w14:textId="01C4D648" w:rsidR="00E03CED" w:rsidRPr="003E3F87" w:rsidRDefault="00E03CED" w:rsidP="00E03CED">
            <w:pPr>
              <w:tabs>
                <w:tab w:val="decimal" w:pos="81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11,769</w:t>
            </w:r>
          </w:p>
        </w:tc>
        <w:tc>
          <w:tcPr>
            <w:tcW w:w="236" w:type="dxa"/>
            <w:shd w:val="clear" w:color="auto" w:fill="auto"/>
          </w:tcPr>
          <w:p w14:paraId="4FB7E38E" w14:textId="77777777" w:rsidR="00E03CED" w:rsidRPr="003E3F87" w:rsidRDefault="00E03CED" w:rsidP="00E03CED">
            <w:pPr>
              <w:tabs>
                <w:tab w:val="decimal" w:pos="748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</w:tcPr>
          <w:p w14:paraId="5CA1937A" w14:textId="1B63EEC2" w:rsidR="00E03CED" w:rsidRPr="003E3F87" w:rsidRDefault="003C3CC7" w:rsidP="00E03CED">
            <w:pPr>
              <w:tabs>
                <w:tab w:val="decimal" w:pos="89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6,074</w:t>
            </w:r>
          </w:p>
        </w:tc>
        <w:tc>
          <w:tcPr>
            <w:tcW w:w="250" w:type="dxa"/>
            <w:shd w:val="clear" w:color="auto" w:fill="auto"/>
          </w:tcPr>
          <w:p w14:paraId="3DA3A7CE" w14:textId="77777777" w:rsidR="00E03CED" w:rsidRPr="003E3F87" w:rsidRDefault="00E03CED" w:rsidP="00E03CED">
            <w:pPr>
              <w:tabs>
                <w:tab w:val="decimal" w:pos="748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  <w:shd w:val="clear" w:color="auto" w:fill="auto"/>
          </w:tcPr>
          <w:p w14:paraId="4A6966AC" w14:textId="22A89680" w:rsidR="00E03CED" w:rsidRPr="003E3F87" w:rsidRDefault="00E03CED" w:rsidP="00E03CED">
            <w:pPr>
              <w:tabs>
                <w:tab w:val="decimal" w:pos="82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11,769</w:t>
            </w:r>
          </w:p>
        </w:tc>
      </w:tr>
      <w:tr w:rsidR="00E03CED" w:rsidRPr="005E6955" w14:paraId="3BC9F70C" w14:textId="77777777" w:rsidTr="00764608">
        <w:tc>
          <w:tcPr>
            <w:tcW w:w="3510" w:type="dxa"/>
            <w:shd w:val="clear" w:color="auto" w:fill="auto"/>
          </w:tcPr>
          <w:p w14:paraId="0B3E1456" w14:textId="77777777" w:rsidR="00E03CED" w:rsidRPr="003E3F87" w:rsidRDefault="00E03CED" w:rsidP="00E03CED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79EDE16" w14:textId="77777777" w:rsidR="00E03CED" w:rsidRPr="003E3F87" w:rsidRDefault="00E03CED" w:rsidP="00E03CE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4BAF0B2" w14:textId="77777777" w:rsidR="00E03CED" w:rsidRPr="003E3F87" w:rsidRDefault="00E03CED" w:rsidP="00E03CED">
            <w:pPr>
              <w:tabs>
                <w:tab w:val="decimal" w:pos="860"/>
              </w:tabs>
              <w:spacing w:line="240" w:lineRule="atLeast"/>
              <w:ind w:left="-119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22B0BC6D" w14:textId="77777777" w:rsidR="00E03CED" w:rsidRPr="003E3F87" w:rsidRDefault="00E03CED" w:rsidP="00E03CED">
            <w:pPr>
              <w:tabs>
                <w:tab w:val="decimal" w:pos="748"/>
              </w:tabs>
              <w:spacing w:line="240" w:lineRule="atLeast"/>
              <w:ind w:left="-119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auto"/>
          </w:tcPr>
          <w:p w14:paraId="71395A51" w14:textId="77777777" w:rsidR="00E03CED" w:rsidRPr="003E3F87" w:rsidRDefault="00E03CED" w:rsidP="00E03CED">
            <w:pPr>
              <w:tabs>
                <w:tab w:val="decimal" w:pos="810"/>
              </w:tabs>
              <w:spacing w:line="240" w:lineRule="atLeast"/>
              <w:ind w:left="-119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404AC286" w14:textId="77777777" w:rsidR="00E03CED" w:rsidRPr="003E3F87" w:rsidRDefault="00E03CED" w:rsidP="00E03CED">
            <w:pPr>
              <w:tabs>
                <w:tab w:val="decimal" w:pos="748"/>
              </w:tabs>
              <w:spacing w:line="240" w:lineRule="atLeast"/>
              <w:ind w:left="-119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auto"/>
          </w:tcPr>
          <w:p w14:paraId="0F155424" w14:textId="77777777" w:rsidR="00E03CED" w:rsidRPr="003E3F87" w:rsidRDefault="00E03CED" w:rsidP="00E03CED">
            <w:pPr>
              <w:tabs>
                <w:tab w:val="decimal" w:pos="890"/>
              </w:tabs>
              <w:spacing w:line="240" w:lineRule="atLeast"/>
              <w:ind w:left="234" w:hanging="23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50" w:type="dxa"/>
            <w:shd w:val="clear" w:color="auto" w:fill="auto"/>
            <w:vAlign w:val="center"/>
          </w:tcPr>
          <w:p w14:paraId="4049AB2A" w14:textId="77777777" w:rsidR="00E03CED" w:rsidRPr="003E3F87" w:rsidRDefault="00E03CED" w:rsidP="00E03CED">
            <w:pPr>
              <w:tabs>
                <w:tab w:val="decimal" w:pos="748"/>
              </w:tabs>
              <w:spacing w:line="240" w:lineRule="atLeast"/>
              <w:ind w:left="-115" w:right="-115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  <w:shd w:val="clear" w:color="auto" w:fill="auto"/>
          </w:tcPr>
          <w:p w14:paraId="65384C0A" w14:textId="77777777" w:rsidR="00E03CED" w:rsidRPr="003E3F87" w:rsidRDefault="00E03CED" w:rsidP="00E03CED">
            <w:pPr>
              <w:tabs>
                <w:tab w:val="decimal" w:pos="820"/>
              </w:tabs>
              <w:spacing w:line="240" w:lineRule="atLeast"/>
              <w:ind w:left="234" w:hanging="23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E03CED" w:rsidRPr="005E6955" w14:paraId="41E168F5" w14:textId="77777777" w:rsidTr="00764608">
        <w:tc>
          <w:tcPr>
            <w:tcW w:w="3510" w:type="dxa"/>
            <w:shd w:val="clear" w:color="auto" w:fill="auto"/>
            <w:vAlign w:val="bottom"/>
          </w:tcPr>
          <w:p w14:paraId="4E1751EA" w14:textId="54E39E6E" w:rsidR="00E03CED" w:rsidRPr="003E3F87" w:rsidRDefault="00E03CED" w:rsidP="00E03CED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720" w:type="dxa"/>
            <w:shd w:val="clear" w:color="auto" w:fill="auto"/>
          </w:tcPr>
          <w:p w14:paraId="6FAE4D94" w14:textId="77777777" w:rsidR="00E03CED" w:rsidRPr="003E3F87" w:rsidRDefault="00E03CED" w:rsidP="00E03CE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CE3233A" w14:textId="70A9C0CA" w:rsidR="00E03CED" w:rsidRPr="003E3F87" w:rsidRDefault="003C3CC7" w:rsidP="00E03CED">
            <w:pPr>
              <w:tabs>
                <w:tab w:val="decimal" w:pos="860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16,947</w:t>
            </w:r>
          </w:p>
        </w:tc>
        <w:tc>
          <w:tcPr>
            <w:tcW w:w="236" w:type="dxa"/>
            <w:shd w:val="clear" w:color="auto" w:fill="auto"/>
          </w:tcPr>
          <w:p w14:paraId="00CB1050" w14:textId="77777777" w:rsidR="00E03CED" w:rsidRPr="003E3F87" w:rsidRDefault="00E03CED" w:rsidP="00E03CED">
            <w:pPr>
              <w:tabs>
                <w:tab w:val="decimal" w:pos="748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  <w:shd w:val="clear" w:color="auto" w:fill="auto"/>
          </w:tcPr>
          <w:p w14:paraId="093D6EEF" w14:textId="4CCE7E28" w:rsidR="00E03CED" w:rsidRPr="003E3F87" w:rsidRDefault="00E03CED" w:rsidP="00E03CED">
            <w:pPr>
              <w:tabs>
                <w:tab w:val="decimal" w:pos="810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14,051</w:t>
            </w:r>
          </w:p>
        </w:tc>
        <w:tc>
          <w:tcPr>
            <w:tcW w:w="236" w:type="dxa"/>
            <w:shd w:val="clear" w:color="auto" w:fill="auto"/>
          </w:tcPr>
          <w:p w14:paraId="14D57E33" w14:textId="77777777" w:rsidR="00E03CED" w:rsidRPr="003E3F87" w:rsidRDefault="00E03CED" w:rsidP="00E03CED">
            <w:pPr>
              <w:tabs>
                <w:tab w:val="decimal" w:pos="748"/>
              </w:tabs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double" w:sz="4" w:space="0" w:color="auto"/>
            </w:tcBorders>
            <w:shd w:val="clear" w:color="auto" w:fill="auto"/>
          </w:tcPr>
          <w:p w14:paraId="5D57326B" w14:textId="6114D572" w:rsidR="00E03CED" w:rsidRPr="003E3F87" w:rsidRDefault="003C3CC7" w:rsidP="00E03CED">
            <w:pPr>
              <w:tabs>
                <w:tab w:val="decimal" w:pos="890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16,060</w:t>
            </w:r>
          </w:p>
        </w:tc>
        <w:tc>
          <w:tcPr>
            <w:tcW w:w="250" w:type="dxa"/>
            <w:shd w:val="clear" w:color="auto" w:fill="auto"/>
          </w:tcPr>
          <w:p w14:paraId="75362ACA" w14:textId="77777777" w:rsidR="00E03CED" w:rsidRPr="003E3F87" w:rsidRDefault="00E03CED" w:rsidP="00E03CED">
            <w:pPr>
              <w:tabs>
                <w:tab w:val="decimal" w:pos="748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  <w:tcBorders>
              <w:bottom w:val="double" w:sz="4" w:space="0" w:color="auto"/>
            </w:tcBorders>
            <w:shd w:val="clear" w:color="auto" w:fill="auto"/>
          </w:tcPr>
          <w:p w14:paraId="3A148FE7" w14:textId="4A93311C" w:rsidR="00E03CED" w:rsidRPr="003E3F87" w:rsidRDefault="00E03CED" w:rsidP="00E03CED">
            <w:pPr>
              <w:tabs>
                <w:tab w:val="decimal" w:pos="820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13,551</w:t>
            </w:r>
          </w:p>
        </w:tc>
      </w:tr>
    </w:tbl>
    <w:p w14:paraId="7F846940" w14:textId="6BA42C36" w:rsidR="004A2273" w:rsidRDefault="004A2273">
      <w:pPr>
        <w:spacing w:line="240" w:lineRule="auto"/>
        <w:rPr>
          <w:rFonts w:ascii="Angsana New" w:hAnsi="Angsana New"/>
          <w:bCs/>
          <w:i/>
          <w:iCs/>
          <w:sz w:val="30"/>
          <w:szCs w:val="30"/>
        </w:rPr>
      </w:pPr>
    </w:p>
    <w:p w14:paraId="1440F46D" w14:textId="77777777" w:rsidR="004A2273" w:rsidRDefault="004A2273">
      <w:pPr>
        <w:spacing w:line="240" w:lineRule="auto"/>
        <w:rPr>
          <w:rFonts w:ascii="Angsana New" w:hAnsi="Angsana New"/>
          <w:bCs/>
          <w:i/>
          <w:iCs/>
          <w:sz w:val="30"/>
          <w:szCs w:val="30"/>
        </w:rPr>
      </w:pPr>
      <w:r>
        <w:rPr>
          <w:rFonts w:ascii="Angsana New" w:hAnsi="Angsana New"/>
          <w:bCs/>
          <w:i/>
          <w:iCs/>
          <w:sz w:val="30"/>
          <w:szCs w:val="30"/>
        </w:rPr>
        <w:br w:type="page"/>
      </w:r>
    </w:p>
    <w:tbl>
      <w:tblPr>
        <w:tblW w:w="9159" w:type="dxa"/>
        <w:tblInd w:w="450" w:type="dxa"/>
        <w:tblLook w:val="04A0" w:firstRow="1" w:lastRow="0" w:firstColumn="1" w:lastColumn="0" w:noHBand="0" w:noVBand="1"/>
      </w:tblPr>
      <w:tblGrid>
        <w:gridCol w:w="4037"/>
        <w:gridCol w:w="898"/>
        <w:gridCol w:w="256"/>
        <w:gridCol w:w="1254"/>
        <w:gridCol w:w="268"/>
        <w:gridCol w:w="919"/>
        <w:gridCol w:w="243"/>
        <w:gridCol w:w="1284"/>
      </w:tblGrid>
      <w:tr w:rsidR="00186236" w:rsidRPr="006E4F8A" w14:paraId="467D069C" w14:textId="77777777" w:rsidTr="00FF392D">
        <w:tc>
          <w:tcPr>
            <w:tcW w:w="4037" w:type="dxa"/>
            <w:shd w:val="clear" w:color="auto" w:fill="auto"/>
          </w:tcPr>
          <w:p w14:paraId="241D3021" w14:textId="77777777" w:rsidR="00186236" w:rsidRPr="006E4F8A" w:rsidRDefault="00E178DA" w:rsidP="00E178DA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C0EF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5122" w:type="dxa"/>
            <w:gridSpan w:val="7"/>
            <w:shd w:val="clear" w:color="auto" w:fill="auto"/>
          </w:tcPr>
          <w:p w14:paraId="0ECC1637" w14:textId="77777777" w:rsidR="00186236" w:rsidRPr="002013A1" w:rsidRDefault="00186236" w:rsidP="008E2D1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13A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186236" w:rsidRPr="006E4F8A" w14:paraId="38D73248" w14:textId="77777777" w:rsidTr="00FF392D">
        <w:tc>
          <w:tcPr>
            <w:tcW w:w="4037" w:type="dxa"/>
            <w:shd w:val="clear" w:color="auto" w:fill="auto"/>
          </w:tcPr>
          <w:p w14:paraId="45736537" w14:textId="77777777" w:rsidR="00186236" w:rsidRPr="006E4F8A" w:rsidRDefault="00186236" w:rsidP="002013A1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08" w:type="dxa"/>
            <w:gridSpan w:val="3"/>
            <w:shd w:val="clear" w:color="auto" w:fill="auto"/>
          </w:tcPr>
          <w:p w14:paraId="76FEC0F3" w14:textId="25D72AF9" w:rsidR="00186236" w:rsidRDefault="006145CD" w:rsidP="002013A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E03CED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8" w:type="dxa"/>
            <w:shd w:val="clear" w:color="auto" w:fill="auto"/>
          </w:tcPr>
          <w:p w14:paraId="263D1F8B" w14:textId="77777777" w:rsidR="00186236" w:rsidRDefault="00186236" w:rsidP="002013A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6" w:type="dxa"/>
            <w:gridSpan w:val="3"/>
            <w:shd w:val="clear" w:color="auto" w:fill="auto"/>
          </w:tcPr>
          <w:p w14:paraId="11EFD551" w14:textId="5157B59F" w:rsidR="00186236" w:rsidRPr="00327186" w:rsidRDefault="006145CD" w:rsidP="002013A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E03CED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EE2B00" w:rsidRPr="006E4F8A" w14:paraId="56BAB498" w14:textId="77777777" w:rsidTr="00FF392D">
        <w:tc>
          <w:tcPr>
            <w:tcW w:w="4037" w:type="dxa"/>
            <w:shd w:val="clear" w:color="auto" w:fill="auto"/>
          </w:tcPr>
          <w:p w14:paraId="32B0D44A" w14:textId="77777777" w:rsidR="00EE2B00" w:rsidRPr="006E4F8A" w:rsidRDefault="00EE2B00" w:rsidP="00EE2B0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</w:tcPr>
          <w:p w14:paraId="44CCF672" w14:textId="77777777" w:rsidR="00EE2B00" w:rsidRPr="003A3233" w:rsidRDefault="00EE2B00" w:rsidP="00EE2B0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56" w:type="dxa"/>
            <w:shd w:val="clear" w:color="auto" w:fill="auto"/>
          </w:tcPr>
          <w:p w14:paraId="06174BE9" w14:textId="77777777" w:rsidR="00EE2B00" w:rsidRPr="003A3233" w:rsidRDefault="00EE2B00" w:rsidP="00EE2B0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46C7CA9D" w14:textId="77777777" w:rsidR="00EE2B00" w:rsidRPr="003A3233" w:rsidRDefault="00EE2B00" w:rsidP="00EE2B0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79B4BFE0" w14:textId="77777777" w:rsidR="00EE2B00" w:rsidRDefault="00EE2B00" w:rsidP="00EE2B0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9" w:type="dxa"/>
            <w:shd w:val="clear" w:color="auto" w:fill="auto"/>
          </w:tcPr>
          <w:p w14:paraId="2631E239" w14:textId="77777777" w:rsidR="00EE2B00" w:rsidRPr="003A3233" w:rsidRDefault="00EE2B00" w:rsidP="00EE2B0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43" w:type="dxa"/>
            <w:shd w:val="clear" w:color="auto" w:fill="auto"/>
          </w:tcPr>
          <w:p w14:paraId="62C06345" w14:textId="77777777" w:rsidR="00EE2B00" w:rsidRPr="003A3233" w:rsidRDefault="00EE2B00" w:rsidP="00EE2B0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</w:tcPr>
          <w:p w14:paraId="09AD419C" w14:textId="77777777" w:rsidR="00EE2B00" w:rsidRPr="003A3233" w:rsidRDefault="00EE2B00" w:rsidP="00EE2B0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2B00" w:rsidRPr="006E4F8A" w14:paraId="51E2A7E9" w14:textId="77777777" w:rsidTr="00FF392D">
        <w:tc>
          <w:tcPr>
            <w:tcW w:w="4037" w:type="dxa"/>
            <w:shd w:val="clear" w:color="auto" w:fill="auto"/>
          </w:tcPr>
          <w:p w14:paraId="53AF0A87" w14:textId="77777777" w:rsidR="00EE2B00" w:rsidRPr="006E4F8A" w:rsidRDefault="00EE2B00" w:rsidP="00EE2B0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</w:tcPr>
          <w:p w14:paraId="7D33B8AD" w14:textId="77777777" w:rsidR="00EE2B00" w:rsidRPr="00327186" w:rsidRDefault="00EE2B00" w:rsidP="00EE2B0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56" w:type="dxa"/>
            <w:shd w:val="clear" w:color="auto" w:fill="auto"/>
          </w:tcPr>
          <w:p w14:paraId="4440CAAB" w14:textId="77777777" w:rsidR="00EE2B00" w:rsidRPr="00327186" w:rsidRDefault="00EE2B00" w:rsidP="00EE2B0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04ABEBD9" w14:textId="77777777" w:rsidR="00EE2B00" w:rsidRPr="00327186" w:rsidRDefault="00EE2B00" w:rsidP="00EE2B0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68" w:type="dxa"/>
            <w:shd w:val="clear" w:color="auto" w:fill="auto"/>
          </w:tcPr>
          <w:p w14:paraId="5283A29F" w14:textId="77777777" w:rsidR="00EE2B00" w:rsidRDefault="00EE2B00" w:rsidP="00EE2B0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19" w:type="dxa"/>
            <w:shd w:val="clear" w:color="auto" w:fill="auto"/>
          </w:tcPr>
          <w:p w14:paraId="1F028FD8" w14:textId="77777777" w:rsidR="00EE2B00" w:rsidRPr="00327186" w:rsidRDefault="00EE2B00" w:rsidP="00EE2B0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43" w:type="dxa"/>
            <w:shd w:val="clear" w:color="auto" w:fill="auto"/>
          </w:tcPr>
          <w:p w14:paraId="40552264" w14:textId="77777777" w:rsidR="00EE2B00" w:rsidRPr="00327186" w:rsidRDefault="00EE2B00" w:rsidP="00EE2B0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</w:tcPr>
          <w:p w14:paraId="1D1536C3" w14:textId="77777777" w:rsidR="00EE2B00" w:rsidRPr="00327186" w:rsidRDefault="00EE2B00" w:rsidP="00EE2B0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03CED" w:rsidRPr="006E4F8A" w14:paraId="373B762A" w14:textId="77777777" w:rsidTr="00FF392D">
        <w:tc>
          <w:tcPr>
            <w:tcW w:w="4037" w:type="dxa"/>
            <w:shd w:val="clear" w:color="auto" w:fill="auto"/>
          </w:tcPr>
          <w:p w14:paraId="7F508403" w14:textId="77777777" w:rsidR="00E03CED" w:rsidRPr="00251BEC" w:rsidRDefault="00E03CED" w:rsidP="00E03CED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  <w:cs/>
              </w:rPr>
            </w:pPr>
            <w:r w:rsidRPr="00E41291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898" w:type="dxa"/>
            <w:shd w:val="clear" w:color="auto" w:fill="auto"/>
          </w:tcPr>
          <w:p w14:paraId="4EE55648" w14:textId="77777777" w:rsidR="00E03CED" w:rsidRPr="006E4F8A" w:rsidRDefault="00E03CED" w:rsidP="00E03CE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auto"/>
          </w:tcPr>
          <w:p w14:paraId="4F2BF746" w14:textId="77777777" w:rsidR="00E03CED" w:rsidRPr="006E4F8A" w:rsidRDefault="00E03CED" w:rsidP="00E03CE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  <w:tcBorders>
              <w:bottom w:val="double" w:sz="4" w:space="0" w:color="auto"/>
            </w:tcBorders>
            <w:shd w:val="clear" w:color="auto" w:fill="auto"/>
          </w:tcPr>
          <w:p w14:paraId="64BA2094" w14:textId="4FB2600F" w:rsidR="00E03CED" w:rsidRPr="0091773A" w:rsidRDefault="00A03128" w:rsidP="00E03CED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</w:t>
            </w:r>
            <w:r w:rsidR="00C75A9A">
              <w:rPr>
                <w:rFonts w:ascii="Angsana New" w:hAnsi="Angsana New"/>
                <w:sz w:val="30"/>
                <w:szCs w:val="30"/>
                <w:lang w:val="en-US"/>
              </w:rPr>
              <w:t>670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75A9A">
              <w:rPr>
                <w:rFonts w:ascii="Angsana New" w:hAnsi="Angsana New"/>
                <w:sz w:val="30"/>
                <w:szCs w:val="30"/>
                <w:lang w:val="en-US"/>
              </w:rPr>
              <w:t>108</w:t>
            </w:r>
          </w:p>
        </w:tc>
        <w:tc>
          <w:tcPr>
            <w:tcW w:w="268" w:type="dxa"/>
            <w:shd w:val="clear" w:color="auto" w:fill="auto"/>
          </w:tcPr>
          <w:p w14:paraId="5380BA09" w14:textId="77777777" w:rsidR="00E03CED" w:rsidRPr="006E4F8A" w:rsidRDefault="00E03CED" w:rsidP="00E03CE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9" w:type="dxa"/>
            <w:shd w:val="clear" w:color="auto" w:fill="auto"/>
          </w:tcPr>
          <w:p w14:paraId="0C6DD72B" w14:textId="77777777" w:rsidR="00E03CED" w:rsidRPr="00B40E56" w:rsidRDefault="00E03CED" w:rsidP="00E03CE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6CE455AC" w14:textId="77777777" w:rsidR="00E03CED" w:rsidRPr="006E4F8A" w:rsidRDefault="00E03CED" w:rsidP="00E03CE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  <w:tcBorders>
              <w:bottom w:val="double" w:sz="4" w:space="0" w:color="auto"/>
            </w:tcBorders>
            <w:shd w:val="clear" w:color="auto" w:fill="auto"/>
          </w:tcPr>
          <w:p w14:paraId="0EB7AB83" w14:textId="495431F4" w:rsidR="00E03CED" w:rsidRPr="0091773A" w:rsidRDefault="00E03CED" w:rsidP="00E03CED">
            <w:pPr>
              <w:tabs>
                <w:tab w:val="decimal" w:pos="100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2,826,835</w:t>
            </w:r>
          </w:p>
        </w:tc>
      </w:tr>
      <w:tr w:rsidR="00E03CED" w:rsidRPr="006E4F8A" w14:paraId="2FF686A6" w14:textId="77777777" w:rsidTr="00FF392D">
        <w:tc>
          <w:tcPr>
            <w:tcW w:w="4037" w:type="dxa"/>
            <w:shd w:val="clear" w:color="auto" w:fill="auto"/>
          </w:tcPr>
          <w:p w14:paraId="7F30FE39" w14:textId="77777777" w:rsidR="00E03CED" w:rsidRPr="00251BEC" w:rsidRDefault="00E03CED" w:rsidP="00E03CED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</w:rPr>
            </w:pPr>
            <w:r w:rsidRPr="00251BEC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898" w:type="dxa"/>
            <w:shd w:val="clear" w:color="auto" w:fill="auto"/>
          </w:tcPr>
          <w:p w14:paraId="1595D02A" w14:textId="6C642A80" w:rsidR="00E03CED" w:rsidRPr="006E4F8A" w:rsidRDefault="00A03128" w:rsidP="00E03CE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56" w:type="dxa"/>
            <w:shd w:val="clear" w:color="auto" w:fill="auto"/>
          </w:tcPr>
          <w:p w14:paraId="2F5F8DB0" w14:textId="77777777" w:rsidR="00E03CED" w:rsidRPr="006E4F8A" w:rsidRDefault="00E03CED" w:rsidP="00E03CE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double" w:sz="4" w:space="0" w:color="auto"/>
            </w:tcBorders>
            <w:shd w:val="clear" w:color="auto" w:fill="auto"/>
          </w:tcPr>
          <w:p w14:paraId="7FCB55C7" w14:textId="1FE038B1" w:rsidR="00E03CED" w:rsidRPr="0091773A" w:rsidRDefault="00A03128" w:rsidP="00E03CED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</w:t>
            </w:r>
            <w:r w:rsidR="00C75A9A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75A9A">
              <w:rPr>
                <w:rFonts w:ascii="Angsana New" w:hAnsi="Angsana New"/>
                <w:sz w:val="30"/>
                <w:szCs w:val="30"/>
                <w:lang w:val="en-US"/>
              </w:rPr>
              <w:t>022</w:t>
            </w:r>
          </w:p>
        </w:tc>
        <w:tc>
          <w:tcPr>
            <w:tcW w:w="268" w:type="dxa"/>
            <w:shd w:val="clear" w:color="auto" w:fill="auto"/>
          </w:tcPr>
          <w:p w14:paraId="36A6A004" w14:textId="77777777" w:rsidR="00E03CED" w:rsidRDefault="00E03CED" w:rsidP="00E03CE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9" w:type="dxa"/>
            <w:shd w:val="clear" w:color="auto" w:fill="auto"/>
          </w:tcPr>
          <w:p w14:paraId="31558282" w14:textId="1D10501B" w:rsidR="00E03CED" w:rsidRPr="006E4F8A" w:rsidRDefault="00E03CED" w:rsidP="00E03CE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43" w:type="dxa"/>
            <w:shd w:val="clear" w:color="auto" w:fill="auto"/>
          </w:tcPr>
          <w:p w14:paraId="387C92E3" w14:textId="77777777" w:rsidR="00E03CED" w:rsidRPr="006E4F8A" w:rsidRDefault="00E03CED" w:rsidP="00E03CE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double" w:sz="4" w:space="0" w:color="auto"/>
            </w:tcBorders>
            <w:shd w:val="clear" w:color="auto" w:fill="auto"/>
          </w:tcPr>
          <w:p w14:paraId="1E1BEA41" w14:textId="7D17AAA4" w:rsidR="00E03CED" w:rsidRPr="0091773A" w:rsidRDefault="00E03CED" w:rsidP="00E03CED">
            <w:pPr>
              <w:tabs>
                <w:tab w:val="decimal" w:pos="100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565,367</w:t>
            </w:r>
          </w:p>
        </w:tc>
      </w:tr>
      <w:tr w:rsidR="00E03CED" w:rsidRPr="006E4F8A" w14:paraId="5F1EA6FD" w14:textId="77777777" w:rsidTr="00D46243">
        <w:tc>
          <w:tcPr>
            <w:tcW w:w="4037" w:type="dxa"/>
            <w:shd w:val="clear" w:color="auto" w:fill="auto"/>
          </w:tcPr>
          <w:p w14:paraId="1F984947" w14:textId="77777777" w:rsidR="00E03CED" w:rsidRPr="00197592" w:rsidRDefault="00E03CED" w:rsidP="00E03CED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รายจ่ายที่มีสิทธิหักได้สองเท่าและหักได้เพิ่มขึ้น</w:t>
            </w:r>
          </w:p>
        </w:tc>
        <w:tc>
          <w:tcPr>
            <w:tcW w:w="898" w:type="dxa"/>
            <w:shd w:val="clear" w:color="auto" w:fill="auto"/>
          </w:tcPr>
          <w:p w14:paraId="303FDA66" w14:textId="77777777" w:rsidR="00E03CED" w:rsidRPr="00197592" w:rsidRDefault="00E03CED" w:rsidP="00E03CE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auto"/>
          </w:tcPr>
          <w:p w14:paraId="1CAA37F9" w14:textId="77777777" w:rsidR="00E03CED" w:rsidRPr="00197592" w:rsidRDefault="00E03CED" w:rsidP="00E03CE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493218C8" w14:textId="12579F78" w:rsidR="00E03CED" w:rsidRPr="00197592" w:rsidRDefault="004A0C23" w:rsidP="00E03CED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(15,51</w:t>
            </w:r>
            <w:r w:rsidR="004E55D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21ED9BE1" w14:textId="77777777" w:rsidR="00E03CED" w:rsidRPr="00197592" w:rsidRDefault="00E03CED" w:rsidP="00E03CE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9" w:type="dxa"/>
            <w:shd w:val="clear" w:color="auto" w:fill="auto"/>
          </w:tcPr>
          <w:p w14:paraId="3381DDCE" w14:textId="77777777" w:rsidR="00E03CED" w:rsidRPr="00197592" w:rsidRDefault="00E03CED" w:rsidP="00E03CE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1827043A" w14:textId="77777777" w:rsidR="00E03CED" w:rsidRPr="00197592" w:rsidRDefault="00E03CED" w:rsidP="00E03CE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</w:tcPr>
          <w:p w14:paraId="2BD9D720" w14:textId="0FB162E4" w:rsidR="00E03CED" w:rsidRPr="00197592" w:rsidRDefault="00E03CED" w:rsidP="00E03CED">
            <w:pPr>
              <w:tabs>
                <w:tab w:val="decimal" w:pos="100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(42,365)</w:t>
            </w:r>
          </w:p>
        </w:tc>
      </w:tr>
      <w:tr w:rsidR="00E03CED" w:rsidRPr="006E4F8A" w14:paraId="5FDA6524" w14:textId="77777777" w:rsidTr="00D46243">
        <w:tc>
          <w:tcPr>
            <w:tcW w:w="4037" w:type="dxa"/>
            <w:shd w:val="clear" w:color="auto" w:fill="auto"/>
          </w:tcPr>
          <w:p w14:paraId="35F912E0" w14:textId="77777777" w:rsidR="00E03CED" w:rsidRPr="006D32E8" w:rsidRDefault="00E03CED" w:rsidP="00E03CED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กำไรจากธุรกิจส่งเสริมการลงทุน</w:t>
            </w:r>
          </w:p>
        </w:tc>
        <w:tc>
          <w:tcPr>
            <w:tcW w:w="898" w:type="dxa"/>
            <w:shd w:val="clear" w:color="auto" w:fill="auto"/>
          </w:tcPr>
          <w:p w14:paraId="2F55E27C" w14:textId="77777777" w:rsidR="00E03CED" w:rsidRPr="006E4F8A" w:rsidRDefault="00E03CED" w:rsidP="00E03CE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auto"/>
          </w:tcPr>
          <w:p w14:paraId="0CDE70FD" w14:textId="77777777" w:rsidR="00E03CED" w:rsidRPr="006E4F8A" w:rsidRDefault="00E03CED" w:rsidP="00E03CE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4CA14764" w14:textId="1A9B7C40" w:rsidR="00E03CED" w:rsidRPr="00717FCC" w:rsidRDefault="004A0C23" w:rsidP="00E03CED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(703,363)</w:t>
            </w:r>
          </w:p>
        </w:tc>
        <w:tc>
          <w:tcPr>
            <w:tcW w:w="268" w:type="dxa"/>
            <w:shd w:val="clear" w:color="auto" w:fill="auto"/>
          </w:tcPr>
          <w:p w14:paraId="623CAAFB" w14:textId="77777777" w:rsidR="00E03CED" w:rsidRPr="006E4F8A" w:rsidRDefault="00E03CED" w:rsidP="00E03CE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9" w:type="dxa"/>
            <w:shd w:val="clear" w:color="auto" w:fill="auto"/>
          </w:tcPr>
          <w:p w14:paraId="4C784F5A" w14:textId="77777777" w:rsidR="00E03CED" w:rsidRPr="006E4F8A" w:rsidRDefault="00E03CED" w:rsidP="00E03CE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3E890650" w14:textId="77777777" w:rsidR="00E03CED" w:rsidRPr="006E4F8A" w:rsidRDefault="00E03CED" w:rsidP="00E03CE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</w:tcPr>
          <w:p w14:paraId="29C40401" w14:textId="54854796" w:rsidR="00E03CED" w:rsidRPr="00717FCC" w:rsidRDefault="00E03CED" w:rsidP="00E03CED">
            <w:pPr>
              <w:tabs>
                <w:tab w:val="decimal" w:pos="100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(541,197)</w:t>
            </w:r>
          </w:p>
        </w:tc>
      </w:tr>
      <w:tr w:rsidR="00E03CED" w:rsidRPr="006E4F8A" w14:paraId="06576B36" w14:textId="77777777" w:rsidTr="00D46243">
        <w:tc>
          <w:tcPr>
            <w:tcW w:w="4037" w:type="dxa"/>
            <w:shd w:val="clear" w:color="auto" w:fill="auto"/>
          </w:tcPr>
          <w:p w14:paraId="5866FA8E" w14:textId="77777777" w:rsidR="00E03CED" w:rsidRPr="006D32E8" w:rsidRDefault="00E03CED" w:rsidP="00E03CED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  <w:cs/>
              </w:rPr>
            </w:pPr>
            <w:r w:rsidRPr="006D32E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898" w:type="dxa"/>
            <w:shd w:val="clear" w:color="auto" w:fill="auto"/>
          </w:tcPr>
          <w:p w14:paraId="01A709AF" w14:textId="77777777" w:rsidR="00E03CED" w:rsidRPr="006E4F8A" w:rsidRDefault="00E03CED" w:rsidP="00E03CE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auto"/>
          </w:tcPr>
          <w:p w14:paraId="002B27DD" w14:textId="77777777" w:rsidR="00E03CED" w:rsidRPr="006E4F8A" w:rsidRDefault="00E03CED" w:rsidP="00E03CE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12A4FFFD" w14:textId="3F3DA198" w:rsidR="00E03CED" w:rsidRPr="00717FCC" w:rsidRDefault="004A0C23" w:rsidP="00D46243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3,56</w:t>
            </w:r>
            <w:r w:rsidR="004E55DC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8" w:type="dxa"/>
            <w:shd w:val="clear" w:color="auto" w:fill="auto"/>
          </w:tcPr>
          <w:p w14:paraId="5EFD3C73" w14:textId="77777777" w:rsidR="00E03CED" w:rsidRPr="006E4F8A" w:rsidRDefault="00E03CED" w:rsidP="00E03CE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9" w:type="dxa"/>
            <w:shd w:val="clear" w:color="auto" w:fill="auto"/>
          </w:tcPr>
          <w:p w14:paraId="3404EA4F" w14:textId="77777777" w:rsidR="00E03CED" w:rsidRPr="006E4F8A" w:rsidRDefault="00E03CED" w:rsidP="00E03CE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3B9DAD12" w14:textId="77777777" w:rsidR="00E03CED" w:rsidRPr="006E4F8A" w:rsidRDefault="00E03CED" w:rsidP="00E03CE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</w:tcPr>
          <w:p w14:paraId="2B05533F" w14:textId="72009FD5" w:rsidR="00E03CED" w:rsidRPr="00717FCC" w:rsidRDefault="00E03CED" w:rsidP="00E03CED">
            <w:pPr>
              <w:tabs>
                <w:tab w:val="decimal" w:pos="100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3,121</w:t>
            </w:r>
          </w:p>
        </w:tc>
      </w:tr>
      <w:tr w:rsidR="00E03CED" w:rsidRPr="006E4F8A" w14:paraId="07EBD7FE" w14:textId="77777777" w:rsidTr="00D46243">
        <w:tc>
          <w:tcPr>
            <w:tcW w:w="4037" w:type="dxa"/>
            <w:shd w:val="clear" w:color="auto" w:fill="auto"/>
          </w:tcPr>
          <w:p w14:paraId="1FD65CB0" w14:textId="39798D5C" w:rsidR="00E03CED" w:rsidRPr="006D32E8" w:rsidRDefault="00E03CED" w:rsidP="00E03CED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ผลขาดทุนในปีปัจจุบันที่ไม่รับรู้เป็นสินทรัพย์ภาษีเงินได้รอตัดบัญชี</w:t>
            </w:r>
          </w:p>
        </w:tc>
        <w:tc>
          <w:tcPr>
            <w:tcW w:w="898" w:type="dxa"/>
            <w:shd w:val="clear" w:color="auto" w:fill="auto"/>
          </w:tcPr>
          <w:p w14:paraId="7DAE7C6A" w14:textId="77777777" w:rsidR="00E03CED" w:rsidRPr="006E4F8A" w:rsidRDefault="00E03CED" w:rsidP="00E03CE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auto"/>
          </w:tcPr>
          <w:p w14:paraId="29E7DC5B" w14:textId="77777777" w:rsidR="00E03CED" w:rsidRPr="006E4F8A" w:rsidRDefault="00E03CED" w:rsidP="00E03CE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3EFD4DA0" w14:textId="58DFD959" w:rsidR="00E03CED" w:rsidRDefault="004A0C23" w:rsidP="00D46243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1697C04E" w14:textId="77777777" w:rsidR="00E03CED" w:rsidRPr="006E4F8A" w:rsidRDefault="00E03CED" w:rsidP="00E03CE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9" w:type="dxa"/>
            <w:shd w:val="clear" w:color="auto" w:fill="auto"/>
          </w:tcPr>
          <w:p w14:paraId="56B92742" w14:textId="77777777" w:rsidR="00E03CED" w:rsidRPr="006E4F8A" w:rsidRDefault="00E03CED" w:rsidP="00E03CE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1823EE4A" w14:textId="77777777" w:rsidR="00E03CED" w:rsidRPr="006E4F8A" w:rsidRDefault="00E03CED" w:rsidP="00E03CE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35794228" w14:textId="3A062C31" w:rsidR="00E03CED" w:rsidRDefault="00E03CED" w:rsidP="00E03CED">
            <w:pPr>
              <w:tabs>
                <w:tab w:val="decimal" w:pos="100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27,343</w:t>
            </w:r>
          </w:p>
        </w:tc>
      </w:tr>
      <w:tr w:rsidR="004A0C23" w:rsidRPr="006E4F8A" w14:paraId="2FEE2CD2" w14:textId="77777777" w:rsidTr="00D46243">
        <w:tc>
          <w:tcPr>
            <w:tcW w:w="4037" w:type="dxa"/>
            <w:shd w:val="clear" w:color="auto" w:fill="auto"/>
          </w:tcPr>
          <w:p w14:paraId="3E757AF5" w14:textId="2FB9740D" w:rsidR="004A0C23" w:rsidRDefault="004A0C23" w:rsidP="00E03CED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898" w:type="dxa"/>
            <w:shd w:val="clear" w:color="auto" w:fill="auto"/>
          </w:tcPr>
          <w:p w14:paraId="3BFAEBE9" w14:textId="77777777" w:rsidR="004A0C23" w:rsidRPr="006E4F8A" w:rsidRDefault="004A0C23" w:rsidP="00E03CE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auto"/>
          </w:tcPr>
          <w:p w14:paraId="24391A7F" w14:textId="77777777" w:rsidR="004A0C23" w:rsidRPr="006E4F8A" w:rsidRDefault="004A0C23" w:rsidP="00E03CE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3DBA2D3D" w14:textId="23FC37B3" w:rsidR="004A0C23" w:rsidRDefault="004A0C23" w:rsidP="00E03CED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(1,760)</w:t>
            </w:r>
          </w:p>
        </w:tc>
        <w:tc>
          <w:tcPr>
            <w:tcW w:w="268" w:type="dxa"/>
            <w:shd w:val="clear" w:color="auto" w:fill="auto"/>
          </w:tcPr>
          <w:p w14:paraId="2A66525B" w14:textId="77777777" w:rsidR="004A0C23" w:rsidRPr="006E4F8A" w:rsidRDefault="004A0C23" w:rsidP="00E03CE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9" w:type="dxa"/>
            <w:shd w:val="clear" w:color="auto" w:fill="auto"/>
          </w:tcPr>
          <w:p w14:paraId="327234B1" w14:textId="77777777" w:rsidR="004A0C23" w:rsidRPr="006E4F8A" w:rsidRDefault="004A0C23" w:rsidP="00E03CE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625C36A7" w14:textId="77777777" w:rsidR="004A0C23" w:rsidRPr="006E4F8A" w:rsidRDefault="004A0C23" w:rsidP="00E03CE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06A98208" w14:textId="1DF19DD4" w:rsidR="004A0C23" w:rsidRDefault="004A0C23" w:rsidP="0055298F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03CED" w:rsidRPr="006E4F8A" w14:paraId="1B22CF23" w14:textId="77777777" w:rsidTr="00D46243">
        <w:tc>
          <w:tcPr>
            <w:tcW w:w="4037" w:type="dxa"/>
            <w:shd w:val="clear" w:color="auto" w:fill="auto"/>
          </w:tcPr>
          <w:p w14:paraId="62B8A97E" w14:textId="48768327" w:rsidR="00E03CED" w:rsidRPr="00623946" w:rsidRDefault="00E03CED" w:rsidP="00E03CED">
            <w:pPr>
              <w:spacing w:line="380" w:lineRule="exact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ๆ ที่บันทึก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ต่ำไป</w:t>
            </w:r>
          </w:p>
        </w:tc>
        <w:tc>
          <w:tcPr>
            <w:tcW w:w="898" w:type="dxa"/>
            <w:shd w:val="clear" w:color="auto" w:fill="auto"/>
          </w:tcPr>
          <w:p w14:paraId="614B2D6C" w14:textId="77777777" w:rsidR="00E03CED" w:rsidRPr="006E4F8A" w:rsidRDefault="00E03CED" w:rsidP="00E03CE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auto"/>
          </w:tcPr>
          <w:p w14:paraId="1C1A8298" w14:textId="77777777" w:rsidR="00E03CED" w:rsidRPr="006E4F8A" w:rsidRDefault="00E03CED" w:rsidP="00E03CE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4010CC72" w14:textId="1EA20CBE" w:rsidR="00E03CED" w:rsidRPr="00717FCC" w:rsidRDefault="004A0C23" w:rsidP="00D46243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5F801957" w14:textId="77777777" w:rsidR="00E03CED" w:rsidRPr="006E4F8A" w:rsidRDefault="00E03CED" w:rsidP="00E03CE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9" w:type="dxa"/>
            <w:shd w:val="clear" w:color="auto" w:fill="auto"/>
          </w:tcPr>
          <w:p w14:paraId="5058F5F9" w14:textId="77777777" w:rsidR="00E03CED" w:rsidRPr="006E4F8A" w:rsidRDefault="00E03CED" w:rsidP="00E03CE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7FE1235A" w14:textId="77777777" w:rsidR="00E03CED" w:rsidRPr="006E4F8A" w:rsidRDefault="00E03CED" w:rsidP="00E03CE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</w:tcPr>
          <w:p w14:paraId="7B1621FD" w14:textId="5EC004A8" w:rsidR="00E03CED" w:rsidRDefault="00E03CED" w:rsidP="00E03CED">
            <w:pPr>
              <w:tabs>
                <w:tab w:val="decimal" w:pos="100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1,782</w:t>
            </w:r>
          </w:p>
        </w:tc>
      </w:tr>
      <w:tr w:rsidR="00E03CED" w:rsidRPr="006E4F8A" w14:paraId="25FEB381" w14:textId="77777777" w:rsidTr="00FF392D">
        <w:tc>
          <w:tcPr>
            <w:tcW w:w="4037" w:type="dxa"/>
            <w:shd w:val="clear" w:color="auto" w:fill="auto"/>
            <w:vAlign w:val="bottom"/>
          </w:tcPr>
          <w:p w14:paraId="21713EAB" w14:textId="77777777" w:rsidR="00E03CED" w:rsidRPr="006E4F8A" w:rsidRDefault="00E03CED" w:rsidP="00E03CED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7DEE81" w14:textId="6ED18505" w:rsidR="00E03CED" w:rsidRPr="008F526B" w:rsidRDefault="00A03128" w:rsidP="00E03CE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0.5</w:t>
            </w:r>
          </w:p>
        </w:tc>
        <w:tc>
          <w:tcPr>
            <w:tcW w:w="256" w:type="dxa"/>
            <w:shd w:val="clear" w:color="auto" w:fill="auto"/>
          </w:tcPr>
          <w:p w14:paraId="4A33902C" w14:textId="77777777" w:rsidR="00E03CED" w:rsidRPr="008F526B" w:rsidRDefault="00E03CED" w:rsidP="00E03CE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2EC280" w14:textId="7475D8E9" w:rsidR="00E03CED" w:rsidRPr="008F526B" w:rsidRDefault="00A03128" w:rsidP="003C45AF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</w:t>
            </w:r>
            <w:r w:rsidR="00B176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947</w:t>
            </w:r>
          </w:p>
        </w:tc>
        <w:tc>
          <w:tcPr>
            <w:tcW w:w="268" w:type="dxa"/>
            <w:shd w:val="clear" w:color="auto" w:fill="auto"/>
          </w:tcPr>
          <w:p w14:paraId="17E86C2A" w14:textId="77777777" w:rsidR="00E03CED" w:rsidRDefault="00E03CED" w:rsidP="00E03CE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8A3B8F" w14:textId="45BB3395" w:rsidR="00E03CED" w:rsidRPr="008F526B" w:rsidRDefault="00E03CED" w:rsidP="00E03CE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0.5</w:t>
            </w:r>
          </w:p>
        </w:tc>
        <w:tc>
          <w:tcPr>
            <w:tcW w:w="243" w:type="dxa"/>
            <w:shd w:val="clear" w:color="auto" w:fill="auto"/>
          </w:tcPr>
          <w:p w14:paraId="341BAE8C" w14:textId="77777777" w:rsidR="00E03CED" w:rsidRPr="008F526B" w:rsidRDefault="00E03CED" w:rsidP="00E03CE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040348" w14:textId="30B1069F" w:rsidR="00E03CED" w:rsidRPr="008F526B" w:rsidRDefault="00E03CED" w:rsidP="00E03CED">
            <w:pPr>
              <w:tabs>
                <w:tab w:val="decimal" w:pos="100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14,051</w:t>
            </w:r>
          </w:p>
        </w:tc>
      </w:tr>
    </w:tbl>
    <w:p w14:paraId="3739273E" w14:textId="703F12D2" w:rsidR="00E32DE3" w:rsidRDefault="00E32DE3" w:rsidP="00CD79C7">
      <w:pPr>
        <w:pStyle w:val="Bo-Blankline"/>
        <w:rPr>
          <w:cs/>
        </w:rPr>
      </w:pPr>
    </w:p>
    <w:tbl>
      <w:tblPr>
        <w:tblW w:w="9176" w:type="dxa"/>
        <w:tblInd w:w="450" w:type="dxa"/>
        <w:tblLook w:val="04A0" w:firstRow="1" w:lastRow="0" w:firstColumn="1" w:lastColumn="0" w:noHBand="0" w:noVBand="1"/>
      </w:tblPr>
      <w:tblGrid>
        <w:gridCol w:w="4069"/>
        <w:gridCol w:w="902"/>
        <w:gridCol w:w="236"/>
        <w:gridCol w:w="1200"/>
        <w:gridCol w:w="236"/>
        <w:gridCol w:w="931"/>
        <w:gridCol w:w="236"/>
        <w:gridCol w:w="1366"/>
      </w:tblGrid>
      <w:tr w:rsidR="008E2D14" w:rsidRPr="006E4F8A" w14:paraId="531370FB" w14:textId="77777777" w:rsidTr="00FF392D">
        <w:tc>
          <w:tcPr>
            <w:tcW w:w="4069" w:type="dxa"/>
            <w:shd w:val="clear" w:color="auto" w:fill="auto"/>
          </w:tcPr>
          <w:p w14:paraId="26A34506" w14:textId="6A4D7218" w:rsidR="008E2D14" w:rsidRPr="006E4F8A" w:rsidRDefault="003E1E59" w:rsidP="001D4228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107" w:type="dxa"/>
            <w:gridSpan w:val="7"/>
            <w:shd w:val="clear" w:color="auto" w:fill="auto"/>
          </w:tcPr>
          <w:p w14:paraId="609BC64D" w14:textId="77777777" w:rsidR="008E2D14" w:rsidRPr="002013A1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13A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E2D14" w:rsidRPr="006E4F8A" w14:paraId="07E02BA6" w14:textId="77777777" w:rsidTr="00FF392D">
        <w:tc>
          <w:tcPr>
            <w:tcW w:w="4069" w:type="dxa"/>
            <w:shd w:val="clear" w:color="auto" w:fill="auto"/>
          </w:tcPr>
          <w:p w14:paraId="2BE23470" w14:textId="77777777" w:rsidR="008E2D14" w:rsidRPr="006E4F8A" w:rsidRDefault="008E2D14" w:rsidP="001D4228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38" w:type="dxa"/>
            <w:gridSpan w:val="3"/>
            <w:shd w:val="clear" w:color="auto" w:fill="auto"/>
          </w:tcPr>
          <w:p w14:paraId="20026BB4" w14:textId="3C11BBB3" w:rsidR="008E2D14" w:rsidRPr="00327186" w:rsidRDefault="006145CD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E87216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17EAA904" w14:textId="77777777" w:rsidR="008E2D14" w:rsidRPr="00327186" w:rsidRDefault="008E2D14" w:rsidP="001D422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3" w:type="dxa"/>
            <w:gridSpan w:val="3"/>
            <w:shd w:val="clear" w:color="auto" w:fill="auto"/>
          </w:tcPr>
          <w:p w14:paraId="2062C304" w14:textId="22AFDE99" w:rsidR="008E2D14" w:rsidRPr="00327186" w:rsidRDefault="006145CD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E87216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8E2D14" w:rsidRPr="006E4F8A" w14:paraId="050E7502" w14:textId="77777777" w:rsidTr="00FF392D">
        <w:tc>
          <w:tcPr>
            <w:tcW w:w="4069" w:type="dxa"/>
            <w:shd w:val="clear" w:color="auto" w:fill="auto"/>
          </w:tcPr>
          <w:p w14:paraId="3DF745D0" w14:textId="77777777" w:rsidR="008E2D14" w:rsidRPr="006E4F8A" w:rsidRDefault="008E2D14" w:rsidP="001D422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523E137B" w14:textId="77777777" w:rsidR="008E2D14" w:rsidRPr="003A3233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36" w:type="dxa"/>
            <w:shd w:val="clear" w:color="auto" w:fill="auto"/>
          </w:tcPr>
          <w:p w14:paraId="327E2422" w14:textId="77777777" w:rsidR="008E2D14" w:rsidRPr="003A3233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2C3D0D03" w14:textId="77777777" w:rsidR="008E2D14" w:rsidRPr="003A3233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D28EBB4" w14:textId="77777777" w:rsidR="008E2D14" w:rsidRPr="003A3233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65E73A65" w14:textId="77777777" w:rsidR="008E2D14" w:rsidRPr="003A3233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36" w:type="dxa"/>
            <w:shd w:val="clear" w:color="auto" w:fill="auto"/>
          </w:tcPr>
          <w:p w14:paraId="72B82502" w14:textId="77777777" w:rsidR="008E2D14" w:rsidRPr="003A3233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</w:tcPr>
          <w:p w14:paraId="1D70A248" w14:textId="77777777" w:rsidR="008E2D14" w:rsidRPr="003A3233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E2D14" w:rsidRPr="006E4F8A" w14:paraId="16B29764" w14:textId="77777777" w:rsidTr="00FF392D">
        <w:tc>
          <w:tcPr>
            <w:tcW w:w="4069" w:type="dxa"/>
            <w:shd w:val="clear" w:color="auto" w:fill="auto"/>
          </w:tcPr>
          <w:p w14:paraId="16AB80D5" w14:textId="77777777" w:rsidR="008E2D14" w:rsidRPr="006E4F8A" w:rsidRDefault="008E2D14" w:rsidP="001D422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4C7A1A35" w14:textId="77777777" w:rsidR="008E2D14" w:rsidRPr="00327186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034C5141" w14:textId="77777777" w:rsidR="008E2D14" w:rsidRPr="00327186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21D5D09B" w14:textId="77777777" w:rsidR="008E2D14" w:rsidRPr="00327186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36" w:type="dxa"/>
            <w:shd w:val="clear" w:color="auto" w:fill="auto"/>
          </w:tcPr>
          <w:p w14:paraId="22B0814F" w14:textId="77777777" w:rsidR="008E2D14" w:rsidRPr="00327186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685D8A9D" w14:textId="77777777" w:rsidR="008E2D14" w:rsidRPr="00327186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679B9DD9" w14:textId="77777777" w:rsidR="008E2D14" w:rsidRPr="00327186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</w:tcPr>
          <w:p w14:paraId="58036E7D" w14:textId="77777777" w:rsidR="008E2D14" w:rsidRPr="00327186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03CED" w:rsidRPr="006E4F8A" w14:paraId="22D1B7F2" w14:textId="77777777" w:rsidTr="00FF392D">
        <w:tc>
          <w:tcPr>
            <w:tcW w:w="4069" w:type="dxa"/>
            <w:shd w:val="clear" w:color="auto" w:fill="auto"/>
          </w:tcPr>
          <w:p w14:paraId="5C6692F8" w14:textId="77777777" w:rsidR="00E03CED" w:rsidRPr="00251BEC" w:rsidRDefault="00E03CED" w:rsidP="00E03CED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  <w:cs/>
              </w:rPr>
            </w:pPr>
            <w:r w:rsidRPr="00E41291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902" w:type="dxa"/>
            <w:shd w:val="clear" w:color="auto" w:fill="auto"/>
          </w:tcPr>
          <w:p w14:paraId="66212469" w14:textId="77777777" w:rsidR="00E03CED" w:rsidRPr="006E4F8A" w:rsidRDefault="00E03CED" w:rsidP="00E03CE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07EB4B3" w14:textId="77777777" w:rsidR="00E03CED" w:rsidRPr="006E4F8A" w:rsidRDefault="00E03CED" w:rsidP="00E03CE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</w:tcPr>
          <w:p w14:paraId="37E707BA" w14:textId="262CF4FD" w:rsidR="00E03CED" w:rsidRPr="0091773A" w:rsidRDefault="00670BE4" w:rsidP="00E03CE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3,669,221</w:t>
            </w:r>
          </w:p>
        </w:tc>
        <w:tc>
          <w:tcPr>
            <w:tcW w:w="236" w:type="dxa"/>
            <w:shd w:val="clear" w:color="auto" w:fill="auto"/>
          </w:tcPr>
          <w:p w14:paraId="35203619" w14:textId="77777777" w:rsidR="00E03CED" w:rsidRPr="006E4F8A" w:rsidRDefault="00E03CED" w:rsidP="00E03CE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2FC83A85" w14:textId="77777777" w:rsidR="00E03CED" w:rsidRPr="006E4F8A" w:rsidRDefault="00E03CED" w:rsidP="00E03CE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F79C733" w14:textId="77777777" w:rsidR="00E03CED" w:rsidRPr="006E4F8A" w:rsidRDefault="00E03CED" w:rsidP="00E03CE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  <w:shd w:val="clear" w:color="auto" w:fill="auto"/>
          </w:tcPr>
          <w:p w14:paraId="6DDBC2EC" w14:textId="758906CE" w:rsidR="00E03CED" w:rsidRPr="0091773A" w:rsidRDefault="00E03CED" w:rsidP="00E03CED">
            <w:pPr>
              <w:tabs>
                <w:tab w:val="decimal" w:pos="1084"/>
              </w:tabs>
              <w:spacing w:line="240" w:lineRule="atLeast"/>
              <w:ind w:left="-115" w:right="-26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2,826,335</w:t>
            </w:r>
          </w:p>
        </w:tc>
      </w:tr>
      <w:tr w:rsidR="00E03CED" w:rsidRPr="006E4F8A" w14:paraId="6AE378C4" w14:textId="77777777" w:rsidTr="00FF392D">
        <w:tc>
          <w:tcPr>
            <w:tcW w:w="4069" w:type="dxa"/>
            <w:shd w:val="clear" w:color="auto" w:fill="auto"/>
          </w:tcPr>
          <w:p w14:paraId="628A7B14" w14:textId="77777777" w:rsidR="00E03CED" w:rsidRPr="00251BEC" w:rsidRDefault="00E03CED" w:rsidP="00E03CED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</w:rPr>
            </w:pPr>
            <w:r w:rsidRPr="00251BEC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02" w:type="dxa"/>
            <w:shd w:val="clear" w:color="auto" w:fill="auto"/>
          </w:tcPr>
          <w:p w14:paraId="75A0A8FF" w14:textId="24D352E6" w:rsidR="00E03CED" w:rsidRPr="006E4F8A" w:rsidRDefault="00670BE4" w:rsidP="00E03CE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2F802CB5" w14:textId="77777777" w:rsidR="00E03CED" w:rsidRPr="006E4F8A" w:rsidRDefault="00E03CED" w:rsidP="00E03CE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  <w:shd w:val="clear" w:color="auto" w:fill="auto"/>
          </w:tcPr>
          <w:p w14:paraId="633FEF26" w14:textId="02D7FDEF" w:rsidR="00E03CED" w:rsidRPr="0091773A" w:rsidRDefault="00670BE4" w:rsidP="00E03CE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733,844</w:t>
            </w:r>
          </w:p>
        </w:tc>
        <w:tc>
          <w:tcPr>
            <w:tcW w:w="236" w:type="dxa"/>
            <w:shd w:val="clear" w:color="auto" w:fill="auto"/>
          </w:tcPr>
          <w:p w14:paraId="26C66504" w14:textId="77777777" w:rsidR="00E03CED" w:rsidRPr="006E4F8A" w:rsidRDefault="00E03CED" w:rsidP="00E03CE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241E069F" w14:textId="69586796" w:rsidR="00E03CED" w:rsidRPr="006E4F8A" w:rsidRDefault="00E03CED" w:rsidP="00E03CE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2EF0D622" w14:textId="77777777" w:rsidR="00E03CED" w:rsidRPr="006E4F8A" w:rsidRDefault="00E03CED" w:rsidP="00E03CE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double" w:sz="4" w:space="0" w:color="auto"/>
            </w:tcBorders>
            <w:shd w:val="clear" w:color="auto" w:fill="auto"/>
          </w:tcPr>
          <w:p w14:paraId="68539E0E" w14:textId="0D10E10F" w:rsidR="00E03CED" w:rsidRPr="0091773A" w:rsidRDefault="00E03CED" w:rsidP="00E03CED">
            <w:pPr>
              <w:tabs>
                <w:tab w:val="decimal" w:pos="1084"/>
              </w:tabs>
              <w:spacing w:line="240" w:lineRule="atLeast"/>
              <w:ind w:left="-115" w:right="-26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565,267</w:t>
            </w:r>
          </w:p>
        </w:tc>
      </w:tr>
      <w:tr w:rsidR="00E03CED" w:rsidRPr="006E4F8A" w14:paraId="7E7372BD" w14:textId="77777777" w:rsidTr="005254B3">
        <w:tc>
          <w:tcPr>
            <w:tcW w:w="4069" w:type="dxa"/>
            <w:shd w:val="clear" w:color="auto" w:fill="auto"/>
          </w:tcPr>
          <w:p w14:paraId="339CF6CF" w14:textId="77777777" w:rsidR="00E03CED" w:rsidRPr="00197592" w:rsidRDefault="00E03CED" w:rsidP="00E03CED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รายจ่ายที่มีสิทธิหักได้สองเท่าและหักได้เพิ่มขึ้น</w:t>
            </w:r>
          </w:p>
        </w:tc>
        <w:tc>
          <w:tcPr>
            <w:tcW w:w="902" w:type="dxa"/>
            <w:shd w:val="clear" w:color="auto" w:fill="auto"/>
          </w:tcPr>
          <w:p w14:paraId="27B52390" w14:textId="77777777" w:rsidR="00E03CED" w:rsidRPr="00197592" w:rsidRDefault="00E03CED" w:rsidP="00E03CE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B222646" w14:textId="77777777" w:rsidR="00E03CED" w:rsidRPr="00197592" w:rsidRDefault="00E03CED" w:rsidP="00E03CE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182338E7" w14:textId="26365E22" w:rsidR="00E03CED" w:rsidRPr="00197592" w:rsidRDefault="004A0C23" w:rsidP="00E03CE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(15,517)</w:t>
            </w:r>
          </w:p>
        </w:tc>
        <w:tc>
          <w:tcPr>
            <w:tcW w:w="236" w:type="dxa"/>
            <w:shd w:val="clear" w:color="auto" w:fill="auto"/>
          </w:tcPr>
          <w:p w14:paraId="1A4AB7EF" w14:textId="77777777" w:rsidR="00E03CED" w:rsidRPr="00197592" w:rsidRDefault="00E03CED" w:rsidP="00E03CE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3F7F0046" w14:textId="77777777" w:rsidR="00E03CED" w:rsidRPr="00197592" w:rsidRDefault="00E03CED" w:rsidP="00E03CE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63A5CF8" w14:textId="77777777" w:rsidR="00E03CED" w:rsidRPr="00197592" w:rsidRDefault="00E03CED" w:rsidP="00E03CE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</w:tcPr>
          <w:p w14:paraId="080D39EA" w14:textId="3D38BC2B" w:rsidR="00E03CED" w:rsidRPr="00197592" w:rsidRDefault="00E03CED" w:rsidP="00E03CED">
            <w:pPr>
              <w:tabs>
                <w:tab w:val="decimal" w:pos="1084"/>
              </w:tabs>
              <w:spacing w:line="240" w:lineRule="atLeast"/>
              <w:ind w:left="-115" w:right="-26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(42,365)</w:t>
            </w:r>
          </w:p>
        </w:tc>
      </w:tr>
      <w:tr w:rsidR="00E03CED" w:rsidRPr="006E4F8A" w14:paraId="52B6232D" w14:textId="77777777" w:rsidTr="005254B3">
        <w:tc>
          <w:tcPr>
            <w:tcW w:w="4069" w:type="dxa"/>
            <w:shd w:val="clear" w:color="auto" w:fill="auto"/>
          </w:tcPr>
          <w:p w14:paraId="2E05A75C" w14:textId="77777777" w:rsidR="00E03CED" w:rsidRPr="006D32E8" w:rsidRDefault="00E03CED" w:rsidP="00E03CED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กำไรจากธุรกิจส่งเสริมการลงทุน</w:t>
            </w:r>
          </w:p>
        </w:tc>
        <w:tc>
          <w:tcPr>
            <w:tcW w:w="902" w:type="dxa"/>
            <w:shd w:val="clear" w:color="auto" w:fill="auto"/>
          </w:tcPr>
          <w:p w14:paraId="29F24113" w14:textId="77777777" w:rsidR="00E03CED" w:rsidRPr="006E4F8A" w:rsidRDefault="00E03CED" w:rsidP="00E03CE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DB748C6" w14:textId="77777777" w:rsidR="00E03CED" w:rsidRPr="006E4F8A" w:rsidRDefault="00E03CED" w:rsidP="00E03CE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0B6FA9BA" w14:textId="5A964B4B" w:rsidR="00E03CED" w:rsidRPr="00717FCC" w:rsidRDefault="004A0C23" w:rsidP="00E03CE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(703,363)</w:t>
            </w:r>
          </w:p>
        </w:tc>
        <w:tc>
          <w:tcPr>
            <w:tcW w:w="236" w:type="dxa"/>
            <w:shd w:val="clear" w:color="auto" w:fill="auto"/>
          </w:tcPr>
          <w:p w14:paraId="55CEF739" w14:textId="77777777" w:rsidR="00E03CED" w:rsidRPr="00717FCC" w:rsidRDefault="00E03CED" w:rsidP="00E03CE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7FEF1773" w14:textId="77777777" w:rsidR="00E03CED" w:rsidRPr="006E4F8A" w:rsidRDefault="00E03CED" w:rsidP="00E03CE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2639D80" w14:textId="77777777" w:rsidR="00E03CED" w:rsidRPr="006E4F8A" w:rsidRDefault="00E03CED" w:rsidP="00E03CE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</w:tcPr>
          <w:p w14:paraId="129E01C2" w14:textId="072FD4D1" w:rsidR="00E03CED" w:rsidRPr="00717FCC" w:rsidRDefault="00E03CED" w:rsidP="00E03CED">
            <w:pPr>
              <w:tabs>
                <w:tab w:val="decimal" w:pos="1084"/>
              </w:tabs>
              <w:spacing w:line="240" w:lineRule="atLeast"/>
              <w:ind w:left="-115" w:right="-26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(541,197)</w:t>
            </w:r>
          </w:p>
        </w:tc>
      </w:tr>
      <w:tr w:rsidR="00E03CED" w:rsidRPr="006E4F8A" w14:paraId="2CDDAB3F" w14:textId="77777777" w:rsidTr="005254B3">
        <w:tc>
          <w:tcPr>
            <w:tcW w:w="4069" w:type="dxa"/>
            <w:shd w:val="clear" w:color="auto" w:fill="auto"/>
          </w:tcPr>
          <w:p w14:paraId="30705BED" w14:textId="77777777" w:rsidR="00E03CED" w:rsidRPr="006D32E8" w:rsidRDefault="00E03CED" w:rsidP="00E03CED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  <w:cs/>
              </w:rPr>
            </w:pPr>
            <w:r w:rsidRPr="006D32E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02" w:type="dxa"/>
            <w:shd w:val="clear" w:color="auto" w:fill="auto"/>
          </w:tcPr>
          <w:p w14:paraId="6183601F" w14:textId="77777777" w:rsidR="00E03CED" w:rsidRPr="006E4F8A" w:rsidRDefault="00E03CED" w:rsidP="00E03CE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80B7AFA" w14:textId="77777777" w:rsidR="00E03CED" w:rsidRPr="006E4F8A" w:rsidRDefault="00E03CED" w:rsidP="00E03CE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3B798A02" w14:textId="77EA9110" w:rsidR="00E03CED" w:rsidRPr="00717FCC" w:rsidRDefault="004A0C23" w:rsidP="00E03CE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2,856</w:t>
            </w:r>
          </w:p>
        </w:tc>
        <w:tc>
          <w:tcPr>
            <w:tcW w:w="236" w:type="dxa"/>
            <w:shd w:val="clear" w:color="auto" w:fill="auto"/>
          </w:tcPr>
          <w:p w14:paraId="40B0499D" w14:textId="77777777" w:rsidR="00E03CED" w:rsidRPr="00717FCC" w:rsidRDefault="00E03CED" w:rsidP="00E03CE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4604F289" w14:textId="77777777" w:rsidR="00E03CED" w:rsidRPr="006E4F8A" w:rsidRDefault="00E03CED" w:rsidP="00E03CE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6D95E31" w14:textId="77777777" w:rsidR="00E03CED" w:rsidRPr="006E4F8A" w:rsidRDefault="00E03CED" w:rsidP="00E03CE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</w:tcPr>
          <w:p w14:paraId="1BFF5146" w14:textId="2539AB73" w:rsidR="00E03CED" w:rsidRPr="00717FCC" w:rsidRDefault="00E03CED" w:rsidP="00B56A7D">
            <w:pPr>
              <w:tabs>
                <w:tab w:val="decimal" w:pos="1084"/>
              </w:tabs>
              <w:spacing w:line="240" w:lineRule="atLeast"/>
              <w:ind w:left="-115" w:right="-26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2,721</w:t>
            </w:r>
          </w:p>
        </w:tc>
      </w:tr>
      <w:tr w:rsidR="00E03CED" w:rsidRPr="006E4F8A" w14:paraId="4FD6068B" w14:textId="77777777" w:rsidTr="005254B3">
        <w:tc>
          <w:tcPr>
            <w:tcW w:w="4069" w:type="dxa"/>
            <w:shd w:val="clear" w:color="auto" w:fill="auto"/>
          </w:tcPr>
          <w:p w14:paraId="4EF33E84" w14:textId="2FB1F561" w:rsidR="00E03CED" w:rsidRPr="006D32E8" w:rsidRDefault="00E03CED" w:rsidP="00E03CED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ผลขาดทุนในปีปัจจุบันที่ไม่รับรู้เป็นสินทรัพย์ภาษีเงินได้รอตัดบัญชี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64B23066" w14:textId="77777777" w:rsidR="00E03CED" w:rsidRPr="006E4F8A" w:rsidRDefault="00E03CED" w:rsidP="00E03CED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2F79D89" w14:textId="77777777" w:rsidR="00E03CED" w:rsidRPr="006E4F8A" w:rsidRDefault="00E03CED" w:rsidP="00E03CED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0635A81" w14:textId="36AA0125" w:rsidR="00E03CED" w:rsidRDefault="004A0C23" w:rsidP="005254B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93B026" w14:textId="77777777" w:rsidR="00E03CED" w:rsidRPr="00717FCC" w:rsidRDefault="00E03CED" w:rsidP="00E03CED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12D97EDE" w14:textId="77777777" w:rsidR="00E03CED" w:rsidRPr="006E4F8A" w:rsidRDefault="00E03CED" w:rsidP="00E03CED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CE4D50E" w14:textId="77777777" w:rsidR="00E03CED" w:rsidRPr="006E4F8A" w:rsidRDefault="00E03CED" w:rsidP="00E03CED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31CE3BB9" w14:textId="4DE76C62" w:rsidR="00E03CED" w:rsidRDefault="00E03CED" w:rsidP="00E03CED">
            <w:pPr>
              <w:tabs>
                <w:tab w:val="decimal" w:pos="1084"/>
              </w:tabs>
              <w:spacing w:line="240" w:lineRule="atLeast"/>
              <w:ind w:left="-115" w:right="-26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27,343</w:t>
            </w:r>
          </w:p>
        </w:tc>
      </w:tr>
      <w:tr w:rsidR="004A0C23" w:rsidRPr="006E4F8A" w14:paraId="7B2A025C" w14:textId="77777777" w:rsidTr="005254B3">
        <w:tc>
          <w:tcPr>
            <w:tcW w:w="4069" w:type="dxa"/>
            <w:shd w:val="clear" w:color="auto" w:fill="auto"/>
          </w:tcPr>
          <w:p w14:paraId="5F88F156" w14:textId="78B7EC5D" w:rsidR="004A0C23" w:rsidRDefault="004A0C23" w:rsidP="004A0C23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902" w:type="dxa"/>
            <w:shd w:val="clear" w:color="auto" w:fill="auto"/>
          </w:tcPr>
          <w:p w14:paraId="239F5D6A" w14:textId="77777777" w:rsidR="004A0C23" w:rsidRPr="006E4F8A" w:rsidRDefault="004A0C23" w:rsidP="004A0C23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3CF77F0" w14:textId="77777777" w:rsidR="004A0C23" w:rsidRPr="006E4F8A" w:rsidRDefault="004A0C23" w:rsidP="004A0C23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3938F027" w14:textId="42F3A6AB" w:rsidR="004A0C23" w:rsidRDefault="004A0C23" w:rsidP="00865F0C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(1,760)</w:t>
            </w:r>
          </w:p>
        </w:tc>
        <w:tc>
          <w:tcPr>
            <w:tcW w:w="236" w:type="dxa"/>
            <w:shd w:val="clear" w:color="auto" w:fill="auto"/>
          </w:tcPr>
          <w:p w14:paraId="5861EA53" w14:textId="77777777" w:rsidR="004A0C23" w:rsidRPr="00717FCC" w:rsidRDefault="004A0C23" w:rsidP="004A0C23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3F674A0B" w14:textId="77777777" w:rsidR="004A0C23" w:rsidRPr="006E4F8A" w:rsidRDefault="004A0C23" w:rsidP="004A0C23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890644E" w14:textId="77777777" w:rsidR="004A0C23" w:rsidRPr="006E4F8A" w:rsidRDefault="004A0C23" w:rsidP="004A0C23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5664FC25" w14:textId="184DC3C4" w:rsidR="004A0C23" w:rsidRDefault="004A0C23" w:rsidP="00B56A7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A0C23" w:rsidRPr="006E4F8A" w14:paraId="79E25B94" w14:textId="77777777" w:rsidTr="005254B3">
        <w:tc>
          <w:tcPr>
            <w:tcW w:w="4069" w:type="dxa"/>
            <w:shd w:val="clear" w:color="auto" w:fill="auto"/>
          </w:tcPr>
          <w:p w14:paraId="4EFF47EF" w14:textId="4D5F1E4C" w:rsidR="004A0C23" w:rsidRPr="00623946" w:rsidRDefault="004A0C23" w:rsidP="004A0C23">
            <w:pPr>
              <w:spacing w:line="380" w:lineRule="exact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ๆ ที่บันทึก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ต่ำไป </w:t>
            </w:r>
          </w:p>
        </w:tc>
        <w:tc>
          <w:tcPr>
            <w:tcW w:w="902" w:type="dxa"/>
            <w:shd w:val="clear" w:color="auto" w:fill="auto"/>
          </w:tcPr>
          <w:p w14:paraId="32777092" w14:textId="7E7244DF" w:rsidR="004A0C23" w:rsidRPr="006E4F8A" w:rsidRDefault="004A0C23" w:rsidP="004A0C2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B26553A" w14:textId="77777777" w:rsidR="004A0C23" w:rsidRPr="006E4F8A" w:rsidRDefault="004A0C23" w:rsidP="004A0C2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78A050C8" w14:textId="7A5C0147" w:rsidR="004A0C23" w:rsidRPr="00717FCC" w:rsidRDefault="004A0C23" w:rsidP="005254B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9480A22" w14:textId="77777777" w:rsidR="004A0C23" w:rsidRPr="00717FCC" w:rsidRDefault="004A0C23" w:rsidP="004A0C2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1BB98F66" w14:textId="77777777" w:rsidR="004A0C23" w:rsidRPr="006E4F8A" w:rsidRDefault="004A0C23" w:rsidP="004A0C2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8BEF5C0" w14:textId="77777777" w:rsidR="004A0C23" w:rsidRPr="006E4F8A" w:rsidRDefault="004A0C23" w:rsidP="004A0C2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</w:tcPr>
          <w:p w14:paraId="10E69B59" w14:textId="224C2417" w:rsidR="004A0C23" w:rsidRDefault="004A0C23" w:rsidP="004A0C23">
            <w:pPr>
              <w:tabs>
                <w:tab w:val="decimal" w:pos="1084"/>
              </w:tabs>
              <w:spacing w:line="240" w:lineRule="atLeast"/>
              <w:ind w:left="-115" w:right="-26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1,782</w:t>
            </w:r>
          </w:p>
        </w:tc>
      </w:tr>
      <w:tr w:rsidR="004A0C23" w:rsidRPr="006E4F8A" w14:paraId="03C38C6E" w14:textId="77777777" w:rsidTr="00FF392D">
        <w:tc>
          <w:tcPr>
            <w:tcW w:w="4069" w:type="dxa"/>
            <w:shd w:val="clear" w:color="auto" w:fill="auto"/>
            <w:vAlign w:val="bottom"/>
          </w:tcPr>
          <w:p w14:paraId="7BE02A15" w14:textId="77777777" w:rsidR="004A0C23" w:rsidRPr="009B41E1" w:rsidRDefault="004A0C23" w:rsidP="004A0C2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BB686E" w14:textId="1BBB6083" w:rsidR="004A0C23" w:rsidRPr="00070D97" w:rsidRDefault="004A0C23" w:rsidP="004A0C2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0D97">
              <w:rPr>
                <w:rFonts w:ascii="Angsana New" w:hAnsi="Angsana New"/>
                <w:b/>
                <w:bCs/>
                <w:sz w:val="30"/>
                <w:szCs w:val="30"/>
              </w:rPr>
              <w:t>0.4</w:t>
            </w:r>
          </w:p>
        </w:tc>
        <w:tc>
          <w:tcPr>
            <w:tcW w:w="236" w:type="dxa"/>
            <w:shd w:val="clear" w:color="auto" w:fill="auto"/>
          </w:tcPr>
          <w:p w14:paraId="6DA22717" w14:textId="77777777" w:rsidR="004A0C23" w:rsidRPr="008F526B" w:rsidRDefault="004A0C23" w:rsidP="004A0C2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C2831D" w14:textId="43AC2CE4" w:rsidR="004A0C23" w:rsidRPr="00070D97" w:rsidRDefault="004A0C23" w:rsidP="004A0C2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70D9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16,060</w:t>
            </w:r>
          </w:p>
        </w:tc>
        <w:tc>
          <w:tcPr>
            <w:tcW w:w="236" w:type="dxa"/>
            <w:shd w:val="clear" w:color="auto" w:fill="auto"/>
          </w:tcPr>
          <w:p w14:paraId="412C966C" w14:textId="77777777" w:rsidR="004A0C23" w:rsidRPr="008F526B" w:rsidRDefault="004A0C23" w:rsidP="004A0C2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93917D" w14:textId="5748E203" w:rsidR="004A0C23" w:rsidRPr="008F526B" w:rsidRDefault="004A0C23" w:rsidP="004A0C2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0.5</w:t>
            </w:r>
          </w:p>
        </w:tc>
        <w:tc>
          <w:tcPr>
            <w:tcW w:w="236" w:type="dxa"/>
            <w:shd w:val="clear" w:color="auto" w:fill="auto"/>
          </w:tcPr>
          <w:p w14:paraId="46414F10" w14:textId="77777777" w:rsidR="004A0C23" w:rsidRPr="008F526B" w:rsidRDefault="004A0C23" w:rsidP="004A0C2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82ECCE" w14:textId="61379DE7" w:rsidR="004A0C23" w:rsidRPr="008F526B" w:rsidRDefault="004A0C23" w:rsidP="004A0C23">
            <w:pPr>
              <w:tabs>
                <w:tab w:val="decimal" w:pos="1084"/>
              </w:tabs>
              <w:spacing w:line="240" w:lineRule="atLeast"/>
              <w:ind w:left="-115" w:right="-26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13,551</w:t>
            </w:r>
          </w:p>
        </w:tc>
      </w:tr>
    </w:tbl>
    <w:p w14:paraId="7FEF1985" w14:textId="450C68FE" w:rsidR="006A3F8A" w:rsidRDefault="006A3F8A" w:rsidP="006C34A8">
      <w:pPr>
        <w:tabs>
          <w:tab w:val="left" w:pos="540"/>
        </w:tabs>
        <w:ind w:left="540" w:right="-1080"/>
        <w:rPr>
          <w:rFonts w:ascii="Angsana New" w:hAnsi="Angsana New"/>
          <w:i/>
          <w:iCs/>
          <w:sz w:val="20"/>
          <w:szCs w:val="20"/>
        </w:rPr>
      </w:pPr>
    </w:p>
    <w:p w14:paraId="0824A740" w14:textId="77777777" w:rsidR="006A3F8A" w:rsidRDefault="006A3F8A">
      <w:pPr>
        <w:spacing w:line="240" w:lineRule="auto"/>
        <w:rPr>
          <w:rFonts w:ascii="Angsana New" w:hAnsi="Angsana New"/>
          <w:i/>
          <w:iCs/>
          <w:sz w:val="20"/>
          <w:szCs w:val="20"/>
        </w:rPr>
      </w:pPr>
      <w:r>
        <w:rPr>
          <w:rFonts w:ascii="Angsana New" w:hAnsi="Angsana New"/>
          <w:i/>
          <w:iCs/>
          <w:sz w:val="20"/>
          <w:szCs w:val="20"/>
        </w:rPr>
        <w:br w:type="page"/>
      </w:r>
    </w:p>
    <w:tbl>
      <w:tblPr>
        <w:tblW w:w="915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59"/>
        <w:gridCol w:w="1126"/>
        <w:gridCol w:w="242"/>
        <w:gridCol w:w="1045"/>
        <w:gridCol w:w="268"/>
        <w:gridCol w:w="1085"/>
      </w:tblGrid>
      <w:tr w:rsidR="009B41E1" w:rsidRPr="00ED338C" w14:paraId="20C1B271" w14:textId="77777777" w:rsidTr="003067B2">
        <w:tc>
          <w:tcPr>
            <w:tcW w:w="4050" w:type="dxa"/>
            <w:shd w:val="clear" w:color="auto" w:fill="auto"/>
          </w:tcPr>
          <w:p w14:paraId="783BFB67" w14:textId="77777777" w:rsidR="009B41E1" w:rsidRPr="00ED338C" w:rsidRDefault="009B41E1" w:rsidP="009A62A7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5" w:type="dxa"/>
            <w:gridSpan w:val="7"/>
            <w:shd w:val="clear" w:color="auto" w:fill="auto"/>
          </w:tcPr>
          <w:p w14:paraId="30289AA6" w14:textId="77777777" w:rsidR="009B41E1" w:rsidRPr="00ED338C" w:rsidRDefault="009B41E1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2A4E25" w:rsidRPr="00ED338C" w14:paraId="12C7737A" w14:textId="77777777" w:rsidTr="003067B2">
        <w:tc>
          <w:tcPr>
            <w:tcW w:w="4050" w:type="dxa"/>
            <w:shd w:val="clear" w:color="auto" w:fill="auto"/>
          </w:tcPr>
          <w:p w14:paraId="41E74E40" w14:textId="5BAFF350" w:rsidR="002A4E25" w:rsidRPr="002A4E25" w:rsidRDefault="002A4E25" w:rsidP="002A4E25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A4E2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465" w:type="dxa"/>
            <w:gridSpan w:val="3"/>
            <w:shd w:val="clear" w:color="auto" w:fill="auto"/>
          </w:tcPr>
          <w:p w14:paraId="61B1C5BD" w14:textId="77777777" w:rsidR="002A4E25" w:rsidRPr="00ED338C" w:rsidRDefault="002A4E25" w:rsidP="002A4E2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33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42" w:type="dxa"/>
            <w:shd w:val="clear" w:color="auto" w:fill="auto"/>
          </w:tcPr>
          <w:p w14:paraId="7BFBD15A" w14:textId="77777777" w:rsidR="002A4E25" w:rsidRPr="00ED338C" w:rsidRDefault="002A4E25" w:rsidP="002A4E2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8" w:type="dxa"/>
            <w:gridSpan w:val="3"/>
            <w:shd w:val="clear" w:color="auto" w:fill="auto"/>
          </w:tcPr>
          <w:p w14:paraId="069B66E8" w14:textId="77777777" w:rsidR="002A4E25" w:rsidRPr="00ED338C" w:rsidRDefault="002A4E25" w:rsidP="002A4E2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33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E87216" w:rsidRPr="00ED338C" w14:paraId="54935A4B" w14:textId="77777777" w:rsidTr="003067B2">
        <w:tc>
          <w:tcPr>
            <w:tcW w:w="4050" w:type="dxa"/>
            <w:shd w:val="clear" w:color="auto" w:fill="auto"/>
          </w:tcPr>
          <w:p w14:paraId="08A5D4B5" w14:textId="57CD55C7" w:rsidR="00E87216" w:rsidRPr="00B41671" w:rsidRDefault="00E87216" w:rsidP="00E87216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B416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145C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B416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416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</w:tcPr>
          <w:p w14:paraId="5CDDDEDF" w14:textId="0C964A2A" w:rsidR="00E87216" w:rsidRPr="00ED338C" w:rsidRDefault="00E87216" w:rsidP="00E8721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9" w:type="dxa"/>
            <w:shd w:val="clear" w:color="auto" w:fill="auto"/>
          </w:tcPr>
          <w:p w14:paraId="46BBF6EA" w14:textId="77777777" w:rsidR="00E87216" w:rsidRPr="00ED338C" w:rsidRDefault="00E87216" w:rsidP="00E8721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</w:tcPr>
          <w:p w14:paraId="33FC4A0C" w14:textId="500656BA" w:rsidR="00E87216" w:rsidRPr="00ED338C" w:rsidRDefault="00E87216" w:rsidP="00E8721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42" w:type="dxa"/>
            <w:shd w:val="clear" w:color="auto" w:fill="auto"/>
          </w:tcPr>
          <w:p w14:paraId="70B17C6F" w14:textId="77777777" w:rsidR="00E87216" w:rsidRPr="00ED338C" w:rsidRDefault="00E87216" w:rsidP="00E8721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5" w:type="dxa"/>
            <w:shd w:val="clear" w:color="auto" w:fill="auto"/>
          </w:tcPr>
          <w:p w14:paraId="63FF9280" w14:textId="0E66C077" w:rsidR="00E87216" w:rsidRPr="00ED338C" w:rsidRDefault="00E87216" w:rsidP="00E8721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8" w:type="dxa"/>
            <w:shd w:val="clear" w:color="auto" w:fill="auto"/>
          </w:tcPr>
          <w:p w14:paraId="5EA43328" w14:textId="77777777" w:rsidR="00E87216" w:rsidRPr="00ED338C" w:rsidRDefault="00E87216" w:rsidP="00E8721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5C4B6CA2" w14:textId="6757DF5F" w:rsidR="00E87216" w:rsidRPr="00ED338C" w:rsidRDefault="00E87216" w:rsidP="00E8721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E87216" w:rsidRPr="00ED338C" w14:paraId="65D14C91" w14:textId="77777777" w:rsidTr="003067B2">
        <w:tc>
          <w:tcPr>
            <w:tcW w:w="4050" w:type="dxa"/>
            <w:shd w:val="clear" w:color="auto" w:fill="auto"/>
          </w:tcPr>
          <w:p w14:paraId="33FBC81D" w14:textId="77777777" w:rsidR="00E87216" w:rsidRPr="00ED338C" w:rsidRDefault="00E87216" w:rsidP="00E8721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5" w:type="dxa"/>
            <w:gridSpan w:val="7"/>
            <w:shd w:val="clear" w:color="auto" w:fill="auto"/>
          </w:tcPr>
          <w:p w14:paraId="5D38C458" w14:textId="77777777" w:rsidR="00E87216" w:rsidRPr="00ED338C" w:rsidRDefault="00E87216" w:rsidP="00E8721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D338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D338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ED338C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87216" w:rsidRPr="00ED338C" w14:paraId="5445C468" w14:textId="77777777" w:rsidTr="003067B2">
        <w:tc>
          <w:tcPr>
            <w:tcW w:w="4050" w:type="dxa"/>
            <w:shd w:val="clear" w:color="auto" w:fill="auto"/>
          </w:tcPr>
          <w:p w14:paraId="29734665" w14:textId="77777777" w:rsidR="00E87216" w:rsidRPr="00ED338C" w:rsidRDefault="00E87216" w:rsidP="00E87216">
            <w:pPr>
              <w:tabs>
                <w:tab w:val="left" w:pos="63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338C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6063DD" w14:textId="2F7A9BD2" w:rsidR="00E87216" w:rsidRPr="00ED338C" w:rsidRDefault="00BA2AD7" w:rsidP="00E87216">
            <w:pPr>
              <w:tabs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76,170</w:t>
            </w:r>
          </w:p>
        </w:tc>
        <w:tc>
          <w:tcPr>
            <w:tcW w:w="259" w:type="dxa"/>
            <w:shd w:val="clear" w:color="auto" w:fill="auto"/>
          </w:tcPr>
          <w:p w14:paraId="7AE3E096" w14:textId="77777777" w:rsidR="00E87216" w:rsidRPr="00ED338C" w:rsidRDefault="00E87216" w:rsidP="00E8721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132BC964" w14:textId="39011BC1" w:rsidR="00E87216" w:rsidRPr="00ED338C" w:rsidRDefault="00E87216" w:rsidP="00E87216">
            <w:pPr>
              <w:tabs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82,244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1D9AE37" w14:textId="77777777" w:rsidR="00E87216" w:rsidRPr="00ED338C" w:rsidRDefault="00E87216" w:rsidP="00E87216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66FD1FE3" w14:textId="58628D33" w:rsidR="00E87216" w:rsidRPr="006A3F8A" w:rsidRDefault="00BA2AD7" w:rsidP="00E87216">
            <w:pPr>
              <w:spacing w:line="240" w:lineRule="auto"/>
              <w:ind w:left="-108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7BD323E" w14:textId="77777777" w:rsidR="00E87216" w:rsidRPr="00ED338C" w:rsidRDefault="00E87216" w:rsidP="00E87216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503D21C8" w14:textId="57C51186" w:rsidR="00E87216" w:rsidRPr="00E87216" w:rsidRDefault="00E87216" w:rsidP="00E87216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721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87216" w:rsidRPr="00ED338C" w14:paraId="5D0AD754" w14:textId="77777777" w:rsidTr="003067B2">
        <w:trPr>
          <w:trHeight w:val="70"/>
        </w:trPr>
        <w:tc>
          <w:tcPr>
            <w:tcW w:w="4050" w:type="dxa"/>
            <w:shd w:val="clear" w:color="auto" w:fill="auto"/>
          </w:tcPr>
          <w:p w14:paraId="138C9FF4" w14:textId="77777777" w:rsidR="00E87216" w:rsidRPr="00ED338C" w:rsidRDefault="00E87216" w:rsidP="00E87216">
            <w:pPr>
              <w:tabs>
                <w:tab w:val="left" w:pos="63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ED338C">
              <w:rPr>
                <w:rFonts w:ascii="Angsana New" w:hAnsi="Angsana New"/>
                <w:sz w:val="30"/>
                <w:szCs w:val="30"/>
                <w:cs/>
              </w:rPr>
              <w:t>หักกลบ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รายการของ</w:t>
            </w:r>
            <w:r w:rsidRPr="00ED338C">
              <w:rPr>
                <w:rFonts w:ascii="Angsana New" w:hAnsi="Angsana New"/>
                <w:sz w:val="30"/>
                <w:szCs w:val="30"/>
                <w:cs/>
              </w:rPr>
              <w:t>ภาษี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E102C6" w14:textId="0DB88170" w:rsidR="00E87216" w:rsidRPr="00ED338C" w:rsidRDefault="00BA2AD7" w:rsidP="00E87216">
            <w:pPr>
              <w:spacing w:line="240" w:lineRule="auto"/>
              <w:ind w:left="-108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9" w:type="dxa"/>
            <w:shd w:val="clear" w:color="auto" w:fill="auto"/>
          </w:tcPr>
          <w:p w14:paraId="17342313" w14:textId="77777777" w:rsidR="00E87216" w:rsidRPr="00AC693B" w:rsidRDefault="00E87216" w:rsidP="00E87216">
            <w:pPr>
              <w:tabs>
                <w:tab w:val="decimal" w:pos="882"/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46324BC5" w14:textId="60E56ECA" w:rsidR="00E87216" w:rsidRPr="00ED338C" w:rsidRDefault="00E87216" w:rsidP="00E87216">
            <w:pPr>
              <w:spacing w:line="240" w:lineRule="auto"/>
              <w:ind w:left="-108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291A36E" w14:textId="77777777" w:rsidR="00E87216" w:rsidRPr="00ED338C" w:rsidRDefault="00E87216" w:rsidP="00E87216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783764C9" w14:textId="18282D67" w:rsidR="00E87216" w:rsidRPr="006A3F8A" w:rsidRDefault="00BA2AD7" w:rsidP="00E87216">
            <w:pPr>
              <w:spacing w:line="240" w:lineRule="auto"/>
              <w:ind w:left="-108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0226B35" w14:textId="77777777" w:rsidR="00E87216" w:rsidRPr="00ED338C" w:rsidRDefault="00E87216" w:rsidP="00E87216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43779138" w14:textId="70E90105" w:rsidR="00E87216" w:rsidRPr="00E87216" w:rsidRDefault="00E87216" w:rsidP="00E87216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721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87216" w:rsidRPr="00ED338C" w14:paraId="37CE1207" w14:textId="77777777" w:rsidTr="003067B2">
        <w:tc>
          <w:tcPr>
            <w:tcW w:w="4050" w:type="dxa"/>
            <w:shd w:val="clear" w:color="auto" w:fill="auto"/>
            <w:vAlign w:val="bottom"/>
          </w:tcPr>
          <w:p w14:paraId="03F38C68" w14:textId="77777777" w:rsidR="00E87216" w:rsidRPr="00ED338C" w:rsidRDefault="00E87216" w:rsidP="00E8721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D33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ED33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</w:t>
            </w:r>
            <w:r w:rsidRPr="00ED33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</w:t>
            </w:r>
            <w:r w:rsidRPr="00ED33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ตัดบัญชี</w:t>
            </w:r>
            <w:r w:rsidRPr="00ED338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5E31EC" w14:textId="2F39B39D" w:rsidR="00E87216" w:rsidRPr="00ED338C" w:rsidRDefault="00BA2AD7" w:rsidP="00E87216">
            <w:pPr>
              <w:tabs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76,170</w:t>
            </w:r>
          </w:p>
        </w:tc>
        <w:tc>
          <w:tcPr>
            <w:tcW w:w="259" w:type="dxa"/>
            <w:shd w:val="clear" w:color="auto" w:fill="auto"/>
          </w:tcPr>
          <w:p w14:paraId="05ADF0CC" w14:textId="77777777" w:rsidR="00E87216" w:rsidRPr="00ED338C" w:rsidRDefault="00E87216" w:rsidP="00E8721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FB6F36" w14:textId="6C3994C5" w:rsidR="00E87216" w:rsidRPr="00ED338C" w:rsidRDefault="00E87216" w:rsidP="00E87216">
            <w:pPr>
              <w:tabs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82,244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4E67828" w14:textId="77777777" w:rsidR="00E87216" w:rsidRPr="00ED338C" w:rsidRDefault="00E87216" w:rsidP="00E87216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9C7505" w14:textId="53AC683F" w:rsidR="00E87216" w:rsidRPr="00ED338C" w:rsidRDefault="00BA2AD7" w:rsidP="00E87216">
            <w:pPr>
              <w:spacing w:line="240" w:lineRule="auto"/>
              <w:ind w:left="-108" w:right="-14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541F62B" w14:textId="77777777" w:rsidR="00E87216" w:rsidRPr="00ED338C" w:rsidRDefault="00E87216" w:rsidP="00E87216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8D8FB0" w14:textId="61B4832B" w:rsidR="00E87216" w:rsidRPr="00ED338C" w:rsidRDefault="00E87216" w:rsidP="00E87216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2C8BB1A" w14:textId="77777777" w:rsidR="00A14BDD" w:rsidRPr="000743C7" w:rsidRDefault="00A14BDD" w:rsidP="00A14BDD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78"/>
        <w:gridCol w:w="1288"/>
        <w:gridCol w:w="236"/>
        <w:gridCol w:w="1164"/>
        <w:gridCol w:w="240"/>
        <w:gridCol w:w="1158"/>
        <w:gridCol w:w="236"/>
        <w:gridCol w:w="1080"/>
      </w:tblGrid>
      <w:tr w:rsidR="00A14BDD" w:rsidRPr="00ED338C" w14:paraId="56CA2089" w14:textId="77777777" w:rsidTr="007842E4">
        <w:tc>
          <w:tcPr>
            <w:tcW w:w="3778" w:type="dxa"/>
            <w:shd w:val="clear" w:color="auto" w:fill="auto"/>
          </w:tcPr>
          <w:p w14:paraId="09BE976F" w14:textId="77777777" w:rsidR="00A14BDD" w:rsidRPr="00ED338C" w:rsidRDefault="00A14BDD" w:rsidP="009A62A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2" w:type="dxa"/>
            <w:gridSpan w:val="7"/>
            <w:shd w:val="clear" w:color="auto" w:fill="auto"/>
            <w:vAlign w:val="bottom"/>
          </w:tcPr>
          <w:p w14:paraId="6FC43FA2" w14:textId="77777777" w:rsidR="00A14BDD" w:rsidRPr="00ED338C" w:rsidRDefault="00A14BDD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E22134" w:rsidRPr="006E4F8A" w14:paraId="13EFE70B" w14:textId="77777777" w:rsidTr="000D7FEC">
        <w:tc>
          <w:tcPr>
            <w:tcW w:w="3778" w:type="dxa"/>
            <w:shd w:val="clear" w:color="auto" w:fill="auto"/>
          </w:tcPr>
          <w:p w14:paraId="677A7E57" w14:textId="77777777" w:rsidR="00E22134" w:rsidRPr="005D637E" w:rsidRDefault="00E22134" w:rsidP="005D637E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614DC29F" w14:textId="77777777" w:rsidR="00E22134" w:rsidRPr="00721122" w:rsidRDefault="00E22134" w:rsidP="00E2213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F302F04" w14:textId="77777777" w:rsidR="00E22134" w:rsidRPr="006E4F8A" w:rsidRDefault="00E22134" w:rsidP="009A62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2" w:type="dxa"/>
            <w:gridSpan w:val="3"/>
            <w:shd w:val="clear" w:color="auto" w:fill="auto"/>
            <w:vAlign w:val="bottom"/>
          </w:tcPr>
          <w:p w14:paraId="138235A1" w14:textId="00916478" w:rsidR="00E22134" w:rsidRPr="00AE37E3" w:rsidRDefault="00E22134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37E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บันทึกเป็น</w:t>
            </w:r>
            <w:r w:rsidRPr="00AE37E3">
              <w:rPr>
                <w:rFonts w:ascii="Angsana New" w:hAnsi="Angsana New"/>
                <w:sz w:val="30"/>
                <w:szCs w:val="30"/>
                <w:lang w:val="en-US"/>
              </w:rPr>
              <w:t xml:space="preserve"> (</w:t>
            </w:r>
            <w:r w:rsidRPr="00AE37E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รายจ่าย</w:t>
            </w:r>
            <w:r w:rsidRPr="00AE37E3">
              <w:rPr>
                <w:rFonts w:ascii="Angsana New" w:hAnsi="Angsana New"/>
                <w:sz w:val="30"/>
                <w:szCs w:val="30"/>
                <w:lang w:val="en-US"/>
              </w:rPr>
              <w:t xml:space="preserve">) / </w:t>
            </w:r>
            <w:r w:rsidRPr="00AE37E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รายได้ใน</w:t>
            </w:r>
          </w:p>
        </w:tc>
        <w:tc>
          <w:tcPr>
            <w:tcW w:w="236" w:type="dxa"/>
            <w:shd w:val="clear" w:color="auto" w:fill="auto"/>
          </w:tcPr>
          <w:p w14:paraId="05502CCC" w14:textId="77777777" w:rsidR="00E22134" w:rsidRPr="006E4F8A" w:rsidRDefault="00E22134" w:rsidP="009A62A7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D33046" w14:textId="77777777" w:rsidR="00E22134" w:rsidRPr="006312B5" w:rsidRDefault="00E22134" w:rsidP="00E2213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E22134" w:rsidRPr="006E4F8A" w14:paraId="28F7E6B7" w14:textId="77777777" w:rsidTr="00E72D4E">
        <w:tc>
          <w:tcPr>
            <w:tcW w:w="3778" w:type="dxa"/>
            <w:shd w:val="clear" w:color="auto" w:fill="auto"/>
          </w:tcPr>
          <w:p w14:paraId="24CC4D45" w14:textId="77777777" w:rsidR="00E22134" w:rsidRPr="005D637E" w:rsidRDefault="00E22134" w:rsidP="005D637E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8" w:type="dxa"/>
            <w:vMerge w:val="restart"/>
            <w:shd w:val="clear" w:color="auto" w:fill="auto"/>
            <w:vAlign w:val="bottom"/>
          </w:tcPr>
          <w:p w14:paraId="761D2C20" w14:textId="77777777" w:rsidR="00E22134" w:rsidRDefault="00E22134" w:rsidP="00E2213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11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4CBD269C" w14:textId="5832B2FF" w:rsidR="00E22134" w:rsidRPr="00721122" w:rsidRDefault="00E22134" w:rsidP="00E2213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211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shd w:val="clear" w:color="auto" w:fill="auto"/>
          </w:tcPr>
          <w:p w14:paraId="0F7F00A6" w14:textId="77777777" w:rsidR="00E22134" w:rsidRPr="006E4F8A" w:rsidRDefault="00E22134" w:rsidP="009A62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4888D8" w14:textId="15840B5F" w:rsidR="00E22134" w:rsidRDefault="00E22134" w:rsidP="00E2213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</w:tcPr>
          <w:p w14:paraId="77B68435" w14:textId="77777777" w:rsidR="00E22134" w:rsidRPr="003A3233" w:rsidRDefault="00E22134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FAD8DF" w14:textId="134027D4" w:rsidR="00E22134" w:rsidRDefault="00E22134" w:rsidP="00E2213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36" w:type="dxa"/>
            <w:shd w:val="clear" w:color="auto" w:fill="auto"/>
          </w:tcPr>
          <w:p w14:paraId="455EA0FA" w14:textId="77777777" w:rsidR="00E22134" w:rsidRPr="006E4F8A" w:rsidRDefault="00E22134" w:rsidP="009A62A7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Merge w:val="restart"/>
            <w:shd w:val="clear" w:color="auto" w:fill="auto"/>
            <w:vAlign w:val="bottom"/>
          </w:tcPr>
          <w:p w14:paraId="365B80B2" w14:textId="77777777" w:rsidR="00E22134" w:rsidRDefault="00E22134" w:rsidP="00E2213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12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5A5278FA" w14:textId="6F650B72" w:rsidR="00E22134" w:rsidRPr="006312B5" w:rsidRDefault="00E22134" w:rsidP="00E2213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6312B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6312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E22134" w:rsidRPr="006E4F8A" w14:paraId="235CF71D" w14:textId="77777777" w:rsidTr="007842E4">
        <w:tc>
          <w:tcPr>
            <w:tcW w:w="3778" w:type="dxa"/>
            <w:shd w:val="clear" w:color="auto" w:fill="auto"/>
          </w:tcPr>
          <w:p w14:paraId="0D7234C9" w14:textId="1C617288" w:rsidR="00E22134" w:rsidRPr="005D637E" w:rsidRDefault="00E22134" w:rsidP="00E22134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D63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88" w:type="dxa"/>
            <w:vMerge/>
            <w:shd w:val="clear" w:color="auto" w:fill="auto"/>
            <w:vAlign w:val="bottom"/>
          </w:tcPr>
          <w:p w14:paraId="715FBD29" w14:textId="5802950E" w:rsidR="00E22134" w:rsidRPr="003A3233" w:rsidRDefault="00E22134" w:rsidP="00E2213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0E8CC4E" w14:textId="77777777" w:rsidR="00E22134" w:rsidRPr="006E4F8A" w:rsidRDefault="00E22134" w:rsidP="00E221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7DF269EE" w14:textId="63DCF235" w:rsidR="00E22134" w:rsidRDefault="00E22134" w:rsidP="00E2213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240" w:type="dxa"/>
            <w:shd w:val="clear" w:color="auto" w:fill="auto"/>
          </w:tcPr>
          <w:p w14:paraId="57D6C5FF" w14:textId="77777777" w:rsidR="00E22134" w:rsidRPr="003A3233" w:rsidRDefault="00E22134" w:rsidP="00E2213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6576BAA6" w14:textId="794EF24C" w:rsidR="00E22134" w:rsidRDefault="00E22134" w:rsidP="00E2213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6" w:type="dxa"/>
            <w:shd w:val="clear" w:color="auto" w:fill="auto"/>
          </w:tcPr>
          <w:p w14:paraId="16E36B8B" w14:textId="77777777" w:rsidR="00E22134" w:rsidRPr="006E4F8A" w:rsidRDefault="00E22134" w:rsidP="00E2213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Merge/>
            <w:shd w:val="clear" w:color="auto" w:fill="auto"/>
            <w:vAlign w:val="bottom"/>
          </w:tcPr>
          <w:p w14:paraId="2DA162ED" w14:textId="397771F4" w:rsidR="00E22134" w:rsidRPr="003A3233" w:rsidRDefault="00E22134" w:rsidP="00E2213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E22134" w:rsidRPr="006E4F8A" w14:paraId="334AB80C" w14:textId="77777777" w:rsidTr="007842E4">
        <w:tc>
          <w:tcPr>
            <w:tcW w:w="3778" w:type="dxa"/>
            <w:shd w:val="clear" w:color="auto" w:fill="auto"/>
          </w:tcPr>
          <w:p w14:paraId="272D191E" w14:textId="77777777" w:rsidR="00E22134" w:rsidRPr="001703A0" w:rsidRDefault="00E22134" w:rsidP="00E2213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2" w:type="dxa"/>
            <w:gridSpan w:val="7"/>
            <w:shd w:val="clear" w:color="auto" w:fill="auto"/>
          </w:tcPr>
          <w:p w14:paraId="08294BB9" w14:textId="77777777" w:rsidR="00E22134" w:rsidRPr="006E4F8A" w:rsidRDefault="00E22134" w:rsidP="00E2213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E4F8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E4F8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E4F8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22134" w:rsidRPr="006E4F8A" w14:paraId="2FFA81FA" w14:textId="77777777" w:rsidTr="007842E4">
        <w:tc>
          <w:tcPr>
            <w:tcW w:w="3778" w:type="dxa"/>
            <w:shd w:val="clear" w:color="auto" w:fill="auto"/>
          </w:tcPr>
          <w:p w14:paraId="548374E8" w14:textId="4EAE352E" w:rsidR="00E22134" w:rsidRPr="006E4F8A" w:rsidRDefault="00E22134" w:rsidP="00E2213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449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288" w:type="dxa"/>
            <w:shd w:val="clear" w:color="auto" w:fill="auto"/>
          </w:tcPr>
          <w:p w14:paraId="5228CC3C" w14:textId="77777777" w:rsidR="00E22134" w:rsidRPr="006E4F8A" w:rsidRDefault="00E22134" w:rsidP="00E221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22FFF7B" w14:textId="77777777" w:rsidR="00E22134" w:rsidRPr="006E4F8A" w:rsidRDefault="00E22134" w:rsidP="00E221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shd w:val="clear" w:color="auto" w:fill="auto"/>
          </w:tcPr>
          <w:p w14:paraId="0668B175" w14:textId="77777777" w:rsidR="00E22134" w:rsidRPr="006E4F8A" w:rsidRDefault="00E22134" w:rsidP="00E221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796C8994" w14:textId="77777777" w:rsidR="00E22134" w:rsidRPr="006E4F8A" w:rsidRDefault="00E22134" w:rsidP="00E2213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14:paraId="53E6ECD0" w14:textId="77777777" w:rsidR="00E22134" w:rsidRPr="006E4F8A" w:rsidRDefault="00E22134" w:rsidP="00E221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D17D46F" w14:textId="77777777" w:rsidR="00E22134" w:rsidRPr="006E4F8A" w:rsidRDefault="00E22134" w:rsidP="00E2213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3D7D3D" w14:textId="77777777" w:rsidR="00E22134" w:rsidRPr="00D70047" w:rsidRDefault="00E22134" w:rsidP="00E221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22134" w:rsidRPr="006E4F8A" w14:paraId="73869E23" w14:textId="77777777" w:rsidTr="007842E4">
        <w:tc>
          <w:tcPr>
            <w:tcW w:w="3778" w:type="dxa"/>
            <w:shd w:val="clear" w:color="auto" w:fill="auto"/>
          </w:tcPr>
          <w:p w14:paraId="3E228243" w14:textId="0D021931" w:rsidR="00E22134" w:rsidRPr="002D49B6" w:rsidRDefault="00E22134" w:rsidP="00E22134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D49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88" w:type="dxa"/>
            <w:shd w:val="clear" w:color="auto" w:fill="auto"/>
          </w:tcPr>
          <w:p w14:paraId="4CEC07B3" w14:textId="77777777" w:rsidR="00E22134" w:rsidRPr="006E4F8A" w:rsidRDefault="00E22134" w:rsidP="00E221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5F0432F" w14:textId="77777777" w:rsidR="00E22134" w:rsidRPr="006E4F8A" w:rsidRDefault="00E22134" w:rsidP="00E221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shd w:val="clear" w:color="auto" w:fill="auto"/>
          </w:tcPr>
          <w:p w14:paraId="3D4E1DCB" w14:textId="77777777" w:rsidR="00E22134" w:rsidRPr="006E4F8A" w:rsidRDefault="00E22134" w:rsidP="00E221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78D9C5AA" w14:textId="77777777" w:rsidR="00E22134" w:rsidRPr="006E4F8A" w:rsidRDefault="00E22134" w:rsidP="00E2213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14:paraId="5581118E" w14:textId="77777777" w:rsidR="00E22134" w:rsidRPr="006E4F8A" w:rsidRDefault="00E22134" w:rsidP="00E221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38B45BB" w14:textId="77777777" w:rsidR="00E22134" w:rsidRPr="006E4F8A" w:rsidRDefault="00E22134" w:rsidP="00E2213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FF0C46" w14:textId="77777777" w:rsidR="00E22134" w:rsidRPr="00D70047" w:rsidRDefault="00E22134" w:rsidP="00E221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22134" w:rsidRPr="006E4F8A" w14:paraId="7AFF109E" w14:textId="77777777" w:rsidTr="00A407FB">
        <w:tc>
          <w:tcPr>
            <w:tcW w:w="3778" w:type="dxa"/>
            <w:shd w:val="clear" w:color="auto" w:fill="auto"/>
          </w:tcPr>
          <w:p w14:paraId="38590E31" w14:textId="77777777" w:rsidR="00E22134" w:rsidRPr="00C74898" w:rsidRDefault="00E22134" w:rsidP="00E2213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4B823462" w14:textId="6BF1B69B" w:rsidR="00E22134" w:rsidRPr="004A6AE7" w:rsidRDefault="00E22134" w:rsidP="00E22134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50,439</w:t>
            </w:r>
          </w:p>
        </w:tc>
        <w:tc>
          <w:tcPr>
            <w:tcW w:w="236" w:type="dxa"/>
            <w:shd w:val="clear" w:color="auto" w:fill="auto"/>
          </w:tcPr>
          <w:p w14:paraId="5D20717C" w14:textId="77777777" w:rsidR="00E22134" w:rsidRPr="006E4F8A" w:rsidRDefault="00E22134" w:rsidP="00E221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40AE92BD" w14:textId="58E50B6D" w:rsidR="00E22134" w:rsidRPr="000B6EEE" w:rsidRDefault="00E22134" w:rsidP="00E2213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(6,258)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4403DB2" w14:textId="77777777" w:rsidR="00E22134" w:rsidRPr="004A6AE7" w:rsidRDefault="00E22134" w:rsidP="00E2213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14:paraId="2F8B91C2" w14:textId="65F442BE" w:rsidR="00E22134" w:rsidRPr="007C5623" w:rsidRDefault="00E22134" w:rsidP="00E22134">
            <w:pPr>
              <w:pStyle w:val="acctfourfigures"/>
              <w:tabs>
                <w:tab w:val="clear" w:pos="765"/>
              </w:tabs>
              <w:spacing w:line="240" w:lineRule="atLeast"/>
              <w:ind w:left="-119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8638CE1" w14:textId="77777777" w:rsidR="00E22134" w:rsidRPr="006E4F8A" w:rsidRDefault="00E22134" w:rsidP="00E221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205F91" w14:textId="24FEB71C" w:rsidR="00E22134" w:rsidRPr="004A6AE7" w:rsidRDefault="00E22134" w:rsidP="00E22134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44,181</w:t>
            </w:r>
          </w:p>
        </w:tc>
      </w:tr>
      <w:tr w:rsidR="00E22134" w:rsidRPr="006E4F8A" w14:paraId="1BD96AAA" w14:textId="77777777" w:rsidTr="00A407FB">
        <w:tc>
          <w:tcPr>
            <w:tcW w:w="3778" w:type="dxa"/>
            <w:shd w:val="clear" w:color="auto" w:fill="auto"/>
          </w:tcPr>
          <w:p w14:paraId="5F3C0B02" w14:textId="77777777" w:rsidR="00E22134" w:rsidRPr="009F4DF6" w:rsidRDefault="00E22134" w:rsidP="00E22134">
            <w:pPr>
              <w:ind w:left="162" w:right="-72" w:hanging="162"/>
              <w:rPr>
                <w:rFonts w:ascii="Angsana New" w:hAnsi="Angsana New"/>
                <w:sz w:val="30"/>
                <w:szCs w:val="30"/>
              </w:rPr>
            </w:pPr>
            <w:r w:rsidRPr="00576E30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1D7F2545" w14:textId="6CE76D81" w:rsidR="00E22134" w:rsidRPr="004A6AE7" w:rsidRDefault="00E22134" w:rsidP="00E22134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23,078</w:t>
            </w:r>
          </w:p>
        </w:tc>
        <w:tc>
          <w:tcPr>
            <w:tcW w:w="236" w:type="dxa"/>
            <w:shd w:val="clear" w:color="auto" w:fill="auto"/>
          </w:tcPr>
          <w:p w14:paraId="31C57DDE" w14:textId="77777777" w:rsidR="00E22134" w:rsidRPr="006E4F8A" w:rsidRDefault="00E22134" w:rsidP="00E221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007A712A" w14:textId="50BDAE84" w:rsidR="00E22134" w:rsidRPr="004A6AE7" w:rsidRDefault="00E22134" w:rsidP="00E2213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(895)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453FE9E" w14:textId="77777777" w:rsidR="00E22134" w:rsidRPr="004A6AE7" w:rsidRDefault="00E22134" w:rsidP="00E2213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555BF39A" w14:textId="17DCEE33" w:rsidR="00E22134" w:rsidRPr="004A6AE7" w:rsidRDefault="00E22134" w:rsidP="00E22134">
            <w:pPr>
              <w:pStyle w:val="acctfourfigures"/>
              <w:tabs>
                <w:tab w:val="clear" w:pos="765"/>
              </w:tabs>
              <w:spacing w:line="240" w:lineRule="atLeast"/>
              <w:ind w:left="-119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9D383B" w14:textId="77777777" w:rsidR="00E22134" w:rsidRPr="004A6AE7" w:rsidRDefault="00E22134" w:rsidP="00E2213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830EBF" w14:textId="116C7941" w:rsidR="00E22134" w:rsidRPr="004A6AE7" w:rsidRDefault="00E22134" w:rsidP="00E22134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22,183</w:t>
            </w:r>
          </w:p>
        </w:tc>
      </w:tr>
      <w:tr w:rsidR="00E22134" w:rsidRPr="000316D4" w14:paraId="10E93BED" w14:textId="77777777" w:rsidTr="00A407FB">
        <w:tc>
          <w:tcPr>
            <w:tcW w:w="3778" w:type="dxa"/>
            <w:shd w:val="clear" w:color="auto" w:fill="auto"/>
            <w:vAlign w:val="bottom"/>
          </w:tcPr>
          <w:p w14:paraId="7EDDB4DA" w14:textId="4D8327F2" w:rsidR="00E22134" w:rsidRPr="000316D4" w:rsidRDefault="00E22134" w:rsidP="00E2213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700446" w14:textId="54F07D74" w:rsidR="00E22134" w:rsidRPr="000316D4" w:rsidRDefault="00E22134" w:rsidP="00E22134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96" w:hanging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8,727</w:t>
            </w:r>
          </w:p>
        </w:tc>
        <w:tc>
          <w:tcPr>
            <w:tcW w:w="236" w:type="dxa"/>
            <w:shd w:val="clear" w:color="auto" w:fill="auto"/>
          </w:tcPr>
          <w:p w14:paraId="5660B10B" w14:textId="77777777" w:rsidR="00E22134" w:rsidRPr="000316D4" w:rsidRDefault="00E22134" w:rsidP="00E221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74D500" w14:textId="0159FB70" w:rsidR="00E22134" w:rsidRPr="000316D4" w:rsidRDefault="00E22134" w:rsidP="00E2213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1,079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B1C5151" w14:textId="77777777" w:rsidR="00E22134" w:rsidRPr="000316D4" w:rsidRDefault="00E22134" w:rsidP="00E2213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</w:tcPr>
          <w:p w14:paraId="686874FA" w14:textId="538CFE5C" w:rsidR="00E22134" w:rsidRPr="000316D4" w:rsidRDefault="00E22134" w:rsidP="00E22134">
            <w:pPr>
              <w:pStyle w:val="acctfourfigures"/>
              <w:tabs>
                <w:tab w:val="clear" w:pos="765"/>
              </w:tabs>
              <w:spacing w:line="240" w:lineRule="atLeast"/>
              <w:ind w:left="-119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5C91E3" w14:textId="77777777" w:rsidR="00E22134" w:rsidRPr="000316D4" w:rsidRDefault="00E22134" w:rsidP="00E2213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5556A2" w14:textId="15F4DFBF" w:rsidR="00E22134" w:rsidRPr="000316D4" w:rsidRDefault="00E22134" w:rsidP="00E22134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9,806</w:t>
            </w:r>
          </w:p>
        </w:tc>
      </w:tr>
      <w:tr w:rsidR="00E22134" w:rsidRPr="006E4F8A" w14:paraId="6F897666" w14:textId="77777777" w:rsidTr="00A407FB">
        <w:tc>
          <w:tcPr>
            <w:tcW w:w="3778" w:type="dxa"/>
            <w:shd w:val="clear" w:color="auto" w:fill="auto"/>
            <w:vAlign w:val="bottom"/>
          </w:tcPr>
          <w:p w14:paraId="5EACB9FA" w14:textId="77777777" w:rsidR="00E22134" w:rsidRPr="006E4F8A" w:rsidRDefault="00E22134" w:rsidP="00E2213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67A595" w14:textId="7497857F" w:rsidR="00E22134" w:rsidRPr="004A6AE7" w:rsidRDefault="00E22134" w:rsidP="00E22134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82,244</w:t>
            </w:r>
          </w:p>
        </w:tc>
        <w:tc>
          <w:tcPr>
            <w:tcW w:w="236" w:type="dxa"/>
            <w:shd w:val="clear" w:color="auto" w:fill="auto"/>
          </w:tcPr>
          <w:p w14:paraId="5A47FEF9" w14:textId="77777777" w:rsidR="00E22134" w:rsidRPr="006E4F8A" w:rsidRDefault="00E22134" w:rsidP="00E221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0D78FE" w14:textId="1660105E" w:rsidR="00E22134" w:rsidRPr="004A6AE7" w:rsidRDefault="00E22134" w:rsidP="00E2213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(6,074)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AE75647" w14:textId="77777777" w:rsidR="00E22134" w:rsidRPr="004A6AE7" w:rsidRDefault="00E22134" w:rsidP="00E2213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E5CFDE" w14:textId="2A6046FE" w:rsidR="00E22134" w:rsidRPr="004A6AE7" w:rsidRDefault="00E22134" w:rsidP="00E22134">
            <w:pPr>
              <w:pStyle w:val="acctfourfigures"/>
              <w:tabs>
                <w:tab w:val="clear" w:pos="765"/>
              </w:tabs>
              <w:spacing w:line="240" w:lineRule="atLeast"/>
              <w:ind w:left="-60" w:right="-96" w:hanging="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6424AE" w14:textId="77777777" w:rsidR="00E22134" w:rsidRPr="004A6AE7" w:rsidRDefault="00E22134" w:rsidP="00E2213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E0076C" w14:textId="3B6A2FBA" w:rsidR="00E22134" w:rsidRPr="004A6AE7" w:rsidRDefault="00E22134" w:rsidP="00E22134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76,170</w:t>
            </w:r>
          </w:p>
        </w:tc>
      </w:tr>
      <w:tr w:rsidR="00E22134" w:rsidRPr="006E4F8A" w14:paraId="1866F79D" w14:textId="77777777" w:rsidTr="007842E4">
        <w:tc>
          <w:tcPr>
            <w:tcW w:w="3778" w:type="dxa"/>
            <w:shd w:val="clear" w:color="auto" w:fill="auto"/>
          </w:tcPr>
          <w:p w14:paraId="079021CA" w14:textId="77777777" w:rsidR="00E22134" w:rsidRPr="00AE6359" w:rsidRDefault="00E22134" w:rsidP="00E22134">
            <w:pPr>
              <w:spacing w:line="240" w:lineRule="auto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3F6D0A3D" w14:textId="77777777" w:rsidR="00E22134" w:rsidRPr="00AE6359" w:rsidRDefault="00E22134" w:rsidP="00E22134">
            <w:pPr>
              <w:tabs>
                <w:tab w:val="decimal" w:pos="99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52EA76B" w14:textId="77777777" w:rsidR="00E22134" w:rsidRPr="006E4F8A" w:rsidRDefault="00E22134" w:rsidP="00E221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64" w:type="dxa"/>
            <w:shd w:val="clear" w:color="auto" w:fill="auto"/>
          </w:tcPr>
          <w:p w14:paraId="79D984DE" w14:textId="77777777" w:rsidR="00E22134" w:rsidRPr="006E4F8A" w:rsidRDefault="00E22134" w:rsidP="00E221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28CB200D" w14:textId="77777777" w:rsidR="00E22134" w:rsidRPr="006E4F8A" w:rsidRDefault="00E22134" w:rsidP="00E2213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auto"/>
          </w:tcPr>
          <w:p w14:paraId="13995FAD" w14:textId="77777777" w:rsidR="00E22134" w:rsidRPr="006E4F8A" w:rsidRDefault="00E22134" w:rsidP="00E221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DF8383A" w14:textId="77777777" w:rsidR="00E22134" w:rsidRPr="006E4F8A" w:rsidRDefault="00E22134" w:rsidP="00E2213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91F4BE" w14:textId="77777777" w:rsidR="00E22134" w:rsidRPr="00AE6359" w:rsidRDefault="00E22134" w:rsidP="00E221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E22134" w:rsidRPr="006E4F8A" w14:paraId="0FD6E387" w14:textId="77777777" w:rsidTr="00A407FB">
        <w:tc>
          <w:tcPr>
            <w:tcW w:w="3778" w:type="dxa"/>
            <w:shd w:val="clear" w:color="auto" w:fill="auto"/>
          </w:tcPr>
          <w:p w14:paraId="5EDE5D6D" w14:textId="77777777" w:rsidR="00E22134" w:rsidRPr="006E4F8A" w:rsidRDefault="00E22134" w:rsidP="00E22134">
            <w:pPr>
              <w:spacing w:line="240" w:lineRule="auto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13B312D1" w14:textId="77777777" w:rsidR="00E22134" w:rsidRPr="00AE6359" w:rsidRDefault="00E22134" w:rsidP="00E22134">
            <w:pPr>
              <w:tabs>
                <w:tab w:val="decimal" w:pos="10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7E584D6" w14:textId="77777777" w:rsidR="00E22134" w:rsidRPr="006E4F8A" w:rsidRDefault="00E22134" w:rsidP="00E221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64" w:type="dxa"/>
            <w:shd w:val="clear" w:color="auto" w:fill="auto"/>
          </w:tcPr>
          <w:p w14:paraId="1B25E654" w14:textId="77777777" w:rsidR="00E22134" w:rsidRPr="006E4F8A" w:rsidRDefault="00E22134" w:rsidP="00E221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1801DD2A" w14:textId="77777777" w:rsidR="00E22134" w:rsidRPr="006E4F8A" w:rsidRDefault="00E22134" w:rsidP="00E2213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auto"/>
          </w:tcPr>
          <w:p w14:paraId="1A8E5406" w14:textId="48CE3CD4" w:rsidR="00E22134" w:rsidRPr="006E4F8A" w:rsidRDefault="00E22134" w:rsidP="00E221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13A33C2" w14:textId="77777777" w:rsidR="00E22134" w:rsidRPr="006E4F8A" w:rsidRDefault="00E22134" w:rsidP="00E2213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E0818E" w14:textId="77777777" w:rsidR="00E22134" w:rsidRPr="00AE6359" w:rsidRDefault="00E22134" w:rsidP="00E2213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E22134" w:rsidRPr="006E4F8A" w14:paraId="3EEF4352" w14:textId="77777777" w:rsidTr="00A407FB">
        <w:tc>
          <w:tcPr>
            <w:tcW w:w="3778" w:type="dxa"/>
            <w:shd w:val="clear" w:color="auto" w:fill="auto"/>
            <w:vAlign w:val="bottom"/>
          </w:tcPr>
          <w:p w14:paraId="41E37BB3" w14:textId="77777777" w:rsidR="00E22134" w:rsidRPr="006E4F8A" w:rsidRDefault="00E22134" w:rsidP="00E2213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8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F0D4AB5" w14:textId="7456D0BE" w:rsidR="00E22134" w:rsidRPr="003A5941" w:rsidRDefault="00E22134" w:rsidP="00E22134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82,244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F7E2EF" w14:textId="77777777" w:rsidR="00E22134" w:rsidRPr="003A5941" w:rsidRDefault="00E22134" w:rsidP="00E2213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FC9DB37" w14:textId="5C738F77" w:rsidR="00E22134" w:rsidRPr="003A5941" w:rsidRDefault="00E22134" w:rsidP="00E2213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(6,074)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DEBB880" w14:textId="77777777" w:rsidR="00E22134" w:rsidRPr="003A5941" w:rsidRDefault="00E22134" w:rsidP="00E2213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11F984" w14:textId="1F7786FC" w:rsidR="00E22134" w:rsidRPr="003A5941" w:rsidRDefault="00E22134" w:rsidP="00E22134">
            <w:pPr>
              <w:pStyle w:val="acctfourfigures"/>
              <w:tabs>
                <w:tab w:val="clear" w:pos="765"/>
              </w:tabs>
              <w:spacing w:line="240" w:lineRule="atLeast"/>
              <w:ind w:left="-60" w:right="-96" w:hanging="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9E0FE6" w14:textId="77777777" w:rsidR="00E22134" w:rsidRPr="003A5941" w:rsidRDefault="00E22134" w:rsidP="00E2213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5D4C751" w14:textId="541CA38F" w:rsidR="00E22134" w:rsidRPr="003A5941" w:rsidRDefault="00E22134" w:rsidP="00E22134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76,170</w:t>
            </w:r>
          </w:p>
        </w:tc>
      </w:tr>
    </w:tbl>
    <w:p w14:paraId="4D1DF533" w14:textId="73751B48" w:rsidR="00DB449D" w:rsidRDefault="00DB449D" w:rsidP="00115EA4">
      <w:pPr>
        <w:spacing w:line="240" w:lineRule="auto"/>
        <w:rPr>
          <w:rFonts w:ascii="Angsana New" w:hAnsi="Angsana New"/>
          <w:sz w:val="20"/>
          <w:szCs w:val="20"/>
        </w:rPr>
      </w:pPr>
    </w:p>
    <w:p w14:paraId="6EA4984F" w14:textId="77777777" w:rsidR="00DB449D" w:rsidRDefault="00DB449D">
      <w:pPr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78"/>
        <w:gridCol w:w="1288"/>
        <w:gridCol w:w="236"/>
        <w:gridCol w:w="1164"/>
        <w:gridCol w:w="240"/>
        <w:gridCol w:w="1158"/>
        <w:gridCol w:w="236"/>
        <w:gridCol w:w="1080"/>
      </w:tblGrid>
      <w:tr w:rsidR="00E87216" w:rsidRPr="00ED338C" w14:paraId="0BC301C0" w14:textId="77777777" w:rsidTr="004E3970">
        <w:tc>
          <w:tcPr>
            <w:tcW w:w="3778" w:type="dxa"/>
            <w:shd w:val="clear" w:color="auto" w:fill="auto"/>
          </w:tcPr>
          <w:p w14:paraId="4CDFA7E4" w14:textId="77777777" w:rsidR="00E87216" w:rsidRPr="00ED338C" w:rsidRDefault="00E87216" w:rsidP="004E397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2" w:type="dxa"/>
            <w:gridSpan w:val="7"/>
            <w:shd w:val="clear" w:color="auto" w:fill="auto"/>
            <w:vAlign w:val="bottom"/>
          </w:tcPr>
          <w:p w14:paraId="3B38C3F9" w14:textId="77777777" w:rsidR="00E87216" w:rsidRPr="00ED338C" w:rsidRDefault="00E87216" w:rsidP="004E39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E72D4E" w:rsidRPr="006E4F8A" w14:paraId="7CE344F1" w14:textId="77777777" w:rsidTr="00E72D4E">
        <w:tc>
          <w:tcPr>
            <w:tcW w:w="3778" w:type="dxa"/>
            <w:shd w:val="clear" w:color="auto" w:fill="auto"/>
          </w:tcPr>
          <w:p w14:paraId="6C8C3C76" w14:textId="77777777" w:rsidR="00E72D4E" w:rsidRPr="006E4F8A" w:rsidRDefault="00E72D4E" w:rsidP="00E72D4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5AF85E39" w14:textId="77777777" w:rsidR="00E72D4E" w:rsidRPr="00721122" w:rsidRDefault="00E72D4E" w:rsidP="00E72D4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5438528" w14:textId="77777777" w:rsidR="00E72D4E" w:rsidRPr="006E4F8A" w:rsidRDefault="00E72D4E" w:rsidP="00E72D4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A9C1BD" w14:textId="0288B45D" w:rsidR="00E72D4E" w:rsidRPr="007A236F" w:rsidRDefault="00E72D4E" w:rsidP="00E72D4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23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บันทึกเป็น</w:t>
            </w:r>
            <w:r w:rsidRPr="007A236F">
              <w:rPr>
                <w:rFonts w:ascii="Angsana New" w:hAnsi="Angsana New"/>
                <w:sz w:val="30"/>
                <w:szCs w:val="30"/>
                <w:lang w:val="en-US"/>
              </w:rPr>
              <w:t xml:space="preserve"> (</w:t>
            </w:r>
            <w:r w:rsidRPr="007A23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รายจ่าย</w:t>
            </w:r>
            <w:r w:rsidRPr="007A236F">
              <w:rPr>
                <w:rFonts w:ascii="Angsana New" w:hAnsi="Angsana New"/>
                <w:sz w:val="30"/>
                <w:szCs w:val="30"/>
                <w:lang w:val="en-US"/>
              </w:rPr>
              <w:t xml:space="preserve">) / </w:t>
            </w:r>
            <w:r w:rsidRPr="007A23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รายได้ใน</w:t>
            </w:r>
          </w:p>
        </w:tc>
        <w:tc>
          <w:tcPr>
            <w:tcW w:w="236" w:type="dxa"/>
            <w:shd w:val="clear" w:color="auto" w:fill="auto"/>
          </w:tcPr>
          <w:p w14:paraId="737A2C6D" w14:textId="77777777" w:rsidR="00E72D4E" w:rsidRPr="006E4F8A" w:rsidRDefault="00E72D4E" w:rsidP="00E72D4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07375A" w14:textId="77777777" w:rsidR="00E72D4E" w:rsidRPr="006312B5" w:rsidRDefault="00E72D4E" w:rsidP="00E72D4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1D39DE" w:rsidRPr="006E4F8A" w14:paraId="43C1783C" w14:textId="77777777" w:rsidTr="00BA36F2">
        <w:tc>
          <w:tcPr>
            <w:tcW w:w="3778" w:type="dxa"/>
            <w:shd w:val="clear" w:color="auto" w:fill="auto"/>
          </w:tcPr>
          <w:p w14:paraId="5B854CE7" w14:textId="77777777" w:rsidR="001D39DE" w:rsidRPr="006E4F8A" w:rsidRDefault="001D39DE" w:rsidP="00E72D4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8" w:type="dxa"/>
            <w:vMerge w:val="restart"/>
            <w:shd w:val="clear" w:color="auto" w:fill="auto"/>
            <w:vAlign w:val="bottom"/>
          </w:tcPr>
          <w:p w14:paraId="56180FAA" w14:textId="77777777" w:rsidR="001D39DE" w:rsidRDefault="001D39DE" w:rsidP="00E72D4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11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23E41E8C" w14:textId="741DC864" w:rsidR="001D39DE" w:rsidRPr="00721122" w:rsidRDefault="001D39DE" w:rsidP="00E72D4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211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shd w:val="clear" w:color="auto" w:fill="auto"/>
          </w:tcPr>
          <w:p w14:paraId="0174B888" w14:textId="77777777" w:rsidR="001D39DE" w:rsidRPr="006E4F8A" w:rsidRDefault="001D39DE" w:rsidP="00E72D4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D7DA72" w14:textId="146D1FB2" w:rsidR="001D39DE" w:rsidRDefault="001D39DE" w:rsidP="00BA36F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</w:tcPr>
          <w:p w14:paraId="74E44B96" w14:textId="77777777" w:rsidR="001D39DE" w:rsidRPr="003A3233" w:rsidRDefault="001D39DE" w:rsidP="00E72D4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34AEC1" w14:textId="07A470BC" w:rsidR="001D39DE" w:rsidRDefault="001D39DE" w:rsidP="00E72D4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36" w:type="dxa"/>
            <w:shd w:val="clear" w:color="auto" w:fill="auto"/>
          </w:tcPr>
          <w:p w14:paraId="0121064C" w14:textId="77777777" w:rsidR="001D39DE" w:rsidRPr="006E4F8A" w:rsidRDefault="001D39DE" w:rsidP="00E72D4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Merge w:val="restart"/>
            <w:shd w:val="clear" w:color="auto" w:fill="auto"/>
            <w:vAlign w:val="bottom"/>
          </w:tcPr>
          <w:p w14:paraId="1E6D3087" w14:textId="77777777" w:rsidR="001D39DE" w:rsidRDefault="001D39DE" w:rsidP="00E72D4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12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6AFB3F8A" w14:textId="5DEB7E96" w:rsidR="001D39DE" w:rsidRPr="006312B5" w:rsidRDefault="001D39DE" w:rsidP="00E72D4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45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6312B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6312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1D39DE" w:rsidRPr="006E4F8A" w14:paraId="710DBFD0" w14:textId="77777777" w:rsidTr="00BA36F2">
        <w:tc>
          <w:tcPr>
            <w:tcW w:w="3778" w:type="dxa"/>
            <w:shd w:val="clear" w:color="auto" w:fill="auto"/>
          </w:tcPr>
          <w:p w14:paraId="113EEEE7" w14:textId="77777777" w:rsidR="001D39DE" w:rsidRPr="006E4F8A" w:rsidRDefault="001D39DE" w:rsidP="00E72D4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8" w:type="dxa"/>
            <w:vMerge/>
            <w:shd w:val="clear" w:color="auto" w:fill="auto"/>
            <w:vAlign w:val="bottom"/>
          </w:tcPr>
          <w:p w14:paraId="365FDB40" w14:textId="2B6ED618" w:rsidR="001D39DE" w:rsidRPr="003A3233" w:rsidRDefault="001D39DE" w:rsidP="00E72D4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66AFD18" w14:textId="77777777" w:rsidR="001D39DE" w:rsidRPr="006E4F8A" w:rsidRDefault="001D39DE" w:rsidP="00E72D4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217C4934" w14:textId="5EE6C62E" w:rsidR="001D39DE" w:rsidRDefault="001D39DE" w:rsidP="00E72D4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240" w:type="dxa"/>
            <w:shd w:val="clear" w:color="auto" w:fill="auto"/>
          </w:tcPr>
          <w:p w14:paraId="38110E4F" w14:textId="77777777" w:rsidR="001D39DE" w:rsidRPr="003A3233" w:rsidRDefault="001D39DE" w:rsidP="00E72D4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015EABF1" w14:textId="4C834260" w:rsidR="001D39DE" w:rsidRDefault="001D39DE" w:rsidP="00E72D4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6" w:type="dxa"/>
            <w:shd w:val="clear" w:color="auto" w:fill="auto"/>
          </w:tcPr>
          <w:p w14:paraId="27F6FBB8" w14:textId="77777777" w:rsidR="001D39DE" w:rsidRPr="006E4F8A" w:rsidRDefault="001D39DE" w:rsidP="00E72D4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Merge/>
            <w:shd w:val="clear" w:color="auto" w:fill="auto"/>
            <w:vAlign w:val="bottom"/>
          </w:tcPr>
          <w:p w14:paraId="49237A0A" w14:textId="72A77CD7" w:rsidR="001D39DE" w:rsidRPr="003A3233" w:rsidRDefault="001D39DE" w:rsidP="00E72D4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E72D4E" w:rsidRPr="006E4F8A" w14:paraId="7DA25114" w14:textId="77777777" w:rsidTr="004E3970">
        <w:tc>
          <w:tcPr>
            <w:tcW w:w="3778" w:type="dxa"/>
            <w:shd w:val="clear" w:color="auto" w:fill="auto"/>
          </w:tcPr>
          <w:p w14:paraId="08F670E5" w14:textId="77777777" w:rsidR="00E72D4E" w:rsidRPr="001703A0" w:rsidRDefault="00E72D4E" w:rsidP="00E72D4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2" w:type="dxa"/>
            <w:gridSpan w:val="7"/>
            <w:shd w:val="clear" w:color="auto" w:fill="auto"/>
          </w:tcPr>
          <w:p w14:paraId="7155A4DB" w14:textId="77777777" w:rsidR="00E72D4E" w:rsidRPr="006E4F8A" w:rsidRDefault="00E72D4E" w:rsidP="00E72D4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E4F8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E4F8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E4F8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72D4E" w:rsidRPr="006E4F8A" w14:paraId="49EAEC66" w14:textId="77777777" w:rsidTr="004E3970">
        <w:tc>
          <w:tcPr>
            <w:tcW w:w="3778" w:type="dxa"/>
            <w:shd w:val="clear" w:color="auto" w:fill="auto"/>
          </w:tcPr>
          <w:p w14:paraId="570D5F48" w14:textId="4A37011E" w:rsidR="00E72D4E" w:rsidRPr="006E4F8A" w:rsidRDefault="00E72D4E" w:rsidP="00E72D4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288" w:type="dxa"/>
            <w:shd w:val="clear" w:color="auto" w:fill="auto"/>
          </w:tcPr>
          <w:p w14:paraId="370D201A" w14:textId="77777777" w:rsidR="00E72D4E" w:rsidRPr="006E4F8A" w:rsidRDefault="00E72D4E" w:rsidP="00E72D4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D956236" w14:textId="77777777" w:rsidR="00E72D4E" w:rsidRPr="006E4F8A" w:rsidRDefault="00E72D4E" w:rsidP="00E72D4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shd w:val="clear" w:color="auto" w:fill="auto"/>
          </w:tcPr>
          <w:p w14:paraId="36E56026" w14:textId="77777777" w:rsidR="00E72D4E" w:rsidRPr="006E4F8A" w:rsidRDefault="00E72D4E" w:rsidP="00E72D4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18A663EE" w14:textId="77777777" w:rsidR="00E72D4E" w:rsidRPr="006E4F8A" w:rsidRDefault="00E72D4E" w:rsidP="00E72D4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14:paraId="425457EF" w14:textId="77777777" w:rsidR="00E72D4E" w:rsidRPr="006E4F8A" w:rsidRDefault="00E72D4E" w:rsidP="00E72D4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8BE47B0" w14:textId="77777777" w:rsidR="00E72D4E" w:rsidRPr="006E4F8A" w:rsidRDefault="00E72D4E" w:rsidP="00E72D4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D0F8EF" w14:textId="77777777" w:rsidR="00E72D4E" w:rsidRPr="00D70047" w:rsidRDefault="00E72D4E" w:rsidP="00E72D4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72D4E" w:rsidRPr="006E4F8A" w14:paraId="2A2A4C9D" w14:textId="77777777" w:rsidTr="004E3970">
        <w:tc>
          <w:tcPr>
            <w:tcW w:w="3778" w:type="dxa"/>
            <w:shd w:val="clear" w:color="auto" w:fill="auto"/>
          </w:tcPr>
          <w:p w14:paraId="74E73AA9" w14:textId="500CD3F6" w:rsidR="00E72D4E" w:rsidRPr="002D49B6" w:rsidRDefault="00E72D4E" w:rsidP="00E72D4E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D49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88" w:type="dxa"/>
            <w:shd w:val="clear" w:color="auto" w:fill="auto"/>
          </w:tcPr>
          <w:p w14:paraId="65C259C2" w14:textId="77777777" w:rsidR="00E72D4E" w:rsidRPr="006E4F8A" w:rsidRDefault="00E72D4E" w:rsidP="00E72D4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BFA44C3" w14:textId="77777777" w:rsidR="00E72D4E" w:rsidRPr="006E4F8A" w:rsidRDefault="00E72D4E" w:rsidP="00E72D4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shd w:val="clear" w:color="auto" w:fill="auto"/>
          </w:tcPr>
          <w:p w14:paraId="7B2CCC25" w14:textId="77777777" w:rsidR="00E72D4E" w:rsidRPr="006E4F8A" w:rsidRDefault="00E72D4E" w:rsidP="00E72D4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00A0A972" w14:textId="77777777" w:rsidR="00E72D4E" w:rsidRPr="006E4F8A" w:rsidRDefault="00E72D4E" w:rsidP="00E72D4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14:paraId="2E913396" w14:textId="77777777" w:rsidR="00E72D4E" w:rsidRPr="006E4F8A" w:rsidRDefault="00E72D4E" w:rsidP="00E72D4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374CBAD" w14:textId="77777777" w:rsidR="00E72D4E" w:rsidRPr="006E4F8A" w:rsidRDefault="00E72D4E" w:rsidP="00E72D4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B66416" w14:textId="77777777" w:rsidR="00E72D4E" w:rsidRPr="00D70047" w:rsidRDefault="00E72D4E" w:rsidP="00E72D4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72D4E" w:rsidRPr="006E4F8A" w14:paraId="68AA86B0" w14:textId="77777777" w:rsidTr="004E3970">
        <w:tc>
          <w:tcPr>
            <w:tcW w:w="3778" w:type="dxa"/>
            <w:shd w:val="clear" w:color="auto" w:fill="auto"/>
          </w:tcPr>
          <w:p w14:paraId="547BDD65" w14:textId="77777777" w:rsidR="00E72D4E" w:rsidRPr="00C74898" w:rsidRDefault="00E72D4E" w:rsidP="00E72D4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2EE94B73" w14:textId="77777777" w:rsidR="00E72D4E" w:rsidRPr="004A6AE7" w:rsidRDefault="00E72D4E" w:rsidP="00E72D4E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47,940</w:t>
            </w:r>
          </w:p>
        </w:tc>
        <w:tc>
          <w:tcPr>
            <w:tcW w:w="236" w:type="dxa"/>
            <w:shd w:val="clear" w:color="auto" w:fill="auto"/>
          </w:tcPr>
          <w:p w14:paraId="470059DC" w14:textId="77777777" w:rsidR="00E72D4E" w:rsidRPr="006E4F8A" w:rsidRDefault="00E72D4E" w:rsidP="00E72D4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73843A04" w14:textId="77777777" w:rsidR="00E72D4E" w:rsidRPr="000B6EEE" w:rsidRDefault="00E72D4E" w:rsidP="00E72D4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2,499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2B29747" w14:textId="77777777" w:rsidR="00E72D4E" w:rsidRPr="004A6AE7" w:rsidRDefault="00E72D4E" w:rsidP="00E72D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14:paraId="086240F5" w14:textId="77777777" w:rsidR="00E72D4E" w:rsidRPr="007C5623" w:rsidRDefault="00E72D4E" w:rsidP="00E72D4E">
            <w:pPr>
              <w:pStyle w:val="acctfourfigures"/>
              <w:tabs>
                <w:tab w:val="clear" w:pos="765"/>
              </w:tabs>
              <w:spacing w:line="240" w:lineRule="atLeast"/>
              <w:ind w:left="-119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C62B964" w14:textId="77777777" w:rsidR="00E72D4E" w:rsidRPr="006E4F8A" w:rsidRDefault="00E72D4E" w:rsidP="00E72D4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6F089F" w14:textId="77777777" w:rsidR="00E72D4E" w:rsidRPr="004A6AE7" w:rsidRDefault="00E72D4E" w:rsidP="00E72D4E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50,439</w:t>
            </w:r>
          </w:p>
        </w:tc>
      </w:tr>
      <w:tr w:rsidR="00E72D4E" w:rsidRPr="006E4F8A" w14:paraId="16F4AEC7" w14:textId="77777777" w:rsidTr="004E3970">
        <w:tc>
          <w:tcPr>
            <w:tcW w:w="3778" w:type="dxa"/>
            <w:shd w:val="clear" w:color="auto" w:fill="auto"/>
          </w:tcPr>
          <w:p w14:paraId="70FE005A" w14:textId="77777777" w:rsidR="00E72D4E" w:rsidRPr="003E0433" w:rsidRDefault="00E72D4E" w:rsidP="00E72D4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5B60648B" w14:textId="77777777" w:rsidR="00E72D4E" w:rsidRPr="004A6AE7" w:rsidRDefault="00E72D4E" w:rsidP="00E72D4E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2,911</w:t>
            </w:r>
          </w:p>
        </w:tc>
        <w:tc>
          <w:tcPr>
            <w:tcW w:w="236" w:type="dxa"/>
            <w:shd w:val="clear" w:color="auto" w:fill="auto"/>
          </w:tcPr>
          <w:p w14:paraId="1BFE1F69" w14:textId="77777777" w:rsidR="00E72D4E" w:rsidRPr="006E4F8A" w:rsidRDefault="00E72D4E" w:rsidP="00E72D4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7F07BCBB" w14:textId="77777777" w:rsidR="00E72D4E" w:rsidRPr="00F9646F" w:rsidRDefault="00E72D4E" w:rsidP="00E72D4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(2,911)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6E05DF9" w14:textId="77777777" w:rsidR="00E72D4E" w:rsidRPr="004A6AE7" w:rsidRDefault="00E72D4E" w:rsidP="00E72D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14:paraId="48820607" w14:textId="77777777" w:rsidR="00E72D4E" w:rsidRPr="007C5623" w:rsidRDefault="00E72D4E" w:rsidP="00E72D4E">
            <w:pPr>
              <w:pStyle w:val="acctfourfigures"/>
              <w:tabs>
                <w:tab w:val="clear" w:pos="765"/>
              </w:tabs>
              <w:spacing w:line="240" w:lineRule="atLeast"/>
              <w:ind w:left="-119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68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F2E1BF3" w14:textId="77777777" w:rsidR="00E72D4E" w:rsidRPr="006E4F8A" w:rsidRDefault="00E72D4E" w:rsidP="00E72D4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F31836" w14:textId="77777777" w:rsidR="00E72D4E" w:rsidRPr="004A6AE7" w:rsidRDefault="00E72D4E" w:rsidP="00E72D4E">
            <w:pPr>
              <w:pStyle w:val="acctfourfigures"/>
              <w:tabs>
                <w:tab w:val="clear" w:pos="765"/>
              </w:tabs>
              <w:spacing w:line="240" w:lineRule="atLeast"/>
              <w:ind w:left="-119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72D4E" w:rsidRPr="006E4F8A" w14:paraId="1430EF4D" w14:textId="77777777" w:rsidTr="004E3970">
        <w:tc>
          <w:tcPr>
            <w:tcW w:w="3778" w:type="dxa"/>
            <w:shd w:val="clear" w:color="auto" w:fill="auto"/>
          </w:tcPr>
          <w:p w14:paraId="43E1D5FE" w14:textId="77777777" w:rsidR="00E72D4E" w:rsidRPr="009F4DF6" w:rsidRDefault="00E72D4E" w:rsidP="00E72D4E">
            <w:pPr>
              <w:ind w:left="162" w:right="-72" w:hanging="162"/>
              <w:rPr>
                <w:rFonts w:ascii="Angsana New" w:hAnsi="Angsana New"/>
                <w:sz w:val="30"/>
                <w:szCs w:val="30"/>
              </w:rPr>
            </w:pPr>
            <w:r w:rsidRPr="00576E30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49DB58F9" w14:textId="77777777" w:rsidR="00E72D4E" w:rsidRPr="004A6AE7" w:rsidRDefault="00E72D4E" w:rsidP="00E72D4E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24,085</w:t>
            </w:r>
          </w:p>
        </w:tc>
        <w:tc>
          <w:tcPr>
            <w:tcW w:w="236" w:type="dxa"/>
            <w:shd w:val="clear" w:color="auto" w:fill="auto"/>
          </w:tcPr>
          <w:p w14:paraId="7EF13147" w14:textId="77777777" w:rsidR="00E72D4E" w:rsidRPr="006E4F8A" w:rsidRDefault="00E72D4E" w:rsidP="00E72D4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05FC756C" w14:textId="77777777" w:rsidR="00E72D4E" w:rsidRPr="004A6AE7" w:rsidRDefault="00E72D4E" w:rsidP="00E72D4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(1,007)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13150D4" w14:textId="77777777" w:rsidR="00E72D4E" w:rsidRPr="004A6AE7" w:rsidRDefault="00E72D4E" w:rsidP="00E72D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1BF6AF62" w14:textId="77777777" w:rsidR="00E72D4E" w:rsidRPr="004A6AE7" w:rsidRDefault="00E72D4E" w:rsidP="00E72D4E">
            <w:pPr>
              <w:pStyle w:val="acctfourfigures"/>
              <w:tabs>
                <w:tab w:val="clear" w:pos="765"/>
              </w:tabs>
              <w:spacing w:line="240" w:lineRule="atLeast"/>
              <w:ind w:left="-119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68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B2F853" w14:textId="77777777" w:rsidR="00E72D4E" w:rsidRPr="004A6AE7" w:rsidRDefault="00E72D4E" w:rsidP="00E72D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ED6B0F" w14:textId="77777777" w:rsidR="00E72D4E" w:rsidRPr="004A6AE7" w:rsidRDefault="00E72D4E" w:rsidP="00E72D4E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23,078</w:t>
            </w:r>
          </w:p>
        </w:tc>
      </w:tr>
      <w:tr w:rsidR="00E72D4E" w:rsidRPr="006E4F8A" w14:paraId="2B19A7D6" w14:textId="77777777" w:rsidTr="004E3970">
        <w:tc>
          <w:tcPr>
            <w:tcW w:w="3778" w:type="dxa"/>
            <w:shd w:val="clear" w:color="auto" w:fill="auto"/>
          </w:tcPr>
          <w:p w14:paraId="34591013" w14:textId="77777777" w:rsidR="00E72D4E" w:rsidRPr="00576E30" w:rsidRDefault="00E72D4E" w:rsidP="00E72D4E">
            <w:pPr>
              <w:ind w:left="162" w:right="-7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ประมาณการหนี้สินสำหรับต้นทุนในการ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รื้อถอน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57CA7E18" w14:textId="77777777" w:rsidR="00E72D4E" w:rsidRPr="00A85595" w:rsidRDefault="00E72D4E" w:rsidP="00E72D4E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13,125</w:t>
            </w:r>
          </w:p>
        </w:tc>
        <w:tc>
          <w:tcPr>
            <w:tcW w:w="236" w:type="dxa"/>
            <w:shd w:val="clear" w:color="auto" w:fill="auto"/>
          </w:tcPr>
          <w:p w14:paraId="0E544CB8" w14:textId="77777777" w:rsidR="00E72D4E" w:rsidRPr="006E4F8A" w:rsidRDefault="00E72D4E" w:rsidP="00E72D4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530FD4D5" w14:textId="77777777" w:rsidR="00E72D4E" w:rsidRDefault="00E72D4E" w:rsidP="00E72D4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(13,125)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164CCBE" w14:textId="77777777" w:rsidR="00E72D4E" w:rsidRPr="004A6AE7" w:rsidRDefault="00E72D4E" w:rsidP="00E72D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330F54F0" w14:textId="77777777" w:rsidR="00E72D4E" w:rsidRDefault="00E72D4E" w:rsidP="00E72D4E">
            <w:pPr>
              <w:pStyle w:val="acctfourfigures"/>
              <w:tabs>
                <w:tab w:val="clear" w:pos="765"/>
              </w:tabs>
              <w:spacing w:line="240" w:lineRule="atLeast"/>
              <w:ind w:left="-119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68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3A52B4" w14:textId="77777777" w:rsidR="00E72D4E" w:rsidRPr="004A6AE7" w:rsidRDefault="00E72D4E" w:rsidP="00E72D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83A339" w14:textId="77777777" w:rsidR="00E72D4E" w:rsidRDefault="00E72D4E" w:rsidP="00E72D4E">
            <w:pPr>
              <w:pStyle w:val="acctfourfigures"/>
              <w:tabs>
                <w:tab w:val="clear" w:pos="765"/>
              </w:tabs>
              <w:spacing w:line="240" w:lineRule="atLeast"/>
              <w:ind w:left="-119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72D4E" w:rsidRPr="000316D4" w14:paraId="6ACD6600" w14:textId="77777777" w:rsidTr="004E3970">
        <w:tc>
          <w:tcPr>
            <w:tcW w:w="3778" w:type="dxa"/>
            <w:shd w:val="clear" w:color="auto" w:fill="auto"/>
            <w:vAlign w:val="bottom"/>
          </w:tcPr>
          <w:p w14:paraId="12488653" w14:textId="77777777" w:rsidR="00E72D4E" w:rsidRPr="000316D4" w:rsidRDefault="00E72D4E" w:rsidP="00E72D4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55DFDE" w14:textId="77777777" w:rsidR="00E72D4E" w:rsidRPr="000316D4" w:rsidRDefault="00E72D4E" w:rsidP="00E72D4E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96" w:hanging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5,972</w:t>
            </w:r>
          </w:p>
        </w:tc>
        <w:tc>
          <w:tcPr>
            <w:tcW w:w="236" w:type="dxa"/>
            <w:shd w:val="clear" w:color="auto" w:fill="auto"/>
          </w:tcPr>
          <w:p w14:paraId="107A0697" w14:textId="77777777" w:rsidR="00E72D4E" w:rsidRPr="000316D4" w:rsidRDefault="00E72D4E" w:rsidP="00E72D4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5B9883" w14:textId="77777777" w:rsidR="00E72D4E" w:rsidRPr="000316D4" w:rsidRDefault="00E72D4E" w:rsidP="00E72D4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2,755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8F6A245" w14:textId="77777777" w:rsidR="00E72D4E" w:rsidRPr="000316D4" w:rsidRDefault="00E72D4E" w:rsidP="00E72D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</w:tcPr>
          <w:p w14:paraId="68BC123F" w14:textId="77777777" w:rsidR="00E72D4E" w:rsidRPr="000316D4" w:rsidRDefault="00E72D4E" w:rsidP="00E72D4E">
            <w:pPr>
              <w:pStyle w:val="acctfourfigures"/>
              <w:tabs>
                <w:tab w:val="clear" w:pos="765"/>
              </w:tabs>
              <w:spacing w:line="240" w:lineRule="atLeast"/>
              <w:ind w:left="-119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68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14EB48" w14:textId="77777777" w:rsidR="00E72D4E" w:rsidRPr="000316D4" w:rsidRDefault="00E72D4E" w:rsidP="00E72D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92EE51" w14:textId="77777777" w:rsidR="00E72D4E" w:rsidRPr="000316D4" w:rsidRDefault="00E72D4E" w:rsidP="00E72D4E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8,727</w:t>
            </w:r>
          </w:p>
        </w:tc>
      </w:tr>
      <w:tr w:rsidR="00E72D4E" w:rsidRPr="006E4F8A" w14:paraId="5BE349BA" w14:textId="77777777" w:rsidTr="004E3970">
        <w:tc>
          <w:tcPr>
            <w:tcW w:w="3778" w:type="dxa"/>
            <w:shd w:val="clear" w:color="auto" w:fill="auto"/>
            <w:vAlign w:val="bottom"/>
          </w:tcPr>
          <w:p w14:paraId="64CF0044" w14:textId="77777777" w:rsidR="00E72D4E" w:rsidRPr="006E4F8A" w:rsidRDefault="00E72D4E" w:rsidP="00E72D4E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4A0AB0" w14:textId="77777777" w:rsidR="00E72D4E" w:rsidRPr="004A6AE7" w:rsidRDefault="00E72D4E" w:rsidP="00E72D4E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94,033</w:t>
            </w:r>
          </w:p>
        </w:tc>
        <w:tc>
          <w:tcPr>
            <w:tcW w:w="236" w:type="dxa"/>
            <w:shd w:val="clear" w:color="auto" w:fill="auto"/>
          </w:tcPr>
          <w:p w14:paraId="578907E8" w14:textId="77777777" w:rsidR="00E72D4E" w:rsidRPr="006E4F8A" w:rsidRDefault="00E72D4E" w:rsidP="00E72D4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0146CB" w14:textId="77777777" w:rsidR="00E72D4E" w:rsidRPr="004A6AE7" w:rsidRDefault="00E72D4E" w:rsidP="00E72D4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(11,789)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F05A8B9" w14:textId="77777777" w:rsidR="00E72D4E" w:rsidRPr="004A6AE7" w:rsidRDefault="00E72D4E" w:rsidP="00E72D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2685EC" w14:textId="77777777" w:rsidR="00E72D4E" w:rsidRPr="004A6AE7" w:rsidRDefault="00E72D4E" w:rsidP="00E72D4E">
            <w:pPr>
              <w:pStyle w:val="acctfourfigures"/>
              <w:tabs>
                <w:tab w:val="clear" w:pos="765"/>
              </w:tabs>
              <w:spacing w:line="240" w:lineRule="atLeast"/>
              <w:ind w:left="-60" w:right="-96" w:hanging="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68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EC5180" w14:textId="77777777" w:rsidR="00E72D4E" w:rsidRPr="004A6AE7" w:rsidRDefault="00E72D4E" w:rsidP="00E72D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FF8020" w14:textId="77777777" w:rsidR="00E72D4E" w:rsidRPr="004A6AE7" w:rsidRDefault="00E72D4E" w:rsidP="00E72D4E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82,244</w:t>
            </w:r>
          </w:p>
        </w:tc>
      </w:tr>
      <w:tr w:rsidR="00E72D4E" w:rsidRPr="006E4F8A" w14:paraId="6A31DDE1" w14:textId="77777777" w:rsidTr="004E3970">
        <w:tc>
          <w:tcPr>
            <w:tcW w:w="3778" w:type="dxa"/>
            <w:shd w:val="clear" w:color="auto" w:fill="auto"/>
          </w:tcPr>
          <w:p w14:paraId="3990594F" w14:textId="77777777" w:rsidR="00E72D4E" w:rsidRPr="00AE6359" w:rsidRDefault="00E72D4E" w:rsidP="00E72D4E">
            <w:pPr>
              <w:spacing w:line="240" w:lineRule="auto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71BF0563" w14:textId="77777777" w:rsidR="00E72D4E" w:rsidRPr="00AE6359" w:rsidRDefault="00E72D4E" w:rsidP="00E72D4E">
            <w:pPr>
              <w:tabs>
                <w:tab w:val="decimal" w:pos="99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83E9110" w14:textId="77777777" w:rsidR="00E72D4E" w:rsidRPr="006E4F8A" w:rsidRDefault="00E72D4E" w:rsidP="00E72D4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64" w:type="dxa"/>
            <w:shd w:val="clear" w:color="auto" w:fill="auto"/>
          </w:tcPr>
          <w:p w14:paraId="234FF472" w14:textId="77777777" w:rsidR="00E72D4E" w:rsidRPr="006E4F8A" w:rsidRDefault="00E72D4E" w:rsidP="00E72D4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4D6186E4" w14:textId="77777777" w:rsidR="00E72D4E" w:rsidRPr="006E4F8A" w:rsidRDefault="00E72D4E" w:rsidP="00E72D4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auto"/>
          </w:tcPr>
          <w:p w14:paraId="3180ABA0" w14:textId="77777777" w:rsidR="00E72D4E" w:rsidRPr="006E4F8A" w:rsidRDefault="00E72D4E" w:rsidP="00E72D4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044E7F3" w14:textId="77777777" w:rsidR="00E72D4E" w:rsidRPr="006E4F8A" w:rsidRDefault="00E72D4E" w:rsidP="00E72D4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833269" w14:textId="77777777" w:rsidR="00E72D4E" w:rsidRPr="00AE6359" w:rsidRDefault="00E72D4E" w:rsidP="00E72D4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E72D4E" w:rsidRPr="006E4F8A" w14:paraId="1DD57EB0" w14:textId="77777777" w:rsidTr="004E3970">
        <w:tc>
          <w:tcPr>
            <w:tcW w:w="3778" w:type="dxa"/>
            <w:shd w:val="clear" w:color="auto" w:fill="auto"/>
          </w:tcPr>
          <w:p w14:paraId="1619E49F" w14:textId="77777777" w:rsidR="00E72D4E" w:rsidRPr="000D352B" w:rsidRDefault="00E72D4E" w:rsidP="00E72D4E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D35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7A64601B" w14:textId="77777777" w:rsidR="00E72D4E" w:rsidRPr="00D70047" w:rsidRDefault="00E72D4E" w:rsidP="00E72D4E">
            <w:pPr>
              <w:tabs>
                <w:tab w:val="decimal" w:pos="99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7C7DC6C" w14:textId="77777777" w:rsidR="00E72D4E" w:rsidRPr="006E4F8A" w:rsidRDefault="00E72D4E" w:rsidP="00E72D4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shd w:val="clear" w:color="auto" w:fill="auto"/>
          </w:tcPr>
          <w:p w14:paraId="49601BBC" w14:textId="77777777" w:rsidR="00E72D4E" w:rsidRPr="006E4F8A" w:rsidRDefault="00E72D4E" w:rsidP="00E72D4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0714E8EC" w14:textId="77777777" w:rsidR="00E72D4E" w:rsidRPr="006E4F8A" w:rsidRDefault="00E72D4E" w:rsidP="00E72D4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14:paraId="48384F3F" w14:textId="77777777" w:rsidR="00E72D4E" w:rsidRPr="006E4F8A" w:rsidRDefault="00E72D4E" w:rsidP="00E72D4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344EF7E" w14:textId="77777777" w:rsidR="00E72D4E" w:rsidRPr="006E4F8A" w:rsidRDefault="00E72D4E" w:rsidP="00E72D4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A472D0" w14:textId="77777777" w:rsidR="00E72D4E" w:rsidRPr="00D70047" w:rsidRDefault="00E72D4E" w:rsidP="00E72D4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72D4E" w:rsidRPr="006E4F8A" w14:paraId="6DF808F3" w14:textId="77777777" w:rsidTr="004E3970">
        <w:tc>
          <w:tcPr>
            <w:tcW w:w="3778" w:type="dxa"/>
            <w:shd w:val="clear" w:color="auto" w:fill="auto"/>
          </w:tcPr>
          <w:p w14:paraId="2269F9C9" w14:textId="77777777" w:rsidR="00E72D4E" w:rsidRPr="00F13C1E" w:rsidRDefault="00E72D4E" w:rsidP="00E72D4E">
            <w:pPr>
              <w:ind w:left="162" w:right="-72" w:hanging="16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F13C1E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การปรับมูลค่ายุติธรรมของ</w:t>
            </w:r>
            <w:r w:rsidRPr="00F13C1E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56A0514F" w14:textId="77777777" w:rsidR="00E72D4E" w:rsidRPr="004A6AE7" w:rsidRDefault="00E72D4E" w:rsidP="00E72D4E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5C33DE" w14:textId="77777777" w:rsidR="00E72D4E" w:rsidRPr="00782E64" w:rsidRDefault="00E72D4E" w:rsidP="00E72D4E">
            <w:pPr>
              <w:tabs>
                <w:tab w:val="decimal" w:pos="813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6F3EA243" w14:textId="77777777" w:rsidR="00E72D4E" w:rsidRPr="004A6AE7" w:rsidRDefault="00E72D4E" w:rsidP="00E72D4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0E3E3A4" w14:textId="77777777" w:rsidR="00E72D4E" w:rsidRPr="004A6AE7" w:rsidRDefault="00E72D4E" w:rsidP="00E72D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14:paraId="51A0FBCB" w14:textId="77777777" w:rsidR="00E72D4E" w:rsidRPr="006E4F8A" w:rsidRDefault="00E72D4E" w:rsidP="00E72D4E">
            <w:pPr>
              <w:pStyle w:val="acctfourfigures"/>
              <w:tabs>
                <w:tab w:val="clear" w:pos="765"/>
              </w:tabs>
              <w:spacing w:line="240" w:lineRule="atLeast"/>
              <w:ind w:left="-119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3B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E88632" w14:textId="77777777" w:rsidR="00E72D4E" w:rsidRPr="00E27870" w:rsidRDefault="00E72D4E" w:rsidP="00E72D4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70F1C6" w14:textId="77777777" w:rsidR="00E72D4E" w:rsidRPr="004A6AE7" w:rsidRDefault="00E72D4E" w:rsidP="00E72D4E">
            <w:pPr>
              <w:pStyle w:val="acctfourfigures"/>
              <w:tabs>
                <w:tab w:val="clear" w:pos="765"/>
              </w:tabs>
              <w:spacing w:line="240" w:lineRule="atLeast"/>
              <w:ind w:left="-119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72D4E" w:rsidRPr="006E4F8A" w14:paraId="5C318183" w14:textId="77777777" w:rsidTr="004E3970">
        <w:tc>
          <w:tcPr>
            <w:tcW w:w="3778" w:type="dxa"/>
            <w:shd w:val="clear" w:color="auto" w:fill="auto"/>
            <w:vAlign w:val="bottom"/>
          </w:tcPr>
          <w:p w14:paraId="5F7C522E" w14:textId="77777777" w:rsidR="00E72D4E" w:rsidRPr="006E4F8A" w:rsidRDefault="00E72D4E" w:rsidP="00E72D4E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698AF3" w14:textId="77777777" w:rsidR="00E72D4E" w:rsidRPr="00231E43" w:rsidRDefault="00E72D4E" w:rsidP="00E72D4E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0456C1" w14:textId="77777777" w:rsidR="00E72D4E" w:rsidRPr="004A6AE7" w:rsidRDefault="00E72D4E" w:rsidP="00E72D4E">
            <w:pPr>
              <w:pStyle w:val="acctfourfigures"/>
              <w:tabs>
                <w:tab w:val="decimal" w:pos="951"/>
              </w:tabs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811914" w14:textId="77777777" w:rsidR="00E72D4E" w:rsidRPr="0020336C" w:rsidRDefault="00E72D4E" w:rsidP="00E72D4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7AC14D8" w14:textId="77777777" w:rsidR="00E72D4E" w:rsidRPr="004A6AE7" w:rsidRDefault="00E72D4E" w:rsidP="00E72D4E">
            <w:pPr>
              <w:pStyle w:val="acctfourfigures"/>
              <w:tabs>
                <w:tab w:val="decimal" w:pos="951"/>
              </w:tabs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A8709F" w14:textId="77777777" w:rsidR="00E72D4E" w:rsidRPr="00C11497" w:rsidRDefault="00E72D4E" w:rsidP="00E72D4E">
            <w:pPr>
              <w:pStyle w:val="acctfourfigures"/>
              <w:tabs>
                <w:tab w:val="clear" w:pos="765"/>
              </w:tabs>
              <w:spacing w:line="240" w:lineRule="atLeast"/>
              <w:ind w:left="-60" w:right="-96" w:hanging="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13B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F5488C" w14:textId="77777777" w:rsidR="00E72D4E" w:rsidRPr="00E27870" w:rsidRDefault="00E72D4E" w:rsidP="00E72D4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ECF2F5" w14:textId="77777777" w:rsidR="00E72D4E" w:rsidRPr="00A27405" w:rsidRDefault="00E72D4E" w:rsidP="00E72D4E">
            <w:pPr>
              <w:pStyle w:val="acctfourfigures"/>
              <w:tabs>
                <w:tab w:val="clear" w:pos="765"/>
              </w:tabs>
              <w:spacing w:line="240" w:lineRule="atLeast"/>
              <w:ind w:left="-119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72D4E" w:rsidRPr="006E4F8A" w14:paraId="38BFD390" w14:textId="77777777" w:rsidTr="004E3970">
        <w:tc>
          <w:tcPr>
            <w:tcW w:w="3778" w:type="dxa"/>
            <w:shd w:val="clear" w:color="auto" w:fill="auto"/>
          </w:tcPr>
          <w:p w14:paraId="724256A1" w14:textId="77777777" w:rsidR="00E72D4E" w:rsidRPr="006E4F8A" w:rsidRDefault="00E72D4E" w:rsidP="00E72D4E">
            <w:pPr>
              <w:spacing w:line="240" w:lineRule="auto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760248BC" w14:textId="77777777" w:rsidR="00E72D4E" w:rsidRPr="00AE6359" w:rsidRDefault="00E72D4E" w:rsidP="00E72D4E">
            <w:pPr>
              <w:tabs>
                <w:tab w:val="decimal" w:pos="10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0AD4404" w14:textId="77777777" w:rsidR="00E72D4E" w:rsidRPr="006E4F8A" w:rsidRDefault="00E72D4E" w:rsidP="00E72D4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64" w:type="dxa"/>
            <w:shd w:val="clear" w:color="auto" w:fill="auto"/>
          </w:tcPr>
          <w:p w14:paraId="221720B3" w14:textId="77777777" w:rsidR="00E72D4E" w:rsidRPr="006E4F8A" w:rsidRDefault="00E72D4E" w:rsidP="00E72D4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6C4E454C" w14:textId="77777777" w:rsidR="00E72D4E" w:rsidRPr="006E4F8A" w:rsidRDefault="00E72D4E" w:rsidP="00E72D4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auto"/>
          </w:tcPr>
          <w:p w14:paraId="11C55F63" w14:textId="77777777" w:rsidR="00E72D4E" w:rsidRPr="006E4F8A" w:rsidRDefault="00E72D4E" w:rsidP="00E72D4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BE9064C" w14:textId="77777777" w:rsidR="00E72D4E" w:rsidRPr="006E4F8A" w:rsidRDefault="00E72D4E" w:rsidP="00E72D4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A36755" w14:textId="77777777" w:rsidR="00E72D4E" w:rsidRPr="00AE6359" w:rsidRDefault="00E72D4E" w:rsidP="00E72D4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E72D4E" w:rsidRPr="006E4F8A" w14:paraId="70E866BD" w14:textId="77777777" w:rsidTr="004E3970">
        <w:tc>
          <w:tcPr>
            <w:tcW w:w="3778" w:type="dxa"/>
            <w:shd w:val="clear" w:color="auto" w:fill="auto"/>
            <w:vAlign w:val="bottom"/>
          </w:tcPr>
          <w:p w14:paraId="3224112E" w14:textId="77777777" w:rsidR="00E72D4E" w:rsidRPr="006E4F8A" w:rsidRDefault="00E72D4E" w:rsidP="00E72D4E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8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CB3F1B2" w14:textId="77777777" w:rsidR="00E72D4E" w:rsidRPr="003A5941" w:rsidRDefault="00E72D4E" w:rsidP="00E72D4E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94,013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4C074B" w14:textId="77777777" w:rsidR="00E72D4E" w:rsidRPr="003A5941" w:rsidRDefault="00E72D4E" w:rsidP="00E72D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5C0829E" w14:textId="77777777" w:rsidR="00E72D4E" w:rsidRPr="003A5941" w:rsidRDefault="00E72D4E" w:rsidP="00E72D4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(11,769)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55FADFC" w14:textId="77777777" w:rsidR="00E72D4E" w:rsidRPr="003A5941" w:rsidRDefault="00E72D4E" w:rsidP="00E72D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A25412" w14:textId="77777777" w:rsidR="00E72D4E" w:rsidRPr="003A5941" w:rsidRDefault="00E72D4E" w:rsidP="00E72D4E">
            <w:pPr>
              <w:pStyle w:val="acctfourfigures"/>
              <w:tabs>
                <w:tab w:val="clear" w:pos="765"/>
              </w:tabs>
              <w:spacing w:line="240" w:lineRule="atLeast"/>
              <w:ind w:left="-60" w:right="-96" w:hanging="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8000DD" w14:textId="77777777" w:rsidR="00E72D4E" w:rsidRPr="003A5941" w:rsidRDefault="00E72D4E" w:rsidP="00E72D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1AE25AE" w14:textId="77777777" w:rsidR="00E72D4E" w:rsidRPr="003A5941" w:rsidRDefault="00E72D4E" w:rsidP="00E72D4E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82,244</w:t>
            </w:r>
          </w:p>
        </w:tc>
      </w:tr>
    </w:tbl>
    <w:p w14:paraId="2D4F0E2D" w14:textId="77777777" w:rsidR="00E87216" w:rsidRDefault="00E87216" w:rsidP="00115EA4">
      <w:pPr>
        <w:spacing w:line="240" w:lineRule="auto"/>
        <w:rPr>
          <w:rFonts w:ascii="Angsana New" w:hAnsi="Angsana New"/>
          <w:sz w:val="20"/>
          <w:szCs w:val="20"/>
        </w:rPr>
      </w:pPr>
    </w:p>
    <w:p w14:paraId="53852E37" w14:textId="0C60DB72" w:rsidR="00115EA4" w:rsidRDefault="00115EA4">
      <w:pPr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026DF7BB" w14:textId="77777777" w:rsidR="00F90B1F" w:rsidRPr="0078123E" w:rsidRDefault="007B2482" w:rsidP="007D10DB">
      <w:pPr>
        <w:pStyle w:val="Caption"/>
        <w:ind w:left="567" w:hanging="567"/>
      </w:pPr>
      <w:r w:rsidRPr="0078123E">
        <w:rPr>
          <w:cs/>
        </w:rPr>
        <w:lastRenderedPageBreak/>
        <w:t>กำไรต่อหุ้น</w:t>
      </w:r>
      <w:r w:rsidR="00C9729C" w:rsidRPr="0078123E">
        <w:rPr>
          <w:rFonts w:hint="cs"/>
          <w:cs/>
        </w:rPr>
        <w:t>ขั้นพื้นฐาน</w:t>
      </w:r>
    </w:p>
    <w:p w14:paraId="4FC56DF7" w14:textId="77777777" w:rsidR="00F90B1F" w:rsidRPr="005F4C44" w:rsidRDefault="00F90B1F" w:rsidP="00F46F21">
      <w:pPr>
        <w:pStyle w:val="Bo-Blankline"/>
        <w:rPr>
          <w:lang w:val="en-US"/>
        </w:rPr>
      </w:pPr>
    </w:p>
    <w:p w14:paraId="5C0CE7C3" w14:textId="43AA5197" w:rsidR="00CE593F" w:rsidRPr="008B7DC8" w:rsidRDefault="00CE593F" w:rsidP="00CE593F">
      <w:pPr>
        <w:pStyle w:val="Bo-C1Content"/>
        <w:rPr>
          <w:rFonts w:asciiTheme="majorBidi" w:hAnsiTheme="majorBidi" w:cstheme="majorBidi"/>
        </w:rPr>
      </w:pPr>
      <w:r w:rsidRPr="008B7DC8">
        <w:rPr>
          <w:rFonts w:asciiTheme="majorBidi" w:hAnsiTheme="majorBidi" w:cstheme="majorBidi"/>
          <w:spacing w:val="4"/>
          <w:cs/>
        </w:rPr>
        <w:t>กำไรต่อหุ้นขั้นพื้นฐาน</w:t>
      </w:r>
      <w:r w:rsidR="00C64B0F" w:rsidRPr="00C64B0F">
        <w:rPr>
          <w:rFonts w:asciiTheme="majorBidi" w:hAnsiTheme="majorBidi" w:cstheme="majorBidi"/>
          <w:spacing w:val="4"/>
          <w:cs/>
        </w:rPr>
        <w:t>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  <w:r w:rsidRPr="008B7DC8">
        <w:rPr>
          <w:rFonts w:asciiTheme="majorBidi" w:hAnsiTheme="majorBidi" w:cstheme="majorBidi"/>
          <w:spacing w:val="4"/>
        </w:rPr>
        <w:t xml:space="preserve"> </w:t>
      </w:r>
      <w:r w:rsidRPr="008B7DC8">
        <w:rPr>
          <w:rFonts w:asciiTheme="majorBidi" w:hAnsiTheme="majorBidi" w:cstheme="majorBidi"/>
          <w:spacing w:val="4"/>
          <w:cs/>
        </w:rPr>
        <w:t>โดยแสดงการคำนวณดังนี้</w:t>
      </w:r>
    </w:p>
    <w:p w14:paraId="1A7DFCB9" w14:textId="77777777" w:rsidR="00B17401" w:rsidRDefault="00B17401" w:rsidP="00B17401">
      <w:pPr>
        <w:pStyle w:val="Bo-Blankline"/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78"/>
        <w:gridCol w:w="270"/>
        <w:gridCol w:w="1080"/>
        <w:gridCol w:w="270"/>
        <w:gridCol w:w="1077"/>
        <w:gridCol w:w="271"/>
        <w:gridCol w:w="1084"/>
      </w:tblGrid>
      <w:tr w:rsidR="0099082F" w:rsidRPr="00EB7266" w14:paraId="74ED45E8" w14:textId="77777777" w:rsidTr="007842E4">
        <w:trPr>
          <w:tblHeader/>
        </w:trPr>
        <w:tc>
          <w:tcPr>
            <w:tcW w:w="4050" w:type="dxa"/>
            <w:shd w:val="clear" w:color="auto" w:fill="auto"/>
          </w:tcPr>
          <w:p w14:paraId="6E551082" w14:textId="77777777" w:rsidR="0099082F" w:rsidRPr="00EB7266" w:rsidRDefault="0099082F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28" w:type="dxa"/>
            <w:gridSpan w:val="3"/>
            <w:shd w:val="clear" w:color="auto" w:fill="auto"/>
          </w:tcPr>
          <w:p w14:paraId="50673A1F" w14:textId="77777777" w:rsidR="0099082F" w:rsidRPr="00EB7266" w:rsidRDefault="0099082F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232D8A82" w14:textId="77777777" w:rsidR="0099082F" w:rsidRPr="00EB7266" w:rsidRDefault="0099082F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2" w:type="dxa"/>
            <w:gridSpan w:val="3"/>
            <w:shd w:val="clear" w:color="auto" w:fill="auto"/>
          </w:tcPr>
          <w:p w14:paraId="25276F80" w14:textId="77777777" w:rsidR="0099082F" w:rsidRPr="00EB7266" w:rsidRDefault="0099082F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36F2" w:rsidRPr="00B73E7A" w14:paraId="71AE2643" w14:textId="77777777" w:rsidTr="007842E4">
        <w:trPr>
          <w:tblHeader/>
        </w:trPr>
        <w:tc>
          <w:tcPr>
            <w:tcW w:w="4050" w:type="dxa"/>
            <w:shd w:val="clear" w:color="auto" w:fill="auto"/>
          </w:tcPr>
          <w:p w14:paraId="4D9FCF44" w14:textId="77777777" w:rsidR="001936F2" w:rsidRPr="00744476" w:rsidRDefault="001936F2" w:rsidP="001936F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14:paraId="06DF3275" w14:textId="635B2752" w:rsidR="001936F2" w:rsidRPr="00744476" w:rsidRDefault="001936F2" w:rsidP="001936F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</w:t>
            </w: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3B9F624F" w14:textId="77777777" w:rsidR="001936F2" w:rsidRPr="00744476" w:rsidRDefault="001936F2" w:rsidP="001936F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C8B4631" w14:textId="1B52E8EC" w:rsidR="001936F2" w:rsidRPr="00744476" w:rsidRDefault="001936F2" w:rsidP="001936F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610A94E" w14:textId="77777777" w:rsidR="001936F2" w:rsidRPr="00BE704B" w:rsidRDefault="001936F2" w:rsidP="001936F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383BF791" w14:textId="3437AFF3" w:rsidR="001936F2" w:rsidRPr="00744476" w:rsidRDefault="001936F2" w:rsidP="001936F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</w:t>
            </w: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1" w:type="dxa"/>
            <w:shd w:val="clear" w:color="auto" w:fill="auto"/>
          </w:tcPr>
          <w:p w14:paraId="6F955488" w14:textId="77777777" w:rsidR="001936F2" w:rsidRPr="00BE704B" w:rsidRDefault="001936F2" w:rsidP="001936F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4ED8E3F6" w14:textId="75DE2F64" w:rsidR="001936F2" w:rsidRPr="00AD0669" w:rsidRDefault="001936F2" w:rsidP="001936F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20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1936F2" w:rsidRPr="00B73E7A" w14:paraId="56C35524" w14:textId="77777777" w:rsidTr="007842E4">
        <w:trPr>
          <w:tblHeader/>
        </w:trPr>
        <w:tc>
          <w:tcPr>
            <w:tcW w:w="4050" w:type="dxa"/>
            <w:shd w:val="clear" w:color="auto" w:fill="auto"/>
          </w:tcPr>
          <w:p w14:paraId="40FEC6A2" w14:textId="77777777" w:rsidR="001936F2" w:rsidRPr="00744476" w:rsidRDefault="001936F2" w:rsidP="001936F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09171D15" w14:textId="77777777" w:rsidR="001936F2" w:rsidRPr="00744476" w:rsidRDefault="001936F2" w:rsidP="001936F2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C652D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3C652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3C652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 / พันหุ้น</w:t>
            </w:r>
            <w:r w:rsidRPr="003C652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F08DE" w:rsidRPr="00B73E7A" w14:paraId="23F165D1" w14:textId="77777777" w:rsidTr="007842E4">
        <w:tc>
          <w:tcPr>
            <w:tcW w:w="4050" w:type="dxa"/>
            <w:shd w:val="clear" w:color="auto" w:fill="auto"/>
          </w:tcPr>
          <w:p w14:paraId="1EA62DDB" w14:textId="77777777" w:rsidR="00CF08DE" w:rsidRPr="003C652D" w:rsidRDefault="00CF08DE" w:rsidP="00CF08DE">
            <w:pPr>
              <w:spacing w:line="240" w:lineRule="auto"/>
              <w:ind w:left="252" w:right="2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12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กำไรที่เป็นส่วนของผู้ถือหุ้นสามัญของบริษัท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0712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0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839F3FC" w14:textId="2B678FC8" w:rsidR="00CF08DE" w:rsidRPr="008E2D14" w:rsidRDefault="00CF08DE" w:rsidP="00CF08DE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3,653,161</w:t>
            </w:r>
          </w:p>
        </w:tc>
        <w:tc>
          <w:tcPr>
            <w:tcW w:w="270" w:type="dxa"/>
            <w:shd w:val="clear" w:color="auto" w:fill="auto"/>
          </w:tcPr>
          <w:p w14:paraId="12520B0D" w14:textId="77777777" w:rsidR="00CF08DE" w:rsidRPr="008E2D14" w:rsidRDefault="00CF08DE" w:rsidP="00CF08DE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07EB8E7" w14:textId="37D9F1ED" w:rsidR="00CF08DE" w:rsidRPr="008E2D14" w:rsidRDefault="00CF08DE" w:rsidP="00CF08DE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2,812,784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886530" w14:textId="77777777" w:rsidR="00CF08DE" w:rsidRPr="008E2D14" w:rsidRDefault="00CF08DE" w:rsidP="00CF08D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9EB23D" w14:textId="4BCCB771" w:rsidR="00CF08DE" w:rsidRPr="008E2D14" w:rsidRDefault="00CF08DE" w:rsidP="00CF08DE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3,653,161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A2892CB" w14:textId="77777777" w:rsidR="00CF08DE" w:rsidRPr="00BE704B" w:rsidRDefault="00CF08DE" w:rsidP="00CF08D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1945E46" w14:textId="38C07D5A" w:rsidR="00CF08DE" w:rsidRPr="008E2D14" w:rsidRDefault="00CF08DE" w:rsidP="00CF08DE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2,812,784</w:t>
            </w:r>
          </w:p>
        </w:tc>
      </w:tr>
      <w:tr w:rsidR="00CF08DE" w:rsidRPr="00B73E7A" w14:paraId="7866566E" w14:textId="77777777" w:rsidTr="007842E4">
        <w:tc>
          <w:tcPr>
            <w:tcW w:w="4050" w:type="dxa"/>
            <w:shd w:val="clear" w:color="auto" w:fill="auto"/>
          </w:tcPr>
          <w:p w14:paraId="7EDBDA37" w14:textId="6CAC2D77" w:rsidR="00CF08DE" w:rsidRPr="003C652D" w:rsidRDefault="00CF08DE" w:rsidP="00CF08DE">
            <w:pPr>
              <w:tabs>
                <w:tab w:val="left" w:pos="540"/>
              </w:tabs>
              <w:spacing w:line="240" w:lineRule="auto"/>
              <w:ind w:left="252" w:right="2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65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3C652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โดยวิธีถัวเฉลี่ยถ่วงน้ำหนัก</w:t>
            </w:r>
            <w:r w:rsidRPr="003C652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3C652D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3C652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3C652D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68436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8436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4F6145" w14:textId="249BA837" w:rsidR="00CF08DE" w:rsidRPr="00037DF6" w:rsidRDefault="00CF08DE" w:rsidP="00CF08DE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8,400,000</w:t>
            </w:r>
          </w:p>
        </w:tc>
        <w:tc>
          <w:tcPr>
            <w:tcW w:w="270" w:type="dxa"/>
            <w:shd w:val="clear" w:color="auto" w:fill="auto"/>
          </w:tcPr>
          <w:p w14:paraId="2753867C" w14:textId="77777777" w:rsidR="00CF08DE" w:rsidRPr="00037DF6" w:rsidRDefault="00CF08DE" w:rsidP="00CF08DE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5B0489" w14:textId="36B34C5B" w:rsidR="00CF08DE" w:rsidRPr="00037DF6" w:rsidRDefault="00CF08DE" w:rsidP="00CF08DE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8,400,000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C9CC2B" w14:textId="77777777" w:rsidR="00CF08DE" w:rsidRPr="00037DF6" w:rsidRDefault="00CF08DE" w:rsidP="00CF08D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AA63A3" w14:textId="07A638A8" w:rsidR="00CF08DE" w:rsidRPr="00037DF6" w:rsidRDefault="00CF08DE" w:rsidP="00CF08DE">
            <w:pPr>
              <w:tabs>
                <w:tab w:val="decimal" w:pos="881"/>
              </w:tabs>
              <w:spacing w:line="240" w:lineRule="atLeast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8,400,000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BBD5223" w14:textId="77777777" w:rsidR="00CF08DE" w:rsidRPr="00BE704B" w:rsidRDefault="00CF08DE" w:rsidP="00CF08D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04CE2C" w14:textId="49DC2836" w:rsidR="00CF08DE" w:rsidRPr="001779C9" w:rsidRDefault="00CF08DE" w:rsidP="00CF08DE">
            <w:pPr>
              <w:tabs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8,400,000</w:t>
            </w:r>
          </w:p>
        </w:tc>
      </w:tr>
      <w:tr w:rsidR="00CF08DE" w:rsidRPr="00B73E7A" w14:paraId="2BC88639" w14:textId="77777777" w:rsidTr="001779C9">
        <w:tc>
          <w:tcPr>
            <w:tcW w:w="4050" w:type="dxa"/>
            <w:shd w:val="clear" w:color="auto" w:fill="auto"/>
          </w:tcPr>
          <w:p w14:paraId="090EC21C" w14:textId="77777777" w:rsidR="00CF08DE" w:rsidRPr="003C652D" w:rsidRDefault="00CF08DE" w:rsidP="00CF08DE">
            <w:pPr>
              <w:tabs>
                <w:tab w:val="left" w:pos="540"/>
              </w:tabs>
              <w:spacing w:line="240" w:lineRule="auto"/>
              <w:ind w:left="162" w:right="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65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</w:t>
            </w:r>
            <w:r w:rsidRPr="003C652D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3C65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</w:t>
            </w:r>
            <w:r w:rsidRPr="003C652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Pr="003C652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3C652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3C652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07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39614D" w14:textId="311B466F" w:rsidR="00CF08DE" w:rsidRPr="003C652D" w:rsidRDefault="00CF08DE" w:rsidP="00CF08DE">
            <w:pPr>
              <w:tabs>
                <w:tab w:val="decimal" w:pos="800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0.435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567222" w14:textId="77777777" w:rsidR="00CF08DE" w:rsidRDefault="00CF08DE" w:rsidP="00CF08DE">
            <w:pPr>
              <w:tabs>
                <w:tab w:val="decimal" w:pos="702"/>
              </w:tabs>
              <w:spacing w:line="240" w:lineRule="auto"/>
              <w:ind w:left="-108"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654DCE" w14:textId="67022DC5" w:rsidR="00CF08DE" w:rsidRPr="003C652D" w:rsidRDefault="00CF08DE" w:rsidP="00CF08DE">
            <w:pPr>
              <w:tabs>
                <w:tab w:val="decimal" w:pos="800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0.335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66AE4D" w14:textId="77777777" w:rsidR="00CF08DE" w:rsidRPr="00BE704B" w:rsidRDefault="00CF08DE" w:rsidP="00CF08D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39B157" w14:textId="0ED826E7" w:rsidR="00CF08DE" w:rsidRPr="003C652D" w:rsidRDefault="00CF08DE" w:rsidP="00CF08DE">
            <w:pPr>
              <w:tabs>
                <w:tab w:val="decimal" w:pos="800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0.435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45529B3" w14:textId="77777777" w:rsidR="00CF08DE" w:rsidRPr="00BE704B" w:rsidRDefault="00CF08DE" w:rsidP="00CF08D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2DA2BB" w14:textId="6B877ED2" w:rsidR="00CF08DE" w:rsidRPr="003C652D" w:rsidRDefault="00CF08DE" w:rsidP="00CF08DE">
            <w:pPr>
              <w:tabs>
                <w:tab w:val="decimal" w:pos="800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0.335</w:t>
            </w:r>
          </w:p>
        </w:tc>
      </w:tr>
    </w:tbl>
    <w:p w14:paraId="13B999FA" w14:textId="0372FA4C" w:rsidR="00C64B0F" w:rsidRDefault="00C64B0F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6CF8F24D" w14:textId="77777777" w:rsidR="00C64B0F" w:rsidRDefault="00C64B0F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br w:type="page"/>
      </w:r>
    </w:p>
    <w:p w14:paraId="03131991" w14:textId="5BD0628D" w:rsidR="002528F4" w:rsidRPr="00B4097B" w:rsidRDefault="00047069" w:rsidP="00124DFB">
      <w:pPr>
        <w:pStyle w:val="Caption"/>
        <w:ind w:left="567" w:hanging="567"/>
      </w:pPr>
      <w:r>
        <w:rPr>
          <w:rFonts w:hint="cs"/>
          <w:cs/>
        </w:rPr>
        <w:lastRenderedPageBreak/>
        <w:t>เงินปันผล</w:t>
      </w:r>
    </w:p>
    <w:p w14:paraId="0EC87944" w14:textId="77777777" w:rsidR="002147F0" w:rsidRPr="00006118" w:rsidRDefault="002147F0" w:rsidP="00006118">
      <w:pPr>
        <w:pStyle w:val="Bo-Blankline"/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800"/>
        <w:gridCol w:w="1800"/>
        <w:gridCol w:w="1260"/>
        <w:gridCol w:w="990"/>
      </w:tblGrid>
      <w:tr w:rsidR="00C64B0F" w14:paraId="10F35958" w14:textId="77777777" w:rsidTr="006D1CDB">
        <w:trPr>
          <w:tblHeader/>
        </w:trPr>
        <w:tc>
          <w:tcPr>
            <w:tcW w:w="3330" w:type="dxa"/>
            <w:vAlign w:val="bottom"/>
          </w:tcPr>
          <w:p w14:paraId="311C7AB9" w14:textId="77777777" w:rsidR="00C64B0F" w:rsidRDefault="00C64B0F" w:rsidP="006D1C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  <w:hideMark/>
          </w:tcPr>
          <w:p w14:paraId="2C9CD11E" w14:textId="77777777" w:rsidR="00C64B0F" w:rsidRPr="0056153A" w:rsidRDefault="00C64B0F" w:rsidP="006D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6153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วันที่อนุมัติ</w:t>
            </w:r>
          </w:p>
        </w:tc>
        <w:tc>
          <w:tcPr>
            <w:tcW w:w="1800" w:type="dxa"/>
            <w:vAlign w:val="bottom"/>
            <w:hideMark/>
          </w:tcPr>
          <w:p w14:paraId="170F316F" w14:textId="77777777" w:rsidR="00C64B0F" w:rsidRPr="0056153A" w:rsidRDefault="00C64B0F" w:rsidP="006D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4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6153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กำหนดจ่าย</w:t>
            </w:r>
          </w:p>
        </w:tc>
        <w:tc>
          <w:tcPr>
            <w:tcW w:w="1260" w:type="dxa"/>
            <w:vAlign w:val="bottom"/>
            <w:hideMark/>
          </w:tcPr>
          <w:p w14:paraId="3CE83861" w14:textId="77777777" w:rsidR="00C64B0F" w:rsidRPr="0056153A" w:rsidRDefault="00C64B0F" w:rsidP="006D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4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56153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อัตราต่อหุ้น</w:t>
            </w:r>
          </w:p>
        </w:tc>
        <w:tc>
          <w:tcPr>
            <w:tcW w:w="990" w:type="dxa"/>
            <w:vAlign w:val="bottom"/>
            <w:hideMark/>
          </w:tcPr>
          <w:p w14:paraId="33C7BEE6" w14:textId="77777777" w:rsidR="00C64B0F" w:rsidRPr="0056153A" w:rsidRDefault="00C64B0F" w:rsidP="006D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56153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จำนวนเงิน</w:t>
            </w:r>
          </w:p>
        </w:tc>
      </w:tr>
      <w:tr w:rsidR="00C64B0F" w14:paraId="6E2D251F" w14:textId="77777777" w:rsidTr="006D1CDB">
        <w:trPr>
          <w:tblHeader/>
        </w:trPr>
        <w:tc>
          <w:tcPr>
            <w:tcW w:w="3330" w:type="dxa"/>
          </w:tcPr>
          <w:p w14:paraId="62B74C00" w14:textId="77777777" w:rsidR="00C64B0F" w:rsidRDefault="00C64B0F" w:rsidP="006D1C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CEB7D55" w14:textId="77777777" w:rsidR="00C64B0F" w:rsidRDefault="00C64B0F" w:rsidP="006D1CD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14:paraId="6133FDD8" w14:textId="77777777" w:rsidR="00C64B0F" w:rsidRDefault="00C64B0F" w:rsidP="006D1C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hideMark/>
          </w:tcPr>
          <w:p w14:paraId="229E2AC0" w14:textId="77777777" w:rsidR="00C64B0F" w:rsidRPr="0056153A" w:rsidRDefault="00C64B0F" w:rsidP="006D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  <w:r w:rsidRPr="0056153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990" w:type="dxa"/>
            <w:hideMark/>
          </w:tcPr>
          <w:p w14:paraId="28DAD514" w14:textId="77777777" w:rsidR="00C64B0F" w:rsidRPr="0056153A" w:rsidRDefault="00C64B0F" w:rsidP="006D1CD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  <w:r w:rsidRPr="0056153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C64B0F" w14:paraId="2C96FC28" w14:textId="77777777" w:rsidTr="006D1CDB">
        <w:tc>
          <w:tcPr>
            <w:tcW w:w="3330" w:type="dxa"/>
            <w:hideMark/>
          </w:tcPr>
          <w:p w14:paraId="54F613B1" w14:textId="77777777" w:rsidR="00C64B0F" w:rsidRPr="0056153A" w:rsidRDefault="00C64B0F" w:rsidP="006D1C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 w:right="-10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5615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Pr="005615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800" w:type="dxa"/>
          </w:tcPr>
          <w:p w14:paraId="7F5E49D5" w14:textId="77777777" w:rsidR="00C64B0F" w:rsidRDefault="00C64B0F" w:rsidP="006D1C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shd w:val="clear" w:color="auto" w:fill="D9D9D9" w:themeFill="background1" w:themeFillShade="D9"/>
                <w:cs/>
              </w:rPr>
            </w:pPr>
          </w:p>
        </w:tc>
        <w:tc>
          <w:tcPr>
            <w:tcW w:w="1800" w:type="dxa"/>
          </w:tcPr>
          <w:p w14:paraId="5F437D18" w14:textId="77777777" w:rsidR="00C64B0F" w:rsidRDefault="00C64B0F" w:rsidP="006D1C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4"/>
                <w:szCs w:val="24"/>
                <w:shd w:val="clear" w:color="auto" w:fill="D9D9D9" w:themeFill="background1" w:themeFillShade="D9"/>
              </w:rPr>
            </w:pPr>
          </w:p>
        </w:tc>
        <w:tc>
          <w:tcPr>
            <w:tcW w:w="1260" w:type="dxa"/>
          </w:tcPr>
          <w:p w14:paraId="3B22E05B" w14:textId="77777777" w:rsidR="00C64B0F" w:rsidRDefault="00C64B0F" w:rsidP="006D1C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405C658" w14:textId="77777777" w:rsidR="00C64B0F" w:rsidRDefault="00C64B0F" w:rsidP="006D1CDB">
            <w:pPr>
              <w:tabs>
                <w:tab w:val="clear" w:pos="227"/>
                <w:tab w:val="clear" w:pos="454"/>
                <w:tab w:val="decimal" w:pos="42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64B0F" w14:paraId="4527F46B" w14:textId="77777777" w:rsidTr="006D1CDB">
        <w:tc>
          <w:tcPr>
            <w:tcW w:w="3330" w:type="dxa"/>
            <w:hideMark/>
          </w:tcPr>
          <w:p w14:paraId="37544A5F" w14:textId="77777777" w:rsidR="00C64B0F" w:rsidRPr="0056153A" w:rsidRDefault="00C64B0F" w:rsidP="006D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6153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เงินปันผลระหว่างกาลปี </w:t>
            </w:r>
            <w:r w:rsidRPr="0056153A"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</w:p>
        </w:tc>
        <w:tc>
          <w:tcPr>
            <w:tcW w:w="1800" w:type="dxa"/>
            <w:hideMark/>
          </w:tcPr>
          <w:p w14:paraId="37B5EF0F" w14:textId="77777777" w:rsidR="00C64B0F" w:rsidRPr="0056153A" w:rsidRDefault="00C64B0F" w:rsidP="006D1C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6153A">
              <w:rPr>
                <w:rFonts w:ascii="Angsana New" w:hAnsi="Angsana New" w:cs="Angsana New"/>
                <w:sz w:val="30"/>
                <w:szCs w:val="30"/>
              </w:rPr>
              <w:t xml:space="preserve">26 </w:t>
            </w:r>
            <w:r w:rsidRPr="0056153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56153A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59A0F667" w14:textId="77777777" w:rsidR="00C64B0F" w:rsidRPr="0056153A" w:rsidRDefault="00C64B0F" w:rsidP="006D1C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23 </w:t>
            </w:r>
            <w:r w:rsidRPr="0056153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กุมภาพันธ์ </w:t>
            </w:r>
            <w:r w:rsidRPr="0056153A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0F19B319" w14:textId="77777777" w:rsidR="00C64B0F" w:rsidRPr="00C51B0F" w:rsidRDefault="00C64B0F" w:rsidP="006D1C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0.09</w:t>
            </w:r>
          </w:p>
        </w:tc>
        <w:tc>
          <w:tcPr>
            <w:tcW w:w="990" w:type="dxa"/>
          </w:tcPr>
          <w:p w14:paraId="67F88C36" w14:textId="77777777" w:rsidR="00C64B0F" w:rsidRPr="00EE196E" w:rsidRDefault="00C64B0F" w:rsidP="006D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756</w:t>
            </w:r>
          </w:p>
        </w:tc>
      </w:tr>
      <w:tr w:rsidR="00C64B0F" w14:paraId="3F947924" w14:textId="77777777" w:rsidTr="006D1CDB">
        <w:tc>
          <w:tcPr>
            <w:tcW w:w="3330" w:type="dxa"/>
          </w:tcPr>
          <w:p w14:paraId="28D88FEE" w14:textId="77777777" w:rsidR="00C64B0F" w:rsidRPr="00CC68E7" w:rsidRDefault="00C64B0F" w:rsidP="006D1CD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C68E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</w:t>
            </w:r>
            <w:r w:rsidRPr="00CC68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</w:t>
            </w:r>
            <w:r w:rsidRPr="00CC68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0" w:type="dxa"/>
          </w:tcPr>
          <w:p w14:paraId="171655E3" w14:textId="77777777" w:rsidR="00C64B0F" w:rsidRPr="00CC68E7" w:rsidRDefault="00C64B0F" w:rsidP="006D1CDB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C68E7">
              <w:rPr>
                <w:rFonts w:asciiTheme="majorBidi" w:hAnsiTheme="majorBidi" w:cstheme="majorBidi"/>
                <w:sz w:val="30"/>
                <w:szCs w:val="30"/>
              </w:rPr>
              <w:t xml:space="preserve">20 </w:t>
            </w:r>
            <w:r w:rsidRPr="00CC68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CC68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00" w:type="dxa"/>
          </w:tcPr>
          <w:p w14:paraId="4EE99053" w14:textId="77777777" w:rsidR="00C64B0F" w:rsidRPr="00CC68E7" w:rsidRDefault="00C64B0F" w:rsidP="006D1CDB">
            <w:pPr>
              <w:tabs>
                <w:tab w:val="clear" w:pos="1644"/>
                <w:tab w:val="clear" w:pos="1871"/>
                <w:tab w:val="left" w:pos="720"/>
              </w:tabs>
              <w:spacing w:line="240" w:lineRule="auto"/>
              <w:ind w:left="-114" w:right="-19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C68E7">
              <w:rPr>
                <w:rFonts w:asciiTheme="majorBidi" w:hAnsiTheme="majorBidi" w:cstheme="majorBidi"/>
                <w:sz w:val="30"/>
                <w:szCs w:val="30"/>
              </w:rPr>
              <w:t xml:space="preserve">11 </w:t>
            </w:r>
            <w:r w:rsidRPr="00CC68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CC68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260" w:type="dxa"/>
          </w:tcPr>
          <w:p w14:paraId="71529618" w14:textId="77777777" w:rsidR="00C64B0F" w:rsidRPr="00CC68E7" w:rsidRDefault="00C64B0F" w:rsidP="006D1CDB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0.03</w:t>
            </w:r>
          </w:p>
        </w:tc>
        <w:tc>
          <w:tcPr>
            <w:tcW w:w="990" w:type="dxa"/>
          </w:tcPr>
          <w:p w14:paraId="0854FDAD" w14:textId="77777777" w:rsidR="00C64B0F" w:rsidRPr="00CC68E7" w:rsidRDefault="00C64B0F" w:rsidP="006D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252</w:t>
            </w:r>
          </w:p>
        </w:tc>
      </w:tr>
      <w:tr w:rsidR="00C64B0F" w14:paraId="3384BFFD" w14:textId="77777777" w:rsidTr="006D1CDB">
        <w:tc>
          <w:tcPr>
            <w:tcW w:w="3330" w:type="dxa"/>
          </w:tcPr>
          <w:p w14:paraId="3DF822C2" w14:textId="77777777" w:rsidR="00C64B0F" w:rsidRPr="00557B0B" w:rsidRDefault="00C64B0F" w:rsidP="006D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6153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เงินปันผลระหว่างกาลปี </w:t>
            </w:r>
            <w:r w:rsidRPr="0056153A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557B0B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800" w:type="dxa"/>
          </w:tcPr>
          <w:p w14:paraId="735A4DA8" w14:textId="77777777" w:rsidR="00C64B0F" w:rsidRPr="00557B0B" w:rsidRDefault="00C64B0F" w:rsidP="006D1CDB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7B0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57B0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 w:rsidRPr="00557B0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6A62166C" w14:textId="77777777" w:rsidR="00C64B0F" w:rsidRDefault="00C64B0F" w:rsidP="006D1CDB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Pr="00557B0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Pr="00557B0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57B0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500318C1" w14:textId="77777777" w:rsidR="00C64B0F" w:rsidRPr="00557B0B" w:rsidRDefault="00C64B0F" w:rsidP="006D1CDB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0.12</w:t>
            </w:r>
          </w:p>
        </w:tc>
        <w:tc>
          <w:tcPr>
            <w:tcW w:w="990" w:type="dxa"/>
          </w:tcPr>
          <w:p w14:paraId="21D9970E" w14:textId="77777777" w:rsidR="00C64B0F" w:rsidRPr="00EE196E" w:rsidRDefault="00C64B0F" w:rsidP="006D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1,008</w:t>
            </w:r>
          </w:p>
        </w:tc>
      </w:tr>
      <w:tr w:rsidR="00C64B0F" w14:paraId="62B5EB71" w14:textId="77777777" w:rsidTr="006D1CDB">
        <w:tc>
          <w:tcPr>
            <w:tcW w:w="3330" w:type="dxa"/>
          </w:tcPr>
          <w:p w14:paraId="06C626D4" w14:textId="77777777" w:rsidR="00C64B0F" w:rsidRPr="0056153A" w:rsidRDefault="00C64B0F" w:rsidP="006D1CD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7ACC454A" w14:textId="77777777" w:rsidR="00C64B0F" w:rsidRPr="0056153A" w:rsidRDefault="00C64B0F" w:rsidP="006D1CDB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98B2385" w14:textId="77777777" w:rsidR="00C64B0F" w:rsidRDefault="00C64B0F" w:rsidP="006D1CDB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DE4DB4" w14:textId="77777777" w:rsidR="00C64B0F" w:rsidRPr="00C51B0F" w:rsidRDefault="00C64B0F" w:rsidP="006D1CDB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057C88F" w14:textId="77777777" w:rsidR="00C64B0F" w:rsidRPr="00EE196E" w:rsidRDefault="00C64B0F" w:rsidP="006D1CDB">
            <w:pPr>
              <w:tabs>
                <w:tab w:val="decimal" w:pos="787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64B0F" w14:paraId="4EF65A37" w14:textId="77777777" w:rsidTr="006D1CDB">
        <w:tc>
          <w:tcPr>
            <w:tcW w:w="3330" w:type="dxa"/>
            <w:hideMark/>
          </w:tcPr>
          <w:p w14:paraId="7816318D" w14:textId="77777777" w:rsidR="00C64B0F" w:rsidRPr="006E3A4A" w:rsidRDefault="00C64B0F" w:rsidP="006D1C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 w:right="-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51B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Pr="00C51B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800" w:type="dxa"/>
          </w:tcPr>
          <w:p w14:paraId="0677F6D2" w14:textId="77777777" w:rsidR="00C64B0F" w:rsidRDefault="00C64B0F" w:rsidP="006D1C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/>
              <w:jc w:val="center"/>
              <w:rPr>
                <w:rFonts w:ascii="Angsana New" w:hAnsi="Angsana New" w:cs="Angsana New"/>
                <w:sz w:val="24"/>
                <w:szCs w:val="24"/>
                <w:shd w:val="clear" w:color="auto" w:fill="D9D9D9" w:themeFill="background1" w:themeFillShade="D9"/>
                <w:cs/>
              </w:rPr>
            </w:pPr>
          </w:p>
        </w:tc>
        <w:tc>
          <w:tcPr>
            <w:tcW w:w="1800" w:type="dxa"/>
          </w:tcPr>
          <w:p w14:paraId="43448EDC" w14:textId="77777777" w:rsidR="00C64B0F" w:rsidRDefault="00C64B0F" w:rsidP="006D1C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4"/>
                <w:szCs w:val="24"/>
                <w:shd w:val="clear" w:color="auto" w:fill="D9D9D9" w:themeFill="background1" w:themeFillShade="D9"/>
              </w:rPr>
            </w:pPr>
          </w:p>
        </w:tc>
        <w:tc>
          <w:tcPr>
            <w:tcW w:w="1260" w:type="dxa"/>
          </w:tcPr>
          <w:p w14:paraId="38296D15" w14:textId="77777777" w:rsidR="00C64B0F" w:rsidRPr="00C51B0F" w:rsidRDefault="00C64B0F" w:rsidP="006D1C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84A8C55" w14:textId="77777777" w:rsidR="00C64B0F" w:rsidRDefault="00C64B0F" w:rsidP="006D1CDB">
            <w:pPr>
              <w:tabs>
                <w:tab w:val="clear" w:pos="227"/>
                <w:tab w:val="clear" w:pos="454"/>
                <w:tab w:val="clear" w:pos="680"/>
                <w:tab w:val="decimal" w:pos="429"/>
                <w:tab w:val="decimal" w:pos="787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64B0F" w:rsidRPr="00E76867" w14:paraId="213049B6" w14:textId="77777777" w:rsidTr="006D1CDB">
        <w:tc>
          <w:tcPr>
            <w:tcW w:w="3330" w:type="dxa"/>
            <w:shd w:val="clear" w:color="auto" w:fill="auto"/>
            <w:hideMark/>
          </w:tcPr>
          <w:p w14:paraId="5BEFD8CE" w14:textId="77777777" w:rsidR="00C64B0F" w:rsidRPr="00C51B0F" w:rsidRDefault="00C64B0F" w:rsidP="006D1C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 w:right="-145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lang w:val="en-US"/>
              </w:rPr>
            </w:pPr>
            <w:r w:rsidRPr="0056153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ประจำปี</w:t>
            </w:r>
            <w:r w:rsidRPr="0056153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56153A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800" w:type="dxa"/>
            <w:hideMark/>
          </w:tcPr>
          <w:p w14:paraId="1B5D3519" w14:textId="77777777" w:rsidR="00C64B0F" w:rsidRPr="00C51B0F" w:rsidRDefault="00C64B0F" w:rsidP="006D1C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1B0F">
              <w:rPr>
                <w:rFonts w:ascii="Angsana New" w:hAnsi="Angsana New" w:cs="Angsana New"/>
                <w:sz w:val="30"/>
                <w:szCs w:val="30"/>
              </w:rPr>
              <w:t xml:space="preserve">19 </w:t>
            </w:r>
            <w:r w:rsidRPr="00C51B0F">
              <w:rPr>
                <w:rFonts w:ascii="Angsana New" w:hAnsi="Angsana New" w:cs="Angsana New" w:hint="cs"/>
                <w:sz w:val="30"/>
                <w:szCs w:val="30"/>
                <w:cs/>
              </w:rPr>
              <w:t>เมษายน</w:t>
            </w:r>
            <w:r w:rsidRPr="00C5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51B0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800" w:type="dxa"/>
            <w:hideMark/>
          </w:tcPr>
          <w:p w14:paraId="61CAC6E3" w14:textId="77777777" w:rsidR="00C64B0F" w:rsidRPr="00C51B0F" w:rsidRDefault="00C64B0F" w:rsidP="006D1C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พฤษภาคม</w:t>
            </w:r>
            <w:r w:rsidRPr="00C5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51B0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260" w:type="dxa"/>
          </w:tcPr>
          <w:p w14:paraId="3B3CE541" w14:textId="77777777" w:rsidR="00C64B0F" w:rsidRPr="00C51B0F" w:rsidRDefault="00C64B0F" w:rsidP="006D1C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0.13</w:t>
            </w:r>
          </w:p>
        </w:tc>
        <w:tc>
          <w:tcPr>
            <w:tcW w:w="990" w:type="dxa"/>
          </w:tcPr>
          <w:p w14:paraId="2A33D2F2" w14:textId="77777777" w:rsidR="00C64B0F" w:rsidRPr="00EE196E" w:rsidRDefault="00C64B0F" w:rsidP="006D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1,092</w:t>
            </w:r>
          </w:p>
        </w:tc>
      </w:tr>
      <w:tr w:rsidR="00C64B0F" w:rsidRPr="00AB302E" w14:paraId="259DFC28" w14:textId="77777777" w:rsidTr="006D1CDB">
        <w:tc>
          <w:tcPr>
            <w:tcW w:w="3330" w:type="dxa"/>
            <w:shd w:val="clear" w:color="auto" w:fill="auto"/>
          </w:tcPr>
          <w:p w14:paraId="54887CA5" w14:textId="77777777" w:rsidR="00C64B0F" w:rsidRDefault="00C64B0F" w:rsidP="006D1CDB">
            <w:pPr>
              <w:tabs>
                <w:tab w:val="left" w:pos="720"/>
              </w:tabs>
              <w:spacing w:line="240" w:lineRule="auto"/>
              <w:ind w:left="-16" w:right="-145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cs/>
              </w:rPr>
            </w:pPr>
            <w:r w:rsidRPr="0056153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เงินปันผลระหว่างกาลปี </w:t>
            </w:r>
            <w:r w:rsidRPr="0056153A"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</w:p>
        </w:tc>
        <w:tc>
          <w:tcPr>
            <w:tcW w:w="1800" w:type="dxa"/>
          </w:tcPr>
          <w:p w14:paraId="1322A242" w14:textId="77777777" w:rsidR="00C64B0F" w:rsidRPr="00C51B0F" w:rsidRDefault="00C64B0F" w:rsidP="006D1C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1B0F">
              <w:rPr>
                <w:rFonts w:ascii="Angsana New" w:hAnsi="Angsana New" w:cs="Angsana New"/>
                <w:sz w:val="30"/>
                <w:szCs w:val="30"/>
              </w:rPr>
              <w:t xml:space="preserve">26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สิงหาคม</w:t>
            </w:r>
            <w:r w:rsidRPr="00C5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51B0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800" w:type="dxa"/>
          </w:tcPr>
          <w:p w14:paraId="32B76910" w14:textId="77777777" w:rsidR="00C64B0F" w:rsidRPr="00EE196E" w:rsidRDefault="00C64B0F" w:rsidP="006D1C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23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Pr="00C51B0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51B0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EE196E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260" w:type="dxa"/>
          </w:tcPr>
          <w:p w14:paraId="41464F4C" w14:textId="77777777" w:rsidR="00C64B0F" w:rsidRPr="00C51B0F" w:rsidRDefault="00C64B0F" w:rsidP="006D1CDB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0.12</w:t>
            </w:r>
          </w:p>
        </w:tc>
        <w:tc>
          <w:tcPr>
            <w:tcW w:w="990" w:type="dxa"/>
          </w:tcPr>
          <w:p w14:paraId="415CF133" w14:textId="77777777" w:rsidR="00C64B0F" w:rsidRPr="00EE196E" w:rsidRDefault="00C64B0F" w:rsidP="006D1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1,008</w:t>
            </w:r>
          </w:p>
        </w:tc>
      </w:tr>
    </w:tbl>
    <w:p w14:paraId="1DE07B96" w14:textId="528DEEEF" w:rsidR="00C64B0F" w:rsidRDefault="00C64B0F" w:rsidP="00844ED1">
      <w:pPr>
        <w:pStyle w:val="Bo-Blankline"/>
      </w:pPr>
    </w:p>
    <w:p w14:paraId="77E74E05" w14:textId="77777777" w:rsidR="00B0756A" w:rsidRPr="00B4097B" w:rsidRDefault="00D03891" w:rsidP="007D10DB">
      <w:pPr>
        <w:pStyle w:val="Caption"/>
        <w:ind w:left="567" w:hanging="567"/>
      </w:pPr>
      <w:r w:rsidRPr="00B4097B">
        <w:rPr>
          <w:rFonts w:hint="cs"/>
          <w:cs/>
        </w:rPr>
        <w:t>เครื่องมือทางการเงิน</w:t>
      </w:r>
    </w:p>
    <w:p w14:paraId="59B99CF6" w14:textId="6E7B2591" w:rsidR="00D346EB" w:rsidRDefault="00D346EB" w:rsidP="00D346EB">
      <w:pPr>
        <w:ind w:left="567"/>
        <w:jc w:val="thaiDistribute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</w:p>
    <w:p w14:paraId="71CF61EB" w14:textId="77777777" w:rsidR="00D346EB" w:rsidRPr="00FF73D4" w:rsidRDefault="00D346EB" w:rsidP="00BE05D9">
      <w:pPr>
        <w:pStyle w:val="block"/>
        <w:numPr>
          <w:ilvl w:val="0"/>
          <w:numId w:val="19"/>
        </w:numPr>
        <w:spacing w:after="0" w:line="240" w:lineRule="atLeast"/>
        <w:ind w:left="540" w:right="-7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47463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</w:t>
      </w:r>
      <w:r w:rsidRPr="00474634">
        <w:rPr>
          <w:rFonts w:asciiTheme="majorBidi" w:hAnsiTheme="majorBidi"/>
          <w:b/>
          <w:bCs/>
          <w:i/>
          <w:iCs/>
          <w:sz w:val="30"/>
          <w:szCs w:val="30"/>
          <w:cs/>
        </w:rPr>
        <w:t>มูลค่ายุติธรรม</w:t>
      </w:r>
      <w:r w:rsidRPr="00474634">
        <w:rPr>
          <w:rFonts w:asciiTheme="majorBidi" w:hAnsiTheme="majorBidi"/>
          <w:b/>
          <w:bCs/>
          <w:sz w:val="30"/>
          <w:szCs w:val="30"/>
        </w:rPr>
        <w:t xml:space="preserve"> </w:t>
      </w:r>
    </w:p>
    <w:p w14:paraId="3BEC606B" w14:textId="77777777" w:rsidR="00D346EB" w:rsidRPr="00074045" w:rsidRDefault="00D346EB" w:rsidP="00D346EB">
      <w:pPr>
        <w:pStyle w:val="Ang15"/>
        <w:rPr>
          <w:sz w:val="20"/>
          <w:szCs w:val="20"/>
          <w:highlight w:val="lightGray"/>
          <w:shd w:val="clear" w:color="auto" w:fill="D9D9D9"/>
        </w:rPr>
      </w:pPr>
    </w:p>
    <w:p w14:paraId="763BC002" w14:textId="77777777" w:rsidR="00D346EB" w:rsidRDefault="00D346EB" w:rsidP="00D346EB">
      <w:pPr>
        <w:pStyle w:val="block"/>
        <w:spacing w:after="0" w:line="240" w:lineRule="atLeast"/>
        <w:ind w:left="540" w:right="-39"/>
        <w:jc w:val="thaiDistribute"/>
        <w:rPr>
          <w:rFonts w:asciiTheme="majorBidi" w:hAnsiTheme="majorBidi"/>
          <w:sz w:val="30"/>
          <w:szCs w:val="30"/>
        </w:rPr>
      </w:pPr>
      <w:r w:rsidRPr="00203012">
        <w:rPr>
          <w:rFonts w:asciiTheme="majorBidi" w:hAnsi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</w:t>
      </w:r>
      <w:r w:rsidRPr="00203012">
        <w:rPr>
          <w:rFonts w:asciiTheme="majorBidi" w:hAnsiTheme="majorBidi" w:hint="cs"/>
          <w:sz w:val="30"/>
          <w:szCs w:val="30"/>
          <w:cs/>
        </w:rPr>
        <w:t>มูล</w:t>
      </w:r>
      <w:r w:rsidRPr="00203012">
        <w:rPr>
          <w:rFonts w:asciiTheme="majorBidi" w:hAnsiTheme="majorBidi"/>
          <w:sz w:val="30"/>
          <w:szCs w:val="30"/>
          <w:cs/>
        </w:rPr>
        <w:t>ค่าด้วยมูลค่า</w:t>
      </w:r>
      <w:r>
        <w:rPr>
          <w:rFonts w:asciiTheme="majorBidi" w:hAnsiTheme="majorBidi" w:hint="cs"/>
          <w:sz w:val="30"/>
          <w:szCs w:val="30"/>
          <w:cs/>
        </w:rPr>
        <w:t>ราคาทุนตัดจำหน่าย</w:t>
      </w:r>
      <w:r w:rsidRPr="00203012">
        <w:rPr>
          <w:rFonts w:asciiTheme="majorBidi" w:hAnsiTheme="majorBidi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4B96EB86" w14:textId="77777777" w:rsidR="009A49D4" w:rsidRDefault="009A49D4">
      <w:pPr>
        <w:spacing w:line="240" w:lineRule="auto"/>
        <w:rPr>
          <w:highlight w:val="yellow"/>
        </w:rPr>
        <w:sectPr w:rsidR="009A49D4" w:rsidSect="0091202C">
          <w:pgSz w:w="11909" w:h="16834" w:code="9"/>
          <w:pgMar w:top="691" w:right="1152" w:bottom="576" w:left="1152" w:header="706" w:footer="706" w:gutter="0"/>
          <w:paperSrc w:first="7" w:other="7"/>
          <w:cols w:space="737"/>
          <w:docGrid w:linePitch="360"/>
        </w:sectPr>
      </w:pPr>
    </w:p>
    <w:tbl>
      <w:tblPr>
        <w:tblW w:w="1458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150"/>
        <w:gridCol w:w="900"/>
        <w:gridCol w:w="1620"/>
        <w:gridCol w:w="270"/>
        <w:gridCol w:w="1530"/>
        <w:gridCol w:w="270"/>
        <w:gridCol w:w="1530"/>
        <w:gridCol w:w="270"/>
        <w:gridCol w:w="1080"/>
        <w:gridCol w:w="270"/>
        <w:gridCol w:w="1080"/>
        <w:gridCol w:w="270"/>
        <w:gridCol w:w="990"/>
        <w:gridCol w:w="270"/>
        <w:gridCol w:w="1080"/>
      </w:tblGrid>
      <w:tr w:rsidR="000F7EB7" w:rsidRPr="00731B95" w14:paraId="24564FF2" w14:textId="77777777" w:rsidTr="007842E4">
        <w:trPr>
          <w:trHeight w:val="261"/>
        </w:trPr>
        <w:tc>
          <w:tcPr>
            <w:tcW w:w="3150" w:type="dxa"/>
            <w:shd w:val="clear" w:color="auto" w:fill="auto"/>
            <w:vAlign w:val="bottom"/>
          </w:tcPr>
          <w:p w14:paraId="5620CF24" w14:textId="77777777" w:rsidR="000F7EB7" w:rsidRPr="00EC0235" w:rsidRDefault="000F7EB7" w:rsidP="00ED0B5B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43B784B9" w14:textId="77777777" w:rsidR="000F7EB7" w:rsidRPr="00EC023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726B9594" w14:textId="77777777" w:rsidR="000F7EB7" w:rsidRPr="00EC023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F7EB7" w:rsidRPr="00731B95" w14:paraId="2D966A5D" w14:textId="77777777" w:rsidTr="007842E4">
        <w:trPr>
          <w:trHeight w:val="261"/>
        </w:trPr>
        <w:tc>
          <w:tcPr>
            <w:tcW w:w="3150" w:type="dxa"/>
            <w:shd w:val="clear" w:color="auto" w:fill="auto"/>
            <w:vAlign w:val="bottom"/>
          </w:tcPr>
          <w:p w14:paraId="1E45B016" w14:textId="77777777" w:rsidR="000F7EB7" w:rsidRPr="00EC0235" w:rsidRDefault="000F7EB7" w:rsidP="00ED0B5B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7281062B" w14:textId="77777777" w:rsidR="000F7EB7" w:rsidRPr="00EC023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D69914" w14:textId="77777777" w:rsidR="000F7EB7" w:rsidRPr="00EC023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</w:tcPr>
          <w:p w14:paraId="75BB7F09" w14:textId="77777777" w:rsidR="000F7EB7" w:rsidRPr="00EC023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057641" w14:textId="77777777" w:rsidR="000F7EB7" w:rsidRPr="00EC023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F7EB7" w:rsidRPr="00731B95" w14:paraId="3F54B6DC" w14:textId="77777777" w:rsidTr="007842E4">
        <w:trPr>
          <w:trHeight w:val="1441"/>
        </w:trPr>
        <w:tc>
          <w:tcPr>
            <w:tcW w:w="3150" w:type="dxa"/>
            <w:shd w:val="clear" w:color="auto" w:fill="auto"/>
            <w:vAlign w:val="bottom"/>
          </w:tcPr>
          <w:p w14:paraId="7E7B47F3" w14:textId="745D871C" w:rsidR="000F7EB7" w:rsidRPr="00EC0235" w:rsidRDefault="00F8465E" w:rsidP="000F7EB7">
            <w:pPr>
              <w:ind w:left="-20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EC02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EC02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  <w:shd w:val="clear" w:color="auto" w:fill="auto"/>
          </w:tcPr>
          <w:p w14:paraId="5A843122" w14:textId="77777777" w:rsidR="000F7EB7" w:rsidRPr="00EC023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C5DC8EF" w14:textId="77777777" w:rsidR="000F7EB7" w:rsidRPr="00EC023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54F23BA9" w14:textId="77777777" w:rsidR="000F7EB7" w:rsidRPr="00EC023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6BE79D21" w14:textId="77777777" w:rsidR="000F7EB7" w:rsidRPr="00EC023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83F9EB" w14:textId="77777777" w:rsidR="000F7EB7" w:rsidRPr="00EC023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75177AD1" w14:textId="77777777" w:rsidR="000F7EB7" w:rsidRPr="00EC023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CFAAF3" w14:textId="77777777" w:rsidR="000F7EB7" w:rsidRPr="00EC023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DDEC0A" w14:textId="77777777" w:rsidR="000F7EB7" w:rsidRPr="00EC0235" w:rsidRDefault="000F7EB7" w:rsidP="00ED0B5B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B52B94" w14:textId="77777777" w:rsidR="000F7EB7" w:rsidRPr="00EC023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0E558E7B" w14:textId="77777777" w:rsidR="000F7EB7" w:rsidRPr="00EC023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47C3A1" w14:textId="77777777" w:rsidR="000F7EB7" w:rsidRPr="00EC023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C02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C02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73289AC7" w14:textId="77777777" w:rsidR="000F7EB7" w:rsidRPr="00EC023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C6B356" w14:textId="77777777" w:rsidR="000F7EB7" w:rsidRPr="00EC023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C02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C02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CDAE281" w14:textId="77777777" w:rsidR="000F7EB7" w:rsidRPr="00EC0235" w:rsidRDefault="000F7EB7" w:rsidP="00ED0B5B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3036DF" w14:textId="77777777" w:rsidR="000F7EB7" w:rsidRPr="00EC0235" w:rsidRDefault="000F7EB7" w:rsidP="00ED0B5B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C02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C02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8B5D1D8" w14:textId="77777777" w:rsidR="000F7EB7" w:rsidRPr="00EC023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40143A" w14:textId="77777777" w:rsidR="000F7EB7" w:rsidRPr="00EC023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F7EB7" w:rsidRPr="00731B95" w14:paraId="4DC2EC79" w14:textId="77777777" w:rsidTr="007842E4">
        <w:trPr>
          <w:trHeight w:val="333"/>
        </w:trPr>
        <w:tc>
          <w:tcPr>
            <w:tcW w:w="3150" w:type="dxa"/>
            <w:shd w:val="clear" w:color="auto" w:fill="auto"/>
            <w:vAlign w:val="bottom"/>
          </w:tcPr>
          <w:p w14:paraId="2FF7DBD5" w14:textId="77777777" w:rsidR="000F7EB7" w:rsidRPr="00EC0235" w:rsidRDefault="000F7EB7" w:rsidP="00ED0B5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52B93FE9" w14:textId="77777777" w:rsidR="000F7EB7" w:rsidRPr="00EC023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27D5BD11" w14:textId="77777777" w:rsidR="000F7EB7" w:rsidRPr="00EC023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F7EB7" w:rsidRPr="00731B95" w14:paraId="6A7A57DB" w14:textId="77777777" w:rsidTr="007842E4">
        <w:trPr>
          <w:trHeight w:val="333"/>
        </w:trPr>
        <w:tc>
          <w:tcPr>
            <w:tcW w:w="3150" w:type="dxa"/>
            <w:shd w:val="clear" w:color="auto" w:fill="auto"/>
            <w:vAlign w:val="bottom"/>
          </w:tcPr>
          <w:p w14:paraId="49F6B9BE" w14:textId="0C11AAD7" w:rsidR="000F7EB7" w:rsidRPr="00EC0235" w:rsidRDefault="000F7EB7" w:rsidP="00ED0B5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 w:rsidR="001936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6</w:t>
            </w:r>
          </w:p>
        </w:tc>
        <w:tc>
          <w:tcPr>
            <w:tcW w:w="900" w:type="dxa"/>
            <w:shd w:val="clear" w:color="auto" w:fill="auto"/>
          </w:tcPr>
          <w:p w14:paraId="19409B6C" w14:textId="77777777" w:rsidR="000F7EB7" w:rsidRPr="00EC023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5E973934" w14:textId="77777777" w:rsidR="000F7EB7" w:rsidRPr="00EC023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0F7EB7" w:rsidRPr="00731B95" w14:paraId="69B157FE" w14:textId="77777777" w:rsidTr="007842E4">
        <w:trPr>
          <w:trHeight w:val="261"/>
        </w:trPr>
        <w:tc>
          <w:tcPr>
            <w:tcW w:w="3150" w:type="dxa"/>
            <w:shd w:val="clear" w:color="auto" w:fill="auto"/>
          </w:tcPr>
          <w:p w14:paraId="72894FD6" w14:textId="77777777" w:rsidR="000F7EB7" w:rsidRPr="00EC0235" w:rsidRDefault="000F7EB7" w:rsidP="00ED0B5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00" w:type="dxa"/>
            <w:shd w:val="clear" w:color="auto" w:fill="auto"/>
          </w:tcPr>
          <w:p w14:paraId="18C8B86F" w14:textId="77777777" w:rsidR="000F7EB7" w:rsidRPr="00EC0235" w:rsidRDefault="000F7EB7" w:rsidP="00ED0B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67583F2E" w14:textId="77777777" w:rsidR="000F7EB7" w:rsidRPr="00EC0235" w:rsidRDefault="000F7EB7" w:rsidP="00ED0B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F7CC524" w14:textId="77777777" w:rsidR="000F7EB7" w:rsidRPr="00EC0235" w:rsidRDefault="000F7EB7" w:rsidP="00ED0B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0A3D277" w14:textId="77777777" w:rsidR="000F7EB7" w:rsidRPr="00EC023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7CDF7A6" w14:textId="77777777" w:rsidR="000F7EB7" w:rsidRPr="00EC023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3A25BAB" w14:textId="77777777" w:rsidR="000F7EB7" w:rsidRPr="00EC023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6A38A16" w14:textId="77777777" w:rsidR="000F7EB7" w:rsidRPr="00EC023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AF5351A" w14:textId="77777777" w:rsidR="000F7EB7" w:rsidRPr="00EC023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C02E862" w14:textId="77777777" w:rsidR="000F7EB7" w:rsidRPr="00EC023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699CB73" w14:textId="77777777" w:rsidR="000F7EB7" w:rsidRPr="00EC023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51EB811" w14:textId="77777777" w:rsidR="000F7EB7" w:rsidRPr="00EC023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6885458" w14:textId="77777777" w:rsidR="000F7EB7" w:rsidRPr="00EC023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7188AAA" w14:textId="77777777" w:rsidR="000F7EB7" w:rsidRPr="00EC023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38C554D" w14:textId="77777777" w:rsidR="000F7EB7" w:rsidRPr="00EC023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7EB7" w:rsidRPr="00731B95" w14:paraId="3E5DF6AA" w14:textId="77777777" w:rsidTr="007842E4">
        <w:trPr>
          <w:trHeight w:val="261"/>
        </w:trPr>
        <w:tc>
          <w:tcPr>
            <w:tcW w:w="3150" w:type="dxa"/>
            <w:shd w:val="clear" w:color="auto" w:fill="auto"/>
          </w:tcPr>
          <w:p w14:paraId="53899033" w14:textId="77777777" w:rsidR="000F7EB7" w:rsidRPr="00EC0235" w:rsidRDefault="000F7EB7" w:rsidP="00ED0B5B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5F6DE811" w14:textId="77777777" w:rsidR="000F7EB7" w:rsidRPr="00EC023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166CB177" w14:textId="77777777" w:rsidR="000F7EB7" w:rsidRPr="00EC0235" w:rsidRDefault="000F7EB7" w:rsidP="00ED0B5B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2E0DB2D" w14:textId="77777777" w:rsidR="000F7EB7" w:rsidRPr="00EC0235" w:rsidRDefault="000F7EB7" w:rsidP="00ED0B5B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674528FC" w14:textId="77777777" w:rsidR="000F7EB7" w:rsidRPr="00EC023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3422B01" w14:textId="77777777" w:rsidR="000F7EB7" w:rsidRPr="00EC0235" w:rsidRDefault="000F7EB7" w:rsidP="00ED0B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C78AEEF" w14:textId="77777777" w:rsidR="000F7EB7" w:rsidRPr="00EC0235" w:rsidRDefault="000F7EB7" w:rsidP="00ED0B5B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CDC0468" w14:textId="77777777" w:rsidR="000F7EB7" w:rsidRPr="00EC023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FA1CDBD" w14:textId="77777777" w:rsidR="000F7EB7" w:rsidRPr="00EC023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D5EC232" w14:textId="77777777" w:rsidR="000F7EB7" w:rsidRPr="00EC0235" w:rsidRDefault="000F7EB7" w:rsidP="00ED0B5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74CDFA5" w14:textId="77777777" w:rsidR="000F7EB7" w:rsidRPr="00EC0235" w:rsidRDefault="000F7EB7" w:rsidP="00ED0B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B2C6A7F" w14:textId="77777777" w:rsidR="000F7EB7" w:rsidRPr="00EC0235" w:rsidRDefault="000F7EB7" w:rsidP="00ED0B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1FE74C2" w14:textId="77777777" w:rsidR="000F7EB7" w:rsidRPr="00EC0235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9D22299" w14:textId="77777777" w:rsidR="000F7EB7" w:rsidRPr="00EC0235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D86259F" w14:textId="77777777" w:rsidR="000F7EB7" w:rsidRPr="00EC0235" w:rsidRDefault="000F7EB7" w:rsidP="00ED0B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7780F" w:rsidRPr="00731B95" w14:paraId="7CA2E78C" w14:textId="77777777" w:rsidTr="0087780F">
        <w:trPr>
          <w:trHeight w:val="261"/>
        </w:trPr>
        <w:tc>
          <w:tcPr>
            <w:tcW w:w="3150" w:type="dxa"/>
            <w:shd w:val="clear" w:color="auto" w:fill="auto"/>
          </w:tcPr>
          <w:p w14:paraId="46E51B77" w14:textId="77777777" w:rsidR="0087780F" w:rsidRPr="00EC0235" w:rsidRDefault="0087780F" w:rsidP="0087780F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900" w:type="dxa"/>
            <w:shd w:val="clear" w:color="auto" w:fill="auto"/>
          </w:tcPr>
          <w:p w14:paraId="5E5B8ACE" w14:textId="145D99EC" w:rsidR="0087780F" w:rsidRPr="00EC0235" w:rsidRDefault="0087780F" w:rsidP="0087780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620" w:type="dxa"/>
            <w:shd w:val="clear" w:color="auto" w:fill="auto"/>
          </w:tcPr>
          <w:p w14:paraId="78E8F439" w14:textId="31391B97" w:rsidR="0087780F" w:rsidRPr="00EC0235" w:rsidRDefault="00464110" w:rsidP="00464110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300,663</w:t>
            </w:r>
          </w:p>
        </w:tc>
        <w:tc>
          <w:tcPr>
            <w:tcW w:w="270" w:type="dxa"/>
            <w:shd w:val="clear" w:color="auto" w:fill="auto"/>
          </w:tcPr>
          <w:p w14:paraId="1BEE246C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19F80480" w14:textId="4BCAFC76" w:rsidR="0087780F" w:rsidRPr="00EC0235" w:rsidRDefault="007307E1" w:rsidP="007307E1">
            <w:pPr>
              <w:pStyle w:val="acctfourfigures"/>
              <w:tabs>
                <w:tab w:val="clear" w:pos="765"/>
              </w:tabs>
              <w:spacing w:line="240" w:lineRule="atLeast"/>
              <w:ind w:left="-43" w:right="-10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41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D15DFE" w14:textId="77777777" w:rsidR="0087780F" w:rsidRPr="00EC0235" w:rsidRDefault="0087780F" w:rsidP="008778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2D0FBBA8" w14:textId="0A4FACF6" w:rsidR="0087780F" w:rsidRPr="00EC0235" w:rsidRDefault="00464110" w:rsidP="0087780F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41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300,663</w:t>
            </w:r>
          </w:p>
        </w:tc>
        <w:tc>
          <w:tcPr>
            <w:tcW w:w="270" w:type="dxa"/>
            <w:shd w:val="clear" w:color="auto" w:fill="auto"/>
          </w:tcPr>
          <w:p w14:paraId="4F9EE277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D62BF2E" w14:textId="2B8AA60A" w:rsidR="0087780F" w:rsidRPr="00EC0235" w:rsidRDefault="001B14E0" w:rsidP="0087780F">
            <w:pPr>
              <w:ind w:left="-14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41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4D1A47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8F61C70" w14:textId="4056ADB3" w:rsidR="0087780F" w:rsidRPr="00EC0235" w:rsidRDefault="001B14E0" w:rsidP="0087780F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41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300,663</w:t>
            </w:r>
          </w:p>
        </w:tc>
        <w:tc>
          <w:tcPr>
            <w:tcW w:w="270" w:type="dxa"/>
            <w:shd w:val="clear" w:color="auto" w:fill="auto"/>
          </w:tcPr>
          <w:p w14:paraId="74ADDE42" w14:textId="77777777" w:rsidR="0087780F" w:rsidRPr="00EC0235" w:rsidRDefault="0087780F" w:rsidP="008778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D34878E" w14:textId="011092B9" w:rsidR="0087780F" w:rsidRPr="00EC0235" w:rsidRDefault="001B14E0" w:rsidP="0087780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41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413CE8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8CA86D2" w14:textId="58527FA5" w:rsidR="0087780F" w:rsidRPr="00EC0235" w:rsidRDefault="001B14E0" w:rsidP="0087780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41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300,663</w:t>
            </w:r>
          </w:p>
        </w:tc>
      </w:tr>
      <w:tr w:rsidR="0087780F" w:rsidRPr="00731B95" w14:paraId="7B5D22D2" w14:textId="77777777" w:rsidTr="007842E4">
        <w:trPr>
          <w:trHeight w:val="261"/>
        </w:trPr>
        <w:tc>
          <w:tcPr>
            <w:tcW w:w="3150" w:type="dxa"/>
            <w:shd w:val="clear" w:color="auto" w:fill="auto"/>
          </w:tcPr>
          <w:p w14:paraId="1099EE15" w14:textId="77777777" w:rsidR="0087780F" w:rsidRPr="00EC0235" w:rsidRDefault="0087780F" w:rsidP="0087780F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7C4F57CB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0AE8017B" w14:textId="3ABCC6FC" w:rsidR="0087780F" w:rsidRPr="00464110" w:rsidRDefault="0087780F" w:rsidP="0087780F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18D938B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2F61F664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C362B53" w14:textId="77777777" w:rsidR="0087780F" w:rsidRPr="00EC0235" w:rsidRDefault="0087780F" w:rsidP="008778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2529020F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140AEA6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978EECC" w14:textId="77777777" w:rsidR="0087780F" w:rsidRPr="00EC0235" w:rsidRDefault="0087780F" w:rsidP="0087780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F6DCF71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2BBF8E5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04830AC" w14:textId="77777777" w:rsidR="0087780F" w:rsidRPr="00EC0235" w:rsidRDefault="0087780F" w:rsidP="008778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C801B44" w14:textId="77777777" w:rsidR="0087780F" w:rsidRPr="00EC0235" w:rsidRDefault="0087780F" w:rsidP="0087780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9A2BEF1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3840915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7780F" w:rsidRPr="00731B95" w14:paraId="06F4A2F9" w14:textId="77777777" w:rsidTr="0087780F">
        <w:trPr>
          <w:trHeight w:val="261"/>
        </w:trPr>
        <w:tc>
          <w:tcPr>
            <w:tcW w:w="3150" w:type="dxa"/>
            <w:shd w:val="clear" w:color="auto" w:fill="auto"/>
          </w:tcPr>
          <w:p w14:paraId="3F0DDB55" w14:textId="77777777" w:rsidR="0087780F" w:rsidRPr="00EC0235" w:rsidRDefault="0087780F" w:rsidP="0087780F">
            <w:pPr>
              <w:ind w:left="166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900" w:type="dxa"/>
            <w:shd w:val="clear" w:color="auto" w:fill="auto"/>
          </w:tcPr>
          <w:p w14:paraId="11A42E43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628F86C5" w14:textId="76E4471B" w:rsidR="0087780F" w:rsidRPr="00464110" w:rsidRDefault="00464110" w:rsidP="00464110">
            <w:pPr>
              <w:pStyle w:val="acctfourfigures"/>
              <w:tabs>
                <w:tab w:val="clear" w:pos="765"/>
              </w:tabs>
              <w:spacing w:line="240" w:lineRule="atLeast"/>
              <w:ind w:left="-43" w:right="-10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41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3229E1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A7D6F50" w14:textId="2EFE7A9D" w:rsidR="0087780F" w:rsidRPr="00EC0235" w:rsidRDefault="00464110" w:rsidP="0087780F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487,022</w:t>
            </w:r>
          </w:p>
        </w:tc>
        <w:tc>
          <w:tcPr>
            <w:tcW w:w="270" w:type="dxa"/>
            <w:shd w:val="clear" w:color="auto" w:fill="auto"/>
          </w:tcPr>
          <w:p w14:paraId="592409FB" w14:textId="77777777" w:rsidR="0087780F" w:rsidRPr="00EC0235" w:rsidRDefault="0087780F" w:rsidP="008778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569FCBAE" w14:textId="339B661D" w:rsidR="0087780F" w:rsidRPr="00EC0235" w:rsidRDefault="00464110" w:rsidP="0087780F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41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487,022</w:t>
            </w:r>
          </w:p>
        </w:tc>
        <w:tc>
          <w:tcPr>
            <w:tcW w:w="270" w:type="dxa"/>
            <w:shd w:val="clear" w:color="auto" w:fill="auto"/>
          </w:tcPr>
          <w:p w14:paraId="4B55C8D2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5060EBC" w14:textId="4FF956FA" w:rsidR="0087780F" w:rsidRPr="00EC0235" w:rsidRDefault="001B14E0" w:rsidP="0087780F">
            <w:pPr>
              <w:ind w:left="-14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41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701218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A730DB8" w14:textId="38D896CC" w:rsidR="0087780F" w:rsidRPr="00EC0235" w:rsidRDefault="001B14E0" w:rsidP="0087780F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450,900</w:t>
            </w:r>
          </w:p>
        </w:tc>
        <w:tc>
          <w:tcPr>
            <w:tcW w:w="270" w:type="dxa"/>
            <w:shd w:val="clear" w:color="auto" w:fill="auto"/>
          </w:tcPr>
          <w:p w14:paraId="4AE20E01" w14:textId="77777777" w:rsidR="0087780F" w:rsidRPr="00EC0235" w:rsidRDefault="0087780F" w:rsidP="008778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D40251D" w14:textId="73D96273" w:rsidR="0087780F" w:rsidRPr="00EC0235" w:rsidRDefault="001B14E0" w:rsidP="0087780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41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DCA0D5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B12AFF2" w14:textId="35DFA610" w:rsidR="0087780F" w:rsidRPr="00EC0235" w:rsidRDefault="001B14E0" w:rsidP="0087780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450,900</w:t>
            </w:r>
          </w:p>
        </w:tc>
      </w:tr>
      <w:tr w:rsidR="0087780F" w:rsidRPr="00731B95" w14:paraId="2EAF5DDE" w14:textId="77777777" w:rsidTr="007842E4">
        <w:trPr>
          <w:trHeight w:val="261"/>
        </w:trPr>
        <w:tc>
          <w:tcPr>
            <w:tcW w:w="3150" w:type="dxa"/>
            <w:shd w:val="clear" w:color="auto" w:fill="auto"/>
          </w:tcPr>
          <w:p w14:paraId="721CD114" w14:textId="77777777" w:rsidR="0087780F" w:rsidRPr="00EC0235" w:rsidRDefault="0087780F" w:rsidP="0087780F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900" w:type="dxa"/>
            <w:shd w:val="clear" w:color="auto" w:fill="auto"/>
          </w:tcPr>
          <w:p w14:paraId="568DF1AD" w14:textId="33BD196D" w:rsidR="0087780F" w:rsidRPr="00EC0235" w:rsidRDefault="0087780F" w:rsidP="0087780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7D5064" w14:textId="1250C358" w:rsidR="0087780F" w:rsidRPr="00E05D18" w:rsidRDefault="00464110" w:rsidP="00464110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05D1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300,663</w:t>
            </w:r>
          </w:p>
        </w:tc>
        <w:tc>
          <w:tcPr>
            <w:tcW w:w="270" w:type="dxa"/>
            <w:shd w:val="clear" w:color="auto" w:fill="auto"/>
          </w:tcPr>
          <w:p w14:paraId="4881DE4D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39FEDF" w14:textId="4BF84FF5" w:rsidR="0087780F" w:rsidRPr="00EC0235" w:rsidRDefault="00464110" w:rsidP="0087780F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41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487,022</w:t>
            </w:r>
          </w:p>
        </w:tc>
        <w:tc>
          <w:tcPr>
            <w:tcW w:w="270" w:type="dxa"/>
            <w:shd w:val="clear" w:color="auto" w:fill="auto"/>
          </w:tcPr>
          <w:p w14:paraId="00F3951F" w14:textId="77777777" w:rsidR="0087780F" w:rsidRPr="00EC0235" w:rsidRDefault="0087780F" w:rsidP="008778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AC6D27" w14:textId="0510FBA8" w:rsidR="0087780F" w:rsidRPr="00EC0235" w:rsidRDefault="00464110" w:rsidP="0087780F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787,685</w:t>
            </w:r>
          </w:p>
        </w:tc>
        <w:tc>
          <w:tcPr>
            <w:tcW w:w="270" w:type="dxa"/>
            <w:shd w:val="clear" w:color="auto" w:fill="auto"/>
          </w:tcPr>
          <w:p w14:paraId="40E42F0F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CEE3924" w14:textId="77777777" w:rsidR="0087780F" w:rsidRPr="00EC0235" w:rsidRDefault="0087780F" w:rsidP="0087780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A12DE6A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0EB5529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F2ED8C4" w14:textId="77777777" w:rsidR="0087780F" w:rsidRPr="00EC0235" w:rsidRDefault="0087780F" w:rsidP="008778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33EACFF" w14:textId="77777777" w:rsidR="0087780F" w:rsidRPr="00EC0235" w:rsidRDefault="0087780F" w:rsidP="0087780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67F8BA7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61D576B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7780F" w:rsidRPr="00731B95" w14:paraId="7B87E549" w14:textId="77777777" w:rsidTr="007842E4">
        <w:trPr>
          <w:trHeight w:val="168"/>
        </w:trPr>
        <w:tc>
          <w:tcPr>
            <w:tcW w:w="3150" w:type="dxa"/>
            <w:shd w:val="clear" w:color="auto" w:fill="auto"/>
          </w:tcPr>
          <w:p w14:paraId="18B0D7C1" w14:textId="77777777" w:rsidR="0087780F" w:rsidRPr="00EC0235" w:rsidRDefault="0087780F" w:rsidP="0087780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5351D33D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0521B9FC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9E89E75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6C13EB42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3352D73" w14:textId="77777777" w:rsidR="0087780F" w:rsidRPr="00EC0235" w:rsidRDefault="0087780F" w:rsidP="008778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3A1D72F7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6D02D92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B710A96" w14:textId="77777777" w:rsidR="0087780F" w:rsidRPr="00EC0235" w:rsidRDefault="0087780F" w:rsidP="0087780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AB00072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D0DFB17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C668DD9" w14:textId="77777777" w:rsidR="0087780F" w:rsidRPr="00EC0235" w:rsidRDefault="0087780F" w:rsidP="008778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55CBEA3" w14:textId="77777777" w:rsidR="0087780F" w:rsidRPr="00EC0235" w:rsidRDefault="0087780F" w:rsidP="0087780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20A2FFB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BDF95EF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7780F" w:rsidRPr="00731B95" w14:paraId="14026D75" w14:textId="77777777" w:rsidTr="007842E4">
        <w:trPr>
          <w:trHeight w:val="261"/>
        </w:trPr>
        <w:tc>
          <w:tcPr>
            <w:tcW w:w="3150" w:type="dxa"/>
            <w:shd w:val="clear" w:color="auto" w:fill="auto"/>
          </w:tcPr>
          <w:p w14:paraId="27741E47" w14:textId="77777777" w:rsidR="0087780F" w:rsidRPr="00EC0235" w:rsidRDefault="0087780F" w:rsidP="0087780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ar-SA"/>
              </w:rPr>
            </w:pPr>
            <w:r w:rsidRPr="00EC02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2CBA4DE7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024B7508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3D56CC7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4DBAE2F7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5A1F1F4" w14:textId="77777777" w:rsidR="0087780F" w:rsidRPr="00EC0235" w:rsidRDefault="0087780F" w:rsidP="008778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00CBD76A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713B2B5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9BBA23F" w14:textId="77777777" w:rsidR="0087780F" w:rsidRPr="00EC0235" w:rsidRDefault="0087780F" w:rsidP="0087780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E4C1DB8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91D014B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8C79859" w14:textId="77777777" w:rsidR="0087780F" w:rsidRPr="00EC0235" w:rsidRDefault="0087780F" w:rsidP="008778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C2C8325" w14:textId="77777777" w:rsidR="0087780F" w:rsidRPr="00EC0235" w:rsidRDefault="0087780F" w:rsidP="0087780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2B00319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573BC10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7780F" w:rsidRPr="00731B95" w14:paraId="38C30816" w14:textId="77777777" w:rsidTr="0087780F">
        <w:trPr>
          <w:trHeight w:val="261"/>
        </w:trPr>
        <w:tc>
          <w:tcPr>
            <w:tcW w:w="3150" w:type="dxa"/>
            <w:shd w:val="clear" w:color="auto" w:fill="auto"/>
          </w:tcPr>
          <w:p w14:paraId="3C2DEB75" w14:textId="77777777" w:rsidR="0087780F" w:rsidRPr="00EC0235" w:rsidRDefault="0087780F" w:rsidP="0087780F">
            <w:pPr>
              <w:ind w:left="156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00" w:type="dxa"/>
            <w:shd w:val="clear" w:color="auto" w:fill="auto"/>
          </w:tcPr>
          <w:p w14:paraId="48AECC0F" w14:textId="49995E1C" w:rsidR="0087780F" w:rsidRPr="00EC0235" w:rsidRDefault="0087780F" w:rsidP="0087780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EC023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12</w:t>
            </w:r>
          </w:p>
        </w:tc>
        <w:tc>
          <w:tcPr>
            <w:tcW w:w="1620" w:type="dxa"/>
            <w:shd w:val="clear" w:color="auto" w:fill="auto"/>
          </w:tcPr>
          <w:p w14:paraId="74D72C25" w14:textId="02104EF2" w:rsidR="0087780F" w:rsidRPr="00EC0235" w:rsidRDefault="001B14E0" w:rsidP="0087780F">
            <w:pPr>
              <w:pStyle w:val="acctfourfigures"/>
              <w:tabs>
                <w:tab w:val="clear" w:pos="765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41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C57954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1BCC8F51" w14:textId="5BFC07BF" w:rsidR="0087780F" w:rsidRPr="00EC0235" w:rsidRDefault="001B14E0" w:rsidP="0087780F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21,936,600</w:t>
            </w:r>
          </w:p>
        </w:tc>
        <w:tc>
          <w:tcPr>
            <w:tcW w:w="270" w:type="dxa"/>
            <w:shd w:val="clear" w:color="auto" w:fill="auto"/>
          </w:tcPr>
          <w:p w14:paraId="11A2DD63" w14:textId="77777777" w:rsidR="0087780F" w:rsidRPr="00EC0235" w:rsidRDefault="0087780F" w:rsidP="008778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013D2F7" w14:textId="598FFEE1" w:rsidR="0087780F" w:rsidRPr="00EC0235" w:rsidRDefault="001B14E0" w:rsidP="0087780F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21,936,600</w:t>
            </w:r>
          </w:p>
        </w:tc>
        <w:tc>
          <w:tcPr>
            <w:tcW w:w="270" w:type="dxa"/>
            <w:shd w:val="clear" w:color="auto" w:fill="auto"/>
          </w:tcPr>
          <w:p w14:paraId="039129D2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2FE19D4" w14:textId="1D639974" w:rsidR="0087780F" w:rsidRPr="00EC0235" w:rsidRDefault="00637742" w:rsidP="0087780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41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31D13B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734779D" w14:textId="0F7FADC8" w:rsidR="0087780F" w:rsidRPr="00EC0235" w:rsidRDefault="00637742" w:rsidP="00211DD3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 w:rsidRPr="00211D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22,107,167</w:t>
            </w:r>
          </w:p>
        </w:tc>
        <w:tc>
          <w:tcPr>
            <w:tcW w:w="270" w:type="dxa"/>
            <w:shd w:val="clear" w:color="auto" w:fill="auto"/>
          </w:tcPr>
          <w:p w14:paraId="22DD77D6" w14:textId="77777777" w:rsidR="0087780F" w:rsidRPr="00EC0235" w:rsidRDefault="0087780F" w:rsidP="008778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54B1041" w14:textId="1102C4C5" w:rsidR="0087780F" w:rsidRPr="00EC0235" w:rsidRDefault="00637742" w:rsidP="0087780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41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BB5A57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D859571" w14:textId="73FDA53A" w:rsidR="0087780F" w:rsidRPr="00EC0235" w:rsidRDefault="00637742" w:rsidP="0087780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22,107,167</w:t>
            </w:r>
          </w:p>
        </w:tc>
      </w:tr>
      <w:tr w:rsidR="0087780F" w:rsidRPr="00731B95" w14:paraId="02CC1ECF" w14:textId="77777777" w:rsidTr="007842E4">
        <w:trPr>
          <w:trHeight w:val="261"/>
        </w:trPr>
        <w:tc>
          <w:tcPr>
            <w:tcW w:w="3150" w:type="dxa"/>
            <w:shd w:val="clear" w:color="auto" w:fill="auto"/>
          </w:tcPr>
          <w:p w14:paraId="2D1A0D88" w14:textId="77777777" w:rsidR="0087780F" w:rsidRPr="00EC0235" w:rsidRDefault="0087780F" w:rsidP="0087780F">
            <w:pPr>
              <w:ind w:left="-22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5B85F691" w14:textId="77777777" w:rsidR="0087780F" w:rsidRPr="00EC0235" w:rsidRDefault="0087780F" w:rsidP="0087780F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51028D" w14:textId="46B14CB7" w:rsidR="0087780F" w:rsidRPr="001B14E0" w:rsidRDefault="001B14E0" w:rsidP="0087780F">
            <w:pPr>
              <w:pStyle w:val="acctfourfigures"/>
              <w:tabs>
                <w:tab w:val="clear" w:pos="765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14E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DBA7F2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C6EF1D" w14:textId="6F65C08E" w:rsidR="0087780F" w:rsidRPr="000E7636" w:rsidRDefault="001B14E0" w:rsidP="0087780F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21,936,600</w:t>
            </w:r>
          </w:p>
        </w:tc>
        <w:tc>
          <w:tcPr>
            <w:tcW w:w="270" w:type="dxa"/>
            <w:shd w:val="clear" w:color="auto" w:fill="auto"/>
          </w:tcPr>
          <w:p w14:paraId="1AD02393" w14:textId="77777777" w:rsidR="0087780F" w:rsidRPr="000E7636" w:rsidRDefault="0087780F" w:rsidP="0087780F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F17194" w14:textId="0C0C3C32" w:rsidR="0087780F" w:rsidRPr="000E7636" w:rsidRDefault="001B14E0" w:rsidP="0087780F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21,936,600</w:t>
            </w:r>
          </w:p>
        </w:tc>
        <w:tc>
          <w:tcPr>
            <w:tcW w:w="270" w:type="dxa"/>
            <w:shd w:val="clear" w:color="auto" w:fill="auto"/>
          </w:tcPr>
          <w:p w14:paraId="729F16ED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C3F6BF8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81DFC43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16350CA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A1EFC92" w14:textId="77777777" w:rsidR="0087780F" w:rsidRPr="00EC0235" w:rsidRDefault="0087780F" w:rsidP="0087780F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1CC46CD" w14:textId="77777777" w:rsidR="0087780F" w:rsidRPr="00EC0235" w:rsidRDefault="0087780F" w:rsidP="0087780F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4C52301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9DCB301" w14:textId="77777777" w:rsidR="0087780F" w:rsidRPr="00EC0235" w:rsidRDefault="0087780F" w:rsidP="0087780F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6438415C" w14:textId="6B8C40A6" w:rsidR="000F7EB7" w:rsidRDefault="000F7EB7">
      <w:pPr>
        <w:spacing w:line="240" w:lineRule="auto"/>
      </w:pPr>
      <w:r>
        <w:br w:type="page"/>
      </w:r>
    </w:p>
    <w:tbl>
      <w:tblPr>
        <w:tblW w:w="1458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150"/>
        <w:gridCol w:w="900"/>
        <w:gridCol w:w="1620"/>
        <w:gridCol w:w="270"/>
        <w:gridCol w:w="1530"/>
        <w:gridCol w:w="270"/>
        <w:gridCol w:w="1530"/>
        <w:gridCol w:w="270"/>
        <w:gridCol w:w="1080"/>
        <w:gridCol w:w="270"/>
        <w:gridCol w:w="1080"/>
        <w:gridCol w:w="270"/>
        <w:gridCol w:w="990"/>
        <w:gridCol w:w="270"/>
        <w:gridCol w:w="1080"/>
      </w:tblGrid>
      <w:tr w:rsidR="00A00971" w:rsidRPr="00731B95" w14:paraId="642449D6" w14:textId="77777777" w:rsidTr="00DC68D1">
        <w:trPr>
          <w:trHeight w:val="261"/>
        </w:trPr>
        <w:tc>
          <w:tcPr>
            <w:tcW w:w="3150" w:type="dxa"/>
            <w:shd w:val="clear" w:color="auto" w:fill="auto"/>
            <w:vAlign w:val="bottom"/>
          </w:tcPr>
          <w:p w14:paraId="23DBE6D5" w14:textId="77777777" w:rsidR="00A00971" w:rsidRPr="00EC0235" w:rsidRDefault="00A00971" w:rsidP="00DC68D1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463349A1" w14:textId="77777777" w:rsidR="00A00971" w:rsidRPr="00EC0235" w:rsidRDefault="00A00971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389C6D92" w14:textId="77777777" w:rsidR="00A00971" w:rsidRPr="00EC0235" w:rsidRDefault="00A00971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00971" w:rsidRPr="00731B95" w14:paraId="6A8E7485" w14:textId="77777777" w:rsidTr="00DC68D1">
        <w:trPr>
          <w:trHeight w:val="261"/>
        </w:trPr>
        <w:tc>
          <w:tcPr>
            <w:tcW w:w="3150" w:type="dxa"/>
            <w:shd w:val="clear" w:color="auto" w:fill="auto"/>
            <w:vAlign w:val="bottom"/>
          </w:tcPr>
          <w:p w14:paraId="5F3181BD" w14:textId="77777777" w:rsidR="00A00971" w:rsidRPr="00EC0235" w:rsidRDefault="00A00971" w:rsidP="00DC68D1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094B1830" w14:textId="77777777" w:rsidR="00A00971" w:rsidRPr="00EC0235" w:rsidRDefault="00A00971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EBABD4" w14:textId="77777777" w:rsidR="00A00971" w:rsidRPr="00EC0235" w:rsidRDefault="00A00971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</w:tcPr>
          <w:p w14:paraId="0C2B94F3" w14:textId="77777777" w:rsidR="00A00971" w:rsidRPr="00EC0235" w:rsidRDefault="00A00971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FDD2D7" w14:textId="77777777" w:rsidR="00A00971" w:rsidRPr="00EC0235" w:rsidRDefault="00A00971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A00971" w:rsidRPr="00731B95" w14:paraId="7DDB78A1" w14:textId="77777777" w:rsidTr="00DC68D1">
        <w:trPr>
          <w:trHeight w:val="1441"/>
        </w:trPr>
        <w:tc>
          <w:tcPr>
            <w:tcW w:w="3150" w:type="dxa"/>
            <w:shd w:val="clear" w:color="auto" w:fill="auto"/>
            <w:vAlign w:val="bottom"/>
          </w:tcPr>
          <w:p w14:paraId="7618FA3D" w14:textId="77777777" w:rsidR="00A00971" w:rsidRPr="00EC0235" w:rsidRDefault="00A00971" w:rsidP="00DC68D1">
            <w:pPr>
              <w:ind w:left="-20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EC02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EC02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  <w:shd w:val="clear" w:color="auto" w:fill="auto"/>
          </w:tcPr>
          <w:p w14:paraId="3744F3E4" w14:textId="77777777" w:rsidR="00A00971" w:rsidRPr="00EC0235" w:rsidRDefault="00A00971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B4D43DF" w14:textId="77777777" w:rsidR="00A00971" w:rsidRPr="00EC0235" w:rsidRDefault="00A00971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0E31BE3F" w14:textId="77777777" w:rsidR="00A00971" w:rsidRPr="00EC0235" w:rsidRDefault="00A00971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255C30A9" w14:textId="77777777" w:rsidR="00A00971" w:rsidRPr="00EC0235" w:rsidRDefault="00A00971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C37898" w14:textId="77777777" w:rsidR="00A00971" w:rsidRPr="00EC0235" w:rsidRDefault="00A00971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51F637B5" w14:textId="77777777" w:rsidR="00A00971" w:rsidRPr="00EC0235" w:rsidRDefault="00A00971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C40872" w14:textId="77777777" w:rsidR="00A00971" w:rsidRPr="00EC0235" w:rsidRDefault="00A00971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84FA9F" w14:textId="77777777" w:rsidR="00A00971" w:rsidRPr="00EC0235" w:rsidRDefault="00A00971" w:rsidP="00DC68D1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8F6D51" w14:textId="77777777" w:rsidR="00A00971" w:rsidRPr="00EC0235" w:rsidRDefault="00A00971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3561A82C" w14:textId="77777777" w:rsidR="00A00971" w:rsidRPr="00EC0235" w:rsidRDefault="00A00971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E7D8176" w14:textId="77777777" w:rsidR="00A00971" w:rsidRPr="00EC0235" w:rsidRDefault="00A00971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C02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C02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FDC9822" w14:textId="77777777" w:rsidR="00A00971" w:rsidRPr="00EC0235" w:rsidRDefault="00A00971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C52B64" w14:textId="77777777" w:rsidR="00A00971" w:rsidRPr="00EC0235" w:rsidRDefault="00A00971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C02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C02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731E6967" w14:textId="77777777" w:rsidR="00A00971" w:rsidRPr="00EC0235" w:rsidRDefault="00A00971" w:rsidP="00DC68D1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BE7898" w14:textId="77777777" w:rsidR="00A00971" w:rsidRPr="00EC0235" w:rsidRDefault="00A00971" w:rsidP="00DC68D1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C02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C02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62559E0" w14:textId="77777777" w:rsidR="00A00971" w:rsidRPr="00EC0235" w:rsidRDefault="00A00971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1F5CD8C" w14:textId="77777777" w:rsidR="00A00971" w:rsidRPr="00EC0235" w:rsidRDefault="00A00971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00971" w:rsidRPr="00731B95" w14:paraId="38CA3B29" w14:textId="77777777" w:rsidTr="00DC68D1">
        <w:trPr>
          <w:trHeight w:val="333"/>
        </w:trPr>
        <w:tc>
          <w:tcPr>
            <w:tcW w:w="3150" w:type="dxa"/>
            <w:shd w:val="clear" w:color="auto" w:fill="auto"/>
            <w:vAlign w:val="bottom"/>
          </w:tcPr>
          <w:p w14:paraId="67AFB398" w14:textId="77777777" w:rsidR="00A00971" w:rsidRPr="00EC0235" w:rsidRDefault="00A00971" w:rsidP="00DC68D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5A89B8D7" w14:textId="77777777" w:rsidR="00A00971" w:rsidRPr="00EC0235" w:rsidRDefault="00A00971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7084FC26" w14:textId="77777777" w:rsidR="00A00971" w:rsidRPr="00EC0235" w:rsidRDefault="00A00971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00971" w:rsidRPr="00731B95" w14:paraId="55101483" w14:textId="77777777" w:rsidTr="00DC68D1">
        <w:trPr>
          <w:trHeight w:val="333"/>
        </w:trPr>
        <w:tc>
          <w:tcPr>
            <w:tcW w:w="3150" w:type="dxa"/>
            <w:shd w:val="clear" w:color="auto" w:fill="auto"/>
            <w:vAlign w:val="bottom"/>
          </w:tcPr>
          <w:p w14:paraId="414C6963" w14:textId="77777777" w:rsidR="00A00971" w:rsidRPr="00EC0235" w:rsidRDefault="00A00971" w:rsidP="00DC68D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900" w:type="dxa"/>
            <w:shd w:val="clear" w:color="auto" w:fill="auto"/>
          </w:tcPr>
          <w:p w14:paraId="2B73DE79" w14:textId="77777777" w:rsidR="00A00971" w:rsidRPr="00EC0235" w:rsidRDefault="00A00971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172A83D4" w14:textId="77777777" w:rsidR="00A00971" w:rsidRPr="00EC0235" w:rsidRDefault="00A00971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A00971" w:rsidRPr="00731B95" w14:paraId="7C0F85AC" w14:textId="77777777" w:rsidTr="00DC68D1">
        <w:trPr>
          <w:trHeight w:val="261"/>
        </w:trPr>
        <w:tc>
          <w:tcPr>
            <w:tcW w:w="3150" w:type="dxa"/>
            <w:shd w:val="clear" w:color="auto" w:fill="auto"/>
          </w:tcPr>
          <w:p w14:paraId="64EFBDC7" w14:textId="77777777" w:rsidR="00A00971" w:rsidRPr="00EC0235" w:rsidRDefault="00A00971" w:rsidP="00DC68D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00" w:type="dxa"/>
            <w:shd w:val="clear" w:color="auto" w:fill="auto"/>
          </w:tcPr>
          <w:p w14:paraId="5C50737A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156AF6A6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385044A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61025762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1DF35E6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B239697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F54F71E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999390C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62E8B02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29772C4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71A9508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1D426DA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2E355F5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6656CE7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00971" w:rsidRPr="00731B95" w14:paraId="5E014720" w14:textId="77777777" w:rsidTr="00DC68D1">
        <w:trPr>
          <w:trHeight w:val="261"/>
        </w:trPr>
        <w:tc>
          <w:tcPr>
            <w:tcW w:w="3150" w:type="dxa"/>
            <w:shd w:val="clear" w:color="auto" w:fill="auto"/>
          </w:tcPr>
          <w:p w14:paraId="7A881AAE" w14:textId="77777777" w:rsidR="00A00971" w:rsidRPr="00EC0235" w:rsidRDefault="00A00971" w:rsidP="00DC68D1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52748783" w14:textId="77777777" w:rsidR="00A00971" w:rsidRPr="00EC0235" w:rsidRDefault="00A00971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5B7F81A2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59D03E9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3ABD63D" w14:textId="77777777" w:rsidR="00A00971" w:rsidRPr="00EC0235" w:rsidRDefault="00A00971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246BEC5" w14:textId="77777777" w:rsidR="00A00971" w:rsidRPr="00EC0235" w:rsidRDefault="00A00971" w:rsidP="00DC68D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4F1178E3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C5776D3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2767F1A" w14:textId="77777777" w:rsidR="00A00971" w:rsidRPr="00EC0235" w:rsidRDefault="00A00971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6F6EB6D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9B28C7E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1C473B9" w14:textId="77777777" w:rsidR="00A00971" w:rsidRPr="00EC0235" w:rsidRDefault="00A00971" w:rsidP="00DC68D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89851A8" w14:textId="77777777" w:rsidR="00A00971" w:rsidRPr="00EC0235" w:rsidRDefault="00A00971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6815E84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C13C88B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00971" w:rsidRPr="00731B95" w14:paraId="20B274AA" w14:textId="77777777" w:rsidTr="00DC68D1">
        <w:trPr>
          <w:trHeight w:val="261"/>
        </w:trPr>
        <w:tc>
          <w:tcPr>
            <w:tcW w:w="3150" w:type="dxa"/>
            <w:shd w:val="clear" w:color="auto" w:fill="auto"/>
          </w:tcPr>
          <w:p w14:paraId="72126D2A" w14:textId="77777777" w:rsidR="00A00971" w:rsidRPr="00EC0235" w:rsidRDefault="00A00971" w:rsidP="00DC68D1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900" w:type="dxa"/>
            <w:shd w:val="clear" w:color="auto" w:fill="auto"/>
          </w:tcPr>
          <w:p w14:paraId="47F2DC98" w14:textId="600B10F7" w:rsidR="00A00971" w:rsidRPr="00EC0235" w:rsidRDefault="00A00971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4B058245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left" w:pos="700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635CBF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7E9D065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185,030</w:t>
            </w:r>
          </w:p>
        </w:tc>
        <w:tc>
          <w:tcPr>
            <w:tcW w:w="270" w:type="dxa"/>
            <w:shd w:val="clear" w:color="auto" w:fill="auto"/>
          </w:tcPr>
          <w:p w14:paraId="3FEC97B2" w14:textId="77777777" w:rsidR="00A00971" w:rsidRPr="00EC0235" w:rsidRDefault="00A00971" w:rsidP="00DC68D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2845BCE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185,030</w:t>
            </w:r>
          </w:p>
        </w:tc>
        <w:tc>
          <w:tcPr>
            <w:tcW w:w="270" w:type="dxa"/>
            <w:shd w:val="clear" w:color="auto" w:fill="auto"/>
          </w:tcPr>
          <w:p w14:paraId="5AC2ED5D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318E89F" w14:textId="77777777" w:rsidR="00A00971" w:rsidRPr="00EC0235" w:rsidRDefault="00A00971" w:rsidP="00DC68D1">
            <w:pPr>
              <w:ind w:left="-14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A0DB73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F0FB3C1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185,088</w:t>
            </w:r>
          </w:p>
        </w:tc>
        <w:tc>
          <w:tcPr>
            <w:tcW w:w="270" w:type="dxa"/>
            <w:shd w:val="clear" w:color="auto" w:fill="auto"/>
          </w:tcPr>
          <w:p w14:paraId="286FCFF4" w14:textId="77777777" w:rsidR="00A00971" w:rsidRPr="00EC0235" w:rsidRDefault="00A00971" w:rsidP="00DC68D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4897923" w14:textId="77777777" w:rsidR="00A00971" w:rsidRPr="00EC0235" w:rsidRDefault="00A00971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F92815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983647A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185,088</w:t>
            </w:r>
          </w:p>
        </w:tc>
      </w:tr>
      <w:tr w:rsidR="00A00971" w:rsidRPr="00731B95" w14:paraId="6DD80A98" w14:textId="77777777" w:rsidTr="00DC68D1">
        <w:trPr>
          <w:trHeight w:val="261"/>
        </w:trPr>
        <w:tc>
          <w:tcPr>
            <w:tcW w:w="3150" w:type="dxa"/>
            <w:shd w:val="clear" w:color="auto" w:fill="auto"/>
          </w:tcPr>
          <w:p w14:paraId="79325726" w14:textId="77777777" w:rsidR="00A00971" w:rsidRPr="00EC0235" w:rsidRDefault="00A00971" w:rsidP="00DC68D1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1B465241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73CE4E6B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CA351A9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080A4BA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23C2F5D" w14:textId="77777777" w:rsidR="00A00971" w:rsidRPr="00EC0235" w:rsidRDefault="00A00971" w:rsidP="00DC68D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69F1DAAC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E5EFB28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CD62558" w14:textId="77777777" w:rsidR="00A00971" w:rsidRPr="00EC0235" w:rsidRDefault="00A00971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E636587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63ACD9A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8EE5374" w14:textId="77777777" w:rsidR="00A00971" w:rsidRPr="00EC0235" w:rsidRDefault="00A00971" w:rsidP="00DC68D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A04600F" w14:textId="77777777" w:rsidR="00A00971" w:rsidRPr="00EC0235" w:rsidRDefault="00A00971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4E5EDE7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3E47137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00971" w:rsidRPr="00731B95" w14:paraId="0BE717F6" w14:textId="77777777" w:rsidTr="00DC68D1">
        <w:trPr>
          <w:trHeight w:val="261"/>
        </w:trPr>
        <w:tc>
          <w:tcPr>
            <w:tcW w:w="3150" w:type="dxa"/>
            <w:shd w:val="clear" w:color="auto" w:fill="auto"/>
          </w:tcPr>
          <w:p w14:paraId="141B4B3A" w14:textId="77777777" w:rsidR="00A00971" w:rsidRPr="00EC0235" w:rsidRDefault="00A00971" w:rsidP="00DC68D1">
            <w:pPr>
              <w:ind w:left="166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900" w:type="dxa"/>
            <w:shd w:val="clear" w:color="auto" w:fill="auto"/>
          </w:tcPr>
          <w:p w14:paraId="7621BA06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06EA5CBD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left" w:pos="700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F46924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67289E8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486,173</w:t>
            </w:r>
          </w:p>
        </w:tc>
        <w:tc>
          <w:tcPr>
            <w:tcW w:w="270" w:type="dxa"/>
            <w:shd w:val="clear" w:color="auto" w:fill="auto"/>
          </w:tcPr>
          <w:p w14:paraId="13215E7A" w14:textId="77777777" w:rsidR="00A00971" w:rsidRPr="00EC0235" w:rsidRDefault="00A00971" w:rsidP="00DC68D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23235F5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486,173</w:t>
            </w:r>
          </w:p>
        </w:tc>
        <w:tc>
          <w:tcPr>
            <w:tcW w:w="270" w:type="dxa"/>
            <w:shd w:val="clear" w:color="auto" w:fill="auto"/>
          </w:tcPr>
          <w:p w14:paraId="5B4C9DFE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555F6A3" w14:textId="77777777" w:rsidR="00A00971" w:rsidRPr="00EC0235" w:rsidRDefault="00A00971" w:rsidP="00DC68D1">
            <w:pPr>
              <w:ind w:left="-14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E3A221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0CFC0CD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439,598</w:t>
            </w:r>
          </w:p>
        </w:tc>
        <w:tc>
          <w:tcPr>
            <w:tcW w:w="270" w:type="dxa"/>
            <w:shd w:val="clear" w:color="auto" w:fill="auto"/>
          </w:tcPr>
          <w:p w14:paraId="4D245934" w14:textId="77777777" w:rsidR="00A00971" w:rsidRPr="00EC0235" w:rsidRDefault="00A00971" w:rsidP="00DC68D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67F0CD7" w14:textId="77777777" w:rsidR="00A00971" w:rsidRPr="00EC0235" w:rsidRDefault="00A00971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1C4BA0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F8E29D0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439,598</w:t>
            </w:r>
          </w:p>
        </w:tc>
      </w:tr>
      <w:tr w:rsidR="00A00971" w:rsidRPr="00731B95" w14:paraId="27F00BCF" w14:textId="77777777" w:rsidTr="00DC68D1">
        <w:trPr>
          <w:trHeight w:val="261"/>
        </w:trPr>
        <w:tc>
          <w:tcPr>
            <w:tcW w:w="3150" w:type="dxa"/>
            <w:shd w:val="clear" w:color="auto" w:fill="auto"/>
          </w:tcPr>
          <w:p w14:paraId="3B8EF489" w14:textId="77777777" w:rsidR="00A00971" w:rsidRPr="00EC0235" w:rsidRDefault="00A00971" w:rsidP="00DC68D1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900" w:type="dxa"/>
            <w:shd w:val="clear" w:color="auto" w:fill="auto"/>
          </w:tcPr>
          <w:p w14:paraId="76480023" w14:textId="77777777" w:rsidR="00A00971" w:rsidRPr="00EC0235" w:rsidRDefault="00A00971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3A2CC9" w14:textId="77777777" w:rsidR="00A00971" w:rsidRPr="00EC0235" w:rsidRDefault="00A00971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D4EE6B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CB38B7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671,203</w:t>
            </w:r>
          </w:p>
        </w:tc>
        <w:tc>
          <w:tcPr>
            <w:tcW w:w="270" w:type="dxa"/>
            <w:shd w:val="clear" w:color="auto" w:fill="auto"/>
          </w:tcPr>
          <w:p w14:paraId="574BA703" w14:textId="77777777" w:rsidR="00A00971" w:rsidRPr="00EC0235" w:rsidRDefault="00A00971" w:rsidP="00DC68D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52F276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671,203</w:t>
            </w:r>
          </w:p>
        </w:tc>
        <w:tc>
          <w:tcPr>
            <w:tcW w:w="270" w:type="dxa"/>
            <w:shd w:val="clear" w:color="auto" w:fill="auto"/>
          </w:tcPr>
          <w:p w14:paraId="652C6092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281BAB8" w14:textId="77777777" w:rsidR="00A00971" w:rsidRPr="00EC0235" w:rsidRDefault="00A00971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5E52472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2B41023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0DC101F" w14:textId="77777777" w:rsidR="00A00971" w:rsidRPr="00EC0235" w:rsidRDefault="00A00971" w:rsidP="00DC68D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5631D0D" w14:textId="77777777" w:rsidR="00A00971" w:rsidRPr="00EC0235" w:rsidRDefault="00A00971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65E4083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8DD96D4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00971" w:rsidRPr="00731B95" w14:paraId="21536C30" w14:textId="77777777" w:rsidTr="00DC68D1">
        <w:trPr>
          <w:trHeight w:val="168"/>
        </w:trPr>
        <w:tc>
          <w:tcPr>
            <w:tcW w:w="3150" w:type="dxa"/>
            <w:shd w:val="clear" w:color="auto" w:fill="auto"/>
          </w:tcPr>
          <w:p w14:paraId="3F01DC9D" w14:textId="77777777" w:rsidR="00A00971" w:rsidRPr="00EC0235" w:rsidRDefault="00A00971" w:rsidP="00DC68D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457959C3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5B7568CD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2426DF1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09809EDB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65AE50B" w14:textId="77777777" w:rsidR="00A00971" w:rsidRPr="00EC0235" w:rsidRDefault="00A00971" w:rsidP="00DC68D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0811944B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572A4B0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A24CA8E" w14:textId="77777777" w:rsidR="00A00971" w:rsidRPr="00EC0235" w:rsidRDefault="00A00971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07B8287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D4B3FD3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ADC3FC5" w14:textId="77777777" w:rsidR="00A00971" w:rsidRPr="00EC0235" w:rsidRDefault="00A00971" w:rsidP="00DC68D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E87324D" w14:textId="77777777" w:rsidR="00A00971" w:rsidRPr="00EC0235" w:rsidRDefault="00A00971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3A15D41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0838A0A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00971" w:rsidRPr="00731B95" w14:paraId="4AC32B8C" w14:textId="77777777" w:rsidTr="00DC68D1">
        <w:trPr>
          <w:trHeight w:val="261"/>
        </w:trPr>
        <w:tc>
          <w:tcPr>
            <w:tcW w:w="3150" w:type="dxa"/>
            <w:shd w:val="clear" w:color="auto" w:fill="auto"/>
          </w:tcPr>
          <w:p w14:paraId="186A3D04" w14:textId="77777777" w:rsidR="00A00971" w:rsidRPr="00EC0235" w:rsidRDefault="00A00971" w:rsidP="00DC68D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ar-SA"/>
              </w:rPr>
            </w:pPr>
            <w:r w:rsidRPr="00EC02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3EB3722F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0530439A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79E2C36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A12CF1B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EA0478E" w14:textId="77777777" w:rsidR="00A00971" w:rsidRPr="00EC0235" w:rsidRDefault="00A00971" w:rsidP="00DC68D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25E5D918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DC644A2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A43EFAA" w14:textId="77777777" w:rsidR="00A00971" w:rsidRPr="00EC0235" w:rsidRDefault="00A00971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B4E2D7D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134015B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324DDF2" w14:textId="77777777" w:rsidR="00A00971" w:rsidRPr="00EC0235" w:rsidRDefault="00A00971" w:rsidP="00DC68D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863573E" w14:textId="77777777" w:rsidR="00A00971" w:rsidRPr="00EC0235" w:rsidRDefault="00A00971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616C68D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2CC180A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00971" w:rsidRPr="00731B95" w14:paraId="0EA900CA" w14:textId="77777777" w:rsidTr="00DC68D1">
        <w:trPr>
          <w:trHeight w:val="261"/>
        </w:trPr>
        <w:tc>
          <w:tcPr>
            <w:tcW w:w="3150" w:type="dxa"/>
            <w:shd w:val="clear" w:color="auto" w:fill="auto"/>
          </w:tcPr>
          <w:p w14:paraId="3C6A73A0" w14:textId="77777777" w:rsidR="00A00971" w:rsidRPr="00EC0235" w:rsidRDefault="00A00971" w:rsidP="00DC68D1">
            <w:pPr>
              <w:ind w:left="156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00" w:type="dxa"/>
            <w:shd w:val="clear" w:color="auto" w:fill="auto"/>
          </w:tcPr>
          <w:p w14:paraId="5AE28BD4" w14:textId="77777777" w:rsidR="00A00971" w:rsidRPr="00EC0235" w:rsidRDefault="00A00971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EC023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12</w:t>
            </w:r>
          </w:p>
        </w:tc>
        <w:tc>
          <w:tcPr>
            <w:tcW w:w="1620" w:type="dxa"/>
            <w:shd w:val="clear" w:color="auto" w:fill="auto"/>
          </w:tcPr>
          <w:p w14:paraId="401B2187" w14:textId="77777777" w:rsidR="00A00971" w:rsidRPr="00EC0235" w:rsidRDefault="00A00971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E205E4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908F177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16,216,600</w:t>
            </w:r>
          </w:p>
        </w:tc>
        <w:tc>
          <w:tcPr>
            <w:tcW w:w="270" w:type="dxa"/>
            <w:shd w:val="clear" w:color="auto" w:fill="auto"/>
          </w:tcPr>
          <w:p w14:paraId="472442F6" w14:textId="77777777" w:rsidR="00A00971" w:rsidRPr="00EC0235" w:rsidRDefault="00A00971" w:rsidP="00DC68D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529C450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16,216,600</w:t>
            </w:r>
          </w:p>
        </w:tc>
        <w:tc>
          <w:tcPr>
            <w:tcW w:w="270" w:type="dxa"/>
            <w:shd w:val="clear" w:color="auto" w:fill="auto"/>
          </w:tcPr>
          <w:p w14:paraId="3E5D0EF3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3134A9C" w14:textId="77777777" w:rsidR="00A00971" w:rsidRPr="00EC0235" w:rsidRDefault="00A00971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21FD57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100D510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16,177,195</w:t>
            </w:r>
          </w:p>
        </w:tc>
        <w:tc>
          <w:tcPr>
            <w:tcW w:w="270" w:type="dxa"/>
            <w:shd w:val="clear" w:color="auto" w:fill="auto"/>
          </w:tcPr>
          <w:p w14:paraId="57FA9436" w14:textId="77777777" w:rsidR="00A00971" w:rsidRPr="00EC0235" w:rsidRDefault="00A00971" w:rsidP="00DC68D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314CDCF" w14:textId="77777777" w:rsidR="00A00971" w:rsidRPr="00EC0235" w:rsidRDefault="00A00971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285126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5BDD533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16,177,195</w:t>
            </w:r>
          </w:p>
        </w:tc>
      </w:tr>
      <w:tr w:rsidR="00A00971" w:rsidRPr="00731B95" w14:paraId="5EE0D0DD" w14:textId="77777777" w:rsidTr="00DC68D1">
        <w:trPr>
          <w:trHeight w:val="261"/>
        </w:trPr>
        <w:tc>
          <w:tcPr>
            <w:tcW w:w="3150" w:type="dxa"/>
            <w:shd w:val="clear" w:color="auto" w:fill="auto"/>
          </w:tcPr>
          <w:p w14:paraId="048FF138" w14:textId="77777777" w:rsidR="00A00971" w:rsidRPr="00EC0235" w:rsidRDefault="00A00971" w:rsidP="00DC68D1">
            <w:pPr>
              <w:ind w:left="-22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2125AECA" w14:textId="77777777" w:rsidR="00A00971" w:rsidRPr="00EC0235" w:rsidRDefault="00A00971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AF2CC3" w14:textId="77777777" w:rsidR="00A00971" w:rsidRPr="00EC0235" w:rsidRDefault="00A00971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550338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692EAB" w14:textId="77777777" w:rsidR="00A00971" w:rsidRPr="000E7636" w:rsidRDefault="00A00971" w:rsidP="00DC68D1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76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16,216,600</w:t>
            </w:r>
          </w:p>
        </w:tc>
        <w:tc>
          <w:tcPr>
            <w:tcW w:w="270" w:type="dxa"/>
            <w:shd w:val="clear" w:color="auto" w:fill="auto"/>
          </w:tcPr>
          <w:p w14:paraId="7A304037" w14:textId="77777777" w:rsidR="00A00971" w:rsidRPr="000E7636" w:rsidRDefault="00A00971" w:rsidP="00DC68D1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1C85FA" w14:textId="77777777" w:rsidR="00A00971" w:rsidRPr="000E7636" w:rsidRDefault="00A00971" w:rsidP="00DC68D1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76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16,216,600</w:t>
            </w:r>
          </w:p>
        </w:tc>
        <w:tc>
          <w:tcPr>
            <w:tcW w:w="270" w:type="dxa"/>
            <w:shd w:val="clear" w:color="auto" w:fill="auto"/>
          </w:tcPr>
          <w:p w14:paraId="694C955E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A0B3747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B54697F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0600AA6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F855029" w14:textId="77777777" w:rsidR="00A00971" w:rsidRPr="00EC0235" w:rsidRDefault="00A00971" w:rsidP="00DC68D1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860DDCF" w14:textId="77777777" w:rsidR="00A00971" w:rsidRPr="00EC0235" w:rsidRDefault="00A00971" w:rsidP="00DC68D1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72A086C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291CFE1" w14:textId="77777777" w:rsidR="00A00971" w:rsidRPr="00EC0235" w:rsidRDefault="00A00971" w:rsidP="00DC68D1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7E990E5F" w14:textId="1BADD7ED" w:rsidR="001936F2" w:rsidRDefault="001936F2">
      <w:pPr>
        <w:spacing w:line="240" w:lineRule="auto"/>
      </w:pPr>
    </w:p>
    <w:p w14:paraId="00B78675" w14:textId="65AC5E9F" w:rsidR="00A00971" w:rsidRDefault="00A00971">
      <w:pPr>
        <w:spacing w:line="240" w:lineRule="auto"/>
      </w:pPr>
    </w:p>
    <w:p w14:paraId="20B6F1B9" w14:textId="77777777" w:rsidR="001936F2" w:rsidRDefault="001936F2">
      <w:pPr>
        <w:spacing w:line="240" w:lineRule="auto"/>
      </w:pPr>
    </w:p>
    <w:p w14:paraId="557FD359" w14:textId="77777777" w:rsidR="00A00971" w:rsidRDefault="00A00971">
      <w:pPr>
        <w:spacing w:line="240" w:lineRule="auto"/>
      </w:pPr>
    </w:p>
    <w:tbl>
      <w:tblPr>
        <w:tblW w:w="14571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141"/>
        <w:gridCol w:w="900"/>
        <w:gridCol w:w="1620"/>
        <w:gridCol w:w="270"/>
        <w:gridCol w:w="1530"/>
        <w:gridCol w:w="270"/>
        <w:gridCol w:w="1530"/>
        <w:gridCol w:w="270"/>
        <w:gridCol w:w="1080"/>
        <w:gridCol w:w="270"/>
        <w:gridCol w:w="1080"/>
        <w:gridCol w:w="270"/>
        <w:gridCol w:w="990"/>
        <w:gridCol w:w="270"/>
        <w:gridCol w:w="1080"/>
      </w:tblGrid>
      <w:tr w:rsidR="000F7EB7" w:rsidRPr="00731B95" w14:paraId="3029773A" w14:textId="77777777" w:rsidTr="001936F2">
        <w:trPr>
          <w:trHeight w:val="261"/>
        </w:trPr>
        <w:tc>
          <w:tcPr>
            <w:tcW w:w="3141" w:type="dxa"/>
            <w:shd w:val="clear" w:color="auto" w:fill="auto"/>
            <w:vAlign w:val="bottom"/>
          </w:tcPr>
          <w:p w14:paraId="12D22BFF" w14:textId="77777777" w:rsidR="000F7EB7" w:rsidRPr="003F1166" w:rsidRDefault="000F7EB7" w:rsidP="00ED0B5B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23EE8EE2" w14:textId="77777777" w:rsidR="000F7EB7" w:rsidRPr="003F1166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11EC4541" w14:textId="77777777" w:rsidR="000F7EB7" w:rsidRPr="003F1166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7EB7" w:rsidRPr="00731B95" w14:paraId="4CC59618" w14:textId="77777777" w:rsidTr="001936F2">
        <w:trPr>
          <w:trHeight w:val="261"/>
        </w:trPr>
        <w:tc>
          <w:tcPr>
            <w:tcW w:w="3141" w:type="dxa"/>
            <w:shd w:val="clear" w:color="auto" w:fill="auto"/>
            <w:vAlign w:val="bottom"/>
          </w:tcPr>
          <w:p w14:paraId="41CFB0C8" w14:textId="77777777" w:rsidR="000F7EB7" w:rsidRPr="003F1166" w:rsidRDefault="000F7EB7" w:rsidP="00ED0B5B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57BDB1C9" w14:textId="77777777" w:rsidR="000F7EB7" w:rsidRPr="003F1166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5A50A6" w14:textId="77777777" w:rsidR="000F7EB7" w:rsidRPr="003F1166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</w:tcPr>
          <w:p w14:paraId="5AD4C7F8" w14:textId="77777777" w:rsidR="000F7EB7" w:rsidRPr="003F1166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0862DD" w14:textId="77777777" w:rsidR="000F7EB7" w:rsidRPr="003F1166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F7EB7" w:rsidRPr="00731B95" w14:paraId="3DE23F5B" w14:textId="77777777" w:rsidTr="001936F2">
        <w:trPr>
          <w:trHeight w:val="1441"/>
        </w:trPr>
        <w:tc>
          <w:tcPr>
            <w:tcW w:w="3141" w:type="dxa"/>
            <w:shd w:val="clear" w:color="auto" w:fill="auto"/>
            <w:vAlign w:val="bottom"/>
          </w:tcPr>
          <w:p w14:paraId="531C0071" w14:textId="56C0992D" w:rsidR="000F7EB7" w:rsidRPr="003F1166" w:rsidRDefault="00F8465E" w:rsidP="00ED0B5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3F11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Pr="003F11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1</w:t>
            </w:r>
            <w:r w:rsidRPr="003F11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3F11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  <w:shd w:val="clear" w:color="auto" w:fill="auto"/>
          </w:tcPr>
          <w:p w14:paraId="7449D433" w14:textId="77777777" w:rsidR="000F7EB7" w:rsidRPr="003F1166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F5EB0F9" w14:textId="77777777" w:rsidR="000F7EB7" w:rsidRPr="003F1166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7EB81173" w14:textId="77777777" w:rsidR="000F7EB7" w:rsidRPr="003F1166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7682768A" w14:textId="77777777" w:rsidR="000F7EB7" w:rsidRPr="003F1166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0A7F74" w14:textId="77777777" w:rsidR="000F7EB7" w:rsidRPr="003F1166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5BC8273B" w14:textId="77777777" w:rsidR="000F7EB7" w:rsidRPr="003F1166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95F513" w14:textId="77777777" w:rsidR="000F7EB7" w:rsidRPr="003F1166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E7B04C" w14:textId="77777777" w:rsidR="000F7EB7" w:rsidRPr="003F1166" w:rsidRDefault="000F7EB7" w:rsidP="00ED0B5B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6317A5" w14:textId="77777777" w:rsidR="000F7EB7" w:rsidRPr="003F1166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4E8EEC15" w14:textId="77777777" w:rsidR="000F7EB7" w:rsidRPr="003F1166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03C4FC" w14:textId="77777777" w:rsidR="000F7EB7" w:rsidRPr="003F1166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3F11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11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7A8CBD8" w14:textId="77777777" w:rsidR="000F7EB7" w:rsidRPr="003F1166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A0DE35" w14:textId="77777777" w:rsidR="000F7EB7" w:rsidRPr="003F1166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3F11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11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3796EB2" w14:textId="77777777" w:rsidR="000F7EB7" w:rsidRPr="003F1166" w:rsidRDefault="000F7EB7" w:rsidP="00ED0B5B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987B87" w14:textId="77777777" w:rsidR="000F7EB7" w:rsidRPr="003F1166" w:rsidRDefault="000F7EB7" w:rsidP="00ED0B5B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3F11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11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8C7D438" w14:textId="77777777" w:rsidR="000F7EB7" w:rsidRPr="003F1166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252AA8" w14:textId="77777777" w:rsidR="000F7EB7" w:rsidRPr="003F1166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F7EB7" w:rsidRPr="00731B95" w14:paraId="5AF8ADE5" w14:textId="77777777" w:rsidTr="001936F2">
        <w:trPr>
          <w:trHeight w:val="333"/>
        </w:trPr>
        <w:tc>
          <w:tcPr>
            <w:tcW w:w="3141" w:type="dxa"/>
            <w:shd w:val="clear" w:color="auto" w:fill="auto"/>
            <w:vAlign w:val="bottom"/>
          </w:tcPr>
          <w:p w14:paraId="2BA5551C" w14:textId="77777777" w:rsidR="000F7EB7" w:rsidRPr="003F1166" w:rsidRDefault="000F7EB7" w:rsidP="00ED0B5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0BEDEDB" w14:textId="77777777" w:rsidR="000F7EB7" w:rsidRPr="003F1166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35781635" w14:textId="77777777" w:rsidR="000F7EB7" w:rsidRPr="003F1166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F7EB7" w:rsidRPr="00731B95" w14:paraId="7FE3AF5E" w14:textId="77777777" w:rsidTr="001936F2">
        <w:trPr>
          <w:trHeight w:val="333"/>
        </w:trPr>
        <w:tc>
          <w:tcPr>
            <w:tcW w:w="3141" w:type="dxa"/>
            <w:shd w:val="clear" w:color="auto" w:fill="auto"/>
            <w:vAlign w:val="bottom"/>
          </w:tcPr>
          <w:p w14:paraId="113409CE" w14:textId="775AF538" w:rsidR="000F7EB7" w:rsidRPr="003F1166" w:rsidRDefault="000F7EB7" w:rsidP="00ED0B5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 w:rsidR="001936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6</w:t>
            </w:r>
          </w:p>
        </w:tc>
        <w:tc>
          <w:tcPr>
            <w:tcW w:w="900" w:type="dxa"/>
            <w:shd w:val="clear" w:color="auto" w:fill="auto"/>
          </w:tcPr>
          <w:p w14:paraId="1468CE9F" w14:textId="77777777" w:rsidR="000F7EB7" w:rsidRPr="003F1166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13CB78BD" w14:textId="77777777" w:rsidR="000F7EB7" w:rsidRPr="003F1166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0F7EB7" w:rsidRPr="00731B95" w14:paraId="1E469D62" w14:textId="77777777" w:rsidTr="001936F2">
        <w:trPr>
          <w:trHeight w:val="261"/>
        </w:trPr>
        <w:tc>
          <w:tcPr>
            <w:tcW w:w="3141" w:type="dxa"/>
            <w:shd w:val="clear" w:color="auto" w:fill="auto"/>
          </w:tcPr>
          <w:p w14:paraId="5CCB98A4" w14:textId="77777777" w:rsidR="000F7EB7" w:rsidRPr="003F1166" w:rsidRDefault="000F7EB7" w:rsidP="00ED0B5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00" w:type="dxa"/>
            <w:shd w:val="clear" w:color="auto" w:fill="auto"/>
          </w:tcPr>
          <w:p w14:paraId="09ABB036" w14:textId="77777777" w:rsidR="000F7EB7" w:rsidRPr="003F1166" w:rsidRDefault="000F7EB7" w:rsidP="00ED0B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1A93B8EC" w14:textId="77777777" w:rsidR="000F7EB7" w:rsidRPr="003F1166" w:rsidRDefault="000F7EB7" w:rsidP="00ED0B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029FD24" w14:textId="77777777" w:rsidR="000F7EB7" w:rsidRPr="003F1166" w:rsidRDefault="000F7EB7" w:rsidP="00ED0B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5E12BE3" w14:textId="77777777" w:rsidR="000F7EB7" w:rsidRPr="003F1166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A5D8D30" w14:textId="77777777" w:rsidR="000F7EB7" w:rsidRPr="003F1166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1FE4F98" w14:textId="77777777" w:rsidR="000F7EB7" w:rsidRPr="003F1166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44035F1" w14:textId="77777777" w:rsidR="000F7EB7" w:rsidRPr="003F1166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E62091D" w14:textId="77777777" w:rsidR="000F7EB7" w:rsidRPr="003F1166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204579C" w14:textId="77777777" w:rsidR="000F7EB7" w:rsidRPr="003F1166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BA1A661" w14:textId="77777777" w:rsidR="000F7EB7" w:rsidRPr="003F1166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378C59D" w14:textId="77777777" w:rsidR="000F7EB7" w:rsidRPr="003F1166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B41D181" w14:textId="77777777" w:rsidR="000F7EB7" w:rsidRPr="003F1166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70F27EB" w14:textId="77777777" w:rsidR="000F7EB7" w:rsidRPr="003F1166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B7B24FB" w14:textId="77777777" w:rsidR="000F7EB7" w:rsidRPr="003F1166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7EB7" w:rsidRPr="00731B95" w14:paraId="47F96FD8" w14:textId="77777777" w:rsidTr="001936F2">
        <w:trPr>
          <w:trHeight w:val="261"/>
        </w:trPr>
        <w:tc>
          <w:tcPr>
            <w:tcW w:w="3141" w:type="dxa"/>
            <w:shd w:val="clear" w:color="auto" w:fill="auto"/>
          </w:tcPr>
          <w:p w14:paraId="1610772B" w14:textId="77777777" w:rsidR="000F7EB7" w:rsidRPr="003F1166" w:rsidRDefault="000F7EB7" w:rsidP="00ED0B5B">
            <w:pPr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10B879CD" w14:textId="77777777" w:rsidR="000F7EB7" w:rsidRPr="003F1166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10256466" w14:textId="27FE38B2" w:rsidR="000F7EB7" w:rsidRPr="003F1166" w:rsidRDefault="000F7EB7" w:rsidP="00B06911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5895601" w14:textId="77777777" w:rsidR="000F7EB7" w:rsidRPr="003F1166" w:rsidRDefault="000F7EB7" w:rsidP="00ED0B5B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00B519A4" w14:textId="432CC7EA" w:rsidR="000F7EB7" w:rsidRPr="003F1166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EA561AD" w14:textId="77777777" w:rsidR="000F7EB7" w:rsidRPr="003F1166" w:rsidRDefault="000F7EB7" w:rsidP="00ED0B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69A0ED0F" w14:textId="6CB3A779" w:rsidR="000F7EB7" w:rsidRPr="003F1166" w:rsidRDefault="000F7EB7" w:rsidP="00B06911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DB33B21" w14:textId="77777777" w:rsidR="000F7EB7" w:rsidRPr="003F1166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FF0434B" w14:textId="71A54777" w:rsidR="000F7EB7" w:rsidRPr="003F1166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F527A12" w14:textId="77777777" w:rsidR="000F7EB7" w:rsidRPr="003F1166" w:rsidRDefault="000F7EB7" w:rsidP="00ED0B5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A21FEF9" w14:textId="6647F595" w:rsidR="000F7EB7" w:rsidRPr="003F1166" w:rsidRDefault="000F7EB7" w:rsidP="00ED0B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53F68CE" w14:textId="77777777" w:rsidR="000F7EB7" w:rsidRPr="003F1166" w:rsidRDefault="000F7EB7" w:rsidP="00ED0B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CA47238" w14:textId="65F0E9D8" w:rsidR="000F7EB7" w:rsidRPr="003F1166" w:rsidRDefault="000F7EB7" w:rsidP="00ED0B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BBE777B" w14:textId="77777777" w:rsidR="000F7EB7" w:rsidRPr="003F1166" w:rsidRDefault="000F7EB7" w:rsidP="00ED0B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4FA78CE" w14:textId="6BE5B22A" w:rsidR="000F7EB7" w:rsidRPr="003F1166" w:rsidRDefault="000F7EB7" w:rsidP="00ED0B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05D18" w:rsidRPr="00731B95" w14:paraId="3D872F44" w14:textId="77777777" w:rsidTr="001936F2">
        <w:trPr>
          <w:trHeight w:val="261"/>
        </w:trPr>
        <w:tc>
          <w:tcPr>
            <w:tcW w:w="3141" w:type="dxa"/>
            <w:shd w:val="clear" w:color="auto" w:fill="auto"/>
          </w:tcPr>
          <w:p w14:paraId="3EE0908B" w14:textId="77777777" w:rsidR="00E05D18" w:rsidRPr="003F1166" w:rsidRDefault="00E05D18" w:rsidP="00E05D18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900" w:type="dxa"/>
            <w:shd w:val="clear" w:color="auto" w:fill="auto"/>
          </w:tcPr>
          <w:p w14:paraId="4815EDC7" w14:textId="52F86B02" w:rsidR="00E05D18" w:rsidRPr="003F1166" w:rsidRDefault="00E05D18" w:rsidP="00E05D18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620" w:type="dxa"/>
            <w:shd w:val="clear" w:color="auto" w:fill="auto"/>
          </w:tcPr>
          <w:p w14:paraId="0C4FB780" w14:textId="04EB1959" w:rsidR="00E05D18" w:rsidRPr="003F1166" w:rsidRDefault="00E05D18" w:rsidP="00E05D18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300,663</w:t>
            </w:r>
          </w:p>
        </w:tc>
        <w:tc>
          <w:tcPr>
            <w:tcW w:w="270" w:type="dxa"/>
            <w:shd w:val="clear" w:color="auto" w:fill="auto"/>
          </w:tcPr>
          <w:p w14:paraId="693F528F" w14:textId="77777777" w:rsidR="00E05D18" w:rsidRPr="003F1166" w:rsidRDefault="00E05D18" w:rsidP="00E05D18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D4F2678" w14:textId="4A38204E" w:rsidR="00E05D18" w:rsidRPr="003F1166" w:rsidRDefault="00E05D18" w:rsidP="00E05D1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083A05D" w14:textId="77777777" w:rsidR="00E05D18" w:rsidRPr="003F1166" w:rsidRDefault="00E05D18" w:rsidP="00E05D1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4ABD04C" w14:textId="663C3A48" w:rsidR="00E05D18" w:rsidRPr="003F1166" w:rsidRDefault="00E05D18" w:rsidP="00E05D18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300,663</w:t>
            </w:r>
          </w:p>
        </w:tc>
        <w:tc>
          <w:tcPr>
            <w:tcW w:w="270" w:type="dxa"/>
            <w:shd w:val="clear" w:color="auto" w:fill="auto"/>
          </w:tcPr>
          <w:p w14:paraId="7E62DC81" w14:textId="77777777" w:rsidR="00E05D18" w:rsidRPr="003F1166" w:rsidRDefault="00E05D18" w:rsidP="00E05D1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1B24C75" w14:textId="2F94D637" w:rsidR="00E05D18" w:rsidRPr="003F1166" w:rsidRDefault="00E05D18" w:rsidP="00E05D18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02BE744" w14:textId="77777777" w:rsidR="00E05D18" w:rsidRPr="003F1166" w:rsidRDefault="00E05D18" w:rsidP="00E05D18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F53EF79" w14:textId="7BEAD1B2" w:rsidR="00E05D18" w:rsidRPr="003F1166" w:rsidRDefault="00E05D18" w:rsidP="00E05D1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300,663</w:t>
            </w:r>
          </w:p>
        </w:tc>
        <w:tc>
          <w:tcPr>
            <w:tcW w:w="270" w:type="dxa"/>
            <w:shd w:val="clear" w:color="auto" w:fill="auto"/>
          </w:tcPr>
          <w:p w14:paraId="6216D1A4" w14:textId="77777777" w:rsidR="00E05D18" w:rsidRPr="003F1166" w:rsidRDefault="00E05D18" w:rsidP="00E05D1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07574DE" w14:textId="7A7B9212" w:rsidR="00E05D18" w:rsidRPr="003F1166" w:rsidRDefault="00E05D18" w:rsidP="00E05D18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113EE4" w14:textId="77777777" w:rsidR="00E05D18" w:rsidRPr="003F1166" w:rsidRDefault="00E05D18" w:rsidP="00E05D1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1A68D4B" w14:textId="719FB8D8" w:rsidR="00E05D18" w:rsidRPr="003F1166" w:rsidRDefault="00E05D18" w:rsidP="00E05D1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300,663</w:t>
            </w:r>
          </w:p>
        </w:tc>
      </w:tr>
      <w:tr w:rsidR="002D0C0F" w:rsidRPr="00731B95" w14:paraId="026B9365" w14:textId="77777777" w:rsidTr="001936F2">
        <w:trPr>
          <w:trHeight w:val="261"/>
        </w:trPr>
        <w:tc>
          <w:tcPr>
            <w:tcW w:w="3141" w:type="dxa"/>
            <w:shd w:val="clear" w:color="auto" w:fill="auto"/>
          </w:tcPr>
          <w:p w14:paraId="062D2650" w14:textId="77777777" w:rsidR="002D0C0F" w:rsidRPr="003F1166" w:rsidRDefault="002D0C0F" w:rsidP="002D0C0F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0D23800A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25F3C338" w14:textId="77777777" w:rsidR="002D0C0F" w:rsidRPr="000E7636" w:rsidRDefault="002D0C0F" w:rsidP="002D0C0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3950F0B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86EC85A" w14:textId="77777777" w:rsidR="002D0C0F" w:rsidRPr="003F1166" w:rsidRDefault="002D0C0F" w:rsidP="00B06911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D08F6BE" w14:textId="77777777" w:rsidR="002D0C0F" w:rsidRPr="003F1166" w:rsidRDefault="002D0C0F" w:rsidP="002D0C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4BEEACE4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E6B86D0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E1FA731" w14:textId="77777777" w:rsidR="002D0C0F" w:rsidRPr="003F1166" w:rsidRDefault="002D0C0F" w:rsidP="002D0C0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F5DBD2C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A2F0792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9422390" w14:textId="77777777" w:rsidR="002D0C0F" w:rsidRPr="003F1166" w:rsidRDefault="002D0C0F" w:rsidP="002D0C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95B15A5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65A159D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8FBE421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0C0F" w:rsidRPr="00731B95" w14:paraId="09236779" w14:textId="77777777" w:rsidTr="001936F2">
        <w:trPr>
          <w:trHeight w:val="261"/>
        </w:trPr>
        <w:tc>
          <w:tcPr>
            <w:tcW w:w="3141" w:type="dxa"/>
            <w:shd w:val="clear" w:color="auto" w:fill="auto"/>
          </w:tcPr>
          <w:p w14:paraId="74022F27" w14:textId="77777777" w:rsidR="002D0C0F" w:rsidRPr="003F1166" w:rsidRDefault="002D0C0F" w:rsidP="002D0C0F">
            <w:pPr>
              <w:ind w:left="155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900" w:type="dxa"/>
            <w:shd w:val="clear" w:color="auto" w:fill="auto"/>
          </w:tcPr>
          <w:p w14:paraId="12D7E47B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7F651015" w14:textId="3A5E9A1A" w:rsidR="002D0C0F" w:rsidRPr="003F1166" w:rsidRDefault="0030084A" w:rsidP="002D0C0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26E7D1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698363C" w14:textId="7CF17008" w:rsidR="002D0C0F" w:rsidRPr="003F1166" w:rsidRDefault="0030084A" w:rsidP="002D0C0F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487,022</w:t>
            </w:r>
          </w:p>
        </w:tc>
        <w:tc>
          <w:tcPr>
            <w:tcW w:w="270" w:type="dxa"/>
            <w:shd w:val="clear" w:color="auto" w:fill="auto"/>
          </w:tcPr>
          <w:p w14:paraId="7865788E" w14:textId="77777777" w:rsidR="002D0C0F" w:rsidRPr="003F1166" w:rsidRDefault="002D0C0F" w:rsidP="002D0C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7CEDAD7" w14:textId="31D9704A" w:rsidR="002D0C0F" w:rsidRPr="003F1166" w:rsidRDefault="0030084A" w:rsidP="002D0C0F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487,022</w:t>
            </w:r>
          </w:p>
        </w:tc>
        <w:tc>
          <w:tcPr>
            <w:tcW w:w="270" w:type="dxa"/>
            <w:shd w:val="clear" w:color="auto" w:fill="auto"/>
          </w:tcPr>
          <w:p w14:paraId="05AE62AB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E0BF791" w14:textId="62F91009" w:rsidR="002D0C0F" w:rsidRPr="003F1166" w:rsidRDefault="005420C5" w:rsidP="002D0C0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25270D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8581276" w14:textId="7D349CA8" w:rsidR="002D0C0F" w:rsidRPr="003F1166" w:rsidRDefault="005420C5" w:rsidP="002D0C0F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450,900</w:t>
            </w:r>
          </w:p>
        </w:tc>
        <w:tc>
          <w:tcPr>
            <w:tcW w:w="270" w:type="dxa"/>
            <w:shd w:val="clear" w:color="auto" w:fill="auto"/>
          </w:tcPr>
          <w:p w14:paraId="25C912B5" w14:textId="77777777" w:rsidR="002D0C0F" w:rsidRPr="003F1166" w:rsidRDefault="002D0C0F" w:rsidP="002D0C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DDF7B6D" w14:textId="01678584" w:rsidR="002D0C0F" w:rsidRPr="003F1166" w:rsidRDefault="005420C5" w:rsidP="002D0C0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8EDDFC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0E70123" w14:textId="191D50D8" w:rsidR="002D0C0F" w:rsidRPr="003F1166" w:rsidRDefault="005420C5" w:rsidP="002D0C0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450,900</w:t>
            </w:r>
          </w:p>
        </w:tc>
      </w:tr>
      <w:tr w:rsidR="002D0C0F" w:rsidRPr="00731B95" w14:paraId="712638DE" w14:textId="77777777" w:rsidTr="001936F2">
        <w:trPr>
          <w:trHeight w:val="261"/>
        </w:trPr>
        <w:tc>
          <w:tcPr>
            <w:tcW w:w="3141" w:type="dxa"/>
            <w:shd w:val="clear" w:color="auto" w:fill="auto"/>
          </w:tcPr>
          <w:p w14:paraId="2E453293" w14:textId="77777777" w:rsidR="002D0C0F" w:rsidRPr="003F1166" w:rsidRDefault="002D0C0F" w:rsidP="002D0C0F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900" w:type="dxa"/>
            <w:shd w:val="clear" w:color="auto" w:fill="auto"/>
          </w:tcPr>
          <w:p w14:paraId="2FB1EBEC" w14:textId="1F2E086A" w:rsidR="002D0C0F" w:rsidRPr="003F1166" w:rsidRDefault="002D0C0F" w:rsidP="002D0C0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B49141" w14:textId="5FC70E89" w:rsidR="002D0C0F" w:rsidRPr="003F1166" w:rsidRDefault="0030084A" w:rsidP="00B06911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08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300,663</w:t>
            </w:r>
          </w:p>
        </w:tc>
        <w:tc>
          <w:tcPr>
            <w:tcW w:w="270" w:type="dxa"/>
            <w:shd w:val="clear" w:color="auto" w:fill="auto"/>
          </w:tcPr>
          <w:p w14:paraId="45354042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EEEF0E" w14:textId="28BA4424" w:rsidR="002D0C0F" w:rsidRPr="003F1166" w:rsidRDefault="0030084A" w:rsidP="002D0C0F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08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487,022</w:t>
            </w:r>
          </w:p>
        </w:tc>
        <w:tc>
          <w:tcPr>
            <w:tcW w:w="270" w:type="dxa"/>
            <w:shd w:val="clear" w:color="auto" w:fill="auto"/>
          </w:tcPr>
          <w:p w14:paraId="3755C613" w14:textId="77777777" w:rsidR="002D0C0F" w:rsidRPr="003F1166" w:rsidRDefault="002D0C0F" w:rsidP="002D0C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9CA682" w14:textId="68DE7C97" w:rsidR="002D0C0F" w:rsidRPr="003F1166" w:rsidRDefault="0030084A" w:rsidP="002D0C0F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787,685</w:t>
            </w:r>
          </w:p>
        </w:tc>
        <w:tc>
          <w:tcPr>
            <w:tcW w:w="270" w:type="dxa"/>
            <w:shd w:val="clear" w:color="auto" w:fill="auto"/>
          </w:tcPr>
          <w:p w14:paraId="44ACC0BD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26AE1B6" w14:textId="77777777" w:rsidR="002D0C0F" w:rsidRPr="003F1166" w:rsidRDefault="002D0C0F" w:rsidP="002D0C0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961CECB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8472D1E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D9ABCE6" w14:textId="77777777" w:rsidR="002D0C0F" w:rsidRPr="003F1166" w:rsidRDefault="002D0C0F" w:rsidP="002D0C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44DBE10" w14:textId="77777777" w:rsidR="002D0C0F" w:rsidRPr="003F1166" w:rsidRDefault="002D0C0F" w:rsidP="002D0C0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581450E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B42EA61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0C0F" w:rsidRPr="00731B95" w14:paraId="329875CB" w14:textId="77777777" w:rsidTr="001936F2">
        <w:trPr>
          <w:trHeight w:val="26"/>
        </w:trPr>
        <w:tc>
          <w:tcPr>
            <w:tcW w:w="3141" w:type="dxa"/>
            <w:shd w:val="clear" w:color="auto" w:fill="auto"/>
          </w:tcPr>
          <w:p w14:paraId="62608E3D" w14:textId="77777777" w:rsidR="002D0C0F" w:rsidRPr="003F1166" w:rsidRDefault="002D0C0F" w:rsidP="002D0C0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D3DA216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307FFD5C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1240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9278452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3C0C05B9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4444C12" w14:textId="77777777" w:rsidR="002D0C0F" w:rsidRPr="003F1166" w:rsidRDefault="002D0C0F" w:rsidP="002D0C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3B271B6B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6539948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02C4EF3" w14:textId="77777777" w:rsidR="002D0C0F" w:rsidRPr="003F1166" w:rsidRDefault="002D0C0F" w:rsidP="002D0C0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EDD9A6B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679C20F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8165BFF" w14:textId="77777777" w:rsidR="002D0C0F" w:rsidRPr="003F1166" w:rsidRDefault="002D0C0F" w:rsidP="002D0C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CD3EEFF" w14:textId="77777777" w:rsidR="002D0C0F" w:rsidRPr="003F1166" w:rsidRDefault="002D0C0F" w:rsidP="002D0C0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98490AA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DAEB667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0C0F" w:rsidRPr="00731B95" w14:paraId="4646BC67" w14:textId="77777777" w:rsidTr="001936F2">
        <w:trPr>
          <w:trHeight w:val="261"/>
        </w:trPr>
        <w:tc>
          <w:tcPr>
            <w:tcW w:w="3141" w:type="dxa"/>
            <w:shd w:val="clear" w:color="auto" w:fill="auto"/>
          </w:tcPr>
          <w:p w14:paraId="1DEBC7A3" w14:textId="77777777" w:rsidR="002D0C0F" w:rsidRPr="003F1166" w:rsidRDefault="002D0C0F" w:rsidP="002D0C0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ar-SA"/>
              </w:rPr>
            </w:pPr>
            <w:r w:rsidRPr="003F11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7956785A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0554011F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2BBAF73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5467031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A4B0875" w14:textId="77777777" w:rsidR="002D0C0F" w:rsidRPr="003F1166" w:rsidRDefault="002D0C0F" w:rsidP="002D0C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1B903644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67E864E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EF30945" w14:textId="77777777" w:rsidR="002D0C0F" w:rsidRPr="003F1166" w:rsidRDefault="002D0C0F" w:rsidP="002D0C0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CB778FB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5A8F1A6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D4B5D8B" w14:textId="77777777" w:rsidR="002D0C0F" w:rsidRPr="003F1166" w:rsidRDefault="002D0C0F" w:rsidP="002D0C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F50A197" w14:textId="77777777" w:rsidR="002D0C0F" w:rsidRPr="003F1166" w:rsidRDefault="002D0C0F" w:rsidP="002D0C0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354270C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E6AE7AD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0C0F" w:rsidRPr="00731B95" w14:paraId="1FC16C1C" w14:textId="77777777" w:rsidTr="001936F2">
        <w:trPr>
          <w:trHeight w:val="261"/>
        </w:trPr>
        <w:tc>
          <w:tcPr>
            <w:tcW w:w="3141" w:type="dxa"/>
            <w:shd w:val="clear" w:color="auto" w:fill="auto"/>
          </w:tcPr>
          <w:p w14:paraId="22B68C1E" w14:textId="77777777" w:rsidR="002D0C0F" w:rsidRPr="003F1166" w:rsidRDefault="002D0C0F" w:rsidP="002D0C0F">
            <w:pPr>
              <w:ind w:left="156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00" w:type="dxa"/>
            <w:shd w:val="clear" w:color="auto" w:fill="auto"/>
          </w:tcPr>
          <w:p w14:paraId="502A266D" w14:textId="567A2887" w:rsidR="002D0C0F" w:rsidRPr="003F1166" w:rsidRDefault="002D0C0F" w:rsidP="002D0C0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3F116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12</w:t>
            </w:r>
          </w:p>
        </w:tc>
        <w:tc>
          <w:tcPr>
            <w:tcW w:w="1620" w:type="dxa"/>
            <w:shd w:val="clear" w:color="auto" w:fill="auto"/>
          </w:tcPr>
          <w:p w14:paraId="7C110108" w14:textId="1C86FC8E" w:rsidR="002D0C0F" w:rsidRPr="003F1166" w:rsidRDefault="005420C5" w:rsidP="002D0C0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617D27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E0B14B7" w14:textId="1833CE58" w:rsidR="002D0C0F" w:rsidRPr="003F1166" w:rsidRDefault="005420C5" w:rsidP="002D0C0F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22,218,600</w:t>
            </w:r>
          </w:p>
        </w:tc>
        <w:tc>
          <w:tcPr>
            <w:tcW w:w="270" w:type="dxa"/>
            <w:shd w:val="clear" w:color="auto" w:fill="auto"/>
          </w:tcPr>
          <w:p w14:paraId="4A267843" w14:textId="77777777" w:rsidR="002D0C0F" w:rsidRPr="003F1166" w:rsidRDefault="002D0C0F" w:rsidP="002D0C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40E07CA1" w14:textId="0231BD4C" w:rsidR="002D0C0F" w:rsidRPr="003F1166" w:rsidRDefault="005420C5" w:rsidP="002D0C0F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22,218,600</w:t>
            </w:r>
          </w:p>
        </w:tc>
        <w:tc>
          <w:tcPr>
            <w:tcW w:w="270" w:type="dxa"/>
            <w:shd w:val="clear" w:color="auto" w:fill="auto"/>
          </w:tcPr>
          <w:p w14:paraId="7F1A019A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3BC7E56" w14:textId="320FA057" w:rsidR="002D0C0F" w:rsidRPr="003F1166" w:rsidRDefault="005420C5" w:rsidP="002D0C0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14779CB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E181E55" w14:textId="10C17315" w:rsidR="002D0C0F" w:rsidRPr="003F1166" w:rsidRDefault="005420C5" w:rsidP="002D0C0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22,394,524</w:t>
            </w:r>
          </w:p>
        </w:tc>
        <w:tc>
          <w:tcPr>
            <w:tcW w:w="270" w:type="dxa"/>
            <w:shd w:val="clear" w:color="auto" w:fill="auto"/>
          </w:tcPr>
          <w:p w14:paraId="7E50AEEB" w14:textId="77777777" w:rsidR="002D0C0F" w:rsidRPr="003F1166" w:rsidRDefault="002D0C0F" w:rsidP="002D0C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85359F0" w14:textId="374D785F" w:rsidR="002D0C0F" w:rsidRPr="003F1166" w:rsidRDefault="005420C5" w:rsidP="002D0C0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AE5409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ADA9CE3" w14:textId="49E94BC9" w:rsidR="002D0C0F" w:rsidRPr="003F1166" w:rsidRDefault="005420C5" w:rsidP="002D0C0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22,394,524</w:t>
            </w:r>
          </w:p>
        </w:tc>
      </w:tr>
      <w:tr w:rsidR="002D0C0F" w:rsidRPr="00731B95" w14:paraId="0999C794" w14:textId="77777777" w:rsidTr="001936F2">
        <w:trPr>
          <w:trHeight w:val="261"/>
        </w:trPr>
        <w:tc>
          <w:tcPr>
            <w:tcW w:w="3141" w:type="dxa"/>
            <w:shd w:val="clear" w:color="auto" w:fill="auto"/>
          </w:tcPr>
          <w:p w14:paraId="5A5D3820" w14:textId="77777777" w:rsidR="002D0C0F" w:rsidRPr="003F1166" w:rsidRDefault="002D0C0F" w:rsidP="002D0C0F">
            <w:pPr>
              <w:ind w:left="-22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453F082E" w14:textId="77777777" w:rsidR="002D0C0F" w:rsidRPr="003F1166" w:rsidRDefault="002D0C0F" w:rsidP="002D0C0F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299D69" w14:textId="4432D4F6" w:rsidR="002D0C0F" w:rsidRPr="003F1166" w:rsidRDefault="005420C5" w:rsidP="002D0C0F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20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D8890AC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22F3EC" w14:textId="5C5008AF" w:rsidR="002D0C0F" w:rsidRPr="005420C5" w:rsidRDefault="005420C5" w:rsidP="002D0C0F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20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22,218,600</w:t>
            </w:r>
          </w:p>
        </w:tc>
        <w:tc>
          <w:tcPr>
            <w:tcW w:w="270" w:type="dxa"/>
            <w:shd w:val="clear" w:color="auto" w:fill="auto"/>
          </w:tcPr>
          <w:p w14:paraId="46F46B9E" w14:textId="77777777" w:rsidR="002D0C0F" w:rsidRPr="005420C5" w:rsidRDefault="002D0C0F" w:rsidP="002D0C0F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D15FCC" w14:textId="463BAD13" w:rsidR="002D0C0F" w:rsidRPr="005420C5" w:rsidRDefault="005420C5" w:rsidP="002D0C0F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20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22,218,600</w:t>
            </w:r>
          </w:p>
        </w:tc>
        <w:tc>
          <w:tcPr>
            <w:tcW w:w="270" w:type="dxa"/>
            <w:shd w:val="clear" w:color="auto" w:fill="auto"/>
          </w:tcPr>
          <w:p w14:paraId="6054CEF4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094492C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3C7F15B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882F7C3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367ED87" w14:textId="77777777" w:rsidR="002D0C0F" w:rsidRPr="003F1166" w:rsidRDefault="002D0C0F" w:rsidP="002D0C0F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51006EB" w14:textId="77777777" w:rsidR="002D0C0F" w:rsidRPr="003F1166" w:rsidRDefault="002D0C0F" w:rsidP="002D0C0F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2E64C07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7FF562D" w14:textId="77777777" w:rsidR="002D0C0F" w:rsidRPr="003F1166" w:rsidRDefault="002D0C0F" w:rsidP="002D0C0F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73208FC6" w14:textId="739F412F" w:rsidR="000F7EB7" w:rsidRDefault="000F7EB7">
      <w:pPr>
        <w:spacing w:line="240" w:lineRule="auto"/>
      </w:pPr>
      <w:r>
        <w:rPr>
          <w:cs/>
        </w:rPr>
        <w:br w:type="page"/>
      </w:r>
    </w:p>
    <w:tbl>
      <w:tblPr>
        <w:tblW w:w="14571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141"/>
        <w:gridCol w:w="900"/>
        <w:gridCol w:w="1620"/>
        <w:gridCol w:w="270"/>
        <w:gridCol w:w="1530"/>
        <w:gridCol w:w="270"/>
        <w:gridCol w:w="1530"/>
        <w:gridCol w:w="270"/>
        <w:gridCol w:w="1080"/>
        <w:gridCol w:w="270"/>
        <w:gridCol w:w="1080"/>
        <w:gridCol w:w="270"/>
        <w:gridCol w:w="990"/>
        <w:gridCol w:w="270"/>
        <w:gridCol w:w="1080"/>
      </w:tblGrid>
      <w:tr w:rsidR="001936F2" w:rsidRPr="00731B95" w14:paraId="733BACA3" w14:textId="77777777" w:rsidTr="00DC68D1">
        <w:trPr>
          <w:trHeight w:val="261"/>
        </w:trPr>
        <w:tc>
          <w:tcPr>
            <w:tcW w:w="3141" w:type="dxa"/>
            <w:shd w:val="clear" w:color="auto" w:fill="auto"/>
            <w:vAlign w:val="bottom"/>
          </w:tcPr>
          <w:p w14:paraId="5C164023" w14:textId="77777777" w:rsidR="001936F2" w:rsidRPr="003F1166" w:rsidRDefault="001936F2" w:rsidP="00DC68D1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5CA768D0" w14:textId="77777777" w:rsidR="001936F2" w:rsidRPr="003F1166" w:rsidRDefault="001936F2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1D6CD532" w14:textId="77777777" w:rsidR="001936F2" w:rsidRPr="003F1166" w:rsidRDefault="001936F2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36F2" w:rsidRPr="00731B95" w14:paraId="0EBEE73B" w14:textId="77777777" w:rsidTr="00DC68D1">
        <w:trPr>
          <w:trHeight w:val="261"/>
        </w:trPr>
        <w:tc>
          <w:tcPr>
            <w:tcW w:w="3141" w:type="dxa"/>
            <w:shd w:val="clear" w:color="auto" w:fill="auto"/>
            <w:vAlign w:val="bottom"/>
          </w:tcPr>
          <w:p w14:paraId="535AE25F" w14:textId="77777777" w:rsidR="001936F2" w:rsidRPr="003F1166" w:rsidRDefault="001936F2" w:rsidP="00DC68D1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60AB4BC6" w14:textId="77777777" w:rsidR="001936F2" w:rsidRPr="003F1166" w:rsidRDefault="001936F2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86CF09" w14:textId="77777777" w:rsidR="001936F2" w:rsidRPr="003F1166" w:rsidRDefault="001936F2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</w:tcPr>
          <w:p w14:paraId="1CC15986" w14:textId="77777777" w:rsidR="001936F2" w:rsidRPr="003F1166" w:rsidRDefault="001936F2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942792" w14:textId="77777777" w:rsidR="001936F2" w:rsidRPr="003F1166" w:rsidRDefault="001936F2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1936F2" w:rsidRPr="00731B95" w14:paraId="3849C0AD" w14:textId="77777777" w:rsidTr="00DC68D1">
        <w:trPr>
          <w:trHeight w:val="1441"/>
        </w:trPr>
        <w:tc>
          <w:tcPr>
            <w:tcW w:w="3141" w:type="dxa"/>
            <w:shd w:val="clear" w:color="auto" w:fill="auto"/>
            <w:vAlign w:val="bottom"/>
          </w:tcPr>
          <w:p w14:paraId="4CB97815" w14:textId="77777777" w:rsidR="001936F2" w:rsidRPr="003F1166" w:rsidRDefault="001936F2" w:rsidP="00DC68D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3F11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Pr="003F11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1</w:t>
            </w:r>
            <w:r w:rsidRPr="003F11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3F11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  <w:shd w:val="clear" w:color="auto" w:fill="auto"/>
          </w:tcPr>
          <w:p w14:paraId="02409992" w14:textId="77777777" w:rsidR="001936F2" w:rsidRPr="003F1166" w:rsidRDefault="001936F2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35024A6" w14:textId="77777777" w:rsidR="001936F2" w:rsidRPr="003F1166" w:rsidRDefault="001936F2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349AA709" w14:textId="77777777" w:rsidR="001936F2" w:rsidRPr="003F1166" w:rsidRDefault="001936F2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2C06CD9F" w14:textId="77777777" w:rsidR="001936F2" w:rsidRPr="003F1166" w:rsidRDefault="001936F2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0B184B" w14:textId="77777777" w:rsidR="001936F2" w:rsidRPr="003F1166" w:rsidRDefault="001936F2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70AFAC51" w14:textId="77777777" w:rsidR="001936F2" w:rsidRPr="003F1166" w:rsidRDefault="001936F2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728CAC" w14:textId="77777777" w:rsidR="001936F2" w:rsidRPr="003F1166" w:rsidRDefault="001936F2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8B7608" w14:textId="77777777" w:rsidR="001936F2" w:rsidRPr="003F1166" w:rsidRDefault="001936F2" w:rsidP="00DC68D1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3BD8B1" w14:textId="77777777" w:rsidR="001936F2" w:rsidRPr="003F1166" w:rsidRDefault="001936F2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32F4B23A" w14:textId="77777777" w:rsidR="001936F2" w:rsidRPr="003F1166" w:rsidRDefault="001936F2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0663030" w14:textId="77777777" w:rsidR="001936F2" w:rsidRPr="003F1166" w:rsidRDefault="001936F2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3F11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11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B538877" w14:textId="77777777" w:rsidR="001936F2" w:rsidRPr="003F1166" w:rsidRDefault="001936F2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A70DC7" w14:textId="77777777" w:rsidR="001936F2" w:rsidRPr="003F1166" w:rsidRDefault="001936F2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3F11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11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9C86F40" w14:textId="77777777" w:rsidR="001936F2" w:rsidRPr="003F1166" w:rsidRDefault="001936F2" w:rsidP="00DC68D1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960A9B7" w14:textId="77777777" w:rsidR="001936F2" w:rsidRPr="003F1166" w:rsidRDefault="001936F2" w:rsidP="00DC68D1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3F11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11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C5BA58D" w14:textId="77777777" w:rsidR="001936F2" w:rsidRPr="003F1166" w:rsidRDefault="001936F2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EAE46B" w14:textId="77777777" w:rsidR="001936F2" w:rsidRPr="003F1166" w:rsidRDefault="001936F2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936F2" w:rsidRPr="00731B95" w14:paraId="7055A2DC" w14:textId="77777777" w:rsidTr="00DC68D1">
        <w:trPr>
          <w:trHeight w:val="333"/>
        </w:trPr>
        <w:tc>
          <w:tcPr>
            <w:tcW w:w="3141" w:type="dxa"/>
            <w:shd w:val="clear" w:color="auto" w:fill="auto"/>
            <w:vAlign w:val="bottom"/>
          </w:tcPr>
          <w:p w14:paraId="00718498" w14:textId="77777777" w:rsidR="001936F2" w:rsidRPr="003F1166" w:rsidRDefault="001936F2" w:rsidP="00DC68D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1DF8633C" w14:textId="77777777" w:rsidR="001936F2" w:rsidRPr="003F1166" w:rsidRDefault="001936F2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5D03A81F" w14:textId="77777777" w:rsidR="001936F2" w:rsidRPr="003F1166" w:rsidRDefault="001936F2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936F2" w:rsidRPr="00731B95" w14:paraId="52716ED1" w14:textId="77777777" w:rsidTr="00DC68D1">
        <w:trPr>
          <w:trHeight w:val="333"/>
        </w:trPr>
        <w:tc>
          <w:tcPr>
            <w:tcW w:w="3141" w:type="dxa"/>
            <w:shd w:val="clear" w:color="auto" w:fill="auto"/>
            <w:vAlign w:val="bottom"/>
          </w:tcPr>
          <w:p w14:paraId="2055C22B" w14:textId="77777777" w:rsidR="001936F2" w:rsidRPr="003F1166" w:rsidRDefault="001936F2" w:rsidP="00DC68D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900" w:type="dxa"/>
            <w:shd w:val="clear" w:color="auto" w:fill="auto"/>
          </w:tcPr>
          <w:p w14:paraId="1506A2FF" w14:textId="77777777" w:rsidR="001936F2" w:rsidRPr="003F1166" w:rsidRDefault="001936F2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3AA7CD08" w14:textId="77777777" w:rsidR="001936F2" w:rsidRPr="003F1166" w:rsidRDefault="001936F2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1936F2" w:rsidRPr="00731B95" w14:paraId="5C529E2B" w14:textId="77777777" w:rsidTr="00DC68D1">
        <w:trPr>
          <w:trHeight w:val="261"/>
        </w:trPr>
        <w:tc>
          <w:tcPr>
            <w:tcW w:w="3141" w:type="dxa"/>
            <w:shd w:val="clear" w:color="auto" w:fill="auto"/>
          </w:tcPr>
          <w:p w14:paraId="64B529A1" w14:textId="77777777" w:rsidR="001936F2" w:rsidRPr="003F1166" w:rsidRDefault="001936F2" w:rsidP="00DC68D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00" w:type="dxa"/>
            <w:shd w:val="clear" w:color="auto" w:fill="auto"/>
          </w:tcPr>
          <w:p w14:paraId="150B004C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62173248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EF0E9B8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6B431175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70198A3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634964AD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1A83B49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DF70B59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97B5F81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D0B893D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E9CDDE7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2F99A3F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C9F269F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0998365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36F2" w:rsidRPr="00731B95" w14:paraId="31AC5643" w14:textId="77777777" w:rsidTr="00DC68D1">
        <w:trPr>
          <w:trHeight w:val="261"/>
        </w:trPr>
        <w:tc>
          <w:tcPr>
            <w:tcW w:w="3141" w:type="dxa"/>
            <w:shd w:val="clear" w:color="auto" w:fill="auto"/>
          </w:tcPr>
          <w:p w14:paraId="688AC7B6" w14:textId="77777777" w:rsidR="001936F2" w:rsidRPr="003F1166" w:rsidRDefault="001936F2" w:rsidP="00DC68D1">
            <w:pPr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2F1C8721" w14:textId="77777777" w:rsidR="001936F2" w:rsidRPr="003F1166" w:rsidRDefault="001936F2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7478DA0C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B51EF20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14F86B3" w14:textId="77777777" w:rsidR="001936F2" w:rsidRPr="003F1166" w:rsidRDefault="001936F2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2EF6655" w14:textId="77777777" w:rsidR="001936F2" w:rsidRPr="003F1166" w:rsidRDefault="001936F2" w:rsidP="00DC68D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0535948A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3901472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96D60F5" w14:textId="77777777" w:rsidR="001936F2" w:rsidRPr="003F1166" w:rsidRDefault="001936F2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42D8778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1B2F92A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A0D6965" w14:textId="77777777" w:rsidR="001936F2" w:rsidRPr="003F1166" w:rsidRDefault="001936F2" w:rsidP="00DC68D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F9116D2" w14:textId="77777777" w:rsidR="001936F2" w:rsidRPr="003F1166" w:rsidRDefault="001936F2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C252292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7AC224A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36F2" w:rsidRPr="00731B95" w14:paraId="5EA2EDB1" w14:textId="77777777" w:rsidTr="00DC68D1">
        <w:trPr>
          <w:trHeight w:val="261"/>
        </w:trPr>
        <w:tc>
          <w:tcPr>
            <w:tcW w:w="3141" w:type="dxa"/>
            <w:shd w:val="clear" w:color="auto" w:fill="auto"/>
          </w:tcPr>
          <w:p w14:paraId="3B7618F7" w14:textId="77777777" w:rsidR="001936F2" w:rsidRPr="003F1166" w:rsidRDefault="001936F2" w:rsidP="00DC68D1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900" w:type="dxa"/>
            <w:shd w:val="clear" w:color="auto" w:fill="auto"/>
          </w:tcPr>
          <w:p w14:paraId="3CA8804A" w14:textId="6655095A" w:rsidR="001936F2" w:rsidRPr="003F1166" w:rsidRDefault="001936F2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274E7871" w14:textId="77777777" w:rsidR="001936F2" w:rsidRPr="003F1166" w:rsidRDefault="001936F2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76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6F4D90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0FF3DDE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5,017</w:t>
            </w:r>
          </w:p>
        </w:tc>
        <w:tc>
          <w:tcPr>
            <w:tcW w:w="270" w:type="dxa"/>
            <w:shd w:val="clear" w:color="auto" w:fill="auto"/>
          </w:tcPr>
          <w:p w14:paraId="4AF53C19" w14:textId="77777777" w:rsidR="001936F2" w:rsidRPr="003F1166" w:rsidRDefault="001936F2" w:rsidP="00DC68D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D0F6BBD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5,017</w:t>
            </w:r>
          </w:p>
        </w:tc>
        <w:tc>
          <w:tcPr>
            <w:tcW w:w="270" w:type="dxa"/>
            <w:shd w:val="clear" w:color="auto" w:fill="auto"/>
          </w:tcPr>
          <w:p w14:paraId="13A517A4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F88AA39" w14:textId="77777777" w:rsidR="001936F2" w:rsidRPr="003F1166" w:rsidRDefault="001936F2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F716A8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A2D35F3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5,045</w:t>
            </w:r>
          </w:p>
        </w:tc>
        <w:tc>
          <w:tcPr>
            <w:tcW w:w="270" w:type="dxa"/>
            <w:shd w:val="clear" w:color="auto" w:fill="auto"/>
          </w:tcPr>
          <w:p w14:paraId="737B7C1F" w14:textId="77777777" w:rsidR="001936F2" w:rsidRPr="003F1166" w:rsidRDefault="001936F2" w:rsidP="00DC68D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355B116" w14:textId="77777777" w:rsidR="001936F2" w:rsidRPr="003F1166" w:rsidRDefault="001936F2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7794B2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B906C99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5,045</w:t>
            </w:r>
          </w:p>
        </w:tc>
      </w:tr>
      <w:tr w:rsidR="001936F2" w:rsidRPr="00731B95" w14:paraId="0A0DEC21" w14:textId="77777777" w:rsidTr="00DC68D1">
        <w:trPr>
          <w:trHeight w:val="261"/>
        </w:trPr>
        <w:tc>
          <w:tcPr>
            <w:tcW w:w="3141" w:type="dxa"/>
            <w:shd w:val="clear" w:color="auto" w:fill="auto"/>
          </w:tcPr>
          <w:p w14:paraId="2B857D6A" w14:textId="77777777" w:rsidR="001936F2" w:rsidRPr="003F1166" w:rsidRDefault="001936F2" w:rsidP="00DC68D1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3B290461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2F99D1E9" w14:textId="77777777" w:rsidR="001936F2" w:rsidRPr="000E7636" w:rsidRDefault="001936F2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B1694DD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6C59A51E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6207100" w14:textId="77777777" w:rsidR="001936F2" w:rsidRPr="003F1166" w:rsidRDefault="001936F2" w:rsidP="00DC68D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659BE5A3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8C599D9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FABE86F" w14:textId="77777777" w:rsidR="001936F2" w:rsidRPr="003F1166" w:rsidRDefault="001936F2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100B28E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2CECF52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2F45F8B" w14:textId="77777777" w:rsidR="001936F2" w:rsidRPr="003F1166" w:rsidRDefault="001936F2" w:rsidP="00DC68D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40240C5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57BA745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3CCFCE0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36F2" w:rsidRPr="00731B95" w14:paraId="481595C7" w14:textId="77777777" w:rsidTr="00DC68D1">
        <w:trPr>
          <w:trHeight w:val="261"/>
        </w:trPr>
        <w:tc>
          <w:tcPr>
            <w:tcW w:w="3141" w:type="dxa"/>
            <w:shd w:val="clear" w:color="auto" w:fill="auto"/>
          </w:tcPr>
          <w:p w14:paraId="53285DCB" w14:textId="77777777" w:rsidR="001936F2" w:rsidRPr="003F1166" w:rsidRDefault="001936F2" w:rsidP="00DC68D1">
            <w:pPr>
              <w:ind w:left="155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900" w:type="dxa"/>
            <w:shd w:val="clear" w:color="auto" w:fill="auto"/>
          </w:tcPr>
          <w:p w14:paraId="4EA30A3D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5FCCA9AA" w14:textId="77777777" w:rsidR="001936F2" w:rsidRPr="003F1166" w:rsidRDefault="001936F2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95C0FD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11988C6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486,173</w:t>
            </w:r>
          </w:p>
        </w:tc>
        <w:tc>
          <w:tcPr>
            <w:tcW w:w="270" w:type="dxa"/>
            <w:shd w:val="clear" w:color="auto" w:fill="auto"/>
          </w:tcPr>
          <w:p w14:paraId="1BA0C5C2" w14:textId="77777777" w:rsidR="001936F2" w:rsidRPr="003F1166" w:rsidRDefault="001936F2" w:rsidP="00DC68D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1CF754D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486,173</w:t>
            </w:r>
          </w:p>
        </w:tc>
        <w:tc>
          <w:tcPr>
            <w:tcW w:w="270" w:type="dxa"/>
            <w:shd w:val="clear" w:color="auto" w:fill="auto"/>
          </w:tcPr>
          <w:p w14:paraId="0ED3CBF0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E437C2C" w14:textId="77777777" w:rsidR="001936F2" w:rsidRPr="003F1166" w:rsidRDefault="001936F2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FF877E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EFDA8A4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439,598</w:t>
            </w:r>
          </w:p>
        </w:tc>
        <w:tc>
          <w:tcPr>
            <w:tcW w:w="270" w:type="dxa"/>
            <w:shd w:val="clear" w:color="auto" w:fill="auto"/>
          </w:tcPr>
          <w:p w14:paraId="243B7A70" w14:textId="77777777" w:rsidR="001936F2" w:rsidRPr="003F1166" w:rsidRDefault="001936F2" w:rsidP="00DC68D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8D4F2E1" w14:textId="77777777" w:rsidR="001936F2" w:rsidRPr="003F1166" w:rsidRDefault="001936F2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76738F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73C1C47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439,598</w:t>
            </w:r>
          </w:p>
        </w:tc>
      </w:tr>
      <w:tr w:rsidR="001936F2" w:rsidRPr="00731B95" w14:paraId="68036669" w14:textId="77777777" w:rsidTr="00DC68D1">
        <w:trPr>
          <w:trHeight w:val="261"/>
        </w:trPr>
        <w:tc>
          <w:tcPr>
            <w:tcW w:w="3141" w:type="dxa"/>
            <w:shd w:val="clear" w:color="auto" w:fill="auto"/>
          </w:tcPr>
          <w:p w14:paraId="7F1FBFCB" w14:textId="77777777" w:rsidR="001936F2" w:rsidRPr="003F1166" w:rsidRDefault="001936F2" w:rsidP="00DC68D1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900" w:type="dxa"/>
            <w:shd w:val="clear" w:color="auto" w:fill="auto"/>
          </w:tcPr>
          <w:p w14:paraId="000DBA0C" w14:textId="77777777" w:rsidR="001936F2" w:rsidRPr="003F1166" w:rsidRDefault="001936F2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A71608" w14:textId="77777777" w:rsidR="001936F2" w:rsidRPr="003F1166" w:rsidRDefault="001936F2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05092D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3DC368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491,190</w:t>
            </w:r>
          </w:p>
        </w:tc>
        <w:tc>
          <w:tcPr>
            <w:tcW w:w="270" w:type="dxa"/>
            <w:shd w:val="clear" w:color="auto" w:fill="auto"/>
          </w:tcPr>
          <w:p w14:paraId="227E7899" w14:textId="77777777" w:rsidR="001936F2" w:rsidRPr="003F1166" w:rsidRDefault="001936F2" w:rsidP="00DC68D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E55D52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491,190</w:t>
            </w:r>
          </w:p>
        </w:tc>
        <w:tc>
          <w:tcPr>
            <w:tcW w:w="270" w:type="dxa"/>
            <w:shd w:val="clear" w:color="auto" w:fill="auto"/>
          </w:tcPr>
          <w:p w14:paraId="423A0787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73F9FBB" w14:textId="77777777" w:rsidR="001936F2" w:rsidRPr="003F1166" w:rsidRDefault="001936F2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EDFB308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6E41B8A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8014AAF" w14:textId="77777777" w:rsidR="001936F2" w:rsidRPr="003F1166" w:rsidRDefault="001936F2" w:rsidP="00DC68D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49AF556" w14:textId="77777777" w:rsidR="001936F2" w:rsidRPr="003F1166" w:rsidRDefault="001936F2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7C2D54E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87E154A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36F2" w:rsidRPr="00731B95" w14:paraId="49866D4E" w14:textId="77777777" w:rsidTr="00DC68D1">
        <w:trPr>
          <w:trHeight w:val="26"/>
        </w:trPr>
        <w:tc>
          <w:tcPr>
            <w:tcW w:w="3141" w:type="dxa"/>
            <w:shd w:val="clear" w:color="auto" w:fill="auto"/>
          </w:tcPr>
          <w:p w14:paraId="657CC2A1" w14:textId="77777777" w:rsidR="001936F2" w:rsidRPr="003F1166" w:rsidRDefault="001936F2" w:rsidP="00DC68D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7E437752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7D458703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1240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F59729A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558E692B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3656DC3" w14:textId="77777777" w:rsidR="001936F2" w:rsidRPr="003F1166" w:rsidRDefault="001936F2" w:rsidP="00DC68D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7530B531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8A41375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98B56AD" w14:textId="77777777" w:rsidR="001936F2" w:rsidRPr="003F1166" w:rsidRDefault="001936F2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1892F9E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6F4BB82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5CA2E7C" w14:textId="77777777" w:rsidR="001936F2" w:rsidRPr="003F1166" w:rsidRDefault="001936F2" w:rsidP="00DC68D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8663719" w14:textId="77777777" w:rsidR="001936F2" w:rsidRPr="003F1166" w:rsidRDefault="001936F2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45C6AB6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8769D8A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36F2" w:rsidRPr="00731B95" w14:paraId="0E498455" w14:textId="77777777" w:rsidTr="00DC68D1">
        <w:trPr>
          <w:trHeight w:val="261"/>
        </w:trPr>
        <w:tc>
          <w:tcPr>
            <w:tcW w:w="3141" w:type="dxa"/>
            <w:shd w:val="clear" w:color="auto" w:fill="auto"/>
          </w:tcPr>
          <w:p w14:paraId="451C2FB0" w14:textId="77777777" w:rsidR="001936F2" w:rsidRPr="003F1166" w:rsidRDefault="001936F2" w:rsidP="00DC68D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ar-SA"/>
              </w:rPr>
            </w:pPr>
            <w:r w:rsidRPr="003F11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655E516C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6E6677F2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C146557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6580A022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28C16FD" w14:textId="77777777" w:rsidR="001936F2" w:rsidRPr="003F1166" w:rsidRDefault="001936F2" w:rsidP="00DC68D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235AAB33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8667B59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E96EB89" w14:textId="77777777" w:rsidR="001936F2" w:rsidRPr="003F1166" w:rsidRDefault="001936F2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ED6B751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E438261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EEDA8EB" w14:textId="77777777" w:rsidR="001936F2" w:rsidRPr="003F1166" w:rsidRDefault="001936F2" w:rsidP="00DC68D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E760581" w14:textId="77777777" w:rsidR="001936F2" w:rsidRPr="003F1166" w:rsidRDefault="001936F2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0BE004E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41E6D07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36F2" w:rsidRPr="00731B95" w14:paraId="73B1D38B" w14:textId="77777777" w:rsidTr="00DC68D1">
        <w:trPr>
          <w:trHeight w:val="261"/>
        </w:trPr>
        <w:tc>
          <w:tcPr>
            <w:tcW w:w="3141" w:type="dxa"/>
            <w:shd w:val="clear" w:color="auto" w:fill="auto"/>
          </w:tcPr>
          <w:p w14:paraId="35665BBD" w14:textId="77777777" w:rsidR="001936F2" w:rsidRPr="003F1166" w:rsidRDefault="001936F2" w:rsidP="00DC68D1">
            <w:pPr>
              <w:ind w:left="156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00" w:type="dxa"/>
            <w:shd w:val="clear" w:color="auto" w:fill="auto"/>
          </w:tcPr>
          <w:p w14:paraId="32DA379B" w14:textId="77777777" w:rsidR="001936F2" w:rsidRPr="003F1166" w:rsidRDefault="001936F2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3F116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12</w:t>
            </w:r>
          </w:p>
        </w:tc>
        <w:tc>
          <w:tcPr>
            <w:tcW w:w="1620" w:type="dxa"/>
            <w:shd w:val="clear" w:color="auto" w:fill="auto"/>
          </w:tcPr>
          <w:p w14:paraId="7893F5E5" w14:textId="77777777" w:rsidR="001936F2" w:rsidRPr="003F1166" w:rsidRDefault="001936F2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4D420F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1EC1AA2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16,218,600</w:t>
            </w:r>
          </w:p>
        </w:tc>
        <w:tc>
          <w:tcPr>
            <w:tcW w:w="270" w:type="dxa"/>
            <w:shd w:val="clear" w:color="auto" w:fill="auto"/>
          </w:tcPr>
          <w:p w14:paraId="49C682E1" w14:textId="77777777" w:rsidR="001936F2" w:rsidRPr="003F1166" w:rsidRDefault="001936F2" w:rsidP="00DC68D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F97DD42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16,218,600</w:t>
            </w:r>
          </w:p>
        </w:tc>
        <w:tc>
          <w:tcPr>
            <w:tcW w:w="270" w:type="dxa"/>
            <w:shd w:val="clear" w:color="auto" w:fill="auto"/>
          </w:tcPr>
          <w:p w14:paraId="60101FEA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5A54645" w14:textId="77777777" w:rsidR="001936F2" w:rsidRPr="003F1166" w:rsidRDefault="001936F2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85C559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6F0999B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16,179,195</w:t>
            </w:r>
          </w:p>
        </w:tc>
        <w:tc>
          <w:tcPr>
            <w:tcW w:w="270" w:type="dxa"/>
            <w:shd w:val="clear" w:color="auto" w:fill="auto"/>
          </w:tcPr>
          <w:p w14:paraId="0741CAF2" w14:textId="77777777" w:rsidR="001936F2" w:rsidRPr="003F1166" w:rsidRDefault="001936F2" w:rsidP="00DC68D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2134E4E" w14:textId="77777777" w:rsidR="001936F2" w:rsidRPr="003F1166" w:rsidRDefault="001936F2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AFB624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4EB5893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16,179,195</w:t>
            </w:r>
          </w:p>
        </w:tc>
      </w:tr>
      <w:tr w:rsidR="001936F2" w:rsidRPr="00731B95" w14:paraId="36BD771B" w14:textId="77777777" w:rsidTr="00DC68D1">
        <w:trPr>
          <w:trHeight w:val="261"/>
        </w:trPr>
        <w:tc>
          <w:tcPr>
            <w:tcW w:w="3141" w:type="dxa"/>
            <w:shd w:val="clear" w:color="auto" w:fill="auto"/>
          </w:tcPr>
          <w:p w14:paraId="080D7B07" w14:textId="77777777" w:rsidR="001936F2" w:rsidRPr="003F1166" w:rsidRDefault="001936F2" w:rsidP="00DC68D1">
            <w:pPr>
              <w:ind w:left="-22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08357504" w14:textId="77777777" w:rsidR="001936F2" w:rsidRPr="003F1166" w:rsidRDefault="001936F2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D6DA25" w14:textId="77777777" w:rsidR="001936F2" w:rsidRPr="003F1166" w:rsidRDefault="001936F2" w:rsidP="00DC68D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7B800E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EC5EEC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76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16,21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0E76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,600</w:t>
            </w:r>
          </w:p>
        </w:tc>
        <w:tc>
          <w:tcPr>
            <w:tcW w:w="270" w:type="dxa"/>
            <w:shd w:val="clear" w:color="auto" w:fill="auto"/>
          </w:tcPr>
          <w:p w14:paraId="4102424D" w14:textId="77777777" w:rsidR="001936F2" w:rsidRPr="003F1166" w:rsidRDefault="001936F2" w:rsidP="00DC68D1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B65128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76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16,21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0E76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,600</w:t>
            </w:r>
          </w:p>
        </w:tc>
        <w:tc>
          <w:tcPr>
            <w:tcW w:w="270" w:type="dxa"/>
            <w:shd w:val="clear" w:color="auto" w:fill="auto"/>
          </w:tcPr>
          <w:p w14:paraId="03541319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B6D55F6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C879AD5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94BAD67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74821F6" w14:textId="77777777" w:rsidR="001936F2" w:rsidRPr="003F1166" w:rsidRDefault="001936F2" w:rsidP="00DC68D1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54B902B" w14:textId="77777777" w:rsidR="001936F2" w:rsidRPr="003F1166" w:rsidRDefault="001936F2" w:rsidP="00DC68D1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EE68523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C8E3614" w14:textId="77777777" w:rsidR="001936F2" w:rsidRPr="003F1166" w:rsidRDefault="001936F2" w:rsidP="00DC68D1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3F948BE1" w14:textId="40C70E7B" w:rsidR="001936F2" w:rsidRDefault="001936F2">
      <w:pPr>
        <w:spacing w:line="240" w:lineRule="auto"/>
      </w:pPr>
    </w:p>
    <w:p w14:paraId="2F83530F" w14:textId="77777777" w:rsidR="001936F2" w:rsidRDefault="001936F2">
      <w:pPr>
        <w:spacing w:line="240" w:lineRule="auto"/>
        <w:rPr>
          <w:cs/>
        </w:rPr>
      </w:pPr>
    </w:p>
    <w:p w14:paraId="49B7AE63" w14:textId="1FCA70DF" w:rsidR="009A49D4" w:rsidRDefault="009A49D4">
      <w:pPr>
        <w:spacing w:line="240" w:lineRule="auto"/>
        <w:rPr>
          <w:highlight w:val="yellow"/>
          <w:cs/>
        </w:rPr>
        <w:sectPr w:rsidR="009A49D4" w:rsidSect="009A49D4">
          <w:pgSz w:w="16834" w:h="11909" w:orient="landscape" w:code="9"/>
          <w:pgMar w:top="1152" w:right="691" w:bottom="1152" w:left="576" w:header="706" w:footer="706" w:gutter="0"/>
          <w:paperSrc w:first="7" w:other="7"/>
          <w:cols w:space="737"/>
          <w:docGrid w:linePitch="360"/>
        </w:sectPr>
      </w:pPr>
    </w:p>
    <w:p w14:paraId="2260C98B" w14:textId="77777777" w:rsidR="00656CA3" w:rsidRPr="00AE0BB7" w:rsidRDefault="00656CA3" w:rsidP="00656CA3">
      <w:pPr>
        <w:pStyle w:val="Caption"/>
        <w:numPr>
          <w:ilvl w:val="0"/>
          <w:numId w:val="0"/>
        </w:numPr>
        <w:ind w:left="900" w:hanging="360"/>
        <w:rPr>
          <w:b w:val="0"/>
          <w:bCs w:val="0"/>
        </w:rPr>
      </w:pPr>
      <w:bookmarkStart w:id="3" w:name="_GoBack"/>
      <w:bookmarkEnd w:id="3"/>
      <w:r w:rsidRPr="00AE0BB7">
        <w:rPr>
          <w:b w:val="0"/>
          <w:bCs w:val="0"/>
          <w:cs/>
        </w:rPr>
        <w:lastRenderedPageBreak/>
        <w:t xml:space="preserve">ตารางดังต่อไปนี้แสดงเทคนิคการประเมินมูลค่าที่ใช้ในการวัดมูลค่ายุติธรรมระดับ </w:t>
      </w:r>
      <w:r w:rsidRPr="00AE0BB7">
        <w:rPr>
          <w:b w:val="0"/>
          <w:bCs w:val="0"/>
        </w:rPr>
        <w:t xml:space="preserve">2 </w:t>
      </w:r>
    </w:p>
    <w:p w14:paraId="2EC02951" w14:textId="6E6E0C92" w:rsidR="00177834" w:rsidRDefault="00177834" w:rsidP="00177834">
      <w:pPr>
        <w:pStyle w:val="Bo-Blankline"/>
        <w:rPr>
          <w:lang w:val="en-US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690"/>
        <w:gridCol w:w="236"/>
        <w:gridCol w:w="5254"/>
      </w:tblGrid>
      <w:tr w:rsidR="00656CA3" w:rsidRPr="002274A4" w14:paraId="02E7A393" w14:textId="77777777" w:rsidTr="006D1CDB">
        <w:trPr>
          <w:tblHeader/>
        </w:trPr>
        <w:tc>
          <w:tcPr>
            <w:tcW w:w="3690" w:type="dxa"/>
            <w:shd w:val="clear" w:color="auto" w:fill="auto"/>
            <w:vAlign w:val="bottom"/>
          </w:tcPr>
          <w:p w14:paraId="5FFDD05F" w14:textId="77777777" w:rsidR="00656CA3" w:rsidRPr="000A4973" w:rsidRDefault="00656CA3" w:rsidP="006D1CD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497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2FC898" w14:textId="77777777" w:rsidR="00656CA3" w:rsidRPr="000A4973" w:rsidRDefault="00656CA3" w:rsidP="006D1CD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254" w:type="dxa"/>
            <w:shd w:val="clear" w:color="auto" w:fill="auto"/>
            <w:vAlign w:val="bottom"/>
          </w:tcPr>
          <w:p w14:paraId="6F2F4143" w14:textId="77777777" w:rsidR="00656CA3" w:rsidRPr="000A4973" w:rsidRDefault="00656CA3" w:rsidP="006D1CD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497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เทคนิคการประเมินมูลค่า</w:t>
            </w:r>
          </w:p>
        </w:tc>
      </w:tr>
      <w:tr w:rsidR="00656CA3" w:rsidRPr="002274A4" w14:paraId="1D7B2A58" w14:textId="77777777" w:rsidTr="006D1CDB">
        <w:tc>
          <w:tcPr>
            <w:tcW w:w="3690" w:type="dxa"/>
            <w:shd w:val="clear" w:color="auto" w:fill="auto"/>
          </w:tcPr>
          <w:p w14:paraId="0B7AF82D" w14:textId="77777777" w:rsidR="00656CA3" w:rsidRPr="006C71CD" w:rsidRDefault="00656CA3" w:rsidP="006D1CD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70" w:right="6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2456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236" w:type="dxa"/>
            <w:shd w:val="clear" w:color="auto" w:fill="auto"/>
          </w:tcPr>
          <w:p w14:paraId="078F8B8E" w14:textId="77777777" w:rsidR="00656CA3" w:rsidRPr="000A4973" w:rsidRDefault="00656CA3" w:rsidP="006D1CD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54" w:type="dxa"/>
            <w:shd w:val="clear" w:color="auto" w:fill="auto"/>
          </w:tcPr>
          <w:p w14:paraId="28E96958" w14:textId="77777777" w:rsidR="00656CA3" w:rsidRPr="00132456" w:rsidRDefault="00656CA3" w:rsidP="006D1CDB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132456">
              <w:rPr>
                <w:rFonts w:ascii="Angsana New" w:hAnsi="Angsana New" w:hint="cs"/>
                <w:sz w:val="30"/>
                <w:szCs w:val="30"/>
                <w:cs/>
              </w:rPr>
              <w:t>มูลค่าสินทรัพย์สุทธิ ณ วันที่รายงาน</w:t>
            </w:r>
          </w:p>
        </w:tc>
      </w:tr>
      <w:tr w:rsidR="00656CA3" w:rsidRPr="002274A4" w14:paraId="504E2F58" w14:textId="77777777" w:rsidTr="006D1CDB">
        <w:tc>
          <w:tcPr>
            <w:tcW w:w="3690" w:type="dxa"/>
            <w:shd w:val="clear" w:color="auto" w:fill="auto"/>
          </w:tcPr>
          <w:p w14:paraId="19142898" w14:textId="77777777" w:rsidR="00656CA3" w:rsidRPr="007E5879" w:rsidRDefault="00656CA3" w:rsidP="006D1CD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70" w:right="65" w:hanging="270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6C71CD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ภาคเอกชน</w:t>
            </w:r>
          </w:p>
        </w:tc>
        <w:tc>
          <w:tcPr>
            <w:tcW w:w="236" w:type="dxa"/>
            <w:shd w:val="clear" w:color="auto" w:fill="auto"/>
          </w:tcPr>
          <w:p w14:paraId="356612A8" w14:textId="77777777" w:rsidR="00656CA3" w:rsidRPr="000A4973" w:rsidRDefault="00656CA3" w:rsidP="006D1CD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54" w:type="dxa"/>
            <w:shd w:val="clear" w:color="auto" w:fill="auto"/>
          </w:tcPr>
          <w:p w14:paraId="27E67CCB" w14:textId="77777777" w:rsidR="00656CA3" w:rsidRPr="000A4973" w:rsidRDefault="00656CA3" w:rsidP="006D1CD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C71CD">
              <w:rPr>
                <w:rFonts w:asciiTheme="majorBidi" w:hAnsiTheme="majorBidi" w:cstheme="majorBidi"/>
                <w:sz w:val="30"/>
                <w:szCs w:val="30"/>
                <w:cs/>
              </w:rPr>
              <w:t>เส้นอัตราผลตอบแทนพันธบัตรรัฐบาลของสมาคมตลาดตราสารหนี้</w:t>
            </w:r>
            <w:r w:rsidRPr="007E3B51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ไทย (</w:t>
            </w:r>
            <w:r w:rsidRPr="007E3B51"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>Thai Bond Market Association Government Bond Yield Curve)</w:t>
            </w:r>
            <w:r w:rsidRPr="006C71C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ณ วันที่รายงาน</w:t>
            </w:r>
          </w:p>
        </w:tc>
      </w:tr>
      <w:tr w:rsidR="00656CA3" w:rsidRPr="002274A4" w14:paraId="6BB7CC87" w14:textId="77777777" w:rsidTr="006D1CDB">
        <w:tc>
          <w:tcPr>
            <w:tcW w:w="3690" w:type="dxa"/>
            <w:shd w:val="clear" w:color="auto" w:fill="auto"/>
          </w:tcPr>
          <w:p w14:paraId="627B1444" w14:textId="77777777" w:rsidR="00656CA3" w:rsidRPr="00E50529" w:rsidRDefault="00656CA3" w:rsidP="006D1CDB">
            <w:pPr>
              <w:rPr>
                <w:rFonts w:ascii="Angsana New" w:hAnsi="Angsana New"/>
                <w:sz w:val="30"/>
                <w:szCs w:val="30"/>
              </w:rPr>
            </w:pPr>
            <w:r w:rsidRPr="00D546FD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36" w:type="dxa"/>
            <w:shd w:val="clear" w:color="auto" w:fill="auto"/>
          </w:tcPr>
          <w:p w14:paraId="26C5519E" w14:textId="77777777" w:rsidR="00656CA3" w:rsidRPr="006C66AD" w:rsidRDefault="00656CA3" w:rsidP="006D1CD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54" w:type="dxa"/>
            <w:shd w:val="clear" w:color="auto" w:fill="auto"/>
          </w:tcPr>
          <w:p w14:paraId="7AD8D6DD" w14:textId="77777777" w:rsidR="00656CA3" w:rsidRPr="00E50529" w:rsidRDefault="00656CA3" w:rsidP="006D1CDB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334AB">
              <w:rPr>
                <w:rFonts w:ascii="Angsana New" w:hAnsi="Angsana New"/>
                <w:sz w:val="30"/>
                <w:szCs w:val="30"/>
                <w:cs/>
              </w:rPr>
              <w:t>คำนวณจากแบบจำลองโดยใช้ข้อมูลที่หาได้จากตลาด (</w:t>
            </w:r>
            <w:r w:rsidRPr="00A334AB">
              <w:rPr>
                <w:rFonts w:ascii="Angsana New" w:hAnsi="Angsana New"/>
                <w:sz w:val="30"/>
                <w:szCs w:val="30"/>
                <w:lang w:val="en-US"/>
              </w:rPr>
              <w:t xml:space="preserve">Observable Market Data) </w:t>
            </w:r>
            <w:r w:rsidRPr="00A334AB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ปรับด้วยค่าความเสี่ยงด้านเครดิตของคู่ค้าแต่ละราย (ไม่รวมความเสี่ยงด้านเครดิตของกลุ่มบริษัท/บริษัท) และค่าความเสี่ยงด้านอื่น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A334AB">
              <w:rPr>
                <w:rFonts w:ascii="Angsana New" w:hAnsi="Angsana New"/>
                <w:sz w:val="30"/>
                <w:szCs w:val="30"/>
                <w:cs/>
                <w:lang w:val="en-US"/>
              </w:rPr>
              <w:t>ๆ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A334AB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เพื่อสะท้อนมูลค่าที่แท้จริงของตราสารอนุพันธ์</w:t>
            </w:r>
          </w:p>
        </w:tc>
      </w:tr>
    </w:tbl>
    <w:p w14:paraId="796D24CC" w14:textId="0B2CD55E" w:rsidR="008D4FD9" w:rsidRDefault="008D4FD9">
      <w:pPr>
        <w:spacing w:line="240" w:lineRule="auto"/>
        <w:rPr>
          <w:rFonts w:asciiTheme="majorBidi" w:hAnsiTheme="majorBidi"/>
          <w:b/>
          <w:bCs/>
          <w:spacing w:val="4"/>
          <w:sz w:val="20"/>
          <w:szCs w:val="20"/>
        </w:rPr>
      </w:pPr>
    </w:p>
    <w:p w14:paraId="73931002" w14:textId="2B3693E9" w:rsidR="0076251A" w:rsidRPr="0076251A" w:rsidRDefault="0076251A" w:rsidP="00BE05D9">
      <w:pPr>
        <w:pStyle w:val="block"/>
        <w:numPr>
          <w:ilvl w:val="0"/>
          <w:numId w:val="19"/>
        </w:numPr>
        <w:spacing w:after="0" w:line="240" w:lineRule="atLeast"/>
        <w:ind w:left="540" w:right="-7" w:hanging="540"/>
        <w:jc w:val="both"/>
        <w:rPr>
          <w:rFonts w:asciiTheme="majorBidi" w:hAnsiTheme="majorBidi"/>
          <w:b/>
          <w:bCs/>
          <w:i/>
          <w:iCs/>
          <w:spacing w:val="4"/>
          <w:sz w:val="20"/>
          <w:szCs w:val="20"/>
          <w:lang w:val="en-US"/>
        </w:rPr>
      </w:pPr>
      <w:r w:rsidRPr="0076251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27D71C2E" w14:textId="0260DCC4" w:rsidR="0076251A" w:rsidRPr="0076251A" w:rsidRDefault="0076251A" w:rsidP="0076251A">
      <w:pPr>
        <w:ind w:left="567"/>
        <w:jc w:val="thaiDistribute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</w:p>
    <w:p w14:paraId="59020CB0" w14:textId="18C97E4F" w:rsidR="0076251A" w:rsidRPr="00736DCF" w:rsidRDefault="0076251A" w:rsidP="0076251A">
      <w:pPr>
        <w:ind w:left="567"/>
        <w:jc w:val="thaiDistribute"/>
        <w:rPr>
          <w:rFonts w:asciiTheme="majorBidi" w:hAnsiTheme="majorBidi"/>
          <w:i/>
          <w:iCs/>
          <w:spacing w:val="4"/>
          <w:sz w:val="30"/>
          <w:szCs w:val="30"/>
          <w:lang w:val="en-US"/>
        </w:rPr>
      </w:pPr>
      <w:r w:rsidRPr="00736DCF">
        <w:rPr>
          <w:rFonts w:asciiTheme="majorBidi" w:hAnsiTheme="majorBidi"/>
          <w:i/>
          <w:iCs/>
          <w:spacing w:val="4"/>
          <w:sz w:val="30"/>
          <w:szCs w:val="30"/>
          <w:cs/>
          <w:lang w:val="en-US"/>
        </w:rPr>
        <w:t>กรอบการบริหารจัดการความเสี่ยง</w:t>
      </w:r>
    </w:p>
    <w:p w14:paraId="28AD6A0D" w14:textId="1FCA3337" w:rsidR="0076251A" w:rsidRPr="0076251A" w:rsidRDefault="0076251A" w:rsidP="0076251A">
      <w:pPr>
        <w:ind w:left="567"/>
        <w:jc w:val="thaiDistribute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</w:p>
    <w:p w14:paraId="2B1B8B31" w14:textId="49538734" w:rsidR="0076251A" w:rsidRPr="0076251A" w:rsidRDefault="0076251A" w:rsidP="0076251A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6251A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 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4F62EA67" w14:textId="6E5E6BFF" w:rsidR="002C6616" w:rsidRDefault="002C6616">
      <w:pPr>
        <w:spacing w:line="240" w:lineRule="auto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</w:p>
    <w:p w14:paraId="791AE0C6" w14:textId="5461200F" w:rsidR="0076251A" w:rsidRDefault="00C06129" w:rsidP="00C06129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6129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C06129">
        <w:rPr>
          <w:rFonts w:asciiTheme="majorBidi" w:hAnsiTheme="majorBidi" w:cstheme="majorBidi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2D17B9E4" w14:textId="77777777" w:rsidR="00174B32" w:rsidRPr="00C06129" w:rsidRDefault="00174B32" w:rsidP="00174B32">
      <w:pPr>
        <w:pStyle w:val="Bo-Blankline"/>
      </w:pPr>
    </w:p>
    <w:p w14:paraId="1158B449" w14:textId="13090CCB" w:rsidR="00656CA3" w:rsidRDefault="00C06129" w:rsidP="00656CA3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06129">
        <w:rPr>
          <w:rFonts w:asciiTheme="majorBidi" w:hAnsiTheme="majorBidi" w:cstheme="majorBidi" w:hint="cs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  <w:r w:rsidR="00656CA3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7B25A25" w14:textId="22EDD987" w:rsidR="002C6616" w:rsidRPr="00736DCF" w:rsidRDefault="00C06129" w:rsidP="0076251A">
      <w:pPr>
        <w:ind w:left="567"/>
        <w:jc w:val="thaiDistribute"/>
        <w:rPr>
          <w:rFonts w:asciiTheme="majorBidi" w:hAnsiTheme="majorBidi"/>
          <w:spacing w:val="4"/>
          <w:sz w:val="30"/>
          <w:szCs w:val="30"/>
          <w:lang w:val="en-US"/>
        </w:rPr>
      </w:pPr>
      <w:r w:rsidRPr="00736DCF">
        <w:rPr>
          <w:rFonts w:asciiTheme="majorBidi" w:hAnsiTheme="majorBidi" w:cstheme="majorBidi"/>
          <w:i/>
          <w:iCs/>
          <w:sz w:val="30"/>
          <w:szCs w:val="30"/>
        </w:rPr>
        <w:lastRenderedPageBreak/>
        <w:t>(</w:t>
      </w:r>
      <w:r w:rsidR="001169A3" w:rsidRPr="00736DCF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736DCF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6145CD" w:rsidRPr="00736DCF">
        <w:rPr>
          <w:rFonts w:asciiTheme="majorBidi" w:hAnsiTheme="majorBidi" w:cstheme="majorBidi"/>
          <w:i/>
          <w:iCs/>
          <w:sz w:val="30"/>
          <w:szCs w:val="30"/>
          <w:lang w:val="en-US"/>
        </w:rPr>
        <w:t>1</w:t>
      </w:r>
      <w:r w:rsidRPr="00736DCF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736DCF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ความเสี่ยงด้านเครดิต</w:t>
      </w:r>
    </w:p>
    <w:p w14:paraId="1453EF7A" w14:textId="7316D04B" w:rsidR="002C6616" w:rsidRDefault="002C6616" w:rsidP="0076251A">
      <w:pPr>
        <w:ind w:left="567"/>
        <w:jc w:val="thaiDistribute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</w:p>
    <w:p w14:paraId="4D41B732" w14:textId="04096EC5" w:rsidR="002C6616" w:rsidRPr="00C06129" w:rsidRDefault="00C06129" w:rsidP="007674C4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06129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  <w:r w:rsidRPr="00FB73E7">
        <w:rPr>
          <w:rFonts w:asciiTheme="majorBidi" w:hAnsiTheme="majorBidi" w:cstheme="majorBidi"/>
          <w:sz w:val="30"/>
          <w:szCs w:val="30"/>
          <w:cs/>
        </w:rPr>
        <w:t>และเงินลงทุนในตราสารหนี้ของกลุ่มบริษัท</w:t>
      </w:r>
    </w:p>
    <w:p w14:paraId="29B7CE75" w14:textId="0B7834AD" w:rsidR="00C06129" w:rsidRDefault="00C06129" w:rsidP="0076251A">
      <w:pPr>
        <w:ind w:left="567"/>
        <w:jc w:val="thaiDistribute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</w:p>
    <w:p w14:paraId="1D897FFB" w14:textId="493F75E1" w:rsidR="00C06129" w:rsidRPr="00A06D25" w:rsidRDefault="00C06129" w:rsidP="00FA72E0">
      <w:pPr>
        <w:ind w:left="1080" w:hanging="90"/>
        <w:jc w:val="thaiDistribute"/>
        <w:rPr>
          <w:rFonts w:asciiTheme="majorBidi" w:hAnsiTheme="majorBidi" w:cstheme="majorBidi"/>
          <w:sz w:val="30"/>
          <w:szCs w:val="30"/>
        </w:rPr>
      </w:pPr>
      <w:r w:rsidRPr="00A06D25">
        <w:rPr>
          <w:rFonts w:asciiTheme="majorBidi" w:hAnsiTheme="majorBidi" w:cstheme="majorBidi"/>
          <w:sz w:val="30"/>
          <w:szCs w:val="30"/>
          <w:cs/>
        </w:rPr>
        <w:t>(</w:t>
      </w:r>
      <w:r w:rsidR="001169A3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A06D25">
        <w:rPr>
          <w:rFonts w:asciiTheme="majorBidi" w:hAnsiTheme="majorBidi" w:cstheme="majorBidi"/>
          <w:sz w:val="30"/>
          <w:szCs w:val="30"/>
          <w:cs/>
        </w:rPr>
        <w:t>.</w:t>
      </w:r>
      <w:r w:rsidR="006145CD" w:rsidRPr="00A06D25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A06D25">
        <w:rPr>
          <w:rFonts w:asciiTheme="majorBidi" w:hAnsiTheme="majorBidi" w:cstheme="majorBidi"/>
          <w:sz w:val="30"/>
          <w:szCs w:val="30"/>
          <w:cs/>
        </w:rPr>
        <w:t>.</w:t>
      </w:r>
      <w:r w:rsidR="006145CD" w:rsidRPr="00A06D25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A06D25">
        <w:rPr>
          <w:rFonts w:asciiTheme="majorBidi" w:hAnsiTheme="majorBidi" w:cstheme="majorBidi"/>
          <w:sz w:val="30"/>
          <w:szCs w:val="30"/>
          <w:cs/>
        </w:rPr>
        <w:t>) ลูกหนี้การค้า</w:t>
      </w:r>
    </w:p>
    <w:p w14:paraId="6A77BB62" w14:textId="0E5C7D77" w:rsidR="00C06129" w:rsidRDefault="00C06129" w:rsidP="007674C4">
      <w:pPr>
        <w:ind w:left="990"/>
        <w:jc w:val="thaiDistribute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</w:p>
    <w:p w14:paraId="6D3E9FB6" w14:textId="0B215A41" w:rsidR="00B155FD" w:rsidRDefault="001169A3" w:rsidP="007674C4">
      <w:pPr>
        <w:pStyle w:val="BodyText"/>
        <w:shd w:val="clear" w:color="auto" w:fill="FFFFFF"/>
        <w:spacing w:after="0"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1169A3">
        <w:rPr>
          <w:rFonts w:asciiTheme="majorBidi" w:hAnsiTheme="majorBidi"/>
          <w:sz w:val="30"/>
          <w:szCs w:val="30"/>
          <w:cs/>
        </w:rPr>
        <w:t>ความเสี่ยงด้านเครดิตของกลุ่มบริษัท</w:t>
      </w:r>
      <w:r>
        <w:rPr>
          <w:rFonts w:asciiTheme="majorBidi" w:hAnsiTheme="majorBidi" w:hint="cs"/>
          <w:sz w:val="30"/>
          <w:szCs w:val="30"/>
          <w:cs/>
        </w:rPr>
        <w:t>ไ</w:t>
      </w:r>
      <w:r w:rsidRPr="001169A3">
        <w:rPr>
          <w:rFonts w:asciiTheme="majorBidi" w:hAnsiTheme="majorBidi"/>
          <w:sz w:val="30"/>
          <w:szCs w:val="30"/>
          <w:cs/>
        </w:rPr>
        <w:t>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1169A3">
        <w:rPr>
          <w:rFonts w:asciiTheme="majorBidi" w:hAnsiTheme="majorBidi"/>
          <w:sz w:val="30"/>
          <w:szCs w:val="30"/>
          <w:cs/>
        </w:rPr>
        <w:t xml:space="preserve">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 รายละเอียดการกระจุกตัวของรายได้เปิดเผยในหมายเหตุข้อ </w:t>
      </w:r>
      <w:r w:rsidR="006145CD" w:rsidRPr="004170AD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5A072C">
        <w:rPr>
          <w:rFonts w:asciiTheme="majorBidi" w:hAnsiTheme="majorBidi" w:cstheme="majorBidi"/>
          <w:sz w:val="30"/>
          <w:szCs w:val="30"/>
          <w:lang w:val="en-US"/>
        </w:rPr>
        <w:t>8</w:t>
      </w:r>
      <w:r w:rsidR="00D13581" w:rsidRPr="004170AD">
        <w:rPr>
          <w:rFonts w:asciiTheme="majorBidi" w:hAnsiTheme="majorBidi" w:cstheme="majorBidi"/>
          <w:sz w:val="30"/>
          <w:szCs w:val="30"/>
        </w:rPr>
        <w:t xml:space="preserve"> (</w:t>
      </w:r>
      <w:r w:rsidR="0024703F">
        <w:rPr>
          <w:rFonts w:asciiTheme="majorBidi" w:hAnsiTheme="majorBidi" w:cstheme="majorBidi" w:hint="cs"/>
          <w:sz w:val="30"/>
          <w:szCs w:val="30"/>
          <w:cs/>
        </w:rPr>
        <w:t>ง</w:t>
      </w:r>
      <w:r w:rsidR="00D13581" w:rsidRPr="004170AD">
        <w:rPr>
          <w:rFonts w:asciiTheme="majorBidi" w:hAnsiTheme="majorBidi" w:cstheme="majorBidi"/>
          <w:sz w:val="30"/>
          <w:szCs w:val="30"/>
        </w:rPr>
        <w:t>)</w:t>
      </w:r>
    </w:p>
    <w:p w14:paraId="23B3FF07" w14:textId="4B4B7E24" w:rsidR="000E3143" w:rsidRPr="00AA5D76" w:rsidRDefault="000E3143" w:rsidP="007674C4">
      <w:pPr>
        <w:pStyle w:val="BodyText"/>
        <w:shd w:val="clear" w:color="auto" w:fill="FFFFFF"/>
        <w:spacing w:after="0" w:line="240" w:lineRule="auto"/>
        <w:ind w:left="1620"/>
        <w:jc w:val="thaiDistribute"/>
        <w:rPr>
          <w:rFonts w:asciiTheme="majorBidi" w:hAnsiTheme="majorBidi" w:cstheme="majorBidi"/>
          <w:sz w:val="20"/>
          <w:szCs w:val="20"/>
        </w:rPr>
      </w:pPr>
    </w:p>
    <w:p w14:paraId="77C84D5F" w14:textId="4401B46D" w:rsidR="001169A3" w:rsidRPr="001169A3" w:rsidRDefault="001169A3" w:rsidP="001169A3">
      <w:pPr>
        <w:spacing w:line="240" w:lineRule="auto"/>
        <w:ind w:left="1620"/>
        <w:jc w:val="thaiDistribute"/>
        <w:rPr>
          <w:rFonts w:asciiTheme="majorBidi" w:hAnsiTheme="majorBidi"/>
          <w:sz w:val="30"/>
          <w:szCs w:val="30"/>
        </w:rPr>
      </w:pPr>
      <w:r w:rsidRPr="007842E4">
        <w:rPr>
          <w:rFonts w:asciiTheme="majorBidi" w:hAnsiTheme="majorBidi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ทางการค้า กลุ่มบริษัทจะทบทวนงบการเงิน ข้อมูลอุตสาหกรรมและหนังสือรับรองฐานะทางการเงินของธนาคารสำหรับบางกรณี วงเงินยอดขายจะกำหนดไว้สำหรับลูกค้าแต่ละรายและจะทบทวนเป็นรายไตรมาส ยอดขายที่เกินกว่าวงเงินดังกล่าวต้องได้รับการอนุมัติจากคณะกรรมการบริหารความเสี่ยง</w:t>
      </w:r>
    </w:p>
    <w:p w14:paraId="5A4D2E4B" w14:textId="77777777" w:rsidR="001169A3" w:rsidRPr="001169A3" w:rsidRDefault="001169A3" w:rsidP="001169A3">
      <w:pPr>
        <w:pStyle w:val="Bo-Blankline"/>
      </w:pPr>
    </w:p>
    <w:p w14:paraId="5DF5EBF4" w14:textId="016E3552" w:rsidR="001169A3" w:rsidRPr="001169A3" w:rsidRDefault="001169A3" w:rsidP="001169A3">
      <w:pPr>
        <w:spacing w:line="240" w:lineRule="auto"/>
        <w:ind w:left="1620"/>
        <w:jc w:val="thaiDistribute"/>
        <w:rPr>
          <w:rFonts w:asciiTheme="majorBidi" w:hAnsiTheme="majorBidi"/>
          <w:sz w:val="30"/>
          <w:szCs w:val="30"/>
        </w:rPr>
      </w:pPr>
      <w:r w:rsidRPr="001169A3">
        <w:rPr>
          <w:rFonts w:asciiTheme="majorBidi" w:hAnsiTheme="majorBidi"/>
          <w:sz w:val="30"/>
          <w:szCs w:val="30"/>
          <w:cs/>
        </w:rPr>
        <w:t xml:space="preserve">กลุ่มบริษัทจำกัดความเสี่ยงด้านเครดิตของลูกหนี้การค้าด้วยการกำหนดระยะเวลาการจ่ายชำระสูงสุดที่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834EC5" w:rsidRPr="00834EC5">
        <w:rPr>
          <w:rFonts w:asciiTheme="majorBidi" w:hAnsiTheme="majorBidi"/>
          <w:sz w:val="30"/>
          <w:szCs w:val="30"/>
        </w:rPr>
        <w:t>9</w:t>
      </w:r>
      <w:r w:rsidR="006F3DD5" w:rsidRPr="00834EC5">
        <w:rPr>
          <w:rFonts w:asciiTheme="majorBidi" w:hAnsiTheme="majorBidi"/>
          <w:sz w:val="30"/>
          <w:szCs w:val="30"/>
        </w:rPr>
        <w:t>0</w:t>
      </w:r>
      <w:r w:rsidR="006F3DD5">
        <w:rPr>
          <w:rFonts w:asciiTheme="majorBidi" w:hAnsiTheme="majorBidi" w:hint="cs"/>
          <w:sz w:val="30"/>
          <w:szCs w:val="30"/>
          <w:cs/>
        </w:rPr>
        <w:t xml:space="preserve"> วัน</w:t>
      </w:r>
      <w:r w:rsidRPr="001169A3">
        <w:rPr>
          <w:rFonts w:asciiTheme="majorBidi" w:hAnsiTheme="majorBidi"/>
          <w:sz w:val="30"/>
          <w:szCs w:val="30"/>
          <w:cs/>
        </w:rPr>
        <w:t xml:space="preserve">และมีการติดตามยอดคงค้างของลูกหนี้การค้าอย่างสม่ำเสมอ 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 </w:t>
      </w:r>
    </w:p>
    <w:p w14:paraId="3E69E162" w14:textId="77777777" w:rsidR="001169A3" w:rsidRPr="001169A3" w:rsidRDefault="001169A3" w:rsidP="001169A3">
      <w:pPr>
        <w:pStyle w:val="Bo-Blankline"/>
      </w:pPr>
    </w:p>
    <w:p w14:paraId="58047728" w14:textId="0FB313AB" w:rsidR="001169A3" w:rsidRDefault="001169A3" w:rsidP="001169A3">
      <w:pPr>
        <w:spacing w:line="240" w:lineRule="auto"/>
        <w:ind w:left="1620"/>
        <w:jc w:val="thaiDistribute"/>
        <w:rPr>
          <w:rFonts w:asciiTheme="majorBidi" w:hAnsiTheme="majorBidi"/>
          <w:sz w:val="30"/>
          <w:szCs w:val="30"/>
        </w:rPr>
      </w:pPr>
      <w:r w:rsidRPr="001169A3">
        <w:rPr>
          <w:rFonts w:asciiTheme="majorBidi" w:hAnsiTheme="majorBidi"/>
          <w:sz w:val="30"/>
          <w:szCs w:val="30"/>
          <w:cs/>
        </w:rPr>
        <w:t>ข้อมูลเกี่ยวกับลูกหนี้การค้าเปิดเผยใน</w:t>
      </w:r>
      <w:r w:rsidRPr="00F93A60">
        <w:rPr>
          <w:rFonts w:asciiTheme="majorBidi" w:hAnsiTheme="majorBidi"/>
          <w:sz w:val="30"/>
          <w:szCs w:val="30"/>
          <w:cs/>
        </w:rPr>
        <w:t xml:space="preserve">หมายเหตุข้อ </w:t>
      </w:r>
      <w:r w:rsidR="00AD4D35" w:rsidRPr="00F93A60">
        <w:rPr>
          <w:rFonts w:asciiTheme="majorBidi" w:hAnsiTheme="majorBidi"/>
          <w:sz w:val="30"/>
          <w:szCs w:val="30"/>
          <w:lang w:val="en-US"/>
        </w:rPr>
        <w:t>6</w:t>
      </w:r>
    </w:p>
    <w:p w14:paraId="350FDDAA" w14:textId="646C0791" w:rsidR="004917BA" w:rsidRDefault="004917BA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  <w:r>
        <w:br w:type="page"/>
      </w:r>
    </w:p>
    <w:p w14:paraId="6AA92F22" w14:textId="7DCA76A8" w:rsidR="00ED0B5B" w:rsidRDefault="00ED0B5B" w:rsidP="00ED0B5B">
      <w:pPr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ED0B5B">
        <w:rPr>
          <w:rFonts w:asciiTheme="majorBidi" w:hAnsiTheme="majorBidi" w:cstheme="majorBidi"/>
          <w:sz w:val="30"/>
          <w:szCs w:val="30"/>
        </w:rPr>
        <w:lastRenderedPageBreak/>
        <w:t>(</w:t>
      </w:r>
      <w:r w:rsidRPr="00ED0B5B">
        <w:rPr>
          <w:rFonts w:asciiTheme="majorBidi" w:hAnsiTheme="majorBidi" w:hint="cs"/>
          <w:sz w:val="30"/>
          <w:szCs w:val="30"/>
          <w:cs/>
        </w:rPr>
        <w:t>ข</w:t>
      </w:r>
      <w:r w:rsidRPr="00ED0B5B">
        <w:rPr>
          <w:rFonts w:asciiTheme="majorBidi" w:hAnsiTheme="majorBidi"/>
          <w:sz w:val="30"/>
          <w:szCs w:val="30"/>
        </w:rPr>
        <w:t>.1.2)</w:t>
      </w:r>
      <w:r w:rsidRPr="00ED0B5B">
        <w:rPr>
          <w:rFonts w:asciiTheme="majorBidi" w:hAnsiTheme="majorBidi"/>
          <w:sz w:val="30"/>
          <w:szCs w:val="30"/>
          <w:cs/>
        </w:rPr>
        <w:t xml:space="preserve"> เงินลงทุนในตราสารหนี้</w:t>
      </w:r>
    </w:p>
    <w:p w14:paraId="5B37126D" w14:textId="016236D3" w:rsidR="00ED0B5B" w:rsidRDefault="00ED0B5B" w:rsidP="00EB64BB">
      <w:pPr>
        <w:pStyle w:val="Bo-Blankline"/>
      </w:pPr>
    </w:p>
    <w:p w14:paraId="2FDDFBD1" w14:textId="493D058E" w:rsidR="00ED0B5B" w:rsidRDefault="00ED0B5B" w:rsidP="00ED0B5B">
      <w:pPr>
        <w:spacing w:line="240" w:lineRule="auto"/>
        <w:ind w:left="1620"/>
        <w:jc w:val="thaiDistribute"/>
        <w:rPr>
          <w:rFonts w:asciiTheme="majorBidi" w:hAnsiTheme="majorBidi"/>
          <w:sz w:val="30"/>
          <w:szCs w:val="30"/>
        </w:rPr>
      </w:pPr>
      <w:r w:rsidRPr="00ED0B5B">
        <w:rPr>
          <w:rFonts w:asciiTheme="majorBidi" w:hAnsiTheme="majorBidi"/>
          <w:sz w:val="30"/>
          <w:szCs w:val="30"/>
          <w:cs/>
        </w:rPr>
        <w:t>กลุ่มบริษัทพิจารณาว่าเงินลงทุนในตราสารหนี้ซึ่งวัดมูลค่าด้วยราคาทุนตัดจำหน่ายมีความเสี่ยงด้านเครดิตต่ำ ดังนั้น ค่าเผื่อผลขาดทุนด้านเครดิตที่คาดว่าจะเกิดขึ้นซึ่งประเมินในระหว่างปีจำกัดอยู่ที่ผล</w:t>
      </w:r>
      <w:r w:rsidRPr="00764804">
        <w:rPr>
          <w:rFonts w:asciiTheme="majorBidi" w:hAnsiTheme="majorBidi"/>
          <w:spacing w:val="-4"/>
          <w:sz w:val="30"/>
          <w:szCs w:val="30"/>
          <w:cs/>
        </w:rPr>
        <w:t xml:space="preserve">ขาดทุนด้านเครดิตที่คาดว่าจะเกิดขึ้นภายใน </w:t>
      </w:r>
      <w:r w:rsidRPr="00764804">
        <w:rPr>
          <w:rFonts w:asciiTheme="majorBidi" w:hAnsiTheme="majorBidi"/>
          <w:spacing w:val="-4"/>
          <w:sz w:val="30"/>
          <w:szCs w:val="30"/>
        </w:rPr>
        <w:t xml:space="preserve">12 </w:t>
      </w:r>
      <w:r w:rsidRPr="00764804">
        <w:rPr>
          <w:rFonts w:asciiTheme="majorBidi" w:hAnsiTheme="majorBidi"/>
          <w:spacing w:val="-4"/>
          <w:sz w:val="30"/>
          <w:szCs w:val="30"/>
          <w:cs/>
        </w:rPr>
        <w:t>เดือนหรือ “ความเสี่ยงด้านเครดิตต่ำ” สำหรับตราสารหนี้</w:t>
      </w:r>
      <w:r w:rsidRPr="00ED0B5B">
        <w:rPr>
          <w:rFonts w:asciiTheme="majorBidi" w:hAnsiTheme="majorBidi"/>
          <w:sz w:val="30"/>
          <w:szCs w:val="30"/>
          <w:cs/>
        </w:rPr>
        <w:t>ที่อยู่ในความต้องการของตลาดโดยพิจารณาจากอันดับเครดิตที่อยู่ในระดับน่าลงทุน (</w:t>
      </w:r>
      <w:r w:rsidRPr="00ED0B5B">
        <w:rPr>
          <w:rFonts w:asciiTheme="majorBidi" w:hAnsiTheme="majorBidi"/>
          <w:sz w:val="30"/>
          <w:szCs w:val="30"/>
        </w:rPr>
        <w:t xml:space="preserve">Investment grade credit rating) </w:t>
      </w:r>
      <w:r w:rsidRPr="00ED0B5B">
        <w:rPr>
          <w:rFonts w:asciiTheme="majorBidi" w:hAnsiTheme="majorBidi"/>
          <w:sz w:val="30"/>
          <w:szCs w:val="30"/>
          <w:cs/>
        </w:rPr>
        <w:t>จากหน่วยงานจัดอันดับเครดิตภายนอกที่มีการเผยแพร่ ตราสารอื่น ๆ จะพิจารณาว่ามีความเสี่ยงด้านเครดิตต่ำเมื่อความเสี่ยงจากการผิดนัดชำระหนี้อยู่ในระดับต่ำ และผู้ออกตราสารมีความสามารถทางการเงินที่จะปฏิบัติตามภาระผูกพันตามสัญญาได้</w:t>
      </w:r>
    </w:p>
    <w:p w14:paraId="107DE5F4" w14:textId="77777777" w:rsidR="00FA72E0" w:rsidRDefault="00FA72E0" w:rsidP="00FA72E0">
      <w:pPr>
        <w:pStyle w:val="Bo-Blankline"/>
      </w:pPr>
    </w:p>
    <w:p w14:paraId="559B9188" w14:textId="77777777" w:rsidR="00FA72E0" w:rsidRPr="004A25F8" w:rsidRDefault="00FA72E0" w:rsidP="00FA72E0">
      <w:pPr>
        <w:pStyle w:val="Ang15"/>
        <w:ind w:left="990"/>
        <w:rPr>
          <w:rFonts w:asciiTheme="majorBidi" w:hAnsiTheme="majorBidi" w:cstheme="majorBidi"/>
        </w:rPr>
      </w:pPr>
      <w:r w:rsidRPr="004A25F8">
        <w:rPr>
          <w:rFonts w:asciiTheme="majorBidi" w:hAnsiTheme="majorBidi" w:cstheme="majorBidi"/>
        </w:rPr>
        <w:t>(</w:t>
      </w:r>
      <w:r w:rsidRPr="004A25F8">
        <w:rPr>
          <w:rFonts w:asciiTheme="majorBidi" w:hAnsiTheme="majorBidi" w:cstheme="majorBidi" w:hint="cs"/>
          <w:cs/>
        </w:rPr>
        <w:t>ข</w:t>
      </w:r>
      <w:r w:rsidRPr="004A25F8">
        <w:rPr>
          <w:rFonts w:asciiTheme="majorBidi" w:hAnsiTheme="majorBidi" w:cstheme="majorBidi"/>
        </w:rPr>
        <w:t>.1.</w:t>
      </w:r>
      <w:r w:rsidRPr="004A25F8">
        <w:rPr>
          <w:rFonts w:asciiTheme="majorBidi" w:hAnsiTheme="majorBidi" w:cstheme="majorBidi"/>
          <w:lang w:val="en-US"/>
        </w:rPr>
        <w:t>3</w:t>
      </w:r>
      <w:r w:rsidRPr="004A25F8">
        <w:rPr>
          <w:rFonts w:asciiTheme="majorBidi" w:hAnsiTheme="majorBidi" w:cstheme="majorBidi"/>
        </w:rPr>
        <w:t xml:space="preserve">) </w:t>
      </w:r>
      <w:r w:rsidRPr="004A25F8">
        <w:rPr>
          <w:rFonts w:asciiTheme="majorBidi" w:hAnsiTheme="majorBidi" w:cstheme="majorBidi"/>
          <w:cs/>
        </w:rPr>
        <w:t>เงินสดและรายการเทียบเท่าเงินสด</w:t>
      </w:r>
    </w:p>
    <w:p w14:paraId="4C2AF090" w14:textId="77777777" w:rsidR="00FA72E0" w:rsidRPr="00D205A3" w:rsidRDefault="00FA72E0" w:rsidP="00FA72E0">
      <w:pPr>
        <w:pStyle w:val="Ang15"/>
        <w:rPr>
          <w:sz w:val="20"/>
          <w:szCs w:val="20"/>
          <w:highlight w:val="yellow"/>
        </w:rPr>
      </w:pPr>
    </w:p>
    <w:p w14:paraId="6852D996" w14:textId="77777777" w:rsidR="00F41E71" w:rsidRDefault="00FA72E0" w:rsidP="00F41E71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1D436D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มีจำกัดเนื่องจากคู่สัญญา</w:t>
      </w:r>
      <w:r w:rsidRPr="00710EBC">
        <w:rPr>
          <w:rFonts w:asciiTheme="majorBidi" w:hAnsiTheme="majorBidi" w:cstheme="majorBidi"/>
          <w:sz w:val="30"/>
          <w:szCs w:val="30"/>
          <w:cs/>
        </w:rPr>
        <w:t>เป็นธนาคารและสถาบันการเงิน</w:t>
      </w:r>
      <w:r w:rsidRPr="00710EBC">
        <w:rPr>
          <w:rFonts w:asciiTheme="majorBidi" w:hAnsiTheme="majorBidi" w:cstheme="majorBidi"/>
          <w:sz w:val="30"/>
          <w:szCs w:val="30"/>
        </w:rPr>
        <w:t xml:space="preserve"> </w:t>
      </w:r>
      <w:r w:rsidRPr="00710EBC">
        <w:rPr>
          <w:rFonts w:asciiTheme="majorBidi" w:hAnsiTheme="majorBidi" w:cstheme="majorBidi"/>
          <w:sz w:val="30"/>
          <w:szCs w:val="30"/>
          <w:cs/>
        </w:rPr>
        <w:t>ซึ่งกลุ่มบริษัทพิจารณาว่ามีความเสี่ยงด้านเครดิตต่ำ</w:t>
      </w:r>
    </w:p>
    <w:p w14:paraId="5B6C6C5E" w14:textId="77777777" w:rsidR="00F41E71" w:rsidRDefault="00F41E71" w:rsidP="00F41E71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76BD8A5F" w14:textId="345FD49D" w:rsidR="00C06129" w:rsidRPr="00F41E71" w:rsidRDefault="00A61F6E" w:rsidP="00F41E71">
      <w:pPr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736DCF">
        <w:rPr>
          <w:rFonts w:asciiTheme="majorBidi" w:hAnsiTheme="majorBidi" w:cstheme="majorBidi"/>
          <w:i/>
          <w:iCs/>
          <w:sz w:val="30"/>
          <w:szCs w:val="30"/>
          <w:lang w:val="en-US"/>
        </w:rPr>
        <w:t>(</w:t>
      </w:r>
      <w:r w:rsidR="004E0386" w:rsidRPr="00736DCF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ข</w:t>
      </w:r>
      <w:r w:rsidRPr="00736DCF">
        <w:rPr>
          <w:rFonts w:asciiTheme="majorBidi" w:hAnsiTheme="majorBidi" w:cstheme="majorBidi"/>
          <w:i/>
          <w:iCs/>
          <w:sz w:val="30"/>
          <w:szCs w:val="30"/>
          <w:lang w:val="en-US"/>
        </w:rPr>
        <w:t>.</w:t>
      </w:r>
      <w:r w:rsidR="006145CD" w:rsidRPr="00736DCF">
        <w:rPr>
          <w:rFonts w:asciiTheme="majorBidi" w:hAnsiTheme="majorBidi" w:cstheme="majorBidi"/>
          <w:i/>
          <w:iCs/>
          <w:sz w:val="30"/>
          <w:szCs w:val="30"/>
          <w:lang w:val="en-US"/>
        </w:rPr>
        <w:t>2</w:t>
      </w:r>
      <w:r w:rsidRPr="00736DCF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) </w:t>
      </w:r>
      <w:r w:rsidRPr="00736DCF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</w:t>
      </w:r>
      <w:r w:rsidRPr="00736DCF">
        <w:rPr>
          <w:rFonts w:asciiTheme="majorBidi" w:hAnsiTheme="majorBidi" w:cstheme="majorBidi" w:hint="cs"/>
          <w:i/>
          <w:iCs/>
          <w:sz w:val="30"/>
          <w:szCs w:val="30"/>
          <w:cs/>
        </w:rPr>
        <w:t>ด้าน</w:t>
      </w:r>
      <w:r w:rsidRPr="00736DCF">
        <w:rPr>
          <w:rFonts w:asciiTheme="majorBidi" w:hAnsiTheme="majorBidi" w:cstheme="majorBidi"/>
          <w:i/>
          <w:iCs/>
          <w:sz w:val="30"/>
          <w:szCs w:val="30"/>
          <w:cs/>
        </w:rPr>
        <w:t>สภาพคล่อง</w:t>
      </w:r>
    </w:p>
    <w:p w14:paraId="1D695283" w14:textId="6C8F1BB1" w:rsidR="00C06129" w:rsidRDefault="00C06129" w:rsidP="00786924">
      <w:pPr>
        <w:ind w:left="990"/>
        <w:jc w:val="thaiDistribute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</w:p>
    <w:p w14:paraId="492646AB" w14:textId="370051B3" w:rsidR="00C06129" w:rsidRPr="00A61F6E" w:rsidRDefault="00A61F6E" w:rsidP="00A11928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A61F6E">
        <w:rPr>
          <w:rFonts w:asciiTheme="majorBidi" w:hAnsiTheme="majorBidi" w:cstheme="majorBidi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</w:t>
      </w:r>
    </w:p>
    <w:p w14:paraId="4A2FDB64" w14:textId="290077AD" w:rsidR="00C06129" w:rsidRDefault="00C06129" w:rsidP="00A11928">
      <w:pPr>
        <w:ind w:left="990"/>
        <w:jc w:val="thaiDistribute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</w:p>
    <w:p w14:paraId="253858F6" w14:textId="77777777" w:rsidR="007B53FD" w:rsidRDefault="007B53FD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1FBF45A" w14:textId="46938A95" w:rsidR="00F41E71" w:rsidRPr="003360FF" w:rsidRDefault="00A61F6E" w:rsidP="003360FF">
      <w:pPr>
        <w:pStyle w:val="Caption"/>
        <w:numPr>
          <w:ilvl w:val="0"/>
          <w:numId w:val="0"/>
        </w:numPr>
        <w:ind w:left="900" w:hanging="360"/>
        <w:rPr>
          <w:b w:val="0"/>
          <w:bCs w:val="0"/>
        </w:rPr>
      </w:pPr>
      <w:r w:rsidRPr="003360FF">
        <w:rPr>
          <w:rFonts w:hint="cs"/>
          <w:b w:val="0"/>
          <w:bCs w:val="0"/>
          <w:cs/>
        </w:rPr>
        <w:lastRenderedPageBreak/>
        <w:t>ตารางต่อไปนี้แสดงระยะเวลาการครบกำหนดคงเหลือตามสัญญาของหนี้สินทางการเงิน</w:t>
      </w:r>
      <w:r w:rsidRPr="003360FF">
        <w:rPr>
          <w:rFonts w:hint="cs"/>
          <w:b w:val="0"/>
          <w:bCs w:val="0"/>
        </w:rPr>
        <w:t xml:space="preserve"> </w:t>
      </w:r>
      <w:r w:rsidRPr="003360FF">
        <w:rPr>
          <w:rFonts w:hint="cs"/>
          <w:b w:val="0"/>
          <w:bCs w:val="0"/>
          <w:cs/>
        </w:rPr>
        <w:t>ณ วันที่รายงาน</w:t>
      </w:r>
      <w:r w:rsidRPr="003360FF">
        <w:rPr>
          <w:rFonts w:hint="cs"/>
          <w:b w:val="0"/>
          <w:bCs w:val="0"/>
        </w:rPr>
        <w:t xml:space="preserve"> </w:t>
      </w:r>
    </w:p>
    <w:p w14:paraId="1D759A65" w14:textId="7DB99F3E" w:rsidR="004917BA" w:rsidRDefault="004917BA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170"/>
        <w:gridCol w:w="272"/>
        <w:gridCol w:w="1168"/>
        <w:gridCol w:w="272"/>
        <w:gridCol w:w="1168"/>
        <w:gridCol w:w="236"/>
        <w:gridCol w:w="1114"/>
        <w:gridCol w:w="236"/>
        <w:gridCol w:w="1114"/>
      </w:tblGrid>
      <w:tr w:rsidR="002D796E" w:rsidRPr="00116E2C" w14:paraId="6B4ACFF2" w14:textId="77777777" w:rsidTr="001159E5">
        <w:trPr>
          <w:tblHeader/>
        </w:trPr>
        <w:tc>
          <w:tcPr>
            <w:tcW w:w="2430" w:type="dxa"/>
          </w:tcPr>
          <w:p w14:paraId="3A456616" w14:textId="77777777" w:rsidR="002D796E" w:rsidRPr="00116E2C" w:rsidRDefault="002D796E" w:rsidP="001C68A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50" w:type="dxa"/>
            <w:gridSpan w:val="9"/>
            <w:hideMark/>
          </w:tcPr>
          <w:p w14:paraId="085672B5" w14:textId="48AC222E" w:rsidR="002D796E" w:rsidRPr="00116E2C" w:rsidRDefault="002D796E" w:rsidP="001C68A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16E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D796E" w:rsidRPr="00116E2C" w14:paraId="4CCF6A0A" w14:textId="77777777" w:rsidTr="001159E5">
        <w:trPr>
          <w:tblHeader/>
        </w:trPr>
        <w:tc>
          <w:tcPr>
            <w:tcW w:w="2430" w:type="dxa"/>
          </w:tcPr>
          <w:p w14:paraId="3018722C" w14:textId="77777777" w:rsidR="002D796E" w:rsidRPr="00116E2C" w:rsidRDefault="002D796E" w:rsidP="001C68A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50" w:type="dxa"/>
            <w:gridSpan w:val="9"/>
          </w:tcPr>
          <w:p w14:paraId="0C119AAE" w14:textId="77777777" w:rsidR="002D796E" w:rsidRPr="00116E2C" w:rsidRDefault="002D796E" w:rsidP="001C68A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2D796E" w:rsidRPr="00116E2C" w14:paraId="7845899F" w14:textId="77777777" w:rsidTr="001159E5">
        <w:trPr>
          <w:tblHeader/>
        </w:trPr>
        <w:tc>
          <w:tcPr>
            <w:tcW w:w="2430" w:type="dxa"/>
            <w:vAlign w:val="bottom"/>
            <w:hideMark/>
          </w:tcPr>
          <w:p w14:paraId="4C23DB52" w14:textId="5EC989E8" w:rsidR="002D796E" w:rsidRPr="00116E2C" w:rsidRDefault="002D796E" w:rsidP="001C68A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116E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116E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116E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116E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  <w:hideMark/>
          </w:tcPr>
          <w:p w14:paraId="16A1C2E4" w14:textId="77777777" w:rsidR="002D796E" w:rsidRPr="00116E2C" w:rsidRDefault="002D796E" w:rsidP="001C68AB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56BE6018" w14:textId="77777777" w:rsidR="002D796E" w:rsidRPr="00116E2C" w:rsidRDefault="002D796E" w:rsidP="001C68AB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2" w:type="dxa"/>
          </w:tcPr>
          <w:p w14:paraId="60796C8E" w14:textId="77777777" w:rsidR="002D796E" w:rsidRPr="00116E2C" w:rsidRDefault="002D796E" w:rsidP="001C68A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  <w:hideMark/>
          </w:tcPr>
          <w:p w14:paraId="2D467CBF" w14:textId="29B3B12B" w:rsidR="002D796E" w:rsidRPr="00116E2C" w:rsidRDefault="002D796E" w:rsidP="001C68AB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116E2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16E2C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116E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16E2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042C7A37" w14:textId="77777777" w:rsidR="002D796E" w:rsidRPr="00116E2C" w:rsidRDefault="002D796E" w:rsidP="001C68A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  <w:hideMark/>
          </w:tcPr>
          <w:p w14:paraId="395946C1" w14:textId="0F34F1C8" w:rsidR="002D796E" w:rsidRPr="00116E2C" w:rsidRDefault="002D796E" w:rsidP="001C68AB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116E2C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116E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16E2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116E2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Pr="00116E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5 </w:t>
            </w: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30FC2B7D" w14:textId="77777777" w:rsidR="002D796E" w:rsidRPr="00116E2C" w:rsidRDefault="002D796E" w:rsidP="001C68A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  <w:hideMark/>
          </w:tcPr>
          <w:p w14:paraId="551D17ED" w14:textId="20D7EACF" w:rsidR="002D796E" w:rsidRPr="00116E2C" w:rsidRDefault="0071638B" w:rsidP="001C68AB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116E2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16E2C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116E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116E2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582BBDCE" w14:textId="77777777" w:rsidR="002D796E" w:rsidRPr="00116E2C" w:rsidRDefault="002D796E" w:rsidP="001C68A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  <w:hideMark/>
          </w:tcPr>
          <w:p w14:paraId="211D7875" w14:textId="49A293AB" w:rsidR="002D796E" w:rsidRPr="00116E2C" w:rsidRDefault="0071638B" w:rsidP="001C68AB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D796E" w:rsidRPr="00116E2C" w14:paraId="490A0D45" w14:textId="77777777" w:rsidTr="001159E5">
        <w:trPr>
          <w:tblHeader/>
        </w:trPr>
        <w:tc>
          <w:tcPr>
            <w:tcW w:w="2430" w:type="dxa"/>
          </w:tcPr>
          <w:p w14:paraId="1EBD7F1E" w14:textId="77777777" w:rsidR="002D796E" w:rsidRPr="00116E2C" w:rsidRDefault="002D796E" w:rsidP="001C68A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50" w:type="dxa"/>
            <w:gridSpan w:val="9"/>
            <w:hideMark/>
          </w:tcPr>
          <w:p w14:paraId="0FB03C15" w14:textId="77777777" w:rsidR="002D796E" w:rsidRPr="00116E2C" w:rsidRDefault="002D796E" w:rsidP="001C68A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16E2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116E2C" w:rsidRPr="00116E2C" w14:paraId="7C8FC6A7" w14:textId="77777777" w:rsidTr="001159E5">
        <w:tc>
          <w:tcPr>
            <w:tcW w:w="2430" w:type="dxa"/>
          </w:tcPr>
          <w:p w14:paraId="60A92EB8" w14:textId="567277EC" w:rsidR="00116E2C" w:rsidRPr="00116E2C" w:rsidRDefault="00116E2C" w:rsidP="008D4470">
            <w:pPr>
              <w:spacing w:line="240" w:lineRule="auto"/>
              <w:ind w:left="160" w:right="-24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16E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A0097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170" w:type="dxa"/>
          </w:tcPr>
          <w:p w14:paraId="55723DBB" w14:textId="77777777" w:rsidR="00116E2C" w:rsidRPr="00116E2C" w:rsidRDefault="00116E2C" w:rsidP="001C68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1AB71690" w14:textId="77777777" w:rsidR="00116E2C" w:rsidRPr="00116E2C" w:rsidRDefault="00116E2C" w:rsidP="001C68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7CE94DCD" w14:textId="77777777" w:rsidR="00116E2C" w:rsidRPr="00116E2C" w:rsidRDefault="00116E2C" w:rsidP="001C68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1D5ABA38" w14:textId="77777777" w:rsidR="00116E2C" w:rsidRPr="00116E2C" w:rsidRDefault="00116E2C" w:rsidP="001C68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3CA6BCDA" w14:textId="77777777" w:rsidR="00116E2C" w:rsidRPr="00116E2C" w:rsidRDefault="00116E2C" w:rsidP="001C68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3A7CE1C" w14:textId="77777777" w:rsidR="00116E2C" w:rsidRPr="00116E2C" w:rsidRDefault="00116E2C" w:rsidP="001C68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379AFCFC" w14:textId="77777777" w:rsidR="00116E2C" w:rsidRPr="00116E2C" w:rsidRDefault="00116E2C" w:rsidP="001C68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FE83034" w14:textId="77777777" w:rsidR="00116E2C" w:rsidRPr="00116E2C" w:rsidRDefault="00116E2C" w:rsidP="001C68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198E20DF" w14:textId="77777777" w:rsidR="00116E2C" w:rsidRPr="00116E2C" w:rsidRDefault="00116E2C" w:rsidP="001C68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95330" w:rsidRPr="00116E2C" w14:paraId="7446E1C4" w14:textId="77777777" w:rsidTr="00155D23">
        <w:tc>
          <w:tcPr>
            <w:tcW w:w="3600" w:type="dxa"/>
            <w:gridSpan w:val="2"/>
          </w:tcPr>
          <w:p w14:paraId="76B008E5" w14:textId="54DFE426" w:rsidR="00295330" w:rsidRPr="00116E2C" w:rsidRDefault="00295330" w:rsidP="001C68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272" w:type="dxa"/>
          </w:tcPr>
          <w:p w14:paraId="5A522F0D" w14:textId="77777777" w:rsidR="00295330" w:rsidRPr="00116E2C" w:rsidRDefault="00295330" w:rsidP="001C68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1DE3FB4A" w14:textId="77777777" w:rsidR="00295330" w:rsidRPr="00116E2C" w:rsidRDefault="00295330" w:rsidP="001C68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4E2BF922" w14:textId="77777777" w:rsidR="00295330" w:rsidRPr="00116E2C" w:rsidRDefault="00295330" w:rsidP="001C68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0801707C" w14:textId="77777777" w:rsidR="00295330" w:rsidRPr="00116E2C" w:rsidRDefault="00295330" w:rsidP="001C68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A450470" w14:textId="77777777" w:rsidR="00295330" w:rsidRPr="00116E2C" w:rsidRDefault="00295330" w:rsidP="001C68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04C809CB" w14:textId="77777777" w:rsidR="00295330" w:rsidRPr="00116E2C" w:rsidRDefault="00295330" w:rsidP="001C68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92C60B4" w14:textId="77777777" w:rsidR="00295330" w:rsidRPr="00116E2C" w:rsidRDefault="00295330" w:rsidP="001C68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06869676" w14:textId="77777777" w:rsidR="00295330" w:rsidRPr="00116E2C" w:rsidRDefault="00295330" w:rsidP="001C68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16E2C" w:rsidRPr="00116E2C" w14:paraId="4F3D03CB" w14:textId="77777777" w:rsidTr="009A6D5B">
        <w:tc>
          <w:tcPr>
            <w:tcW w:w="2430" w:type="dxa"/>
          </w:tcPr>
          <w:p w14:paraId="5E4FFF2F" w14:textId="040D662E" w:rsidR="00116E2C" w:rsidRPr="00116E2C" w:rsidRDefault="00116E2C" w:rsidP="00116E2C">
            <w:pPr>
              <w:spacing w:line="240" w:lineRule="auto"/>
              <w:ind w:left="160" w:right="-24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6094E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116E2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3DFD85F7" w14:textId="5367008D" w:rsidR="00116E2C" w:rsidRPr="007F34B5" w:rsidRDefault="00D6450C" w:rsidP="007F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335,810</w:t>
            </w:r>
          </w:p>
        </w:tc>
        <w:tc>
          <w:tcPr>
            <w:tcW w:w="272" w:type="dxa"/>
            <w:shd w:val="clear" w:color="auto" w:fill="auto"/>
          </w:tcPr>
          <w:p w14:paraId="4209310B" w14:textId="77777777" w:rsidR="00116E2C" w:rsidRPr="007F34B5" w:rsidRDefault="00116E2C" w:rsidP="007F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75AB4471" w14:textId="6B587797" w:rsidR="00116E2C" w:rsidRPr="007F34B5" w:rsidRDefault="00D6450C" w:rsidP="007F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333,920</w:t>
            </w:r>
          </w:p>
        </w:tc>
        <w:tc>
          <w:tcPr>
            <w:tcW w:w="272" w:type="dxa"/>
            <w:shd w:val="clear" w:color="auto" w:fill="auto"/>
          </w:tcPr>
          <w:p w14:paraId="466D8DE6" w14:textId="77777777" w:rsidR="00116E2C" w:rsidRPr="007F34B5" w:rsidRDefault="00116E2C" w:rsidP="007F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73E98B4A" w14:textId="078D8B0D" w:rsidR="00116E2C" w:rsidRPr="007F34B5" w:rsidRDefault="00D6450C" w:rsidP="007F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332</w:t>
            </w:r>
          </w:p>
        </w:tc>
        <w:tc>
          <w:tcPr>
            <w:tcW w:w="236" w:type="dxa"/>
            <w:shd w:val="clear" w:color="auto" w:fill="auto"/>
          </w:tcPr>
          <w:p w14:paraId="619194CF" w14:textId="77777777" w:rsidR="00116E2C" w:rsidRPr="007F34B5" w:rsidRDefault="00116E2C" w:rsidP="007F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2906BE04" w14:textId="5F7DB0B5" w:rsidR="00116E2C" w:rsidRPr="007F34B5" w:rsidRDefault="00D6450C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1,558</w:t>
            </w:r>
          </w:p>
        </w:tc>
        <w:tc>
          <w:tcPr>
            <w:tcW w:w="236" w:type="dxa"/>
            <w:shd w:val="clear" w:color="auto" w:fill="auto"/>
          </w:tcPr>
          <w:p w14:paraId="02B459C0" w14:textId="77777777" w:rsidR="00116E2C" w:rsidRPr="007F34B5" w:rsidRDefault="00116E2C" w:rsidP="007F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5BE3DA5D" w14:textId="7C2AF65B" w:rsidR="00116E2C" w:rsidRPr="007F34B5" w:rsidRDefault="00D6450C" w:rsidP="007F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335,810</w:t>
            </w:r>
          </w:p>
        </w:tc>
      </w:tr>
      <w:tr w:rsidR="00116E2C" w:rsidRPr="000C136A" w14:paraId="412B17F7" w14:textId="77777777" w:rsidTr="000C136A">
        <w:tc>
          <w:tcPr>
            <w:tcW w:w="2430" w:type="dxa"/>
          </w:tcPr>
          <w:p w14:paraId="3162882B" w14:textId="05815D87" w:rsidR="00116E2C" w:rsidRPr="000C136A" w:rsidRDefault="00116E2C" w:rsidP="00116E2C">
            <w:pPr>
              <w:spacing w:line="240" w:lineRule="auto"/>
              <w:ind w:left="160" w:right="-24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2C0E9783" w14:textId="709EFF9E" w:rsidR="00116E2C" w:rsidRPr="000C136A" w:rsidRDefault="005F46CB" w:rsidP="000C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1,735,83</w:t>
            </w:r>
            <w:r w:rsidR="00055AD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2" w:type="dxa"/>
            <w:shd w:val="clear" w:color="auto" w:fill="auto"/>
          </w:tcPr>
          <w:p w14:paraId="46D757C7" w14:textId="77777777" w:rsidR="00116E2C" w:rsidRPr="000C136A" w:rsidRDefault="00116E2C" w:rsidP="000C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4E4F494E" w14:textId="58D1AFD5" w:rsidR="00116E2C" w:rsidRPr="000C136A" w:rsidRDefault="005F46CB" w:rsidP="000C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127,039</w:t>
            </w:r>
          </w:p>
        </w:tc>
        <w:tc>
          <w:tcPr>
            <w:tcW w:w="272" w:type="dxa"/>
            <w:shd w:val="clear" w:color="auto" w:fill="auto"/>
          </w:tcPr>
          <w:p w14:paraId="52BC1146" w14:textId="77777777" w:rsidR="00116E2C" w:rsidRPr="000C136A" w:rsidRDefault="00116E2C" w:rsidP="000C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13EF7F67" w14:textId="74658B19" w:rsidR="00116E2C" w:rsidRPr="000C136A" w:rsidRDefault="005F46CB" w:rsidP="000C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454,172</w:t>
            </w:r>
          </w:p>
        </w:tc>
        <w:tc>
          <w:tcPr>
            <w:tcW w:w="236" w:type="dxa"/>
            <w:shd w:val="clear" w:color="auto" w:fill="auto"/>
          </w:tcPr>
          <w:p w14:paraId="65F74524" w14:textId="77777777" w:rsidR="00116E2C" w:rsidRPr="000C136A" w:rsidRDefault="00116E2C" w:rsidP="000C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5A247528" w14:textId="6703F594" w:rsidR="00116E2C" w:rsidRPr="000C136A" w:rsidRDefault="005F46CB" w:rsidP="000C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2,663,687</w:t>
            </w:r>
          </w:p>
        </w:tc>
        <w:tc>
          <w:tcPr>
            <w:tcW w:w="236" w:type="dxa"/>
            <w:shd w:val="clear" w:color="auto" w:fill="auto"/>
          </w:tcPr>
          <w:p w14:paraId="43AF5BC5" w14:textId="77777777" w:rsidR="00116E2C" w:rsidRPr="000C136A" w:rsidRDefault="00116E2C" w:rsidP="000C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39605F0C" w14:textId="1FA065AF" w:rsidR="00116E2C" w:rsidRPr="000C136A" w:rsidRDefault="005F46CB" w:rsidP="000C1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3,244,898</w:t>
            </w:r>
          </w:p>
        </w:tc>
      </w:tr>
      <w:tr w:rsidR="00570476" w:rsidRPr="00116E2C" w14:paraId="7498D1D2" w14:textId="77777777" w:rsidTr="009A6D5B">
        <w:tc>
          <w:tcPr>
            <w:tcW w:w="2430" w:type="dxa"/>
          </w:tcPr>
          <w:p w14:paraId="2D4338F2" w14:textId="4EEDC30F" w:rsidR="00570476" w:rsidRPr="00116E2C" w:rsidRDefault="00570476" w:rsidP="00570476">
            <w:pPr>
              <w:spacing w:line="240" w:lineRule="auto"/>
              <w:ind w:left="160" w:right="-24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6EC6A11" w14:textId="6EEE3051" w:rsidR="00570476" w:rsidRPr="00F54470" w:rsidRDefault="00D6450C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21,936,600</w:t>
            </w:r>
          </w:p>
        </w:tc>
        <w:tc>
          <w:tcPr>
            <w:tcW w:w="272" w:type="dxa"/>
            <w:shd w:val="clear" w:color="auto" w:fill="auto"/>
          </w:tcPr>
          <w:p w14:paraId="36ADD2F6" w14:textId="77777777" w:rsidR="00570476" w:rsidRPr="00F54470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4582F777" w14:textId="1A6BEC40" w:rsidR="00570476" w:rsidRPr="00F54470" w:rsidRDefault="00D6450C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4,000,000</w:t>
            </w:r>
          </w:p>
        </w:tc>
        <w:tc>
          <w:tcPr>
            <w:tcW w:w="272" w:type="dxa"/>
            <w:shd w:val="clear" w:color="auto" w:fill="auto"/>
          </w:tcPr>
          <w:p w14:paraId="4C5C70BD" w14:textId="77777777" w:rsidR="00570476" w:rsidRPr="00F54470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115DDAB4" w14:textId="710AEAD8" w:rsidR="00570476" w:rsidRPr="00F54470" w:rsidRDefault="00D6450C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17,936,600</w:t>
            </w:r>
          </w:p>
        </w:tc>
        <w:tc>
          <w:tcPr>
            <w:tcW w:w="236" w:type="dxa"/>
            <w:shd w:val="clear" w:color="auto" w:fill="auto"/>
          </w:tcPr>
          <w:p w14:paraId="589BEF46" w14:textId="77777777" w:rsidR="00570476" w:rsidRPr="00F54470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71373FFF" w14:textId="703B39F6" w:rsidR="00570476" w:rsidRPr="00F54470" w:rsidRDefault="00D6450C" w:rsidP="0057047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F9F053B" w14:textId="77777777" w:rsidR="00570476" w:rsidRPr="00F54470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4298A258" w14:textId="48975240" w:rsidR="00570476" w:rsidRPr="00F54470" w:rsidRDefault="00D6450C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21,936,600</w:t>
            </w:r>
          </w:p>
        </w:tc>
      </w:tr>
      <w:tr w:rsidR="00570476" w:rsidRPr="00116E2C" w14:paraId="37414A3B" w14:textId="77777777" w:rsidTr="009A6D5B">
        <w:tc>
          <w:tcPr>
            <w:tcW w:w="2430" w:type="dxa"/>
          </w:tcPr>
          <w:p w14:paraId="25B66CE9" w14:textId="0CCF135B" w:rsidR="00570476" w:rsidRPr="00116E2C" w:rsidRDefault="00570476" w:rsidP="00570476">
            <w:pPr>
              <w:spacing w:line="240" w:lineRule="auto"/>
              <w:ind w:left="160" w:right="-24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E2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7CF7CA" w14:textId="69DF0FE3" w:rsidR="00570476" w:rsidRPr="009A6D5B" w:rsidRDefault="005F46CB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24,008,24</w:t>
            </w:r>
            <w:r w:rsidR="00055A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2" w:type="dxa"/>
            <w:shd w:val="clear" w:color="auto" w:fill="auto"/>
          </w:tcPr>
          <w:p w14:paraId="6F3AF5B8" w14:textId="77777777" w:rsidR="00570476" w:rsidRPr="009A6D5B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F17EEB" w14:textId="3B251D83" w:rsidR="00570476" w:rsidRPr="009A6D5B" w:rsidRDefault="005F46CB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4,460,959</w:t>
            </w:r>
          </w:p>
        </w:tc>
        <w:tc>
          <w:tcPr>
            <w:tcW w:w="272" w:type="dxa"/>
            <w:shd w:val="clear" w:color="auto" w:fill="auto"/>
          </w:tcPr>
          <w:p w14:paraId="229EC694" w14:textId="77777777" w:rsidR="00570476" w:rsidRPr="009A6D5B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34E100" w14:textId="6E5F4473" w:rsidR="00570476" w:rsidRPr="009A6D5B" w:rsidRDefault="005F46CB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18,391,104</w:t>
            </w:r>
          </w:p>
        </w:tc>
        <w:tc>
          <w:tcPr>
            <w:tcW w:w="236" w:type="dxa"/>
            <w:shd w:val="clear" w:color="auto" w:fill="auto"/>
          </w:tcPr>
          <w:p w14:paraId="47A8908B" w14:textId="77777777" w:rsidR="00570476" w:rsidRPr="009A6D5B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BE12A4" w14:textId="398EA980" w:rsidR="00570476" w:rsidRPr="00570476" w:rsidRDefault="005F46CB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2,665,245</w:t>
            </w:r>
          </w:p>
        </w:tc>
        <w:tc>
          <w:tcPr>
            <w:tcW w:w="236" w:type="dxa"/>
            <w:shd w:val="clear" w:color="auto" w:fill="auto"/>
          </w:tcPr>
          <w:p w14:paraId="1EDDF7DE" w14:textId="77777777" w:rsidR="00570476" w:rsidRPr="009A6D5B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7AD4C4" w14:textId="4BE0FECB" w:rsidR="00570476" w:rsidRPr="009A6D5B" w:rsidRDefault="005F46CB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25,517,308</w:t>
            </w:r>
          </w:p>
        </w:tc>
      </w:tr>
      <w:tr w:rsidR="00570476" w:rsidRPr="00116E2C" w14:paraId="269DB6A2" w14:textId="77777777" w:rsidTr="00116E2C">
        <w:tc>
          <w:tcPr>
            <w:tcW w:w="2430" w:type="dxa"/>
            <w:hideMark/>
          </w:tcPr>
          <w:p w14:paraId="21ABEE41" w14:textId="7AAC2880" w:rsidR="00570476" w:rsidRPr="00295330" w:rsidRDefault="00570476" w:rsidP="00570476">
            <w:pPr>
              <w:spacing w:line="240" w:lineRule="auto"/>
              <w:ind w:left="160" w:right="-24" w:hanging="16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BDFF373" w14:textId="77777777" w:rsidR="00570476" w:rsidRPr="00295330" w:rsidRDefault="00570476" w:rsidP="0057047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14:paraId="398B79B0" w14:textId="77777777" w:rsidR="00570476" w:rsidRPr="00295330" w:rsidRDefault="00570476" w:rsidP="0057047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36C838E5" w14:textId="77777777" w:rsidR="00570476" w:rsidRPr="00295330" w:rsidRDefault="00570476" w:rsidP="0057047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14:paraId="3A3B6882" w14:textId="77777777" w:rsidR="00570476" w:rsidRPr="00295330" w:rsidRDefault="00570476" w:rsidP="0057047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1425095D" w14:textId="77777777" w:rsidR="00570476" w:rsidRPr="00295330" w:rsidRDefault="00570476" w:rsidP="0057047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6BE4E8DC" w14:textId="77777777" w:rsidR="00570476" w:rsidRPr="00295330" w:rsidRDefault="00570476" w:rsidP="0057047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47C622FA" w14:textId="77777777" w:rsidR="00570476" w:rsidRPr="00295330" w:rsidRDefault="00570476" w:rsidP="0057047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1738AFC2" w14:textId="77777777" w:rsidR="00570476" w:rsidRPr="00295330" w:rsidRDefault="00570476" w:rsidP="0057047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74BB5E45" w14:textId="77777777" w:rsidR="00570476" w:rsidRPr="00295330" w:rsidRDefault="00570476" w:rsidP="0057047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570476" w:rsidRPr="00116E2C" w14:paraId="099CFDC7" w14:textId="77777777" w:rsidTr="001159E5">
        <w:tc>
          <w:tcPr>
            <w:tcW w:w="2430" w:type="dxa"/>
          </w:tcPr>
          <w:p w14:paraId="64038643" w14:textId="50FDE6E1" w:rsidR="00570476" w:rsidRPr="00116E2C" w:rsidRDefault="00570476" w:rsidP="0057047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116E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A0097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170" w:type="dxa"/>
            <w:shd w:val="clear" w:color="auto" w:fill="auto"/>
          </w:tcPr>
          <w:p w14:paraId="7642A13D" w14:textId="77777777" w:rsidR="00570476" w:rsidRPr="00116E2C" w:rsidRDefault="00570476" w:rsidP="00570476">
            <w:pPr>
              <w:tabs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75308663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61A06D16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6285DF33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44D08B2F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F7853E2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1636B55C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BD83D00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41A8F3C7" w14:textId="77777777" w:rsidR="00570476" w:rsidRPr="00116E2C" w:rsidRDefault="00570476" w:rsidP="00570476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0476" w:rsidRPr="00116E2C" w14:paraId="6B0309DF" w14:textId="77777777" w:rsidTr="00EF3579">
        <w:tc>
          <w:tcPr>
            <w:tcW w:w="3600" w:type="dxa"/>
            <w:gridSpan w:val="2"/>
          </w:tcPr>
          <w:p w14:paraId="154E92D9" w14:textId="3106410D" w:rsidR="00570476" w:rsidRPr="00116E2C" w:rsidRDefault="00570476" w:rsidP="0057047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272" w:type="dxa"/>
            <w:shd w:val="clear" w:color="auto" w:fill="auto"/>
          </w:tcPr>
          <w:p w14:paraId="02644635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5BE61BA5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25BF7238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3C8DA0B1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05A71AE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48C7EFB6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943E83E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7D31652A" w14:textId="77777777" w:rsidR="00570476" w:rsidRPr="00116E2C" w:rsidRDefault="00570476" w:rsidP="00570476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00971" w:rsidRPr="00116E2C" w14:paraId="62CAE669" w14:textId="77777777" w:rsidTr="001159E5">
        <w:tc>
          <w:tcPr>
            <w:tcW w:w="2430" w:type="dxa"/>
            <w:hideMark/>
          </w:tcPr>
          <w:p w14:paraId="0B743EFE" w14:textId="75B85491" w:rsidR="00A00971" w:rsidRPr="00116E2C" w:rsidRDefault="00A00971" w:rsidP="00A0097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116E2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05A15D76" w14:textId="59A48C79" w:rsidR="00A00971" w:rsidRPr="00116E2C" w:rsidRDefault="00A00971" w:rsidP="00A00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743,174</w:t>
            </w:r>
          </w:p>
        </w:tc>
        <w:tc>
          <w:tcPr>
            <w:tcW w:w="272" w:type="dxa"/>
            <w:shd w:val="clear" w:color="auto" w:fill="auto"/>
          </w:tcPr>
          <w:p w14:paraId="1A8B1A69" w14:textId="77777777" w:rsidR="00A00971" w:rsidRPr="00116E2C" w:rsidRDefault="00A00971" w:rsidP="00A0097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6580FDDE" w14:textId="6064BCF8" w:rsidR="00A00971" w:rsidRPr="00116E2C" w:rsidRDefault="00A00971" w:rsidP="00A0097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741,216</w:t>
            </w:r>
          </w:p>
        </w:tc>
        <w:tc>
          <w:tcPr>
            <w:tcW w:w="272" w:type="dxa"/>
            <w:shd w:val="clear" w:color="auto" w:fill="auto"/>
          </w:tcPr>
          <w:p w14:paraId="209811AE" w14:textId="77777777" w:rsidR="00A00971" w:rsidRPr="00116E2C" w:rsidRDefault="00A00971" w:rsidP="00A0097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04EB067F" w14:textId="3D7A356C" w:rsidR="00A00971" w:rsidRPr="00116E2C" w:rsidRDefault="00A00971" w:rsidP="00A0097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1,953</w:t>
            </w:r>
          </w:p>
        </w:tc>
        <w:tc>
          <w:tcPr>
            <w:tcW w:w="236" w:type="dxa"/>
            <w:shd w:val="clear" w:color="auto" w:fill="auto"/>
          </w:tcPr>
          <w:p w14:paraId="4764F826" w14:textId="77777777" w:rsidR="00A00971" w:rsidRPr="00116E2C" w:rsidRDefault="00A00971" w:rsidP="00A0097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0790A49F" w14:textId="4F06358E" w:rsidR="00A00971" w:rsidRPr="00116E2C" w:rsidRDefault="00A00971" w:rsidP="00A0097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530820EE" w14:textId="77777777" w:rsidR="00A00971" w:rsidRPr="00116E2C" w:rsidRDefault="00A00971" w:rsidP="00A0097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79E43B00" w14:textId="32A64A11" w:rsidR="00A00971" w:rsidRPr="00116E2C" w:rsidRDefault="00A00971" w:rsidP="00A00971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743,174</w:t>
            </w:r>
          </w:p>
        </w:tc>
      </w:tr>
      <w:tr w:rsidR="00A00971" w:rsidRPr="00116E2C" w14:paraId="0A590CEE" w14:textId="77777777" w:rsidTr="001159E5">
        <w:tc>
          <w:tcPr>
            <w:tcW w:w="2430" w:type="dxa"/>
            <w:hideMark/>
          </w:tcPr>
          <w:p w14:paraId="1CF63F43" w14:textId="65CD36C6" w:rsidR="00A00971" w:rsidRPr="00116E2C" w:rsidRDefault="00A00971" w:rsidP="00A0097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2DE59D25" w14:textId="73EB01F0" w:rsidR="00A00971" w:rsidRPr="00116E2C" w:rsidRDefault="00A00971" w:rsidP="00A00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561,958</w:t>
            </w:r>
          </w:p>
        </w:tc>
        <w:tc>
          <w:tcPr>
            <w:tcW w:w="272" w:type="dxa"/>
            <w:shd w:val="clear" w:color="auto" w:fill="auto"/>
          </w:tcPr>
          <w:p w14:paraId="5CCA69EF" w14:textId="77777777" w:rsidR="00A00971" w:rsidRPr="00116E2C" w:rsidRDefault="00A00971" w:rsidP="00A0097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5C4ED954" w14:textId="02185A5B" w:rsidR="00A00971" w:rsidRPr="00116E2C" w:rsidRDefault="00A00971" w:rsidP="00A0097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48,179</w:t>
            </w:r>
          </w:p>
        </w:tc>
        <w:tc>
          <w:tcPr>
            <w:tcW w:w="272" w:type="dxa"/>
            <w:shd w:val="clear" w:color="auto" w:fill="auto"/>
          </w:tcPr>
          <w:p w14:paraId="57F44DBF" w14:textId="77777777" w:rsidR="00A00971" w:rsidRPr="00116E2C" w:rsidRDefault="00A00971" w:rsidP="00A0097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5257773F" w14:textId="22495E79" w:rsidR="00A00971" w:rsidRPr="00116E2C" w:rsidRDefault="00A00971" w:rsidP="00A0097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143,493</w:t>
            </w:r>
          </w:p>
        </w:tc>
        <w:tc>
          <w:tcPr>
            <w:tcW w:w="236" w:type="dxa"/>
            <w:shd w:val="clear" w:color="auto" w:fill="auto"/>
          </w:tcPr>
          <w:p w14:paraId="00868415" w14:textId="77777777" w:rsidR="00A00971" w:rsidRPr="00116E2C" w:rsidRDefault="00A00971" w:rsidP="00A0097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4385C516" w14:textId="419C1B3D" w:rsidR="00A00971" w:rsidRPr="00116E2C" w:rsidRDefault="00A00971" w:rsidP="00A0097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673,379</w:t>
            </w:r>
          </w:p>
        </w:tc>
        <w:tc>
          <w:tcPr>
            <w:tcW w:w="236" w:type="dxa"/>
            <w:shd w:val="clear" w:color="auto" w:fill="auto"/>
          </w:tcPr>
          <w:p w14:paraId="7DE6C451" w14:textId="77777777" w:rsidR="00A00971" w:rsidRPr="00116E2C" w:rsidRDefault="00A00971" w:rsidP="00A00971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19064F3D" w14:textId="1BA368AE" w:rsidR="00A00971" w:rsidRPr="00116E2C" w:rsidRDefault="00A00971" w:rsidP="00A00971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865,051</w:t>
            </w:r>
          </w:p>
        </w:tc>
      </w:tr>
      <w:tr w:rsidR="00A00971" w:rsidRPr="00116E2C" w14:paraId="42894801" w14:textId="77777777" w:rsidTr="00C73502">
        <w:trPr>
          <w:trHeight w:val="119"/>
        </w:trPr>
        <w:tc>
          <w:tcPr>
            <w:tcW w:w="2430" w:type="dxa"/>
            <w:hideMark/>
          </w:tcPr>
          <w:p w14:paraId="1551B718" w14:textId="7F882C6A" w:rsidR="00A00971" w:rsidRPr="00116E2C" w:rsidRDefault="00A00971" w:rsidP="00A0097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  <w:shd w:val="clear" w:color="auto" w:fill="auto"/>
          </w:tcPr>
          <w:p w14:paraId="7AE9C2C5" w14:textId="2740DECA" w:rsidR="00A00971" w:rsidRPr="00116E2C" w:rsidRDefault="00A00971" w:rsidP="00A00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16,21</w:t>
            </w:r>
            <w:r w:rsidR="004917B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,600</w:t>
            </w:r>
          </w:p>
        </w:tc>
        <w:tc>
          <w:tcPr>
            <w:tcW w:w="272" w:type="dxa"/>
            <w:shd w:val="clear" w:color="auto" w:fill="auto"/>
          </w:tcPr>
          <w:p w14:paraId="74E20277" w14:textId="77777777" w:rsidR="00A00971" w:rsidRPr="00116E2C" w:rsidRDefault="00A00971" w:rsidP="00A0097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1D8575A9" w14:textId="63C21BB5" w:rsidR="00A00971" w:rsidRPr="00116E2C" w:rsidRDefault="00A00971" w:rsidP="00A0097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3,000,000</w:t>
            </w:r>
          </w:p>
        </w:tc>
        <w:tc>
          <w:tcPr>
            <w:tcW w:w="272" w:type="dxa"/>
            <w:shd w:val="clear" w:color="auto" w:fill="auto"/>
          </w:tcPr>
          <w:p w14:paraId="23FF9390" w14:textId="77777777" w:rsidR="00A00971" w:rsidRPr="00116E2C" w:rsidRDefault="00A00971" w:rsidP="00A0097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1ECCB383" w14:textId="32E0483F" w:rsidR="00A00971" w:rsidRPr="00116E2C" w:rsidRDefault="00A00971" w:rsidP="00A0097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13,216,600</w:t>
            </w:r>
          </w:p>
        </w:tc>
        <w:tc>
          <w:tcPr>
            <w:tcW w:w="236" w:type="dxa"/>
            <w:shd w:val="clear" w:color="auto" w:fill="auto"/>
          </w:tcPr>
          <w:p w14:paraId="2E0F64E9" w14:textId="77777777" w:rsidR="00A00971" w:rsidRPr="00116E2C" w:rsidRDefault="00A00971" w:rsidP="00A0097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1F9EFA97" w14:textId="00221F63" w:rsidR="00A00971" w:rsidRPr="00116E2C" w:rsidRDefault="00A00971" w:rsidP="00A0097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1003252" w14:textId="77777777" w:rsidR="00A00971" w:rsidRPr="00116E2C" w:rsidRDefault="00A00971" w:rsidP="00A0097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6F9747DB" w14:textId="4B875DE6" w:rsidR="00A00971" w:rsidRPr="00116E2C" w:rsidRDefault="00A00971" w:rsidP="00A00971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16,21</w:t>
            </w:r>
            <w:r w:rsidR="004917B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,600</w:t>
            </w:r>
          </w:p>
        </w:tc>
      </w:tr>
      <w:tr w:rsidR="00A00971" w:rsidRPr="00116E2C" w14:paraId="371EA3CB" w14:textId="77777777" w:rsidTr="001159E5">
        <w:tc>
          <w:tcPr>
            <w:tcW w:w="2430" w:type="dxa"/>
          </w:tcPr>
          <w:p w14:paraId="279C189E" w14:textId="30F6E5AE" w:rsidR="00A00971" w:rsidRPr="00116E2C" w:rsidRDefault="00A00971" w:rsidP="00A0097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E2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A693F77" w14:textId="33C44034" w:rsidR="00A00971" w:rsidRPr="00116E2C" w:rsidRDefault="00A00971" w:rsidP="00A00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17,52</w:t>
            </w:r>
            <w:r w:rsidR="004917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,732</w:t>
            </w:r>
          </w:p>
        </w:tc>
        <w:tc>
          <w:tcPr>
            <w:tcW w:w="272" w:type="dxa"/>
            <w:shd w:val="clear" w:color="auto" w:fill="auto"/>
          </w:tcPr>
          <w:p w14:paraId="22B47872" w14:textId="77777777" w:rsidR="00A00971" w:rsidRPr="00116E2C" w:rsidRDefault="00A00971" w:rsidP="00A0097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7D7A72" w14:textId="642DEFF2" w:rsidR="00A00971" w:rsidRPr="00116E2C" w:rsidRDefault="00A00971" w:rsidP="00A0097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3,789,395</w:t>
            </w:r>
          </w:p>
        </w:tc>
        <w:tc>
          <w:tcPr>
            <w:tcW w:w="272" w:type="dxa"/>
            <w:shd w:val="clear" w:color="auto" w:fill="auto"/>
          </w:tcPr>
          <w:p w14:paraId="68CF1066" w14:textId="77777777" w:rsidR="00A00971" w:rsidRPr="00116E2C" w:rsidRDefault="00A00971" w:rsidP="00A0097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B5009B" w14:textId="2A0C3FB1" w:rsidR="00A00971" w:rsidRPr="00116E2C" w:rsidRDefault="00A00971" w:rsidP="00A0097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13,362,046</w:t>
            </w:r>
          </w:p>
        </w:tc>
        <w:tc>
          <w:tcPr>
            <w:tcW w:w="236" w:type="dxa"/>
            <w:shd w:val="clear" w:color="auto" w:fill="auto"/>
          </w:tcPr>
          <w:p w14:paraId="3CE520A9" w14:textId="77777777" w:rsidR="00A00971" w:rsidRPr="00116E2C" w:rsidRDefault="00A00971" w:rsidP="00A0097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D22D1E1" w14:textId="5B9BDD78" w:rsidR="00A00971" w:rsidRPr="00116E2C" w:rsidRDefault="00A00971" w:rsidP="00A0097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04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,384</w:t>
            </w:r>
          </w:p>
        </w:tc>
        <w:tc>
          <w:tcPr>
            <w:tcW w:w="236" w:type="dxa"/>
            <w:shd w:val="clear" w:color="auto" w:fill="auto"/>
          </w:tcPr>
          <w:p w14:paraId="7BDA8072" w14:textId="77777777" w:rsidR="00A00971" w:rsidRPr="00116E2C" w:rsidRDefault="00A00971" w:rsidP="00A0097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7EA235" w14:textId="1EF900C0" w:rsidR="00A00971" w:rsidRPr="00116E2C" w:rsidRDefault="00A00971" w:rsidP="00A0097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17,8</w:t>
            </w:r>
            <w:r w:rsidR="004917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825</w:t>
            </w:r>
          </w:p>
        </w:tc>
      </w:tr>
    </w:tbl>
    <w:p w14:paraId="4B7A6B6D" w14:textId="6EC21D7C" w:rsidR="009E6864" w:rsidRDefault="009E6864" w:rsidP="0076251A">
      <w:pPr>
        <w:ind w:left="567"/>
        <w:jc w:val="thaiDistribute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</w:p>
    <w:p w14:paraId="27F20DC4" w14:textId="77777777" w:rsidR="009E6864" w:rsidRDefault="009E6864">
      <w:pPr>
        <w:spacing w:line="240" w:lineRule="auto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  <w:r>
        <w:rPr>
          <w:rFonts w:asciiTheme="majorBidi" w:hAnsiTheme="majorBidi"/>
          <w:b/>
          <w:bCs/>
          <w:spacing w:val="4"/>
          <w:sz w:val="20"/>
          <w:szCs w:val="20"/>
          <w:lang w:val="en-US"/>
        </w:rP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170"/>
        <w:gridCol w:w="272"/>
        <w:gridCol w:w="1168"/>
        <w:gridCol w:w="272"/>
        <w:gridCol w:w="1168"/>
        <w:gridCol w:w="236"/>
        <w:gridCol w:w="1114"/>
        <w:gridCol w:w="236"/>
        <w:gridCol w:w="1114"/>
      </w:tblGrid>
      <w:tr w:rsidR="009E6864" w:rsidRPr="00116E2C" w14:paraId="4CFB5022" w14:textId="77777777" w:rsidTr="00155A13">
        <w:trPr>
          <w:tblHeader/>
        </w:trPr>
        <w:tc>
          <w:tcPr>
            <w:tcW w:w="2430" w:type="dxa"/>
          </w:tcPr>
          <w:p w14:paraId="0C06EB74" w14:textId="77777777" w:rsidR="009E6864" w:rsidRPr="00116E2C" w:rsidRDefault="009E6864" w:rsidP="00155A1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50" w:type="dxa"/>
            <w:gridSpan w:val="9"/>
            <w:hideMark/>
          </w:tcPr>
          <w:p w14:paraId="00836D0E" w14:textId="0EA816C1" w:rsidR="009E6864" w:rsidRPr="00116E2C" w:rsidRDefault="009E6864" w:rsidP="00155A1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16E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6864" w:rsidRPr="00116E2C" w14:paraId="0694E9A3" w14:textId="77777777" w:rsidTr="00155A13">
        <w:trPr>
          <w:tblHeader/>
        </w:trPr>
        <w:tc>
          <w:tcPr>
            <w:tcW w:w="2430" w:type="dxa"/>
          </w:tcPr>
          <w:p w14:paraId="603DFBF9" w14:textId="77777777" w:rsidR="009E6864" w:rsidRPr="00116E2C" w:rsidRDefault="009E6864" w:rsidP="00155A1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50" w:type="dxa"/>
            <w:gridSpan w:val="9"/>
          </w:tcPr>
          <w:p w14:paraId="44F859AC" w14:textId="77777777" w:rsidR="009E6864" w:rsidRPr="00116E2C" w:rsidRDefault="009E6864" w:rsidP="00155A1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9E6864" w:rsidRPr="00116E2C" w14:paraId="23CEF09C" w14:textId="77777777" w:rsidTr="00155A13">
        <w:trPr>
          <w:tblHeader/>
        </w:trPr>
        <w:tc>
          <w:tcPr>
            <w:tcW w:w="2430" w:type="dxa"/>
            <w:vAlign w:val="bottom"/>
            <w:hideMark/>
          </w:tcPr>
          <w:p w14:paraId="19D3D700" w14:textId="77777777" w:rsidR="009E6864" w:rsidRPr="00116E2C" w:rsidRDefault="009E6864" w:rsidP="00155A1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116E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116E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116E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116E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  <w:hideMark/>
          </w:tcPr>
          <w:p w14:paraId="6EEBEB19" w14:textId="77777777" w:rsidR="009E6864" w:rsidRPr="00116E2C" w:rsidRDefault="009E6864" w:rsidP="00155A13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6BA6FE96" w14:textId="77777777" w:rsidR="009E6864" w:rsidRPr="00116E2C" w:rsidRDefault="009E6864" w:rsidP="00155A13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2" w:type="dxa"/>
          </w:tcPr>
          <w:p w14:paraId="0081BEE7" w14:textId="77777777" w:rsidR="009E6864" w:rsidRPr="00116E2C" w:rsidRDefault="009E6864" w:rsidP="00155A1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  <w:hideMark/>
          </w:tcPr>
          <w:p w14:paraId="0C854185" w14:textId="77777777" w:rsidR="009E6864" w:rsidRPr="00116E2C" w:rsidRDefault="009E6864" w:rsidP="00155A13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116E2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16E2C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116E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16E2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6F2F3520" w14:textId="77777777" w:rsidR="009E6864" w:rsidRPr="00116E2C" w:rsidRDefault="009E6864" w:rsidP="00155A1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  <w:hideMark/>
          </w:tcPr>
          <w:p w14:paraId="0115FF9B" w14:textId="77777777" w:rsidR="009E6864" w:rsidRPr="00116E2C" w:rsidRDefault="009E6864" w:rsidP="00155A13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116E2C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116E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16E2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116E2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Pr="00116E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5 </w:t>
            </w: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43FB99A0" w14:textId="77777777" w:rsidR="009E6864" w:rsidRPr="00116E2C" w:rsidRDefault="009E6864" w:rsidP="00155A1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  <w:hideMark/>
          </w:tcPr>
          <w:p w14:paraId="2641716F" w14:textId="77777777" w:rsidR="009E6864" w:rsidRPr="00116E2C" w:rsidRDefault="009E6864" w:rsidP="00155A13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116E2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16E2C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116E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116E2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37A97A41" w14:textId="77777777" w:rsidR="009E6864" w:rsidRPr="00116E2C" w:rsidRDefault="009E6864" w:rsidP="00155A1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  <w:hideMark/>
          </w:tcPr>
          <w:p w14:paraId="7BC3DBAA" w14:textId="77777777" w:rsidR="009E6864" w:rsidRPr="00116E2C" w:rsidRDefault="009E6864" w:rsidP="00155A13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E6864" w:rsidRPr="00116E2C" w14:paraId="5FA59A49" w14:textId="77777777" w:rsidTr="00155A13">
        <w:trPr>
          <w:tblHeader/>
        </w:trPr>
        <w:tc>
          <w:tcPr>
            <w:tcW w:w="2430" w:type="dxa"/>
          </w:tcPr>
          <w:p w14:paraId="54F16138" w14:textId="77777777" w:rsidR="009E6864" w:rsidRPr="00116E2C" w:rsidRDefault="009E6864" w:rsidP="00155A13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50" w:type="dxa"/>
            <w:gridSpan w:val="9"/>
            <w:hideMark/>
          </w:tcPr>
          <w:p w14:paraId="4B2B854C" w14:textId="77777777" w:rsidR="009E6864" w:rsidRPr="00116E2C" w:rsidRDefault="009E6864" w:rsidP="00155A1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16E2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E6864" w:rsidRPr="00116E2C" w14:paraId="0A2658E7" w14:textId="77777777" w:rsidTr="00155A13">
        <w:tc>
          <w:tcPr>
            <w:tcW w:w="2430" w:type="dxa"/>
          </w:tcPr>
          <w:p w14:paraId="6F1CCF03" w14:textId="42A0F45E" w:rsidR="009E6864" w:rsidRPr="00116E2C" w:rsidRDefault="009E6864" w:rsidP="00155A13">
            <w:pPr>
              <w:spacing w:line="240" w:lineRule="auto"/>
              <w:ind w:left="160" w:right="-24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16E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A0097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170" w:type="dxa"/>
          </w:tcPr>
          <w:p w14:paraId="3F3EA6E4" w14:textId="77777777" w:rsidR="009E6864" w:rsidRPr="00116E2C" w:rsidRDefault="009E6864" w:rsidP="00155A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61955BF5" w14:textId="77777777" w:rsidR="009E6864" w:rsidRPr="00116E2C" w:rsidRDefault="009E6864" w:rsidP="00155A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39F5ABC2" w14:textId="77777777" w:rsidR="009E6864" w:rsidRPr="00116E2C" w:rsidRDefault="009E6864" w:rsidP="00155A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20CAFE94" w14:textId="77777777" w:rsidR="009E6864" w:rsidRPr="00116E2C" w:rsidRDefault="009E6864" w:rsidP="00155A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26954A16" w14:textId="77777777" w:rsidR="009E6864" w:rsidRPr="00116E2C" w:rsidRDefault="009E6864" w:rsidP="00155A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847EB0F" w14:textId="77777777" w:rsidR="009E6864" w:rsidRPr="00116E2C" w:rsidRDefault="009E6864" w:rsidP="00155A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0A1179B7" w14:textId="77777777" w:rsidR="009E6864" w:rsidRPr="00116E2C" w:rsidRDefault="009E6864" w:rsidP="00155A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B771E19" w14:textId="77777777" w:rsidR="009E6864" w:rsidRPr="00116E2C" w:rsidRDefault="009E6864" w:rsidP="00155A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03CA7CE7" w14:textId="77777777" w:rsidR="009E6864" w:rsidRPr="00116E2C" w:rsidRDefault="009E6864" w:rsidP="00155A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E6864" w:rsidRPr="00116E2C" w14:paraId="64C6B5EB" w14:textId="77777777" w:rsidTr="00155A13">
        <w:tc>
          <w:tcPr>
            <w:tcW w:w="3600" w:type="dxa"/>
            <w:gridSpan w:val="2"/>
          </w:tcPr>
          <w:p w14:paraId="7C2D451F" w14:textId="77777777" w:rsidR="009E6864" w:rsidRPr="008C3357" w:rsidRDefault="009E6864" w:rsidP="00155A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33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272" w:type="dxa"/>
          </w:tcPr>
          <w:p w14:paraId="6FC1A0BB" w14:textId="77777777" w:rsidR="009E6864" w:rsidRPr="00116E2C" w:rsidRDefault="009E6864" w:rsidP="00155A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72402A7B" w14:textId="77777777" w:rsidR="009E6864" w:rsidRPr="00116E2C" w:rsidRDefault="009E6864" w:rsidP="00155A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22AA96F6" w14:textId="77777777" w:rsidR="009E6864" w:rsidRPr="00116E2C" w:rsidRDefault="009E6864" w:rsidP="00155A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056E32F6" w14:textId="77777777" w:rsidR="009E6864" w:rsidRPr="00116E2C" w:rsidRDefault="009E6864" w:rsidP="00155A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FA5C7CE" w14:textId="77777777" w:rsidR="009E6864" w:rsidRPr="00116E2C" w:rsidRDefault="009E6864" w:rsidP="00155A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45EF0BC4" w14:textId="77777777" w:rsidR="009E6864" w:rsidRPr="00116E2C" w:rsidRDefault="009E6864" w:rsidP="00155A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EA347A0" w14:textId="77777777" w:rsidR="009E6864" w:rsidRPr="00116E2C" w:rsidRDefault="009E6864" w:rsidP="00155A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58FFB4C4" w14:textId="77777777" w:rsidR="009E6864" w:rsidRPr="00116E2C" w:rsidRDefault="009E6864" w:rsidP="00155A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70476" w:rsidRPr="00116E2C" w14:paraId="6DA5F3A4" w14:textId="77777777" w:rsidTr="00155A13">
        <w:tc>
          <w:tcPr>
            <w:tcW w:w="2430" w:type="dxa"/>
          </w:tcPr>
          <w:p w14:paraId="363DD5BC" w14:textId="77777777" w:rsidR="00570476" w:rsidRPr="008C3357" w:rsidRDefault="00570476" w:rsidP="00570476">
            <w:pPr>
              <w:spacing w:line="240" w:lineRule="auto"/>
              <w:ind w:left="160" w:right="-24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C3357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8C335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7D3D4D35" w14:textId="0AA64AAC" w:rsidR="00570476" w:rsidRPr="008C3357" w:rsidRDefault="00241621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3357">
              <w:rPr>
                <w:rFonts w:asciiTheme="majorBidi" w:hAnsiTheme="majorBidi" w:cstheme="majorBidi"/>
                <w:sz w:val="28"/>
                <w:szCs w:val="28"/>
              </w:rPr>
              <w:t>335,810</w:t>
            </w:r>
          </w:p>
        </w:tc>
        <w:tc>
          <w:tcPr>
            <w:tcW w:w="272" w:type="dxa"/>
            <w:shd w:val="clear" w:color="auto" w:fill="auto"/>
          </w:tcPr>
          <w:p w14:paraId="33C7E822" w14:textId="77777777" w:rsidR="00570476" w:rsidRPr="007F34B5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17214030" w14:textId="66F3858E" w:rsidR="00570476" w:rsidRPr="007F34B5" w:rsidRDefault="00241621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333,920</w:t>
            </w:r>
          </w:p>
        </w:tc>
        <w:tc>
          <w:tcPr>
            <w:tcW w:w="272" w:type="dxa"/>
            <w:shd w:val="clear" w:color="auto" w:fill="auto"/>
          </w:tcPr>
          <w:p w14:paraId="71A83120" w14:textId="77777777" w:rsidR="00570476" w:rsidRPr="007F34B5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5C718199" w14:textId="71B80739" w:rsidR="00570476" w:rsidRPr="007F34B5" w:rsidRDefault="00241621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332</w:t>
            </w:r>
          </w:p>
        </w:tc>
        <w:tc>
          <w:tcPr>
            <w:tcW w:w="236" w:type="dxa"/>
            <w:shd w:val="clear" w:color="auto" w:fill="auto"/>
          </w:tcPr>
          <w:p w14:paraId="0985B6DB" w14:textId="77777777" w:rsidR="00570476" w:rsidRPr="007F34B5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69C4B517" w14:textId="2C429BB1" w:rsidR="00570476" w:rsidRPr="007F34B5" w:rsidRDefault="00241621" w:rsidP="00247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F10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558</w:t>
            </w:r>
          </w:p>
        </w:tc>
        <w:tc>
          <w:tcPr>
            <w:tcW w:w="236" w:type="dxa"/>
            <w:shd w:val="clear" w:color="auto" w:fill="auto"/>
          </w:tcPr>
          <w:p w14:paraId="3A6422C6" w14:textId="77777777" w:rsidR="00570476" w:rsidRPr="007F34B5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2E96E397" w14:textId="61F06E89" w:rsidR="00570476" w:rsidRPr="007F34B5" w:rsidRDefault="00241621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335</w:t>
            </w:r>
            <w:r w:rsidR="00CF10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810</w:t>
            </w:r>
          </w:p>
        </w:tc>
      </w:tr>
      <w:tr w:rsidR="00570476" w:rsidRPr="000C136A" w14:paraId="1E9E80A8" w14:textId="77777777" w:rsidTr="00155A13">
        <w:tc>
          <w:tcPr>
            <w:tcW w:w="2430" w:type="dxa"/>
          </w:tcPr>
          <w:p w14:paraId="1280C7FA" w14:textId="77777777" w:rsidR="00570476" w:rsidRPr="000C136A" w:rsidRDefault="00570476" w:rsidP="00570476">
            <w:pPr>
              <w:spacing w:line="240" w:lineRule="auto"/>
              <w:ind w:left="160" w:right="-24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71847CC9" w14:textId="6CF53476" w:rsidR="00570476" w:rsidRPr="000C136A" w:rsidRDefault="00241621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F10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73</w:t>
            </w:r>
            <w:r w:rsidR="00594E2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CF10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94E28"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="00607AE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2" w:type="dxa"/>
            <w:shd w:val="clear" w:color="auto" w:fill="auto"/>
          </w:tcPr>
          <w:p w14:paraId="02B4295A" w14:textId="6E8B261B" w:rsidR="00570476" w:rsidRPr="000C136A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54A31EC3" w14:textId="125BAC5F" w:rsidR="00570476" w:rsidRPr="000C136A" w:rsidRDefault="00241621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127</w:t>
            </w:r>
            <w:r w:rsidR="00CF10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039</w:t>
            </w:r>
          </w:p>
        </w:tc>
        <w:tc>
          <w:tcPr>
            <w:tcW w:w="272" w:type="dxa"/>
            <w:shd w:val="clear" w:color="auto" w:fill="auto"/>
          </w:tcPr>
          <w:p w14:paraId="10DFFA1C" w14:textId="77777777" w:rsidR="00570476" w:rsidRPr="000C136A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7B8AB16D" w14:textId="5AF939A2" w:rsidR="00570476" w:rsidRPr="000C136A" w:rsidRDefault="00241621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454</w:t>
            </w:r>
            <w:r w:rsidR="00594E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172</w:t>
            </w:r>
          </w:p>
        </w:tc>
        <w:tc>
          <w:tcPr>
            <w:tcW w:w="236" w:type="dxa"/>
            <w:shd w:val="clear" w:color="auto" w:fill="auto"/>
          </w:tcPr>
          <w:p w14:paraId="12C597B7" w14:textId="77777777" w:rsidR="00570476" w:rsidRPr="000C136A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4159F75C" w14:textId="53317AD8" w:rsidR="00570476" w:rsidRPr="000C136A" w:rsidRDefault="00241621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F10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663</w:t>
            </w:r>
            <w:r w:rsidR="00CF10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687</w:t>
            </w:r>
          </w:p>
        </w:tc>
        <w:tc>
          <w:tcPr>
            <w:tcW w:w="236" w:type="dxa"/>
            <w:shd w:val="clear" w:color="auto" w:fill="auto"/>
          </w:tcPr>
          <w:p w14:paraId="337360E2" w14:textId="77777777" w:rsidR="00570476" w:rsidRPr="000C136A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6C589D7C" w14:textId="63702FCD" w:rsidR="00570476" w:rsidRPr="000C136A" w:rsidRDefault="00241621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F10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244</w:t>
            </w:r>
            <w:r w:rsidR="00CF10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898</w:t>
            </w:r>
          </w:p>
        </w:tc>
      </w:tr>
      <w:tr w:rsidR="00570476" w:rsidRPr="00116E2C" w14:paraId="06E33A49" w14:textId="77777777" w:rsidTr="00155A13">
        <w:tc>
          <w:tcPr>
            <w:tcW w:w="2430" w:type="dxa"/>
          </w:tcPr>
          <w:p w14:paraId="41BA6201" w14:textId="77777777" w:rsidR="00570476" w:rsidRPr="00116E2C" w:rsidRDefault="00570476" w:rsidP="00570476">
            <w:pPr>
              <w:spacing w:line="240" w:lineRule="auto"/>
              <w:ind w:left="160" w:right="-24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64EAA50" w14:textId="6E88CE0D" w:rsidR="00570476" w:rsidRPr="00F54470" w:rsidRDefault="00CF10A0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22,218,600</w:t>
            </w:r>
          </w:p>
        </w:tc>
        <w:tc>
          <w:tcPr>
            <w:tcW w:w="272" w:type="dxa"/>
            <w:shd w:val="clear" w:color="auto" w:fill="auto"/>
          </w:tcPr>
          <w:p w14:paraId="32E892C2" w14:textId="77777777" w:rsidR="00570476" w:rsidRPr="00F54470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1F52F232" w14:textId="2FC850C2" w:rsidR="00570476" w:rsidRPr="00F54470" w:rsidRDefault="00CF10A0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4,000,000</w:t>
            </w:r>
          </w:p>
        </w:tc>
        <w:tc>
          <w:tcPr>
            <w:tcW w:w="272" w:type="dxa"/>
            <w:shd w:val="clear" w:color="auto" w:fill="auto"/>
          </w:tcPr>
          <w:p w14:paraId="4C223A36" w14:textId="77777777" w:rsidR="00570476" w:rsidRPr="00F54470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581FFF7C" w14:textId="13231528" w:rsidR="00570476" w:rsidRPr="00F54470" w:rsidRDefault="00CF10A0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18,218,600</w:t>
            </w:r>
          </w:p>
        </w:tc>
        <w:tc>
          <w:tcPr>
            <w:tcW w:w="236" w:type="dxa"/>
            <w:shd w:val="clear" w:color="auto" w:fill="auto"/>
          </w:tcPr>
          <w:p w14:paraId="5E991807" w14:textId="77777777" w:rsidR="00570476" w:rsidRPr="00F54470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323BB888" w14:textId="3DFBF3F5" w:rsidR="00570476" w:rsidRPr="00F54470" w:rsidRDefault="00CF10A0" w:rsidP="0057047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8231A24" w14:textId="77777777" w:rsidR="00570476" w:rsidRPr="00F54470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35AE9DA9" w14:textId="688BDDCB" w:rsidR="00570476" w:rsidRPr="00F54470" w:rsidRDefault="00241621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CF10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218</w:t>
            </w:r>
            <w:r w:rsidR="00CF10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</w:tr>
      <w:tr w:rsidR="00570476" w:rsidRPr="00116E2C" w14:paraId="6309DC86" w14:textId="77777777" w:rsidTr="00155A13">
        <w:tc>
          <w:tcPr>
            <w:tcW w:w="2430" w:type="dxa"/>
          </w:tcPr>
          <w:p w14:paraId="563FA67C" w14:textId="77777777" w:rsidR="00570476" w:rsidRPr="00116E2C" w:rsidRDefault="00570476" w:rsidP="00570476">
            <w:pPr>
              <w:spacing w:line="240" w:lineRule="auto"/>
              <w:ind w:left="160" w:right="-24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E2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E2C414" w14:textId="5E8CBFBC" w:rsidR="00570476" w:rsidRPr="009A6D5B" w:rsidRDefault="00CF10A0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24,2</w:t>
            </w:r>
            <w:r w:rsidR="00594E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594E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</w:t>
            </w:r>
            <w:r w:rsidR="00607A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2" w:type="dxa"/>
            <w:shd w:val="clear" w:color="auto" w:fill="auto"/>
          </w:tcPr>
          <w:p w14:paraId="308915B9" w14:textId="77777777" w:rsidR="00570476" w:rsidRPr="009A6D5B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13279C" w14:textId="5D9589DF" w:rsidR="00570476" w:rsidRPr="009A6D5B" w:rsidRDefault="00CF10A0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4,460,959</w:t>
            </w:r>
          </w:p>
        </w:tc>
        <w:tc>
          <w:tcPr>
            <w:tcW w:w="272" w:type="dxa"/>
            <w:shd w:val="clear" w:color="auto" w:fill="auto"/>
          </w:tcPr>
          <w:p w14:paraId="77E3577F" w14:textId="77777777" w:rsidR="00570476" w:rsidRPr="009A6D5B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A09C72" w14:textId="143E9E96" w:rsidR="00570476" w:rsidRPr="009A6D5B" w:rsidRDefault="00CF10A0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18,673,104</w:t>
            </w:r>
          </w:p>
        </w:tc>
        <w:tc>
          <w:tcPr>
            <w:tcW w:w="236" w:type="dxa"/>
            <w:shd w:val="clear" w:color="auto" w:fill="auto"/>
          </w:tcPr>
          <w:p w14:paraId="179E9E41" w14:textId="368AD93B" w:rsidR="00570476" w:rsidRPr="009A6D5B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29D91D" w14:textId="4E3E1016" w:rsidR="00570476" w:rsidRPr="009A6D5B" w:rsidRDefault="00CF10A0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2,665,245</w:t>
            </w:r>
          </w:p>
        </w:tc>
        <w:tc>
          <w:tcPr>
            <w:tcW w:w="236" w:type="dxa"/>
            <w:shd w:val="clear" w:color="auto" w:fill="auto"/>
          </w:tcPr>
          <w:p w14:paraId="4F7AFB89" w14:textId="77777777" w:rsidR="00570476" w:rsidRPr="009A6D5B" w:rsidRDefault="00570476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1093FB" w14:textId="233DA935" w:rsidR="00570476" w:rsidRPr="009A6D5B" w:rsidRDefault="00241621" w:rsidP="005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  <w:r w:rsidR="00CF10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799</w:t>
            </w:r>
            <w:r w:rsidR="00CF10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308</w:t>
            </w:r>
          </w:p>
        </w:tc>
      </w:tr>
      <w:tr w:rsidR="00570476" w:rsidRPr="00116E2C" w14:paraId="6B736206" w14:textId="77777777" w:rsidTr="00155A13">
        <w:tc>
          <w:tcPr>
            <w:tcW w:w="2430" w:type="dxa"/>
            <w:hideMark/>
          </w:tcPr>
          <w:p w14:paraId="0C5DE071" w14:textId="77777777" w:rsidR="00570476" w:rsidRPr="00295330" w:rsidRDefault="00570476" w:rsidP="00570476">
            <w:pPr>
              <w:spacing w:line="240" w:lineRule="auto"/>
              <w:ind w:left="160" w:right="-24" w:hanging="16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87807C6" w14:textId="77777777" w:rsidR="00570476" w:rsidRPr="00295330" w:rsidRDefault="00570476" w:rsidP="0057047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14:paraId="7FCEFDA9" w14:textId="77777777" w:rsidR="00570476" w:rsidRPr="00295330" w:rsidRDefault="00570476" w:rsidP="0057047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42E62837" w14:textId="77777777" w:rsidR="00570476" w:rsidRPr="00295330" w:rsidRDefault="00570476" w:rsidP="0057047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14:paraId="12A1AE82" w14:textId="77777777" w:rsidR="00570476" w:rsidRPr="00295330" w:rsidRDefault="00570476" w:rsidP="0057047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5FB0739D" w14:textId="77777777" w:rsidR="00570476" w:rsidRPr="00295330" w:rsidRDefault="00570476" w:rsidP="0057047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0F502554" w14:textId="77777777" w:rsidR="00570476" w:rsidRPr="00295330" w:rsidRDefault="00570476" w:rsidP="0057047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10B4D272" w14:textId="77777777" w:rsidR="00570476" w:rsidRPr="00295330" w:rsidRDefault="00570476" w:rsidP="0057047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03FA2B78" w14:textId="77777777" w:rsidR="00570476" w:rsidRPr="00295330" w:rsidRDefault="00570476" w:rsidP="0057047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2F625C15" w14:textId="77777777" w:rsidR="00570476" w:rsidRPr="00295330" w:rsidRDefault="00570476" w:rsidP="0057047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570476" w:rsidRPr="00116E2C" w14:paraId="3C6F1517" w14:textId="77777777" w:rsidTr="00155A13">
        <w:tc>
          <w:tcPr>
            <w:tcW w:w="2430" w:type="dxa"/>
          </w:tcPr>
          <w:p w14:paraId="44847C90" w14:textId="2538343B" w:rsidR="00570476" w:rsidRPr="00116E2C" w:rsidRDefault="00570476" w:rsidP="0057047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116E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A0097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170" w:type="dxa"/>
            <w:shd w:val="clear" w:color="auto" w:fill="auto"/>
          </w:tcPr>
          <w:p w14:paraId="29AB67DF" w14:textId="77777777" w:rsidR="00570476" w:rsidRPr="00116E2C" w:rsidRDefault="00570476" w:rsidP="00570476">
            <w:pPr>
              <w:tabs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2FBC9B66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71A2532C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7B5DA4E2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528B7380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ADAEA03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4B50603D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588D442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4D43C87C" w14:textId="77777777" w:rsidR="00570476" w:rsidRPr="00116E2C" w:rsidRDefault="00570476" w:rsidP="00570476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0476" w:rsidRPr="00116E2C" w14:paraId="408655A4" w14:textId="77777777" w:rsidTr="00155A13">
        <w:tc>
          <w:tcPr>
            <w:tcW w:w="3600" w:type="dxa"/>
            <w:gridSpan w:val="2"/>
          </w:tcPr>
          <w:p w14:paraId="0C88D73E" w14:textId="77777777" w:rsidR="00570476" w:rsidRPr="00116E2C" w:rsidRDefault="00570476" w:rsidP="0057047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272" w:type="dxa"/>
            <w:shd w:val="clear" w:color="auto" w:fill="auto"/>
          </w:tcPr>
          <w:p w14:paraId="78B62EBA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002B812C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2007222B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4CB69367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341BF19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5C4CCC0A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93C910D" w14:textId="77777777" w:rsidR="00570476" w:rsidRPr="00116E2C" w:rsidRDefault="00570476" w:rsidP="0057047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73954509" w14:textId="77777777" w:rsidR="00570476" w:rsidRPr="00116E2C" w:rsidRDefault="00570476" w:rsidP="00570476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00971" w:rsidRPr="00116E2C" w14:paraId="72E40C83" w14:textId="77777777" w:rsidTr="00155A13">
        <w:tc>
          <w:tcPr>
            <w:tcW w:w="2430" w:type="dxa"/>
            <w:hideMark/>
          </w:tcPr>
          <w:p w14:paraId="7C9059A7" w14:textId="77777777" w:rsidR="00A00971" w:rsidRPr="00116E2C" w:rsidRDefault="00A00971" w:rsidP="00A0097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116E2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48CC5D25" w14:textId="72C14199" w:rsidR="00A00971" w:rsidRPr="00116E2C" w:rsidRDefault="00A00971" w:rsidP="00A00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743,174</w:t>
            </w:r>
          </w:p>
        </w:tc>
        <w:tc>
          <w:tcPr>
            <w:tcW w:w="272" w:type="dxa"/>
            <w:shd w:val="clear" w:color="auto" w:fill="auto"/>
          </w:tcPr>
          <w:p w14:paraId="631E297C" w14:textId="77777777" w:rsidR="00A00971" w:rsidRPr="00116E2C" w:rsidRDefault="00A00971" w:rsidP="00A0097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172A5A1C" w14:textId="113EDCDB" w:rsidR="00A00971" w:rsidRPr="00116E2C" w:rsidRDefault="00A00971" w:rsidP="00A0097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741,216</w:t>
            </w:r>
          </w:p>
        </w:tc>
        <w:tc>
          <w:tcPr>
            <w:tcW w:w="272" w:type="dxa"/>
            <w:shd w:val="clear" w:color="auto" w:fill="auto"/>
          </w:tcPr>
          <w:p w14:paraId="4ECF9267" w14:textId="77777777" w:rsidR="00A00971" w:rsidRPr="00116E2C" w:rsidRDefault="00A00971" w:rsidP="00A0097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0C305608" w14:textId="5646D378" w:rsidR="00A00971" w:rsidRPr="00116E2C" w:rsidRDefault="00A00971" w:rsidP="00A0097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1,953</w:t>
            </w:r>
          </w:p>
        </w:tc>
        <w:tc>
          <w:tcPr>
            <w:tcW w:w="236" w:type="dxa"/>
            <w:shd w:val="clear" w:color="auto" w:fill="auto"/>
          </w:tcPr>
          <w:p w14:paraId="356137DD" w14:textId="77777777" w:rsidR="00A00971" w:rsidRPr="00116E2C" w:rsidRDefault="00A00971" w:rsidP="00A0097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6DA8F3A5" w14:textId="0150D1F6" w:rsidR="00A00971" w:rsidRPr="00116E2C" w:rsidRDefault="00A00971" w:rsidP="00A0097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05980365" w14:textId="77777777" w:rsidR="00A00971" w:rsidRPr="00116E2C" w:rsidRDefault="00A00971" w:rsidP="00A0097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33C6F64F" w14:textId="77DFA9B1" w:rsidR="00A00971" w:rsidRPr="00116E2C" w:rsidRDefault="00A00971" w:rsidP="00A00971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743,174</w:t>
            </w:r>
          </w:p>
        </w:tc>
      </w:tr>
      <w:tr w:rsidR="00A00971" w:rsidRPr="00116E2C" w14:paraId="2FA9F33B" w14:textId="77777777" w:rsidTr="00155A13">
        <w:tc>
          <w:tcPr>
            <w:tcW w:w="2430" w:type="dxa"/>
            <w:hideMark/>
          </w:tcPr>
          <w:p w14:paraId="31C0F94C" w14:textId="77777777" w:rsidR="00A00971" w:rsidRPr="00116E2C" w:rsidRDefault="00A00971" w:rsidP="00A0097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5328AE40" w14:textId="2BF89321" w:rsidR="00A00971" w:rsidRPr="00116E2C" w:rsidRDefault="00A00971" w:rsidP="00A00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561,958</w:t>
            </w:r>
          </w:p>
        </w:tc>
        <w:tc>
          <w:tcPr>
            <w:tcW w:w="272" w:type="dxa"/>
            <w:shd w:val="clear" w:color="auto" w:fill="auto"/>
          </w:tcPr>
          <w:p w14:paraId="5AB1BEB1" w14:textId="77777777" w:rsidR="00A00971" w:rsidRPr="00116E2C" w:rsidRDefault="00A00971" w:rsidP="00A0097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6FED6649" w14:textId="47AC57E9" w:rsidR="00A00971" w:rsidRPr="00116E2C" w:rsidRDefault="00A00971" w:rsidP="00A0097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48,179</w:t>
            </w:r>
          </w:p>
        </w:tc>
        <w:tc>
          <w:tcPr>
            <w:tcW w:w="272" w:type="dxa"/>
            <w:shd w:val="clear" w:color="auto" w:fill="auto"/>
          </w:tcPr>
          <w:p w14:paraId="017A047F" w14:textId="77777777" w:rsidR="00A00971" w:rsidRPr="00116E2C" w:rsidRDefault="00A00971" w:rsidP="00A0097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410B26EC" w14:textId="7D4DF307" w:rsidR="00A00971" w:rsidRPr="00116E2C" w:rsidRDefault="00A00971" w:rsidP="00A0097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143,493</w:t>
            </w:r>
          </w:p>
        </w:tc>
        <w:tc>
          <w:tcPr>
            <w:tcW w:w="236" w:type="dxa"/>
            <w:shd w:val="clear" w:color="auto" w:fill="auto"/>
          </w:tcPr>
          <w:p w14:paraId="63E0FAB5" w14:textId="77777777" w:rsidR="00A00971" w:rsidRPr="00116E2C" w:rsidRDefault="00A00971" w:rsidP="00A0097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48FEE84A" w14:textId="3F0E6A80" w:rsidR="00A00971" w:rsidRPr="00116E2C" w:rsidRDefault="00A00971" w:rsidP="00A0097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673,379</w:t>
            </w:r>
          </w:p>
        </w:tc>
        <w:tc>
          <w:tcPr>
            <w:tcW w:w="236" w:type="dxa"/>
            <w:shd w:val="clear" w:color="auto" w:fill="auto"/>
          </w:tcPr>
          <w:p w14:paraId="7622465B" w14:textId="77777777" w:rsidR="00A00971" w:rsidRPr="00116E2C" w:rsidRDefault="00A00971" w:rsidP="00A00971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1BF20B58" w14:textId="7030036D" w:rsidR="00A00971" w:rsidRPr="00116E2C" w:rsidRDefault="00A00971" w:rsidP="00A00971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865,051</w:t>
            </w:r>
          </w:p>
        </w:tc>
      </w:tr>
      <w:tr w:rsidR="00A00971" w:rsidRPr="00116E2C" w14:paraId="0873E245" w14:textId="77777777" w:rsidTr="00155A13">
        <w:trPr>
          <w:trHeight w:val="119"/>
        </w:trPr>
        <w:tc>
          <w:tcPr>
            <w:tcW w:w="2430" w:type="dxa"/>
            <w:hideMark/>
          </w:tcPr>
          <w:p w14:paraId="25E4E41E" w14:textId="77777777" w:rsidR="00A00971" w:rsidRPr="00116E2C" w:rsidRDefault="00A00971" w:rsidP="00A0097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116E2C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  <w:shd w:val="clear" w:color="auto" w:fill="auto"/>
          </w:tcPr>
          <w:p w14:paraId="591029E4" w14:textId="12807BA3" w:rsidR="00A00971" w:rsidRPr="00116E2C" w:rsidRDefault="00A00971" w:rsidP="00A00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16,218,600</w:t>
            </w:r>
          </w:p>
        </w:tc>
        <w:tc>
          <w:tcPr>
            <w:tcW w:w="272" w:type="dxa"/>
            <w:shd w:val="clear" w:color="auto" w:fill="auto"/>
          </w:tcPr>
          <w:p w14:paraId="5C23E53F" w14:textId="77777777" w:rsidR="00A00971" w:rsidRPr="00116E2C" w:rsidRDefault="00A00971" w:rsidP="00A0097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681E7E6C" w14:textId="218685CD" w:rsidR="00A00971" w:rsidRPr="00116E2C" w:rsidRDefault="00A00971" w:rsidP="00A0097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3,000,000</w:t>
            </w:r>
          </w:p>
        </w:tc>
        <w:tc>
          <w:tcPr>
            <w:tcW w:w="272" w:type="dxa"/>
            <w:shd w:val="clear" w:color="auto" w:fill="auto"/>
          </w:tcPr>
          <w:p w14:paraId="74E4DB95" w14:textId="77777777" w:rsidR="00A00971" w:rsidRPr="00116E2C" w:rsidRDefault="00A00971" w:rsidP="00A0097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0AC8E7FB" w14:textId="4DA21A2B" w:rsidR="00A00971" w:rsidRPr="00116E2C" w:rsidRDefault="00A00971" w:rsidP="00A0097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13,218,600</w:t>
            </w:r>
          </w:p>
        </w:tc>
        <w:tc>
          <w:tcPr>
            <w:tcW w:w="236" w:type="dxa"/>
            <w:shd w:val="clear" w:color="auto" w:fill="auto"/>
          </w:tcPr>
          <w:p w14:paraId="58783D9B" w14:textId="77777777" w:rsidR="00A00971" w:rsidRPr="00116E2C" w:rsidRDefault="00A00971" w:rsidP="00A0097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17E050B5" w14:textId="5581AC20" w:rsidR="00A00971" w:rsidRPr="00116E2C" w:rsidRDefault="00A00971" w:rsidP="00A0097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384EABA" w14:textId="77777777" w:rsidR="00A00971" w:rsidRPr="00116E2C" w:rsidRDefault="00A00971" w:rsidP="00A0097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6D2D932C" w14:textId="429ADADA" w:rsidR="00A00971" w:rsidRPr="00116E2C" w:rsidRDefault="00A00971" w:rsidP="00A00971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16,218,600</w:t>
            </w:r>
          </w:p>
        </w:tc>
      </w:tr>
      <w:tr w:rsidR="00A00971" w:rsidRPr="00116E2C" w14:paraId="2147559D" w14:textId="77777777" w:rsidTr="00155A13">
        <w:tc>
          <w:tcPr>
            <w:tcW w:w="2430" w:type="dxa"/>
          </w:tcPr>
          <w:p w14:paraId="60BC181A" w14:textId="77777777" w:rsidR="00A00971" w:rsidRPr="00116E2C" w:rsidRDefault="00A00971" w:rsidP="00A0097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E2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AF58FA3" w14:textId="7DCEC91D" w:rsidR="00A00971" w:rsidRPr="00116E2C" w:rsidRDefault="00A00971" w:rsidP="00A00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17,523,732</w:t>
            </w:r>
          </w:p>
        </w:tc>
        <w:tc>
          <w:tcPr>
            <w:tcW w:w="272" w:type="dxa"/>
            <w:shd w:val="clear" w:color="auto" w:fill="auto"/>
          </w:tcPr>
          <w:p w14:paraId="2994332A" w14:textId="77777777" w:rsidR="00A00971" w:rsidRPr="00116E2C" w:rsidRDefault="00A00971" w:rsidP="00A0097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7B88A8" w14:textId="6D779FB2" w:rsidR="00A00971" w:rsidRPr="00116E2C" w:rsidRDefault="00A00971" w:rsidP="00A0097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3,789,395</w:t>
            </w:r>
          </w:p>
        </w:tc>
        <w:tc>
          <w:tcPr>
            <w:tcW w:w="272" w:type="dxa"/>
            <w:shd w:val="clear" w:color="auto" w:fill="auto"/>
          </w:tcPr>
          <w:p w14:paraId="5F3669EC" w14:textId="77777777" w:rsidR="00A00971" w:rsidRPr="00116E2C" w:rsidRDefault="00A00971" w:rsidP="00A0097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8A7B38" w14:textId="3F2F6337" w:rsidR="00A00971" w:rsidRPr="00116E2C" w:rsidRDefault="00A00971" w:rsidP="00A0097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13,364,046</w:t>
            </w:r>
          </w:p>
        </w:tc>
        <w:tc>
          <w:tcPr>
            <w:tcW w:w="236" w:type="dxa"/>
            <w:shd w:val="clear" w:color="auto" w:fill="auto"/>
          </w:tcPr>
          <w:p w14:paraId="6CA5F02D" w14:textId="77777777" w:rsidR="00A00971" w:rsidRPr="00116E2C" w:rsidRDefault="00A00971" w:rsidP="00A0097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FBF093" w14:textId="07E1C798" w:rsidR="00A00971" w:rsidRPr="00116E2C" w:rsidRDefault="00A00971" w:rsidP="00A0097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04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,384</w:t>
            </w:r>
          </w:p>
        </w:tc>
        <w:tc>
          <w:tcPr>
            <w:tcW w:w="236" w:type="dxa"/>
            <w:shd w:val="clear" w:color="auto" w:fill="auto"/>
          </w:tcPr>
          <w:p w14:paraId="4049058E" w14:textId="77777777" w:rsidR="00A00971" w:rsidRPr="00116E2C" w:rsidRDefault="00A00971" w:rsidP="00A0097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C66DD5F" w14:textId="163719BE" w:rsidR="00A00971" w:rsidRPr="00116E2C" w:rsidRDefault="00A00971" w:rsidP="00A0097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17,826,825</w:t>
            </w:r>
          </w:p>
        </w:tc>
      </w:tr>
    </w:tbl>
    <w:p w14:paraId="7C6CA350" w14:textId="77777777" w:rsidR="00F001BE" w:rsidRDefault="00F001BE" w:rsidP="0076251A">
      <w:pPr>
        <w:ind w:left="567"/>
        <w:jc w:val="thaiDistribute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</w:p>
    <w:p w14:paraId="3321E9D0" w14:textId="2D462E8B" w:rsidR="00C42F3A" w:rsidRPr="0093133A" w:rsidRDefault="00C42F3A" w:rsidP="00C42F3A">
      <w:pPr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3133A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9D4C32" w:rsidRPr="0093133A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93133A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6145CD" w:rsidRPr="0093133A">
        <w:rPr>
          <w:rFonts w:asciiTheme="majorBidi" w:hAnsiTheme="majorBidi" w:cstheme="majorBidi"/>
          <w:i/>
          <w:iCs/>
          <w:sz w:val="30"/>
          <w:szCs w:val="30"/>
          <w:lang w:val="en-US"/>
        </w:rPr>
        <w:t>3</w:t>
      </w:r>
      <w:r w:rsidRPr="0093133A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93133A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6BC15600" w14:textId="730D34E9" w:rsidR="00A61F6E" w:rsidRPr="00D57A5C" w:rsidRDefault="00A61F6E" w:rsidP="00C42F3A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836833B" w14:textId="4A97F945" w:rsidR="00A61F6E" w:rsidRDefault="009D4C32" w:rsidP="009E6864">
      <w:pPr>
        <w:ind w:left="990"/>
        <w:jc w:val="thaiDistribute"/>
        <w:rPr>
          <w:rFonts w:asciiTheme="majorBidi" w:hAnsiTheme="majorBidi"/>
          <w:sz w:val="30"/>
          <w:szCs w:val="30"/>
        </w:rPr>
      </w:pPr>
      <w:r w:rsidRPr="007C3A92">
        <w:rPr>
          <w:rFonts w:asciiTheme="majorBidi" w:hAnsiTheme="majorBidi"/>
          <w:spacing w:val="-4"/>
          <w:sz w:val="30"/>
          <w:szCs w:val="30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</w:t>
      </w:r>
      <w:r w:rsidRPr="009D4C32">
        <w:rPr>
          <w:rFonts w:asciiTheme="majorBidi" w:hAnsiTheme="majorBidi"/>
          <w:sz w:val="30"/>
          <w:szCs w:val="30"/>
          <w:cs/>
        </w:rPr>
        <w:t>อันเนื่องมาจากการเปลี่ยนแปลงของราคาตลาด ความเสี่ยงด้านตลาดมีดังนี้</w:t>
      </w:r>
    </w:p>
    <w:p w14:paraId="4342A41B" w14:textId="321CC654" w:rsidR="00BF7244" w:rsidRDefault="00BF7244">
      <w:pPr>
        <w:spacing w:line="240" w:lineRule="auto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  <w:r>
        <w:rPr>
          <w:rFonts w:asciiTheme="majorBidi" w:hAnsiTheme="majorBidi"/>
          <w:b/>
          <w:bCs/>
          <w:spacing w:val="4"/>
          <w:sz w:val="20"/>
          <w:szCs w:val="20"/>
          <w:lang w:val="en-US"/>
        </w:rPr>
        <w:br w:type="page"/>
      </w:r>
    </w:p>
    <w:p w14:paraId="05CCB3A3" w14:textId="1F718002" w:rsidR="00C42F3A" w:rsidRPr="00D12261" w:rsidRDefault="00C42F3A" w:rsidP="005D6D62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D12261">
        <w:rPr>
          <w:rFonts w:asciiTheme="majorBidi" w:hAnsiTheme="majorBidi" w:cstheme="majorBidi"/>
          <w:sz w:val="30"/>
          <w:szCs w:val="30"/>
        </w:rPr>
        <w:lastRenderedPageBreak/>
        <w:t>(</w:t>
      </w:r>
      <w:r w:rsidR="009D4C32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D12261">
        <w:rPr>
          <w:rFonts w:asciiTheme="majorBidi" w:hAnsiTheme="majorBidi" w:cstheme="majorBidi"/>
          <w:sz w:val="30"/>
          <w:szCs w:val="30"/>
        </w:rPr>
        <w:t>.</w:t>
      </w:r>
      <w:r w:rsidR="006145CD" w:rsidRPr="00D12261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D12261">
        <w:rPr>
          <w:rFonts w:asciiTheme="majorBidi" w:hAnsiTheme="majorBidi" w:cstheme="majorBidi"/>
          <w:sz w:val="30"/>
          <w:szCs w:val="30"/>
        </w:rPr>
        <w:t>.</w:t>
      </w:r>
      <w:r w:rsidR="006145CD" w:rsidRPr="00D12261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D12261">
        <w:rPr>
          <w:rFonts w:asciiTheme="majorBidi" w:hAnsiTheme="majorBidi" w:cstheme="majorBidi"/>
          <w:sz w:val="30"/>
          <w:szCs w:val="30"/>
          <w:lang w:val="en-US"/>
        </w:rPr>
        <w:t xml:space="preserve">) </w:t>
      </w:r>
      <w:r w:rsidRPr="00D12261">
        <w:rPr>
          <w:rFonts w:asciiTheme="majorBidi" w:hAnsiTheme="majorBidi"/>
          <w:sz w:val="30"/>
          <w:szCs w:val="30"/>
          <w:cs/>
        </w:rPr>
        <w:t>ความเสี่ยง</w:t>
      </w:r>
      <w:r w:rsidR="00251522" w:rsidRPr="00D12261">
        <w:rPr>
          <w:rFonts w:asciiTheme="majorBidi" w:hAnsiTheme="majorBidi" w:hint="cs"/>
          <w:sz w:val="30"/>
          <w:szCs w:val="30"/>
          <w:cs/>
        </w:rPr>
        <w:t>ด้านอัตราแลกเปลี่ยน</w:t>
      </w:r>
    </w:p>
    <w:p w14:paraId="5A650913" w14:textId="711A0B25" w:rsidR="00A61F6E" w:rsidRDefault="00A61F6E" w:rsidP="0076251A">
      <w:pPr>
        <w:ind w:left="567"/>
        <w:jc w:val="thaiDistribute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</w:p>
    <w:p w14:paraId="35CDBED4" w14:textId="049DA801" w:rsidR="00C42F3A" w:rsidRPr="00C42F3A" w:rsidRDefault="00C42F3A" w:rsidP="005D6D62">
      <w:pPr>
        <w:pStyle w:val="BodyText"/>
        <w:shd w:val="clear" w:color="auto" w:fill="FFFFFF"/>
        <w:spacing w:after="0"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C42F3A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707EF9" w:rsidRPr="00707EF9">
        <w:rPr>
          <w:rFonts w:asciiTheme="majorBidi" w:hAnsiTheme="majorBidi"/>
          <w:sz w:val="30"/>
          <w:szCs w:val="30"/>
          <w:cs/>
        </w:rPr>
        <w:t>มีความเสี่ยงด้านอัตราแลกเปลี่ยนที่เกี่ยวข้องกับ</w:t>
      </w:r>
      <w:r w:rsidRPr="00C42F3A">
        <w:rPr>
          <w:rFonts w:asciiTheme="majorBidi" w:hAnsiTheme="majorBidi" w:cstheme="majorBidi"/>
          <w:sz w:val="30"/>
          <w:szCs w:val="30"/>
          <w:cs/>
        </w:rPr>
        <w:t xml:space="preserve">การซื้ออะไหล่ วัสดุสิ้นเปลือง เครื่องจักรและอุปกรณ์ </w:t>
      </w:r>
    </w:p>
    <w:p w14:paraId="450D86B3" w14:textId="7FD2C528" w:rsidR="00A61F6E" w:rsidRPr="00557E91" w:rsidRDefault="00A61F6E" w:rsidP="00C42F3A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8010" w:type="dxa"/>
        <w:tblInd w:w="1604" w:type="dxa"/>
        <w:tblLayout w:type="fixed"/>
        <w:tblLook w:val="04A0" w:firstRow="1" w:lastRow="0" w:firstColumn="1" w:lastColumn="0" w:noHBand="0" w:noVBand="1"/>
      </w:tblPr>
      <w:tblGrid>
        <w:gridCol w:w="2880"/>
        <w:gridCol w:w="1080"/>
        <w:gridCol w:w="270"/>
        <w:gridCol w:w="1080"/>
        <w:gridCol w:w="270"/>
        <w:gridCol w:w="1080"/>
        <w:gridCol w:w="270"/>
        <w:gridCol w:w="1080"/>
      </w:tblGrid>
      <w:tr w:rsidR="009F0828" w:rsidRPr="00B73E7A" w14:paraId="6EC5B81D" w14:textId="77777777" w:rsidTr="00547FBC">
        <w:trPr>
          <w:tblHeader/>
        </w:trPr>
        <w:tc>
          <w:tcPr>
            <w:tcW w:w="2880" w:type="dxa"/>
            <w:shd w:val="clear" w:color="auto" w:fill="auto"/>
          </w:tcPr>
          <w:p w14:paraId="0FC764C7" w14:textId="087E7FCD" w:rsidR="009F0828" w:rsidRPr="00DC48C2" w:rsidRDefault="00DC48C2" w:rsidP="00547FBC">
            <w:pPr>
              <w:spacing w:line="400" w:lineRule="exact"/>
              <w:ind w:left="-90" w:right="-1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48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ความเสี่ยง</w:t>
            </w:r>
            <w:r w:rsidR="009F0828" w:rsidRPr="00DC48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จากเงินตร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า</w:t>
            </w:r>
            <w:r w:rsidR="009F0828" w:rsidRPr="00DC48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ต่า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</w:t>
            </w:r>
            <w:r w:rsidR="009F0828" w:rsidRPr="00DC48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ประเทศ</w:t>
            </w:r>
          </w:p>
        </w:tc>
        <w:tc>
          <w:tcPr>
            <w:tcW w:w="2430" w:type="dxa"/>
            <w:gridSpan w:val="3"/>
          </w:tcPr>
          <w:p w14:paraId="489472B4" w14:textId="29A99DDE" w:rsidR="009F0828" w:rsidRPr="006145CD" w:rsidRDefault="009F0828" w:rsidP="00547FBC">
            <w:pPr>
              <w:spacing w:line="40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201313F" w14:textId="77777777" w:rsidR="009F0828" w:rsidRPr="00BE704B" w:rsidRDefault="009F0828" w:rsidP="00547F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90"/>
              <w:jc w:val="center"/>
              <w:rPr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03F87C50" w14:textId="57E86AE2" w:rsidR="009F0828" w:rsidRPr="006145CD" w:rsidRDefault="009F0828" w:rsidP="00547FBC">
            <w:pPr>
              <w:spacing w:line="40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0971" w:rsidRPr="00B73E7A" w14:paraId="1F917856" w14:textId="77777777" w:rsidTr="00547FBC">
        <w:trPr>
          <w:tblHeader/>
        </w:trPr>
        <w:tc>
          <w:tcPr>
            <w:tcW w:w="2880" w:type="dxa"/>
            <w:shd w:val="clear" w:color="auto" w:fill="auto"/>
          </w:tcPr>
          <w:p w14:paraId="0722B50B" w14:textId="60AD3336" w:rsidR="00A00971" w:rsidRPr="00744476" w:rsidRDefault="00A00971" w:rsidP="00A00971">
            <w:pPr>
              <w:spacing w:line="400" w:lineRule="exact"/>
              <w:ind w:left="-90"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07EF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145C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707EF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59881B72" w14:textId="3647F41F" w:rsidR="00A00971" w:rsidRPr="00744476" w:rsidRDefault="00A00971" w:rsidP="00A00971">
            <w:pPr>
              <w:spacing w:line="40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5591C3F2" w14:textId="77777777" w:rsidR="00A00971" w:rsidRPr="00744476" w:rsidRDefault="00A00971" w:rsidP="00A00971">
            <w:pPr>
              <w:spacing w:line="40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4170B75" w14:textId="5002CF7C" w:rsidR="00A00971" w:rsidRPr="00744476" w:rsidRDefault="00A00971" w:rsidP="00A00971">
            <w:pPr>
              <w:spacing w:line="40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131F5A9A" w14:textId="77777777" w:rsidR="00A00971" w:rsidRPr="00BE704B" w:rsidRDefault="00A00971" w:rsidP="00A0097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9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4E38A48" w14:textId="3C01481B" w:rsidR="00A00971" w:rsidRPr="00744476" w:rsidRDefault="00A00971" w:rsidP="00A00971">
            <w:pPr>
              <w:spacing w:line="40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83CB8D0" w14:textId="77777777" w:rsidR="00A00971" w:rsidRPr="00BE704B" w:rsidRDefault="00A00971" w:rsidP="00A0097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9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C8AB011" w14:textId="37AFFF27" w:rsidR="00A00971" w:rsidRPr="00744476" w:rsidRDefault="00A00971" w:rsidP="00A00971">
            <w:pPr>
              <w:spacing w:line="40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A00971" w:rsidRPr="00B73E7A" w14:paraId="6950F06F" w14:textId="77777777" w:rsidTr="00547FBC">
        <w:trPr>
          <w:tblHeader/>
        </w:trPr>
        <w:tc>
          <w:tcPr>
            <w:tcW w:w="2880" w:type="dxa"/>
            <w:shd w:val="clear" w:color="auto" w:fill="auto"/>
          </w:tcPr>
          <w:p w14:paraId="2AC22DF8" w14:textId="77777777" w:rsidR="00A00971" w:rsidRPr="00744476" w:rsidRDefault="00A00971" w:rsidP="00A00971">
            <w:pPr>
              <w:spacing w:line="400" w:lineRule="exact"/>
              <w:ind w:left="-90"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766A5BCE" w14:textId="77777777" w:rsidR="00A00971" w:rsidRPr="00744476" w:rsidRDefault="00A00971" w:rsidP="00A00971">
            <w:pPr>
              <w:spacing w:line="40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00971" w:rsidRPr="00B73E7A" w14:paraId="37BCF492" w14:textId="77777777" w:rsidTr="00547FBC">
        <w:tc>
          <w:tcPr>
            <w:tcW w:w="2880" w:type="dxa"/>
            <w:shd w:val="clear" w:color="auto" w:fill="auto"/>
          </w:tcPr>
          <w:p w14:paraId="6124C33D" w14:textId="77777777" w:rsidR="00A00971" w:rsidRPr="004B4CA0" w:rsidRDefault="00A00971" w:rsidP="00A00971">
            <w:pPr>
              <w:spacing w:line="400" w:lineRule="exact"/>
              <w:ind w:left="-90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B4CA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080" w:type="dxa"/>
          </w:tcPr>
          <w:p w14:paraId="5A62F119" w14:textId="77777777" w:rsidR="00A00971" w:rsidRPr="0033434F" w:rsidRDefault="00A00971" w:rsidP="00A00971">
            <w:pPr>
              <w:tabs>
                <w:tab w:val="decimal" w:pos="1062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0C8222D" w14:textId="77777777" w:rsidR="00A00971" w:rsidRPr="0033434F" w:rsidRDefault="00A00971" w:rsidP="00A00971">
            <w:pPr>
              <w:tabs>
                <w:tab w:val="decimal" w:pos="1062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8D3E6E0" w14:textId="77777777" w:rsidR="00A00971" w:rsidRPr="0033434F" w:rsidRDefault="00A00971" w:rsidP="00A00971">
            <w:pPr>
              <w:tabs>
                <w:tab w:val="decimal" w:pos="1062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44CE0A3" w14:textId="77777777" w:rsidR="00A00971" w:rsidRPr="00BE704B" w:rsidRDefault="00A00971" w:rsidP="00A0097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9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452AF13" w14:textId="77777777" w:rsidR="00A00971" w:rsidRPr="0033434F" w:rsidRDefault="00A00971" w:rsidP="00A00971">
            <w:pPr>
              <w:tabs>
                <w:tab w:val="decimal" w:pos="1134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31327EB" w14:textId="77777777" w:rsidR="00A00971" w:rsidRPr="00BE704B" w:rsidRDefault="00A00971" w:rsidP="00A0097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9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0EF4F2B" w14:textId="77777777" w:rsidR="00A00971" w:rsidRPr="0033434F" w:rsidRDefault="00A00971" w:rsidP="00A00971">
            <w:pPr>
              <w:tabs>
                <w:tab w:val="decimal" w:pos="1062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00971" w:rsidRPr="00B73E7A" w14:paraId="2CB9358A" w14:textId="77777777" w:rsidTr="00547FBC">
        <w:tc>
          <w:tcPr>
            <w:tcW w:w="2880" w:type="dxa"/>
            <w:shd w:val="clear" w:color="auto" w:fill="auto"/>
          </w:tcPr>
          <w:p w14:paraId="66FF579C" w14:textId="77777777" w:rsidR="00A00971" w:rsidRPr="003A3233" w:rsidRDefault="00A00971" w:rsidP="00A00971">
            <w:pPr>
              <w:spacing w:line="400" w:lineRule="exact"/>
              <w:ind w:left="-90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shd w:val="clear" w:color="auto" w:fill="auto"/>
          </w:tcPr>
          <w:p w14:paraId="6CD0DBF4" w14:textId="7444D5D4" w:rsidR="00A00971" w:rsidRPr="0033434F" w:rsidRDefault="001A53E0" w:rsidP="00496424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</w:p>
        </w:tc>
        <w:tc>
          <w:tcPr>
            <w:tcW w:w="270" w:type="dxa"/>
          </w:tcPr>
          <w:p w14:paraId="23930924" w14:textId="77777777" w:rsidR="00A00971" w:rsidRDefault="00A00971" w:rsidP="00A00971">
            <w:pPr>
              <w:tabs>
                <w:tab w:val="decimal" w:pos="1152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AD27A53" w14:textId="22E361BA" w:rsidR="00A00971" w:rsidRPr="0033434F" w:rsidRDefault="00A00971" w:rsidP="00A00971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7ABB098" w14:textId="77777777" w:rsidR="00A00971" w:rsidRPr="00BE704B" w:rsidRDefault="00A00971" w:rsidP="00A0097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9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0A2AD61" w14:textId="2345593A" w:rsidR="00A00971" w:rsidRPr="0033434F" w:rsidRDefault="001A53E0" w:rsidP="00496424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14:paraId="2BE24D3D" w14:textId="77777777" w:rsidR="00A00971" w:rsidRPr="00BE704B" w:rsidRDefault="00A00971" w:rsidP="00A0097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9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3B9DF53" w14:textId="59591BEC" w:rsidR="00A00971" w:rsidRPr="0033434F" w:rsidRDefault="00A00971" w:rsidP="00A00971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A53E0" w:rsidRPr="00B73E7A" w14:paraId="4DFCBBE5" w14:textId="77777777" w:rsidTr="00547FBC">
        <w:tc>
          <w:tcPr>
            <w:tcW w:w="2880" w:type="dxa"/>
            <w:shd w:val="clear" w:color="auto" w:fill="auto"/>
          </w:tcPr>
          <w:p w14:paraId="5847C66C" w14:textId="77777777" w:rsidR="001A53E0" w:rsidRDefault="001A53E0" w:rsidP="001A53E0">
            <w:pPr>
              <w:spacing w:line="400" w:lineRule="exact"/>
              <w:ind w:left="-90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4940E86" w14:textId="6D820FBE" w:rsidR="001A53E0" w:rsidRDefault="001A53E0" w:rsidP="001A53E0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B73D1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B73D1E">
              <w:rPr>
                <w:rFonts w:ascii="Angsana New" w:hAnsi="Angsana New"/>
                <w:sz w:val="30"/>
                <w:szCs w:val="30"/>
                <w:lang w:val="en-US"/>
              </w:rPr>
              <w:t>529,76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2)</w:t>
            </w:r>
          </w:p>
        </w:tc>
        <w:tc>
          <w:tcPr>
            <w:tcW w:w="270" w:type="dxa"/>
          </w:tcPr>
          <w:p w14:paraId="4EFE1D18" w14:textId="77777777" w:rsidR="001A53E0" w:rsidRDefault="001A53E0" w:rsidP="001A53E0">
            <w:pPr>
              <w:tabs>
                <w:tab w:val="decimal" w:pos="1152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5AF0993" w14:textId="24FDDD47" w:rsidR="001A53E0" w:rsidRDefault="001A53E0" w:rsidP="001A53E0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(484,552)</w:t>
            </w:r>
          </w:p>
        </w:tc>
        <w:tc>
          <w:tcPr>
            <w:tcW w:w="270" w:type="dxa"/>
          </w:tcPr>
          <w:p w14:paraId="270EF670" w14:textId="77777777" w:rsidR="001A53E0" w:rsidRPr="00BE704B" w:rsidRDefault="001A53E0" w:rsidP="001A53E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9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410FCB6" w14:textId="7AC764EE" w:rsidR="001A53E0" w:rsidRDefault="001A53E0" w:rsidP="001A53E0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07F3E">
              <w:rPr>
                <w:rFonts w:ascii="Angsana New" w:hAnsi="Angsana New"/>
                <w:sz w:val="30"/>
                <w:szCs w:val="30"/>
                <w:lang w:val="en-US"/>
              </w:rPr>
              <w:t>1,529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07F3E">
              <w:rPr>
                <w:rFonts w:ascii="Angsana New" w:hAnsi="Angsana New"/>
                <w:sz w:val="30"/>
                <w:szCs w:val="30"/>
                <w:lang w:val="en-US"/>
              </w:rPr>
              <w:t>76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2)</w:t>
            </w:r>
          </w:p>
        </w:tc>
        <w:tc>
          <w:tcPr>
            <w:tcW w:w="270" w:type="dxa"/>
            <w:shd w:val="clear" w:color="auto" w:fill="auto"/>
          </w:tcPr>
          <w:p w14:paraId="1ABB7350" w14:textId="77777777" w:rsidR="001A53E0" w:rsidRPr="00BE704B" w:rsidRDefault="001A53E0" w:rsidP="001A53E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9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4438973" w14:textId="386E2A4F" w:rsidR="001A53E0" w:rsidRDefault="001A53E0" w:rsidP="001A53E0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(484,552)</w:t>
            </w:r>
          </w:p>
        </w:tc>
      </w:tr>
      <w:tr w:rsidR="001A53E0" w:rsidRPr="00B73E7A" w14:paraId="7ABC290F" w14:textId="77777777" w:rsidTr="00547FBC">
        <w:tc>
          <w:tcPr>
            <w:tcW w:w="2880" w:type="dxa"/>
            <w:shd w:val="clear" w:color="auto" w:fill="auto"/>
          </w:tcPr>
          <w:p w14:paraId="73C12617" w14:textId="77777777" w:rsidR="001A53E0" w:rsidRPr="003A3233" w:rsidRDefault="001A53E0" w:rsidP="001A53E0">
            <w:pPr>
              <w:spacing w:line="400" w:lineRule="exac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DF41C1" w14:textId="5B32C046" w:rsidR="001A53E0" w:rsidRPr="00570476" w:rsidRDefault="001A53E0" w:rsidP="001A53E0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B73D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1,529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B73D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5)</w:t>
            </w:r>
          </w:p>
        </w:tc>
        <w:tc>
          <w:tcPr>
            <w:tcW w:w="270" w:type="dxa"/>
          </w:tcPr>
          <w:p w14:paraId="36EA7DA1" w14:textId="77777777" w:rsidR="001A53E0" w:rsidRPr="00570476" w:rsidRDefault="001A53E0" w:rsidP="001A53E0">
            <w:pPr>
              <w:tabs>
                <w:tab w:val="decimal" w:pos="1152"/>
              </w:tabs>
              <w:spacing w:line="400" w:lineRule="exact"/>
              <w:ind w:left="-90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E24E45" w14:textId="46C8C847" w:rsidR="001A53E0" w:rsidRPr="00570476" w:rsidRDefault="001A53E0" w:rsidP="001A53E0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704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(484,552)</w:t>
            </w:r>
          </w:p>
        </w:tc>
        <w:tc>
          <w:tcPr>
            <w:tcW w:w="270" w:type="dxa"/>
          </w:tcPr>
          <w:p w14:paraId="70E1A386" w14:textId="77777777" w:rsidR="001A53E0" w:rsidRPr="00570476" w:rsidRDefault="001A53E0" w:rsidP="001A53E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9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4B528E" w14:textId="7415B83F" w:rsidR="001A53E0" w:rsidRPr="00570476" w:rsidRDefault="001A53E0" w:rsidP="001A53E0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807F3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1,529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807F3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5)</w:t>
            </w:r>
          </w:p>
        </w:tc>
        <w:tc>
          <w:tcPr>
            <w:tcW w:w="270" w:type="dxa"/>
            <w:shd w:val="clear" w:color="auto" w:fill="auto"/>
          </w:tcPr>
          <w:p w14:paraId="33AAC344" w14:textId="77777777" w:rsidR="001A53E0" w:rsidRPr="00570476" w:rsidRDefault="001A53E0" w:rsidP="001A53E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9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11CB97" w14:textId="14DA5F68" w:rsidR="001A53E0" w:rsidRPr="00530FDD" w:rsidRDefault="001A53E0" w:rsidP="001A53E0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704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(484,552)</w:t>
            </w:r>
          </w:p>
        </w:tc>
      </w:tr>
      <w:tr w:rsidR="001A53E0" w:rsidRPr="00B73E7A" w14:paraId="27D2DF0D" w14:textId="77777777" w:rsidTr="00547FBC">
        <w:tc>
          <w:tcPr>
            <w:tcW w:w="2880" w:type="dxa"/>
            <w:shd w:val="clear" w:color="auto" w:fill="auto"/>
          </w:tcPr>
          <w:p w14:paraId="1F80100C" w14:textId="77777777" w:rsidR="001A53E0" w:rsidRPr="00EF177B" w:rsidRDefault="001A53E0" w:rsidP="001A53E0">
            <w:pPr>
              <w:spacing w:line="240" w:lineRule="atLeast"/>
              <w:ind w:left="-90" w:right="-10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F46FE8" w14:textId="77777777" w:rsidR="001A53E0" w:rsidRPr="00FB4CC7" w:rsidRDefault="001A53E0" w:rsidP="001A53E0">
            <w:pPr>
              <w:tabs>
                <w:tab w:val="decimal" w:pos="867"/>
                <w:tab w:val="decimal" w:pos="1062"/>
              </w:tabs>
              <w:spacing w:line="240" w:lineRule="atLeast"/>
              <w:ind w:left="-90" w:right="-115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270" w:type="dxa"/>
          </w:tcPr>
          <w:p w14:paraId="5275DF10" w14:textId="77777777" w:rsidR="001A53E0" w:rsidRPr="00FB4CC7" w:rsidRDefault="001A53E0" w:rsidP="001A53E0">
            <w:pPr>
              <w:tabs>
                <w:tab w:val="decimal" w:pos="1062"/>
              </w:tabs>
              <w:spacing w:line="240" w:lineRule="atLeast"/>
              <w:ind w:left="-90" w:right="-115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FB431B" w14:textId="77777777" w:rsidR="001A53E0" w:rsidRPr="00FB4CC7" w:rsidRDefault="001A53E0" w:rsidP="001A53E0">
            <w:pPr>
              <w:tabs>
                <w:tab w:val="decimal" w:pos="867"/>
                <w:tab w:val="decimal" w:pos="1062"/>
              </w:tabs>
              <w:spacing w:line="240" w:lineRule="atLeast"/>
              <w:ind w:left="-90" w:right="-115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270" w:type="dxa"/>
            <w:vAlign w:val="center"/>
          </w:tcPr>
          <w:p w14:paraId="584A1190" w14:textId="77777777" w:rsidR="001A53E0" w:rsidRPr="00EF177B" w:rsidRDefault="001A53E0" w:rsidP="001A53E0">
            <w:pPr>
              <w:spacing w:line="240" w:lineRule="atLeast"/>
              <w:ind w:left="-90"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C90A857" w14:textId="77777777" w:rsidR="001A53E0" w:rsidRPr="00EF177B" w:rsidRDefault="001A53E0" w:rsidP="001A53E0">
            <w:pPr>
              <w:tabs>
                <w:tab w:val="decimal" w:pos="867"/>
                <w:tab w:val="decimal" w:pos="990"/>
              </w:tabs>
              <w:spacing w:line="240" w:lineRule="atLeast"/>
              <w:ind w:left="-90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496E214" w14:textId="77777777" w:rsidR="001A53E0" w:rsidRPr="00EF177B" w:rsidRDefault="001A53E0" w:rsidP="001A53E0">
            <w:pPr>
              <w:spacing w:line="240" w:lineRule="atLeast"/>
              <w:ind w:left="-90"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B6BF640" w14:textId="77777777" w:rsidR="001A53E0" w:rsidRPr="00EF177B" w:rsidRDefault="001A53E0" w:rsidP="001A53E0">
            <w:pPr>
              <w:tabs>
                <w:tab w:val="decimal" w:pos="867"/>
                <w:tab w:val="decimal" w:pos="990"/>
              </w:tabs>
              <w:spacing w:line="240" w:lineRule="atLeast"/>
              <w:ind w:left="-90" w:right="-11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A53E0" w:rsidRPr="00B73E7A" w14:paraId="3F877F13" w14:textId="77777777" w:rsidTr="00547FBC">
        <w:tc>
          <w:tcPr>
            <w:tcW w:w="2880" w:type="dxa"/>
            <w:shd w:val="clear" w:color="auto" w:fill="auto"/>
          </w:tcPr>
          <w:p w14:paraId="5FC3BB7B" w14:textId="77777777" w:rsidR="001A53E0" w:rsidRPr="004B4CA0" w:rsidRDefault="001A53E0" w:rsidP="001A53E0">
            <w:pPr>
              <w:spacing w:line="400" w:lineRule="exact"/>
              <w:ind w:left="-90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B4CA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1080" w:type="dxa"/>
            <w:shd w:val="clear" w:color="auto" w:fill="auto"/>
          </w:tcPr>
          <w:p w14:paraId="72FC3BA4" w14:textId="77777777" w:rsidR="001A53E0" w:rsidRDefault="001A53E0" w:rsidP="001A53E0">
            <w:pPr>
              <w:tabs>
                <w:tab w:val="decimal" w:pos="867"/>
                <w:tab w:val="decimal" w:pos="1062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188FA3D" w14:textId="77777777" w:rsidR="001A53E0" w:rsidRDefault="001A53E0" w:rsidP="001A53E0">
            <w:pPr>
              <w:tabs>
                <w:tab w:val="decimal" w:pos="1062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EF4D326" w14:textId="77777777" w:rsidR="001A53E0" w:rsidRDefault="001A53E0" w:rsidP="001A53E0">
            <w:pPr>
              <w:tabs>
                <w:tab w:val="decimal" w:pos="867"/>
                <w:tab w:val="decimal" w:pos="1062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1551C3D" w14:textId="77777777" w:rsidR="001A53E0" w:rsidRPr="00BE704B" w:rsidRDefault="001A53E0" w:rsidP="001A53E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9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9293C49" w14:textId="77777777" w:rsidR="001A53E0" w:rsidRDefault="001A53E0" w:rsidP="001A53E0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DFA741D" w14:textId="77777777" w:rsidR="001A53E0" w:rsidRPr="00BE704B" w:rsidRDefault="001A53E0" w:rsidP="001A53E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9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C457431" w14:textId="77777777" w:rsidR="001A53E0" w:rsidRDefault="001A53E0" w:rsidP="001A53E0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A53E0" w:rsidRPr="00B73E7A" w14:paraId="394B7B90" w14:textId="77777777" w:rsidTr="00547FBC">
        <w:tc>
          <w:tcPr>
            <w:tcW w:w="2880" w:type="dxa"/>
            <w:shd w:val="clear" w:color="auto" w:fill="auto"/>
          </w:tcPr>
          <w:p w14:paraId="4C22DEBB" w14:textId="77777777" w:rsidR="001A53E0" w:rsidRPr="003A3233" w:rsidRDefault="001A53E0" w:rsidP="001A53E0">
            <w:pPr>
              <w:spacing w:line="400" w:lineRule="exact"/>
              <w:ind w:left="-90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shd w:val="clear" w:color="auto" w:fill="auto"/>
          </w:tcPr>
          <w:p w14:paraId="70C79C2C" w14:textId="25D06C33" w:rsidR="001A53E0" w:rsidRPr="00523A1F" w:rsidRDefault="001A53E0" w:rsidP="001A53E0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</w:t>
            </w:r>
          </w:p>
        </w:tc>
        <w:tc>
          <w:tcPr>
            <w:tcW w:w="270" w:type="dxa"/>
          </w:tcPr>
          <w:p w14:paraId="34BF47EF" w14:textId="77777777" w:rsidR="001A53E0" w:rsidRDefault="001A53E0" w:rsidP="001A53E0">
            <w:pPr>
              <w:tabs>
                <w:tab w:val="decimal" w:pos="1152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93770B8" w14:textId="76ADE7D7" w:rsidR="001A53E0" w:rsidRPr="00523A1F" w:rsidRDefault="001A53E0" w:rsidP="001A53E0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EEC14F7" w14:textId="77777777" w:rsidR="001A53E0" w:rsidRPr="00BE704B" w:rsidRDefault="001A53E0" w:rsidP="001A53E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9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1ED2491" w14:textId="5734DB0A" w:rsidR="001A53E0" w:rsidRDefault="001A53E0" w:rsidP="001A53E0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58</w:t>
            </w:r>
          </w:p>
        </w:tc>
        <w:tc>
          <w:tcPr>
            <w:tcW w:w="270" w:type="dxa"/>
            <w:shd w:val="clear" w:color="auto" w:fill="auto"/>
          </w:tcPr>
          <w:p w14:paraId="11A0AA8B" w14:textId="77777777" w:rsidR="001A53E0" w:rsidRPr="00BE704B" w:rsidRDefault="001A53E0" w:rsidP="001A53E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9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BBB3E22" w14:textId="1F63564E" w:rsidR="001A53E0" w:rsidRDefault="001A53E0" w:rsidP="001A53E0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1A53E0" w:rsidRPr="007579D7" w14:paraId="7CD30DFE" w14:textId="77777777" w:rsidTr="00547FBC">
        <w:tc>
          <w:tcPr>
            <w:tcW w:w="2880" w:type="dxa"/>
            <w:shd w:val="clear" w:color="auto" w:fill="auto"/>
          </w:tcPr>
          <w:p w14:paraId="1FD01BA8" w14:textId="77777777" w:rsidR="001A53E0" w:rsidRDefault="001A53E0" w:rsidP="001A53E0">
            <w:pPr>
              <w:spacing w:line="400" w:lineRule="exact"/>
              <w:ind w:left="-90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DC1B56E" w14:textId="7114FDE9" w:rsidR="001A53E0" w:rsidRDefault="001A53E0" w:rsidP="001A53E0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(11,131)</w:t>
            </w:r>
          </w:p>
        </w:tc>
        <w:tc>
          <w:tcPr>
            <w:tcW w:w="270" w:type="dxa"/>
          </w:tcPr>
          <w:p w14:paraId="5B59F5AE" w14:textId="77777777" w:rsidR="001A53E0" w:rsidRDefault="001A53E0" w:rsidP="001A53E0">
            <w:pPr>
              <w:tabs>
                <w:tab w:val="decimal" w:pos="1152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533014F" w14:textId="19929A8D" w:rsidR="001A53E0" w:rsidRDefault="001A53E0" w:rsidP="001A53E0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(33,370)</w:t>
            </w:r>
          </w:p>
        </w:tc>
        <w:tc>
          <w:tcPr>
            <w:tcW w:w="270" w:type="dxa"/>
          </w:tcPr>
          <w:p w14:paraId="30C5F929" w14:textId="77777777" w:rsidR="001A53E0" w:rsidRPr="00BE704B" w:rsidRDefault="001A53E0" w:rsidP="001A53E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9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5F45BFB" w14:textId="21C3FCC8" w:rsidR="001A53E0" w:rsidRDefault="001A53E0" w:rsidP="001A53E0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(11,131)</w:t>
            </w:r>
          </w:p>
        </w:tc>
        <w:tc>
          <w:tcPr>
            <w:tcW w:w="270" w:type="dxa"/>
            <w:shd w:val="clear" w:color="auto" w:fill="auto"/>
          </w:tcPr>
          <w:p w14:paraId="7A798DF6" w14:textId="77777777" w:rsidR="001A53E0" w:rsidRPr="00BE704B" w:rsidRDefault="001A53E0" w:rsidP="001A53E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9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4481825" w14:textId="3C218197" w:rsidR="001A53E0" w:rsidRDefault="001A53E0" w:rsidP="001A53E0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(33,370)</w:t>
            </w:r>
          </w:p>
        </w:tc>
      </w:tr>
      <w:tr w:rsidR="001A53E0" w:rsidRPr="00B73E7A" w14:paraId="2BF01375" w14:textId="77777777" w:rsidTr="00547FBC">
        <w:tc>
          <w:tcPr>
            <w:tcW w:w="2880" w:type="dxa"/>
            <w:shd w:val="clear" w:color="auto" w:fill="auto"/>
          </w:tcPr>
          <w:p w14:paraId="47CCBF36" w14:textId="77777777" w:rsidR="001A53E0" w:rsidRPr="003A3233" w:rsidRDefault="001A53E0" w:rsidP="001A53E0">
            <w:pPr>
              <w:spacing w:line="400" w:lineRule="exac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D050DD" w14:textId="7F70E1B8" w:rsidR="001A53E0" w:rsidRPr="00570476" w:rsidRDefault="001A53E0" w:rsidP="001A53E0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(11,073)</w:t>
            </w:r>
          </w:p>
        </w:tc>
        <w:tc>
          <w:tcPr>
            <w:tcW w:w="270" w:type="dxa"/>
          </w:tcPr>
          <w:p w14:paraId="16BAE463" w14:textId="77777777" w:rsidR="001A53E0" w:rsidRPr="00570476" w:rsidRDefault="001A53E0" w:rsidP="001A53E0">
            <w:pPr>
              <w:tabs>
                <w:tab w:val="decimal" w:pos="1152"/>
              </w:tabs>
              <w:spacing w:line="400" w:lineRule="exact"/>
              <w:ind w:left="-90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D862FD" w14:textId="3653FD8C" w:rsidR="001A53E0" w:rsidRPr="00570476" w:rsidRDefault="001A53E0" w:rsidP="001A53E0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704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(33,363)</w:t>
            </w:r>
          </w:p>
        </w:tc>
        <w:tc>
          <w:tcPr>
            <w:tcW w:w="270" w:type="dxa"/>
          </w:tcPr>
          <w:p w14:paraId="7A5A4026" w14:textId="77777777" w:rsidR="001A53E0" w:rsidRPr="00570476" w:rsidRDefault="001A53E0" w:rsidP="001A53E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9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5BF381" w14:textId="76C53894" w:rsidR="001A53E0" w:rsidRPr="00570476" w:rsidRDefault="001A53E0" w:rsidP="001A53E0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(11,073)</w:t>
            </w:r>
          </w:p>
        </w:tc>
        <w:tc>
          <w:tcPr>
            <w:tcW w:w="270" w:type="dxa"/>
            <w:shd w:val="clear" w:color="auto" w:fill="auto"/>
          </w:tcPr>
          <w:p w14:paraId="299985E3" w14:textId="77777777" w:rsidR="001A53E0" w:rsidRPr="00570476" w:rsidRDefault="001A53E0" w:rsidP="001A53E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9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B23035" w14:textId="6C561D79" w:rsidR="001A53E0" w:rsidRPr="00570476" w:rsidRDefault="001A53E0" w:rsidP="001A53E0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704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(33,363)</w:t>
            </w:r>
          </w:p>
        </w:tc>
      </w:tr>
      <w:tr w:rsidR="001A53E0" w:rsidRPr="00B73E7A" w14:paraId="6424474B" w14:textId="77777777" w:rsidTr="00547FBC">
        <w:tc>
          <w:tcPr>
            <w:tcW w:w="2880" w:type="dxa"/>
            <w:shd w:val="clear" w:color="auto" w:fill="auto"/>
          </w:tcPr>
          <w:p w14:paraId="34273DCF" w14:textId="77777777" w:rsidR="001A53E0" w:rsidRPr="00D92A4D" w:rsidRDefault="001A53E0" w:rsidP="001A53E0">
            <w:pPr>
              <w:ind w:left="-90"/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7AF18F" w14:textId="77777777" w:rsidR="001A53E0" w:rsidRPr="00D92A4D" w:rsidRDefault="001A53E0" w:rsidP="001A53E0">
            <w:pPr>
              <w:ind w:left="-90"/>
            </w:pPr>
          </w:p>
        </w:tc>
        <w:tc>
          <w:tcPr>
            <w:tcW w:w="270" w:type="dxa"/>
          </w:tcPr>
          <w:p w14:paraId="6791E01A" w14:textId="77777777" w:rsidR="001A53E0" w:rsidRPr="00D92A4D" w:rsidRDefault="001A53E0" w:rsidP="001A53E0">
            <w:pPr>
              <w:ind w:left="-90"/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4F2786" w14:textId="77777777" w:rsidR="001A53E0" w:rsidRPr="00D92A4D" w:rsidRDefault="001A53E0" w:rsidP="001A53E0">
            <w:pPr>
              <w:ind w:left="-90"/>
            </w:pPr>
          </w:p>
        </w:tc>
        <w:tc>
          <w:tcPr>
            <w:tcW w:w="270" w:type="dxa"/>
            <w:vAlign w:val="center"/>
          </w:tcPr>
          <w:p w14:paraId="11AC36F8" w14:textId="77777777" w:rsidR="001A53E0" w:rsidRPr="00D92A4D" w:rsidRDefault="001A53E0" w:rsidP="001A53E0">
            <w:pPr>
              <w:ind w:left="-90"/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6C5822B" w14:textId="77777777" w:rsidR="001A53E0" w:rsidRPr="00D92A4D" w:rsidRDefault="001A53E0" w:rsidP="001A53E0">
            <w:pPr>
              <w:ind w:left="-90"/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21F5655" w14:textId="77777777" w:rsidR="001A53E0" w:rsidRPr="00D92A4D" w:rsidRDefault="001A53E0" w:rsidP="001A53E0">
            <w:pPr>
              <w:ind w:left="-90"/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73FC2E2" w14:textId="77777777" w:rsidR="001A53E0" w:rsidRPr="00D92A4D" w:rsidRDefault="001A53E0" w:rsidP="001A53E0">
            <w:pPr>
              <w:ind w:left="-90"/>
            </w:pPr>
          </w:p>
        </w:tc>
      </w:tr>
      <w:tr w:rsidR="001A53E0" w:rsidRPr="00B73E7A" w14:paraId="08A5B5C1" w14:textId="77777777" w:rsidTr="00547FBC">
        <w:tc>
          <w:tcPr>
            <w:tcW w:w="2880" w:type="dxa"/>
            <w:shd w:val="clear" w:color="auto" w:fill="auto"/>
          </w:tcPr>
          <w:p w14:paraId="5ECFF75D" w14:textId="77777777" w:rsidR="001A53E0" w:rsidRPr="004B4CA0" w:rsidRDefault="001A53E0" w:rsidP="001A53E0">
            <w:pPr>
              <w:spacing w:line="400" w:lineRule="exact"/>
              <w:ind w:left="-90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B4CA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 ๆ</w:t>
            </w:r>
          </w:p>
        </w:tc>
        <w:tc>
          <w:tcPr>
            <w:tcW w:w="1080" w:type="dxa"/>
            <w:shd w:val="clear" w:color="auto" w:fill="auto"/>
          </w:tcPr>
          <w:p w14:paraId="6B5192EF" w14:textId="77777777" w:rsidR="001A53E0" w:rsidRDefault="001A53E0" w:rsidP="001A53E0">
            <w:pPr>
              <w:tabs>
                <w:tab w:val="decimal" w:pos="867"/>
                <w:tab w:val="decimal" w:pos="1062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37EC719" w14:textId="77777777" w:rsidR="001A53E0" w:rsidRDefault="001A53E0" w:rsidP="001A53E0">
            <w:pPr>
              <w:tabs>
                <w:tab w:val="decimal" w:pos="1062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1A8CFB1" w14:textId="77777777" w:rsidR="001A53E0" w:rsidRDefault="001A53E0" w:rsidP="001A53E0">
            <w:pPr>
              <w:tabs>
                <w:tab w:val="decimal" w:pos="867"/>
                <w:tab w:val="decimal" w:pos="1062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4348953" w14:textId="77777777" w:rsidR="001A53E0" w:rsidRPr="00BE704B" w:rsidRDefault="001A53E0" w:rsidP="001A53E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9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E850EB1" w14:textId="77777777" w:rsidR="001A53E0" w:rsidRDefault="001A53E0" w:rsidP="001A53E0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1917876" w14:textId="77777777" w:rsidR="001A53E0" w:rsidRPr="00BE704B" w:rsidRDefault="001A53E0" w:rsidP="001A53E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9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C730BE" w14:textId="77777777" w:rsidR="001A53E0" w:rsidRDefault="001A53E0" w:rsidP="001A53E0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A53E0" w:rsidRPr="00B73E7A" w14:paraId="09BFEB65" w14:textId="77777777" w:rsidTr="00547FBC">
        <w:tc>
          <w:tcPr>
            <w:tcW w:w="2880" w:type="dxa"/>
            <w:shd w:val="clear" w:color="auto" w:fill="auto"/>
          </w:tcPr>
          <w:p w14:paraId="583A6096" w14:textId="77777777" w:rsidR="001A53E0" w:rsidRPr="003A3233" w:rsidRDefault="001A53E0" w:rsidP="001A53E0">
            <w:pPr>
              <w:spacing w:line="400" w:lineRule="exact"/>
              <w:ind w:left="-90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shd w:val="clear" w:color="auto" w:fill="auto"/>
          </w:tcPr>
          <w:p w14:paraId="52985287" w14:textId="0CED5E6F" w:rsidR="001A53E0" w:rsidRDefault="00EC4C0A" w:rsidP="001A53E0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</w:p>
        </w:tc>
        <w:tc>
          <w:tcPr>
            <w:tcW w:w="270" w:type="dxa"/>
          </w:tcPr>
          <w:p w14:paraId="38A2DE6F" w14:textId="77777777" w:rsidR="001A53E0" w:rsidRDefault="001A53E0" w:rsidP="001A53E0">
            <w:pPr>
              <w:tabs>
                <w:tab w:val="decimal" w:pos="1152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B3C168C" w14:textId="67B5B86E" w:rsidR="001A53E0" w:rsidRDefault="001A53E0" w:rsidP="001A53E0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332</w:t>
            </w:r>
          </w:p>
        </w:tc>
        <w:tc>
          <w:tcPr>
            <w:tcW w:w="270" w:type="dxa"/>
          </w:tcPr>
          <w:p w14:paraId="2B39EAFA" w14:textId="77777777" w:rsidR="001A53E0" w:rsidRPr="00BE704B" w:rsidRDefault="001A53E0" w:rsidP="001A53E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9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7F844CC" w14:textId="58817AC3" w:rsidR="001A53E0" w:rsidRDefault="00EC4C0A" w:rsidP="001A53E0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1A53E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A7426FE" w14:textId="77777777" w:rsidR="001A53E0" w:rsidRPr="00BE704B" w:rsidRDefault="001A53E0" w:rsidP="001A53E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9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508B2CC" w14:textId="572CBB67" w:rsidR="001A53E0" w:rsidRDefault="001A53E0" w:rsidP="001A53E0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332</w:t>
            </w:r>
          </w:p>
        </w:tc>
      </w:tr>
      <w:tr w:rsidR="001A53E0" w:rsidRPr="00B73E7A" w14:paraId="00C39536" w14:textId="77777777" w:rsidTr="00547FBC">
        <w:tc>
          <w:tcPr>
            <w:tcW w:w="2880" w:type="dxa"/>
            <w:shd w:val="clear" w:color="auto" w:fill="auto"/>
          </w:tcPr>
          <w:p w14:paraId="5595AC23" w14:textId="2EC7839F" w:rsidR="001A53E0" w:rsidRDefault="001A53E0" w:rsidP="001A53E0">
            <w:pPr>
              <w:spacing w:line="400" w:lineRule="exact"/>
              <w:ind w:left="-90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80" w:type="dxa"/>
            <w:shd w:val="clear" w:color="auto" w:fill="auto"/>
          </w:tcPr>
          <w:p w14:paraId="69F98C9C" w14:textId="269069BC" w:rsidR="001A53E0" w:rsidRDefault="001A53E0" w:rsidP="001A53E0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(1,269)</w:t>
            </w:r>
          </w:p>
        </w:tc>
        <w:tc>
          <w:tcPr>
            <w:tcW w:w="270" w:type="dxa"/>
          </w:tcPr>
          <w:p w14:paraId="25942AF8" w14:textId="77777777" w:rsidR="001A53E0" w:rsidRDefault="001A53E0" w:rsidP="001A53E0">
            <w:pPr>
              <w:tabs>
                <w:tab w:val="decimal" w:pos="1152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0412DF5" w14:textId="3329C745" w:rsidR="001A53E0" w:rsidRDefault="001A53E0" w:rsidP="001A53E0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(2,035)</w:t>
            </w:r>
          </w:p>
        </w:tc>
        <w:tc>
          <w:tcPr>
            <w:tcW w:w="270" w:type="dxa"/>
          </w:tcPr>
          <w:p w14:paraId="1F8CDCE2" w14:textId="77777777" w:rsidR="001A53E0" w:rsidRPr="00BE704B" w:rsidRDefault="001A53E0" w:rsidP="001A53E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9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A028B83" w14:textId="46878079" w:rsidR="001A53E0" w:rsidRDefault="001A53E0" w:rsidP="001A53E0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(1,269)</w:t>
            </w:r>
          </w:p>
        </w:tc>
        <w:tc>
          <w:tcPr>
            <w:tcW w:w="270" w:type="dxa"/>
            <w:shd w:val="clear" w:color="auto" w:fill="auto"/>
          </w:tcPr>
          <w:p w14:paraId="4EAF1062" w14:textId="77777777" w:rsidR="001A53E0" w:rsidRPr="00BE704B" w:rsidRDefault="001A53E0" w:rsidP="001A53E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9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D1459BE" w14:textId="27778A16" w:rsidR="001A53E0" w:rsidRDefault="001A53E0" w:rsidP="001A53E0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(2,035)</w:t>
            </w:r>
          </w:p>
        </w:tc>
      </w:tr>
      <w:tr w:rsidR="001A53E0" w:rsidRPr="00B73E7A" w14:paraId="30CFFEF5" w14:textId="77777777" w:rsidTr="00547FBC">
        <w:tc>
          <w:tcPr>
            <w:tcW w:w="2880" w:type="dxa"/>
            <w:shd w:val="clear" w:color="auto" w:fill="auto"/>
          </w:tcPr>
          <w:p w14:paraId="77E8C937" w14:textId="77777777" w:rsidR="001A53E0" w:rsidRPr="003A3233" w:rsidRDefault="001A53E0" w:rsidP="001A53E0">
            <w:pPr>
              <w:spacing w:line="400" w:lineRule="exac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7C43A2" w14:textId="124E5922" w:rsidR="001A53E0" w:rsidRPr="00D73740" w:rsidRDefault="001A53E0" w:rsidP="001A53E0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(1,2</w:t>
            </w:r>
            <w:r w:rsidR="00EC4C0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123B730C" w14:textId="77777777" w:rsidR="001A53E0" w:rsidRDefault="001A53E0" w:rsidP="001A53E0">
            <w:pPr>
              <w:tabs>
                <w:tab w:val="decimal" w:pos="1152"/>
              </w:tabs>
              <w:spacing w:line="400" w:lineRule="exact"/>
              <w:ind w:left="-90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B95AFF" w14:textId="5C27567C" w:rsidR="001A53E0" w:rsidRPr="00D73740" w:rsidRDefault="001A53E0" w:rsidP="001A53E0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(1,703)</w:t>
            </w:r>
          </w:p>
        </w:tc>
        <w:tc>
          <w:tcPr>
            <w:tcW w:w="270" w:type="dxa"/>
          </w:tcPr>
          <w:p w14:paraId="1AE48EA1" w14:textId="77777777" w:rsidR="001A53E0" w:rsidRPr="00D73740" w:rsidRDefault="001A53E0" w:rsidP="001A53E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9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406D7C" w14:textId="43251600" w:rsidR="001A53E0" w:rsidRPr="00D73740" w:rsidRDefault="001A53E0" w:rsidP="001A53E0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(1,2</w:t>
            </w:r>
            <w:r w:rsidR="00EC4C0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BB51453" w14:textId="77777777" w:rsidR="001A53E0" w:rsidRPr="00D73740" w:rsidRDefault="001A53E0" w:rsidP="001A53E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-9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D98BAC" w14:textId="06180CA7" w:rsidR="001A53E0" w:rsidRPr="00D73740" w:rsidRDefault="001A53E0" w:rsidP="001A53E0">
            <w:pPr>
              <w:tabs>
                <w:tab w:val="decimal" w:pos="867"/>
              </w:tabs>
              <w:spacing w:line="400" w:lineRule="exact"/>
              <w:ind w:left="-90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(1,703)</w:t>
            </w:r>
          </w:p>
        </w:tc>
      </w:tr>
      <w:tr w:rsidR="001A53E0" w:rsidRPr="00B73E7A" w14:paraId="653EDAD3" w14:textId="77777777" w:rsidTr="00547FBC">
        <w:tc>
          <w:tcPr>
            <w:tcW w:w="2880" w:type="dxa"/>
            <w:shd w:val="clear" w:color="auto" w:fill="auto"/>
          </w:tcPr>
          <w:p w14:paraId="3674BCB2" w14:textId="77777777" w:rsidR="001A53E0" w:rsidRPr="00EF177B" w:rsidRDefault="001A53E0" w:rsidP="001A53E0">
            <w:pPr>
              <w:spacing w:line="240" w:lineRule="atLeast"/>
              <w:ind w:left="-90" w:right="-10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77BB47" w14:textId="77777777" w:rsidR="001A53E0" w:rsidRPr="00FB4CC7" w:rsidRDefault="001A53E0" w:rsidP="001A53E0">
            <w:pPr>
              <w:tabs>
                <w:tab w:val="decimal" w:pos="867"/>
                <w:tab w:val="decimal" w:pos="1062"/>
              </w:tabs>
              <w:spacing w:line="240" w:lineRule="atLeast"/>
              <w:ind w:left="-90" w:right="-115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270" w:type="dxa"/>
          </w:tcPr>
          <w:p w14:paraId="075858A1" w14:textId="77777777" w:rsidR="001A53E0" w:rsidRPr="00FB4CC7" w:rsidRDefault="001A53E0" w:rsidP="001A53E0">
            <w:pPr>
              <w:tabs>
                <w:tab w:val="decimal" w:pos="1062"/>
              </w:tabs>
              <w:spacing w:line="240" w:lineRule="atLeast"/>
              <w:ind w:left="-90" w:right="-115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4CD70D" w14:textId="77777777" w:rsidR="001A53E0" w:rsidRPr="00FB4CC7" w:rsidRDefault="001A53E0" w:rsidP="001A53E0">
            <w:pPr>
              <w:tabs>
                <w:tab w:val="decimal" w:pos="867"/>
                <w:tab w:val="decimal" w:pos="1062"/>
              </w:tabs>
              <w:spacing w:line="240" w:lineRule="atLeast"/>
              <w:ind w:left="-90" w:right="-115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270" w:type="dxa"/>
            <w:vAlign w:val="center"/>
          </w:tcPr>
          <w:p w14:paraId="15E30144" w14:textId="77777777" w:rsidR="001A53E0" w:rsidRPr="00EF177B" w:rsidRDefault="001A53E0" w:rsidP="001A53E0">
            <w:pPr>
              <w:spacing w:line="240" w:lineRule="atLeast"/>
              <w:ind w:left="-90"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B444A0" w14:textId="77777777" w:rsidR="001A53E0" w:rsidRPr="00EF177B" w:rsidRDefault="001A53E0" w:rsidP="001A53E0">
            <w:pPr>
              <w:tabs>
                <w:tab w:val="decimal" w:pos="867"/>
                <w:tab w:val="decimal" w:pos="990"/>
              </w:tabs>
              <w:spacing w:line="240" w:lineRule="atLeast"/>
              <w:ind w:left="-90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EB98D6F" w14:textId="77777777" w:rsidR="001A53E0" w:rsidRPr="00EF177B" w:rsidRDefault="001A53E0" w:rsidP="001A53E0">
            <w:pPr>
              <w:spacing w:line="240" w:lineRule="atLeast"/>
              <w:ind w:left="-90"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73B6F7" w14:textId="77777777" w:rsidR="001A53E0" w:rsidRPr="00EF177B" w:rsidRDefault="001A53E0" w:rsidP="001A53E0">
            <w:pPr>
              <w:tabs>
                <w:tab w:val="decimal" w:pos="867"/>
                <w:tab w:val="decimal" w:pos="990"/>
              </w:tabs>
              <w:spacing w:line="240" w:lineRule="atLeast"/>
              <w:ind w:left="-90" w:right="-11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A53E0" w:rsidRPr="00B73E7A" w14:paraId="4BCFCF36" w14:textId="77777777" w:rsidTr="00547FBC">
        <w:tc>
          <w:tcPr>
            <w:tcW w:w="2880" w:type="dxa"/>
            <w:shd w:val="clear" w:color="auto" w:fill="auto"/>
          </w:tcPr>
          <w:p w14:paraId="375DBA3A" w14:textId="1E858727" w:rsidR="001A53E0" w:rsidRPr="003A3233" w:rsidRDefault="001A53E0" w:rsidP="001A53E0">
            <w:pPr>
              <w:spacing w:line="240" w:lineRule="atLeas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1BE1A4A" w14:textId="4FC883EB" w:rsidR="001A53E0" w:rsidRPr="00D73740" w:rsidRDefault="001A53E0" w:rsidP="001A53E0">
            <w:pPr>
              <w:tabs>
                <w:tab w:val="decimal" w:pos="867"/>
              </w:tabs>
              <w:spacing w:line="240" w:lineRule="atLeast"/>
              <w:ind w:left="-90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2347B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1,542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2347B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04</w:t>
            </w:r>
            <w:r w:rsidR="00EC4C0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15034CD9" w14:textId="77777777" w:rsidR="001A53E0" w:rsidRDefault="001A53E0" w:rsidP="001A53E0">
            <w:pPr>
              <w:tabs>
                <w:tab w:val="decimal" w:pos="1152"/>
              </w:tabs>
              <w:spacing w:line="240" w:lineRule="atLeast"/>
              <w:ind w:left="-90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AA7CAA5" w14:textId="300EE979" w:rsidR="001A53E0" w:rsidRPr="00D73740" w:rsidRDefault="001A53E0" w:rsidP="001A53E0">
            <w:pPr>
              <w:tabs>
                <w:tab w:val="decimal" w:pos="867"/>
              </w:tabs>
              <w:spacing w:line="240" w:lineRule="atLeast"/>
              <w:ind w:left="-90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(519,618)</w:t>
            </w:r>
          </w:p>
        </w:tc>
        <w:tc>
          <w:tcPr>
            <w:tcW w:w="270" w:type="dxa"/>
          </w:tcPr>
          <w:p w14:paraId="5215DD0E" w14:textId="77777777" w:rsidR="001A53E0" w:rsidRPr="00D73740" w:rsidRDefault="001A53E0" w:rsidP="001A53E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9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BCE3602" w14:textId="316BBA43" w:rsidR="001A53E0" w:rsidRPr="00D73740" w:rsidRDefault="001A53E0" w:rsidP="001A53E0">
            <w:pPr>
              <w:tabs>
                <w:tab w:val="decimal" w:pos="867"/>
              </w:tabs>
              <w:spacing w:line="240" w:lineRule="atLeast"/>
              <w:ind w:left="-90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2347B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1,542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2347B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04</w:t>
            </w:r>
            <w:r w:rsidR="00EC4C0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0FAAEFD" w14:textId="77777777" w:rsidR="001A53E0" w:rsidRPr="00D73740" w:rsidRDefault="001A53E0" w:rsidP="001A53E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9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4C17E598" w14:textId="115C6161" w:rsidR="001A53E0" w:rsidRPr="00D73740" w:rsidRDefault="001A53E0" w:rsidP="001A53E0">
            <w:pPr>
              <w:tabs>
                <w:tab w:val="decimal" w:pos="867"/>
              </w:tabs>
              <w:spacing w:line="240" w:lineRule="atLeast"/>
              <w:ind w:left="-90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(519,618)</w:t>
            </w:r>
          </w:p>
        </w:tc>
      </w:tr>
    </w:tbl>
    <w:p w14:paraId="083BD8E1" w14:textId="797245B2" w:rsidR="00557E91" w:rsidRDefault="00557E91" w:rsidP="0076251A">
      <w:pPr>
        <w:ind w:left="567"/>
        <w:jc w:val="thaiDistribute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</w:p>
    <w:p w14:paraId="2F55E914" w14:textId="3D1AD32E" w:rsidR="0074498E" w:rsidRPr="00D12261" w:rsidRDefault="0074498E" w:rsidP="006102C4">
      <w:pPr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D12261">
        <w:rPr>
          <w:rFonts w:asciiTheme="majorBidi" w:hAnsiTheme="majorBidi" w:cstheme="majorBidi"/>
          <w:sz w:val="30"/>
          <w:szCs w:val="30"/>
        </w:rPr>
        <w:t>(</w:t>
      </w:r>
      <w:r w:rsidR="007579D7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D12261">
        <w:rPr>
          <w:rFonts w:asciiTheme="majorBidi" w:hAnsiTheme="majorBidi" w:cstheme="majorBidi"/>
          <w:sz w:val="30"/>
          <w:szCs w:val="30"/>
        </w:rPr>
        <w:t>.</w:t>
      </w:r>
      <w:r w:rsidR="006145CD" w:rsidRPr="00D12261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D12261">
        <w:rPr>
          <w:rFonts w:asciiTheme="majorBidi" w:hAnsiTheme="majorBidi" w:cstheme="majorBidi"/>
          <w:sz w:val="30"/>
          <w:szCs w:val="30"/>
        </w:rPr>
        <w:t>.</w:t>
      </w:r>
      <w:r w:rsidR="006145CD" w:rsidRPr="00D12261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D12261">
        <w:rPr>
          <w:rFonts w:asciiTheme="majorBidi" w:hAnsiTheme="majorBidi" w:cstheme="majorBidi"/>
          <w:sz w:val="30"/>
          <w:szCs w:val="30"/>
          <w:lang w:val="en-US"/>
        </w:rPr>
        <w:t xml:space="preserve">) </w:t>
      </w:r>
      <w:r w:rsidRPr="00D12261">
        <w:rPr>
          <w:rFonts w:asciiTheme="majorBidi" w:hAnsiTheme="majorBidi"/>
          <w:sz w:val="30"/>
          <w:szCs w:val="30"/>
          <w:cs/>
        </w:rPr>
        <w:t>ความเสี่ยงด้านอัตราดอกเบี้ย</w:t>
      </w:r>
    </w:p>
    <w:p w14:paraId="26FEA881" w14:textId="12933428" w:rsidR="00A61F6E" w:rsidRDefault="00A61F6E" w:rsidP="0076251A">
      <w:pPr>
        <w:ind w:left="567"/>
        <w:jc w:val="thaiDistribute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</w:p>
    <w:p w14:paraId="270BA87C" w14:textId="41C08868" w:rsidR="0074498E" w:rsidRPr="00662D84" w:rsidRDefault="00E814A1" w:rsidP="006102C4">
      <w:pPr>
        <w:pStyle w:val="BodyText"/>
        <w:shd w:val="clear" w:color="auto" w:fill="FFFFFF"/>
        <w:spacing w:after="0"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hint="cs"/>
          <w:sz w:val="30"/>
          <w:szCs w:val="30"/>
          <w:cs/>
          <w:lang w:val="en-US"/>
        </w:rPr>
        <w:t>กลุ่มบริษัทมีฐานะเปิดต่อความเสี่ยงด้านอัตราดอกเบี้ยโดยหลักมาจาก</w:t>
      </w:r>
      <w:r w:rsidR="00B3573C">
        <w:rPr>
          <w:rFonts w:asciiTheme="majorBidi" w:hAnsiTheme="majorBidi" w:hint="cs"/>
          <w:sz w:val="30"/>
          <w:szCs w:val="30"/>
          <w:cs/>
          <w:lang w:val="en-US"/>
        </w:rPr>
        <w:t>ตราสารหนี้และ</w:t>
      </w:r>
      <w:r>
        <w:rPr>
          <w:rFonts w:asciiTheme="majorBidi" w:hAnsiTheme="majorBidi" w:hint="cs"/>
          <w:sz w:val="30"/>
          <w:szCs w:val="30"/>
          <w:cs/>
          <w:lang w:val="en-US"/>
        </w:rPr>
        <w:t>เงินกู้ยืม</w:t>
      </w:r>
      <w:r w:rsidR="00B3573C">
        <w:rPr>
          <w:rFonts w:asciiTheme="majorBidi" w:hAnsiTheme="majorBidi"/>
          <w:sz w:val="30"/>
          <w:szCs w:val="30"/>
          <w:cs/>
          <w:lang w:val="en-US"/>
        </w:rPr>
        <w:br/>
      </w:r>
      <w:r>
        <w:rPr>
          <w:rFonts w:asciiTheme="majorBidi" w:hAnsiTheme="majorBidi" w:hint="cs"/>
          <w:sz w:val="30"/>
          <w:szCs w:val="30"/>
          <w:cs/>
          <w:lang w:val="en-US"/>
        </w:rPr>
        <w:t>(ดูหมายเหตุ</w:t>
      </w:r>
      <w:r w:rsidRPr="007F3F41">
        <w:rPr>
          <w:rFonts w:asciiTheme="majorBidi" w:hAnsiTheme="majorBidi" w:hint="cs"/>
          <w:sz w:val="30"/>
          <w:szCs w:val="30"/>
          <w:cs/>
          <w:lang w:val="en-US"/>
        </w:rPr>
        <w:t>ข้อ</w:t>
      </w:r>
      <w:r w:rsidRPr="007F3F41">
        <w:rPr>
          <w:rFonts w:asciiTheme="majorBidi" w:hAnsiTheme="majorBidi"/>
          <w:sz w:val="30"/>
          <w:szCs w:val="30"/>
          <w:lang w:val="en-US"/>
        </w:rPr>
        <w:t xml:space="preserve"> 12)</w:t>
      </w:r>
      <w:r>
        <w:rPr>
          <w:rFonts w:asciiTheme="majorBidi" w:hAnsiTheme="majorBidi"/>
          <w:sz w:val="30"/>
          <w:szCs w:val="30"/>
          <w:lang w:val="en-US"/>
        </w:rPr>
        <w:t xml:space="preserve"> </w:t>
      </w:r>
      <w:r>
        <w:rPr>
          <w:rFonts w:asciiTheme="majorBidi" w:hAnsiTheme="majorBidi" w:hint="cs"/>
          <w:sz w:val="30"/>
          <w:szCs w:val="30"/>
          <w:cs/>
          <w:lang w:val="en-US"/>
        </w:rPr>
        <w:t>กลุ่มบริษัทได้ลดความเสี่ยงดังกล่าวด้วยการทำให้มั่นใจว่าตราสารหนี้และเงินกู้ยืมส่วนใหญ่มีอัตราดอกเบี้ยคงที่</w:t>
      </w:r>
    </w:p>
    <w:p w14:paraId="054B5D90" w14:textId="29F4E76C" w:rsidR="00625F4F" w:rsidRDefault="00625F4F">
      <w:pPr>
        <w:spacing w:line="240" w:lineRule="auto"/>
        <w:rPr>
          <w:rFonts w:asciiTheme="majorBidi" w:hAnsiTheme="majorBidi" w:cstheme="majorBidi"/>
          <w:sz w:val="20"/>
          <w:szCs w:val="20"/>
          <w:cs/>
        </w:rPr>
      </w:pPr>
      <w:r>
        <w:rPr>
          <w:rFonts w:asciiTheme="majorBidi" w:hAnsiTheme="majorBidi" w:cstheme="majorBidi"/>
          <w:sz w:val="20"/>
          <w:szCs w:val="20"/>
          <w:cs/>
        </w:rPr>
        <w:br w:type="page"/>
      </w:r>
    </w:p>
    <w:p w14:paraId="44814BFD" w14:textId="52ED0575" w:rsidR="00A91138" w:rsidRDefault="00A91138" w:rsidP="00CD7879">
      <w:pPr>
        <w:pStyle w:val="Caption"/>
        <w:ind w:left="567" w:hanging="567"/>
      </w:pPr>
      <w:r>
        <w:rPr>
          <w:rFonts w:hint="cs"/>
          <w:cs/>
        </w:rPr>
        <w:lastRenderedPageBreak/>
        <w:t>การบริหารจัดการทุน</w:t>
      </w:r>
    </w:p>
    <w:p w14:paraId="69F73D3B" w14:textId="4CF4F792" w:rsidR="00A91138" w:rsidRPr="00A91138" w:rsidRDefault="00A91138" w:rsidP="00A91138">
      <w:pPr>
        <w:ind w:left="567"/>
        <w:jc w:val="thaiDistribute"/>
        <w:rPr>
          <w:rFonts w:asciiTheme="majorBidi" w:hAnsiTheme="majorBidi"/>
          <w:b/>
          <w:bCs/>
          <w:spacing w:val="4"/>
          <w:sz w:val="20"/>
          <w:szCs w:val="20"/>
          <w:lang w:val="en-US"/>
        </w:rPr>
      </w:pPr>
    </w:p>
    <w:p w14:paraId="6CCA6E88" w14:textId="29211634" w:rsidR="00A91138" w:rsidRPr="00A91138" w:rsidRDefault="00A91138" w:rsidP="00A91138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91138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625F4F" w:rsidRPr="00625F4F">
        <w:rPr>
          <w:rFonts w:asciiTheme="majorBidi" w:hAnsiTheme="majorBidi"/>
          <w:sz w:val="30"/>
          <w:szCs w:val="30"/>
          <w:cs/>
        </w:rPr>
        <w:t>อย่างสม่ำเสมอโดย</w:t>
      </w:r>
      <w:r w:rsidRPr="00A91138">
        <w:rPr>
          <w:rFonts w:asciiTheme="majorBidi" w:hAnsiTheme="majorBidi" w:cstheme="majorBidi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5ABCAE3F" w14:textId="593CD750" w:rsidR="003E33E2" w:rsidRDefault="003E33E2" w:rsidP="00625F4F">
      <w:pPr>
        <w:pStyle w:val="Bo-Blankline"/>
        <w:rPr>
          <w:lang w:val="en-US"/>
        </w:rPr>
      </w:pPr>
    </w:p>
    <w:p w14:paraId="2E0E663A" w14:textId="6726A206" w:rsidR="005F5C6F" w:rsidRDefault="00BF7244" w:rsidP="00BF7244">
      <w:pPr>
        <w:pStyle w:val="Caption"/>
        <w:ind w:left="567" w:hanging="567"/>
      </w:pPr>
      <w:r w:rsidRPr="00BF7244">
        <w:rPr>
          <w:cs/>
        </w:rPr>
        <w:t>ภาระผูกพันกับบุคคลหรือกิจการที่ไม่เกี่ยวข้องกัน</w:t>
      </w:r>
    </w:p>
    <w:p w14:paraId="68AF63CA" w14:textId="77777777" w:rsidR="00BF7244" w:rsidRDefault="00BF7244" w:rsidP="00143DD2">
      <w:pPr>
        <w:pStyle w:val="Bo-Blankline"/>
        <w:rPr>
          <w:lang w:val="en-US"/>
        </w:rPr>
      </w:pP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170"/>
        <w:gridCol w:w="270"/>
        <w:gridCol w:w="1170"/>
        <w:gridCol w:w="270"/>
        <w:gridCol w:w="1080"/>
        <w:gridCol w:w="270"/>
        <w:gridCol w:w="1173"/>
      </w:tblGrid>
      <w:tr w:rsidR="004D167A" w:rsidRPr="00EB7266" w14:paraId="6B66D45D" w14:textId="77777777" w:rsidTr="00433D13">
        <w:trPr>
          <w:tblHeader/>
        </w:trPr>
        <w:tc>
          <w:tcPr>
            <w:tcW w:w="3780" w:type="dxa"/>
            <w:shd w:val="clear" w:color="auto" w:fill="auto"/>
          </w:tcPr>
          <w:p w14:paraId="79749D1A" w14:textId="77777777" w:rsidR="004D167A" w:rsidRPr="00EB7266" w:rsidRDefault="004D167A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9BBED14" w14:textId="77777777" w:rsidR="004D167A" w:rsidRPr="00EB7266" w:rsidRDefault="004D167A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982CAD9" w14:textId="77777777" w:rsidR="004D167A" w:rsidRPr="00EB7266" w:rsidRDefault="004D167A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523" w:type="dxa"/>
            <w:gridSpan w:val="3"/>
            <w:shd w:val="clear" w:color="auto" w:fill="auto"/>
          </w:tcPr>
          <w:p w14:paraId="79AC8B3E" w14:textId="77777777" w:rsidR="004D167A" w:rsidRPr="00EB7266" w:rsidRDefault="004D167A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0971" w:rsidRPr="00B73E7A" w14:paraId="558C1A18" w14:textId="77777777" w:rsidTr="00433D13">
        <w:trPr>
          <w:tblHeader/>
        </w:trPr>
        <w:tc>
          <w:tcPr>
            <w:tcW w:w="3780" w:type="dxa"/>
            <w:shd w:val="clear" w:color="auto" w:fill="auto"/>
          </w:tcPr>
          <w:p w14:paraId="62EDE3F3" w14:textId="77777777" w:rsidR="00A00971" w:rsidRPr="00744476" w:rsidRDefault="00A00971" w:rsidP="00A0097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B4EDE55" w14:textId="46246406" w:rsidR="00A00971" w:rsidRPr="00744476" w:rsidRDefault="00A00971" w:rsidP="00A0097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7BB442C9" w14:textId="77777777" w:rsidR="00A00971" w:rsidRPr="00744476" w:rsidRDefault="00A00971" w:rsidP="00A0097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D73060A" w14:textId="07DB7F82" w:rsidR="00A00971" w:rsidRPr="00744476" w:rsidRDefault="00A00971" w:rsidP="00A0097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50BB928F" w14:textId="77777777" w:rsidR="00A00971" w:rsidRPr="00BE704B" w:rsidRDefault="00A00971" w:rsidP="00A0097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6F26B7D" w14:textId="10718B6B" w:rsidR="00A00971" w:rsidRPr="00744476" w:rsidRDefault="00A00971" w:rsidP="00A0097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5D1277B2" w14:textId="77777777" w:rsidR="00A00971" w:rsidRPr="00BE704B" w:rsidRDefault="00A00971" w:rsidP="00A0097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2886C6F9" w14:textId="295D20D6" w:rsidR="00A00971" w:rsidRPr="00744476" w:rsidRDefault="00A00971" w:rsidP="00A0097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A00971" w:rsidRPr="00B73E7A" w14:paraId="5AB09A06" w14:textId="77777777" w:rsidTr="00433D13">
        <w:trPr>
          <w:tblHeader/>
        </w:trPr>
        <w:tc>
          <w:tcPr>
            <w:tcW w:w="3780" w:type="dxa"/>
            <w:shd w:val="clear" w:color="auto" w:fill="auto"/>
          </w:tcPr>
          <w:p w14:paraId="7AD1EA2D" w14:textId="77777777" w:rsidR="00A00971" w:rsidRPr="00744476" w:rsidRDefault="00A00971" w:rsidP="00A0097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3" w:type="dxa"/>
            <w:gridSpan w:val="7"/>
          </w:tcPr>
          <w:p w14:paraId="6211A9EB" w14:textId="77777777" w:rsidR="00A00971" w:rsidRPr="00744476" w:rsidRDefault="00A00971" w:rsidP="00A0097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64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00971" w:rsidRPr="00B73E7A" w14:paraId="0B170E83" w14:textId="77777777" w:rsidTr="00D6450C">
        <w:tc>
          <w:tcPr>
            <w:tcW w:w="3780" w:type="dxa"/>
            <w:shd w:val="clear" w:color="auto" w:fill="auto"/>
          </w:tcPr>
          <w:p w14:paraId="4411C979" w14:textId="77777777" w:rsidR="00A00971" w:rsidRPr="005A64AC" w:rsidRDefault="00A00971" w:rsidP="00A00971">
            <w:pPr>
              <w:spacing w:line="240" w:lineRule="atLeast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A64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70" w:type="dxa"/>
          </w:tcPr>
          <w:p w14:paraId="796AF302" w14:textId="77777777" w:rsidR="00A00971" w:rsidRPr="0033434F" w:rsidRDefault="00A00971" w:rsidP="00A0097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6F97B94" w14:textId="77777777" w:rsidR="00A00971" w:rsidRPr="0033434F" w:rsidRDefault="00A00971" w:rsidP="00A0097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C06AD4F" w14:textId="77777777" w:rsidR="00A00971" w:rsidRPr="0033434F" w:rsidRDefault="00A00971" w:rsidP="00A0097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733BA05" w14:textId="77777777" w:rsidR="00A00971" w:rsidRPr="00BE704B" w:rsidRDefault="00A00971" w:rsidP="00A0097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6741149" w14:textId="77777777" w:rsidR="00A00971" w:rsidRPr="0033434F" w:rsidRDefault="00A00971" w:rsidP="00A00971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DC7CB3A" w14:textId="77777777" w:rsidR="00A00971" w:rsidRPr="00BE704B" w:rsidRDefault="00A00971" w:rsidP="00A0097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64CC4244" w14:textId="77777777" w:rsidR="00A00971" w:rsidRPr="0033434F" w:rsidRDefault="00A00971" w:rsidP="00A0097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00971" w:rsidRPr="00B73E7A" w14:paraId="1C57F56A" w14:textId="77777777" w:rsidTr="00E262E3">
        <w:tc>
          <w:tcPr>
            <w:tcW w:w="3780" w:type="dxa"/>
            <w:shd w:val="clear" w:color="auto" w:fill="auto"/>
          </w:tcPr>
          <w:p w14:paraId="0BD9A6DE" w14:textId="77777777" w:rsidR="00A00971" w:rsidRPr="005A64AC" w:rsidRDefault="00A00971" w:rsidP="00A00971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A64AC">
              <w:rPr>
                <w:rFonts w:ascii="Angsana New" w:hAnsi="Angsana New"/>
                <w:sz w:val="30"/>
                <w:szCs w:val="30"/>
                <w:cs/>
              </w:rPr>
              <w:t>สัญญาก่อสร้าง เครื่องจักร</w:t>
            </w:r>
            <w:r w:rsidRPr="005A64A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A64AC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7E33EEF" w14:textId="280059CF" w:rsidR="00A00971" w:rsidRPr="005A0632" w:rsidRDefault="00D6450C" w:rsidP="00A00971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6,454,672</w:t>
            </w:r>
          </w:p>
        </w:tc>
        <w:tc>
          <w:tcPr>
            <w:tcW w:w="270" w:type="dxa"/>
            <w:shd w:val="clear" w:color="auto" w:fill="auto"/>
          </w:tcPr>
          <w:p w14:paraId="23F217B7" w14:textId="77777777" w:rsidR="00A00971" w:rsidRDefault="00A00971" w:rsidP="00A0097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984867F" w14:textId="4E0FDB91" w:rsidR="00A00971" w:rsidRPr="005A0632" w:rsidRDefault="00A00971" w:rsidP="00A00971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7,624,521</w:t>
            </w:r>
          </w:p>
        </w:tc>
        <w:tc>
          <w:tcPr>
            <w:tcW w:w="270" w:type="dxa"/>
            <w:shd w:val="clear" w:color="auto" w:fill="auto"/>
          </w:tcPr>
          <w:p w14:paraId="0C2886C3" w14:textId="77777777" w:rsidR="00A00971" w:rsidRPr="005A0632" w:rsidRDefault="00A00971" w:rsidP="00A0097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9C6AB67" w14:textId="038E23AC" w:rsidR="00A00971" w:rsidRPr="005A0632" w:rsidRDefault="00D6450C" w:rsidP="00A00971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6,413,269</w:t>
            </w:r>
          </w:p>
        </w:tc>
        <w:tc>
          <w:tcPr>
            <w:tcW w:w="270" w:type="dxa"/>
            <w:shd w:val="clear" w:color="auto" w:fill="auto"/>
          </w:tcPr>
          <w:p w14:paraId="25AA499D" w14:textId="77777777" w:rsidR="00A00971" w:rsidRPr="005A0632" w:rsidRDefault="00A00971" w:rsidP="00A0097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  <w:shd w:val="clear" w:color="auto" w:fill="auto"/>
          </w:tcPr>
          <w:p w14:paraId="10D6D28C" w14:textId="2DC641BD" w:rsidR="00A00971" w:rsidRPr="005A0632" w:rsidRDefault="00A00971" w:rsidP="00A00971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7,583,117</w:t>
            </w:r>
          </w:p>
        </w:tc>
      </w:tr>
      <w:tr w:rsidR="00A00971" w:rsidRPr="00B73E7A" w14:paraId="33C12031" w14:textId="77777777" w:rsidTr="00EA3771">
        <w:tc>
          <w:tcPr>
            <w:tcW w:w="3780" w:type="dxa"/>
            <w:shd w:val="clear" w:color="auto" w:fill="auto"/>
          </w:tcPr>
          <w:p w14:paraId="63AEF7F6" w14:textId="77777777" w:rsidR="00A00971" w:rsidRPr="00EA3771" w:rsidRDefault="00A00971" w:rsidP="00A00971">
            <w:pPr>
              <w:spacing w:line="240" w:lineRule="atLeas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A6B7F9E" w14:textId="77777777" w:rsidR="00A00971" w:rsidRPr="00EA3771" w:rsidRDefault="00A00971" w:rsidP="00A00971">
            <w:pPr>
              <w:tabs>
                <w:tab w:val="decimal" w:pos="9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90BB5C7" w14:textId="77777777" w:rsidR="00A00971" w:rsidRPr="00EA3771" w:rsidRDefault="00A00971" w:rsidP="00A0097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14963EA" w14:textId="77777777" w:rsidR="00A00971" w:rsidRPr="00EA3771" w:rsidRDefault="00A00971" w:rsidP="00A00971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78AF2EF" w14:textId="77777777" w:rsidR="00A00971" w:rsidRPr="00EA3771" w:rsidRDefault="00A00971" w:rsidP="00A0097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shd w:val="clear" w:color="auto" w:fill="auto"/>
          </w:tcPr>
          <w:p w14:paraId="18967618" w14:textId="77777777" w:rsidR="00A00971" w:rsidRPr="00EA3771" w:rsidRDefault="00A00971" w:rsidP="00A00971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F3D4431" w14:textId="77777777" w:rsidR="00A00971" w:rsidRPr="00EA3771" w:rsidRDefault="00A00971" w:rsidP="00A0097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</w:rPr>
            </w:pPr>
          </w:p>
        </w:tc>
        <w:tc>
          <w:tcPr>
            <w:tcW w:w="1173" w:type="dxa"/>
            <w:shd w:val="clear" w:color="auto" w:fill="auto"/>
          </w:tcPr>
          <w:p w14:paraId="4C6E04F6" w14:textId="77777777" w:rsidR="00A00971" w:rsidRPr="00EA3771" w:rsidRDefault="00A00971" w:rsidP="00A00971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A00971" w:rsidRPr="00B73E7A" w14:paraId="012B56A6" w14:textId="77777777" w:rsidTr="009D41A2">
        <w:tc>
          <w:tcPr>
            <w:tcW w:w="3780" w:type="dxa"/>
            <w:shd w:val="clear" w:color="auto" w:fill="auto"/>
          </w:tcPr>
          <w:p w14:paraId="60328DF0" w14:textId="77777777" w:rsidR="00A00971" w:rsidRPr="005A64AC" w:rsidRDefault="00A00971" w:rsidP="00A00971">
            <w:pPr>
              <w:spacing w:line="240" w:lineRule="atLeast"/>
              <w:ind w:left="270" w:hanging="27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A64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170" w:type="dxa"/>
          </w:tcPr>
          <w:p w14:paraId="0E7C08D5" w14:textId="77777777" w:rsidR="00A00971" w:rsidRPr="0033434F" w:rsidRDefault="00A00971" w:rsidP="00A00971">
            <w:pPr>
              <w:tabs>
                <w:tab w:val="decimal" w:pos="106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76B8249" w14:textId="77777777" w:rsidR="00A00971" w:rsidRPr="0033434F" w:rsidRDefault="00A00971" w:rsidP="00A00971">
            <w:pPr>
              <w:tabs>
                <w:tab w:val="decimal" w:pos="106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271F920" w14:textId="77777777" w:rsidR="00A00971" w:rsidRPr="0033434F" w:rsidRDefault="00A00971" w:rsidP="00A00971">
            <w:pPr>
              <w:tabs>
                <w:tab w:val="decimal" w:pos="106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96EE27E" w14:textId="77777777" w:rsidR="00A00971" w:rsidRPr="00BE704B" w:rsidRDefault="00A00971" w:rsidP="00A0097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DF3D982" w14:textId="77777777" w:rsidR="00A00971" w:rsidRPr="0033434F" w:rsidRDefault="00A00971" w:rsidP="00A00971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EEC49FC" w14:textId="77777777" w:rsidR="00A00971" w:rsidRPr="00BE704B" w:rsidRDefault="00A00971" w:rsidP="00A0097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79DF28C0" w14:textId="77777777" w:rsidR="00A00971" w:rsidRPr="0033434F" w:rsidRDefault="00A00971" w:rsidP="00A00971">
            <w:pPr>
              <w:tabs>
                <w:tab w:val="decimal" w:pos="106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00971" w:rsidRPr="00B73E7A" w14:paraId="2C0F924F" w14:textId="77777777" w:rsidTr="009D41A2">
        <w:tc>
          <w:tcPr>
            <w:tcW w:w="3780" w:type="dxa"/>
            <w:shd w:val="clear" w:color="auto" w:fill="auto"/>
          </w:tcPr>
          <w:p w14:paraId="73FBF6FC" w14:textId="498DE84B" w:rsidR="00A00971" w:rsidRPr="00A91138" w:rsidRDefault="00A00971" w:rsidP="00A00971">
            <w:pPr>
              <w:spacing w:line="240" w:lineRule="atLeast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A91138">
              <w:rPr>
                <w:rFonts w:ascii="Angsana New" w:hAnsi="Angsana New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170" w:type="dxa"/>
          </w:tcPr>
          <w:p w14:paraId="243F1610" w14:textId="7FEFCB15" w:rsidR="00A00971" w:rsidRPr="0033434F" w:rsidRDefault="00D6450C" w:rsidP="00A00971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400</w:t>
            </w:r>
          </w:p>
        </w:tc>
        <w:tc>
          <w:tcPr>
            <w:tcW w:w="270" w:type="dxa"/>
          </w:tcPr>
          <w:p w14:paraId="233E28AC" w14:textId="77777777" w:rsidR="00A00971" w:rsidRPr="0033434F" w:rsidRDefault="00A00971" w:rsidP="00A00971">
            <w:pPr>
              <w:tabs>
                <w:tab w:val="decimal" w:pos="106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2AB258E" w14:textId="7BD31BBE" w:rsidR="00A00971" w:rsidRPr="00B00DEA" w:rsidRDefault="00A00971" w:rsidP="00A00971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400</w:t>
            </w:r>
          </w:p>
        </w:tc>
        <w:tc>
          <w:tcPr>
            <w:tcW w:w="270" w:type="dxa"/>
            <w:shd w:val="clear" w:color="auto" w:fill="auto"/>
          </w:tcPr>
          <w:p w14:paraId="1ACC6E9D" w14:textId="77777777" w:rsidR="00A00971" w:rsidRPr="00B00DEA" w:rsidRDefault="00A00971" w:rsidP="00A0097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FBC2F17" w14:textId="1490B5DA" w:rsidR="00A00971" w:rsidRPr="00B00DEA" w:rsidRDefault="00D6450C" w:rsidP="00A00971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400</w:t>
            </w:r>
          </w:p>
        </w:tc>
        <w:tc>
          <w:tcPr>
            <w:tcW w:w="270" w:type="dxa"/>
            <w:shd w:val="clear" w:color="auto" w:fill="auto"/>
          </w:tcPr>
          <w:p w14:paraId="616745B8" w14:textId="77777777" w:rsidR="00A00971" w:rsidRPr="00B00DEA" w:rsidRDefault="00A00971" w:rsidP="00A0097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51EA7ECE" w14:textId="5E85FBBF" w:rsidR="00A00971" w:rsidRPr="00B00DEA" w:rsidRDefault="00A00971" w:rsidP="00A00971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400</w:t>
            </w:r>
          </w:p>
        </w:tc>
      </w:tr>
      <w:tr w:rsidR="00A00971" w:rsidRPr="00B73E7A" w14:paraId="67745FA1" w14:textId="77777777" w:rsidTr="00E262E3">
        <w:tc>
          <w:tcPr>
            <w:tcW w:w="3780" w:type="dxa"/>
            <w:shd w:val="clear" w:color="auto" w:fill="auto"/>
          </w:tcPr>
          <w:p w14:paraId="24197127" w14:textId="77777777" w:rsidR="00A00971" w:rsidRPr="005A64AC" w:rsidRDefault="00A00971" w:rsidP="00A00971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64AC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170" w:type="dxa"/>
            <w:shd w:val="clear" w:color="auto" w:fill="auto"/>
          </w:tcPr>
          <w:p w14:paraId="7F16B291" w14:textId="50540E41" w:rsidR="00A00971" w:rsidRPr="0033434F" w:rsidRDefault="00D6450C" w:rsidP="00A00971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402,678</w:t>
            </w:r>
          </w:p>
        </w:tc>
        <w:tc>
          <w:tcPr>
            <w:tcW w:w="270" w:type="dxa"/>
            <w:shd w:val="clear" w:color="auto" w:fill="auto"/>
          </w:tcPr>
          <w:p w14:paraId="24CD56DE" w14:textId="77777777" w:rsidR="00A00971" w:rsidRDefault="00A00971" w:rsidP="00A0097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48A5597" w14:textId="3B939604" w:rsidR="00A00971" w:rsidRPr="0033434F" w:rsidRDefault="00A00971" w:rsidP="00A00971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818,413</w:t>
            </w:r>
          </w:p>
        </w:tc>
        <w:tc>
          <w:tcPr>
            <w:tcW w:w="270" w:type="dxa"/>
            <w:shd w:val="clear" w:color="auto" w:fill="auto"/>
          </w:tcPr>
          <w:p w14:paraId="7A0284FA" w14:textId="77777777" w:rsidR="00A00971" w:rsidRPr="00BE704B" w:rsidRDefault="00A00971" w:rsidP="00A0097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DB4663A" w14:textId="169CDCA9" w:rsidR="00A00971" w:rsidRPr="0033434F" w:rsidRDefault="00D6450C" w:rsidP="00A00971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402,67</w:t>
            </w:r>
            <w:r w:rsidR="00B74C2E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1CC29F35" w14:textId="77777777" w:rsidR="00A00971" w:rsidRPr="00BE704B" w:rsidRDefault="00A00971" w:rsidP="00A0097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71626973" w14:textId="77C235FC" w:rsidR="00A00971" w:rsidRPr="0033434F" w:rsidRDefault="00A00971" w:rsidP="00A00971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818,413</w:t>
            </w:r>
          </w:p>
        </w:tc>
      </w:tr>
      <w:tr w:rsidR="00CF6A90" w:rsidRPr="00B73E7A" w14:paraId="05564A62" w14:textId="77777777" w:rsidTr="00E262E3">
        <w:tc>
          <w:tcPr>
            <w:tcW w:w="3780" w:type="dxa"/>
            <w:shd w:val="clear" w:color="auto" w:fill="auto"/>
          </w:tcPr>
          <w:p w14:paraId="79A1D1D9" w14:textId="6EE99F85" w:rsidR="00CF6A90" w:rsidRPr="005A64AC" w:rsidRDefault="00CF6A90" w:rsidP="00A00971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FFC76D4" w14:textId="17DB72C2" w:rsidR="00CF6A90" w:rsidRDefault="00E262E3" w:rsidP="00A00971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262E3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E262E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262E3">
              <w:rPr>
                <w:rFonts w:ascii="Angsana New" w:hAnsi="Angsana New"/>
                <w:sz w:val="30"/>
                <w:szCs w:val="30"/>
                <w:cs/>
                <w:lang w:val="en-US"/>
              </w:rPr>
              <w:t>401</w:t>
            </w:r>
          </w:p>
        </w:tc>
        <w:tc>
          <w:tcPr>
            <w:tcW w:w="270" w:type="dxa"/>
            <w:shd w:val="clear" w:color="auto" w:fill="auto"/>
          </w:tcPr>
          <w:p w14:paraId="23678CBE" w14:textId="77777777" w:rsidR="00CF6A90" w:rsidRDefault="00CF6A90" w:rsidP="00A0097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68F13D0" w14:textId="4B4B73EE" w:rsidR="00CF6A90" w:rsidRDefault="00E262E3" w:rsidP="00E262E3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4C2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F7F4A5" w14:textId="77777777" w:rsidR="00CF6A90" w:rsidRPr="00BE704B" w:rsidRDefault="00CF6A90" w:rsidP="00A0097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8712EDD" w14:textId="3D856B23" w:rsidR="00CF6A90" w:rsidRDefault="00E262E3" w:rsidP="00A00971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262E3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E262E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262E3">
              <w:rPr>
                <w:rFonts w:ascii="Angsana New" w:hAnsi="Angsana New"/>
                <w:sz w:val="30"/>
                <w:szCs w:val="30"/>
                <w:cs/>
                <w:lang w:val="en-US"/>
              </w:rPr>
              <w:t>401</w:t>
            </w:r>
          </w:p>
        </w:tc>
        <w:tc>
          <w:tcPr>
            <w:tcW w:w="270" w:type="dxa"/>
            <w:shd w:val="clear" w:color="auto" w:fill="auto"/>
          </w:tcPr>
          <w:p w14:paraId="391FB4B8" w14:textId="77777777" w:rsidR="00CF6A90" w:rsidRPr="00BE704B" w:rsidRDefault="00CF6A90" w:rsidP="00A0097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1064C7EB" w14:textId="28AB4349" w:rsidR="00CF6A90" w:rsidRDefault="00E262E3" w:rsidP="00E262E3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4C2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00971" w:rsidRPr="00B73E7A" w14:paraId="70DE7F61" w14:textId="77777777" w:rsidTr="009D41A2">
        <w:tc>
          <w:tcPr>
            <w:tcW w:w="3780" w:type="dxa"/>
            <w:shd w:val="clear" w:color="auto" w:fill="auto"/>
            <w:vAlign w:val="bottom"/>
          </w:tcPr>
          <w:p w14:paraId="76859141" w14:textId="77777777" w:rsidR="00A00971" w:rsidRPr="005A64AC" w:rsidRDefault="00A00971" w:rsidP="00A00971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A64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226EC9" w14:textId="2D96E0B0" w:rsidR="00A00971" w:rsidRPr="005A0632" w:rsidRDefault="00D56BDB" w:rsidP="00A00971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428</w:t>
            </w:r>
            <w:r w:rsidR="00D645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B74C2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79</w:t>
            </w:r>
          </w:p>
        </w:tc>
        <w:tc>
          <w:tcPr>
            <w:tcW w:w="270" w:type="dxa"/>
            <w:shd w:val="clear" w:color="auto" w:fill="auto"/>
          </w:tcPr>
          <w:p w14:paraId="2D00FEBF" w14:textId="77777777" w:rsidR="00A00971" w:rsidRDefault="00A00971" w:rsidP="00A0097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39A441" w14:textId="140AA32A" w:rsidR="00A00971" w:rsidRPr="005A0632" w:rsidRDefault="00A00971" w:rsidP="00A00971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818,813</w:t>
            </w:r>
          </w:p>
        </w:tc>
        <w:tc>
          <w:tcPr>
            <w:tcW w:w="270" w:type="dxa"/>
            <w:shd w:val="clear" w:color="auto" w:fill="auto"/>
          </w:tcPr>
          <w:p w14:paraId="305F144D" w14:textId="77777777" w:rsidR="00A00971" w:rsidRPr="005A0632" w:rsidRDefault="00A00971" w:rsidP="00A0097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9A9AC6" w14:textId="5D7E84C5" w:rsidR="00A00971" w:rsidRPr="005A0632" w:rsidRDefault="00D56BDB" w:rsidP="00A00971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428</w:t>
            </w:r>
            <w:r w:rsidR="00D645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B74C2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479</w:t>
            </w:r>
          </w:p>
        </w:tc>
        <w:tc>
          <w:tcPr>
            <w:tcW w:w="270" w:type="dxa"/>
            <w:shd w:val="clear" w:color="auto" w:fill="auto"/>
          </w:tcPr>
          <w:p w14:paraId="28307EBD" w14:textId="77777777" w:rsidR="00A00971" w:rsidRPr="005A0632" w:rsidRDefault="00A00971" w:rsidP="00A0097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7AE635" w14:textId="76BC276E" w:rsidR="00A00971" w:rsidRPr="00504200" w:rsidRDefault="00A00971" w:rsidP="00A00971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818,813</w:t>
            </w:r>
          </w:p>
        </w:tc>
      </w:tr>
    </w:tbl>
    <w:p w14:paraId="22C99D4F" w14:textId="77777777" w:rsidR="005A0632" w:rsidRPr="002D5AE1" w:rsidRDefault="005A0632" w:rsidP="002D5AE1">
      <w:pPr>
        <w:pStyle w:val="Bo-Blankline"/>
      </w:pPr>
    </w:p>
    <w:p w14:paraId="643EB08D" w14:textId="77777777" w:rsidR="006052F9" w:rsidRPr="006A4F6E" w:rsidRDefault="006052F9" w:rsidP="006052F9">
      <w:pPr>
        <w:spacing w:line="240" w:lineRule="auto"/>
        <w:ind w:firstLine="540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6A4F6E"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  <w:t>สัญญาซื้อขาย</w:t>
      </w:r>
      <w:r w:rsidRPr="006A4F6E"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ไฟฟ้า</w:t>
      </w:r>
    </w:p>
    <w:p w14:paraId="540802BD" w14:textId="77777777" w:rsidR="006052F9" w:rsidRPr="00A845E6" w:rsidRDefault="006052F9" w:rsidP="002D5AE1">
      <w:pPr>
        <w:pStyle w:val="Bo-Blankline"/>
        <w:rPr>
          <w:highlight w:val="yellow"/>
        </w:rPr>
      </w:pPr>
    </w:p>
    <w:p w14:paraId="525DED9E" w14:textId="407924B9" w:rsidR="00532DC1" w:rsidRPr="00E44B80" w:rsidRDefault="00532DC1" w:rsidP="00182596">
      <w:pPr>
        <w:spacing w:line="240" w:lineRule="auto"/>
        <w:ind w:left="540" w:right="-39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E44B80">
        <w:rPr>
          <w:rFonts w:asciiTheme="majorBidi" w:hAnsiTheme="majorBidi" w:cstheme="majorBidi"/>
          <w:sz w:val="30"/>
          <w:szCs w:val="30"/>
          <w:cs/>
        </w:rPr>
        <w:t>บริษัทได้ทำสัญญาซื้อขายไฟฟ้า</w:t>
      </w:r>
      <w:r w:rsidRPr="00E44B80">
        <w:rPr>
          <w:rFonts w:asciiTheme="majorBidi" w:hAnsiTheme="majorBidi" w:cstheme="majorBidi"/>
          <w:sz w:val="30"/>
          <w:szCs w:val="30"/>
        </w:rPr>
        <w:t xml:space="preserve"> </w:t>
      </w:r>
      <w:r w:rsidRPr="00E44B80">
        <w:rPr>
          <w:rFonts w:asciiTheme="majorBidi" w:hAnsiTheme="majorBidi" w:cstheme="majorBidi"/>
          <w:sz w:val="30"/>
          <w:szCs w:val="30"/>
          <w:cs/>
        </w:rPr>
        <w:t xml:space="preserve">ประเภท </w:t>
      </w:r>
      <w:r w:rsidRPr="00E44B80">
        <w:rPr>
          <w:rFonts w:asciiTheme="majorBidi" w:hAnsiTheme="majorBidi" w:cstheme="majorBidi"/>
          <w:sz w:val="30"/>
          <w:szCs w:val="30"/>
        </w:rPr>
        <w:t xml:space="preserve">Non-Firm </w:t>
      </w:r>
      <w:r w:rsidRPr="00E44B80">
        <w:rPr>
          <w:rFonts w:asciiTheme="majorBidi" w:hAnsiTheme="majorBidi" w:cstheme="majorBidi"/>
          <w:sz w:val="30"/>
          <w:szCs w:val="30"/>
          <w:cs/>
        </w:rPr>
        <w:t>โดยใช้ขยะเป็นเชื้อเพลิงหลัก และความร้อนทิ้งจากกระบวนการผลิตปูนซีเมนต์เป็นเชื้อเพลิงเสริมกับการไฟฟ้าฝ่ายผลิตแห่งประเทศไทย</w:t>
      </w:r>
      <w:r w:rsidRPr="00E44B80">
        <w:rPr>
          <w:rFonts w:asciiTheme="majorBidi" w:hAnsiTheme="majorBidi" w:cstheme="majorBidi"/>
          <w:sz w:val="30"/>
          <w:szCs w:val="30"/>
        </w:rPr>
        <w:t xml:space="preserve"> </w:t>
      </w:r>
      <w:r w:rsidRPr="00E44B80">
        <w:rPr>
          <w:rFonts w:asciiTheme="majorBidi" w:hAnsiTheme="majorBidi" w:cstheme="majorBidi"/>
          <w:spacing w:val="-4"/>
          <w:sz w:val="30"/>
          <w:szCs w:val="30"/>
          <w:cs/>
        </w:rPr>
        <w:t>(</w:t>
      </w:r>
      <w:r w:rsidRPr="00E44B80">
        <w:rPr>
          <w:rFonts w:asciiTheme="majorBidi" w:hAnsiTheme="majorBidi" w:cstheme="majorBidi"/>
          <w:spacing w:val="-4"/>
          <w:sz w:val="30"/>
          <w:szCs w:val="30"/>
        </w:rPr>
        <w:t>“</w:t>
      </w:r>
      <w:r w:rsidRPr="00E44B80">
        <w:rPr>
          <w:rFonts w:asciiTheme="majorBidi" w:hAnsiTheme="majorBidi" w:cstheme="majorBidi"/>
          <w:spacing w:val="-4"/>
          <w:sz w:val="30"/>
          <w:szCs w:val="30"/>
          <w:cs/>
        </w:rPr>
        <w:t>กฟผ.</w:t>
      </w:r>
      <w:r w:rsidRPr="00E44B80">
        <w:rPr>
          <w:rFonts w:asciiTheme="majorBidi" w:hAnsiTheme="majorBidi" w:cstheme="majorBidi"/>
          <w:spacing w:val="-4"/>
          <w:sz w:val="30"/>
          <w:szCs w:val="30"/>
        </w:rPr>
        <w:t>”)</w:t>
      </w:r>
      <w:r w:rsidRPr="00E44B80">
        <w:rPr>
          <w:rFonts w:asciiTheme="majorBidi" w:hAnsiTheme="majorBidi" w:cstheme="majorBidi"/>
          <w:sz w:val="30"/>
          <w:szCs w:val="30"/>
        </w:rPr>
        <w:t xml:space="preserve"> </w:t>
      </w:r>
      <w:r w:rsidRPr="00E44B80">
        <w:rPr>
          <w:rFonts w:asciiTheme="majorBidi" w:hAnsiTheme="majorBidi" w:cstheme="majorBidi"/>
          <w:sz w:val="30"/>
          <w:szCs w:val="30"/>
          <w:cs/>
        </w:rPr>
        <w:t>อายุสัญญานับตั้งแต่เดือนที่บริษัทขายไฟฟ้า</w:t>
      </w:r>
      <w:r w:rsidRPr="00E44B80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เป็นระยะเวลา </w:t>
      </w:r>
      <w:r w:rsidR="006145CD" w:rsidRPr="006145CD">
        <w:rPr>
          <w:rFonts w:asciiTheme="majorBidi" w:hAnsiTheme="majorBidi" w:cstheme="majorBidi"/>
          <w:spacing w:val="-4"/>
          <w:sz w:val="30"/>
          <w:szCs w:val="30"/>
          <w:lang w:val="en-US"/>
        </w:rPr>
        <w:t>5</w:t>
      </w:r>
      <w:r w:rsidRPr="00E44B80">
        <w:rPr>
          <w:rFonts w:asciiTheme="majorBidi" w:hAnsiTheme="majorBidi" w:cstheme="majorBidi"/>
          <w:spacing w:val="-4"/>
          <w:sz w:val="30"/>
          <w:szCs w:val="30"/>
          <w:cs/>
        </w:rPr>
        <w:t xml:space="preserve"> ปี </w:t>
      </w:r>
      <w:r w:rsidRPr="00E44B80">
        <w:rPr>
          <w:rFonts w:asciiTheme="majorBidi" w:hAnsiTheme="majorBidi" w:cstheme="majorBidi"/>
          <w:b/>
          <w:sz w:val="30"/>
          <w:szCs w:val="30"/>
          <w:cs/>
        </w:rPr>
        <w:t>และเมื่อสิ้นสุดอายุสัญญา</w:t>
      </w:r>
      <w:r w:rsidR="000D2247">
        <w:rPr>
          <w:rFonts w:asciiTheme="majorBidi" w:hAnsiTheme="majorBidi" w:cstheme="majorBidi" w:hint="cs"/>
          <w:b/>
          <w:sz w:val="30"/>
          <w:szCs w:val="30"/>
          <w:cs/>
        </w:rPr>
        <w:t>ลง</w:t>
      </w:r>
      <w:r w:rsidRPr="00E44B80">
        <w:rPr>
          <w:rFonts w:asciiTheme="majorBidi" w:hAnsiTheme="majorBidi" w:cstheme="majorBidi"/>
          <w:b/>
          <w:sz w:val="30"/>
          <w:szCs w:val="30"/>
          <w:cs/>
        </w:rPr>
        <w:t xml:space="preserve"> หากคู่สัญญาฝ่ายใดประสงค์จะต่ออายุสัญญา</w:t>
      </w:r>
      <w:r w:rsidR="000D2247">
        <w:rPr>
          <w:rFonts w:asciiTheme="majorBidi" w:hAnsiTheme="majorBidi" w:cstheme="majorBidi" w:hint="cs"/>
          <w:b/>
          <w:sz w:val="30"/>
          <w:szCs w:val="30"/>
          <w:cs/>
        </w:rPr>
        <w:t>ออกไป</w:t>
      </w:r>
      <w:r w:rsidRPr="00E44B80">
        <w:rPr>
          <w:rFonts w:asciiTheme="majorBidi" w:hAnsiTheme="majorBidi" w:cstheme="majorBidi"/>
          <w:b/>
          <w:sz w:val="30"/>
          <w:szCs w:val="30"/>
          <w:cs/>
        </w:rPr>
        <w:t>ต้องแจ้งเป็นหนังสือล่วงหน้าไม่น้อยกว่า</w:t>
      </w:r>
      <w:r w:rsidRPr="00E44B80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6145CD" w:rsidRPr="006145CD">
        <w:rPr>
          <w:rFonts w:asciiTheme="majorBidi" w:hAnsiTheme="majorBidi" w:cstheme="majorBidi"/>
          <w:bCs/>
          <w:sz w:val="30"/>
          <w:szCs w:val="30"/>
          <w:lang w:val="en-US"/>
        </w:rPr>
        <w:t>30</w:t>
      </w:r>
      <w:r w:rsidRPr="00E44B8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E44B80">
        <w:rPr>
          <w:rFonts w:asciiTheme="majorBidi" w:hAnsiTheme="majorBidi" w:cstheme="majorBidi"/>
          <w:b/>
          <w:sz w:val="30"/>
          <w:szCs w:val="30"/>
          <w:cs/>
        </w:rPr>
        <w:t>วัน</w:t>
      </w:r>
      <w:r w:rsidR="000D2247">
        <w:rPr>
          <w:rFonts w:asciiTheme="majorBidi" w:hAnsiTheme="majorBidi" w:cstheme="majorBidi" w:hint="cs"/>
          <w:b/>
          <w:sz w:val="30"/>
          <w:szCs w:val="30"/>
          <w:cs/>
        </w:rPr>
        <w:t>ก่อนครบกำหนดอายุสัญญา</w:t>
      </w:r>
      <w:r w:rsidRPr="00E44B80">
        <w:rPr>
          <w:rFonts w:asciiTheme="majorBidi" w:hAnsiTheme="majorBidi" w:cstheme="majorBidi"/>
          <w:b/>
          <w:sz w:val="30"/>
          <w:szCs w:val="30"/>
          <w:cs/>
        </w:rPr>
        <w:t xml:space="preserve"> และให้สัญญามีอายุต่อไปอีกคราวละ </w:t>
      </w:r>
      <w:r w:rsidR="006145CD" w:rsidRPr="006145CD">
        <w:rPr>
          <w:rFonts w:asciiTheme="majorBidi" w:hAnsiTheme="majorBidi" w:cstheme="majorBidi"/>
          <w:bCs/>
          <w:sz w:val="30"/>
          <w:szCs w:val="30"/>
          <w:lang w:val="en-US"/>
        </w:rPr>
        <w:t>5</w:t>
      </w:r>
      <w:r w:rsidR="000D2247">
        <w:rPr>
          <w:rFonts w:asciiTheme="majorBidi" w:hAnsiTheme="majorBidi" w:cstheme="majorBidi"/>
          <w:b/>
          <w:sz w:val="30"/>
          <w:szCs w:val="30"/>
          <w:cs/>
        </w:rPr>
        <w:t xml:space="preserve"> ปี ตามสัญญาดังกล่าว บริษัท</w:t>
      </w:r>
      <w:r w:rsidRPr="00E44B80">
        <w:rPr>
          <w:rFonts w:asciiTheme="majorBidi" w:hAnsiTheme="majorBidi" w:cstheme="majorBidi"/>
          <w:b/>
          <w:sz w:val="30"/>
          <w:szCs w:val="30"/>
          <w:cs/>
        </w:rPr>
        <w:t>ได้รับค่าส่วนเพิ่มราคารับซื้อไฟฟ้า</w:t>
      </w:r>
      <w:r w:rsidRPr="00E44B8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E44B80">
        <w:rPr>
          <w:rFonts w:asciiTheme="majorBidi" w:hAnsiTheme="majorBidi" w:cstheme="majorBidi"/>
          <w:bCs/>
          <w:sz w:val="30"/>
          <w:szCs w:val="30"/>
        </w:rPr>
        <w:t>(Adder)</w:t>
      </w:r>
      <w:r w:rsidRPr="00E44B8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E44B80">
        <w:rPr>
          <w:rFonts w:asciiTheme="majorBidi" w:hAnsiTheme="majorBidi" w:cstheme="majorBidi"/>
          <w:b/>
          <w:sz w:val="30"/>
          <w:szCs w:val="30"/>
          <w:cs/>
        </w:rPr>
        <w:t xml:space="preserve">เป็นระยะเวลา </w:t>
      </w:r>
      <w:r w:rsidR="006145CD" w:rsidRPr="006145CD">
        <w:rPr>
          <w:rFonts w:asciiTheme="majorBidi" w:hAnsiTheme="majorBidi" w:cstheme="majorBidi"/>
          <w:bCs/>
          <w:sz w:val="30"/>
          <w:szCs w:val="30"/>
          <w:lang w:val="en-US"/>
        </w:rPr>
        <w:t>7</w:t>
      </w:r>
      <w:r w:rsidRPr="00E44B8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0D2247">
        <w:rPr>
          <w:rFonts w:asciiTheme="majorBidi" w:hAnsiTheme="majorBidi" w:cstheme="majorBidi"/>
          <w:b/>
          <w:sz w:val="30"/>
          <w:szCs w:val="30"/>
          <w:cs/>
        </w:rPr>
        <w:t>ปี</w:t>
      </w:r>
      <w:r w:rsidR="000D2247">
        <w:rPr>
          <w:rFonts w:asciiTheme="majorBidi" w:hAnsiTheme="majorBidi" w:cstheme="majorBidi" w:hint="cs"/>
          <w:b/>
          <w:sz w:val="30"/>
          <w:szCs w:val="30"/>
          <w:cs/>
        </w:rPr>
        <w:t>เพิ่มเติมจากอัตราค่าพลังงานไฟฟ้าพื้นฐาน</w:t>
      </w:r>
      <w:r w:rsidRPr="00E44B80">
        <w:rPr>
          <w:rFonts w:asciiTheme="majorBidi" w:hAnsiTheme="majorBidi" w:cstheme="majorBidi"/>
          <w:b/>
          <w:sz w:val="30"/>
          <w:szCs w:val="30"/>
          <w:cs/>
        </w:rPr>
        <w:t>นับจากวันเริ่มต้นซื้อขายไฟฟ้า ทั้งนี้บริษัทต้องปฏิบัติตามเงื่อนไขที่ระบุได้ในสัญญาซื้อขายไฟฟ้า</w:t>
      </w:r>
      <w:r w:rsidRPr="00E44B8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E44B80">
        <w:rPr>
          <w:rFonts w:asciiTheme="majorBidi" w:hAnsiTheme="majorBidi" w:cstheme="majorBidi"/>
          <w:b/>
          <w:sz w:val="30"/>
          <w:szCs w:val="30"/>
          <w:cs/>
        </w:rPr>
        <w:t>ปัจจุบันบริษัทมีสัญญาซื้อขายไฟฟ้า</w:t>
      </w:r>
      <w:r w:rsidR="000D2247">
        <w:rPr>
          <w:rFonts w:asciiTheme="majorBidi" w:hAnsiTheme="majorBidi" w:cstheme="majorBidi" w:hint="cs"/>
          <w:b/>
          <w:sz w:val="30"/>
          <w:szCs w:val="30"/>
          <w:cs/>
        </w:rPr>
        <w:t>กับการไฟฟ้าฝ่ายผลิตแห่งประเทศไทย</w:t>
      </w:r>
      <w:r w:rsidRPr="00E44B80">
        <w:rPr>
          <w:rFonts w:asciiTheme="majorBidi" w:hAnsiTheme="majorBidi" w:cstheme="majorBidi"/>
          <w:b/>
          <w:sz w:val="30"/>
          <w:szCs w:val="30"/>
          <w:cs/>
        </w:rPr>
        <w:t>ดังนี้</w:t>
      </w:r>
    </w:p>
    <w:p w14:paraId="7871A1E2" w14:textId="2B074878" w:rsidR="00CD17E0" w:rsidRDefault="00CD17E0">
      <w:pPr>
        <w:spacing w:line="240" w:lineRule="auto"/>
        <w:rPr>
          <w:rFonts w:ascii="Angsana New" w:hAnsi="Angsana New"/>
          <w:sz w:val="24"/>
          <w:szCs w:val="24"/>
          <w:lang w:eastAsia="x-none"/>
        </w:rPr>
      </w:pPr>
      <w:r>
        <w:rPr>
          <w:sz w:val="24"/>
          <w:szCs w:val="24"/>
        </w:rPr>
        <w:br w:type="page"/>
      </w:r>
    </w:p>
    <w:tbl>
      <w:tblPr>
        <w:tblStyle w:val="PlainTable4"/>
        <w:tblW w:w="9090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580"/>
        <w:gridCol w:w="1800"/>
        <w:gridCol w:w="1710"/>
      </w:tblGrid>
      <w:tr w:rsidR="00180322" w:rsidRPr="00435338" w14:paraId="4DCF019A" w14:textId="77777777" w:rsidTr="001803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FC700" w14:textId="77777777" w:rsidR="00180322" w:rsidRPr="00435338" w:rsidRDefault="00180322" w:rsidP="00F10CA4">
            <w:pPr>
              <w:pStyle w:val="Caption"/>
              <w:numPr>
                <w:ilvl w:val="0"/>
                <w:numId w:val="0"/>
              </w:num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bookmarkStart w:id="4" w:name="_Hlk54966647"/>
            <w:r w:rsidRPr="00435338">
              <w:rPr>
                <w:rFonts w:asciiTheme="majorBidi" w:hAnsiTheme="majorBidi" w:cstheme="majorBidi"/>
                <w:b/>
                <w:bCs/>
                <w:cs/>
              </w:rPr>
              <w:lastRenderedPageBreak/>
              <w:t>สัญญาซื้อขายไฟฟ้า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20092" w14:textId="77777777" w:rsidR="00180322" w:rsidRPr="00435338" w:rsidRDefault="00180322" w:rsidP="00F10CA4">
            <w:pPr>
              <w:pStyle w:val="Caption"/>
              <w:numPr>
                <w:ilvl w:val="0"/>
                <w:numId w:val="0"/>
              </w:num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cs/>
              </w:rPr>
              <w:t>ปริมาณพลังไฟฟ้า</w:t>
            </w:r>
            <w:r>
              <w:rPr>
                <w:rFonts w:asciiTheme="majorBidi" w:hAnsiTheme="majorBidi" w:cstheme="majorBidi"/>
                <w:b/>
                <w:bCs/>
              </w:rPr>
              <w:br/>
            </w:r>
            <w:r w:rsidRPr="00435338">
              <w:rPr>
                <w:rFonts w:asciiTheme="majorBidi" w:hAnsiTheme="majorBidi" w:cstheme="majorBidi"/>
                <w:b/>
                <w:bCs/>
                <w:cs/>
              </w:rPr>
              <w:t>ที่รับซื้อตามสัญญา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ECDC5F" w14:textId="77777777" w:rsidR="00180322" w:rsidRPr="00435338" w:rsidRDefault="00180322" w:rsidP="00F10CA4">
            <w:pPr>
              <w:pStyle w:val="Caption"/>
              <w:numPr>
                <w:ilvl w:val="0"/>
                <w:numId w:val="0"/>
              </w:num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</w:rPr>
            </w:pPr>
            <w:r w:rsidRPr="00435338">
              <w:rPr>
                <w:rFonts w:asciiTheme="majorBidi" w:hAnsiTheme="majorBidi" w:cstheme="majorBidi"/>
                <w:b/>
                <w:bCs/>
                <w:cs/>
              </w:rPr>
              <w:t>วัน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เริ่มต้น</w:t>
            </w:r>
            <w:r>
              <w:rPr>
                <w:rFonts w:asciiTheme="majorBidi" w:hAnsiTheme="majorBidi" w:cstheme="majorBidi"/>
                <w:b/>
                <w:bCs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ซื้อขายไฟฟ้า</w:t>
            </w:r>
          </w:p>
        </w:tc>
      </w:tr>
      <w:tr w:rsidR="00180322" w:rsidRPr="00435338" w14:paraId="163F06A3" w14:textId="77777777" w:rsidTr="001803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7D49AA" w14:textId="7BE369CC" w:rsidR="00180322" w:rsidRPr="00435338" w:rsidRDefault="00180322" w:rsidP="00F10CA4">
            <w:pPr>
              <w:pStyle w:val="Caption"/>
              <w:numPr>
                <w:ilvl w:val="0"/>
                <w:numId w:val="0"/>
              </w:numPr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>สัญญาฉบับที่</w:t>
            </w:r>
            <w:r w:rsidRPr="00435338">
              <w:rPr>
                <w:rFonts w:asciiTheme="majorBidi" w:hAnsiTheme="majorBidi" w:cstheme="majorBidi"/>
              </w:rPr>
              <w:t xml:space="preserve"> </w:t>
            </w:r>
            <w:r w:rsidR="006145CD" w:rsidRPr="006145CD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 xml:space="preserve"> (</w:t>
            </w:r>
            <w:r w:rsidR="006145CD" w:rsidRPr="006145CD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พฤศจิกายน </w:t>
            </w:r>
            <w:r w:rsidR="006145CD" w:rsidRPr="006145CD">
              <w:rPr>
                <w:rFonts w:asciiTheme="majorBidi" w:hAnsiTheme="majorBidi" w:cstheme="majorBidi"/>
              </w:rPr>
              <w:t>2557</w:t>
            </w:r>
            <w:r>
              <w:rPr>
                <w:rFonts w:asciiTheme="majorBidi" w:hAnsiTheme="majorBidi" w:cstheme="majorBidi"/>
              </w:rPr>
              <w:t xml:space="preserve"> - </w:t>
            </w:r>
            <w:r w:rsidR="006145CD" w:rsidRPr="006145CD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="006145CD" w:rsidRPr="006145CD">
              <w:rPr>
                <w:rFonts w:asciiTheme="majorBidi" w:hAnsiTheme="majorBidi" w:cstheme="majorBidi"/>
              </w:rPr>
              <w:t>2562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FB4A1" w14:textId="5CEBC5FD" w:rsidR="00180322" w:rsidRPr="004259F7" w:rsidRDefault="006145CD" w:rsidP="00F10CA4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</w:rPr>
              <w:t>18</w:t>
            </w:r>
            <w:r w:rsidR="00180322"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="00180322" w:rsidRPr="00435338">
              <w:rPr>
                <w:rFonts w:asciiTheme="majorBidi" w:hAnsiTheme="majorBidi" w:cstheme="majorBidi"/>
                <w:b w:val="0"/>
                <w:bCs w:val="0"/>
                <w:cs/>
              </w:rPr>
              <w:t>เมกะวัตต์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417555" w14:textId="0734CEC0" w:rsidR="00180322" w:rsidRPr="00435338" w:rsidRDefault="006145CD" w:rsidP="00F10CA4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</w:rPr>
              <w:t>16</w:t>
            </w:r>
            <w:r w:rsidR="00180322"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="00180322" w:rsidRPr="00435338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มกราคม </w:t>
            </w:r>
            <w:r w:rsidRPr="006145CD">
              <w:rPr>
                <w:rFonts w:asciiTheme="majorBidi" w:hAnsiTheme="majorBidi" w:cstheme="majorBidi"/>
                <w:b w:val="0"/>
                <w:bCs w:val="0"/>
              </w:rPr>
              <w:t>2558</w:t>
            </w:r>
          </w:p>
        </w:tc>
      </w:tr>
      <w:tr w:rsidR="00180322" w:rsidRPr="00435338" w14:paraId="5821E3C9" w14:textId="77777777" w:rsidTr="001803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E5D01" w14:textId="749113E0" w:rsidR="00180322" w:rsidRPr="004259F7" w:rsidRDefault="00180322" w:rsidP="00F10CA4">
            <w:pPr>
              <w:pStyle w:val="Caption"/>
              <w:numPr>
                <w:ilvl w:val="0"/>
                <w:numId w:val="0"/>
              </w:numPr>
              <w:tabs>
                <w:tab w:val="left" w:pos="451"/>
                <w:tab w:val="center" w:pos="1236"/>
              </w:tabs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>สัญญาฉบับที่</w:t>
            </w:r>
            <w:r w:rsidRPr="00435338">
              <w:rPr>
                <w:rFonts w:asciiTheme="majorBidi" w:hAnsiTheme="majorBidi" w:cstheme="majorBidi"/>
              </w:rPr>
              <w:t xml:space="preserve"> </w:t>
            </w:r>
            <w:r w:rsidR="006145CD" w:rsidRPr="006145CD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 xml:space="preserve"> (</w:t>
            </w:r>
            <w:r>
              <w:rPr>
                <w:rFonts w:asciiTheme="majorBidi" w:hAnsiTheme="majorBidi" w:cstheme="majorBidi" w:hint="cs"/>
                <w:cs/>
              </w:rPr>
              <w:t>ต่อสัญญา)</w:t>
            </w:r>
            <w:r>
              <w:rPr>
                <w:rFonts w:asciiTheme="majorBidi" w:hAnsiTheme="majorBidi" w:cstheme="majorBidi"/>
              </w:rPr>
              <w:t xml:space="preserve"> (</w:t>
            </w:r>
            <w:r w:rsidR="006145CD" w:rsidRPr="006145CD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มกราคม </w:t>
            </w:r>
            <w:r w:rsidR="006145CD" w:rsidRPr="006145CD">
              <w:rPr>
                <w:rFonts w:asciiTheme="majorBidi" w:hAnsiTheme="majorBidi" w:cstheme="majorBidi"/>
              </w:rPr>
              <w:t>2563</w:t>
            </w:r>
            <w:r>
              <w:rPr>
                <w:rFonts w:asciiTheme="majorBidi" w:hAnsiTheme="majorBidi" w:cstheme="majorBidi"/>
              </w:rPr>
              <w:t xml:space="preserve"> - </w:t>
            </w:r>
            <w:r w:rsidR="006145CD" w:rsidRPr="006145CD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="006145CD" w:rsidRPr="006145CD">
              <w:rPr>
                <w:rFonts w:asciiTheme="majorBidi" w:hAnsiTheme="majorBidi" w:cstheme="majorBidi"/>
              </w:rPr>
              <w:t>2567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2B545" w14:textId="77777777" w:rsidR="00180322" w:rsidRDefault="00180322" w:rsidP="00F10CA4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CA103F6" w14:textId="77777777" w:rsidR="00180322" w:rsidRPr="004259F7" w:rsidRDefault="00180322" w:rsidP="00F10CA4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</w:tr>
      <w:tr w:rsidR="00180322" w:rsidRPr="00435338" w14:paraId="7BF7453C" w14:textId="77777777" w:rsidTr="001803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2C73AF" w14:textId="1B573A02" w:rsidR="00180322" w:rsidRPr="00435338" w:rsidRDefault="00180322" w:rsidP="00F10CA4">
            <w:pPr>
              <w:pStyle w:val="Caption"/>
              <w:numPr>
                <w:ilvl w:val="0"/>
                <w:numId w:val="0"/>
              </w:numPr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 xml:space="preserve">สัญญาฉบับที่ </w:t>
            </w:r>
            <w:r w:rsidR="006145CD" w:rsidRPr="006145CD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 xml:space="preserve"> (</w:t>
            </w:r>
            <w:r w:rsidR="006145CD" w:rsidRPr="006145CD">
              <w:rPr>
                <w:rFonts w:asciiTheme="majorBidi" w:hAnsiTheme="majorBidi" w:cstheme="majorBidi"/>
              </w:rPr>
              <w:t>13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พฤศจิกายน </w:t>
            </w:r>
            <w:r w:rsidR="006145CD" w:rsidRPr="006145CD">
              <w:rPr>
                <w:rFonts w:asciiTheme="majorBidi" w:hAnsiTheme="majorBidi" w:cstheme="majorBidi"/>
              </w:rPr>
              <w:t>2556</w:t>
            </w:r>
            <w:r>
              <w:rPr>
                <w:rFonts w:asciiTheme="majorBidi" w:hAnsiTheme="majorBidi" w:cstheme="majorBidi"/>
              </w:rPr>
              <w:t xml:space="preserve"> -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="006145CD" w:rsidRPr="006145CD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กรกฎาคม </w:t>
            </w:r>
            <w:r w:rsidR="006145CD" w:rsidRPr="006145CD">
              <w:rPr>
                <w:rFonts w:asciiTheme="majorBidi" w:hAnsiTheme="majorBidi" w:cstheme="majorBidi"/>
              </w:rPr>
              <w:t>2563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EB5FF" w14:textId="54A97EF4" w:rsidR="00180322" w:rsidRPr="004259F7" w:rsidRDefault="006145CD" w:rsidP="00F10CA4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</w:rPr>
              <w:t>55</w:t>
            </w:r>
            <w:r w:rsidR="00180322"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="00180322" w:rsidRPr="00435338">
              <w:rPr>
                <w:rFonts w:asciiTheme="majorBidi" w:hAnsiTheme="majorBidi" w:cstheme="majorBidi"/>
                <w:b w:val="0"/>
                <w:bCs w:val="0"/>
                <w:cs/>
              </w:rPr>
              <w:t>เมกะวัตต์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78E509" w14:textId="7A4E9738" w:rsidR="00180322" w:rsidRPr="00435338" w:rsidRDefault="006145CD" w:rsidP="00F10CA4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</w:rPr>
              <w:t>6</w:t>
            </w:r>
            <w:r w:rsidR="00180322"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="00180322" w:rsidRPr="00435338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สิงหาคม </w:t>
            </w:r>
            <w:r w:rsidRPr="006145CD">
              <w:rPr>
                <w:rFonts w:asciiTheme="majorBidi" w:hAnsiTheme="majorBidi" w:cstheme="majorBidi"/>
                <w:b w:val="0"/>
                <w:bCs w:val="0"/>
              </w:rPr>
              <w:t>2558</w:t>
            </w:r>
          </w:p>
        </w:tc>
      </w:tr>
      <w:tr w:rsidR="00180322" w:rsidRPr="00435338" w14:paraId="41C68550" w14:textId="77777777" w:rsidTr="001803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80D20" w14:textId="52D807A9" w:rsidR="00180322" w:rsidRPr="004259F7" w:rsidRDefault="00180322" w:rsidP="00F10CA4">
            <w:pPr>
              <w:pStyle w:val="Caption"/>
              <w:numPr>
                <w:ilvl w:val="0"/>
                <w:numId w:val="0"/>
              </w:numPr>
              <w:tabs>
                <w:tab w:val="left" w:pos="451"/>
                <w:tab w:val="center" w:pos="1236"/>
              </w:tabs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 xml:space="preserve">สัญญาฉบับที่ </w:t>
            </w:r>
            <w:r w:rsidR="006145CD" w:rsidRPr="006145CD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 w:hint="cs"/>
                <w:cs/>
              </w:rPr>
              <w:t xml:space="preserve"> (ต่อสัญญา)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(</w:t>
            </w:r>
            <w:r w:rsidR="006145CD" w:rsidRPr="006145CD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สิงหาคม </w:t>
            </w:r>
            <w:r w:rsidR="006145CD" w:rsidRPr="006145CD">
              <w:rPr>
                <w:rFonts w:asciiTheme="majorBidi" w:hAnsiTheme="majorBidi" w:cstheme="majorBidi"/>
              </w:rPr>
              <w:t>2563</w:t>
            </w:r>
            <w:r>
              <w:rPr>
                <w:rFonts w:asciiTheme="majorBidi" w:hAnsiTheme="majorBidi" w:cstheme="majorBidi"/>
              </w:rPr>
              <w:t xml:space="preserve"> -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="006145CD" w:rsidRPr="006145CD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กรกฎาคม </w:t>
            </w:r>
            <w:r w:rsidR="006145CD" w:rsidRPr="006145CD">
              <w:rPr>
                <w:rFonts w:asciiTheme="majorBidi" w:hAnsiTheme="majorBidi" w:cstheme="majorBidi"/>
              </w:rPr>
              <w:t>2568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C680F" w14:textId="77777777" w:rsidR="00180322" w:rsidRDefault="00180322" w:rsidP="00F10CA4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C80BC5A" w14:textId="77777777" w:rsidR="00180322" w:rsidRPr="004259F7" w:rsidRDefault="00180322" w:rsidP="00F10CA4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</w:tr>
      <w:tr w:rsidR="004F4338" w:rsidRPr="00435338" w14:paraId="137EE583" w14:textId="77777777" w:rsidTr="004F43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F525E0" w14:textId="462A90CE" w:rsidR="004F4338" w:rsidRPr="004F4338" w:rsidRDefault="004F4338" w:rsidP="004F4338">
            <w:pPr>
              <w:pStyle w:val="Caption"/>
              <w:numPr>
                <w:ilvl w:val="0"/>
                <w:numId w:val="0"/>
              </w:numPr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435338">
              <w:rPr>
                <w:rFonts w:asciiTheme="majorBidi" w:hAnsiTheme="majorBidi" w:cstheme="majorBidi"/>
                <w:cs/>
              </w:rPr>
              <w:t>สัญญาฉบับที่</w:t>
            </w:r>
            <w:r w:rsidRPr="00435338">
              <w:rPr>
                <w:rFonts w:asciiTheme="majorBidi" w:hAnsiTheme="majorBidi" w:cstheme="majorBidi"/>
              </w:rPr>
              <w:t xml:space="preserve"> </w:t>
            </w:r>
            <w:r w:rsidRPr="006145CD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 xml:space="preserve"> (</w:t>
            </w:r>
            <w:r w:rsidRPr="006145CD">
              <w:rPr>
                <w:rFonts w:asciiTheme="majorBidi" w:hAnsiTheme="majorBidi" w:cstheme="majorBidi"/>
              </w:rPr>
              <w:t>17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สิงหาคม </w:t>
            </w:r>
            <w:r w:rsidRPr="006145CD">
              <w:rPr>
                <w:rFonts w:asciiTheme="majorBidi" w:hAnsiTheme="majorBidi" w:cstheme="majorBidi"/>
              </w:rPr>
              <w:t>2560</w:t>
            </w:r>
            <w:r>
              <w:rPr>
                <w:rFonts w:asciiTheme="majorBidi" w:hAnsiTheme="majorBidi" w:cstheme="majorBidi"/>
              </w:rPr>
              <w:t xml:space="preserve"> - </w:t>
            </w:r>
            <w:r w:rsidRPr="006145CD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 w:rsidRPr="006145CD">
              <w:rPr>
                <w:rFonts w:asciiTheme="majorBidi" w:hAnsiTheme="majorBidi" w:cstheme="majorBidi"/>
              </w:rPr>
              <w:t>2566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AFE16" w14:textId="6A0F45D2" w:rsidR="004F4338" w:rsidRPr="004259F7" w:rsidRDefault="004F4338" w:rsidP="004F4338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</w:rPr>
              <w:t>90</w:t>
            </w:r>
            <w:r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435338">
              <w:rPr>
                <w:rFonts w:asciiTheme="majorBidi" w:hAnsiTheme="majorBidi" w:cstheme="majorBidi"/>
                <w:b w:val="0"/>
                <w:bCs w:val="0"/>
                <w:cs/>
              </w:rPr>
              <w:t>เมกะวัตต์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AB24146" w14:textId="740072A1" w:rsidR="004F4338" w:rsidRPr="00435338" w:rsidRDefault="004F4338" w:rsidP="004F4338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</w:rPr>
              <w:t>5</w:t>
            </w:r>
            <w:r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435338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เมษายน </w:t>
            </w:r>
            <w:r w:rsidRPr="006145CD">
              <w:rPr>
                <w:rFonts w:asciiTheme="majorBidi" w:hAnsiTheme="majorBidi" w:cstheme="majorBidi"/>
                <w:b w:val="0"/>
                <w:bCs w:val="0"/>
              </w:rPr>
              <w:t>2561</w:t>
            </w:r>
          </w:p>
        </w:tc>
      </w:tr>
      <w:tr w:rsidR="004F4338" w:rsidRPr="00435338" w14:paraId="75A5C5C4" w14:textId="77777777" w:rsidTr="004F43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99C7D" w14:textId="371BCC1C" w:rsidR="004F4338" w:rsidRPr="00435338" w:rsidRDefault="004F4338" w:rsidP="00F10CA4">
            <w:pPr>
              <w:pStyle w:val="Caption"/>
              <w:numPr>
                <w:ilvl w:val="0"/>
                <w:numId w:val="0"/>
              </w:numPr>
              <w:jc w:val="left"/>
              <w:rPr>
                <w:rFonts w:asciiTheme="majorBidi" w:hAnsiTheme="majorBidi" w:cstheme="majorBidi"/>
                <w:cs/>
              </w:rPr>
            </w:pPr>
            <w:r w:rsidRPr="00435338">
              <w:rPr>
                <w:rFonts w:asciiTheme="majorBidi" w:hAnsiTheme="majorBidi" w:cstheme="majorBidi"/>
                <w:cs/>
              </w:rPr>
              <w:t>สัญญาฉบับที่</w:t>
            </w:r>
            <w:r w:rsidRPr="00435338">
              <w:rPr>
                <w:rFonts w:asciiTheme="majorBidi" w:hAnsiTheme="majorBidi" w:cstheme="majorBidi"/>
              </w:rPr>
              <w:t xml:space="preserve"> </w:t>
            </w:r>
            <w:r w:rsidRPr="006145CD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 xml:space="preserve"> (</w:t>
            </w:r>
            <w:r>
              <w:rPr>
                <w:rFonts w:asciiTheme="majorBidi" w:hAnsiTheme="majorBidi" w:cstheme="majorBidi" w:hint="cs"/>
                <w:cs/>
              </w:rPr>
              <w:t>ต่อสัญญา</w:t>
            </w:r>
            <w:r>
              <w:rPr>
                <w:rFonts w:asciiTheme="majorBidi" w:hAnsiTheme="majorBidi" w:cstheme="majorBidi"/>
              </w:rPr>
              <w:t>)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>(</w:t>
            </w:r>
            <w:r w:rsidRPr="006145CD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เมษายน </w:t>
            </w:r>
            <w:r w:rsidRPr="006145CD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 xml:space="preserve">6 - </w:t>
            </w:r>
            <w:r w:rsidRPr="006145CD">
              <w:rPr>
                <w:rFonts w:asciiTheme="majorBidi" w:hAnsiTheme="majorBidi" w:cstheme="majorBidi"/>
              </w:rPr>
              <w:t>3</w:t>
            </w:r>
            <w:r w:rsidR="003D4AA5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 w:rsidRPr="006145CD">
              <w:rPr>
                <w:rFonts w:asciiTheme="majorBidi" w:hAnsiTheme="majorBidi" w:cstheme="majorBidi"/>
              </w:rPr>
              <w:t>25</w:t>
            </w:r>
            <w:r>
              <w:rPr>
                <w:rFonts w:asciiTheme="majorBidi" w:hAnsiTheme="majorBidi" w:cstheme="majorBidi"/>
              </w:rPr>
              <w:t>71)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549B7" w14:textId="77777777" w:rsidR="004F4338" w:rsidRPr="006145CD" w:rsidRDefault="004F4338" w:rsidP="00F10CA4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459D74F" w14:textId="77777777" w:rsidR="004F4338" w:rsidRPr="006145CD" w:rsidRDefault="004F4338" w:rsidP="00F10CA4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</w:tr>
      <w:bookmarkEnd w:id="4"/>
    </w:tbl>
    <w:p w14:paraId="07F5F0C1" w14:textId="42DDD090" w:rsidR="00C45541" w:rsidRDefault="00C45541" w:rsidP="00F02A8F">
      <w:pPr>
        <w:pStyle w:val="Bo-Blankline"/>
        <w:rPr>
          <w:cs/>
        </w:rPr>
      </w:pPr>
    </w:p>
    <w:p w14:paraId="652F2669" w14:textId="5CE16C39" w:rsidR="00955C67" w:rsidRPr="000D45CE" w:rsidRDefault="00955C67" w:rsidP="00F02A8F">
      <w:pPr>
        <w:pStyle w:val="Caption"/>
      </w:pPr>
      <w:r w:rsidRPr="000D45CE">
        <w:rPr>
          <w:rFonts w:hint="cs"/>
          <w:cs/>
        </w:rPr>
        <w:t>คดีฟ้องร้อง</w:t>
      </w:r>
    </w:p>
    <w:p w14:paraId="4F01BDFE" w14:textId="10E299B6" w:rsidR="00955C67" w:rsidRPr="000D45CE" w:rsidRDefault="00955C67" w:rsidP="00F02A8F">
      <w:pPr>
        <w:pStyle w:val="Bo-Blankline"/>
        <w:rPr>
          <w:lang w:val="en-US"/>
        </w:rPr>
      </w:pPr>
    </w:p>
    <w:p w14:paraId="40CC926A" w14:textId="77777777" w:rsidR="00E222A5" w:rsidRPr="00937EE5" w:rsidRDefault="00E222A5" w:rsidP="00F02A8F">
      <w:pPr>
        <w:pStyle w:val="Ang15"/>
        <w:rPr>
          <w:rFonts w:asciiTheme="majorBidi" w:hAnsiTheme="majorBidi" w:cstheme="majorBidi"/>
        </w:rPr>
      </w:pPr>
      <w:r w:rsidRPr="00937EE5">
        <w:rPr>
          <w:rFonts w:asciiTheme="majorBidi" w:hAnsiTheme="majorBidi" w:cstheme="majorBidi"/>
          <w:cs/>
        </w:rPr>
        <w:t xml:space="preserve">เมื่อวันที่ </w:t>
      </w:r>
      <w:r w:rsidRPr="00937EE5">
        <w:rPr>
          <w:rFonts w:asciiTheme="majorBidi" w:hAnsiTheme="majorBidi" w:cstheme="majorBidi"/>
          <w:lang w:val="en-US"/>
        </w:rPr>
        <w:t>16</w:t>
      </w:r>
      <w:r w:rsidRPr="00937EE5">
        <w:rPr>
          <w:rFonts w:asciiTheme="majorBidi" w:hAnsiTheme="majorBidi" w:cstheme="majorBidi"/>
        </w:rPr>
        <w:t xml:space="preserve"> </w:t>
      </w:r>
      <w:r w:rsidRPr="00937EE5">
        <w:rPr>
          <w:rFonts w:asciiTheme="majorBidi" w:hAnsiTheme="majorBidi" w:cstheme="majorBidi"/>
          <w:cs/>
        </w:rPr>
        <w:t xml:space="preserve">ธันวาคม </w:t>
      </w:r>
      <w:r w:rsidRPr="00937EE5">
        <w:rPr>
          <w:rFonts w:asciiTheme="majorBidi" w:hAnsiTheme="majorBidi" w:cstheme="majorBidi"/>
          <w:lang w:val="en-US"/>
        </w:rPr>
        <w:t>2562</w:t>
      </w:r>
      <w:r w:rsidRPr="00937EE5">
        <w:rPr>
          <w:rFonts w:asciiTheme="majorBidi" w:hAnsiTheme="majorBidi" w:cstheme="majorBidi"/>
        </w:rPr>
        <w:t xml:space="preserve"> </w:t>
      </w:r>
      <w:r w:rsidRPr="00937EE5">
        <w:rPr>
          <w:rFonts w:asciiTheme="majorBidi" w:hAnsiTheme="majorBidi" w:cstheme="majorBidi"/>
          <w:cs/>
        </w:rPr>
        <w:t xml:space="preserve">เอกชนรวม </w:t>
      </w:r>
      <w:r w:rsidRPr="00937EE5">
        <w:rPr>
          <w:rFonts w:asciiTheme="majorBidi" w:hAnsiTheme="majorBidi" w:cstheme="majorBidi"/>
          <w:lang w:val="en-US"/>
        </w:rPr>
        <w:t>222</w:t>
      </w:r>
      <w:r w:rsidRPr="00937EE5">
        <w:rPr>
          <w:rFonts w:asciiTheme="majorBidi" w:hAnsiTheme="majorBidi" w:cstheme="majorBidi"/>
        </w:rPr>
        <w:t xml:space="preserve"> </w:t>
      </w:r>
      <w:r w:rsidRPr="00937EE5">
        <w:rPr>
          <w:rFonts w:asciiTheme="majorBidi" w:hAnsiTheme="majorBidi" w:cstheme="majorBidi"/>
          <w:cs/>
        </w:rPr>
        <w:t xml:space="preserve">คน ฟ้องคณะกรรมการกำกับกิจการพลังงานกับพวกรวม </w:t>
      </w:r>
      <w:r w:rsidRPr="00937EE5">
        <w:rPr>
          <w:rFonts w:asciiTheme="majorBidi" w:hAnsiTheme="majorBidi" w:cstheme="majorBidi"/>
          <w:lang w:val="en-US"/>
        </w:rPr>
        <w:t>5</w:t>
      </w:r>
      <w:r w:rsidRPr="00937EE5">
        <w:rPr>
          <w:rFonts w:asciiTheme="majorBidi" w:hAnsiTheme="majorBidi" w:cstheme="majorBidi"/>
        </w:rPr>
        <w:t xml:space="preserve"> </w:t>
      </w:r>
      <w:r w:rsidRPr="00937EE5">
        <w:rPr>
          <w:rFonts w:asciiTheme="majorBidi" w:hAnsiTheme="majorBidi" w:cstheme="majorBidi"/>
          <w:cs/>
        </w:rPr>
        <w:t xml:space="preserve">คน โดยบริษัทเป็นผู้ถูกฟ้องที่ </w:t>
      </w:r>
      <w:r w:rsidRPr="00937EE5">
        <w:rPr>
          <w:rFonts w:asciiTheme="majorBidi" w:hAnsiTheme="majorBidi" w:cstheme="majorBidi"/>
          <w:lang w:val="en-US"/>
        </w:rPr>
        <w:t>5</w:t>
      </w:r>
      <w:r w:rsidRPr="00937EE5">
        <w:rPr>
          <w:rFonts w:asciiTheme="majorBidi" w:hAnsiTheme="majorBidi" w:cstheme="majorBidi"/>
        </w:rPr>
        <w:t xml:space="preserve"> </w:t>
      </w:r>
      <w:r w:rsidRPr="00937EE5">
        <w:rPr>
          <w:rFonts w:asciiTheme="majorBidi" w:hAnsiTheme="majorBidi" w:cstheme="majorBidi"/>
          <w:cs/>
        </w:rPr>
        <w:t>ต่อศาลปกครองกลาง โดยขอให้เพิกถอนมติที่ให้ความเห็นชอบรายงานการวิเคราะห์ผลกระทบสิ่งแวดล้อม (</w:t>
      </w:r>
      <w:r w:rsidRPr="00937EE5">
        <w:rPr>
          <w:rFonts w:asciiTheme="majorBidi" w:hAnsiTheme="majorBidi" w:cstheme="majorBidi"/>
        </w:rPr>
        <w:t xml:space="preserve">EHIA) </w:t>
      </w:r>
      <w:r w:rsidRPr="00937EE5">
        <w:rPr>
          <w:rFonts w:asciiTheme="majorBidi" w:hAnsiTheme="majorBidi" w:cstheme="majorBidi"/>
          <w:cs/>
        </w:rPr>
        <w:t xml:space="preserve">ของโครงการโรงไฟฟ้าพลังงานความร้อน ขนาด </w:t>
      </w:r>
      <w:r w:rsidRPr="00937EE5">
        <w:rPr>
          <w:rFonts w:asciiTheme="majorBidi" w:hAnsiTheme="majorBidi" w:cstheme="majorBidi"/>
          <w:lang w:val="en-US"/>
        </w:rPr>
        <w:t>150</w:t>
      </w:r>
      <w:r w:rsidRPr="00937EE5">
        <w:rPr>
          <w:rFonts w:asciiTheme="majorBidi" w:hAnsiTheme="majorBidi" w:cstheme="majorBidi"/>
        </w:rPr>
        <w:t xml:space="preserve"> </w:t>
      </w:r>
      <w:r w:rsidRPr="00937EE5">
        <w:rPr>
          <w:rFonts w:asciiTheme="majorBidi" w:hAnsiTheme="majorBidi" w:cstheme="majorBidi"/>
          <w:cs/>
        </w:rPr>
        <w:t xml:space="preserve">เมกะวัตต์ เพิกถอนความเห็นชอบโครงการโรงไฟฟ้าพลังงานความร้อน ขนาด </w:t>
      </w:r>
      <w:r w:rsidRPr="00937EE5">
        <w:rPr>
          <w:rFonts w:asciiTheme="majorBidi" w:hAnsiTheme="majorBidi" w:cstheme="majorBidi"/>
          <w:lang w:val="en-US"/>
        </w:rPr>
        <w:t>150</w:t>
      </w:r>
      <w:r w:rsidRPr="00937EE5">
        <w:rPr>
          <w:rFonts w:asciiTheme="majorBidi" w:hAnsiTheme="majorBidi" w:cstheme="majorBidi"/>
        </w:rPr>
        <w:t xml:space="preserve"> </w:t>
      </w:r>
      <w:r w:rsidRPr="00937EE5">
        <w:rPr>
          <w:rFonts w:asciiTheme="majorBidi" w:hAnsiTheme="majorBidi" w:cstheme="majorBidi"/>
          <w:cs/>
        </w:rPr>
        <w:t>เมกะวัตต์ และเพิกถอนใบอนุญาตประกอบกิจการผลิตไฟฟ้า รวมทั้งใบอนุญาตประกอบกิจการโรงไฟฟ้า ใบอนุญาตก่อสร้างอาคาร ของบริษัท พร้อมกับยื่นคำร้องขอให้ศาลเดินเผชิญสืบเพื่อกำหนดมาตรการบรรเทาทุกข์ชั่วคราวก่อนพิพากษา โดยขอให้มีคำสั่งให้หยุดเดินระบบผลิตไฟฟ้าไว้ชั่วคราวจนกว่าศาลจะมีคำพิพากษาถึงที่สุด</w:t>
      </w:r>
    </w:p>
    <w:p w14:paraId="0319C6CD" w14:textId="77777777" w:rsidR="00E222A5" w:rsidRPr="00937EE5" w:rsidRDefault="00E222A5" w:rsidP="00F02A8F">
      <w:pPr>
        <w:pStyle w:val="Bo-Blankline"/>
      </w:pPr>
    </w:p>
    <w:p w14:paraId="0EEC553B" w14:textId="77777777" w:rsidR="00E222A5" w:rsidRPr="00937EE5" w:rsidRDefault="00E222A5" w:rsidP="00F02A8F">
      <w:pPr>
        <w:pStyle w:val="Ang15"/>
        <w:rPr>
          <w:rFonts w:asciiTheme="majorBidi" w:hAnsiTheme="majorBidi" w:cstheme="majorBidi"/>
        </w:rPr>
      </w:pPr>
      <w:r w:rsidRPr="00937EE5">
        <w:rPr>
          <w:rFonts w:asciiTheme="majorBidi" w:hAnsiTheme="majorBidi" w:cstheme="majorBidi"/>
          <w:cs/>
        </w:rPr>
        <w:t xml:space="preserve">เมื่อวันที่ </w:t>
      </w:r>
      <w:r w:rsidRPr="00937EE5">
        <w:rPr>
          <w:rFonts w:asciiTheme="majorBidi" w:hAnsiTheme="majorBidi" w:cstheme="majorBidi"/>
          <w:lang w:val="en-US"/>
        </w:rPr>
        <w:t>25</w:t>
      </w:r>
      <w:r w:rsidRPr="00937EE5">
        <w:rPr>
          <w:rFonts w:asciiTheme="majorBidi" w:hAnsiTheme="majorBidi" w:cstheme="majorBidi"/>
        </w:rPr>
        <w:t xml:space="preserve"> </w:t>
      </w:r>
      <w:r w:rsidRPr="00937EE5">
        <w:rPr>
          <w:rFonts w:asciiTheme="majorBidi" w:hAnsiTheme="majorBidi" w:cstheme="majorBidi"/>
          <w:cs/>
        </w:rPr>
        <w:t xml:space="preserve">ธันวาคม </w:t>
      </w:r>
      <w:r w:rsidRPr="00937EE5">
        <w:rPr>
          <w:rFonts w:asciiTheme="majorBidi" w:hAnsiTheme="majorBidi" w:cstheme="majorBidi"/>
          <w:lang w:val="en-US"/>
        </w:rPr>
        <w:t>2562</w:t>
      </w:r>
      <w:r w:rsidRPr="00937EE5">
        <w:rPr>
          <w:rFonts w:asciiTheme="majorBidi" w:hAnsiTheme="majorBidi" w:cstheme="majorBidi"/>
        </w:rPr>
        <w:t xml:space="preserve"> </w:t>
      </w:r>
      <w:r w:rsidRPr="00937EE5">
        <w:rPr>
          <w:rFonts w:asciiTheme="majorBidi" w:hAnsiTheme="majorBidi" w:cstheme="majorBidi"/>
          <w:cs/>
        </w:rPr>
        <w:t xml:space="preserve">ศาลไต่สวนคู่กรณีเพื่อประกอบการพิจารณาคำขอให้ศาลกำหนดมาตรการคุ้มครองบรรเทาทุกข์ชั่วคราว โดยเมื่อวันที่ </w:t>
      </w:r>
      <w:r w:rsidRPr="00937EE5">
        <w:rPr>
          <w:rFonts w:asciiTheme="majorBidi" w:hAnsiTheme="majorBidi" w:cstheme="majorBidi"/>
          <w:lang w:val="en-US"/>
        </w:rPr>
        <w:t>28</w:t>
      </w:r>
      <w:r w:rsidRPr="00937EE5">
        <w:rPr>
          <w:rFonts w:asciiTheme="majorBidi" w:hAnsiTheme="majorBidi" w:cstheme="majorBidi"/>
        </w:rPr>
        <w:t xml:space="preserve"> </w:t>
      </w:r>
      <w:r w:rsidRPr="00937EE5">
        <w:rPr>
          <w:rFonts w:asciiTheme="majorBidi" w:hAnsiTheme="majorBidi" w:cstheme="majorBidi"/>
          <w:cs/>
        </w:rPr>
        <w:t xml:space="preserve">มกราคม </w:t>
      </w:r>
      <w:r w:rsidRPr="00937EE5">
        <w:rPr>
          <w:rFonts w:asciiTheme="majorBidi" w:hAnsiTheme="majorBidi" w:cstheme="majorBidi"/>
          <w:lang w:val="en-US"/>
        </w:rPr>
        <w:t>2563</w:t>
      </w:r>
      <w:r w:rsidRPr="00937EE5">
        <w:rPr>
          <w:rFonts w:asciiTheme="majorBidi" w:hAnsiTheme="majorBidi" w:cstheme="majorBidi"/>
        </w:rPr>
        <w:t xml:space="preserve"> </w:t>
      </w:r>
      <w:r w:rsidRPr="00937EE5">
        <w:rPr>
          <w:rFonts w:asciiTheme="majorBidi" w:hAnsiTheme="majorBidi" w:cstheme="majorBidi"/>
          <w:cs/>
        </w:rPr>
        <w:t>ศาลมีคำสั่งยกคำร้องขอให้ศาลกำหนดมาตรการบรรเทาทุกข์ชั่วคราวดังกล่าว เนื่องจากไม่มีเหตุที่จะรับฟังได้ว่าใบอนุญาตประกอบกิจการไฟฟ้าของบริษัท ไม่ชอบด้วยกฏหมายอย่างไร</w:t>
      </w:r>
    </w:p>
    <w:p w14:paraId="1B8E791A" w14:textId="77777777" w:rsidR="00E222A5" w:rsidRPr="00937EE5" w:rsidRDefault="00E222A5" w:rsidP="00F02A8F">
      <w:pPr>
        <w:spacing w:line="240" w:lineRule="auto"/>
        <w:rPr>
          <w:rFonts w:ascii="Angsana New" w:hAnsi="Angsana New"/>
          <w:sz w:val="20"/>
          <w:szCs w:val="20"/>
          <w:cs/>
          <w:lang w:eastAsia="x-none"/>
        </w:rPr>
      </w:pPr>
    </w:p>
    <w:p w14:paraId="43C89B8F" w14:textId="693B3117" w:rsidR="00E222A5" w:rsidRPr="00937EE5" w:rsidRDefault="00E222A5" w:rsidP="00F02A8F">
      <w:pPr>
        <w:spacing w:line="240" w:lineRule="auto"/>
        <w:ind w:left="540"/>
        <w:jc w:val="thaiDistribute"/>
        <w:rPr>
          <w:rFonts w:asciiTheme="majorBidi" w:hAnsiTheme="majorBidi"/>
          <w:spacing w:val="2"/>
          <w:sz w:val="30"/>
          <w:szCs w:val="30"/>
          <w:cs/>
        </w:rPr>
      </w:pPr>
      <w:r w:rsidRPr="00937EE5">
        <w:rPr>
          <w:rFonts w:asciiTheme="majorBidi" w:hAnsiTheme="majorBidi"/>
          <w:spacing w:val="2"/>
          <w:sz w:val="30"/>
          <w:szCs w:val="30"/>
          <w:cs/>
        </w:rPr>
        <w:t xml:space="preserve">ต่อมาเมื่อวันที่ </w:t>
      </w:r>
      <w:r w:rsidRPr="00937EE5">
        <w:rPr>
          <w:rFonts w:asciiTheme="majorBidi" w:hAnsiTheme="majorBidi"/>
          <w:spacing w:val="2"/>
          <w:sz w:val="30"/>
          <w:szCs w:val="30"/>
          <w:lang w:val="en-US"/>
        </w:rPr>
        <w:t>31</w:t>
      </w:r>
      <w:r w:rsidRPr="00937EE5">
        <w:rPr>
          <w:rFonts w:asciiTheme="majorBidi" w:hAnsiTheme="majorBidi"/>
          <w:spacing w:val="2"/>
          <w:sz w:val="30"/>
          <w:szCs w:val="30"/>
          <w:cs/>
        </w:rPr>
        <w:t xml:space="preserve"> มกราคม </w:t>
      </w:r>
      <w:r w:rsidRPr="00937EE5">
        <w:rPr>
          <w:rFonts w:asciiTheme="majorBidi" w:hAnsiTheme="majorBidi"/>
          <w:spacing w:val="2"/>
          <w:sz w:val="30"/>
          <w:szCs w:val="30"/>
          <w:lang w:val="en-US"/>
        </w:rPr>
        <w:t>2563</w:t>
      </w:r>
      <w:r w:rsidRPr="00937EE5">
        <w:rPr>
          <w:rFonts w:asciiTheme="majorBidi" w:hAnsiTheme="majorBidi"/>
          <w:spacing w:val="2"/>
          <w:sz w:val="30"/>
          <w:szCs w:val="30"/>
          <w:cs/>
        </w:rPr>
        <w:t xml:space="preserve"> ศาลมีคำสั่งให้พิจารณาคดีต่อพร้อมกับเรียกให้บริษัททำคำให้การแก้คำฟ้องพร้อมด้วยพยานหลักฐานภายในระยะเวลาที่กำหนด ซึ่งทนายความผู้รับผิดชอบได้จัดทำคำให้การยื่นศาลแล้ว เมื่อวันที่ </w:t>
      </w:r>
      <w:r w:rsidRPr="00937EE5">
        <w:rPr>
          <w:rFonts w:asciiTheme="majorBidi" w:hAnsiTheme="majorBidi"/>
          <w:spacing w:val="2"/>
          <w:sz w:val="30"/>
          <w:szCs w:val="30"/>
          <w:lang w:val="en-US"/>
        </w:rPr>
        <w:t>1</w:t>
      </w:r>
      <w:r w:rsidRPr="00937EE5">
        <w:rPr>
          <w:rFonts w:asciiTheme="majorBidi" w:hAnsiTheme="majorBidi"/>
          <w:spacing w:val="2"/>
          <w:sz w:val="30"/>
          <w:szCs w:val="30"/>
          <w:cs/>
        </w:rPr>
        <w:t xml:space="preserve"> กรกฎาคม </w:t>
      </w:r>
      <w:r w:rsidRPr="00937EE5">
        <w:rPr>
          <w:rFonts w:asciiTheme="majorBidi" w:hAnsiTheme="majorBidi"/>
          <w:spacing w:val="2"/>
          <w:sz w:val="30"/>
          <w:szCs w:val="30"/>
          <w:lang w:val="en-US"/>
        </w:rPr>
        <w:t>2563</w:t>
      </w:r>
      <w:r w:rsidRPr="00937EE5">
        <w:rPr>
          <w:rFonts w:asciiTheme="majorBidi" w:hAnsiTheme="majorBidi"/>
          <w:spacing w:val="2"/>
          <w:sz w:val="30"/>
          <w:szCs w:val="30"/>
          <w:cs/>
        </w:rPr>
        <w:t xml:space="preserve"> </w:t>
      </w:r>
    </w:p>
    <w:p w14:paraId="020490DF" w14:textId="77777777" w:rsidR="00E222A5" w:rsidRPr="00937EE5" w:rsidRDefault="00E222A5" w:rsidP="00F02A8F">
      <w:pPr>
        <w:pStyle w:val="Bo-Blankline"/>
      </w:pPr>
    </w:p>
    <w:p w14:paraId="04367F46" w14:textId="77777777" w:rsidR="00E222A5" w:rsidRPr="00937EE5" w:rsidRDefault="00E222A5" w:rsidP="00F02A8F">
      <w:pPr>
        <w:pStyle w:val="Bo-Blankline"/>
        <w:rPr>
          <w:sz w:val="30"/>
          <w:szCs w:val="30"/>
          <w:cs/>
          <w:lang w:val="en-US"/>
        </w:rPr>
      </w:pPr>
      <w:r w:rsidRPr="00937EE5">
        <w:rPr>
          <w:rFonts w:hint="cs"/>
          <w:sz w:val="30"/>
          <w:szCs w:val="30"/>
          <w:cs/>
        </w:rPr>
        <w:t xml:space="preserve">เมื่อวันที่ </w:t>
      </w:r>
      <w:r w:rsidRPr="00937EE5">
        <w:rPr>
          <w:sz w:val="30"/>
          <w:szCs w:val="30"/>
          <w:lang w:val="en-US"/>
        </w:rPr>
        <w:t xml:space="preserve">7 </w:t>
      </w:r>
      <w:r w:rsidRPr="00937EE5">
        <w:rPr>
          <w:rFonts w:hint="cs"/>
          <w:sz w:val="30"/>
          <w:szCs w:val="30"/>
          <w:cs/>
          <w:lang w:val="en-US"/>
        </w:rPr>
        <w:t xml:space="preserve">ธันวาคม </w:t>
      </w:r>
      <w:r w:rsidRPr="00937EE5">
        <w:rPr>
          <w:sz w:val="30"/>
          <w:szCs w:val="30"/>
          <w:lang w:val="en-US"/>
        </w:rPr>
        <w:t xml:space="preserve">2563 </w:t>
      </w:r>
      <w:r w:rsidRPr="00937EE5">
        <w:rPr>
          <w:rFonts w:hint="cs"/>
          <w:sz w:val="30"/>
          <w:szCs w:val="30"/>
          <w:cs/>
          <w:lang w:val="en-US"/>
        </w:rPr>
        <w:t xml:space="preserve">ศาลปกครองกลางส่งคำคัดค้านคำให้การผู้ถูกฟ้องคดีที่ </w:t>
      </w:r>
      <w:r w:rsidRPr="00937EE5">
        <w:rPr>
          <w:sz w:val="30"/>
          <w:szCs w:val="30"/>
          <w:lang w:val="en-US"/>
        </w:rPr>
        <w:t xml:space="preserve">5 </w:t>
      </w:r>
      <w:r w:rsidRPr="00937EE5">
        <w:rPr>
          <w:rFonts w:hint="cs"/>
          <w:sz w:val="30"/>
          <w:szCs w:val="30"/>
          <w:cs/>
          <w:lang w:val="en-US"/>
        </w:rPr>
        <w:t xml:space="preserve">ให้บริษัทเพื่อทำคำให้การเพิ่มเติมยื่นศาลภายในระยะเวลาที่กำหนด ซึ่งบริษัทได้ยื่นคำให้การเพิ่มเติมต่อศาลเมื่อวันที่ </w:t>
      </w:r>
      <w:r w:rsidRPr="00937EE5">
        <w:rPr>
          <w:sz w:val="30"/>
          <w:szCs w:val="30"/>
          <w:lang w:val="en-US"/>
        </w:rPr>
        <w:t xml:space="preserve">12 </w:t>
      </w:r>
      <w:r w:rsidRPr="00937EE5">
        <w:rPr>
          <w:rFonts w:hint="cs"/>
          <w:sz w:val="30"/>
          <w:szCs w:val="30"/>
          <w:cs/>
          <w:lang w:val="en-US"/>
        </w:rPr>
        <w:t xml:space="preserve">มีนาคม </w:t>
      </w:r>
      <w:r w:rsidRPr="00937EE5">
        <w:rPr>
          <w:sz w:val="30"/>
          <w:szCs w:val="30"/>
          <w:lang w:val="en-US"/>
        </w:rPr>
        <w:t xml:space="preserve">2564 </w:t>
      </w:r>
      <w:r w:rsidRPr="00937EE5">
        <w:rPr>
          <w:rFonts w:hint="cs"/>
          <w:sz w:val="30"/>
          <w:szCs w:val="30"/>
          <w:cs/>
          <w:lang w:val="en-US"/>
        </w:rPr>
        <w:t>แล้ว ขณะนี้อยู่ระหว่างการพิจารณาของศาล</w:t>
      </w:r>
    </w:p>
    <w:p w14:paraId="39BD661E" w14:textId="0D83BA21" w:rsidR="00D60B3E" w:rsidRDefault="00D60B3E">
      <w:pPr>
        <w:spacing w:line="240" w:lineRule="auto"/>
        <w:rPr>
          <w:rFonts w:ascii="Angsana New" w:hAnsi="Angsana New"/>
          <w:sz w:val="20"/>
          <w:szCs w:val="20"/>
          <w:cs/>
          <w:lang w:eastAsia="x-none"/>
        </w:rPr>
      </w:pPr>
      <w:r>
        <w:rPr>
          <w:rFonts w:ascii="Angsana New" w:hAnsi="Angsana New"/>
          <w:sz w:val="20"/>
          <w:szCs w:val="20"/>
          <w:cs/>
          <w:lang w:eastAsia="x-none"/>
        </w:rPr>
        <w:br w:type="page"/>
      </w:r>
    </w:p>
    <w:p w14:paraId="32035486" w14:textId="50A0867A" w:rsidR="00E222A5" w:rsidRDefault="00E222A5" w:rsidP="00F02A8F">
      <w:pPr>
        <w:pStyle w:val="Ang15"/>
        <w:rPr>
          <w:rFonts w:asciiTheme="majorBidi" w:hAnsiTheme="majorBidi" w:cstheme="majorBidi"/>
        </w:rPr>
      </w:pPr>
      <w:r w:rsidRPr="00937EE5">
        <w:rPr>
          <w:rFonts w:asciiTheme="majorBidi" w:hAnsiTheme="majorBidi" w:cstheme="majorBidi"/>
          <w:cs/>
        </w:rPr>
        <w:lastRenderedPageBreak/>
        <w:t xml:space="preserve">ที่ปรึกษากฎหมายของบริษัทได้พิจารณาคำฟ้องและเอกสารประกอบคำฟ้องแล้วมีความเห็นว่า บริษัทได้รับใบอนุญาตและดำเนินการก่อสร้างโรงงานไฟฟ้าตามโครงการที่ได้รับอนุญาตจากหน่วยงานของรัฐอย่างถูกต้องโปร่งใส ตามตัวบทกฎหมายและเจ้าพนักงานของรัฐปฏิบัติโดยชอบและสุจริตไม่มีส่วนได้เสียในการออกใบอนุญาต คำฟ้องของผู้ฟ้องคดีไม่เป็นความจริง ในชั้นนี้ เป็นเพียงขั้นตอนที่ต้องจัดทำคำให้การปฏิเสธคำฟ้องตามระยะเวลาที่กฎหมายกำหนด บริษัทมีข้อต่อสู้เพียงพอที่ไม่ต้องรับผิดตามฟ้องแต่อย่างใด ซึ่งขึ้นอยู่กับการพิจารณาของศาลปกครองกลาง นอกจากนี้ บริษัทได้แจ้งความร้องทุกข์กล่าวโทษผู้ฟ้องคดีทั้ง </w:t>
      </w:r>
      <w:r w:rsidRPr="00937EE5">
        <w:rPr>
          <w:rFonts w:asciiTheme="majorBidi" w:hAnsiTheme="majorBidi" w:cstheme="majorBidi"/>
          <w:lang w:val="en-US"/>
        </w:rPr>
        <w:t>222</w:t>
      </w:r>
      <w:r w:rsidRPr="00937EE5">
        <w:rPr>
          <w:rFonts w:asciiTheme="majorBidi" w:hAnsiTheme="majorBidi" w:cstheme="majorBidi"/>
        </w:rPr>
        <w:t xml:space="preserve"> </w:t>
      </w:r>
      <w:r w:rsidRPr="00937EE5">
        <w:rPr>
          <w:rFonts w:asciiTheme="majorBidi" w:hAnsiTheme="majorBidi" w:cstheme="majorBidi"/>
          <w:cs/>
        </w:rPr>
        <w:t>คน ที่สถานีตำรวจภูธร มวกเหล็ก สระบุรี ว่าผู้ฟ้องคดีทั้งหมดกล่าวเท็จในคำฟ้อง ขณะนี้อยู่ระหว่างการสอบสวนข้อเท็จจริงของ พนักงานสอบสวน</w:t>
      </w:r>
    </w:p>
    <w:p w14:paraId="3953C765" w14:textId="5E1535B2" w:rsidR="00A63599" w:rsidRPr="00A63599" w:rsidRDefault="00A63599" w:rsidP="00F02A8F">
      <w:pPr>
        <w:pStyle w:val="Ang15"/>
        <w:rPr>
          <w:rFonts w:asciiTheme="majorBidi" w:hAnsiTheme="majorBidi" w:cstheme="majorBidi"/>
          <w:sz w:val="20"/>
          <w:szCs w:val="20"/>
        </w:rPr>
      </w:pPr>
    </w:p>
    <w:p w14:paraId="5C70AB04" w14:textId="23E99ACD" w:rsidR="004401F7" w:rsidRPr="005B4B7E" w:rsidRDefault="002F0EBE" w:rsidP="004401F7">
      <w:pPr>
        <w:pStyle w:val="Caption"/>
      </w:pPr>
      <w:r w:rsidRPr="005B4B7E">
        <w:rPr>
          <w:rFonts w:hint="cs"/>
          <w:cs/>
        </w:rPr>
        <w:t>เรื่องอื่น</w:t>
      </w:r>
    </w:p>
    <w:p w14:paraId="6E201049" w14:textId="5F1DB242" w:rsidR="00955C67" w:rsidRDefault="00955C67" w:rsidP="005F5A10">
      <w:pPr>
        <w:pStyle w:val="Bo-Blankline"/>
        <w:rPr>
          <w:lang w:val="en-US"/>
        </w:rPr>
      </w:pPr>
    </w:p>
    <w:p w14:paraId="1CC4AD99" w14:textId="2C15BD6A" w:rsidR="001763F6" w:rsidRDefault="001763F6" w:rsidP="002C3E17">
      <w:pPr>
        <w:pStyle w:val="Bo-Blankline"/>
        <w:jc w:val="thaiDistribute"/>
        <w:rPr>
          <w:sz w:val="30"/>
          <w:szCs w:val="30"/>
        </w:rPr>
      </w:pPr>
      <w:r w:rsidRPr="001763F6">
        <w:rPr>
          <w:rFonts w:asciiTheme="majorBidi" w:hAnsiTheme="majorBidi"/>
          <w:spacing w:val="-2"/>
          <w:sz w:val="30"/>
          <w:szCs w:val="30"/>
          <w:cs/>
        </w:rPr>
        <w:t>บริษัทเป็นผู้ผลิตไฟฟ้าจากเชื้อเพลิงขยะ ซึ่งเป็นพลังงานสะอาดสีเขียว (คลีนและกรีน เอ็นเนอยี่) โดยเปลี่ยน</w:t>
      </w:r>
      <w:r w:rsidR="00333758">
        <w:rPr>
          <w:rFonts w:asciiTheme="majorBidi" w:hAnsiTheme="majorBidi"/>
          <w:spacing w:val="-2"/>
          <w:sz w:val="30"/>
          <w:szCs w:val="30"/>
        </w:rPr>
        <w:br/>
      </w:r>
      <w:r w:rsidRPr="001763F6">
        <w:rPr>
          <w:sz w:val="30"/>
          <w:szCs w:val="30"/>
          <w:cs/>
        </w:rPr>
        <w:t>ขยะมูลฝอยชุมชนเป็นเชื้อเพลิง ได้เข้าร่วมโครงการลดก๊าซเรือนกระจกภาคสมัครใจตามมาตรฐานประเทศไทย โครงการประเภทการจัดการของเสีย (</w:t>
      </w:r>
      <w:r w:rsidRPr="001763F6">
        <w:rPr>
          <w:sz w:val="30"/>
          <w:szCs w:val="30"/>
        </w:rPr>
        <w:t xml:space="preserve">T-VER) </w:t>
      </w:r>
      <w:r w:rsidRPr="001763F6">
        <w:rPr>
          <w:sz w:val="30"/>
          <w:szCs w:val="30"/>
          <w:cs/>
        </w:rPr>
        <w:t xml:space="preserve">กับองค์การบริหารจัดการก๊าซเรือนกระจก (อบก.) </w:t>
      </w:r>
    </w:p>
    <w:p w14:paraId="614B0F25" w14:textId="03431EBD" w:rsidR="001763F6" w:rsidRDefault="001763F6" w:rsidP="001763F6">
      <w:pPr>
        <w:pStyle w:val="Bo-Blankline"/>
        <w:ind w:left="900"/>
        <w:jc w:val="thaiDistribute"/>
      </w:pPr>
    </w:p>
    <w:p w14:paraId="6D74662F" w14:textId="77777777" w:rsidR="00BD691E" w:rsidRPr="00A1219C" w:rsidRDefault="00BD691E" w:rsidP="002C3E17">
      <w:pPr>
        <w:pStyle w:val="Bo-Blankline"/>
        <w:jc w:val="thaiDistribute"/>
        <w:rPr>
          <w:sz w:val="30"/>
          <w:szCs w:val="30"/>
        </w:rPr>
      </w:pPr>
      <w:r w:rsidRPr="009076CA">
        <w:rPr>
          <w:sz w:val="30"/>
          <w:szCs w:val="30"/>
          <w:cs/>
        </w:rPr>
        <w:t xml:space="preserve">ณ สิ้นปี </w:t>
      </w:r>
      <w:r w:rsidRPr="009076CA">
        <w:rPr>
          <w:sz w:val="30"/>
          <w:szCs w:val="30"/>
        </w:rPr>
        <w:t>2564</w:t>
      </w:r>
      <w:r w:rsidRPr="009076CA">
        <w:rPr>
          <w:sz w:val="30"/>
          <w:szCs w:val="30"/>
          <w:cs/>
        </w:rPr>
        <w:t xml:space="preserve"> บริษัทได้รับการขึ้นทะเบียนจาก อบก. รับรองปริมาณก๊าซเรือนกระจกที่ลดลง (คาร์บอนเครดิต) จาก</w:t>
      </w:r>
      <w:r w:rsidRPr="00A1219C">
        <w:rPr>
          <w:sz w:val="30"/>
          <w:szCs w:val="30"/>
          <w:cs/>
        </w:rPr>
        <w:t xml:space="preserve">โครงการดังกล่าว จำนวน </w:t>
      </w:r>
      <w:r w:rsidRPr="00A1219C">
        <w:rPr>
          <w:sz w:val="30"/>
          <w:szCs w:val="30"/>
        </w:rPr>
        <w:t>82</w:t>
      </w:r>
      <w:r w:rsidRPr="00A1219C">
        <w:rPr>
          <w:sz w:val="30"/>
          <w:szCs w:val="30"/>
          <w:cs/>
        </w:rPr>
        <w:t>,</w:t>
      </w:r>
      <w:r w:rsidRPr="00A1219C">
        <w:rPr>
          <w:sz w:val="30"/>
          <w:szCs w:val="30"/>
        </w:rPr>
        <w:t>056</w:t>
      </w:r>
      <w:r w:rsidRPr="00A1219C">
        <w:rPr>
          <w:sz w:val="30"/>
          <w:szCs w:val="30"/>
          <w:cs/>
        </w:rPr>
        <w:t xml:space="preserve"> ตันคาร์บอนไดออกไซด์เทียบเท่า และภายหลังการขายคาร์บอนเครดิตจำนวน </w:t>
      </w:r>
      <w:r w:rsidRPr="00A1219C">
        <w:rPr>
          <w:sz w:val="30"/>
          <w:szCs w:val="30"/>
        </w:rPr>
        <w:t>34,690</w:t>
      </w:r>
      <w:r w:rsidRPr="00A1219C">
        <w:rPr>
          <w:sz w:val="30"/>
          <w:szCs w:val="30"/>
          <w:cs/>
        </w:rPr>
        <w:t xml:space="preserve"> ตันคาร์บอนไดออกไซด์เทียบเท่า</w:t>
      </w:r>
      <w:r w:rsidRPr="00A1219C">
        <w:rPr>
          <w:sz w:val="30"/>
          <w:szCs w:val="30"/>
        </w:rPr>
        <w:t xml:space="preserve"> </w:t>
      </w:r>
      <w:r w:rsidRPr="00A1219C">
        <w:rPr>
          <w:rFonts w:hint="cs"/>
          <w:sz w:val="30"/>
          <w:szCs w:val="30"/>
          <w:cs/>
        </w:rPr>
        <w:t>บริษัท</w:t>
      </w:r>
      <w:r w:rsidRPr="00A1219C">
        <w:rPr>
          <w:sz w:val="30"/>
          <w:szCs w:val="30"/>
          <w:cs/>
        </w:rPr>
        <w:t xml:space="preserve">มีจำนวนคาร์บอนเครดิตคงเหลือ </w:t>
      </w:r>
      <w:r w:rsidRPr="00A1219C">
        <w:rPr>
          <w:sz w:val="30"/>
          <w:szCs w:val="30"/>
          <w:lang w:val="en-US"/>
        </w:rPr>
        <w:t>47,366</w:t>
      </w:r>
      <w:r w:rsidRPr="00A1219C">
        <w:rPr>
          <w:sz w:val="30"/>
          <w:szCs w:val="30"/>
          <w:cs/>
        </w:rPr>
        <w:t xml:space="preserve"> ตันคาร์บอนไดออกไซด์เทียบเท่า</w:t>
      </w:r>
    </w:p>
    <w:p w14:paraId="40FEF713" w14:textId="482FF1E4" w:rsidR="00BD691E" w:rsidRPr="00A1219C" w:rsidRDefault="00BD691E" w:rsidP="001763F6">
      <w:pPr>
        <w:pStyle w:val="Bo-Blankline"/>
        <w:ind w:left="900"/>
        <w:jc w:val="thaiDistribute"/>
      </w:pPr>
    </w:p>
    <w:p w14:paraId="581C1684" w14:textId="50A584D1" w:rsidR="00BD691E" w:rsidRPr="00A1219C" w:rsidRDefault="00BD691E" w:rsidP="002C3E17">
      <w:pPr>
        <w:pStyle w:val="Bo-Blankline"/>
        <w:jc w:val="thaiDistribute"/>
        <w:rPr>
          <w:rFonts w:asciiTheme="majorBidi" w:hAnsiTheme="majorBidi" w:cstheme="majorBidi"/>
          <w:sz w:val="30"/>
          <w:szCs w:val="30"/>
        </w:rPr>
      </w:pPr>
      <w:bookmarkStart w:id="5" w:name="_Hlk117777542"/>
      <w:r w:rsidRPr="00A1219C">
        <w:rPr>
          <w:rFonts w:asciiTheme="majorBidi" w:hAnsiTheme="majorBidi" w:cstheme="majorBidi" w:hint="cs"/>
          <w:sz w:val="30"/>
          <w:szCs w:val="30"/>
          <w:cs/>
        </w:rPr>
        <w:t>ต่อมาเมื่อวันที่</w:t>
      </w:r>
      <w:r w:rsidRPr="00A1219C">
        <w:rPr>
          <w:rFonts w:asciiTheme="majorBidi" w:hAnsiTheme="majorBidi" w:cstheme="majorBidi"/>
          <w:sz w:val="30"/>
          <w:szCs w:val="30"/>
        </w:rPr>
        <w:t xml:space="preserve"> 24</w:t>
      </w:r>
      <w:r w:rsidRPr="00A1219C">
        <w:rPr>
          <w:rFonts w:asciiTheme="majorBidi" w:hAnsiTheme="majorBidi" w:cstheme="majorBidi" w:hint="cs"/>
          <w:sz w:val="30"/>
          <w:szCs w:val="30"/>
          <w:cs/>
        </w:rPr>
        <w:t xml:space="preserve"> พฤษภาคม </w:t>
      </w:r>
      <w:r w:rsidRPr="00A1219C">
        <w:rPr>
          <w:rFonts w:asciiTheme="majorBidi" w:hAnsiTheme="majorBidi" w:cstheme="majorBidi"/>
          <w:sz w:val="30"/>
          <w:szCs w:val="30"/>
        </w:rPr>
        <w:t xml:space="preserve">2565 </w:t>
      </w:r>
      <w:r w:rsidRPr="00A1219C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บริษัทได้รับการขึ้นทะเบียนจาก อบก. รับรองปริมาณก๊าซเรือนกระจกที่ลดลง (คาร์บอนเครดิต) </w:t>
      </w:r>
      <w:r w:rsidRPr="00A1219C">
        <w:rPr>
          <w:rFonts w:asciiTheme="majorBidi" w:hAnsiTheme="majorBidi" w:cstheme="majorBidi"/>
          <w:sz w:val="30"/>
          <w:szCs w:val="30"/>
          <w:cs/>
        </w:rPr>
        <w:t xml:space="preserve">สำหรับช่วงระยะเวลาวันที่ </w:t>
      </w:r>
      <w:r w:rsidRPr="00A1219C">
        <w:rPr>
          <w:rFonts w:asciiTheme="majorBidi" w:hAnsiTheme="majorBidi" w:cstheme="majorBidi"/>
          <w:sz w:val="30"/>
          <w:szCs w:val="30"/>
        </w:rPr>
        <w:t>1</w:t>
      </w:r>
      <w:r w:rsidRPr="00A1219C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Pr="00A1219C">
        <w:rPr>
          <w:rFonts w:asciiTheme="majorBidi" w:hAnsiTheme="majorBidi" w:cstheme="majorBidi"/>
          <w:sz w:val="30"/>
          <w:szCs w:val="30"/>
        </w:rPr>
        <w:t>2560</w:t>
      </w:r>
      <w:r w:rsidRPr="00A1219C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Pr="00A1219C">
        <w:rPr>
          <w:rFonts w:asciiTheme="majorBidi" w:hAnsiTheme="majorBidi" w:cstheme="majorBidi"/>
          <w:sz w:val="30"/>
          <w:szCs w:val="30"/>
        </w:rPr>
        <w:t>31</w:t>
      </w:r>
      <w:r w:rsidRPr="00A1219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A1219C">
        <w:rPr>
          <w:rFonts w:asciiTheme="majorBidi" w:hAnsiTheme="majorBidi" w:cstheme="majorBidi"/>
          <w:sz w:val="30"/>
          <w:szCs w:val="30"/>
        </w:rPr>
        <w:t xml:space="preserve">2563 </w:t>
      </w:r>
      <w:r w:rsidRPr="00A1219C">
        <w:rPr>
          <w:rFonts w:asciiTheme="majorBidi" w:hAnsiTheme="majorBidi" w:cstheme="majorBidi" w:hint="cs"/>
          <w:sz w:val="30"/>
          <w:szCs w:val="30"/>
          <w:cs/>
        </w:rPr>
        <w:t>เพิ่มขึ้นจำนวน</w:t>
      </w:r>
      <w:r w:rsidRPr="00A1219C">
        <w:rPr>
          <w:rFonts w:asciiTheme="majorBidi" w:hAnsiTheme="majorBidi" w:cstheme="majorBidi"/>
          <w:sz w:val="30"/>
          <w:szCs w:val="30"/>
        </w:rPr>
        <w:t xml:space="preserve"> 717,931 </w:t>
      </w:r>
      <w:r w:rsidRPr="00A1219C">
        <w:rPr>
          <w:rFonts w:asciiTheme="majorBidi" w:hAnsiTheme="majorBidi" w:cstheme="majorBidi" w:hint="cs"/>
          <w:sz w:val="30"/>
          <w:szCs w:val="30"/>
          <w:cs/>
        </w:rPr>
        <w:t xml:space="preserve">ตันคาร์บอนไดออกไซด์เทียบเท่า ทำให้บริษัทมีจำนวนคาร์บอนเครดิตคงเหลือ </w:t>
      </w:r>
      <w:r w:rsidRPr="00A1219C">
        <w:rPr>
          <w:rFonts w:asciiTheme="majorBidi" w:hAnsiTheme="majorBidi" w:cstheme="majorBidi"/>
          <w:sz w:val="30"/>
          <w:szCs w:val="30"/>
        </w:rPr>
        <w:t xml:space="preserve">765,297 </w:t>
      </w:r>
      <w:r w:rsidRPr="00A1219C">
        <w:rPr>
          <w:rFonts w:asciiTheme="majorBidi" w:hAnsiTheme="majorBidi" w:cstheme="majorBidi" w:hint="cs"/>
          <w:sz w:val="30"/>
          <w:szCs w:val="30"/>
          <w:cs/>
        </w:rPr>
        <w:t>ตันคาร์บอนไดออกไซด์เทียบเท่า</w:t>
      </w:r>
    </w:p>
    <w:bookmarkEnd w:id="5"/>
    <w:p w14:paraId="4898A44A" w14:textId="65688164" w:rsidR="00BD691E" w:rsidRDefault="00BD691E" w:rsidP="00BD691E">
      <w:pPr>
        <w:pStyle w:val="Bo-Blankline"/>
        <w:ind w:left="900"/>
        <w:jc w:val="thaiDistribute"/>
        <w:rPr>
          <w:rFonts w:asciiTheme="majorBidi" w:hAnsiTheme="majorBidi" w:cstheme="majorBidi"/>
          <w:sz w:val="16"/>
          <w:szCs w:val="16"/>
        </w:rPr>
      </w:pPr>
    </w:p>
    <w:p w14:paraId="7E39110A" w14:textId="77777777" w:rsidR="00DE60CC" w:rsidRPr="00DE60CC" w:rsidRDefault="00DE60CC" w:rsidP="002C3E17">
      <w:pPr>
        <w:pStyle w:val="Bo-Blankline"/>
        <w:jc w:val="thaiDistribute"/>
        <w:rPr>
          <w:rFonts w:asciiTheme="majorBidi" w:hAnsiTheme="majorBidi" w:cstheme="majorBidi"/>
          <w:sz w:val="30"/>
          <w:szCs w:val="30"/>
        </w:rPr>
      </w:pPr>
      <w:r w:rsidRPr="00DE60CC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DC10D4">
        <w:rPr>
          <w:rFonts w:asciiTheme="majorBidi" w:hAnsiTheme="majorBidi" w:cstheme="majorBidi"/>
          <w:sz w:val="30"/>
          <w:szCs w:val="30"/>
        </w:rPr>
        <w:t xml:space="preserve">28 </w:t>
      </w:r>
      <w:r w:rsidRPr="00DE60CC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DC10D4">
        <w:rPr>
          <w:rFonts w:asciiTheme="majorBidi" w:hAnsiTheme="majorBidi" w:cstheme="majorBidi"/>
          <w:sz w:val="30"/>
          <w:szCs w:val="30"/>
        </w:rPr>
        <w:t xml:space="preserve">2566 </w:t>
      </w:r>
      <w:r w:rsidRPr="00DE60CC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Pr="00DC10D4">
        <w:rPr>
          <w:rFonts w:asciiTheme="majorBidi" w:hAnsiTheme="majorBidi" w:cstheme="majorBidi"/>
          <w:sz w:val="30"/>
          <w:szCs w:val="30"/>
        </w:rPr>
        <w:t xml:space="preserve">26 </w:t>
      </w:r>
      <w:r w:rsidRPr="00DE60CC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DC10D4">
        <w:rPr>
          <w:rFonts w:asciiTheme="majorBidi" w:hAnsiTheme="majorBidi" w:cstheme="majorBidi"/>
          <w:sz w:val="30"/>
          <w:szCs w:val="30"/>
        </w:rPr>
        <w:t xml:space="preserve">2566 </w:t>
      </w:r>
      <w:r w:rsidRPr="005A1ABA">
        <w:rPr>
          <w:rFonts w:asciiTheme="majorBidi" w:hAnsiTheme="majorBidi" w:cstheme="majorBidi" w:hint="cs"/>
          <w:sz w:val="30"/>
          <w:szCs w:val="30"/>
          <w:cs/>
        </w:rPr>
        <w:t>บริษัทได้รับการขึ้นทะเบียนจาก อบก. รับรองปริมาณคาร์บอนเครดิต</w:t>
      </w:r>
      <w:r>
        <w:rPr>
          <w:rFonts w:asciiTheme="majorBidi" w:hAnsiTheme="majorBidi" w:cstheme="majorBidi" w:hint="cs"/>
          <w:sz w:val="30"/>
          <w:szCs w:val="30"/>
          <w:cs/>
        </w:rPr>
        <w:t>เพิ่มอีกจำนวน</w:t>
      </w:r>
      <w:r w:rsidRPr="005A1AB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C10D4">
        <w:rPr>
          <w:rFonts w:asciiTheme="majorBidi" w:hAnsiTheme="majorBidi" w:cstheme="majorBidi"/>
          <w:sz w:val="30"/>
          <w:szCs w:val="30"/>
        </w:rPr>
        <w:t xml:space="preserve">462,797 </w:t>
      </w:r>
      <w:r w:rsidRPr="00DE60CC">
        <w:rPr>
          <w:rFonts w:asciiTheme="majorBidi" w:hAnsiTheme="majorBidi" w:cstheme="majorBidi"/>
          <w:sz w:val="30"/>
          <w:szCs w:val="30"/>
          <w:cs/>
        </w:rPr>
        <w:t>ตันคาร์บอนไดออกไซด์เทียบเท่า</w:t>
      </w:r>
      <w:r w:rsidRPr="00DE60C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E60CC">
        <w:rPr>
          <w:rFonts w:asciiTheme="majorBidi" w:hAnsiTheme="majorBidi" w:cstheme="majorBidi"/>
          <w:sz w:val="30"/>
          <w:szCs w:val="30"/>
          <w:cs/>
        </w:rPr>
        <w:t>และ</w:t>
      </w:r>
      <w:r w:rsidRPr="00DE60C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C10D4">
        <w:rPr>
          <w:rFonts w:asciiTheme="majorBidi" w:hAnsiTheme="majorBidi" w:cstheme="majorBidi"/>
          <w:sz w:val="30"/>
          <w:szCs w:val="30"/>
        </w:rPr>
        <w:t xml:space="preserve">331,135 </w:t>
      </w:r>
      <w:r w:rsidRPr="00DE60CC">
        <w:rPr>
          <w:rFonts w:asciiTheme="majorBidi" w:hAnsiTheme="majorBidi" w:cstheme="majorBidi"/>
          <w:sz w:val="30"/>
          <w:szCs w:val="30"/>
          <w:cs/>
        </w:rPr>
        <w:t xml:space="preserve">ตันคาร์บอนไดออกไซด์เทียบเท่าตามลำดับ ทำให้บริษัทมีจำนวนคาร์บอนเครดิตรวม </w:t>
      </w:r>
      <w:r w:rsidRPr="00DC10D4">
        <w:rPr>
          <w:rFonts w:asciiTheme="majorBidi" w:hAnsiTheme="majorBidi" w:cstheme="majorBidi"/>
          <w:sz w:val="30"/>
          <w:szCs w:val="30"/>
        </w:rPr>
        <w:t xml:space="preserve">1,559,229 </w:t>
      </w:r>
      <w:r w:rsidRPr="00DE60CC">
        <w:rPr>
          <w:rFonts w:asciiTheme="majorBidi" w:hAnsiTheme="majorBidi" w:cstheme="majorBidi"/>
          <w:sz w:val="30"/>
          <w:szCs w:val="30"/>
          <w:cs/>
        </w:rPr>
        <w:t>ตันคาร์บอนไดออกไซด์เทียบเท่า</w:t>
      </w:r>
    </w:p>
    <w:p w14:paraId="79CA6F9D" w14:textId="6628E626" w:rsidR="0075377F" w:rsidRPr="00DE60CC" w:rsidRDefault="0075377F" w:rsidP="00DE60CC">
      <w:pPr>
        <w:pStyle w:val="Ang15"/>
        <w:rPr>
          <w:rFonts w:asciiTheme="majorBidi" w:hAnsiTheme="majorBidi" w:cstheme="majorBidi"/>
          <w:sz w:val="20"/>
          <w:szCs w:val="20"/>
        </w:rPr>
      </w:pPr>
    </w:p>
    <w:sectPr w:rsidR="0075377F" w:rsidRPr="00DE60CC" w:rsidSect="009A49D4">
      <w:pgSz w:w="11909" w:h="16834" w:code="9"/>
      <w:pgMar w:top="691" w:right="1152" w:bottom="576" w:left="1152" w:header="706" w:footer="706" w:gutter="0"/>
      <w:paperSrc w:first="7" w:other="7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E99C45" w14:textId="77777777" w:rsidR="00F62D98" w:rsidRDefault="00F62D98">
      <w:r>
        <w:separator/>
      </w:r>
    </w:p>
  </w:endnote>
  <w:endnote w:type="continuationSeparator" w:id="0">
    <w:p w14:paraId="4A3A25A6" w14:textId="77777777" w:rsidR="00F62D98" w:rsidRDefault="00F62D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Arial Unicode MS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481795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C57397C" w14:textId="4E7D1BC7" w:rsidR="0008511E" w:rsidRDefault="0008511E" w:rsidP="0008511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F0066">
          <w:rPr>
            <w:noProof/>
          </w:rPr>
          <w:t>48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A4FB94" w14:textId="7B7C1B58" w:rsidR="00E42A4A" w:rsidRPr="00013021" w:rsidRDefault="00E42A4A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013021">
      <w:rPr>
        <w:rFonts w:asciiTheme="majorBidi" w:hAnsiTheme="majorBidi" w:cstheme="majorBidi"/>
        <w:sz w:val="30"/>
        <w:szCs w:val="30"/>
      </w:rPr>
      <w:fldChar w:fldCharType="begin"/>
    </w:r>
    <w:r w:rsidRPr="0001302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013021">
      <w:rPr>
        <w:rFonts w:asciiTheme="majorBidi" w:hAnsiTheme="majorBidi" w:cstheme="majorBidi"/>
        <w:sz w:val="30"/>
        <w:szCs w:val="30"/>
      </w:rPr>
      <w:fldChar w:fldCharType="separate"/>
    </w:r>
    <w:r w:rsidR="002F0066">
      <w:rPr>
        <w:rFonts w:asciiTheme="majorBidi" w:hAnsiTheme="majorBidi" w:cstheme="majorBidi"/>
        <w:noProof/>
        <w:sz w:val="30"/>
        <w:szCs w:val="30"/>
      </w:rPr>
      <w:t>62</w:t>
    </w:r>
    <w:r w:rsidRPr="0001302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575517" w14:textId="1A7788D1" w:rsidR="00E42A4A" w:rsidRPr="00013021" w:rsidRDefault="00E42A4A" w:rsidP="006045BA">
    <w:pPr>
      <w:pStyle w:val="Footer"/>
      <w:jc w:val="center"/>
      <w:rPr>
        <w:rFonts w:ascii="Angsana New" w:hAnsi="Angsana New"/>
        <w:sz w:val="30"/>
        <w:szCs w:val="30"/>
      </w:rPr>
    </w:pPr>
    <w:r w:rsidRPr="00013021">
      <w:rPr>
        <w:rFonts w:ascii="Angsana New" w:hAnsi="Angsana New"/>
        <w:sz w:val="30"/>
        <w:szCs w:val="30"/>
      </w:rPr>
      <w:fldChar w:fldCharType="begin"/>
    </w:r>
    <w:r w:rsidRPr="00013021">
      <w:rPr>
        <w:rFonts w:ascii="Angsana New" w:hAnsi="Angsana New"/>
        <w:sz w:val="30"/>
        <w:szCs w:val="30"/>
      </w:rPr>
      <w:instrText xml:space="preserve"> PAGE   \* MERGEFORMAT </w:instrText>
    </w:r>
    <w:r w:rsidRPr="00013021">
      <w:rPr>
        <w:rFonts w:ascii="Angsana New" w:hAnsi="Angsana New"/>
        <w:sz w:val="30"/>
        <w:szCs w:val="30"/>
      </w:rPr>
      <w:fldChar w:fldCharType="separate"/>
    </w:r>
    <w:r w:rsidR="002F0066">
      <w:rPr>
        <w:rFonts w:ascii="Angsana New" w:hAnsi="Angsana New"/>
        <w:noProof/>
        <w:sz w:val="30"/>
        <w:szCs w:val="30"/>
      </w:rPr>
      <w:t>86</w:t>
    </w:r>
    <w:r w:rsidRPr="00013021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26F403" w14:textId="77777777" w:rsidR="00F62D98" w:rsidRDefault="00F62D98">
      <w:r>
        <w:separator/>
      </w:r>
    </w:p>
  </w:footnote>
  <w:footnote w:type="continuationSeparator" w:id="0">
    <w:p w14:paraId="495985DA" w14:textId="77777777" w:rsidR="00F62D98" w:rsidRDefault="00F62D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C0A016" w14:textId="77777777" w:rsidR="00E42A4A" w:rsidRPr="001115CE" w:rsidRDefault="00E42A4A" w:rsidP="00181614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และบริษัทย่อย</w:t>
    </w:r>
  </w:p>
  <w:p w14:paraId="7FCA3053" w14:textId="77777777" w:rsidR="00E42A4A" w:rsidRDefault="00E42A4A" w:rsidP="003F6269">
    <w:pPr>
      <w:tabs>
        <w:tab w:val="center" w:pos="4608"/>
      </w:tabs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ab/>
    </w:r>
  </w:p>
  <w:p w14:paraId="0AACD32C" w14:textId="4860ED2D" w:rsidR="00E42A4A" w:rsidRPr="00E22BD2" w:rsidRDefault="00E42A4A" w:rsidP="00FB4FBC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6145CD"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6145CD">
      <w:rPr>
        <w:rFonts w:ascii="Angsana New" w:hAnsi="Angsana New"/>
        <w:b/>
        <w:bCs/>
        <w:sz w:val="32"/>
        <w:szCs w:val="32"/>
        <w:lang w:val="en-US"/>
      </w:rPr>
      <w:t>256</w:t>
    </w:r>
    <w:r w:rsidR="006C51D4">
      <w:rPr>
        <w:rFonts w:ascii="Angsana New" w:hAnsi="Angsana New"/>
        <w:b/>
        <w:bCs/>
        <w:sz w:val="32"/>
        <w:szCs w:val="32"/>
        <w:lang w:val="en-US"/>
      </w:rPr>
      <w:t>6</w:t>
    </w:r>
  </w:p>
  <w:p w14:paraId="232DEB92" w14:textId="77777777" w:rsidR="00E42A4A" w:rsidRPr="009560C5" w:rsidRDefault="00E42A4A" w:rsidP="00FB4FBC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1710"/>
        </w:tabs>
        <w:ind w:left="2700" w:hanging="360"/>
      </w:pPr>
    </w:lvl>
  </w:abstractNum>
  <w:abstractNum w:abstractNumId="1">
    <w:nsid w:val="01C51337"/>
    <w:multiLevelType w:val="multilevel"/>
    <w:tmpl w:val="85A20498"/>
    <w:lvl w:ilvl="0">
      <w:start w:val="1"/>
      <w:numFmt w:val="decimal"/>
      <w:pStyle w:val="Caption"/>
      <w:lvlText w:val="%1"/>
      <w:lvlJc w:val="left"/>
      <w:pPr>
        <w:ind w:left="540" w:hanging="540"/>
      </w:pPr>
      <w:rPr>
        <w:rFonts w:hint="default"/>
        <w:b/>
        <w:bCs/>
        <w:lang w:bidi="th-TH"/>
      </w:rPr>
    </w:lvl>
    <w:lvl w:ilvl="1">
      <w:start w:val="2"/>
      <w:numFmt w:val="decimal"/>
      <w:isLgl/>
      <w:lvlText w:val="%1.%2"/>
      <w:lvlJc w:val="left"/>
      <w:pPr>
        <w:ind w:left="114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5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1CA34D41"/>
    <w:multiLevelType w:val="hybridMultilevel"/>
    <w:tmpl w:val="847E5DE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1DCB2E44"/>
    <w:multiLevelType w:val="hybridMultilevel"/>
    <w:tmpl w:val="3BE8C08C"/>
    <w:lvl w:ilvl="0" w:tplc="930474F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358C7989"/>
    <w:multiLevelType w:val="hybridMultilevel"/>
    <w:tmpl w:val="A8D0D37A"/>
    <w:lvl w:ilvl="0" w:tplc="0930E61C">
      <w:start w:val="2"/>
      <w:numFmt w:val="bullet"/>
      <w:lvlText w:val="-"/>
      <w:lvlJc w:val="left"/>
      <w:pPr>
        <w:ind w:left="126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0">
    <w:nsid w:val="3828218C"/>
    <w:multiLevelType w:val="hybridMultilevel"/>
    <w:tmpl w:val="E604E5B4"/>
    <w:lvl w:ilvl="0" w:tplc="B6265B0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C19E6A90">
      <w:start w:val="1"/>
      <w:numFmt w:val="decimal"/>
      <w:lvlText w:val="(%2)"/>
      <w:lvlJc w:val="left"/>
      <w:pPr>
        <w:ind w:left="1440" w:hanging="360"/>
      </w:pPr>
      <w:rPr>
        <w:rFonts w:asciiTheme="majorBidi" w:hAnsiTheme="majorBidi" w:cstheme="maj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39B461FD"/>
    <w:multiLevelType w:val="hybridMultilevel"/>
    <w:tmpl w:val="E974A9DC"/>
    <w:lvl w:ilvl="0" w:tplc="CBB8E3F6">
      <w:start w:val="1"/>
      <w:numFmt w:val="thaiLetters"/>
      <w:lvlText w:val="(%1)"/>
      <w:lvlJc w:val="left"/>
      <w:pPr>
        <w:ind w:left="1287" w:hanging="360"/>
      </w:pPr>
      <w:rPr>
        <w:rFonts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3A7F6712"/>
    <w:multiLevelType w:val="hybridMultilevel"/>
    <w:tmpl w:val="06986C7E"/>
    <w:lvl w:ilvl="0" w:tplc="85AA6990">
      <w:start w:val="1"/>
      <w:numFmt w:val="thaiLetters"/>
      <w:lvlText w:val="(%1)"/>
      <w:lvlJc w:val="left"/>
      <w:pPr>
        <w:tabs>
          <w:tab w:val="num" w:pos="567"/>
        </w:tabs>
        <w:ind w:left="567" w:hanging="207"/>
      </w:pPr>
      <w:rPr>
        <w:rFonts w:hint="default"/>
        <w:b/>
        <w:bCs/>
        <w:i/>
        <w:iCs/>
        <w:sz w:val="30"/>
        <w:szCs w:val="3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4855DDF"/>
    <w:multiLevelType w:val="hybridMultilevel"/>
    <w:tmpl w:val="FC981492"/>
    <w:lvl w:ilvl="0" w:tplc="723E3D56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44DE2884"/>
    <w:multiLevelType w:val="hybridMultilevel"/>
    <w:tmpl w:val="9B0A6D70"/>
    <w:lvl w:ilvl="0" w:tplc="7442993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4BC91BF0"/>
    <w:multiLevelType w:val="hybridMultilevel"/>
    <w:tmpl w:val="FC981492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18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4F135D2E"/>
    <w:multiLevelType w:val="hybridMultilevel"/>
    <w:tmpl w:val="16284B10"/>
    <w:lvl w:ilvl="0" w:tplc="F5B027B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C040AD"/>
    <w:multiLevelType w:val="hybridMultilevel"/>
    <w:tmpl w:val="D918E6F0"/>
    <w:lvl w:ilvl="0" w:tplc="F5B027B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716F0D91"/>
    <w:multiLevelType w:val="hybridMultilevel"/>
    <w:tmpl w:val="E270A090"/>
    <w:lvl w:ilvl="0" w:tplc="301A9CA4">
      <w:start w:val="1"/>
      <w:numFmt w:val="decimal"/>
      <w:lvlText w:val="(%1)"/>
      <w:lvlJc w:val="left"/>
      <w:pPr>
        <w:ind w:left="142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140" w:hanging="360"/>
      </w:pPr>
    </w:lvl>
    <w:lvl w:ilvl="2" w:tplc="0409001B" w:tentative="1">
      <w:start w:val="1"/>
      <w:numFmt w:val="lowerRoman"/>
      <w:lvlText w:val="%3."/>
      <w:lvlJc w:val="right"/>
      <w:pPr>
        <w:ind w:left="2860" w:hanging="180"/>
      </w:pPr>
    </w:lvl>
    <w:lvl w:ilvl="3" w:tplc="0409000F" w:tentative="1">
      <w:start w:val="1"/>
      <w:numFmt w:val="decimal"/>
      <w:lvlText w:val="%4."/>
      <w:lvlJc w:val="left"/>
      <w:pPr>
        <w:ind w:left="3580" w:hanging="360"/>
      </w:pPr>
    </w:lvl>
    <w:lvl w:ilvl="4" w:tplc="04090019" w:tentative="1">
      <w:start w:val="1"/>
      <w:numFmt w:val="lowerLetter"/>
      <w:lvlText w:val="%5."/>
      <w:lvlJc w:val="left"/>
      <w:pPr>
        <w:ind w:left="4300" w:hanging="360"/>
      </w:pPr>
    </w:lvl>
    <w:lvl w:ilvl="5" w:tplc="0409001B" w:tentative="1">
      <w:start w:val="1"/>
      <w:numFmt w:val="lowerRoman"/>
      <w:lvlText w:val="%6."/>
      <w:lvlJc w:val="right"/>
      <w:pPr>
        <w:ind w:left="5020" w:hanging="180"/>
      </w:pPr>
    </w:lvl>
    <w:lvl w:ilvl="6" w:tplc="0409000F" w:tentative="1">
      <w:start w:val="1"/>
      <w:numFmt w:val="decimal"/>
      <w:lvlText w:val="%7."/>
      <w:lvlJc w:val="left"/>
      <w:pPr>
        <w:ind w:left="5740" w:hanging="360"/>
      </w:pPr>
    </w:lvl>
    <w:lvl w:ilvl="7" w:tplc="04090019" w:tentative="1">
      <w:start w:val="1"/>
      <w:numFmt w:val="lowerLetter"/>
      <w:lvlText w:val="%8."/>
      <w:lvlJc w:val="left"/>
      <w:pPr>
        <w:ind w:left="6460" w:hanging="360"/>
      </w:pPr>
    </w:lvl>
    <w:lvl w:ilvl="8" w:tplc="040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23">
    <w:nsid w:val="728C3C11"/>
    <w:multiLevelType w:val="multilevel"/>
    <w:tmpl w:val="847E5DE2"/>
    <w:lvl w:ilvl="0">
      <w:start w:val="1"/>
      <w:numFmt w:val="decimal"/>
      <w:lvlText w:val="%1)"/>
      <w:lvlJc w:val="left"/>
      <w:pPr>
        <w:ind w:left="1260" w:hanging="360"/>
      </w:p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25">
    <w:nsid w:val="75046825"/>
    <w:multiLevelType w:val="singleLevel"/>
    <w:tmpl w:val="D56E93EA"/>
    <w:lvl w:ilvl="0">
      <w:start w:val="1"/>
      <w:numFmt w:val="thaiLetters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</w:abstractNum>
  <w:abstractNum w:abstractNumId="26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7">
    <w:nsid w:val="7B182786"/>
    <w:multiLevelType w:val="hybridMultilevel"/>
    <w:tmpl w:val="895C03D4"/>
    <w:lvl w:ilvl="0" w:tplc="F5B027B2">
      <w:start w:val="1"/>
      <w:numFmt w:val="bullet"/>
      <w:lvlText w:val="-"/>
      <w:lvlJc w:val="left"/>
      <w:pPr>
        <w:ind w:left="1267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8">
    <w:nsid w:val="7E240CD3"/>
    <w:multiLevelType w:val="hybridMultilevel"/>
    <w:tmpl w:val="19645860"/>
    <w:lvl w:ilvl="0" w:tplc="33D85F1C">
      <w:start w:val="10"/>
      <w:numFmt w:val="bullet"/>
      <w:lvlText w:val="-"/>
      <w:lvlJc w:val="left"/>
      <w:pPr>
        <w:ind w:left="63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9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0">
    <w:nsid w:val="7FD26541"/>
    <w:multiLevelType w:val="multilevel"/>
    <w:tmpl w:val="CEEE368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5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Times New Roman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Times New Roman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Times New Roman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Times New Roman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Times New Roman" w:hAnsi="Wingdings" w:hint="default"/>
      </w:rPr>
    </w:lvl>
  </w:abstractNum>
  <w:num w:numId="1">
    <w:abstractNumId w:val="4"/>
  </w:num>
  <w:num w:numId="2">
    <w:abstractNumId w:val="17"/>
  </w:num>
  <w:num w:numId="3">
    <w:abstractNumId w:val="24"/>
  </w:num>
  <w:num w:numId="4">
    <w:abstractNumId w:val="13"/>
  </w:num>
  <w:num w:numId="5">
    <w:abstractNumId w:val="1"/>
  </w:num>
  <w:num w:numId="6">
    <w:abstractNumId w:val="25"/>
  </w:num>
  <w:num w:numId="7">
    <w:abstractNumId w:val="15"/>
  </w:num>
  <w:num w:numId="8">
    <w:abstractNumId w:val="14"/>
  </w:num>
  <w:num w:numId="9">
    <w:abstractNumId w:val="3"/>
  </w:num>
  <w:num w:numId="10">
    <w:abstractNumId w:val="3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28"/>
  </w:num>
  <w:num w:numId="12">
    <w:abstractNumId w:val="2"/>
  </w:num>
  <w:num w:numId="13">
    <w:abstractNumId w:val="10"/>
  </w:num>
  <w:num w:numId="14">
    <w:abstractNumId w:val="22"/>
  </w:num>
  <w:num w:numId="15">
    <w:abstractNumId w:val="7"/>
  </w:num>
  <w:num w:numId="16">
    <w:abstractNumId w:val="19"/>
  </w:num>
  <w:num w:numId="17">
    <w:abstractNumId w:val="21"/>
  </w:num>
  <w:num w:numId="18">
    <w:abstractNumId w:val="29"/>
  </w:num>
  <w:num w:numId="19">
    <w:abstractNumId w:val="12"/>
  </w:num>
  <w:num w:numId="20">
    <w:abstractNumId w:val="18"/>
  </w:num>
  <w:num w:numId="21">
    <w:abstractNumId w:val="26"/>
  </w:num>
  <w:num w:numId="22">
    <w:abstractNumId w:val="20"/>
  </w:num>
  <w:num w:numId="23">
    <w:abstractNumId w:val="5"/>
  </w:num>
  <w:num w:numId="24">
    <w:abstractNumId w:val="11"/>
  </w:num>
  <w:num w:numId="25">
    <w:abstractNumId w:val="8"/>
  </w:num>
  <w:num w:numId="26">
    <w:abstractNumId w:val="9"/>
  </w:num>
  <w:num w:numId="27">
    <w:abstractNumId w:val="27"/>
  </w:num>
  <w:num w:numId="28">
    <w:abstractNumId w:val="6"/>
  </w:num>
  <w:num w:numId="29">
    <w:abstractNumId w:val="1"/>
  </w:num>
  <w:num w:numId="30">
    <w:abstractNumId w:val="16"/>
  </w:num>
  <w:num w:numId="31">
    <w:abstractNumId w:val="1"/>
  </w:num>
  <w:num w:numId="32">
    <w:abstractNumId w:val="1"/>
  </w:num>
  <w:num w:numId="33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"/>
    <w:lvlOverride w:ilvl="0">
      <w:startOverride w:val="14"/>
    </w:lvlOverride>
  </w:num>
  <w:num w:numId="35">
    <w:abstractNumId w:val="23"/>
  </w:num>
  <w:num w:numId="36">
    <w:abstractNumId w:val="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482"/>
    <w:rsid w:val="000007C3"/>
    <w:rsid w:val="00000B5F"/>
    <w:rsid w:val="00000EE9"/>
    <w:rsid w:val="00000F82"/>
    <w:rsid w:val="00000F8B"/>
    <w:rsid w:val="00001027"/>
    <w:rsid w:val="00001069"/>
    <w:rsid w:val="00001D81"/>
    <w:rsid w:val="00001EB9"/>
    <w:rsid w:val="0000222D"/>
    <w:rsid w:val="0000260D"/>
    <w:rsid w:val="00002631"/>
    <w:rsid w:val="00002724"/>
    <w:rsid w:val="0000281E"/>
    <w:rsid w:val="000028AB"/>
    <w:rsid w:val="00002CD7"/>
    <w:rsid w:val="00002E34"/>
    <w:rsid w:val="00002F86"/>
    <w:rsid w:val="0000345A"/>
    <w:rsid w:val="00003A89"/>
    <w:rsid w:val="00003C8D"/>
    <w:rsid w:val="000040AB"/>
    <w:rsid w:val="00004D3F"/>
    <w:rsid w:val="00004E64"/>
    <w:rsid w:val="00004F7E"/>
    <w:rsid w:val="00005133"/>
    <w:rsid w:val="00005435"/>
    <w:rsid w:val="00005AB5"/>
    <w:rsid w:val="00006118"/>
    <w:rsid w:val="0000627B"/>
    <w:rsid w:val="000062BC"/>
    <w:rsid w:val="00006644"/>
    <w:rsid w:val="000069A2"/>
    <w:rsid w:val="00006BEB"/>
    <w:rsid w:val="00006C42"/>
    <w:rsid w:val="0000702A"/>
    <w:rsid w:val="000070F4"/>
    <w:rsid w:val="0000719F"/>
    <w:rsid w:val="000074BC"/>
    <w:rsid w:val="000075DA"/>
    <w:rsid w:val="00007D70"/>
    <w:rsid w:val="00010439"/>
    <w:rsid w:val="00010620"/>
    <w:rsid w:val="00011555"/>
    <w:rsid w:val="000116AA"/>
    <w:rsid w:val="00011710"/>
    <w:rsid w:val="00011797"/>
    <w:rsid w:val="00011D8B"/>
    <w:rsid w:val="00012345"/>
    <w:rsid w:val="00012953"/>
    <w:rsid w:val="00012E2C"/>
    <w:rsid w:val="00013021"/>
    <w:rsid w:val="000134E4"/>
    <w:rsid w:val="000135E2"/>
    <w:rsid w:val="00013992"/>
    <w:rsid w:val="000139DA"/>
    <w:rsid w:val="00013A0A"/>
    <w:rsid w:val="00013A77"/>
    <w:rsid w:val="00013BDC"/>
    <w:rsid w:val="00013EF3"/>
    <w:rsid w:val="0001411B"/>
    <w:rsid w:val="000144EA"/>
    <w:rsid w:val="00014567"/>
    <w:rsid w:val="00014671"/>
    <w:rsid w:val="000149B8"/>
    <w:rsid w:val="00014C3D"/>
    <w:rsid w:val="00014DC1"/>
    <w:rsid w:val="0001519B"/>
    <w:rsid w:val="000151AC"/>
    <w:rsid w:val="0001551F"/>
    <w:rsid w:val="00015861"/>
    <w:rsid w:val="00015926"/>
    <w:rsid w:val="000159B5"/>
    <w:rsid w:val="00015CF8"/>
    <w:rsid w:val="00015D24"/>
    <w:rsid w:val="00015D5D"/>
    <w:rsid w:val="00015D79"/>
    <w:rsid w:val="00015EC3"/>
    <w:rsid w:val="00015EE5"/>
    <w:rsid w:val="00015F56"/>
    <w:rsid w:val="00015FD0"/>
    <w:rsid w:val="00016117"/>
    <w:rsid w:val="0001615A"/>
    <w:rsid w:val="000162F3"/>
    <w:rsid w:val="000163BB"/>
    <w:rsid w:val="000163FD"/>
    <w:rsid w:val="00016439"/>
    <w:rsid w:val="00016830"/>
    <w:rsid w:val="00016959"/>
    <w:rsid w:val="000169F2"/>
    <w:rsid w:val="00016C2E"/>
    <w:rsid w:val="00016CFF"/>
    <w:rsid w:val="00016D49"/>
    <w:rsid w:val="00016E7B"/>
    <w:rsid w:val="0001707A"/>
    <w:rsid w:val="000172D7"/>
    <w:rsid w:val="0001755B"/>
    <w:rsid w:val="00017643"/>
    <w:rsid w:val="00017798"/>
    <w:rsid w:val="00017912"/>
    <w:rsid w:val="0001792F"/>
    <w:rsid w:val="00017A3A"/>
    <w:rsid w:val="000200E6"/>
    <w:rsid w:val="000200E7"/>
    <w:rsid w:val="0002021B"/>
    <w:rsid w:val="000203E0"/>
    <w:rsid w:val="00020824"/>
    <w:rsid w:val="00020907"/>
    <w:rsid w:val="00020C87"/>
    <w:rsid w:val="00020F5B"/>
    <w:rsid w:val="00020FA0"/>
    <w:rsid w:val="00021067"/>
    <w:rsid w:val="00021428"/>
    <w:rsid w:val="0002142E"/>
    <w:rsid w:val="000214BC"/>
    <w:rsid w:val="00021658"/>
    <w:rsid w:val="0002170A"/>
    <w:rsid w:val="00021C94"/>
    <w:rsid w:val="00021CA6"/>
    <w:rsid w:val="00021DDB"/>
    <w:rsid w:val="0002208C"/>
    <w:rsid w:val="0002216B"/>
    <w:rsid w:val="00022EF1"/>
    <w:rsid w:val="00023672"/>
    <w:rsid w:val="00023877"/>
    <w:rsid w:val="00023D1F"/>
    <w:rsid w:val="00024310"/>
    <w:rsid w:val="000243FB"/>
    <w:rsid w:val="0002470F"/>
    <w:rsid w:val="00024824"/>
    <w:rsid w:val="00024C15"/>
    <w:rsid w:val="00025069"/>
    <w:rsid w:val="0002520E"/>
    <w:rsid w:val="00025610"/>
    <w:rsid w:val="00025619"/>
    <w:rsid w:val="00025F5D"/>
    <w:rsid w:val="00026326"/>
    <w:rsid w:val="00026507"/>
    <w:rsid w:val="000265B8"/>
    <w:rsid w:val="00026C1F"/>
    <w:rsid w:val="00026CE5"/>
    <w:rsid w:val="00026DD1"/>
    <w:rsid w:val="00026EA3"/>
    <w:rsid w:val="00027111"/>
    <w:rsid w:val="00027169"/>
    <w:rsid w:val="000279F4"/>
    <w:rsid w:val="00027B66"/>
    <w:rsid w:val="00027B8E"/>
    <w:rsid w:val="00027BAB"/>
    <w:rsid w:val="00027C17"/>
    <w:rsid w:val="00027E74"/>
    <w:rsid w:val="00027FEB"/>
    <w:rsid w:val="000302A8"/>
    <w:rsid w:val="00030364"/>
    <w:rsid w:val="000304FD"/>
    <w:rsid w:val="00030534"/>
    <w:rsid w:val="0003055B"/>
    <w:rsid w:val="000307C4"/>
    <w:rsid w:val="00030892"/>
    <w:rsid w:val="00030A4A"/>
    <w:rsid w:val="00030D6E"/>
    <w:rsid w:val="000310C3"/>
    <w:rsid w:val="00031553"/>
    <w:rsid w:val="000316D4"/>
    <w:rsid w:val="00031739"/>
    <w:rsid w:val="000318DC"/>
    <w:rsid w:val="00031C5A"/>
    <w:rsid w:val="00031E80"/>
    <w:rsid w:val="00031F3A"/>
    <w:rsid w:val="00031FF2"/>
    <w:rsid w:val="00032081"/>
    <w:rsid w:val="00032126"/>
    <w:rsid w:val="00032439"/>
    <w:rsid w:val="0003299A"/>
    <w:rsid w:val="00032AEE"/>
    <w:rsid w:val="000333B0"/>
    <w:rsid w:val="00033483"/>
    <w:rsid w:val="00033631"/>
    <w:rsid w:val="0003387D"/>
    <w:rsid w:val="00033902"/>
    <w:rsid w:val="00033E17"/>
    <w:rsid w:val="00034530"/>
    <w:rsid w:val="00034935"/>
    <w:rsid w:val="00034A53"/>
    <w:rsid w:val="00034E29"/>
    <w:rsid w:val="00034F54"/>
    <w:rsid w:val="0003573E"/>
    <w:rsid w:val="00035B3A"/>
    <w:rsid w:val="000361D4"/>
    <w:rsid w:val="000361E7"/>
    <w:rsid w:val="000363DC"/>
    <w:rsid w:val="00036669"/>
    <w:rsid w:val="000367E2"/>
    <w:rsid w:val="00036C98"/>
    <w:rsid w:val="00036CA3"/>
    <w:rsid w:val="00036FBE"/>
    <w:rsid w:val="00037204"/>
    <w:rsid w:val="00037DF6"/>
    <w:rsid w:val="00037F78"/>
    <w:rsid w:val="000401D1"/>
    <w:rsid w:val="0004100D"/>
    <w:rsid w:val="00041019"/>
    <w:rsid w:val="000413E5"/>
    <w:rsid w:val="0004140C"/>
    <w:rsid w:val="000415C9"/>
    <w:rsid w:val="000419E9"/>
    <w:rsid w:val="00041B75"/>
    <w:rsid w:val="00041EBF"/>
    <w:rsid w:val="00041F4F"/>
    <w:rsid w:val="00042ADF"/>
    <w:rsid w:val="00042AEE"/>
    <w:rsid w:val="00042C42"/>
    <w:rsid w:val="0004344D"/>
    <w:rsid w:val="00043492"/>
    <w:rsid w:val="00043565"/>
    <w:rsid w:val="000435DF"/>
    <w:rsid w:val="00043A61"/>
    <w:rsid w:val="00043AA2"/>
    <w:rsid w:val="00043ADC"/>
    <w:rsid w:val="00043F34"/>
    <w:rsid w:val="00044363"/>
    <w:rsid w:val="00044CB4"/>
    <w:rsid w:val="00044D30"/>
    <w:rsid w:val="00044F34"/>
    <w:rsid w:val="00045048"/>
    <w:rsid w:val="0004511A"/>
    <w:rsid w:val="000451E7"/>
    <w:rsid w:val="00045397"/>
    <w:rsid w:val="000455CA"/>
    <w:rsid w:val="000458E9"/>
    <w:rsid w:val="000459C4"/>
    <w:rsid w:val="00045B6D"/>
    <w:rsid w:val="00045B94"/>
    <w:rsid w:val="00045BD1"/>
    <w:rsid w:val="00045C3F"/>
    <w:rsid w:val="00046319"/>
    <w:rsid w:val="000463C6"/>
    <w:rsid w:val="00046512"/>
    <w:rsid w:val="00046860"/>
    <w:rsid w:val="00046C05"/>
    <w:rsid w:val="00046F07"/>
    <w:rsid w:val="00047069"/>
    <w:rsid w:val="0004726D"/>
    <w:rsid w:val="00047278"/>
    <w:rsid w:val="000473A5"/>
    <w:rsid w:val="00047509"/>
    <w:rsid w:val="000476BD"/>
    <w:rsid w:val="000479B3"/>
    <w:rsid w:val="00047C8B"/>
    <w:rsid w:val="00047D24"/>
    <w:rsid w:val="00047E50"/>
    <w:rsid w:val="00047E9C"/>
    <w:rsid w:val="0005012E"/>
    <w:rsid w:val="00050251"/>
    <w:rsid w:val="00050262"/>
    <w:rsid w:val="00050363"/>
    <w:rsid w:val="00050CA2"/>
    <w:rsid w:val="00051100"/>
    <w:rsid w:val="00051F02"/>
    <w:rsid w:val="00052019"/>
    <w:rsid w:val="00052375"/>
    <w:rsid w:val="00052980"/>
    <w:rsid w:val="00052AF3"/>
    <w:rsid w:val="00052D1B"/>
    <w:rsid w:val="00052E27"/>
    <w:rsid w:val="00052E7E"/>
    <w:rsid w:val="00052F98"/>
    <w:rsid w:val="00053145"/>
    <w:rsid w:val="000533B7"/>
    <w:rsid w:val="000540BB"/>
    <w:rsid w:val="0005413E"/>
    <w:rsid w:val="00054473"/>
    <w:rsid w:val="00054857"/>
    <w:rsid w:val="00054B71"/>
    <w:rsid w:val="00054C25"/>
    <w:rsid w:val="00054F7F"/>
    <w:rsid w:val="0005500A"/>
    <w:rsid w:val="00055217"/>
    <w:rsid w:val="00055256"/>
    <w:rsid w:val="00055284"/>
    <w:rsid w:val="00055503"/>
    <w:rsid w:val="000555AD"/>
    <w:rsid w:val="00055A98"/>
    <w:rsid w:val="00055AD9"/>
    <w:rsid w:val="00055BFA"/>
    <w:rsid w:val="00055D70"/>
    <w:rsid w:val="000560AD"/>
    <w:rsid w:val="00056112"/>
    <w:rsid w:val="00056162"/>
    <w:rsid w:val="0005648C"/>
    <w:rsid w:val="00056B0E"/>
    <w:rsid w:val="00056C84"/>
    <w:rsid w:val="000570C5"/>
    <w:rsid w:val="00057225"/>
    <w:rsid w:val="00057D43"/>
    <w:rsid w:val="00060224"/>
    <w:rsid w:val="00060226"/>
    <w:rsid w:val="000602DE"/>
    <w:rsid w:val="000604EB"/>
    <w:rsid w:val="00060594"/>
    <w:rsid w:val="00060952"/>
    <w:rsid w:val="00060CA2"/>
    <w:rsid w:val="00060E97"/>
    <w:rsid w:val="000611A7"/>
    <w:rsid w:val="000611B8"/>
    <w:rsid w:val="0006234C"/>
    <w:rsid w:val="00062556"/>
    <w:rsid w:val="000629B5"/>
    <w:rsid w:val="0006380F"/>
    <w:rsid w:val="00063824"/>
    <w:rsid w:val="000639B2"/>
    <w:rsid w:val="00063A04"/>
    <w:rsid w:val="000640AD"/>
    <w:rsid w:val="00064149"/>
    <w:rsid w:val="000642B6"/>
    <w:rsid w:val="000643E8"/>
    <w:rsid w:val="00064A10"/>
    <w:rsid w:val="00064A6F"/>
    <w:rsid w:val="00064BF9"/>
    <w:rsid w:val="00064C50"/>
    <w:rsid w:val="00064D40"/>
    <w:rsid w:val="00064F82"/>
    <w:rsid w:val="000659B3"/>
    <w:rsid w:val="00065C9B"/>
    <w:rsid w:val="00065DCA"/>
    <w:rsid w:val="00065E93"/>
    <w:rsid w:val="00065EA1"/>
    <w:rsid w:val="00065FE1"/>
    <w:rsid w:val="00066305"/>
    <w:rsid w:val="00066394"/>
    <w:rsid w:val="0006654C"/>
    <w:rsid w:val="00066A08"/>
    <w:rsid w:val="00066E03"/>
    <w:rsid w:val="00066F02"/>
    <w:rsid w:val="00067073"/>
    <w:rsid w:val="000670BC"/>
    <w:rsid w:val="000670E4"/>
    <w:rsid w:val="0006741D"/>
    <w:rsid w:val="00067771"/>
    <w:rsid w:val="00067AFD"/>
    <w:rsid w:val="00067FF9"/>
    <w:rsid w:val="00070377"/>
    <w:rsid w:val="000709B4"/>
    <w:rsid w:val="00070CC6"/>
    <w:rsid w:val="00070D97"/>
    <w:rsid w:val="00070EE1"/>
    <w:rsid w:val="0007105B"/>
    <w:rsid w:val="00071209"/>
    <w:rsid w:val="000712EB"/>
    <w:rsid w:val="000718D6"/>
    <w:rsid w:val="00071902"/>
    <w:rsid w:val="00072143"/>
    <w:rsid w:val="00072298"/>
    <w:rsid w:val="00072694"/>
    <w:rsid w:val="00072781"/>
    <w:rsid w:val="000728A0"/>
    <w:rsid w:val="00072AAC"/>
    <w:rsid w:val="00072C34"/>
    <w:rsid w:val="00072D1C"/>
    <w:rsid w:val="000734A8"/>
    <w:rsid w:val="00073A37"/>
    <w:rsid w:val="00073A92"/>
    <w:rsid w:val="00074120"/>
    <w:rsid w:val="000743C7"/>
    <w:rsid w:val="0007456B"/>
    <w:rsid w:val="00074B0F"/>
    <w:rsid w:val="00074B36"/>
    <w:rsid w:val="00074C83"/>
    <w:rsid w:val="0007576D"/>
    <w:rsid w:val="000757D0"/>
    <w:rsid w:val="00075938"/>
    <w:rsid w:val="00075A7F"/>
    <w:rsid w:val="00075D2C"/>
    <w:rsid w:val="00076255"/>
    <w:rsid w:val="0007647B"/>
    <w:rsid w:val="000764DF"/>
    <w:rsid w:val="00076683"/>
    <w:rsid w:val="0007767E"/>
    <w:rsid w:val="0007779E"/>
    <w:rsid w:val="000778BE"/>
    <w:rsid w:val="00077F93"/>
    <w:rsid w:val="00080AC3"/>
    <w:rsid w:val="00080ECF"/>
    <w:rsid w:val="00080F53"/>
    <w:rsid w:val="000818B2"/>
    <w:rsid w:val="00082444"/>
    <w:rsid w:val="00082B00"/>
    <w:rsid w:val="00083067"/>
    <w:rsid w:val="0008341D"/>
    <w:rsid w:val="0008358E"/>
    <w:rsid w:val="00083920"/>
    <w:rsid w:val="000844CC"/>
    <w:rsid w:val="00084733"/>
    <w:rsid w:val="00084ADF"/>
    <w:rsid w:val="00084F61"/>
    <w:rsid w:val="00084F69"/>
    <w:rsid w:val="0008511E"/>
    <w:rsid w:val="000857BA"/>
    <w:rsid w:val="00085D23"/>
    <w:rsid w:val="00085DE0"/>
    <w:rsid w:val="000860EB"/>
    <w:rsid w:val="00086B7B"/>
    <w:rsid w:val="00087122"/>
    <w:rsid w:val="00087692"/>
    <w:rsid w:val="00087955"/>
    <w:rsid w:val="00090330"/>
    <w:rsid w:val="000904BA"/>
    <w:rsid w:val="000905CD"/>
    <w:rsid w:val="000906A6"/>
    <w:rsid w:val="00090743"/>
    <w:rsid w:val="00090831"/>
    <w:rsid w:val="00090B47"/>
    <w:rsid w:val="000912A8"/>
    <w:rsid w:val="00091910"/>
    <w:rsid w:val="00091A06"/>
    <w:rsid w:val="00091A0A"/>
    <w:rsid w:val="00091B55"/>
    <w:rsid w:val="00091C4F"/>
    <w:rsid w:val="00092292"/>
    <w:rsid w:val="000922A7"/>
    <w:rsid w:val="000926D0"/>
    <w:rsid w:val="0009291E"/>
    <w:rsid w:val="00092995"/>
    <w:rsid w:val="0009348D"/>
    <w:rsid w:val="00093662"/>
    <w:rsid w:val="00093A5B"/>
    <w:rsid w:val="00093F2F"/>
    <w:rsid w:val="000944C1"/>
    <w:rsid w:val="0009499E"/>
    <w:rsid w:val="00095AB5"/>
    <w:rsid w:val="00095BA4"/>
    <w:rsid w:val="00095C0B"/>
    <w:rsid w:val="000962FA"/>
    <w:rsid w:val="0009663B"/>
    <w:rsid w:val="00096A28"/>
    <w:rsid w:val="00096B87"/>
    <w:rsid w:val="00096FB9"/>
    <w:rsid w:val="000973EA"/>
    <w:rsid w:val="00097656"/>
    <w:rsid w:val="0009773F"/>
    <w:rsid w:val="0009775B"/>
    <w:rsid w:val="000978F5"/>
    <w:rsid w:val="00097B33"/>
    <w:rsid w:val="00097D9D"/>
    <w:rsid w:val="00097E03"/>
    <w:rsid w:val="000A0087"/>
    <w:rsid w:val="000A00D7"/>
    <w:rsid w:val="000A0145"/>
    <w:rsid w:val="000A0198"/>
    <w:rsid w:val="000A027B"/>
    <w:rsid w:val="000A0799"/>
    <w:rsid w:val="000A08BE"/>
    <w:rsid w:val="000A0922"/>
    <w:rsid w:val="000A09EE"/>
    <w:rsid w:val="000A0AF2"/>
    <w:rsid w:val="000A0BC9"/>
    <w:rsid w:val="000A10E6"/>
    <w:rsid w:val="000A1319"/>
    <w:rsid w:val="000A13E7"/>
    <w:rsid w:val="000A1446"/>
    <w:rsid w:val="000A1949"/>
    <w:rsid w:val="000A1C1B"/>
    <w:rsid w:val="000A1F29"/>
    <w:rsid w:val="000A2300"/>
    <w:rsid w:val="000A2350"/>
    <w:rsid w:val="000A2581"/>
    <w:rsid w:val="000A25C0"/>
    <w:rsid w:val="000A2A02"/>
    <w:rsid w:val="000A2A32"/>
    <w:rsid w:val="000A2E90"/>
    <w:rsid w:val="000A2F58"/>
    <w:rsid w:val="000A31B0"/>
    <w:rsid w:val="000A330F"/>
    <w:rsid w:val="000A35AE"/>
    <w:rsid w:val="000A3DC6"/>
    <w:rsid w:val="000A3ED9"/>
    <w:rsid w:val="000A3F45"/>
    <w:rsid w:val="000A3F69"/>
    <w:rsid w:val="000A41D6"/>
    <w:rsid w:val="000A470A"/>
    <w:rsid w:val="000A4728"/>
    <w:rsid w:val="000A53D6"/>
    <w:rsid w:val="000A55BB"/>
    <w:rsid w:val="000A55D3"/>
    <w:rsid w:val="000A5C50"/>
    <w:rsid w:val="000A5F75"/>
    <w:rsid w:val="000A63FB"/>
    <w:rsid w:val="000A6516"/>
    <w:rsid w:val="000A6A89"/>
    <w:rsid w:val="000A6BA1"/>
    <w:rsid w:val="000A7163"/>
    <w:rsid w:val="000A7436"/>
    <w:rsid w:val="000A7EF4"/>
    <w:rsid w:val="000A7F9E"/>
    <w:rsid w:val="000B01D0"/>
    <w:rsid w:val="000B037C"/>
    <w:rsid w:val="000B0859"/>
    <w:rsid w:val="000B0BCE"/>
    <w:rsid w:val="000B0CBB"/>
    <w:rsid w:val="000B0DF3"/>
    <w:rsid w:val="000B1131"/>
    <w:rsid w:val="000B136D"/>
    <w:rsid w:val="000B1395"/>
    <w:rsid w:val="000B1754"/>
    <w:rsid w:val="000B1A99"/>
    <w:rsid w:val="000B1B1D"/>
    <w:rsid w:val="000B1BB7"/>
    <w:rsid w:val="000B1DDF"/>
    <w:rsid w:val="000B1E41"/>
    <w:rsid w:val="000B1EDD"/>
    <w:rsid w:val="000B20C7"/>
    <w:rsid w:val="000B28A1"/>
    <w:rsid w:val="000B2CD6"/>
    <w:rsid w:val="000B3152"/>
    <w:rsid w:val="000B3394"/>
    <w:rsid w:val="000B3823"/>
    <w:rsid w:val="000B3D66"/>
    <w:rsid w:val="000B4032"/>
    <w:rsid w:val="000B4107"/>
    <w:rsid w:val="000B49B0"/>
    <w:rsid w:val="000B4C75"/>
    <w:rsid w:val="000B513E"/>
    <w:rsid w:val="000B51EF"/>
    <w:rsid w:val="000B552D"/>
    <w:rsid w:val="000B55A8"/>
    <w:rsid w:val="000B581B"/>
    <w:rsid w:val="000B59B4"/>
    <w:rsid w:val="000B5CF2"/>
    <w:rsid w:val="000B6285"/>
    <w:rsid w:val="000B63D5"/>
    <w:rsid w:val="000B6414"/>
    <w:rsid w:val="000B6506"/>
    <w:rsid w:val="000B653B"/>
    <w:rsid w:val="000B6632"/>
    <w:rsid w:val="000B6737"/>
    <w:rsid w:val="000B6BB9"/>
    <w:rsid w:val="000B6EEE"/>
    <w:rsid w:val="000B7057"/>
    <w:rsid w:val="000B74C5"/>
    <w:rsid w:val="000B75CD"/>
    <w:rsid w:val="000C0152"/>
    <w:rsid w:val="000C022C"/>
    <w:rsid w:val="000C0329"/>
    <w:rsid w:val="000C06CB"/>
    <w:rsid w:val="000C09C2"/>
    <w:rsid w:val="000C1346"/>
    <w:rsid w:val="000C136A"/>
    <w:rsid w:val="000C138D"/>
    <w:rsid w:val="000C1582"/>
    <w:rsid w:val="000C1645"/>
    <w:rsid w:val="000C19A7"/>
    <w:rsid w:val="000C19C1"/>
    <w:rsid w:val="000C1BC2"/>
    <w:rsid w:val="000C1D81"/>
    <w:rsid w:val="000C2215"/>
    <w:rsid w:val="000C26B6"/>
    <w:rsid w:val="000C2960"/>
    <w:rsid w:val="000C2AEB"/>
    <w:rsid w:val="000C2EC5"/>
    <w:rsid w:val="000C2FDC"/>
    <w:rsid w:val="000C346B"/>
    <w:rsid w:val="000C40BA"/>
    <w:rsid w:val="000C410B"/>
    <w:rsid w:val="000C4503"/>
    <w:rsid w:val="000C4596"/>
    <w:rsid w:val="000C4878"/>
    <w:rsid w:val="000C49FA"/>
    <w:rsid w:val="000C52B8"/>
    <w:rsid w:val="000C5ABA"/>
    <w:rsid w:val="000C5C1A"/>
    <w:rsid w:val="000C60D8"/>
    <w:rsid w:val="000C68EB"/>
    <w:rsid w:val="000C697E"/>
    <w:rsid w:val="000C71B1"/>
    <w:rsid w:val="000C77CE"/>
    <w:rsid w:val="000C7825"/>
    <w:rsid w:val="000C78B6"/>
    <w:rsid w:val="000C7AE2"/>
    <w:rsid w:val="000C7CA5"/>
    <w:rsid w:val="000C7FB7"/>
    <w:rsid w:val="000D0044"/>
    <w:rsid w:val="000D0160"/>
    <w:rsid w:val="000D033F"/>
    <w:rsid w:val="000D08AC"/>
    <w:rsid w:val="000D093F"/>
    <w:rsid w:val="000D0B88"/>
    <w:rsid w:val="000D0C79"/>
    <w:rsid w:val="000D0CE3"/>
    <w:rsid w:val="000D0F7B"/>
    <w:rsid w:val="000D0FEB"/>
    <w:rsid w:val="000D1029"/>
    <w:rsid w:val="000D15BC"/>
    <w:rsid w:val="000D164D"/>
    <w:rsid w:val="000D1765"/>
    <w:rsid w:val="000D18DF"/>
    <w:rsid w:val="000D1EE4"/>
    <w:rsid w:val="000D202D"/>
    <w:rsid w:val="000D2247"/>
    <w:rsid w:val="000D2709"/>
    <w:rsid w:val="000D27C6"/>
    <w:rsid w:val="000D2D60"/>
    <w:rsid w:val="000D3476"/>
    <w:rsid w:val="000D384B"/>
    <w:rsid w:val="000D3CF9"/>
    <w:rsid w:val="000D40DB"/>
    <w:rsid w:val="000D4170"/>
    <w:rsid w:val="000D42AD"/>
    <w:rsid w:val="000D45CE"/>
    <w:rsid w:val="000D487E"/>
    <w:rsid w:val="000D5299"/>
    <w:rsid w:val="000D56E2"/>
    <w:rsid w:val="000D5786"/>
    <w:rsid w:val="000D5C0F"/>
    <w:rsid w:val="000D5E4E"/>
    <w:rsid w:val="000D5EDE"/>
    <w:rsid w:val="000D60F2"/>
    <w:rsid w:val="000D628B"/>
    <w:rsid w:val="000D64F6"/>
    <w:rsid w:val="000D6791"/>
    <w:rsid w:val="000D6A13"/>
    <w:rsid w:val="000D6A9B"/>
    <w:rsid w:val="000D6BE9"/>
    <w:rsid w:val="000D6BFA"/>
    <w:rsid w:val="000D7107"/>
    <w:rsid w:val="000D71DD"/>
    <w:rsid w:val="000D7295"/>
    <w:rsid w:val="000D730C"/>
    <w:rsid w:val="000D7603"/>
    <w:rsid w:val="000D7660"/>
    <w:rsid w:val="000D77DB"/>
    <w:rsid w:val="000D7C31"/>
    <w:rsid w:val="000D7F44"/>
    <w:rsid w:val="000D7F5F"/>
    <w:rsid w:val="000E0773"/>
    <w:rsid w:val="000E087A"/>
    <w:rsid w:val="000E0907"/>
    <w:rsid w:val="000E0951"/>
    <w:rsid w:val="000E0C08"/>
    <w:rsid w:val="000E0D62"/>
    <w:rsid w:val="000E1BA1"/>
    <w:rsid w:val="000E1BAC"/>
    <w:rsid w:val="000E1D77"/>
    <w:rsid w:val="000E1EB8"/>
    <w:rsid w:val="000E1F5B"/>
    <w:rsid w:val="000E2116"/>
    <w:rsid w:val="000E212F"/>
    <w:rsid w:val="000E2341"/>
    <w:rsid w:val="000E24B5"/>
    <w:rsid w:val="000E2C84"/>
    <w:rsid w:val="000E2DAC"/>
    <w:rsid w:val="000E2F95"/>
    <w:rsid w:val="000E3143"/>
    <w:rsid w:val="000E3176"/>
    <w:rsid w:val="000E3348"/>
    <w:rsid w:val="000E33F9"/>
    <w:rsid w:val="000E3451"/>
    <w:rsid w:val="000E34DC"/>
    <w:rsid w:val="000E3811"/>
    <w:rsid w:val="000E4198"/>
    <w:rsid w:val="000E4217"/>
    <w:rsid w:val="000E447A"/>
    <w:rsid w:val="000E474C"/>
    <w:rsid w:val="000E4AE4"/>
    <w:rsid w:val="000E4E33"/>
    <w:rsid w:val="000E50B4"/>
    <w:rsid w:val="000E51EA"/>
    <w:rsid w:val="000E53EF"/>
    <w:rsid w:val="000E54E1"/>
    <w:rsid w:val="000E567F"/>
    <w:rsid w:val="000E57D3"/>
    <w:rsid w:val="000E5B02"/>
    <w:rsid w:val="000E5B9C"/>
    <w:rsid w:val="000E5BC4"/>
    <w:rsid w:val="000E5D5C"/>
    <w:rsid w:val="000E5F00"/>
    <w:rsid w:val="000E5F5D"/>
    <w:rsid w:val="000E61C3"/>
    <w:rsid w:val="000E6301"/>
    <w:rsid w:val="000E6757"/>
    <w:rsid w:val="000E6EA5"/>
    <w:rsid w:val="000E70DF"/>
    <w:rsid w:val="000E7176"/>
    <w:rsid w:val="000E7636"/>
    <w:rsid w:val="000E7CEE"/>
    <w:rsid w:val="000E7E84"/>
    <w:rsid w:val="000F07B4"/>
    <w:rsid w:val="000F0E11"/>
    <w:rsid w:val="000F10D9"/>
    <w:rsid w:val="000F1243"/>
    <w:rsid w:val="000F13DC"/>
    <w:rsid w:val="000F14C9"/>
    <w:rsid w:val="000F19D1"/>
    <w:rsid w:val="000F1FB3"/>
    <w:rsid w:val="000F23C6"/>
    <w:rsid w:val="000F242F"/>
    <w:rsid w:val="000F2639"/>
    <w:rsid w:val="000F2A9A"/>
    <w:rsid w:val="000F3043"/>
    <w:rsid w:val="000F3074"/>
    <w:rsid w:val="000F3177"/>
    <w:rsid w:val="000F3347"/>
    <w:rsid w:val="000F3EFE"/>
    <w:rsid w:val="000F4377"/>
    <w:rsid w:val="000F4859"/>
    <w:rsid w:val="000F48B0"/>
    <w:rsid w:val="000F4B4C"/>
    <w:rsid w:val="000F4E96"/>
    <w:rsid w:val="000F5731"/>
    <w:rsid w:val="000F5A64"/>
    <w:rsid w:val="000F62BB"/>
    <w:rsid w:val="000F657A"/>
    <w:rsid w:val="000F6DF2"/>
    <w:rsid w:val="000F70E6"/>
    <w:rsid w:val="000F7D57"/>
    <w:rsid w:val="000F7EB7"/>
    <w:rsid w:val="00100327"/>
    <w:rsid w:val="001005B5"/>
    <w:rsid w:val="001007B1"/>
    <w:rsid w:val="00100A9D"/>
    <w:rsid w:val="001016DC"/>
    <w:rsid w:val="00101BD2"/>
    <w:rsid w:val="00101CE5"/>
    <w:rsid w:val="00101F07"/>
    <w:rsid w:val="00101F4C"/>
    <w:rsid w:val="00101F50"/>
    <w:rsid w:val="0010278C"/>
    <w:rsid w:val="001029D1"/>
    <w:rsid w:val="001029F0"/>
    <w:rsid w:val="00103A99"/>
    <w:rsid w:val="00103DD9"/>
    <w:rsid w:val="00104302"/>
    <w:rsid w:val="00104988"/>
    <w:rsid w:val="00104B1A"/>
    <w:rsid w:val="00104ED3"/>
    <w:rsid w:val="00105101"/>
    <w:rsid w:val="00105738"/>
    <w:rsid w:val="00105F24"/>
    <w:rsid w:val="00105F4F"/>
    <w:rsid w:val="00105FFD"/>
    <w:rsid w:val="00106AFB"/>
    <w:rsid w:val="00106E62"/>
    <w:rsid w:val="00106E69"/>
    <w:rsid w:val="00107139"/>
    <w:rsid w:val="001072C1"/>
    <w:rsid w:val="001074D8"/>
    <w:rsid w:val="001076DD"/>
    <w:rsid w:val="001076E3"/>
    <w:rsid w:val="0010773E"/>
    <w:rsid w:val="00107982"/>
    <w:rsid w:val="0011022C"/>
    <w:rsid w:val="00110305"/>
    <w:rsid w:val="0011095E"/>
    <w:rsid w:val="001115CE"/>
    <w:rsid w:val="001116A5"/>
    <w:rsid w:val="00111FDE"/>
    <w:rsid w:val="001129A2"/>
    <w:rsid w:val="00112D8E"/>
    <w:rsid w:val="00112DF2"/>
    <w:rsid w:val="00113158"/>
    <w:rsid w:val="00113160"/>
    <w:rsid w:val="001132B4"/>
    <w:rsid w:val="001133E9"/>
    <w:rsid w:val="00113653"/>
    <w:rsid w:val="001139B0"/>
    <w:rsid w:val="001139EB"/>
    <w:rsid w:val="001139FF"/>
    <w:rsid w:val="00113C95"/>
    <w:rsid w:val="00113E13"/>
    <w:rsid w:val="00113FF4"/>
    <w:rsid w:val="001141F6"/>
    <w:rsid w:val="00114648"/>
    <w:rsid w:val="0011464B"/>
    <w:rsid w:val="0011469B"/>
    <w:rsid w:val="001146D9"/>
    <w:rsid w:val="001148D7"/>
    <w:rsid w:val="00114A57"/>
    <w:rsid w:val="00114D25"/>
    <w:rsid w:val="00114DD8"/>
    <w:rsid w:val="00114F0E"/>
    <w:rsid w:val="00115214"/>
    <w:rsid w:val="001152D8"/>
    <w:rsid w:val="00115419"/>
    <w:rsid w:val="00115803"/>
    <w:rsid w:val="0011588E"/>
    <w:rsid w:val="001159E5"/>
    <w:rsid w:val="00115CB8"/>
    <w:rsid w:val="00115EA4"/>
    <w:rsid w:val="00116314"/>
    <w:rsid w:val="001165CC"/>
    <w:rsid w:val="001166FC"/>
    <w:rsid w:val="0011680B"/>
    <w:rsid w:val="00116995"/>
    <w:rsid w:val="001169A3"/>
    <w:rsid w:val="00116E2C"/>
    <w:rsid w:val="00116ECD"/>
    <w:rsid w:val="00116FD6"/>
    <w:rsid w:val="00117076"/>
    <w:rsid w:val="00117197"/>
    <w:rsid w:val="00117642"/>
    <w:rsid w:val="001179C5"/>
    <w:rsid w:val="001201F9"/>
    <w:rsid w:val="0012031B"/>
    <w:rsid w:val="0012041D"/>
    <w:rsid w:val="001204ED"/>
    <w:rsid w:val="001205E7"/>
    <w:rsid w:val="0012081E"/>
    <w:rsid w:val="00120985"/>
    <w:rsid w:val="00120A38"/>
    <w:rsid w:val="00120B63"/>
    <w:rsid w:val="001212BE"/>
    <w:rsid w:val="00121A7C"/>
    <w:rsid w:val="00121C77"/>
    <w:rsid w:val="0012229E"/>
    <w:rsid w:val="0012241D"/>
    <w:rsid w:val="0012267A"/>
    <w:rsid w:val="001229FB"/>
    <w:rsid w:val="0012302E"/>
    <w:rsid w:val="00123363"/>
    <w:rsid w:val="001238AC"/>
    <w:rsid w:val="00123D0F"/>
    <w:rsid w:val="0012423D"/>
    <w:rsid w:val="001243AC"/>
    <w:rsid w:val="00124B54"/>
    <w:rsid w:val="00124DFB"/>
    <w:rsid w:val="00124EB8"/>
    <w:rsid w:val="00124F4B"/>
    <w:rsid w:val="0012553F"/>
    <w:rsid w:val="001255A8"/>
    <w:rsid w:val="001258EC"/>
    <w:rsid w:val="00125D26"/>
    <w:rsid w:val="00125D34"/>
    <w:rsid w:val="00125E0F"/>
    <w:rsid w:val="00126640"/>
    <w:rsid w:val="001267F8"/>
    <w:rsid w:val="00126AA1"/>
    <w:rsid w:val="001274C9"/>
    <w:rsid w:val="0012758B"/>
    <w:rsid w:val="00127ED5"/>
    <w:rsid w:val="00127F47"/>
    <w:rsid w:val="00130E7E"/>
    <w:rsid w:val="001312C9"/>
    <w:rsid w:val="0013186B"/>
    <w:rsid w:val="001319A0"/>
    <w:rsid w:val="00131AE7"/>
    <w:rsid w:val="00131CC1"/>
    <w:rsid w:val="00131F55"/>
    <w:rsid w:val="0013231F"/>
    <w:rsid w:val="00132AFB"/>
    <w:rsid w:val="00132E27"/>
    <w:rsid w:val="00132EEC"/>
    <w:rsid w:val="00132F9A"/>
    <w:rsid w:val="0013311B"/>
    <w:rsid w:val="001332CB"/>
    <w:rsid w:val="00133352"/>
    <w:rsid w:val="001334F0"/>
    <w:rsid w:val="00133641"/>
    <w:rsid w:val="00133A34"/>
    <w:rsid w:val="00133D43"/>
    <w:rsid w:val="00133F92"/>
    <w:rsid w:val="0013438A"/>
    <w:rsid w:val="00134739"/>
    <w:rsid w:val="00134E9F"/>
    <w:rsid w:val="00134FC1"/>
    <w:rsid w:val="00135A35"/>
    <w:rsid w:val="00135B88"/>
    <w:rsid w:val="00136046"/>
    <w:rsid w:val="001362FD"/>
    <w:rsid w:val="00136853"/>
    <w:rsid w:val="0013696E"/>
    <w:rsid w:val="00136BE5"/>
    <w:rsid w:val="00137061"/>
    <w:rsid w:val="001374E1"/>
    <w:rsid w:val="001378CB"/>
    <w:rsid w:val="00137C0B"/>
    <w:rsid w:val="00137E10"/>
    <w:rsid w:val="00140717"/>
    <w:rsid w:val="001408CF"/>
    <w:rsid w:val="0014094B"/>
    <w:rsid w:val="00141069"/>
    <w:rsid w:val="00141213"/>
    <w:rsid w:val="0014182A"/>
    <w:rsid w:val="00141D1E"/>
    <w:rsid w:val="00141DD0"/>
    <w:rsid w:val="00142B1E"/>
    <w:rsid w:val="0014322E"/>
    <w:rsid w:val="00143732"/>
    <w:rsid w:val="001437D1"/>
    <w:rsid w:val="001438A7"/>
    <w:rsid w:val="001439B5"/>
    <w:rsid w:val="00143C76"/>
    <w:rsid w:val="00143CAA"/>
    <w:rsid w:val="00143D99"/>
    <w:rsid w:val="00143DD2"/>
    <w:rsid w:val="00143FDD"/>
    <w:rsid w:val="00144467"/>
    <w:rsid w:val="0014453B"/>
    <w:rsid w:val="00144587"/>
    <w:rsid w:val="00144789"/>
    <w:rsid w:val="00144A25"/>
    <w:rsid w:val="00144C8B"/>
    <w:rsid w:val="00144F7F"/>
    <w:rsid w:val="0014506A"/>
    <w:rsid w:val="001451AA"/>
    <w:rsid w:val="00145424"/>
    <w:rsid w:val="00145440"/>
    <w:rsid w:val="00145515"/>
    <w:rsid w:val="0014560B"/>
    <w:rsid w:val="00145BA8"/>
    <w:rsid w:val="00145BEE"/>
    <w:rsid w:val="001465B7"/>
    <w:rsid w:val="00146C24"/>
    <w:rsid w:val="00146C97"/>
    <w:rsid w:val="00147011"/>
    <w:rsid w:val="00147414"/>
    <w:rsid w:val="00147836"/>
    <w:rsid w:val="00147B66"/>
    <w:rsid w:val="00147CA4"/>
    <w:rsid w:val="00147D0A"/>
    <w:rsid w:val="0015025A"/>
    <w:rsid w:val="00150F03"/>
    <w:rsid w:val="00150FAD"/>
    <w:rsid w:val="00151365"/>
    <w:rsid w:val="00151777"/>
    <w:rsid w:val="00151785"/>
    <w:rsid w:val="001527D6"/>
    <w:rsid w:val="001529FA"/>
    <w:rsid w:val="00152E02"/>
    <w:rsid w:val="00152EC4"/>
    <w:rsid w:val="001530E7"/>
    <w:rsid w:val="00153735"/>
    <w:rsid w:val="00153FB4"/>
    <w:rsid w:val="0015416B"/>
    <w:rsid w:val="00154216"/>
    <w:rsid w:val="001543A0"/>
    <w:rsid w:val="00154FCB"/>
    <w:rsid w:val="00155056"/>
    <w:rsid w:val="00155A31"/>
    <w:rsid w:val="00155C8B"/>
    <w:rsid w:val="00155EFC"/>
    <w:rsid w:val="00156161"/>
    <w:rsid w:val="00156314"/>
    <w:rsid w:val="00156497"/>
    <w:rsid w:val="0015695F"/>
    <w:rsid w:val="00156990"/>
    <w:rsid w:val="00156994"/>
    <w:rsid w:val="001569B3"/>
    <w:rsid w:val="00156B53"/>
    <w:rsid w:val="00156E52"/>
    <w:rsid w:val="00157315"/>
    <w:rsid w:val="0015734D"/>
    <w:rsid w:val="001574B9"/>
    <w:rsid w:val="00157642"/>
    <w:rsid w:val="00157738"/>
    <w:rsid w:val="0015777B"/>
    <w:rsid w:val="00157ABE"/>
    <w:rsid w:val="00157CCE"/>
    <w:rsid w:val="00157E4A"/>
    <w:rsid w:val="0016029D"/>
    <w:rsid w:val="0016095B"/>
    <w:rsid w:val="001609A4"/>
    <w:rsid w:val="00160A54"/>
    <w:rsid w:val="00160EF7"/>
    <w:rsid w:val="001615B0"/>
    <w:rsid w:val="00161CEE"/>
    <w:rsid w:val="00161D09"/>
    <w:rsid w:val="00161EC8"/>
    <w:rsid w:val="00162BFE"/>
    <w:rsid w:val="00162E09"/>
    <w:rsid w:val="001631E6"/>
    <w:rsid w:val="00163A43"/>
    <w:rsid w:val="00163C43"/>
    <w:rsid w:val="00163E6B"/>
    <w:rsid w:val="001645BA"/>
    <w:rsid w:val="00164618"/>
    <w:rsid w:val="0016465E"/>
    <w:rsid w:val="001646EC"/>
    <w:rsid w:val="001647E1"/>
    <w:rsid w:val="001648C2"/>
    <w:rsid w:val="00164BA5"/>
    <w:rsid w:val="00164E0C"/>
    <w:rsid w:val="00165003"/>
    <w:rsid w:val="001655C0"/>
    <w:rsid w:val="00165903"/>
    <w:rsid w:val="00165AF4"/>
    <w:rsid w:val="00165D2F"/>
    <w:rsid w:val="00165DDF"/>
    <w:rsid w:val="00165FF8"/>
    <w:rsid w:val="00166296"/>
    <w:rsid w:val="001664C1"/>
    <w:rsid w:val="00166517"/>
    <w:rsid w:val="0016655F"/>
    <w:rsid w:val="00166EF3"/>
    <w:rsid w:val="0016731D"/>
    <w:rsid w:val="001674DD"/>
    <w:rsid w:val="00167650"/>
    <w:rsid w:val="001676F0"/>
    <w:rsid w:val="0017006C"/>
    <w:rsid w:val="0017007D"/>
    <w:rsid w:val="0017008A"/>
    <w:rsid w:val="00170216"/>
    <w:rsid w:val="001703A0"/>
    <w:rsid w:val="001706FD"/>
    <w:rsid w:val="00171049"/>
    <w:rsid w:val="00171264"/>
    <w:rsid w:val="001713EE"/>
    <w:rsid w:val="00171836"/>
    <w:rsid w:val="0017228C"/>
    <w:rsid w:val="00172290"/>
    <w:rsid w:val="001730DE"/>
    <w:rsid w:val="001733EF"/>
    <w:rsid w:val="0017393A"/>
    <w:rsid w:val="00173C2E"/>
    <w:rsid w:val="00173D5A"/>
    <w:rsid w:val="001740F8"/>
    <w:rsid w:val="0017422F"/>
    <w:rsid w:val="0017471B"/>
    <w:rsid w:val="001748AB"/>
    <w:rsid w:val="00174A83"/>
    <w:rsid w:val="00174B32"/>
    <w:rsid w:val="00174DAC"/>
    <w:rsid w:val="00175397"/>
    <w:rsid w:val="0017584F"/>
    <w:rsid w:val="001758B4"/>
    <w:rsid w:val="00175993"/>
    <w:rsid w:val="001762F6"/>
    <w:rsid w:val="001763F6"/>
    <w:rsid w:val="001764AE"/>
    <w:rsid w:val="0017688F"/>
    <w:rsid w:val="001770B4"/>
    <w:rsid w:val="0017754D"/>
    <w:rsid w:val="00177834"/>
    <w:rsid w:val="001779C9"/>
    <w:rsid w:val="00177B3D"/>
    <w:rsid w:val="00177F67"/>
    <w:rsid w:val="00180322"/>
    <w:rsid w:val="00180A11"/>
    <w:rsid w:val="00180DF9"/>
    <w:rsid w:val="00180EAB"/>
    <w:rsid w:val="00181614"/>
    <w:rsid w:val="00181642"/>
    <w:rsid w:val="001818DD"/>
    <w:rsid w:val="001819D0"/>
    <w:rsid w:val="00181AE2"/>
    <w:rsid w:val="00182188"/>
    <w:rsid w:val="001821E2"/>
    <w:rsid w:val="00182395"/>
    <w:rsid w:val="00182596"/>
    <w:rsid w:val="00182A3E"/>
    <w:rsid w:val="00182BB8"/>
    <w:rsid w:val="00182D0A"/>
    <w:rsid w:val="00182D19"/>
    <w:rsid w:val="0018336E"/>
    <w:rsid w:val="0018344E"/>
    <w:rsid w:val="00183760"/>
    <w:rsid w:val="001839E2"/>
    <w:rsid w:val="0018402E"/>
    <w:rsid w:val="001842C5"/>
    <w:rsid w:val="001848FA"/>
    <w:rsid w:val="00184943"/>
    <w:rsid w:val="00184A21"/>
    <w:rsid w:val="00184AD5"/>
    <w:rsid w:val="00184C69"/>
    <w:rsid w:val="00184D1D"/>
    <w:rsid w:val="00184F39"/>
    <w:rsid w:val="0018615B"/>
    <w:rsid w:val="001861F9"/>
    <w:rsid w:val="00186236"/>
    <w:rsid w:val="00186445"/>
    <w:rsid w:val="00186985"/>
    <w:rsid w:val="00186DD6"/>
    <w:rsid w:val="00186E2F"/>
    <w:rsid w:val="00187508"/>
    <w:rsid w:val="00187D86"/>
    <w:rsid w:val="00190A0D"/>
    <w:rsid w:val="00190BCA"/>
    <w:rsid w:val="00191009"/>
    <w:rsid w:val="00191343"/>
    <w:rsid w:val="0019163D"/>
    <w:rsid w:val="001917F4"/>
    <w:rsid w:val="00191A5B"/>
    <w:rsid w:val="00192181"/>
    <w:rsid w:val="00192420"/>
    <w:rsid w:val="00192504"/>
    <w:rsid w:val="00192D63"/>
    <w:rsid w:val="0019336A"/>
    <w:rsid w:val="001936F2"/>
    <w:rsid w:val="0019389B"/>
    <w:rsid w:val="001939EF"/>
    <w:rsid w:val="00193A7C"/>
    <w:rsid w:val="00193B04"/>
    <w:rsid w:val="00193B2C"/>
    <w:rsid w:val="00193B6C"/>
    <w:rsid w:val="00193DDE"/>
    <w:rsid w:val="00193E09"/>
    <w:rsid w:val="00193E96"/>
    <w:rsid w:val="00193FCF"/>
    <w:rsid w:val="00194451"/>
    <w:rsid w:val="00194578"/>
    <w:rsid w:val="0019459F"/>
    <w:rsid w:val="00194629"/>
    <w:rsid w:val="00194670"/>
    <w:rsid w:val="00194677"/>
    <w:rsid w:val="00194810"/>
    <w:rsid w:val="00194837"/>
    <w:rsid w:val="0019541F"/>
    <w:rsid w:val="0019545D"/>
    <w:rsid w:val="00196176"/>
    <w:rsid w:val="001962FE"/>
    <w:rsid w:val="0019638B"/>
    <w:rsid w:val="00196492"/>
    <w:rsid w:val="00196DE3"/>
    <w:rsid w:val="00196E8B"/>
    <w:rsid w:val="00197152"/>
    <w:rsid w:val="00197218"/>
    <w:rsid w:val="00197492"/>
    <w:rsid w:val="00197592"/>
    <w:rsid w:val="00197676"/>
    <w:rsid w:val="001978BA"/>
    <w:rsid w:val="00197919"/>
    <w:rsid w:val="0019795D"/>
    <w:rsid w:val="00197AB8"/>
    <w:rsid w:val="00197B00"/>
    <w:rsid w:val="001A0157"/>
    <w:rsid w:val="001A017E"/>
    <w:rsid w:val="001A0350"/>
    <w:rsid w:val="001A0907"/>
    <w:rsid w:val="001A0A18"/>
    <w:rsid w:val="001A0A3D"/>
    <w:rsid w:val="001A0C56"/>
    <w:rsid w:val="001A1349"/>
    <w:rsid w:val="001A13DD"/>
    <w:rsid w:val="001A1451"/>
    <w:rsid w:val="001A1493"/>
    <w:rsid w:val="001A1592"/>
    <w:rsid w:val="001A2025"/>
    <w:rsid w:val="001A2044"/>
    <w:rsid w:val="001A2174"/>
    <w:rsid w:val="001A2486"/>
    <w:rsid w:val="001A26D8"/>
    <w:rsid w:val="001A2B0D"/>
    <w:rsid w:val="001A2BCC"/>
    <w:rsid w:val="001A2C33"/>
    <w:rsid w:val="001A2F41"/>
    <w:rsid w:val="001A3021"/>
    <w:rsid w:val="001A322D"/>
    <w:rsid w:val="001A3963"/>
    <w:rsid w:val="001A3A4A"/>
    <w:rsid w:val="001A3ABD"/>
    <w:rsid w:val="001A3DF7"/>
    <w:rsid w:val="001A4269"/>
    <w:rsid w:val="001A434B"/>
    <w:rsid w:val="001A461E"/>
    <w:rsid w:val="001A49E4"/>
    <w:rsid w:val="001A4E00"/>
    <w:rsid w:val="001A4FA3"/>
    <w:rsid w:val="001A53E0"/>
    <w:rsid w:val="001A56EC"/>
    <w:rsid w:val="001A5B67"/>
    <w:rsid w:val="001A5DFD"/>
    <w:rsid w:val="001A5EAE"/>
    <w:rsid w:val="001A5F1D"/>
    <w:rsid w:val="001A60CF"/>
    <w:rsid w:val="001A6797"/>
    <w:rsid w:val="001A68D1"/>
    <w:rsid w:val="001A694E"/>
    <w:rsid w:val="001A6CDD"/>
    <w:rsid w:val="001A7245"/>
    <w:rsid w:val="001A7555"/>
    <w:rsid w:val="001A7558"/>
    <w:rsid w:val="001A7714"/>
    <w:rsid w:val="001A7994"/>
    <w:rsid w:val="001A7F31"/>
    <w:rsid w:val="001A7F74"/>
    <w:rsid w:val="001B0684"/>
    <w:rsid w:val="001B0A9E"/>
    <w:rsid w:val="001B0EA0"/>
    <w:rsid w:val="001B1454"/>
    <w:rsid w:val="001B14E0"/>
    <w:rsid w:val="001B15FD"/>
    <w:rsid w:val="001B1A02"/>
    <w:rsid w:val="001B1B16"/>
    <w:rsid w:val="001B208F"/>
    <w:rsid w:val="001B2210"/>
    <w:rsid w:val="001B27F3"/>
    <w:rsid w:val="001B28F3"/>
    <w:rsid w:val="001B2A71"/>
    <w:rsid w:val="001B2AE0"/>
    <w:rsid w:val="001B2B07"/>
    <w:rsid w:val="001B2C69"/>
    <w:rsid w:val="001B2D00"/>
    <w:rsid w:val="001B2D57"/>
    <w:rsid w:val="001B2DDE"/>
    <w:rsid w:val="001B2E9C"/>
    <w:rsid w:val="001B3335"/>
    <w:rsid w:val="001B397F"/>
    <w:rsid w:val="001B3CFE"/>
    <w:rsid w:val="001B414E"/>
    <w:rsid w:val="001B443F"/>
    <w:rsid w:val="001B48C7"/>
    <w:rsid w:val="001B4927"/>
    <w:rsid w:val="001B4A92"/>
    <w:rsid w:val="001B4CC7"/>
    <w:rsid w:val="001B4EAB"/>
    <w:rsid w:val="001B51B5"/>
    <w:rsid w:val="001B5780"/>
    <w:rsid w:val="001B5822"/>
    <w:rsid w:val="001B5C85"/>
    <w:rsid w:val="001B5FD9"/>
    <w:rsid w:val="001B623A"/>
    <w:rsid w:val="001B6683"/>
    <w:rsid w:val="001B6BF8"/>
    <w:rsid w:val="001B6D79"/>
    <w:rsid w:val="001B6D8F"/>
    <w:rsid w:val="001B6EED"/>
    <w:rsid w:val="001B725F"/>
    <w:rsid w:val="001B7284"/>
    <w:rsid w:val="001B76C6"/>
    <w:rsid w:val="001B7B06"/>
    <w:rsid w:val="001B7CAF"/>
    <w:rsid w:val="001C00D7"/>
    <w:rsid w:val="001C01A0"/>
    <w:rsid w:val="001C02DE"/>
    <w:rsid w:val="001C07C6"/>
    <w:rsid w:val="001C08FB"/>
    <w:rsid w:val="001C09C3"/>
    <w:rsid w:val="001C0B84"/>
    <w:rsid w:val="001C10D5"/>
    <w:rsid w:val="001C17BF"/>
    <w:rsid w:val="001C19C8"/>
    <w:rsid w:val="001C1D9D"/>
    <w:rsid w:val="001C1DAA"/>
    <w:rsid w:val="001C211F"/>
    <w:rsid w:val="001C24AA"/>
    <w:rsid w:val="001C2DE0"/>
    <w:rsid w:val="001C3014"/>
    <w:rsid w:val="001C3663"/>
    <w:rsid w:val="001C37CA"/>
    <w:rsid w:val="001C3998"/>
    <w:rsid w:val="001C3AFE"/>
    <w:rsid w:val="001C3EAF"/>
    <w:rsid w:val="001C40EA"/>
    <w:rsid w:val="001C4133"/>
    <w:rsid w:val="001C4278"/>
    <w:rsid w:val="001C42D2"/>
    <w:rsid w:val="001C434B"/>
    <w:rsid w:val="001C47D5"/>
    <w:rsid w:val="001C48AC"/>
    <w:rsid w:val="001C4A70"/>
    <w:rsid w:val="001C52D3"/>
    <w:rsid w:val="001C52E8"/>
    <w:rsid w:val="001C5D92"/>
    <w:rsid w:val="001C6375"/>
    <w:rsid w:val="001C63CF"/>
    <w:rsid w:val="001C664C"/>
    <w:rsid w:val="001C681B"/>
    <w:rsid w:val="001C68AB"/>
    <w:rsid w:val="001C695D"/>
    <w:rsid w:val="001C6A10"/>
    <w:rsid w:val="001C6CCC"/>
    <w:rsid w:val="001C7394"/>
    <w:rsid w:val="001C76A3"/>
    <w:rsid w:val="001C7B93"/>
    <w:rsid w:val="001C7C87"/>
    <w:rsid w:val="001C7EED"/>
    <w:rsid w:val="001D03F6"/>
    <w:rsid w:val="001D0943"/>
    <w:rsid w:val="001D0AC5"/>
    <w:rsid w:val="001D0B74"/>
    <w:rsid w:val="001D0D05"/>
    <w:rsid w:val="001D13CA"/>
    <w:rsid w:val="001D17F9"/>
    <w:rsid w:val="001D1AFA"/>
    <w:rsid w:val="001D1C68"/>
    <w:rsid w:val="001D1DA9"/>
    <w:rsid w:val="001D265E"/>
    <w:rsid w:val="001D2A5A"/>
    <w:rsid w:val="001D2BCF"/>
    <w:rsid w:val="001D2C76"/>
    <w:rsid w:val="001D31AF"/>
    <w:rsid w:val="001D32FF"/>
    <w:rsid w:val="001D3907"/>
    <w:rsid w:val="001D397C"/>
    <w:rsid w:val="001D39D6"/>
    <w:rsid w:val="001D39DE"/>
    <w:rsid w:val="001D3B84"/>
    <w:rsid w:val="001D4228"/>
    <w:rsid w:val="001D482F"/>
    <w:rsid w:val="001D4D40"/>
    <w:rsid w:val="001D4F85"/>
    <w:rsid w:val="001D50ED"/>
    <w:rsid w:val="001D606A"/>
    <w:rsid w:val="001D6366"/>
    <w:rsid w:val="001D6659"/>
    <w:rsid w:val="001D66B8"/>
    <w:rsid w:val="001D6762"/>
    <w:rsid w:val="001D6F19"/>
    <w:rsid w:val="001D6FA9"/>
    <w:rsid w:val="001D70FD"/>
    <w:rsid w:val="001D711A"/>
    <w:rsid w:val="001D7377"/>
    <w:rsid w:val="001D785A"/>
    <w:rsid w:val="001D7BF0"/>
    <w:rsid w:val="001D7C2D"/>
    <w:rsid w:val="001D7EFB"/>
    <w:rsid w:val="001E002C"/>
    <w:rsid w:val="001E06AE"/>
    <w:rsid w:val="001E0F53"/>
    <w:rsid w:val="001E1069"/>
    <w:rsid w:val="001E11C5"/>
    <w:rsid w:val="001E12BC"/>
    <w:rsid w:val="001E167A"/>
    <w:rsid w:val="001E17DF"/>
    <w:rsid w:val="001E1931"/>
    <w:rsid w:val="001E1D30"/>
    <w:rsid w:val="001E1E96"/>
    <w:rsid w:val="001E2638"/>
    <w:rsid w:val="001E2B1E"/>
    <w:rsid w:val="001E2CEB"/>
    <w:rsid w:val="001E32C6"/>
    <w:rsid w:val="001E346C"/>
    <w:rsid w:val="001E365F"/>
    <w:rsid w:val="001E36B2"/>
    <w:rsid w:val="001E3725"/>
    <w:rsid w:val="001E381B"/>
    <w:rsid w:val="001E3E99"/>
    <w:rsid w:val="001E45F1"/>
    <w:rsid w:val="001E475E"/>
    <w:rsid w:val="001E4838"/>
    <w:rsid w:val="001E4B23"/>
    <w:rsid w:val="001E4CE8"/>
    <w:rsid w:val="001E5272"/>
    <w:rsid w:val="001E5821"/>
    <w:rsid w:val="001E5A41"/>
    <w:rsid w:val="001E5DF6"/>
    <w:rsid w:val="001E6057"/>
    <w:rsid w:val="001E64A7"/>
    <w:rsid w:val="001E65AD"/>
    <w:rsid w:val="001E6708"/>
    <w:rsid w:val="001E67C3"/>
    <w:rsid w:val="001E6A0C"/>
    <w:rsid w:val="001E6C88"/>
    <w:rsid w:val="001E6E78"/>
    <w:rsid w:val="001E744F"/>
    <w:rsid w:val="001E7586"/>
    <w:rsid w:val="001E762E"/>
    <w:rsid w:val="001E7E4D"/>
    <w:rsid w:val="001F013A"/>
    <w:rsid w:val="001F0448"/>
    <w:rsid w:val="001F0C8F"/>
    <w:rsid w:val="001F10CC"/>
    <w:rsid w:val="001F1215"/>
    <w:rsid w:val="001F17B3"/>
    <w:rsid w:val="001F2188"/>
    <w:rsid w:val="001F25C8"/>
    <w:rsid w:val="001F2BD0"/>
    <w:rsid w:val="001F2DCB"/>
    <w:rsid w:val="001F2E65"/>
    <w:rsid w:val="001F318E"/>
    <w:rsid w:val="001F44C6"/>
    <w:rsid w:val="001F4BC7"/>
    <w:rsid w:val="001F4D42"/>
    <w:rsid w:val="001F4DCE"/>
    <w:rsid w:val="001F5243"/>
    <w:rsid w:val="001F5254"/>
    <w:rsid w:val="001F535B"/>
    <w:rsid w:val="001F55B6"/>
    <w:rsid w:val="001F5895"/>
    <w:rsid w:val="001F5A2E"/>
    <w:rsid w:val="001F5AF8"/>
    <w:rsid w:val="001F6146"/>
    <w:rsid w:val="001F625F"/>
    <w:rsid w:val="001F672A"/>
    <w:rsid w:val="001F6750"/>
    <w:rsid w:val="001F6806"/>
    <w:rsid w:val="001F68AC"/>
    <w:rsid w:val="001F6AC7"/>
    <w:rsid w:val="001F6E71"/>
    <w:rsid w:val="001F70E4"/>
    <w:rsid w:val="001F7432"/>
    <w:rsid w:val="001F7559"/>
    <w:rsid w:val="001F7909"/>
    <w:rsid w:val="001F7C37"/>
    <w:rsid w:val="001F7F0C"/>
    <w:rsid w:val="002001F3"/>
    <w:rsid w:val="002011D1"/>
    <w:rsid w:val="00201378"/>
    <w:rsid w:val="002013A1"/>
    <w:rsid w:val="00201688"/>
    <w:rsid w:val="002018D7"/>
    <w:rsid w:val="002020A6"/>
    <w:rsid w:val="00202103"/>
    <w:rsid w:val="0020215D"/>
    <w:rsid w:val="002021F8"/>
    <w:rsid w:val="00202402"/>
    <w:rsid w:val="00202639"/>
    <w:rsid w:val="00202749"/>
    <w:rsid w:val="00202786"/>
    <w:rsid w:val="00202E76"/>
    <w:rsid w:val="00202F2C"/>
    <w:rsid w:val="00202FC4"/>
    <w:rsid w:val="0020320A"/>
    <w:rsid w:val="0020336C"/>
    <w:rsid w:val="00203531"/>
    <w:rsid w:val="00203571"/>
    <w:rsid w:val="0020372F"/>
    <w:rsid w:val="002039BB"/>
    <w:rsid w:val="00203EEF"/>
    <w:rsid w:val="00203FF7"/>
    <w:rsid w:val="002043EA"/>
    <w:rsid w:val="00204629"/>
    <w:rsid w:val="00204829"/>
    <w:rsid w:val="002048A3"/>
    <w:rsid w:val="00204A38"/>
    <w:rsid w:val="00204CFE"/>
    <w:rsid w:val="0020526D"/>
    <w:rsid w:val="00205641"/>
    <w:rsid w:val="0020565E"/>
    <w:rsid w:val="002057E6"/>
    <w:rsid w:val="00205BC4"/>
    <w:rsid w:val="00205D92"/>
    <w:rsid w:val="002061B6"/>
    <w:rsid w:val="0020649C"/>
    <w:rsid w:val="0020685F"/>
    <w:rsid w:val="00206A9A"/>
    <w:rsid w:val="00206F8C"/>
    <w:rsid w:val="002077B5"/>
    <w:rsid w:val="002077F9"/>
    <w:rsid w:val="00207840"/>
    <w:rsid w:val="00207ABD"/>
    <w:rsid w:val="00207BAC"/>
    <w:rsid w:val="0021006F"/>
    <w:rsid w:val="002101E7"/>
    <w:rsid w:val="00211234"/>
    <w:rsid w:val="00211326"/>
    <w:rsid w:val="00211447"/>
    <w:rsid w:val="00211841"/>
    <w:rsid w:val="002118E1"/>
    <w:rsid w:val="0021190A"/>
    <w:rsid w:val="00211A6B"/>
    <w:rsid w:val="00211AC9"/>
    <w:rsid w:val="00211B9A"/>
    <w:rsid w:val="00211BF2"/>
    <w:rsid w:val="00211DD3"/>
    <w:rsid w:val="002123D7"/>
    <w:rsid w:val="00212418"/>
    <w:rsid w:val="0021287A"/>
    <w:rsid w:val="00212D1A"/>
    <w:rsid w:val="00212EBC"/>
    <w:rsid w:val="00213134"/>
    <w:rsid w:val="0021325C"/>
    <w:rsid w:val="00213400"/>
    <w:rsid w:val="0021375B"/>
    <w:rsid w:val="002139D0"/>
    <w:rsid w:val="00213B7C"/>
    <w:rsid w:val="00213FEF"/>
    <w:rsid w:val="002140D7"/>
    <w:rsid w:val="0021459F"/>
    <w:rsid w:val="002147F0"/>
    <w:rsid w:val="00214873"/>
    <w:rsid w:val="00214C6E"/>
    <w:rsid w:val="00214E30"/>
    <w:rsid w:val="00214F22"/>
    <w:rsid w:val="0021593C"/>
    <w:rsid w:val="00215A34"/>
    <w:rsid w:val="002160B1"/>
    <w:rsid w:val="002160F2"/>
    <w:rsid w:val="002161FC"/>
    <w:rsid w:val="002162A6"/>
    <w:rsid w:val="002164C4"/>
    <w:rsid w:val="002166C4"/>
    <w:rsid w:val="0021685F"/>
    <w:rsid w:val="00216AC8"/>
    <w:rsid w:val="00216B27"/>
    <w:rsid w:val="0021754E"/>
    <w:rsid w:val="002177AB"/>
    <w:rsid w:val="0021790E"/>
    <w:rsid w:val="00217BE5"/>
    <w:rsid w:val="00217FD2"/>
    <w:rsid w:val="00220131"/>
    <w:rsid w:val="00220232"/>
    <w:rsid w:val="002204A7"/>
    <w:rsid w:val="002205BA"/>
    <w:rsid w:val="002206AB"/>
    <w:rsid w:val="00220732"/>
    <w:rsid w:val="00220737"/>
    <w:rsid w:val="00220F49"/>
    <w:rsid w:val="00221016"/>
    <w:rsid w:val="00221048"/>
    <w:rsid w:val="002210C4"/>
    <w:rsid w:val="0022196A"/>
    <w:rsid w:val="00221FBC"/>
    <w:rsid w:val="0022236C"/>
    <w:rsid w:val="002224AF"/>
    <w:rsid w:val="002224EB"/>
    <w:rsid w:val="00222B85"/>
    <w:rsid w:val="00222C32"/>
    <w:rsid w:val="00222C6F"/>
    <w:rsid w:val="00222D35"/>
    <w:rsid w:val="002233FB"/>
    <w:rsid w:val="002238B6"/>
    <w:rsid w:val="00224189"/>
    <w:rsid w:val="002242E8"/>
    <w:rsid w:val="00224430"/>
    <w:rsid w:val="002244ED"/>
    <w:rsid w:val="0022466A"/>
    <w:rsid w:val="00224937"/>
    <w:rsid w:val="00224D33"/>
    <w:rsid w:val="00225003"/>
    <w:rsid w:val="002250B5"/>
    <w:rsid w:val="00225768"/>
    <w:rsid w:val="00225D32"/>
    <w:rsid w:val="002261AC"/>
    <w:rsid w:val="00226538"/>
    <w:rsid w:val="002268D5"/>
    <w:rsid w:val="00226B7A"/>
    <w:rsid w:val="002271C3"/>
    <w:rsid w:val="002272B2"/>
    <w:rsid w:val="002274A4"/>
    <w:rsid w:val="00227564"/>
    <w:rsid w:val="00227766"/>
    <w:rsid w:val="00227BCE"/>
    <w:rsid w:val="00227C8F"/>
    <w:rsid w:val="00227D0F"/>
    <w:rsid w:val="00230147"/>
    <w:rsid w:val="002304F9"/>
    <w:rsid w:val="002304FC"/>
    <w:rsid w:val="00230700"/>
    <w:rsid w:val="00230783"/>
    <w:rsid w:val="00230CC0"/>
    <w:rsid w:val="00231511"/>
    <w:rsid w:val="00231676"/>
    <w:rsid w:val="00231751"/>
    <w:rsid w:val="002317DE"/>
    <w:rsid w:val="002317F3"/>
    <w:rsid w:val="00231E43"/>
    <w:rsid w:val="002322C8"/>
    <w:rsid w:val="00232321"/>
    <w:rsid w:val="00232959"/>
    <w:rsid w:val="0023295D"/>
    <w:rsid w:val="00232A11"/>
    <w:rsid w:val="00232FB6"/>
    <w:rsid w:val="0023320A"/>
    <w:rsid w:val="00233350"/>
    <w:rsid w:val="002333F3"/>
    <w:rsid w:val="00233B5B"/>
    <w:rsid w:val="00233CEA"/>
    <w:rsid w:val="00233DB4"/>
    <w:rsid w:val="002347B1"/>
    <w:rsid w:val="002349CD"/>
    <w:rsid w:val="00234B62"/>
    <w:rsid w:val="00234D20"/>
    <w:rsid w:val="00234FF9"/>
    <w:rsid w:val="00235202"/>
    <w:rsid w:val="0023552A"/>
    <w:rsid w:val="00235682"/>
    <w:rsid w:val="002359E6"/>
    <w:rsid w:val="00236146"/>
    <w:rsid w:val="00236374"/>
    <w:rsid w:val="002365EE"/>
    <w:rsid w:val="00236600"/>
    <w:rsid w:val="00236D6D"/>
    <w:rsid w:val="00236E80"/>
    <w:rsid w:val="00237157"/>
    <w:rsid w:val="002371FD"/>
    <w:rsid w:val="00237793"/>
    <w:rsid w:val="002377BB"/>
    <w:rsid w:val="0023787B"/>
    <w:rsid w:val="002378BB"/>
    <w:rsid w:val="002379AD"/>
    <w:rsid w:val="00237DFA"/>
    <w:rsid w:val="00237F34"/>
    <w:rsid w:val="00240408"/>
    <w:rsid w:val="0024044D"/>
    <w:rsid w:val="0024080D"/>
    <w:rsid w:val="0024086F"/>
    <w:rsid w:val="00240B23"/>
    <w:rsid w:val="00241161"/>
    <w:rsid w:val="002411D6"/>
    <w:rsid w:val="002412BB"/>
    <w:rsid w:val="002412C5"/>
    <w:rsid w:val="002412D2"/>
    <w:rsid w:val="00241621"/>
    <w:rsid w:val="00241B9B"/>
    <w:rsid w:val="00241C67"/>
    <w:rsid w:val="00241D38"/>
    <w:rsid w:val="00241DAF"/>
    <w:rsid w:val="00242094"/>
    <w:rsid w:val="0024288A"/>
    <w:rsid w:val="00242972"/>
    <w:rsid w:val="00242BD5"/>
    <w:rsid w:val="00242D1F"/>
    <w:rsid w:val="00242EB4"/>
    <w:rsid w:val="00243476"/>
    <w:rsid w:val="0024356E"/>
    <w:rsid w:val="002436E1"/>
    <w:rsid w:val="00243A6B"/>
    <w:rsid w:val="00243EDE"/>
    <w:rsid w:val="00244118"/>
    <w:rsid w:val="00244721"/>
    <w:rsid w:val="002448F5"/>
    <w:rsid w:val="002448FE"/>
    <w:rsid w:val="00244927"/>
    <w:rsid w:val="00244CA5"/>
    <w:rsid w:val="00244EB7"/>
    <w:rsid w:val="002450B2"/>
    <w:rsid w:val="00245201"/>
    <w:rsid w:val="002453D3"/>
    <w:rsid w:val="002457DB"/>
    <w:rsid w:val="00245D7C"/>
    <w:rsid w:val="00245F15"/>
    <w:rsid w:val="00245F2F"/>
    <w:rsid w:val="002461DB"/>
    <w:rsid w:val="00246718"/>
    <w:rsid w:val="00246DD1"/>
    <w:rsid w:val="0024701D"/>
    <w:rsid w:val="0024703F"/>
    <w:rsid w:val="002470AB"/>
    <w:rsid w:val="0024750A"/>
    <w:rsid w:val="0024780F"/>
    <w:rsid w:val="002478B4"/>
    <w:rsid w:val="00247935"/>
    <w:rsid w:val="0025051D"/>
    <w:rsid w:val="002505FE"/>
    <w:rsid w:val="0025077E"/>
    <w:rsid w:val="00250A82"/>
    <w:rsid w:val="00250C83"/>
    <w:rsid w:val="00250F42"/>
    <w:rsid w:val="00250FBE"/>
    <w:rsid w:val="00250FDA"/>
    <w:rsid w:val="00251143"/>
    <w:rsid w:val="00251372"/>
    <w:rsid w:val="00251522"/>
    <w:rsid w:val="002515D7"/>
    <w:rsid w:val="00251737"/>
    <w:rsid w:val="0025196B"/>
    <w:rsid w:val="00251DF6"/>
    <w:rsid w:val="0025243D"/>
    <w:rsid w:val="0025279C"/>
    <w:rsid w:val="002528E6"/>
    <w:rsid w:val="002528F4"/>
    <w:rsid w:val="00253713"/>
    <w:rsid w:val="00253794"/>
    <w:rsid w:val="00253EA0"/>
    <w:rsid w:val="0025458D"/>
    <w:rsid w:val="00254777"/>
    <w:rsid w:val="00254B1D"/>
    <w:rsid w:val="00254C92"/>
    <w:rsid w:val="0025532B"/>
    <w:rsid w:val="0025554B"/>
    <w:rsid w:val="00255763"/>
    <w:rsid w:val="00255933"/>
    <w:rsid w:val="00255AC3"/>
    <w:rsid w:val="002561EB"/>
    <w:rsid w:val="00256379"/>
    <w:rsid w:val="0025657F"/>
    <w:rsid w:val="002565FA"/>
    <w:rsid w:val="00256626"/>
    <w:rsid w:val="0025693B"/>
    <w:rsid w:val="00256C0E"/>
    <w:rsid w:val="00256C85"/>
    <w:rsid w:val="00256F57"/>
    <w:rsid w:val="00257840"/>
    <w:rsid w:val="00257B20"/>
    <w:rsid w:val="00257C6E"/>
    <w:rsid w:val="002606AC"/>
    <w:rsid w:val="0026093E"/>
    <w:rsid w:val="00260B16"/>
    <w:rsid w:val="00260C53"/>
    <w:rsid w:val="00260D02"/>
    <w:rsid w:val="00260DC7"/>
    <w:rsid w:val="00260E9F"/>
    <w:rsid w:val="002612AD"/>
    <w:rsid w:val="002612F6"/>
    <w:rsid w:val="00261C1E"/>
    <w:rsid w:val="00261E63"/>
    <w:rsid w:val="002623B6"/>
    <w:rsid w:val="0026253F"/>
    <w:rsid w:val="00262B60"/>
    <w:rsid w:val="00262DBF"/>
    <w:rsid w:val="00263383"/>
    <w:rsid w:val="002633F3"/>
    <w:rsid w:val="002636AA"/>
    <w:rsid w:val="0026390D"/>
    <w:rsid w:val="00263A84"/>
    <w:rsid w:val="00263E62"/>
    <w:rsid w:val="0026420D"/>
    <w:rsid w:val="0026433C"/>
    <w:rsid w:val="00265067"/>
    <w:rsid w:val="00265435"/>
    <w:rsid w:val="002658C6"/>
    <w:rsid w:val="00265C70"/>
    <w:rsid w:val="00265F7E"/>
    <w:rsid w:val="00266101"/>
    <w:rsid w:val="002662B2"/>
    <w:rsid w:val="0026641D"/>
    <w:rsid w:val="00266594"/>
    <w:rsid w:val="002666EF"/>
    <w:rsid w:val="00266755"/>
    <w:rsid w:val="00266825"/>
    <w:rsid w:val="002669DD"/>
    <w:rsid w:val="00266A03"/>
    <w:rsid w:val="00266A67"/>
    <w:rsid w:val="002671AA"/>
    <w:rsid w:val="00267267"/>
    <w:rsid w:val="00267DE5"/>
    <w:rsid w:val="00267E34"/>
    <w:rsid w:val="00267F25"/>
    <w:rsid w:val="002705F8"/>
    <w:rsid w:val="00270A9D"/>
    <w:rsid w:val="00270C90"/>
    <w:rsid w:val="00271788"/>
    <w:rsid w:val="00271E62"/>
    <w:rsid w:val="00271E76"/>
    <w:rsid w:val="002720E2"/>
    <w:rsid w:val="002721B7"/>
    <w:rsid w:val="00272293"/>
    <w:rsid w:val="00272942"/>
    <w:rsid w:val="002729E1"/>
    <w:rsid w:val="00272E9B"/>
    <w:rsid w:val="0027302C"/>
    <w:rsid w:val="002730A4"/>
    <w:rsid w:val="002730F0"/>
    <w:rsid w:val="002732D4"/>
    <w:rsid w:val="002732E0"/>
    <w:rsid w:val="00273734"/>
    <w:rsid w:val="002737B4"/>
    <w:rsid w:val="00273A87"/>
    <w:rsid w:val="00273ECC"/>
    <w:rsid w:val="00274068"/>
    <w:rsid w:val="002744BB"/>
    <w:rsid w:val="00274680"/>
    <w:rsid w:val="0027493C"/>
    <w:rsid w:val="00274AA3"/>
    <w:rsid w:val="00274B59"/>
    <w:rsid w:val="002755CF"/>
    <w:rsid w:val="002759E3"/>
    <w:rsid w:val="00275B76"/>
    <w:rsid w:val="00275DAE"/>
    <w:rsid w:val="0027650F"/>
    <w:rsid w:val="00276601"/>
    <w:rsid w:val="00276936"/>
    <w:rsid w:val="002769E8"/>
    <w:rsid w:val="00276C8B"/>
    <w:rsid w:val="00276CED"/>
    <w:rsid w:val="0027727A"/>
    <w:rsid w:val="0027743D"/>
    <w:rsid w:val="00277AA9"/>
    <w:rsid w:val="00277AC7"/>
    <w:rsid w:val="002800D6"/>
    <w:rsid w:val="0028035B"/>
    <w:rsid w:val="00280520"/>
    <w:rsid w:val="0028067D"/>
    <w:rsid w:val="00280C33"/>
    <w:rsid w:val="00280CA3"/>
    <w:rsid w:val="00280CD5"/>
    <w:rsid w:val="002812C4"/>
    <w:rsid w:val="0028139F"/>
    <w:rsid w:val="00281577"/>
    <w:rsid w:val="00281600"/>
    <w:rsid w:val="002821ED"/>
    <w:rsid w:val="00282405"/>
    <w:rsid w:val="002826F2"/>
    <w:rsid w:val="00282ACE"/>
    <w:rsid w:val="00282D31"/>
    <w:rsid w:val="00283176"/>
    <w:rsid w:val="00283341"/>
    <w:rsid w:val="00283F64"/>
    <w:rsid w:val="002845AF"/>
    <w:rsid w:val="00284626"/>
    <w:rsid w:val="00285191"/>
    <w:rsid w:val="002853F7"/>
    <w:rsid w:val="00285575"/>
    <w:rsid w:val="002855E5"/>
    <w:rsid w:val="00285AA2"/>
    <w:rsid w:val="00285CCC"/>
    <w:rsid w:val="00285E22"/>
    <w:rsid w:val="00286480"/>
    <w:rsid w:val="002869EC"/>
    <w:rsid w:val="0028731F"/>
    <w:rsid w:val="00287590"/>
    <w:rsid w:val="00287864"/>
    <w:rsid w:val="002878B3"/>
    <w:rsid w:val="00287D47"/>
    <w:rsid w:val="002902DF"/>
    <w:rsid w:val="002904B5"/>
    <w:rsid w:val="002904F9"/>
    <w:rsid w:val="002914C9"/>
    <w:rsid w:val="002916C5"/>
    <w:rsid w:val="0029175C"/>
    <w:rsid w:val="002918BB"/>
    <w:rsid w:val="00291CB3"/>
    <w:rsid w:val="00291D77"/>
    <w:rsid w:val="00291F7F"/>
    <w:rsid w:val="0029207A"/>
    <w:rsid w:val="00292082"/>
    <w:rsid w:val="002920E4"/>
    <w:rsid w:val="00292549"/>
    <w:rsid w:val="002925ED"/>
    <w:rsid w:val="002927CC"/>
    <w:rsid w:val="00292BDC"/>
    <w:rsid w:val="00292D6E"/>
    <w:rsid w:val="00292E08"/>
    <w:rsid w:val="002933B7"/>
    <w:rsid w:val="0029358E"/>
    <w:rsid w:val="00293A4D"/>
    <w:rsid w:val="0029433B"/>
    <w:rsid w:val="002950BD"/>
    <w:rsid w:val="002952F9"/>
    <w:rsid w:val="00295330"/>
    <w:rsid w:val="00295617"/>
    <w:rsid w:val="002957A0"/>
    <w:rsid w:val="00295B2B"/>
    <w:rsid w:val="00295C5B"/>
    <w:rsid w:val="002961CD"/>
    <w:rsid w:val="00296658"/>
    <w:rsid w:val="00296775"/>
    <w:rsid w:val="002967D0"/>
    <w:rsid w:val="00296BFA"/>
    <w:rsid w:val="00296E5D"/>
    <w:rsid w:val="00296FB7"/>
    <w:rsid w:val="00297007"/>
    <w:rsid w:val="0029754C"/>
    <w:rsid w:val="00297601"/>
    <w:rsid w:val="0029779C"/>
    <w:rsid w:val="002977D0"/>
    <w:rsid w:val="00297974"/>
    <w:rsid w:val="00297A80"/>
    <w:rsid w:val="00297BD6"/>
    <w:rsid w:val="00297E6B"/>
    <w:rsid w:val="002A0127"/>
    <w:rsid w:val="002A027A"/>
    <w:rsid w:val="002A0376"/>
    <w:rsid w:val="002A039B"/>
    <w:rsid w:val="002A0B2D"/>
    <w:rsid w:val="002A0FAF"/>
    <w:rsid w:val="002A10BD"/>
    <w:rsid w:val="002A14C6"/>
    <w:rsid w:val="002A1CB5"/>
    <w:rsid w:val="002A1CF2"/>
    <w:rsid w:val="002A22DD"/>
    <w:rsid w:val="002A2982"/>
    <w:rsid w:val="002A2B62"/>
    <w:rsid w:val="002A3209"/>
    <w:rsid w:val="002A3452"/>
    <w:rsid w:val="002A3918"/>
    <w:rsid w:val="002A3933"/>
    <w:rsid w:val="002A48BA"/>
    <w:rsid w:val="002A4E25"/>
    <w:rsid w:val="002A5535"/>
    <w:rsid w:val="002A560C"/>
    <w:rsid w:val="002A5903"/>
    <w:rsid w:val="002A60AC"/>
    <w:rsid w:val="002A62BC"/>
    <w:rsid w:val="002A6A49"/>
    <w:rsid w:val="002A6B9A"/>
    <w:rsid w:val="002A6BFE"/>
    <w:rsid w:val="002A6CC1"/>
    <w:rsid w:val="002A6D91"/>
    <w:rsid w:val="002A76AA"/>
    <w:rsid w:val="002A7715"/>
    <w:rsid w:val="002A771B"/>
    <w:rsid w:val="002A7747"/>
    <w:rsid w:val="002B0329"/>
    <w:rsid w:val="002B03DF"/>
    <w:rsid w:val="002B07C0"/>
    <w:rsid w:val="002B0A30"/>
    <w:rsid w:val="002B0CB8"/>
    <w:rsid w:val="002B0F62"/>
    <w:rsid w:val="002B0F99"/>
    <w:rsid w:val="002B146B"/>
    <w:rsid w:val="002B169A"/>
    <w:rsid w:val="002B18EB"/>
    <w:rsid w:val="002B1B78"/>
    <w:rsid w:val="002B1E32"/>
    <w:rsid w:val="002B1E53"/>
    <w:rsid w:val="002B1FAD"/>
    <w:rsid w:val="002B1FEB"/>
    <w:rsid w:val="002B2091"/>
    <w:rsid w:val="002B20F1"/>
    <w:rsid w:val="002B2371"/>
    <w:rsid w:val="002B23E3"/>
    <w:rsid w:val="002B2475"/>
    <w:rsid w:val="002B25E1"/>
    <w:rsid w:val="002B272E"/>
    <w:rsid w:val="002B2733"/>
    <w:rsid w:val="002B2F28"/>
    <w:rsid w:val="002B32D5"/>
    <w:rsid w:val="002B34D4"/>
    <w:rsid w:val="002B3512"/>
    <w:rsid w:val="002B3882"/>
    <w:rsid w:val="002B3BA2"/>
    <w:rsid w:val="002B42DB"/>
    <w:rsid w:val="002B4A8E"/>
    <w:rsid w:val="002B4DCC"/>
    <w:rsid w:val="002B5428"/>
    <w:rsid w:val="002B57F9"/>
    <w:rsid w:val="002B5E91"/>
    <w:rsid w:val="002B5EBB"/>
    <w:rsid w:val="002B5EC1"/>
    <w:rsid w:val="002B62D6"/>
    <w:rsid w:val="002B6871"/>
    <w:rsid w:val="002B6FCF"/>
    <w:rsid w:val="002B7231"/>
    <w:rsid w:val="002B7480"/>
    <w:rsid w:val="002B764E"/>
    <w:rsid w:val="002B7B99"/>
    <w:rsid w:val="002B7BBC"/>
    <w:rsid w:val="002B7F08"/>
    <w:rsid w:val="002C029C"/>
    <w:rsid w:val="002C07C2"/>
    <w:rsid w:val="002C0CD8"/>
    <w:rsid w:val="002C13F8"/>
    <w:rsid w:val="002C17CA"/>
    <w:rsid w:val="002C1917"/>
    <w:rsid w:val="002C19D6"/>
    <w:rsid w:val="002C1D49"/>
    <w:rsid w:val="002C1EDA"/>
    <w:rsid w:val="002C1F15"/>
    <w:rsid w:val="002C2055"/>
    <w:rsid w:val="002C2115"/>
    <w:rsid w:val="002C215F"/>
    <w:rsid w:val="002C22DF"/>
    <w:rsid w:val="002C2A80"/>
    <w:rsid w:val="002C2AB0"/>
    <w:rsid w:val="002C314E"/>
    <w:rsid w:val="002C3155"/>
    <w:rsid w:val="002C3401"/>
    <w:rsid w:val="002C36B5"/>
    <w:rsid w:val="002C3982"/>
    <w:rsid w:val="002C3B6A"/>
    <w:rsid w:val="002C3E17"/>
    <w:rsid w:val="002C3E60"/>
    <w:rsid w:val="002C4379"/>
    <w:rsid w:val="002C486C"/>
    <w:rsid w:val="002C486E"/>
    <w:rsid w:val="002C50AE"/>
    <w:rsid w:val="002C5347"/>
    <w:rsid w:val="002C55E8"/>
    <w:rsid w:val="002C581E"/>
    <w:rsid w:val="002C5DCE"/>
    <w:rsid w:val="002C621F"/>
    <w:rsid w:val="002C632A"/>
    <w:rsid w:val="002C6616"/>
    <w:rsid w:val="002C6724"/>
    <w:rsid w:val="002C6782"/>
    <w:rsid w:val="002C6BC8"/>
    <w:rsid w:val="002C6C34"/>
    <w:rsid w:val="002C6D09"/>
    <w:rsid w:val="002C6D4F"/>
    <w:rsid w:val="002C6EE6"/>
    <w:rsid w:val="002C6FE2"/>
    <w:rsid w:val="002C75AE"/>
    <w:rsid w:val="002C78C4"/>
    <w:rsid w:val="002C79EE"/>
    <w:rsid w:val="002C7B7D"/>
    <w:rsid w:val="002D0349"/>
    <w:rsid w:val="002D03BE"/>
    <w:rsid w:val="002D0675"/>
    <w:rsid w:val="002D0BA2"/>
    <w:rsid w:val="002D0C0F"/>
    <w:rsid w:val="002D0EB3"/>
    <w:rsid w:val="002D115C"/>
    <w:rsid w:val="002D11EC"/>
    <w:rsid w:val="002D1629"/>
    <w:rsid w:val="002D177C"/>
    <w:rsid w:val="002D1B7D"/>
    <w:rsid w:val="002D1D2C"/>
    <w:rsid w:val="002D1DAE"/>
    <w:rsid w:val="002D1F20"/>
    <w:rsid w:val="002D1FAE"/>
    <w:rsid w:val="002D1FBC"/>
    <w:rsid w:val="002D2212"/>
    <w:rsid w:val="002D26D8"/>
    <w:rsid w:val="002D276C"/>
    <w:rsid w:val="002D2993"/>
    <w:rsid w:val="002D2B25"/>
    <w:rsid w:val="002D2B51"/>
    <w:rsid w:val="002D2BE1"/>
    <w:rsid w:val="002D2CB1"/>
    <w:rsid w:val="002D2E79"/>
    <w:rsid w:val="002D33B1"/>
    <w:rsid w:val="002D3760"/>
    <w:rsid w:val="002D3815"/>
    <w:rsid w:val="002D38BB"/>
    <w:rsid w:val="002D3E3D"/>
    <w:rsid w:val="002D4197"/>
    <w:rsid w:val="002D4424"/>
    <w:rsid w:val="002D4851"/>
    <w:rsid w:val="002D49B6"/>
    <w:rsid w:val="002D4D6E"/>
    <w:rsid w:val="002D4E3B"/>
    <w:rsid w:val="002D5076"/>
    <w:rsid w:val="002D5226"/>
    <w:rsid w:val="002D53A5"/>
    <w:rsid w:val="002D5688"/>
    <w:rsid w:val="002D5907"/>
    <w:rsid w:val="002D5A45"/>
    <w:rsid w:val="002D5AE1"/>
    <w:rsid w:val="002D5C09"/>
    <w:rsid w:val="002D5C2F"/>
    <w:rsid w:val="002D605A"/>
    <w:rsid w:val="002D6758"/>
    <w:rsid w:val="002D6E39"/>
    <w:rsid w:val="002D6FB8"/>
    <w:rsid w:val="002D7222"/>
    <w:rsid w:val="002D7439"/>
    <w:rsid w:val="002D7909"/>
    <w:rsid w:val="002D796E"/>
    <w:rsid w:val="002D79DA"/>
    <w:rsid w:val="002D7A1B"/>
    <w:rsid w:val="002D7A5D"/>
    <w:rsid w:val="002D7E1A"/>
    <w:rsid w:val="002E0286"/>
    <w:rsid w:val="002E0337"/>
    <w:rsid w:val="002E03C1"/>
    <w:rsid w:val="002E04DD"/>
    <w:rsid w:val="002E05D4"/>
    <w:rsid w:val="002E0F5B"/>
    <w:rsid w:val="002E0FA2"/>
    <w:rsid w:val="002E0FF0"/>
    <w:rsid w:val="002E1374"/>
    <w:rsid w:val="002E15F3"/>
    <w:rsid w:val="002E1A7B"/>
    <w:rsid w:val="002E1B47"/>
    <w:rsid w:val="002E1E09"/>
    <w:rsid w:val="002E1E81"/>
    <w:rsid w:val="002E1FC4"/>
    <w:rsid w:val="002E1FD1"/>
    <w:rsid w:val="002E25F6"/>
    <w:rsid w:val="002E26EC"/>
    <w:rsid w:val="002E28DC"/>
    <w:rsid w:val="002E2D0C"/>
    <w:rsid w:val="002E303D"/>
    <w:rsid w:val="002E3191"/>
    <w:rsid w:val="002E37B0"/>
    <w:rsid w:val="002E3912"/>
    <w:rsid w:val="002E3ED0"/>
    <w:rsid w:val="002E411D"/>
    <w:rsid w:val="002E4339"/>
    <w:rsid w:val="002E43F5"/>
    <w:rsid w:val="002E4684"/>
    <w:rsid w:val="002E48BC"/>
    <w:rsid w:val="002E48BE"/>
    <w:rsid w:val="002E4BA1"/>
    <w:rsid w:val="002E4C25"/>
    <w:rsid w:val="002E51B8"/>
    <w:rsid w:val="002E53ED"/>
    <w:rsid w:val="002E5756"/>
    <w:rsid w:val="002E5E5C"/>
    <w:rsid w:val="002E5F66"/>
    <w:rsid w:val="002E5FE1"/>
    <w:rsid w:val="002E6DB4"/>
    <w:rsid w:val="002E7274"/>
    <w:rsid w:val="002E7301"/>
    <w:rsid w:val="002E75B3"/>
    <w:rsid w:val="002E776A"/>
    <w:rsid w:val="002E781E"/>
    <w:rsid w:val="002F0024"/>
    <w:rsid w:val="002F0066"/>
    <w:rsid w:val="002F0D82"/>
    <w:rsid w:val="002F0EBE"/>
    <w:rsid w:val="002F1017"/>
    <w:rsid w:val="002F1032"/>
    <w:rsid w:val="002F1AEA"/>
    <w:rsid w:val="002F2301"/>
    <w:rsid w:val="002F291B"/>
    <w:rsid w:val="002F3131"/>
    <w:rsid w:val="002F318A"/>
    <w:rsid w:val="002F3294"/>
    <w:rsid w:val="002F3573"/>
    <w:rsid w:val="002F41F5"/>
    <w:rsid w:val="002F4550"/>
    <w:rsid w:val="002F4903"/>
    <w:rsid w:val="002F505F"/>
    <w:rsid w:val="002F5186"/>
    <w:rsid w:val="002F531B"/>
    <w:rsid w:val="002F5A62"/>
    <w:rsid w:val="002F5B1E"/>
    <w:rsid w:val="002F5BFE"/>
    <w:rsid w:val="002F64F2"/>
    <w:rsid w:val="002F66C7"/>
    <w:rsid w:val="002F6B23"/>
    <w:rsid w:val="002F6BE4"/>
    <w:rsid w:val="002F6C7C"/>
    <w:rsid w:val="002F6D39"/>
    <w:rsid w:val="002F7076"/>
    <w:rsid w:val="002F71F2"/>
    <w:rsid w:val="002F7597"/>
    <w:rsid w:val="002F7669"/>
    <w:rsid w:val="002F7B13"/>
    <w:rsid w:val="00300081"/>
    <w:rsid w:val="0030084A"/>
    <w:rsid w:val="003008E7"/>
    <w:rsid w:val="00300D7D"/>
    <w:rsid w:val="00300E48"/>
    <w:rsid w:val="0030104F"/>
    <w:rsid w:val="003011D6"/>
    <w:rsid w:val="00301392"/>
    <w:rsid w:val="0030148E"/>
    <w:rsid w:val="0030177A"/>
    <w:rsid w:val="003017FA"/>
    <w:rsid w:val="003024B0"/>
    <w:rsid w:val="003024CA"/>
    <w:rsid w:val="003024EA"/>
    <w:rsid w:val="00302578"/>
    <w:rsid w:val="00302C40"/>
    <w:rsid w:val="00302E8F"/>
    <w:rsid w:val="003037E4"/>
    <w:rsid w:val="00303869"/>
    <w:rsid w:val="00303D79"/>
    <w:rsid w:val="00304554"/>
    <w:rsid w:val="0030484A"/>
    <w:rsid w:val="00304999"/>
    <w:rsid w:val="00304BF8"/>
    <w:rsid w:val="00304D5C"/>
    <w:rsid w:val="0030527C"/>
    <w:rsid w:val="003052A6"/>
    <w:rsid w:val="00305A82"/>
    <w:rsid w:val="00305E9C"/>
    <w:rsid w:val="003063F4"/>
    <w:rsid w:val="003067B2"/>
    <w:rsid w:val="003068D3"/>
    <w:rsid w:val="00306A9D"/>
    <w:rsid w:val="0030714F"/>
    <w:rsid w:val="003077D4"/>
    <w:rsid w:val="00310070"/>
    <w:rsid w:val="0031051A"/>
    <w:rsid w:val="003106F6"/>
    <w:rsid w:val="00310804"/>
    <w:rsid w:val="00310994"/>
    <w:rsid w:val="00310B91"/>
    <w:rsid w:val="00310D54"/>
    <w:rsid w:val="00310F2A"/>
    <w:rsid w:val="00311024"/>
    <w:rsid w:val="00311C49"/>
    <w:rsid w:val="00311E00"/>
    <w:rsid w:val="00311E08"/>
    <w:rsid w:val="00311F54"/>
    <w:rsid w:val="003126DD"/>
    <w:rsid w:val="00312CF4"/>
    <w:rsid w:val="00312F19"/>
    <w:rsid w:val="00312F66"/>
    <w:rsid w:val="0031326E"/>
    <w:rsid w:val="003133C7"/>
    <w:rsid w:val="00313CB7"/>
    <w:rsid w:val="00314228"/>
    <w:rsid w:val="00314396"/>
    <w:rsid w:val="00314540"/>
    <w:rsid w:val="00314558"/>
    <w:rsid w:val="0031477C"/>
    <w:rsid w:val="00314907"/>
    <w:rsid w:val="00315002"/>
    <w:rsid w:val="003155F1"/>
    <w:rsid w:val="00315E02"/>
    <w:rsid w:val="00315F34"/>
    <w:rsid w:val="00316041"/>
    <w:rsid w:val="00316108"/>
    <w:rsid w:val="00316193"/>
    <w:rsid w:val="003164B4"/>
    <w:rsid w:val="00316BF0"/>
    <w:rsid w:val="00316C50"/>
    <w:rsid w:val="0031701C"/>
    <w:rsid w:val="0031715A"/>
    <w:rsid w:val="00317220"/>
    <w:rsid w:val="003173E4"/>
    <w:rsid w:val="003174AA"/>
    <w:rsid w:val="003175AE"/>
    <w:rsid w:val="00317771"/>
    <w:rsid w:val="00317917"/>
    <w:rsid w:val="0032016A"/>
    <w:rsid w:val="00320184"/>
    <w:rsid w:val="003202EB"/>
    <w:rsid w:val="003216DE"/>
    <w:rsid w:val="0032192D"/>
    <w:rsid w:val="00322145"/>
    <w:rsid w:val="003225EB"/>
    <w:rsid w:val="00322666"/>
    <w:rsid w:val="00322868"/>
    <w:rsid w:val="003228C2"/>
    <w:rsid w:val="00322974"/>
    <w:rsid w:val="00322AA5"/>
    <w:rsid w:val="00322C58"/>
    <w:rsid w:val="00322C8A"/>
    <w:rsid w:val="00322CDA"/>
    <w:rsid w:val="003230A3"/>
    <w:rsid w:val="00323723"/>
    <w:rsid w:val="00323756"/>
    <w:rsid w:val="00323F49"/>
    <w:rsid w:val="00323FE0"/>
    <w:rsid w:val="00324112"/>
    <w:rsid w:val="003242F9"/>
    <w:rsid w:val="00324642"/>
    <w:rsid w:val="00324FF5"/>
    <w:rsid w:val="00325D90"/>
    <w:rsid w:val="00325DD1"/>
    <w:rsid w:val="00325EF5"/>
    <w:rsid w:val="00325F7C"/>
    <w:rsid w:val="00326A42"/>
    <w:rsid w:val="00326FAC"/>
    <w:rsid w:val="00327186"/>
    <w:rsid w:val="00327404"/>
    <w:rsid w:val="00327C7D"/>
    <w:rsid w:val="00327F93"/>
    <w:rsid w:val="003303BC"/>
    <w:rsid w:val="00330867"/>
    <w:rsid w:val="00330A38"/>
    <w:rsid w:val="00330A9E"/>
    <w:rsid w:val="00330C42"/>
    <w:rsid w:val="00330C86"/>
    <w:rsid w:val="00331157"/>
    <w:rsid w:val="003312F3"/>
    <w:rsid w:val="0033130C"/>
    <w:rsid w:val="00331770"/>
    <w:rsid w:val="00331BEA"/>
    <w:rsid w:val="00331CE4"/>
    <w:rsid w:val="00331FEB"/>
    <w:rsid w:val="00332412"/>
    <w:rsid w:val="00332437"/>
    <w:rsid w:val="0033255F"/>
    <w:rsid w:val="003326B7"/>
    <w:rsid w:val="0033283B"/>
    <w:rsid w:val="00333758"/>
    <w:rsid w:val="0033399B"/>
    <w:rsid w:val="00333F88"/>
    <w:rsid w:val="00333FA0"/>
    <w:rsid w:val="00334077"/>
    <w:rsid w:val="0033407F"/>
    <w:rsid w:val="00334110"/>
    <w:rsid w:val="0033434F"/>
    <w:rsid w:val="003344BC"/>
    <w:rsid w:val="003347DE"/>
    <w:rsid w:val="00334C21"/>
    <w:rsid w:val="00334F14"/>
    <w:rsid w:val="00335AD1"/>
    <w:rsid w:val="00335B2A"/>
    <w:rsid w:val="00335D0A"/>
    <w:rsid w:val="00335F7C"/>
    <w:rsid w:val="003360FF"/>
    <w:rsid w:val="003362A8"/>
    <w:rsid w:val="00336D0D"/>
    <w:rsid w:val="00336FBD"/>
    <w:rsid w:val="0033716A"/>
    <w:rsid w:val="00337361"/>
    <w:rsid w:val="003373C5"/>
    <w:rsid w:val="0033768D"/>
    <w:rsid w:val="00337D5F"/>
    <w:rsid w:val="00337D6D"/>
    <w:rsid w:val="00337DF9"/>
    <w:rsid w:val="0034002A"/>
    <w:rsid w:val="003400E5"/>
    <w:rsid w:val="0034019B"/>
    <w:rsid w:val="003401A3"/>
    <w:rsid w:val="00340311"/>
    <w:rsid w:val="003403D5"/>
    <w:rsid w:val="00340410"/>
    <w:rsid w:val="003405C3"/>
    <w:rsid w:val="003408DB"/>
    <w:rsid w:val="00340BF4"/>
    <w:rsid w:val="00340D60"/>
    <w:rsid w:val="00340D6C"/>
    <w:rsid w:val="0034162E"/>
    <w:rsid w:val="003418B3"/>
    <w:rsid w:val="00341DAC"/>
    <w:rsid w:val="00341FC7"/>
    <w:rsid w:val="00342079"/>
    <w:rsid w:val="003421AC"/>
    <w:rsid w:val="00342292"/>
    <w:rsid w:val="003424A1"/>
    <w:rsid w:val="003426F8"/>
    <w:rsid w:val="00342826"/>
    <w:rsid w:val="00342B69"/>
    <w:rsid w:val="003430BE"/>
    <w:rsid w:val="0034337C"/>
    <w:rsid w:val="003438B6"/>
    <w:rsid w:val="00343A52"/>
    <w:rsid w:val="00343A66"/>
    <w:rsid w:val="00343ADF"/>
    <w:rsid w:val="003440A6"/>
    <w:rsid w:val="003441CB"/>
    <w:rsid w:val="003443B7"/>
    <w:rsid w:val="00344509"/>
    <w:rsid w:val="00344784"/>
    <w:rsid w:val="003450C2"/>
    <w:rsid w:val="0034572D"/>
    <w:rsid w:val="0034588F"/>
    <w:rsid w:val="00345E8E"/>
    <w:rsid w:val="00346154"/>
    <w:rsid w:val="00346494"/>
    <w:rsid w:val="003465F7"/>
    <w:rsid w:val="00346647"/>
    <w:rsid w:val="00346829"/>
    <w:rsid w:val="00346E3C"/>
    <w:rsid w:val="0034712C"/>
    <w:rsid w:val="00347639"/>
    <w:rsid w:val="003476AE"/>
    <w:rsid w:val="003479B0"/>
    <w:rsid w:val="00347BD4"/>
    <w:rsid w:val="00347C6C"/>
    <w:rsid w:val="00347DF3"/>
    <w:rsid w:val="003500C9"/>
    <w:rsid w:val="003500E5"/>
    <w:rsid w:val="00350323"/>
    <w:rsid w:val="00350AC9"/>
    <w:rsid w:val="00350BB2"/>
    <w:rsid w:val="00350C11"/>
    <w:rsid w:val="00350E78"/>
    <w:rsid w:val="00350E90"/>
    <w:rsid w:val="00351789"/>
    <w:rsid w:val="00351A0D"/>
    <w:rsid w:val="00351B7A"/>
    <w:rsid w:val="00351FAB"/>
    <w:rsid w:val="00351FDD"/>
    <w:rsid w:val="00352125"/>
    <w:rsid w:val="00352524"/>
    <w:rsid w:val="00352700"/>
    <w:rsid w:val="00352BAB"/>
    <w:rsid w:val="00352D19"/>
    <w:rsid w:val="00352ECF"/>
    <w:rsid w:val="00352ED0"/>
    <w:rsid w:val="003532AE"/>
    <w:rsid w:val="003533E2"/>
    <w:rsid w:val="00353598"/>
    <w:rsid w:val="003538CA"/>
    <w:rsid w:val="00353A6B"/>
    <w:rsid w:val="00353F98"/>
    <w:rsid w:val="0035402A"/>
    <w:rsid w:val="00354303"/>
    <w:rsid w:val="0035437D"/>
    <w:rsid w:val="0035444E"/>
    <w:rsid w:val="00354521"/>
    <w:rsid w:val="00354BB4"/>
    <w:rsid w:val="00354D8D"/>
    <w:rsid w:val="003552C6"/>
    <w:rsid w:val="003553BF"/>
    <w:rsid w:val="0035568A"/>
    <w:rsid w:val="003556B1"/>
    <w:rsid w:val="003559C8"/>
    <w:rsid w:val="00355A83"/>
    <w:rsid w:val="00355BCB"/>
    <w:rsid w:val="00355C24"/>
    <w:rsid w:val="00355CB9"/>
    <w:rsid w:val="00355D3A"/>
    <w:rsid w:val="00355F71"/>
    <w:rsid w:val="00356C05"/>
    <w:rsid w:val="00356FA4"/>
    <w:rsid w:val="003570CE"/>
    <w:rsid w:val="0035728D"/>
    <w:rsid w:val="003574C5"/>
    <w:rsid w:val="00357660"/>
    <w:rsid w:val="00357BAE"/>
    <w:rsid w:val="003604E1"/>
    <w:rsid w:val="0036055E"/>
    <w:rsid w:val="003606C3"/>
    <w:rsid w:val="003608F6"/>
    <w:rsid w:val="0036094E"/>
    <w:rsid w:val="00360CE8"/>
    <w:rsid w:val="003617EF"/>
    <w:rsid w:val="00361AE6"/>
    <w:rsid w:val="00361AEB"/>
    <w:rsid w:val="00361AF6"/>
    <w:rsid w:val="00361BEE"/>
    <w:rsid w:val="00361F0D"/>
    <w:rsid w:val="0036275B"/>
    <w:rsid w:val="003627A8"/>
    <w:rsid w:val="003628E1"/>
    <w:rsid w:val="003629E6"/>
    <w:rsid w:val="00362A9F"/>
    <w:rsid w:val="00362E3E"/>
    <w:rsid w:val="00363CDE"/>
    <w:rsid w:val="003647C4"/>
    <w:rsid w:val="00364934"/>
    <w:rsid w:val="00364A47"/>
    <w:rsid w:val="00365004"/>
    <w:rsid w:val="0036563C"/>
    <w:rsid w:val="003656D0"/>
    <w:rsid w:val="003659AC"/>
    <w:rsid w:val="00365AEF"/>
    <w:rsid w:val="00365B4D"/>
    <w:rsid w:val="00365D6F"/>
    <w:rsid w:val="00365D84"/>
    <w:rsid w:val="003661E3"/>
    <w:rsid w:val="003662FA"/>
    <w:rsid w:val="003665A2"/>
    <w:rsid w:val="00366BB7"/>
    <w:rsid w:val="00366C9F"/>
    <w:rsid w:val="00367857"/>
    <w:rsid w:val="00367A08"/>
    <w:rsid w:val="00367D2D"/>
    <w:rsid w:val="003700DF"/>
    <w:rsid w:val="0037027D"/>
    <w:rsid w:val="003703DB"/>
    <w:rsid w:val="00370CC3"/>
    <w:rsid w:val="00371242"/>
    <w:rsid w:val="00371304"/>
    <w:rsid w:val="003713F5"/>
    <w:rsid w:val="003715DA"/>
    <w:rsid w:val="00371A73"/>
    <w:rsid w:val="00371E53"/>
    <w:rsid w:val="00371E90"/>
    <w:rsid w:val="00371FAB"/>
    <w:rsid w:val="00371FF4"/>
    <w:rsid w:val="00372038"/>
    <w:rsid w:val="00372111"/>
    <w:rsid w:val="00372B99"/>
    <w:rsid w:val="00373155"/>
    <w:rsid w:val="003733C7"/>
    <w:rsid w:val="0037360E"/>
    <w:rsid w:val="003739AB"/>
    <w:rsid w:val="00373BE9"/>
    <w:rsid w:val="00373CB0"/>
    <w:rsid w:val="00373DC6"/>
    <w:rsid w:val="00373F4D"/>
    <w:rsid w:val="003740A4"/>
    <w:rsid w:val="003740D2"/>
    <w:rsid w:val="003742F5"/>
    <w:rsid w:val="00374382"/>
    <w:rsid w:val="003744F0"/>
    <w:rsid w:val="0037452C"/>
    <w:rsid w:val="00374786"/>
    <w:rsid w:val="00374ABD"/>
    <w:rsid w:val="00374C14"/>
    <w:rsid w:val="00374E16"/>
    <w:rsid w:val="003750C0"/>
    <w:rsid w:val="003751E9"/>
    <w:rsid w:val="00375503"/>
    <w:rsid w:val="0037559A"/>
    <w:rsid w:val="00375979"/>
    <w:rsid w:val="00375A1A"/>
    <w:rsid w:val="00375C5A"/>
    <w:rsid w:val="00375D79"/>
    <w:rsid w:val="00375FEB"/>
    <w:rsid w:val="0037630A"/>
    <w:rsid w:val="003763A2"/>
    <w:rsid w:val="00376435"/>
    <w:rsid w:val="003767FB"/>
    <w:rsid w:val="00376A1A"/>
    <w:rsid w:val="00376E0C"/>
    <w:rsid w:val="00377286"/>
    <w:rsid w:val="003772D0"/>
    <w:rsid w:val="003776E4"/>
    <w:rsid w:val="00377CE8"/>
    <w:rsid w:val="003802FD"/>
    <w:rsid w:val="00380912"/>
    <w:rsid w:val="00380A70"/>
    <w:rsid w:val="00380B19"/>
    <w:rsid w:val="00380D5A"/>
    <w:rsid w:val="003816D3"/>
    <w:rsid w:val="003816EB"/>
    <w:rsid w:val="0038177F"/>
    <w:rsid w:val="00381A3F"/>
    <w:rsid w:val="00382427"/>
    <w:rsid w:val="0038250C"/>
    <w:rsid w:val="0038276A"/>
    <w:rsid w:val="00382DE8"/>
    <w:rsid w:val="003831E6"/>
    <w:rsid w:val="0038324A"/>
    <w:rsid w:val="003833E3"/>
    <w:rsid w:val="003833EE"/>
    <w:rsid w:val="0038352A"/>
    <w:rsid w:val="003837AF"/>
    <w:rsid w:val="00383A00"/>
    <w:rsid w:val="00383B46"/>
    <w:rsid w:val="00383E14"/>
    <w:rsid w:val="00384096"/>
    <w:rsid w:val="003840F7"/>
    <w:rsid w:val="003848C9"/>
    <w:rsid w:val="00384D0A"/>
    <w:rsid w:val="00385448"/>
    <w:rsid w:val="00385743"/>
    <w:rsid w:val="003858E8"/>
    <w:rsid w:val="003861D5"/>
    <w:rsid w:val="00386514"/>
    <w:rsid w:val="00386F1F"/>
    <w:rsid w:val="0038709A"/>
    <w:rsid w:val="00387312"/>
    <w:rsid w:val="003873B6"/>
    <w:rsid w:val="00387408"/>
    <w:rsid w:val="003879BD"/>
    <w:rsid w:val="00390493"/>
    <w:rsid w:val="00390F02"/>
    <w:rsid w:val="0039141F"/>
    <w:rsid w:val="0039153C"/>
    <w:rsid w:val="00391705"/>
    <w:rsid w:val="0039186F"/>
    <w:rsid w:val="003919D9"/>
    <w:rsid w:val="003919FC"/>
    <w:rsid w:val="00391A6E"/>
    <w:rsid w:val="00391AED"/>
    <w:rsid w:val="00393820"/>
    <w:rsid w:val="003938DB"/>
    <w:rsid w:val="003938E2"/>
    <w:rsid w:val="00393F27"/>
    <w:rsid w:val="003941D8"/>
    <w:rsid w:val="00394338"/>
    <w:rsid w:val="003945D7"/>
    <w:rsid w:val="003948B5"/>
    <w:rsid w:val="003949E9"/>
    <w:rsid w:val="00394A59"/>
    <w:rsid w:val="00394D1C"/>
    <w:rsid w:val="003951C9"/>
    <w:rsid w:val="003957A6"/>
    <w:rsid w:val="0039599D"/>
    <w:rsid w:val="00395BB1"/>
    <w:rsid w:val="003962D9"/>
    <w:rsid w:val="00396307"/>
    <w:rsid w:val="003968B0"/>
    <w:rsid w:val="00396A68"/>
    <w:rsid w:val="00396C6C"/>
    <w:rsid w:val="00396E25"/>
    <w:rsid w:val="00396FF3"/>
    <w:rsid w:val="00396FF6"/>
    <w:rsid w:val="003973DF"/>
    <w:rsid w:val="0039755E"/>
    <w:rsid w:val="003977A8"/>
    <w:rsid w:val="003977D2"/>
    <w:rsid w:val="00397829"/>
    <w:rsid w:val="003979FF"/>
    <w:rsid w:val="00397AE6"/>
    <w:rsid w:val="003A0044"/>
    <w:rsid w:val="003A02E9"/>
    <w:rsid w:val="003A097A"/>
    <w:rsid w:val="003A0CD6"/>
    <w:rsid w:val="003A0F5D"/>
    <w:rsid w:val="003A159B"/>
    <w:rsid w:val="003A1BC0"/>
    <w:rsid w:val="003A1ECB"/>
    <w:rsid w:val="003A1EFB"/>
    <w:rsid w:val="003A286B"/>
    <w:rsid w:val="003A2AB2"/>
    <w:rsid w:val="003A2AC8"/>
    <w:rsid w:val="003A2AD7"/>
    <w:rsid w:val="003A2FA0"/>
    <w:rsid w:val="003A3214"/>
    <w:rsid w:val="003A3596"/>
    <w:rsid w:val="003A36FF"/>
    <w:rsid w:val="003A373A"/>
    <w:rsid w:val="003A38A7"/>
    <w:rsid w:val="003A3BCA"/>
    <w:rsid w:val="003A3E64"/>
    <w:rsid w:val="003A4055"/>
    <w:rsid w:val="003A471C"/>
    <w:rsid w:val="003A4A74"/>
    <w:rsid w:val="003A5237"/>
    <w:rsid w:val="003A5707"/>
    <w:rsid w:val="003A5941"/>
    <w:rsid w:val="003A59B2"/>
    <w:rsid w:val="003A5ABD"/>
    <w:rsid w:val="003A5BC0"/>
    <w:rsid w:val="003A5EBF"/>
    <w:rsid w:val="003A6185"/>
    <w:rsid w:val="003A646A"/>
    <w:rsid w:val="003A65A9"/>
    <w:rsid w:val="003A6641"/>
    <w:rsid w:val="003A6EF5"/>
    <w:rsid w:val="003A720A"/>
    <w:rsid w:val="003A734A"/>
    <w:rsid w:val="003A73D2"/>
    <w:rsid w:val="003A74F8"/>
    <w:rsid w:val="003A7713"/>
    <w:rsid w:val="003A7777"/>
    <w:rsid w:val="003A7E6D"/>
    <w:rsid w:val="003B00BA"/>
    <w:rsid w:val="003B030D"/>
    <w:rsid w:val="003B0BA5"/>
    <w:rsid w:val="003B0CAE"/>
    <w:rsid w:val="003B0D93"/>
    <w:rsid w:val="003B0DD5"/>
    <w:rsid w:val="003B136A"/>
    <w:rsid w:val="003B15BC"/>
    <w:rsid w:val="003B194E"/>
    <w:rsid w:val="003B1C1C"/>
    <w:rsid w:val="003B1D07"/>
    <w:rsid w:val="003B1DDE"/>
    <w:rsid w:val="003B1E68"/>
    <w:rsid w:val="003B27C6"/>
    <w:rsid w:val="003B291D"/>
    <w:rsid w:val="003B2CC7"/>
    <w:rsid w:val="003B2D38"/>
    <w:rsid w:val="003B2F35"/>
    <w:rsid w:val="003B3600"/>
    <w:rsid w:val="003B3A05"/>
    <w:rsid w:val="003B4170"/>
    <w:rsid w:val="003B4194"/>
    <w:rsid w:val="003B41EC"/>
    <w:rsid w:val="003B42D1"/>
    <w:rsid w:val="003B43C8"/>
    <w:rsid w:val="003B4785"/>
    <w:rsid w:val="003B4A0F"/>
    <w:rsid w:val="003B4EA4"/>
    <w:rsid w:val="003B52CF"/>
    <w:rsid w:val="003B52FD"/>
    <w:rsid w:val="003B5C7B"/>
    <w:rsid w:val="003B64A6"/>
    <w:rsid w:val="003B6507"/>
    <w:rsid w:val="003B6B50"/>
    <w:rsid w:val="003B6D60"/>
    <w:rsid w:val="003B6F9A"/>
    <w:rsid w:val="003B72ED"/>
    <w:rsid w:val="003B733C"/>
    <w:rsid w:val="003B73D2"/>
    <w:rsid w:val="003B7452"/>
    <w:rsid w:val="003B7480"/>
    <w:rsid w:val="003B74EB"/>
    <w:rsid w:val="003B7857"/>
    <w:rsid w:val="003B7CF7"/>
    <w:rsid w:val="003C05AF"/>
    <w:rsid w:val="003C07CF"/>
    <w:rsid w:val="003C09C8"/>
    <w:rsid w:val="003C0C27"/>
    <w:rsid w:val="003C0C86"/>
    <w:rsid w:val="003C0F00"/>
    <w:rsid w:val="003C1359"/>
    <w:rsid w:val="003C19A4"/>
    <w:rsid w:val="003C19F7"/>
    <w:rsid w:val="003C1A84"/>
    <w:rsid w:val="003C1B10"/>
    <w:rsid w:val="003C1B89"/>
    <w:rsid w:val="003C1C0F"/>
    <w:rsid w:val="003C20FD"/>
    <w:rsid w:val="003C2272"/>
    <w:rsid w:val="003C28D4"/>
    <w:rsid w:val="003C2A60"/>
    <w:rsid w:val="003C2ACC"/>
    <w:rsid w:val="003C2B9E"/>
    <w:rsid w:val="003C2BDB"/>
    <w:rsid w:val="003C30C1"/>
    <w:rsid w:val="003C3183"/>
    <w:rsid w:val="003C3324"/>
    <w:rsid w:val="003C337F"/>
    <w:rsid w:val="003C3643"/>
    <w:rsid w:val="003C3A6C"/>
    <w:rsid w:val="003C3A92"/>
    <w:rsid w:val="003C3BBC"/>
    <w:rsid w:val="003C3CC7"/>
    <w:rsid w:val="003C40AD"/>
    <w:rsid w:val="003C450C"/>
    <w:rsid w:val="003C45AF"/>
    <w:rsid w:val="003C4B57"/>
    <w:rsid w:val="003C4BA1"/>
    <w:rsid w:val="003C4CF5"/>
    <w:rsid w:val="003C4FD1"/>
    <w:rsid w:val="003C5350"/>
    <w:rsid w:val="003C546B"/>
    <w:rsid w:val="003C62B6"/>
    <w:rsid w:val="003C6DFB"/>
    <w:rsid w:val="003C7245"/>
    <w:rsid w:val="003C7291"/>
    <w:rsid w:val="003C72A3"/>
    <w:rsid w:val="003C748C"/>
    <w:rsid w:val="003C7A5C"/>
    <w:rsid w:val="003C7BC9"/>
    <w:rsid w:val="003C7D1B"/>
    <w:rsid w:val="003C7DCF"/>
    <w:rsid w:val="003D0037"/>
    <w:rsid w:val="003D0231"/>
    <w:rsid w:val="003D0BF5"/>
    <w:rsid w:val="003D0E4A"/>
    <w:rsid w:val="003D110B"/>
    <w:rsid w:val="003D13A6"/>
    <w:rsid w:val="003D14C2"/>
    <w:rsid w:val="003D1995"/>
    <w:rsid w:val="003D1D58"/>
    <w:rsid w:val="003D2375"/>
    <w:rsid w:val="003D23D2"/>
    <w:rsid w:val="003D2772"/>
    <w:rsid w:val="003D2951"/>
    <w:rsid w:val="003D299F"/>
    <w:rsid w:val="003D2CBF"/>
    <w:rsid w:val="003D2FA4"/>
    <w:rsid w:val="003D3040"/>
    <w:rsid w:val="003D305A"/>
    <w:rsid w:val="003D3245"/>
    <w:rsid w:val="003D343D"/>
    <w:rsid w:val="003D354D"/>
    <w:rsid w:val="003D35B6"/>
    <w:rsid w:val="003D36D6"/>
    <w:rsid w:val="003D3C99"/>
    <w:rsid w:val="003D3D40"/>
    <w:rsid w:val="003D417A"/>
    <w:rsid w:val="003D41CB"/>
    <w:rsid w:val="003D4256"/>
    <w:rsid w:val="003D4273"/>
    <w:rsid w:val="003D43CB"/>
    <w:rsid w:val="003D46F4"/>
    <w:rsid w:val="003D4AA5"/>
    <w:rsid w:val="003D5B1A"/>
    <w:rsid w:val="003D5DBA"/>
    <w:rsid w:val="003D5F15"/>
    <w:rsid w:val="003D658D"/>
    <w:rsid w:val="003D65CC"/>
    <w:rsid w:val="003D65F8"/>
    <w:rsid w:val="003D667E"/>
    <w:rsid w:val="003D67F6"/>
    <w:rsid w:val="003D6B91"/>
    <w:rsid w:val="003D6E1C"/>
    <w:rsid w:val="003D7D0E"/>
    <w:rsid w:val="003D7D5B"/>
    <w:rsid w:val="003E0433"/>
    <w:rsid w:val="003E0482"/>
    <w:rsid w:val="003E06ED"/>
    <w:rsid w:val="003E0819"/>
    <w:rsid w:val="003E0C21"/>
    <w:rsid w:val="003E0E05"/>
    <w:rsid w:val="003E123C"/>
    <w:rsid w:val="003E129F"/>
    <w:rsid w:val="003E1354"/>
    <w:rsid w:val="003E1551"/>
    <w:rsid w:val="003E18DB"/>
    <w:rsid w:val="003E1AB2"/>
    <w:rsid w:val="003E1BDE"/>
    <w:rsid w:val="003E1E59"/>
    <w:rsid w:val="003E1EE7"/>
    <w:rsid w:val="003E243B"/>
    <w:rsid w:val="003E2595"/>
    <w:rsid w:val="003E3115"/>
    <w:rsid w:val="003E32B5"/>
    <w:rsid w:val="003E33E2"/>
    <w:rsid w:val="003E3690"/>
    <w:rsid w:val="003E390B"/>
    <w:rsid w:val="003E3AD7"/>
    <w:rsid w:val="003E3B3D"/>
    <w:rsid w:val="003E3BA1"/>
    <w:rsid w:val="003E3F87"/>
    <w:rsid w:val="003E4273"/>
    <w:rsid w:val="003E45A2"/>
    <w:rsid w:val="003E49D0"/>
    <w:rsid w:val="003E4B79"/>
    <w:rsid w:val="003E4F07"/>
    <w:rsid w:val="003E5957"/>
    <w:rsid w:val="003E5A45"/>
    <w:rsid w:val="003E5B1C"/>
    <w:rsid w:val="003E5F11"/>
    <w:rsid w:val="003E5F33"/>
    <w:rsid w:val="003E6137"/>
    <w:rsid w:val="003E65E2"/>
    <w:rsid w:val="003E6CA9"/>
    <w:rsid w:val="003E6E69"/>
    <w:rsid w:val="003E7132"/>
    <w:rsid w:val="003E7471"/>
    <w:rsid w:val="003E7F8F"/>
    <w:rsid w:val="003F003E"/>
    <w:rsid w:val="003F02B6"/>
    <w:rsid w:val="003F0724"/>
    <w:rsid w:val="003F1005"/>
    <w:rsid w:val="003F1166"/>
    <w:rsid w:val="003F14FA"/>
    <w:rsid w:val="003F163D"/>
    <w:rsid w:val="003F17A2"/>
    <w:rsid w:val="003F1945"/>
    <w:rsid w:val="003F1ADA"/>
    <w:rsid w:val="003F1D96"/>
    <w:rsid w:val="003F2896"/>
    <w:rsid w:val="003F2B0F"/>
    <w:rsid w:val="003F2DE8"/>
    <w:rsid w:val="003F2F81"/>
    <w:rsid w:val="003F31D9"/>
    <w:rsid w:val="003F378A"/>
    <w:rsid w:val="003F38BF"/>
    <w:rsid w:val="003F3C7E"/>
    <w:rsid w:val="003F3F73"/>
    <w:rsid w:val="003F43E3"/>
    <w:rsid w:val="003F43FA"/>
    <w:rsid w:val="003F4470"/>
    <w:rsid w:val="003F4A40"/>
    <w:rsid w:val="003F505A"/>
    <w:rsid w:val="003F56E7"/>
    <w:rsid w:val="003F591C"/>
    <w:rsid w:val="003F59FC"/>
    <w:rsid w:val="003F5C4C"/>
    <w:rsid w:val="003F6155"/>
    <w:rsid w:val="003F6269"/>
    <w:rsid w:val="003F65F0"/>
    <w:rsid w:val="003F6EFA"/>
    <w:rsid w:val="003F6F21"/>
    <w:rsid w:val="003F7137"/>
    <w:rsid w:val="003F7528"/>
    <w:rsid w:val="003F7775"/>
    <w:rsid w:val="003F7822"/>
    <w:rsid w:val="003F79D2"/>
    <w:rsid w:val="003F7F0A"/>
    <w:rsid w:val="00400029"/>
    <w:rsid w:val="004001A1"/>
    <w:rsid w:val="00400254"/>
    <w:rsid w:val="004005CB"/>
    <w:rsid w:val="0040071A"/>
    <w:rsid w:val="00400877"/>
    <w:rsid w:val="00400AE1"/>
    <w:rsid w:val="00400D18"/>
    <w:rsid w:val="00400FF0"/>
    <w:rsid w:val="00401254"/>
    <w:rsid w:val="00401293"/>
    <w:rsid w:val="0040154F"/>
    <w:rsid w:val="00401565"/>
    <w:rsid w:val="004017DB"/>
    <w:rsid w:val="00401AED"/>
    <w:rsid w:val="00401C55"/>
    <w:rsid w:val="00401D58"/>
    <w:rsid w:val="00401D79"/>
    <w:rsid w:val="00402061"/>
    <w:rsid w:val="0040209E"/>
    <w:rsid w:val="004021FA"/>
    <w:rsid w:val="0040271F"/>
    <w:rsid w:val="00402A0B"/>
    <w:rsid w:val="00402C8E"/>
    <w:rsid w:val="00402EEC"/>
    <w:rsid w:val="0040333E"/>
    <w:rsid w:val="00403356"/>
    <w:rsid w:val="004035FC"/>
    <w:rsid w:val="0040389D"/>
    <w:rsid w:val="00403CA1"/>
    <w:rsid w:val="00403D9F"/>
    <w:rsid w:val="004047B3"/>
    <w:rsid w:val="004051DB"/>
    <w:rsid w:val="004052F1"/>
    <w:rsid w:val="004055E3"/>
    <w:rsid w:val="00405F01"/>
    <w:rsid w:val="00405F60"/>
    <w:rsid w:val="00406016"/>
    <w:rsid w:val="00406082"/>
    <w:rsid w:val="004062F8"/>
    <w:rsid w:val="004063DF"/>
    <w:rsid w:val="004065C2"/>
    <w:rsid w:val="00406945"/>
    <w:rsid w:val="00406CE3"/>
    <w:rsid w:val="00406D34"/>
    <w:rsid w:val="00406F10"/>
    <w:rsid w:val="00406F9F"/>
    <w:rsid w:val="0040714C"/>
    <w:rsid w:val="0040733B"/>
    <w:rsid w:val="004073BB"/>
    <w:rsid w:val="0040749C"/>
    <w:rsid w:val="00407A46"/>
    <w:rsid w:val="00407D12"/>
    <w:rsid w:val="0041003C"/>
    <w:rsid w:val="00410102"/>
    <w:rsid w:val="0041030C"/>
    <w:rsid w:val="0041038A"/>
    <w:rsid w:val="0041072E"/>
    <w:rsid w:val="004107BA"/>
    <w:rsid w:val="00410AA1"/>
    <w:rsid w:val="00410CDF"/>
    <w:rsid w:val="00410E0B"/>
    <w:rsid w:val="00411090"/>
    <w:rsid w:val="004112AB"/>
    <w:rsid w:val="004118E0"/>
    <w:rsid w:val="004119E6"/>
    <w:rsid w:val="00411D5F"/>
    <w:rsid w:val="00411D90"/>
    <w:rsid w:val="0041218C"/>
    <w:rsid w:val="0041231F"/>
    <w:rsid w:val="004129E2"/>
    <w:rsid w:val="00412BED"/>
    <w:rsid w:val="0041305F"/>
    <w:rsid w:val="004136D1"/>
    <w:rsid w:val="00413C56"/>
    <w:rsid w:val="00414051"/>
    <w:rsid w:val="004144F3"/>
    <w:rsid w:val="00414544"/>
    <w:rsid w:val="00414606"/>
    <w:rsid w:val="00414995"/>
    <w:rsid w:val="00414E87"/>
    <w:rsid w:val="00414FEC"/>
    <w:rsid w:val="00415788"/>
    <w:rsid w:val="00415928"/>
    <w:rsid w:val="00415B89"/>
    <w:rsid w:val="0041617A"/>
    <w:rsid w:val="004161C7"/>
    <w:rsid w:val="0041645D"/>
    <w:rsid w:val="00416508"/>
    <w:rsid w:val="00416EBE"/>
    <w:rsid w:val="004170AD"/>
    <w:rsid w:val="00417499"/>
    <w:rsid w:val="00417550"/>
    <w:rsid w:val="004178F5"/>
    <w:rsid w:val="00417A74"/>
    <w:rsid w:val="00417F81"/>
    <w:rsid w:val="004202D0"/>
    <w:rsid w:val="00420519"/>
    <w:rsid w:val="004207E8"/>
    <w:rsid w:val="00420D9E"/>
    <w:rsid w:val="004214DC"/>
    <w:rsid w:val="004215E9"/>
    <w:rsid w:val="004217DF"/>
    <w:rsid w:val="00421966"/>
    <w:rsid w:val="004219E1"/>
    <w:rsid w:val="00421B8F"/>
    <w:rsid w:val="00422155"/>
    <w:rsid w:val="0042237F"/>
    <w:rsid w:val="004225AB"/>
    <w:rsid w:val="00422DB0"/>
    <w:rsid w:val="00423178"/>
    <w:rsid w:val="004234E8"/>
    <w:rsid w:val="004238A1"/>
    <w:rsid w:val="004238A3"/>
    <w:rsid w:val="00423B61"/>
    <w:rsid w:val="00423F4E"/>
    <w:rsid w:val="00424887"/>
    <w:rsid w:val="00424E04"/>
    <w:rsid w:val="00424E17"/>
    <w:rsid w:val="00425170"/>
    <w:rsid w:val="0042522A"/>
    <w:rsid w:val="004253CA"/>
    <w:rsid w:val="004259E8"/>
    <w:rsid w:val="00425FF8"/>
    <w:rsid w:val="0042626D"/>
    <w:rsid w:val="00426873"/>
    <w:rsid w:val="004268E3"/>
    <w:rsid w:val="004270D0"/>
    <w:rsid w:val="00427948"/>
    <w:rsid w:val="00427AC6"/>
    <w:rsid w:val="00427B80"/>
    <w:rsid w:val="00430362"/>
    <w:rsid w:val="00430741"/>
    <w:rsid w:val="00430CF8"/>
    <w:rsid w:val="00430DFD"/>
    <w:rsid w:val="00430E2C"/>
    <w:rsid w:val="004313E8"/>
    <w:rsid w:val="0043151A"/>
    <w:rsid w:val="00431681"/>
    <w:rsid w:val="00431D63"/>
    <w:rsid w:val="00431DC5"/>
    <w:rsid w:val="0043230D"/>
    <w:rsid w:val="004323CD"/>
    <w:rsid w:val="004325D3"/>
    <w:rsid w:val="00432EAA"/>
    <w:rsid w:val="004330AA"/>
    <w:rsid w:val="004338A5"/>
    <w:rsid w:val="004339E9"/>
    <w:rsid w:val="00433A40"/>
    <w:rsid w:val="00433A9F"/>
    <w:rsid w:val="00433B83"/>
    <w:rsid w:val="00433D13"/>
    <w:rsid w:val="00433D73"/>
    <w:rsid w:val="00434223"/>
    <w:rsid w:val="0043426C"/>
    <w:rsid w:val="00434330"/>
    <w:rsid w:val="00434485"/>
    <w:rsid w:val="00434767"/>
    <w:rsid w:val="004347B0"/>
    <w:rsid w:val="00434D74"/>
    <w:rsid w:val="00434EA8"/>
    <w:rsid w:val="00434FBE"/>
    <w:rsid w:val="00435278"/>
    <w:rsid w:val="004353C4"/>
    <w:rsid w:val="00435525"/>
    <w:rsid w:val="0043574F"/>
    <w:rsid w:val="004359D4"/>
    <w:rsid w:val="00435C38"/>
    <w:rsid w:val="00435FA5"/>
    <w:rsid w:val="004360B6"/>
    <w:rsid w:val="0043614F"/>
    <w:rsid w:val="0043637C"/>
    <w:rsid w:val="00436693"/>
    <w:rsid w:val="00436903"/>
    <w:rsid w:val="00436D41"/>
    <w:rsid w:val="00436E3E"/>
    <w:rsid w:val="00437AE5"/>
    <w:rsid w:val="00437B94"/>
    <w:rsid w:val="004401F2"/>
    <w:rsid w:val="004401F7"/>
    <w:rsid w:val="004410AF"/>
    <w:rsid w:val="00441224"/>
    <w:rsid w:val="004414D3"/>
    <w:rsid w:val="004418A8"/>
    <w:rsid w:val="00441AF7"/>
    <w:rsid w:val="0044231A"/>
    <w:rsid w:val="0044255C"/>
    <w:rsid w:val="00442627"/>
    <w:rsid w:val="00442727"/>
    <w:rsid w:val="004428A3"/>
    <w:rsid w:val="00442EF4"/>
    <w:rsid w:val="00443099"/>
    <w:rsid w:val="004430F1"/>
    <w:rsid w:val="004433ED"/>
    <w:rsid w:val="00443522"/>
    <w:rsid w:val="0044362B"/>
    <w:rsid w:val="00443944"/>
    <w:rsid w:val="00443AD2"/>
    <w:rsid w:val="00443B02"/>
    <w:rsid w:val="00443B42"/>
    <w:rsid w:val="00443EE4"/>
    <w:rsid w:val="00444241"/>
    <w:rsid w:val="004447E9"/>
    <w:rsid w:val="00444840"/>
    <w:rsid w:val="00444887"/>
    <w:rsid w:val="00445221"/>
    <w:rsid w:val="00445224"/>
    <w:rsid w:val="004452FD"/>
    <w:rsid w:val="0044549E"/>
    <w:rsid w:val="004454DD"/>
    <w:rsid w:val="004455C9"/>
    <w:rsid w:val="00445D2B"/>
    <w:rsid w:val="004464F5"/>
    <w:rsid w:val="0044657D"/>
    <w:rsid w:val="004466C6"/>
    <w:rsid w:val="00446712"/>
    <w:rsid w:val="00446761"/>
    <w:rsid w:val="00446A23"/>
    <w:rsid w:val="00446B9E"/>
    <w:rsid w:val="00447277"/>
    <w:rsid w:val="00450A57"/>
    <w:rsid w:val="00450B5D"/>
    <w:rsid w:val="0045118A"/>
    <w:rsid w:val="004511F2"/>
    <w:rsid w:val="00451269"/>
    <w:rsid w:val="004515D0"/>
    <w:rsid w:val="00451672"/>
    <w:rsid w:val="004518A4"/>
    <w:rsid w:val="00451E6C"/>
    <w:rsid w:val="00452B9C"/>
    <w:rsid w:val="00452C72"/>
    <w:rsid w:val="00452E24"/>
    <w:rsid w:val="00453092"/>
    <w:rsid w:val="00453159"/>
    <w:rsid w:val="00453772"/>
    <w:rsid w:val="00453854"/>
    <w:rsid w:val="00453C8E"/>
    <w:rsid w:val="0045433E"/>
    <w:rsid w:val="004544D5"/>
    <w:rsid w:val="00454EC6"/>
    <w:rsid w:val="0045522B"/>
    <w:rsid w:val="00455231"/>
    <w:rsid w:val="00455291"/>
    <w:rsid w:val="004555A7"/>
    <w:rsid w:val="00455A18"/>
    <w:rsid w:val="00455AE8"/>
    <w:rsid w:val="00455B55"/>
    <w:rsid w:val="00455D8F"/>
    <w:rsid w:val="00455EB1"/>
    <w:rsid w:val="004565FF"/>
    <w:rsid w:val="00456798"/>
    <w:rsid w:val="00456A21"/>
    <w:rsid w:val="00456AAB"/>
    <w:rsid w:val="00456B5C"/>
    <w:rsid w:val="00456C57"/>
    <w:rsid w:val="004572D1"/>
    <w:rsid w:val="00457671"/>
    <w:rsid w:val="004577B1"/>
    <w:rsid w:val="00457E43"/>
    <w:rsid w:val="00460239"/>
    <w:rsid w:val="004607BA"/>
    <w:rsid w:val="00460838"/>
    <w:rsid w:val="00460C5C"/>
    <w:rsid w:val="00460C78"/>
    <w:rsid w:val="00460F7F"/>
    <w:rsid w:val="004611F8"/>
    <w:rsid w:val="0046128B"/>
    <w:rsid w:val="004615E8"/>
    <w:rsid w:val="004618F3"/>
    <w:rsid w:val="00461B8C"/>
    <w:rsid w:val="00461D74"/>
    <w:rsid w:val="0046250C"/>
    <w:rsid w:val="00462593"/>
    <w:rsid w:val="00462782"/>
    <w:rsid w:val="00462BB0"/>
    <w:rsid w:val="0046313F"/>
    <w:rsid w:val="004639B0"/>
    <w:rsid w:val="00463A2C"/>
    <w:rsid w:val="0046408A"/>
    <w:rsid w:val="00464110"/>
    <w:rsid w:val="004644ED"/>
    <w:rsid w:val="004645C8"/>
    <w:rsid w:val="00464B01"/>
    <w:rsid w:val="00464B28"/>
    <w:rsid w:val="00464D20"/>
    <w:rsid w:val="00464E27"/>
    <w:rsid w:val="00465401"/>
    <w:rsid w:val="00465813"/>
    <w:rsid w:val="00465830"/>
    <w:rsid w:val="004658F8"/>
    <w:rsid w:val="00465C7D"/>
    <w:rsid w:val="004665D2"/>
    <w:rsid w:val="0046684B"/>
    <w:rsid w:val="00466AA6"/>
    <w:rsid w:val="00466BD5"/>
    <w:rsid w:val="00466DF5"/>
    <w:rsid w:val="00466E00"/>
    <w:rsid w:val="004672B7"/>
    <w:rsid w:val="00467347"/>
    <w:rsid w:val="004677FC"/>
    <w:rsid w:val="00467913"/>
    <w:rsid w:val="00467AC3"/>
    <w:rsid w:val="00467BD6"/>
    <w:rsid w:val="00467F11"/>
    <w:rsid w:val="004702D8"/>
    <w:rsid w:val="004702ED"/>
    <w:rsid w:val="00470469"/>
    <w:rsid w:val="00470B9D"/>
    <w:rsid w:val="00470C49"/>
    <w:rsid w:val="00470D40"/>
    <w:rsid w:val="00470E15"/>
    <w:rsid w:val="00470EA6"/>
    <w:rsid w:val="00471117"/>
    <w:rsid w:val="004714B5"/>
    <w:rsid w:val="004716C4"/>
    <w:rsid w:val="004716EA"/>
    <w:rsid w:val="0047198F"/>
    <w:rsid w:val="00471C2A"/>
    <w:rsid w:val="004720A7"/>
    <w:rsid w:val="00472257"/>
    <w:rsid w:val="00472390"/>
    <w:rsid w:val="00472924"/>
    <w:rsid w:val="00472C3D"/>
    <w:rsid w:val="00472D0D"/>
    <w:rsid w:val="00472FD7"/>
    <w:rsid w:val="0047338D"/>
    <w:rsid w:val="00473BBB"/>
    <w:rsid w:val="00473D9C"/>
    <w:rsid w:val="00473FAA"/>
    <w:rsid w:val="00474066"/>
    <w:rsid w:val="0047426F"/>
    <w:rsid w:val="00474333"/>
    <w:rsid w:val="0047436B"/>
    <w:rsid w:val="004744FB"/>
    <w:rsid w:val="00474A9B"/>
    <w:rsid w:val="00474C5E"/>
    <w:rsid w:val="00474DC4"/>
    <w:rsid w:val="00474E5D"/>
    <w:rsid w:val="004750BC"/>
    <w:rsid w:val="0047532A"/>
    <w:rsid w:val="004754DE"/>
    <w:rsid w:val="00475A30"/>
    <w:rsid w:val="00475CE7"/>
    <w:rsid w:val="004760C9"/>
    <w:rsid w:val="004760D9"/>
    <w:rsid w:val="004767DC"/>
    <w:rsid w:val="004768FB"/>
    <w:rsid w:val="00476BA1"/>
    <w:rsid w:val="00476C49"/>
    <w:rsid w:val="00476DEF"/>
    <w:rsid w:val="0047705C"/>
    <w:rsid w:val="00477066"/>
    <w:rsid w:val="004771C2"/>
    <w:rsid w:val="004772CD"/>
    <w:rsid w:val="0047742B"/>
    <w:rsid w:val="00477505"/>
    <w:rsid w:val="004778FC"/>
    <w:rsid w:val="00477AFC"/>
    <w:rsid w:val="00477D3C"/>
    <w:rsid w:val="00477D6D"/>
    <w:rsid w:val="0048035B"/>
    <w:rsid w:val="0048064F"/>
    <w:rsid w:val="00480C1F"/>
    <w:rsid w:val="00481691"/>
    <w:rsid w:val="0048187D"/>
    <w:rsid w:val="00482137"/>
    <w:rsid w:val="00482367"/>
    <w:rsid w:val="0048248B"/>
    <w:rsid w:val="00482C2C"/>
    <w:rsid w:val="00482D88"/>
    <w:rsid w:val="004831B5"/>
    <w:rsid w:val="0048337D"/>
    <w:rsid w:val="00483B4D"/>
    <w:rsid w:val="00483D03"/>
    <w:rsid w:val="00483EEC"/>
    <w:rsid w:val="004845C3"/>
    <w:rsid w:val="004853DD"/>
    <w:rsid w:val="004855FC"/>
    <w:rsid w:val="00485BBC"/>
    <w:rsid w:val="00485C89"/>
    <w:rsid w:val="00485D0D"/>
    <w:rsid w:val="00485E81"/>
    <w:rsid w:val="00485ECD"/>
    <w:rsid w:val="0048612F"/>
    <w:rsid w:val="004862C2"/>
    <w:rsid w:val="004863D5"/>
    <w:rsid w:val="00486438"/>
    <w:rsid w:val="00486774"/>
    <w:rsid w:val="00486C83"/>
    <w:rsid w:val="00487A6B"/>
    <w:rsid w:val="00487BB6"/>
    <w:rsid w:val="00487BF8"/>
    <w:rsid w:val="00487C33"/>
    <w:rsid w:val="00487CEF"/>
    <w:rsid w:val="00487D70"/>
    <w:rsid w:val="00487E7E"/>
    <w:rsid w:val="00490590"/>
    <w:rsid w:val="004905B5"/>
    <w:rsid w:val="00490C12"/>
    <w:rsid w:val="00490D7D"/>
    <w:rsid w:val="004910BD"/>
    <w:rsid w:val="0049146D"/>
    <w:rsid w:val="0049155D"/>
    <w:rsid w:val="004917BA"/>
    <w:rsid w:val="004922D3"/>
    <w:rsid w:val="00492557"/>
    <w:rsid w:val="004925F1"/>
    <w:rsid w:val="004929C3"/>
    <w:rsid w:val="00492BC4"/>
    <w:rsid w:val="00492C70"/>
    <w:rsid w:val="0049328A"/>
    <w:rsid w:val="004932D6"/>
    <w:rsid w:val="00493505"/>
    <w:rsid w:val="004936D1"/>
    <w:rsid w:val="004937B4"/>
    <w:rsid w:val="00493C48"/>
    <w:rsid w:val="004942A0"/>
    <w:rsid w:val="00494457"/>
    <w:rsid w:val="00494682"/>
    <w:rsid w:val="00494B97"/>
    <w:rsid w:val="00494E42"/>
    <w:rsid w:val="00495053"/>
    <w:rsid w:val="00495308"/>
    <w:rsid w:val="00495A00"/>
    <w:rsid w:val="00495B67"/>
    <w:rsid w:val="00495C7A"/>
    <w:rsid w:val="00495D27"/>
    <w:rsid w:val="00496262"/>
    <w:rsid w:val="00496424"/>
    <w:rsid w:val="00496999"/>
    <w:rsid w:val="004969ED"/>
    <w:rsid w:val="00496E1E"/>
    <w:rsid w:val="00496E4E"/>
    <w:rsid w:val="00496E8A"/>
    <w:rsid w:val="00497537"/>
    <w:rsid w:val="004975F2"/>
    <w:rsid w:val="00497874"/>
    <w:rsid w:val="00497B27"/>
    <w:rsid w:val="004A0020"/>
    <w:rsid w:val="004A017B"/>
    <w:rsid w:val="004A0338"/>
    <w:rsid w:val="004A043A"/>
    <w:rsid w:val="004A07AF"/>
    <w:rsid w:val="004A089C"/>
    <w:rsid w:val="004A09D3"/>
    <w:rsid w:val="004A0C23"/>
    <w:rsid w:val="004A0EA6"/>
    <w:rsid w:val="004A1239"/>
    <w:rsid w:val="004A1304"/>
    <w:rsid w:val="004A13B5"/>
    <w:rsid w:val="004A1600"/>
    <w:rsid w:val="004A167C"/>
    <w:rsid w:val="004A18DE"/>
    <w:rsid w:val="004A1A8A"/>
    <w:rsid w:val="004A1CFF"/>
    <w:rsid w:val="004A1F6D"/>
    <w:rsid w:val="004A2264"/>
    <w:rsid w:val="004A2273"/>
    <w:rsid w:val="004A2DAD"/>
    <w:rsid w:val="004A2E64"/>
    <w:rsid w:val="004A2EAC"/>
    <w:rsid w:val="004A2F5E"/>
    <w:rsid w:val="004A34B7"/>
    <w:rsid w:val="004A34FF"/>
    <w:rsid w:val="004A3A4F"/>
    <w:rsid w:val="004A3C48"/>
    <w:rsid w:val="004A3E1A"/>
    <w:rsid w:val="004A3F10"/>
    <w:rsid w:val="004A4418"/>
    <w:rsid w:val="004A4432"/>
    <w:rsid w:val="004A49A4"/>
    <w:rsid w:val="004A4A89"/>
    <w:rsid w:val="004A5110"/>
    <w:rsid w:val="004A51A4"/>
    <w:rsid w:val="004A51B5"/>
    <w:rsid w:val="004A5751"/>
    <w:rsid w:val="004A5A79"/>
    <w:rsid w:val="004A5C89"/>
    <w:rsid w:val="004A5F3F"/>
    <w:rsid w:val="004A65B9"/>
    <w:rsid w:val="004A67E7"/>
    <w:rsid w:val="004A6F8A"/>
    <w:rsid w:val="004A7053"/>
    <w:rsid w:val="004A70BB"/>
    <w:rsid w:val="004A747B"/>
    <w:rsid w:val="004A7489"/>
    <w:rsid w:val="004A7627"/>
    <w:rsid w:val="004A7B31"/>
    <w:rsid w:val="004A7CF3"/>
    <w:rsid w:val="004A7D0C"/>
    <w:rsid w:val="004B052B"/>
    <w:rsid w:val="004B0576"/>
    <w:rsid w:val="004B070C"/>
    <w:rsid w:val="004B137B"/>
    <w:rsid w:val="004B1956"/>
    <w:rsid w:val="004B1EA3"/>
    <w:rsid w:val="004B212C"/>
    <w:rsid w:val="004B221A"/>
    <w:rsid w:val="004B24DD"/>
    <w:rsid w:val="004B2635"/>
    <w:rsid w:val="004B268E"/>
    <w:rsid w:val="004B28E9"/>
    <w:rsid w:val="004B2FF4"/>
    <w:rsid w:val="004B32D8"/>
    <w:rsid w:val="004B3590"/>
    <w:rsid w:val="004B376B"/>
    <w:rsid w:val="004B3EA7"/>
    <w:rsid w:val="004B3EC0"/>
    <w:rsid w:val="004B4877"/>
    <w:rsid w:val="004B493F"/>
    <w:rsid w:val="004B4CA0"/>
    <w:rsid w:val="004B4D35"/>
    <w:rsid w:val="004B568C"/>
    <w:rsid w:val="004B6332"/>
    <w:rsid w:val="004B65D1"/>
    <w:rsid w:val="004B66A2"/>
    <w:rsid w:val="004B6930"/>
    <w:rsid w:val="004B6A02"/>
    <w:rsid w:val="004B6AC4"/>
    <w:rsid w:val="004B6CE7"/>
    <w:rsid w:val="004B6D78"/>
    <w:rsid w:val="004B7036"/>
    <w:rsid w:val="004B7310"/>
    <w:rsid w:val="004B79B8"/>
    <w:rsid w:val="004B7A76"/>
    <w:rsid w:val="004B7A8D"/>
    <w:rsid w:val="004C0223"/>
    <w:rsid w:val="004C02AC"/>
    <w:rsid w:val="004C070B"/>
    <w:rsid w:val="004C080E"/>
    <w:rsid w:val="004C0824"/>
    <w:rsid w:val="004C0D22"/>
    <w:rsid w:val="004C0D6F"/>
    <w:rsid w:val="004C0E8D"/>
    <w:rsid w:val="004C0EF9"/>
    <w:rsid w:val="004C1054"/>
    <w:rsid w:val="004C1058"/>
    <w:rsid w:val="004C1171"/>
    <w:rsid w:val="004C130E"/>
    <w:rsid w:val="004C1347"/>
    <w:rsid w:val="004C1698"/>
    <w:rsid w:val="004C1986"/>
    <w:rsid w:val="004C19AE"/>
    <w:rsid w:val="004C1C8B"/>
    <w:rsid w:val="004C1DF1"/>
    <w:rsid w:val="004C2543"/>
    <w:rsid w:val="004C2906"/>
    <w:rsid w:val="004C2B3A"/>
    <w:rsid w:val="004C2BED"/>
    <w:rsid w:val="004C2D82"/>
    <w:rsid w:val="004C2ECE"/>
    <w:rsid w:val="004C30B9"/>
    <w:rsid w:val="004C342B"/>
    <w:rsid w:val="004C34B2"/>
    <w:rsid w:val="004C361B"/>
    <w:rsid w:val="004C3834"/>
    <w:rsid w:val="004C39FA"/>
    <w:rsid w:val="004C3ADD"/>
    <w:rsid w:val="004C4248"/>
    <w:rsid w:val="004C4268"/>
    <w:rsid w:val="004C437E"/>
    <w:rsid w:val="004C467A"/>
    <w:rsid w:val="004C469F"/>
    <w:rsid w:val="004C46A8"/>
    <w:rsid w:val="004C4AFA"/>
    <w:rsid w:val="004C4EB7"/>
    <w:rsid w:val="004C4F0E"/>
    <w:rsid w:val="004C54CD"/>
    <w:rsid w:val="004C589B"/>
    <w:rsid w:val="004C597F"/>
    <w:rsid w:val="004C5CB8"/>
    <w:rsid w:val="004C6138"/>
    <w:rsid w:val="004C62CD"/>
    <w:rsid w:val="004C69B1"/>
    <w:rsid w:val="004C6B30"/>
    <w:rsid w:val="004C6FEE"/>
    <w:rsid w:val="004C7140"/>
    <w:rsid w:val="004C733F"/>
    <w:rsid w:val="004C7810"/>
    <w:rsid w:val="004C7823"/>
    <w:rsid w:val="004C78C2"/>
    <w:rsid w:val="004C7CB5"/>
    <w:rsid w:val="004D072A"/>
    <w:rsid w:val="004D0961"/>
    <w:rsid w:val="004D0B93"/>
    <w:rsid w:val="004D0BE5"/>
    <w:rsid w:val="004D0BFB"/>
    <w:rsid w:val="004D0C5D"/>
    <w:rsid w:val="004D0DAD"/>
    <w:rsid w:val="004D0DB7"/>
    <w:rsid w:val="004D0E34"/>
    <w:rsid w:val="004D12EB"/>
    <w:rsid w:val="004D167A"/>
    <w:rsid w:val="004D17F7"/>
    <w:rsid w:val="004D18D6"/>
    <w:rsid w:val="004D1A01"/>
    <w:rsid w:val="004D1D82"/>
    <w:rsid w:val="004D21CB"/>
    <w:rsid w:val="004D2464"/>
    <w:rsid w:val="004D25AB"/>
    <w:rsid w:val="004D275D"/>
    <w:rsid w:val="004D2A5A"/>
    <w:rsid w:val="004D2C14"/>
    <w:rsid w:val="004D2CC9"/>
    <w:rsid w:val="004D2EF0"/>
    <w:rsid w:val="004D2FD8"/>
    <w:rsid w:val="004D307D"/>
    <w:rsid w:val="004D34B8"/>
    <w:rsid w:val="004D3554"/>
    <w:rsid w:val="004D35D5"/>
    <w:rsid w:val="004D3900"/>
    <w:rsid w:val="004D3955"/>
    <w:rsid w:val="004D3C6D"/>
    <w:rsid w:val="004D481F"/>
    <w:rsid w:val="004D48DA"/>
    <w:rsid w:val="004D4A06"/>
    <w:rsid w:val="004D4FD1"/>
    <w:rsid w:val="004D525B"/>
    <w:rsid w:val="004D535B"/>
    <w:rsid w:val="004D556B"/>
    <w:rsid w:val="004D5938"/>
    <w:rsid w:val="004D5D87"/>
    <w:rsid w:val="004D5DCD"/>
    <w:rsid w:val="004D5F88"/>
    <w:rsid w:val="004D61F3"/>
    <w:rsid w:val="004D624B"/>
    <w:rsid w:val="004D6524"/>
    <w:rsid w:val="004D65FC"/>
    <w:rsid w:val="004D660A"/>
    <w:rsid w:val="004D6909"/>
    <w:rsid w:val="004D69CD"/>
    <w:rsid w:val="004D6B5F"/>
    <w:rsid w:val="004D6D42"/>
    <w:rsid w:val="004D6DCE"/>
    <w:rsid w:val="004D7198"/>
    <w:rsid w:val="004D721F"/>
    <w:rsid w:val="004D7268"/>
    <w:rsid w:val="004D75FE"/>
    <w:rsid w:val="004D79E1"/>
    <w:rsid w:val="004E0386"/>
    <w:rsid w:val="004E09E1"/>
    <w:rsid w:val="004E0A2F"/>
    <w:rsid w:val="004E0BE4"/>
    <w:rsid w:val="004E112A"/>
    <w:rsid w:val="004E14C3"/>
    <w:rsid w:val="004E15DA"/>
    <w:rsid w:val="004E1617"/>
    <w:rsid w:val="004E1634"/>
    <w:rsid w:val="004E1723"/>
    <w:rsid w:val="004E1B53"/>
    <w:rsid w:val="004E1BA9"/>
    <w:rsid w:val="004E2175"/>
    <w:rsid w:val="004E22FF"/>
    <w:rsid w:val="004E24E7"/>
    <w:rsid w:val="004E24EA"/>
    <w:rsid w:val="004E26EF"/>
    <w:rsid w:val="004E293D"/>
    <w:rsid w:val="004E2E28"/>
    <w:rsid w:val="004E37A0"/>
    <w:rsid w:val="004E38C0"/>
    <w:rsid w:val="004E3A83"/>
    <w:rsid w:val="004E3D83"/>
    <w:rsid w:val="004E414B"/>
    <w:rsid w:val="004E463B"/>
    <w:rsid w:val="004E4983"/>
    <w:rsid w:val="004E5172"/>
    <w:rsid w:val="004E55DC"/>
    <w:rsid w:val="004E56B6"/>
    <w:rsid w:val="004E57A5"/>
    <w:rsid w:val="004E5DA6"/>
    <w:rsid w:val="004E5DD3"/>
    <w:rsid w:val="004E5F85"/>
    <w:rsid w:val="004E613D"/>
    <w:rsid w:val="004E63FC"/>
    <w:rsid w:val="004E649B"/>
    <w:rsid w:val="004E712A"/>
    <w:rsid w:val="004E7184"/>
    <w:rsid w:val="004E75F8"/>
    <w:rsid w:val="004E77A4"/>
    <w:rsid w:val="004E7AC9"/>
    <w:rsid w:val="004E7E39"/>
    <w:rsid w:val="004F0028"/>
    <w:rsid w:val="004F0788"/>
    <w:rsid w:val="004F0C54"/>
    <w:rsid w:val="004F0D4D"/>
    <w:rsid w:val="004F10AE"/>
    <w:rsid w:val="004F10E8"/>
    <w:rsid w:val="004F13BD"/>
    <w:rsid w:val="004F1BB4"/>
    <w:rsid w:val="004F1C14"/>
    <w:rsid w:val="004F2108"/>
    <w:rsid w:val="004F24F8"/>
    <w:rsid w:val="004F2666"/>
    <w:rsid w:val="004F2676"/>
    <w:rsid w:val="004F26FF"/>
    <w:rsid w:val="004F291E"/>
    <w:rsid w:val="004F2C78"/>
    <w:rsid w:val="004F2CDC"/>
    <w:rsid w:val="004F2D3D"/>
    <w:rsid w:val="004F2D46"/>
    <w:rsid w:val="004F2D7A"/>
    <w:rsid w:val="004F3470"/>
    <w:rsid w:val="004F34A0"/>
    <w:rsid w:val="004F3553"/>
    <w:rsid w:val="004F388F"/>
    <w:rsid w:val="004F392F"/>
    <w:rsid w:val="004F3C51"/>
    <w:rsid w:val="004F3D12"/>
    <w:rsid w:val="004F3DB4"/>
    <w:rsid w:val="004F3E49"/>
    <w:rsid w:val="004F4078"/>
    <w:rsid w:val="004F4337"/>
    <w:rsid w:val="004F4338"/>
    <w:rsid w:val="004F4440"/>
    <w:rsid w:val="004F4453"/>
    <w:rsid w:val="004F4495"/>
    <w:rsid w:val="004F45EC"/>
    <w:rsid w:val="004F4848"/>
    <w:rsid w:val="004F4BAA"/>
    <w:rsid w:val="004F4DA9"/>
    <w:rsid w:val="004F4E5F"/>
    <w:rsid w:val="004F505E"/>
    <w:rsid w:val="004F5069"/>
    <w:rsid w:val="004F52E6"/>
    <w:rsid w:val="004F5468"/>
    <w:rsid w:val="004F5708"/>
    <w:rsid w:val="004F5B00"/>
    <w:rsid w:val="004F5E3A"/>
    <w:rsid w:val="004F627E"/>
    <w:rsid w:val="004F63CE"/>
    <w:rsid w:val="004F6532"/>
    <w:rsid w:val="004F681F"/>
    <w:rsid w:val="004F6889"/>
    <w:rsid w:val="004F6A7F"/>
    <w:rsid w:val="004F6E4D"/>
    <w:rsid w:val="004F6FC9"/>
    <w:rsid w:val="004F7433"/>
    <w:rsid w:val="004F7CD5"/>
    <w:rsid w:val="004F7D55"/>
    <w:rsid w:val="0050027A"/>
    <w:rsid w:val="005002B2"/>
    <w:rsid w:val="0050043F"/>
    <w:rsid w:val="005005F2"/>
    <w:rsid w:val="00500A3A"/>
    <w:rsid w:val="00500E2C"/>
    <w:rsid w:val="0050117C"/>
    <w:rsid w:val="005016D0"/>
    <w:rsid w:val="005018DE"/>
    <w:rsid w:val="00501A3C"/>
    <w:rsid w:val="00501E47"/>
    <w:rsid w:val="00502158"/>
    <w:rsid w:val="00502187"/>
    <w:rsid w:val="00502402"/>
    <w:rsid w:val="00502F4A"/>
    <w:rsid w:val="00503853"/>
    <w:rsid w:val="00503902"/>
    <w:rsid w:val="00503D08"/>
    <w:rsid w:val="0050409B"/>
    <w:rsid w:val="00504200"/>
    <w:rsid w:val="00504C31"/>
    <w:rsid w:val="00504CCD"/>
    <w:rsid w:val="00504CD7"/>
    <w:rsid w:val="00504DE4"/>
    <w:rsid w:val="0050519D"/>
    <w:rsid w:val="00505476"/>
    <w:rsid w:val="0050550A"/>
    <w:rsid w:val="005057EC"/>
    <w:rsid w:val="00505821"/>
    <w:rsid w:val="00505B92"/>
    <w:rsid w:val="00505CA2"/>
    <w:rsid w:val="00505DB8"/>
    <w:rsid w:val="00505E1B"/>
    <w:rsid w:val="0050635B"/>
    <w:rsid w:val="005064FB"/>
    <w:rsid w:val="00506622"/>
    <w:rsid w:val="00506C3F"/>
    <w:rsid w:val="00507B2E"/>
    <w:rsid w:val="00507C45"/>
    <w:rsid w:val="00507DB5"/>
    <w:rsid w:val="00507E55"/>
    <w:rsid w:val="00507F1A"/>
    <w:rsid w:val="0051082D"/>
    <w:rsid w:val="005110DB"/>
    <w:rsid w:val="00511155"/>
    <w:rsid w:val="005114A0"/>
    <w:rsid w:val="005114A3"/>
    <w:rsid w:val="005114CA"/>
    <w:rsid w:val="0051152B"/>
    <w:rsid w:val="00511939"/>
    <w:rsid w:val="00511F15"/>
    <w:rsid w:val="005121D0"/>
    <w:rsid w:val="00512433"/>
    <w:rsid w:val="00512814"/>
    <w:rsid w:val="005129B7"/>
    <w:rsid w:val="00513245"/>
    <w:rsid w:val="005132B9"/>
    <w:rsid w:val="00513812"/>
    <w:rsid w:val="005139BD"/>
    <w:rsid w:val="00513BE3"/>
    <w:rsid w:val="00514239"/>
    <w:rsid w:val="00514347"/>
    <w:rsid w:val="00514512"/>
    <w:rsid w:val="00514753"/>
    <w:rsid w:val="005148F2"/>
    <w:rsid w:val="005151E1"/>
    <w:rsid w:val="0051536C"/>
    <w:rsid w:val="00515390"/>
    <w:rsid w:val="0051545A"/>
    <w:rsid w:val="005154A2"/>
    <w:rsid w:val="00515507"/>
    <w:rsid w:val="005157E5"/>
    <w:rsid w:val="00515D84"/>
    <w:rsid w:val="00515FC9"/>
    <w:rsid w:val="0051614E"/>
    <w:rsid w:val="00516250"/>
    <w:rsid w:val="00516A9E"/>
    <w:rsid w:val="00516B35"/>
    <w:rsid w:val="00517305"/>
    <w:rsid w:val="00517418"/>
    <w:rsid w:val="0051745E"/>
    <w:rsid w:val="00517548"/>
    <w:rsid w:val="005175D8"/>
    <w:rsid w:val="0051766D"/>
    <w:rsid w:val="0051776A"/>
    <w:rsid w:val="005177B2"/>
    <w:rsid w:val="00517951"/>
    <w:rsid w:val="00517BFC"/>
    <w:rsid w:val="00520365"/>
    <w:rsid w:val="005203F1"/>
    <w:rsid w:val="00520543"/>
    <w:rsid w:val="00520736"/>
    <w:rsid w:val="00520813"/>
    <w:rsid w:val="005208CA"/>
    <w:rsid w:val="005208F8"/>
    <w:rsid w:val="005209A1"/>
    <w:rsid w:val="00521743"/>
    <w:rsid w:val="00521F2B"/>
    <w:rsid w:val="005222E5"/>
    <w:rsid w:val="0052232F"/>
    <w:rsid w:val="0052241B"/>
    <w:rsid w:val="005228F0"/>
    <w:rsid w:val="00522C88"/>
    <w:rsid w:val="00522FDA"/>
    <w:rsid w:val="005230F0"/>
    <w:rsid w:val="005231C0"/>
    <w:rsid w:val="00523518"/>
    <w:rsid w:val="005237F9"/>
    <w:rsid w:val="00523A1F"/>
    <w:rsid w:val="00523B7F"/>
    <w:rsid w:val="00524551"/>
    <w:rsid w:val="005248E2"/>
    <w:rsid w:val="00525172"/>
    <w:rsid w:val="005254B3"/>
    <w:rsid w:val="0052557E"/>
    <w:rsid w:val="005255A4"/>
    <w:rsid w:val="00525839"/>
    <w:rsid w:val="005258D6"/>
    <w:rsid w:val="005259F0"/>
    <w:rsid w:val="00525A06"/>
    <w:rsid w:val="00525CE6"/>
    <w:rsid w:val="00525EFC"/>
    <w:rsid w:val="00526373"/>
    <w:rsid w:val="005264B3"/>
    <w:rsid w:val="0052682A"/>
    <w:rsid w:val="00526FF2"/>
    <w:rsid w:val="005271BB"/>
    <w:rsid w:val="005272FC"/>
    <w:rsid w:val="005275E6"/>
    <w:rsid w:val="0052774B"/>
    <w:rsid w:val="00527B8E"/>
    <w:rsid w:val="00527BAE"/>
    <w:rsid w:val="00527C84"/>
    <w:rsid w:val="00527CE8"/>
    <w:rsid w:val="005302E3"/>
    <w:rsid w:val="0053066A"/>
    <w:rsid w:val="00530AED"/>
    <w:rsid w:val="00530C04"/>
    <w:rsid w:val="00530C6E"/>
    <w:rsid w:val="00530FDD"/>
    <w:rsid w:val="0053138E"/>
    <w:rsid w:val="0053224B"/>
    <w:rsid w:val="0053245A"/>
    <w:rsid w:val="005326EF"/>
    <w:rsid w:val="00532C58"/>
    <w:rsid w:val="00532DC1"/>
    <w:rsid w:val="00532FAC"/>
    <w:rsid w:val="0053354C"/>
    <w:rsid w:val="00533557"/>
    <w:rsid w:val="00533DFA"/>
    <w:rsid w:val="005346B4"/>
    <w:rsid w:val="00534779"/>
    <w:rsid w:val="00535322"/>
    <w:rsid w:val="00535E33"/>
    <w:rsid w:val="00535E76"/>
    <w:rsid w:val="005360A9"/>
    <w:rsid w:val="00536371"/>
    <w:rsid w:val="0053663D"/>
    <w:rsid w:val="005369A8"/>
    <w:rsid w:val="00536F43"/>
    <w:rsid w:val="005371E9"/>
    <w:rsid w:val="005371F1"/>
    <w:rsid w:val="00537402"/>
    <w:rsid w:val="005374C0"/>
    <w:rsid w:val="005378DB"/>
    <w:rsid w:val="005378FE"/>
    <w:rsid w:val="00540611"/>
    <w:rsid w:val="0054063C"/>
    <w:rsid w:val="005406A9"/>
    <w:rsid w:val="00540857"/>
    <w:rsid w:val="00540AF7"/>
    <w:rsid w:val="00540ED9"/>
    <w:rsid w:val="005420C5"/>
    <w:rsid w:val="005420D9"/>
    <w:rsid w:val="00542649"/>
    <w:rsid w:val="005426AB"/>
    <w:rsid w:val="00542B59"/>
    <w:rsid w:val="0054331D"/>
    <w:rsid w:val="00543480"/>
    <w:rsid w:val="005435DD"/>
    <w:rsid w:val="005439C7"/>
    <w:rsid w:val="00543CA4"/>
    <w:rsid w:val="00543ECD"/>
    <w:rsid w:val="0054407D"/>
    <w:rsid w:val="0054414F"/>
    <w:rsid w:val="00544175"/>
    <w:rsid w:val="0054464B"/>
    <w:rsid w:val="005446C7"/>
    <w:rsid w:val="005448BA"/>
    <w:rsid w:val="00545011"/>
    <w:rsid w:val="005451AF"/>
    <w:rsid w:val="0054527D"/>
    <w:rsid w:val="00545328"/>
    <w:rsid w:val="00545915"/>
    <w:rsid w:val="00545BA2"/>
    <w:rsid w:val="0054600C"/>
    <w:rsid w:val="00546AD8"/>
    <w:rsid w:val="00546BE4"/>
    <w:rsid w:val="00546D1D"/>
    <w:rsid w:val="00546D3D"/>
    <w:rsid w:val="00546F97"/>
    <w:rsid w:val="00546FAA"/>
    <w:rsid w:val="00547484"/>
    <w:rsid w:val="00547489"/>
    <w:rsid w:val="005478EB"/>
    <w:rsid w:val="005479A6"/>
    <w:rsid w:val="00547B68"/>
    <w:rsid w:val="00547D3E"/>
    <w:rsid w:val="00547F68"/>
    <w:rsid w:val="00547FBC"/>
    <w:rsid w:val="00550371"/>
    <w:rsid w:val="00550833"/>
    <w:rsid w:val="00550835"/>
    <w:rsid w:val="00550AD3"/>
    <w:rsid w:val="00550B7D"/>
    <w:rsid w:val="00551790"/>
    <w:rsid w:val="005523DC"/>
    <w:rsid w:val="00552424"/>
    <w:rsid w:val="005525B0"/>
    <w:rsid w:val="005527E5"/>
    <w:rsid w:val="00552821"/>
    <w:rsid w:val="0055298F"/>
    <w:rsid w:val="00552BA5"/>
    <w:rsid w:val="00552BC4"/>
    <w:rsid w:val="00552FED"/>
    <w:rsid w:val="00553517"/>
    <w:rsid w:val="005535EF"/>
    <w:rsid w:val="005538A2"/>
    <w:rsid w:val="00553A56"/>
    <w:rsid w:val="00553B68"/>
    <w:rsid w:val="00553B69"/>
    <w:rsid w:val="00553ECE"/>
    <w:rsid w:val="00554937"/>
    <w:rsid w:val="00554E5C"/>
    <w:rsid w:val="00554E6C"/>
    <w:rsid w:val="0055544D"/>
    <w:rsid w:val="005561E5"/>
    <w:rsid w:val="00556632"/>
    <w:rsid w:val="0055677E"/>
    <w:rsid w:val="0055708C"/>
    <w:rsid w:val="00557657"/>
    <w:rsid w:val="00557ADA"/>
    <w:rsid w:val="00557C00"/>
    <w:rsid w:val="00557E91"/>
    <w:rsid w:val="0056032F"/>
    <w:rsid w:val="0056067F"/>
    <w:rsid w:val="00560A36"/>
    <w:rsid w:val="00560F25"/>
    <w:rsid w:val="00560F2F"/>
    <w:rsid w:val="00560FEF"/>
    <w:rsid w:val="0056198A"/>
    <w:rsid w:val="00561A37"/>
    <w:rsid w:val="00561E55"/>
    <w:rsid w:val="00562054"/>
    <w:rsid w:val="0056231F"/>
    <w:rsid w:val="00562764"/>
    <w:rsid w:val="005627FC"/>
    <w:rsid w:val="0056285A"/>
    <w:rsid w:val="00562869"/>
    <w:rsid w:val="0056287A"/>
    <w:rsid w:val="00562A3D"/>
    <w:rsid w:val="00562A52"/>
    <w:rsid w:val="00562B97"/>
    <w:rsid w:val="00562E5E"/>
    <w:rsid w:val="00563003"/>
    <w:rsid w:val="00563183"/>
    <w:rsid w:val="005631AC"/>
    <w:rsid w:val="0056325D"/>
    <w:rsid w:val="005634EF"/>
    <w:rsid w:val="00563569"/>
    <w:rsid w:val="0056392B"/>
    <w:rsid w:val="00563CE4"/>
    <w:rsid w:val="0056459F"/>
    <w:rsid w:val="00564A24"/>
    <w:rsid w:val="00564EE9"/>
    <w:rsid w:val="00565406"/>
    <w:rsid w:val="005655AE"/>
    <w:rsid w:val="00565933"/>
    <w:rsid w:val="00565AA8"/>
    <w:rsid w:val="00565CE2"/>
    <w:rsid w:val="00565E79"/>
    <w:rsid w:val="0056654B"/>
    <w:rsid w:val="005665F9"/>
    <w:rsid w:val="00566696"/>
    <w:rsid w:val="00566A41"/>
    <w:rsid w:val="00566CF8"/>
    <w:rsid w:val="00566E82"/>
    <w:rsid w:val="005673CC"/>
    <w:rsid w:val="00567959"/>
    <w:rsid w:val="005679E8"/>
    <w:rsid w:val="00567EEB"/>
    <w:rsid w:val="005700FF"/>
    <w:rsid w:val="00570311"/>
    <w:rsid w:val="00570476"/>
    <w:rsid w:val="005704CE"/>
    <w:rsid w:val="00570734"/>
    <w:rsid w:val="005707DD"/>
    <w:rsid w:val="005709E2"/>
    <w:rsid w:val="00570F52"/>
    <w:rsid w:val="005711F4"/>
    <w:rsid w:val="005713AE"/>
    <w:rsid w:val="005713B1"/>
    <w:rsid w:val="00571445"/>
    <w:rsid w:val="0057161F"/>
    <w:rsid w:val="005716B5"/>
    <w:rsid w:val="005718B0"/>
    <w:rsid w:val="00571B70"/>
    <w:rsid w:val="00571CC5"/>
    <w:rsid w:val="00571F26"/>
    <w:rsid w:val="00572465"/>
    <w:rsid w:val="00572B03"/>
    <w:rsid w:val="00572B5E"/>
    <w:rsid w:val="00572D0E"/>
    <w:rsid w:val="0057345A"/>
    <w:rsid w:val="005736E3"/>
    <w:rsid w:val="00573C54"/>
    <w:rsid w:val="00573EC5"/>
    <w:rsid w:val="00573F72"/>
    <w:rsid w:val="00574187"/>
    <w:rsid w:val="0057424F"/>
    <w:rsid w:val="005746FF"/>
    <w:rsid w:val="00574C22"/>
    <w:rsid w:val="00574C2A"/>
    <w:rsid w:val="00574CCE"/>
    <w:rsid w:val="00574F3D"/>
    <w:rsid w:val="00575325"/>
    <w:rsid w:val="00575582"/>
    <w:rsid w:val="005759FB"/>
    <w:rsid w:val="00575BEF"/>
    <w:rsid w:val="00575C9C"/>
    <w:rsid w:val="00575D53"/>
    <w:rsid w:val="005762D5"/>
    <w:rsid w:val="00576869"/>
    <w:rsid w:val="00576BEB"/>
    <w:rsid w:val="00576E30"/>
    <w:rsid w:val="00577195"/>
    <w:rsid w:val="005776DE"/>
    <w:rsid w:val="00577753"/>
    <w:rsid w:val="00577949"/>
    <w:rsid w:val="00577987"/>
    <w:rsid w:val="005779E0"/>
    <w:rsid w:val="00577F9F"/>
    <w:rsid w:val="00580520"/>
    <w:rsid w:val="00580727"/>
    <w:rsid w:val="005808BF"/>
    <w:rsid w:val="00580CE1"/>
    <w:rsid w:val="00580D4C"/>
    <w:rsid w:val="00580D84"/>
    <w:rsid w:val="00580F3C"/>
    <w:rsid w:val="005810D2"/>
    <w:rsid w:val="005811E5"/>
    <w:rsid w:val="005814A0"/>
    <w:rsid w:val="005814AA"/>
    <w:rsid w:val="00581816"/>
    <w:rsid w:val="00582284"/>
    <w:rsid w:val="00582761"/>
    <w:rsid w:val="005828F6"/>
    <w:rsid w:val="00582D7D"/>
    <w:rsid w:val="00582E10"/>
    <w:rsid w:val="00582F44"/>
    <w:rsid w:val="0058326C"/>
    <w:rsid w:val="0058392F"/>
    <w:rsid w:val="00583951"/>
    <w:rsid w:val="00583ACF"/>
    <w:rsid w:val="00583BF9"/>
    <w:rsid w:val="00583C69"/>
    <w:rsid w:val="005841DF"/>
    <w:rsid w:val="005842E6"/>
    <w:rsid w:val="0058492B"/>
    <w:rsid w:val="00584C45"/>
    <w:rsid w:val="00584E57"/>
    <w:rsid w:val="00584F04"/>
    <w:rsid w:val="00585448"/>
    <w:rsid w:val="00585911"/>
    <w:rsid w:val="00585D08"/>
    <w:rsid w:val="00585DEC"/>
    <w:rsid w:val="00586918"/>
    <w:rsid w:val="00586C5B"/>
    <w:rsid w:val="00586CCE"/>
    <w:rsid w:val="00586F89"/>
    <w:rsid w:val="0058705C"/>
    <w:rsid w:val="0058706E"/>
    <w:rsid w:val="0058722E"/>
    <w:rsid w:val="00587264"/>
    <w:rsid w:val="005878C3"/>
    <w:rsid w:val="00587B03"/>
    <w:rsid w:val="00587C51"/>
    <w:rsid w:val="00587D3E"/>
    <w:rsid w:val="0059048A"/>
    <w:rsid w:val="005904AF"/>
    <w:rsid w:val="005906E1"/>
    <w:rsid w:val="00590B92"/>
    <w:rsid w:val="00590E06"/>
    <w:rsid w:val="005910C0"/>
    <w:rsid w:val="005911CF"/>
    <w:rsid w:val="00591299"/>
    <w:rsid w:val="0059136D"/>
    <w:rsid w:val="00591477"/>
    <w:rsid w:val="0059158F"/>
    <w:rsid w:val="005919CE"/>
    <w:rsid w:val="00591A00"/>
    <w:rsid w:val="00591ACB"/>
    <w:rsid w:val="00591C70"/>
    <w:rsid w:val="00591CCD"/>
    <w:rsid w:val="00592550"/>
    <w:rsid w:val="00592554"/>
    <w:rsid w:val="00592694"/>
    <w:rsid w:val="005927BB"/>
    <w:rsid w:val="0059289F"/>
    <w:rsid w:val="00592955"/>
    <w:rsid w:val="00592A8F"/>
    <w:rsid w:val="00592E06"/>
    <w:rsid w:val="005932F7"/>
    <w:rsid w:val="00593558"/>
    <w:rsid w:val="00593576"/>
    <w:rsid w:val="00593680"/>
    <w:rsid w:val="00593B52"/>
    <w:rsid w:val="00593BF6"/>
    <w:rsid w:val="00593C23"/>
    <w:rsid w:val="00593E8F"/>
    <w:rsid w:val="00593F78"/>
    <w:rsid w:val="005941DD"/>
    <w:rsid w:val="0059439F"/>
    <w:rsid w:val="00594597"/>
    <w:rsid w:val="0059481B"/>
    <w:rsid w:val="00594862"/>
    <w:rsid w:val="00594A22"/>
    <w:rsid w:val="00594B3D"/>
    <w:rsid w:val="00594D6B"/>
    <w:rsid w:val="00594E28"/>
    <w:rsid w:val="005950A8"/>
    <w:rsid w:val="00595AAC"/>
    <w:rsid w:val="00595B9A"/>
    <w:rsid w:val="00595BF1"/>
    <w:rsid w:val="00596078"/>
    <w:rsid w:val="00596411"/>
    <w:rsid w:val="005964F0"/>
    <w:rsid w:val="00596668"/>
    <w:rsid w:val="0059672D"/>
    <w:rsid w:val="00596F62"/>
    <w:rsid w:val="00596FEF"/>
    <w:rsid w:val="00597348"/>
    <w:rsid w:val="005973F2"/>
    <w:rsid w:val="00597464"/>
    <w:rsid w:val="00597492"/>
    <w:rsid w:val="00597570"/>
    <w:rsid w:val="005977B0"/>
    <w:rsid w:val="005977F3"/>
    <w:rsid w:val="00597804"/>
    <w:rsid w:val="005978D4"/>
    <w:rsid w:val="00597ACA"/>
    <w:rsid w:val="005A0201"/>
    <w:rsid w:val="005A03AB"/>
    <w:rsid w:val="005A0632"/>
    <w:rsid w:val="005A072C"/>
    <w:rsid w:val="005A080D"/>
    <w:rsid w:val="005A0EC9"/>
    <w:rsid w:val="005A0F8D"/>
    <w:rsid w:val="005A1541"/>
    <w:rsid w:val="005A1D9A"/>
    <w:rsid w:val="005A1DF3"/>
    <w:rsid w:val="005A211C"/>
    <w:rsid w:val="005A22C5"/>
    <w:rsid w:val="005A28D9"/>
    <w:rsid w:val="005A294E"/>
    <w:rsid w:val="005A29B7"/>
    <w:rsid w:val="005A2CDC"/>
    <w:rsid w:val="005A2CE9"/>
    <w:rsid w:val="005A3039"/>
    <w:rsid w:val="005A337F"/>
    <w:rsid w:val="005A3564"/>
    <w:rsid w:val="005A3D54"/>
    <w:rsid w:val="005A3E45"/>
    <w:rsid w:val="005A453D"/>
    <w:rsid w:val="005A46C9"/>
    <w:rsid w:val="005A46D5"/>
    <w:rsid w:val="005A480E"/>
    <w:rsid w:val="005A4A99"/>
    <w:rsid w:val="005A4B97"/>
    <w:rsid w:val="005A4C4B"/>
    <w:rsid w:val="005A4DDD"/>
    <w:rsid w:val="005A5114"/>
    <w:rsid w:val="005A528B"/>
    <w:rsid w:val="005A5420"/>
    <w:rsid w:val="005A55CE"/>
    <w:rsid w:val="005A58B0"/>
    <w:rsid w:val="005A5AB1"/>
    <w:rsid w:val="005A5E91"/>
    <w:rsid w:val="005A613A"/>
    <w:rsid w:val="005A629B"/>
    <w:rsid w:val="005A6485"/>
    <w:rsid w:val="005A64AC"/>
    <w:rsid w:val="005A6886"/>
    <w:rsid w:val="005A68FC"/>
    <w:rsid w:val="005A69E3"/>
    <w:rsid w:val="005A6A50"/>
    <w:rsid w:val="005A6F4C"/>
    <w:rsid w:val="005A746F"/>
    <w:rsid w:val="005A78D9"/>
    <w:rsid w:val="005A78FB"/>
    <w:rsid w:val="005A7D6D"/>
    <w:rsid w:val="005B02F1"/>
    <w:rsid w:val="005B047D"/>
    <w:rsid w:val="005B08D9"/>
    <w:rsid w:val="005B0957"/>
    <w:rsid w:val="005B0AA0"/>
    <w:rsid w:val="005B125D"/>
    <w:rsid w:val="005B13FF"/>
    <w:rsid w:val="005B14E6"/>
    <w:rsid w:val="005B1550"/>
    <w:rsid w:val="005B2287"/>
    <w:rsid w:val="005B254A"/>
    <w:rsid w:val="005B2737"/>
    <w:rsid w:val="005B2D9D"/>
    <w:rsid w:val="005B3018"/>
    <w:rsid w:val="005B3438"/>
    <w:rsid w:val="005B385F"/>
    <w:rsid w:val="005B4159"/>
    <w:rsid w:val="005B4551"/>
    <w:rsid w:val="005B4707"/>
    <w:rsid w:val="005B48B4"/>
    <w:rsid w:val="005B4B7E"/>
    <w:rsid w:val="005B4B87"/>
    <w:rsid w:val="005B4DCE"/>
    <w:rsid w:val="005B56E2"/>
    <w:rsid w:val="005B587F"/>
    <w:rsid w:val="005B5EDE"/>
    <w:rsid w:val="005B5F60"/>
    <w:rsid w:val="005B6905"/>
    <w:rsid w:val="005B6C16"/>
    <w:rsid w:val="005B6D78"/>
    <w:rsid w:val="005B70FA"/>
    <w:rsid w:val="005B744F"/>
    <w:rsid w:val="005C0427"/>
    <w:rsid w:val="005C0674"/>
    <w:rsid w:val="005C06AA"/>
    <w:rsid w:val="005C06FF"/>
    <w:rsid w:val="005C0BA3"/>
    <w:rsid w:val="005C0F91"/>
    <w:rsid w:val="005C0FD1"/>
    <w:rsid w:val="005C114F"/>
    <w:rsid w:val="005C115A"/>
    <w:rsid w:val="005C12AE"/>
    <w:rsid w:val="005C18A6"/>
    <w:rsid w:val="005C193D"/>
    <w:rsid w:val="005C194F"/>
    <w:rsid w:val="005C2082"/>
    <w:rsid w:val="005C2C10"/>
    <w:rsid w:val="005C32F2"/>
    <w:rsid w:val="005C335B"/>
    <w:rsid w:val="005C3A85"/>
    <w:rsid w:val="005C40EE"/>
    <w:rsid w:val="005C4202"/>
    <w:rsid w:val="005C42D5"/>
    <w:rsid w:val="005C4557"/>
    <w:rsid w:val="005C469C"/>
    <w:rsid w:val="005C47F3"/>
    <w:rsid w:val="005C4C5C"/>
    <w:rsid w:val="005C4CD1"/>
    <w:rsid w:val="005C5069"/>
    <w:rsid w:val="005C529E"/>
    <w:rsid w:val="005C5482"/>
    <w:rsid w:val="005C563F"/>
    <w:rsid w:val="005C5C7C"/>
    <w:rsid w:val="005C5E17"/>
    <w:rsid w:val="005C5E63"/>
    <w:rsid w:val="005C5FED"/>
    <w:rsid w:val="005C603A"/>
    <w:rsid w:val="005C6813"/>
    <w:rsid w:val="005C68D2"/>
    <w:rsid w:val="005C6B84"/>
    <w:rsid w:val="005C7055"/>
    <w:rsid w:val="005C7363"/>
    <w:rsid w:val="005C758C"/>
    <w:rsid w:val="005C786F"/>
    <w:rsid w:val="005C7C58"/>
    <w:rsid w:val="005C7E6D"/>
    <w:rsid w:val="005C7F7A"/>
    <w:rsid w:val="005D0080"/>
    <w:rsid w:val="005D022C"/>
    <w:rsid w:val="005D1175"/>
    <w:rsid w:val="005D125C"/>
    <w:rsid w:val="005D138E"/>
    <w:rsid w:val="005D187B"/>
    <w:rsid w:val="005D1CFE"/>
    <w:rsid w:val="005D1EC3"/>
    <w:rsid w:val="005D24AE"/>
    <w:rsid w:val="005D2773"/>
    <w:rsid w:val="005D2B03"/>
    <w:rsid w:val="005D2E0E"/>
    <w:rsid w:val="005D3032"/>
    <w:rsid w:val="005D3255"/>
    <w:rsid w:val="005D327D"/>
    <w:rsid w:val="005D378E"/>
    <w:rsid w:val="005D3912"/>
    <w:rsid w:val="005D3D00"/>
    <w:rsid w:val="005D4310"/>
    <w:rsid w:val="005D467C"/>
    <w:rsid w:val="005D4771"/>
    <w:rsid w:val="005D4903"/>
    <w:rsid w:val="005D498A"/>
    <w:rsid w:val="005D4AE5"/>
    <w:rsid w:val="005D4BF7"/>
    <w:rsid w:val="005D4DF6"/>
    <w:rsid w:val="005D4E97"/>
    <w:rsid w:val="005D4ECE"/>
    <w:rsid w:val="005D567C"/>
    <w:rsid w:val="005D6201"/>
    <w:rsid w:val="005D62D1"/>
    <w:rsid w:val="005D637E"/>
    <w:rsid w:val="005D656F"/>
    <w:rsid w:val="005D6D62"/>
    <w:rsid w:val="005D72AB"/>
    <w:rsid w:val="005D7AD4"/>
    <w:rsid w:val="005D7E96"/>
    <w:rsid w:val="005E02C5"/>
    <w:rsid w:val="005E02D7"/>
    <w:rsid w:val="005E02F6"/>
    <w:rsid w:val="005E0774"/>
    <w:rsid w:val="005E0D6D"/>
    <w:rsid w:val="005E0FC0"/>
    <w:rsid w:val="005E10E6"/>
    <w:rsid w:val="005E1382"/>
    <w:rsid w:val="005E1480"/>
    <w:rsid w:val="005E14CC"/>
    <w:rsid w:val="005E16DF"/>
    <w:rsid w:val="005E19DB"/>
    <w:rsid w:val="005E1A6C"/>
    <w:rsid w:val="005E1B79"/>
    <w:rsid w:val="005E2126"/>
    <w:rsid w:val="005E237E"/>
    <w:rsid w:val="005E2395"/>
    <w:rsid w:val="005E2408"/>
    <w:rsid w:val="005E2621"/>
    <w:rsid w:val="005E2675"/>
    <w:rsid w:val="005E2838"/>
    <w:rsid w:val="005E295A"/>
    <w:rsid w:val="005E2B17"/>
    <w:rsid w:val="005E2E46"/>
    <w:rsid w:val="005E312A"/>
    <w:rsid w:val="005E319F"/>
    <w:rsid w:val="005E3524"/>
    <w:rsid w:val="005E36EC"/>
    <w:rsid w:val="005E3D55"/>
    <w:rsid w:val="005E3E65"/>
    <w:rsid w:val="005E4131"/>
    <w:rsid w:val="005E434A"/>
    <w:rsid w:val="005E44AA"/>
    <w:rsid w:val="005E5039"/>
    <w:rsid w:val="005E50F7"/>
    <w:rsid w:val="005E5213"/>
    <w:rsid w:val="005E546F"/>
    <w:rsid w:val="005E585C"/>
    <w:rsid w:val="005E5925"/>
    <w:rsid w:val="005E596F"/>
    <w:rsid w:val="005E6348"/>
    <w:rsid w:val="005E70C5"/>
    <w:rsid w:val="005E7B4B"/>
    <w:rsid w:val="005E7CB7"/>
    <w:rsid w:val="005E7CBB"/>
    <w:rsid w:val="005E7FED"/>
    <w:rsid w:val="005F0396"/>
    <w:rsid w:val="005F05D5"/>
    <w:rsid w:val="005F05F8"/>
    <w:rsid w:val="005F0767"/>
    <w:rsid w:val="005F07A3"/>
    <w:rsid w:val="005F0A28"/>
    <w:rsid w:val="005F0AAD"/>
    <w:rsid w:val="005F0BCA"/>
    <w:rsid w:val="005F0E3B"/>
    <w:rsid w:val="005F0F6B"/>
    <w:rsid w:val="005F100C"/>
    <w:rsid w:val="005F11D2"/>
    <w:rsid w:val="005F126C"/>
    <w:rsid w:val="005F1426"/>
    <w:rsid w:val="005F18C7"/>
    <w:rsid w:val="005F1D3C"/>
    <w:rsid w:val="005F1EA6"/>
    <w:rsid w:val="005F21E5"/>
    <w:rsid w:val="005F2345"/>
    <w:rsid w:val="005F2766"/>
    <w:rsid w:val="005F2C1A"/>
    <w:rsid w:val="005F2D12"/>
    <w:rsid w:val="005F2E23"/>
    <w:rsid w:val="005F32D5"/>
    <w:rsid w:val="005F38B6"/>
    <w:rsid w:val="005F3A6D"/>
    <w:rsid w:val="005F3B29"/>
    <w:rsid w:val="005F3D09"/>
    <w:rsid w:val="005F3D22"/>
    <w:rsid w:val="005F423B"/>
    <w:rsid w:val="005F44A5"/>
    <w:rsid w:val="005F44E4"/>
    <w:rsid w:val="005F46CB"/>
    <w:rsid w:val="005F4718"/>
    <w:rsid w:val="005F4C44"/>
    <w:rsid w:val="005F4C57"/>
    <w:rsid w:val="005F4D1C"/>
    <w:rsid w:val="005F5A10"/>
    <w:rsid w:val="005F5A48"/>
    <w:rsid w:val="005F5C6F"/>
    <w:rsid w:val="005F5D46"/>
    <w:rsid w:val="005F647D"/>
    <w:rsid w:val="005F64E2"/>
    <w:rsid w:val="005F670C"/>
    <w:rsid w:val="005F6AF9"/>
    <w:rsid w:val="005F6BFA"/>
    <w:rsid w:val="005F6C18"/>
    <w:rsid w:val="005F6CBB"/>
    <w:rsid w:val="005F6DD7"/>
    <w:rsid w:val="005F73F3"/>
    <w:rsid w:val="005F74A8"/>
    <w:rsid w:val="005F74AE"/>
    <w:rsid w:val="005F7A87"/>
    <w:rsid w:val="005F7B02"/>
    <w:rsid w:val="005F7C80"/>
    <w:rsid w:val="005F7E69"/>
    <w:rsid w:val="006002C5"/>
    <w:rsid w:val="00600AFF"/>
    <w:rsid w:val="00600C5A"/>
    <w:rsid w:val="00600D60"/>
    <w:rsid w:val="00600F10"/>
    <w:rsid w:val="0060174A"/>
    <w:rsid w:val="00601C4A"/>
    <w:rsid w:val="00602254"/>
    <w:rsid w:val="00602F21"/>
    <w:rsid w:val="0060309B"/>
    <w:rsid w:val="00603277"/>
    <w:rsid w:val="00603456"/>
    <w:rsid w:val="00603851"/>
    <w:rsid w:val="00603964"/>
    <w:rsid w:val="00603A85"/>
    <w:rsid w:val="006044AC"/>
    <w:rsid w:val="006045BA"/>
    <w:rsid w:val="0060471A"/>
    <w:rsid w:val="00604A9B"/>
    <w:rsid w:val="00604C23"/>
    <w:rsid w:val="00604D42"/>
    <w:rsid w:val="006052F9"/>
    <w:rsid w:val="00605A40"/>
    <w:rsid w:val="00605B59"/>
    <w:rsid w:val="00605FF7"/>
    <w:rsid w:val="006061D5"/>
    <w:rsid w:val="0060641C"/>
    <w:rsid w:val="006064A9"/>
    <w:rsid w:val="0060652A"/>
    <w:rsid w:val="00606692"/>
    <w:rsid w:val="00606C11"/>
    <w:rsid w:val="00607155"/>
    <w:rsid w:val="00607291"/>
    <w:rsid w:val="00607422"/>
    <w:rsid w:val="006077FB"/>
    <w:rsid w:val="00607AE1"/>
    <w:rsid w:val="00607FBC"/>
    <w:rsid w:val="006100FC"/>
    <w:rsid w:val="006102C4"/>
    <w:rsid w:val="00610483"/>
    <w:rsid w:val="00610549"/>
    <w:rsid w:val="00610CF6"/>
    <w:rsid w:val="00610E34"/>
    <w:rsid w:val="00610FD0"/>
    <w:rsid w:val="00611A07"/>
    <w:rsid w:val="00611E34"/>
    <w:rsid w:val="00611E93"/>
    <w:rsid w:val="00611F78"/>
    <w:rsid w:val="0061206E"/>
    <w:rsid w:val="006124A0"/>
    <w:rsid w:val="00612601"/>
    <w:rsid w:val="006129AC"/>
    <w:rsid w:val="00612C66"/>
    <w:rsid w:val="00612E21"/>
    <w:rsid w:val="0061303D"/>
    <w:rsid w:val="006132E0"/>
    <w:rsid w:val="006133A1"/>
    <w:rsid w:val="00613508"/>
    <w:rsid w:val="0061357D"/>
    <w:rsid w:val="006135CD"/>
    <w:rsid w:val="00613961"/>
    <w:rsid w:val="00613B96"/>
    <w:rsid w:val="00613CAA"/>
    <w:rsid w:val="00613D21"/>
    <w:rsid w:val="006145CD"/>
    <w:rsid w:val="00614619"/>
    <w:rsid w:val="00614D65"/>
    <w:rsid w:val="00614DBB"/>
    <w:rsid w:val="0061505C"/>
    <w:rsid w:val="006150F8"/>
    <w:rsid w:val="00615104"/>
    <w:rsid w:val="006152E0"/>
    <w:rsid w:val="006154D5"/>
    <w:rsid w:val="006158DF"/>
    <w:rsid w:val="00615F80"/>
    <w:rsid w:val="006160FA"/>
    <w:rsid w:val="006163D2"/>
    <w:rsid w:val="006166FD"/>
    <w:rsid w:val="0061690B"/>
    <w:rsid w:val="00616F2E"/>
    <w:rsid w:val="006171A8"/>
    <w:rsid w:val="006171B1"/>
    <w:rsid w:val="00617623"/>
    <w:rsid w:val="00617695"/>
    <w:rsid w:val="006208E7"/>
    <w:rsid w:val="00620973"/>
    <w:rsid w:val="006209BD"/>
    <w:rsid w:val="00620B46"/>
    <w:rsid w:val="00620BAA"/>
    <w:rsid w:val="00620C87"/>
    <w:rsid w:val="00620D51"/>
    <w:rsid w:val="00620F1A"/>
    <w:rsid w:val="00621021"/>
    <w:rsid w:val="006212A2"/>
    <w:rsid w:val="00621395"/>
    <w:rsid w:val="0062145F"/>
    <w:rsid w:val="0062176E"/>
    <w:rsid w:val="00621779"/>
    <w:rsid w:val="00621A28"/>
    <w:rsid w:val="00621BD5"/>
    <w:rsid w:val="00622191"/>
    <w:rsid w:val="006224A7"/>
    <w:rsid w:val="0062281B"/>
    <w:rsid w:val="00622A58"/>
    <w:rsid w:val="00622A8C"/>
    <w:rsid w:val="00622BF1"/>
    <w:rsid w:val="00622C25"/>
    <w:rsid w:val="006231F8"/>
    <w:rsid w:val="0062345B"/>
    <w:rsid w:val="0062367D"/>
    <w:rsid w:val="00623F18"/>
    <w:rsid w:val="0062404C"/>
    <w:rsid w:val="00624112"/>
    <w:rsid w:val="00624F44"/>
    <w:rsid w:val="00624F76"/>
    <w:rsid w:val="00625087"/>
    <w:rsid w:val="0062519F"/>
    <w:rsid w:val="00625547"/>
    <w:rsid w:val="006255D8"/>
    <w:rsid w:val="006256A2"/>
    <w:rsid w:val="006257C0"/>
    <w:rsid w:val="006258C1"/>
    <w:rsid w:val="00625A17"/>
    <w:rsid w:val="00625B59"/>
    <w:rsid w:val="00625BD4"/>
    <w:rsid w:val="00625C3A"/>
    <w:rsid w:val="00625F4F"/>
    <w:rsid w:val="00626008"/>
    <w:rsid w:val="00626274"/>
    <w:rsid w:val="00626586"/>
    <w:rsid w:val="0062680C"/>
    <w:rsid w:val="00626C00"/>
    <w:rsid w:val="00626C37"/>
    <w:rsid w:val="00626CD0"/>
    <w:rsid w:val="00626E36"/>
    <w:rsid w:val="006271E2"/>
    <w:rsid w:val="006273BD"/>
    <w:rsid w:val="006273BF"/>
    <w:rsid w:val="006273EF"/>
    <w:rsid w:val="0062757E"/>
    <w:rsid w:val="00627698"/>
    <w:rsid w:val="006276F4"/>
    <w:rsid w:val="00627911"/>
    <w:rsid w:val="00627F51"/>
    <w:rsid w:val="0063026A"/>
    <w:rsid w:val="006306A6"/>
    <w:rsid w:val="00630838"/>
    <w:rsid w:val="00630956"/>
    <w:rsid w:val="006312B5"/>
    <w:rsid w:val="0063131E"/>
    <w:rsid w:val="00631648"/>
    <w:rsid w:val="00632652"/>
    <w:rsid w:val="006328F2"/>
    <w:rsid w:val="00632C66"/>
    <w:rsid w:val="00632CC0"/>
    <w:rsid w:val="00632D99"/>
    <w:rsid w:val="00632DF3"/>
    <w:rsid w:val="00632F99"/>
    <w:rsid w:val="0063345A"/>
    <w:rsid w:val="0063375A"/>
    <w:rsid w:val="00633A7A"/>
    <w:rsid w:val="00633E08"/>
    <w:rsid w:val="00634AAE"/>
    <w:rsid w:val="00634BDB"/>
    <w:rsid w:val="00634CA2"/>
    <w:rsid w:val="00634E6A"/>
    <w:rsid w:val="00634F88"/>
    <w:rsid w:val="006357C0"/>
    <w:rsid w:val="006359FB"/>
    <w:rsid w:val="00635D08"/>
    <w:rsid w:val="00636658"/>
    <w:rsid w:val="00636680"/>
    <w:rsid w:val="00636797"/>
    <w:rsid w:val="006367F7"/>
    <w:rsid w:val="00636950"/>
    <w:rsid w:val="00636EAE"/>
    <w:rsid w:val="00636F56"/>
    <w:rsid w:val="00637051"/>
    <w:rsid w:val="00637564"/>
    <w:rsid w:val="00637742"/>
    <w:rsid w:val="00637944"/>
    <w:rsid w:val="00637CAF"/>
    <w:rsid w:val="00637CC2"/>
    <w:rsid w:val="00637E21"/>
    <w:rsid w:val="006402F8"/>
    <w:rsid w:val="0064119C"/>
    <w:rsid w:val="0064180D"/>
    <w:rsid w:val="00641825"/>
    <w:rsid w:val="00641E54"/>
    <w:rsid w:val="00641FC4"/>
    <w:rsid w:val="0064262E"/>
    <w:rsid w:val="006429CE"/>
    <w:rsid w:val="00643432"/>
    <w:rsid w:val="00643795"/>
    <w:rsid w:val="00643B14"/>
    <w:rsid w:val="00644802"/>
    <w:rsid w:val="0064480A"/>
    <w:rsid w:val="00644A35"/>
    <w:rsid w:val="00644ADD"/>
    <w:rsid w:val="00644B40"/>
    <w:rsid w:val="00644C77"/>
    <w:rsid w:val="006455C3"/>
    <w:rsid w:val="00645D1F"/>
    <w:rsid w:val="00645E06"/>
    <w:rsid w:val="00645FB5"/>
    <w:rsid w:val="00646728"/>
    <w:rsid w:val="00646783"/>
    <w:rsid w:val="00646AB3"/>
    <w:rsid w:val="00646B28"/>
    <w:rsid w:val="00646C17"/>
    <w:rsid w:val="00646E08"/>
    <w:rsid w:val="006470CE"/>
    <w:rsid w:val="0064710D"/>
    <w:rsid w:val="0064714B"/>
    <w:rsid w:val="0064751D"/>
    <w:rsid w:val="006479D0"/>
    <w:rsid w:val="00650117"/>
    <w:rsid w:val="006504E6"/>
    <w:rsid w:val="0065146C"/>
    <w:rsid w:val="006517A0"/>
    <w:rsid w:val="006518E0"/>
    <w:rsid w:val="006522B5"/>
    <w:rsid w:val="0065236D"/>
    <w:rsid w:val="006524F0"/>
    <w:rsid w:val="00652871"/>
    <w:rsid w:val="00652983"/>
    <w:rsid w:val="006532ED"/>
    <w:rsid w:val="00653934"/>
    <w:rsid w:val="00653958"/>
    <w:rsid w:val="00653C0E"/>
    <w:rsid w:val="006540F7"/>
    <w:rsid w:val="00654276"/>
    <w:rsid w:val="0065438A"/>
    <w:rsid w:val="00654526"/>
    <w:rsid w:val="00654890"/>
    <w:rsid w:val="006548D9"/>
    <w:rsid w:val="00654A4F"/>
    <w:rsid w:val="00654A64"/>
    <w:rsid w:val="00654A77"/>
    <w:rsid w:val="00654B1A"/>
    <w:rsid w:val="00654C45"/>
    <w:rsid w:val="00654C98"/>
    <w:rsid w:val="00654EAB"/>
    <w:rsid w:val="0065534B"/>
    <w:rsid w:val="00655409"/>
    <w:rsid w:val="006556C3"/>
    <w:rsid w:val="00655966"/>
    <w:rsid w:val="00655A88"/>
    <w:rsid w:val="006563C8"/>
    <w:rsid w:val="0065689A"/>
    <w:rsid w:val="00656CA3"/>
    <w:rsid w:val="00656E1C"/>
    <w:rsid w:val="00656FAA"/>
    <w:rsid w:val="006570C2"/>
    <w:rsid w:val="0065733F"/>
    <w:rsid w:val="00657346"/>
    <w:rsid w:val="0065747F"/>
    <w:rsid w:val="006575E1"/>
    <w:rsid w:val="006600CE"/>
    <w:rsid w:val="00660482"/>
    <w:rsid w:val="006607F5"/>
    <w:rsid w:val="00660811"/>
    <w:rsid w:val="00660890"/>
    <w:rsid w:val="0066098C"/>
    <w:rsid w:val="0066127F"/>
    <w:rsid w:val="0066156F"/>
    <w:rsid w:val="006616F4"/>
    <w:rsid w:val="00661B9D"/>
    <w:rsid w:val="00661E28"/>
    <w:rsid w:val="00661F49"/>
    <w:rsid w:val="00661FDE"/>
    <w:rsid w:val="0066233C"/>
    <w:rsid w:val="006627D3"/>
    <w:rsid w:val="00662914"/>
    <w:rsid w:val="0066295F"/>
    <w:rsid w:val="00662B60"/>
    <w:rsid w:val="00662CC6"/>
    <w:rsid w:val="00662CFA"/>
    <w:rsid w:val="00662D84"/>
    <w:rsid w:val="00663246"/>
    <w:rsid w:val="00663581"/>
    <w:rsid w:val="00663621"/>
    <w:rsid w:val="0066368D"/>
    <w:rsid w:val="00663717"/>
    <w:rsid w:val="00663795"/>
    <w:rsid w:val="00663C52"/>
    <w:rsid w:val="00664138"/>
    <w:rsid w:val="00664A4F"/>
    <w:rsid w:val="00664A83"/>
    <w:rsid w:val="00664ACD"/>
    <w:rsid w:val="00664AEA"/>
    <w:rsid w:val="00664BFA"/>
    <w:rsid w:val="00664FD2"/>
    <w:rsid w:val="0066518A"/>
    <w:rsid w:val="006651CE"/>
    <w:rsid w:val="00665874"/>
    <w:rsid w:val="00665FFA"/>
    <w:rsid w:val="00666006"/>
    <w:rsid w:val="006665FE"/>
    <w:rsid w:val="0066692B"/>
    <w:rsid w:val="00666B3E"/>
    <w:rsid w:val="00666C6C"/>
    <w:rsid w:val="00666E4E"/>
    <w:rsid w:val="00666E60"/>
    <w:rsid w:val="00666F46"/>
    <w:rsid w:val="0066710A"/>
    <w:rsid w:val="006672D3"/>
    <w:rsid w:val="00667519"/>
    <w:rsid w:val="00667B47"/>
    <w:rsid w:val="00667F7A"/>
    <w:rsid w:val="006702B3"/>
    <w:rsid w:val="006705DD"/>
    <w:rsid w:val="00670BAF"/>
    <w:rsid w:val="00670BE4"/>
    <w:rsid w:val="00670E20"/>
    <w:rsid w:val="00671008"/>
    <w:rsid w:val="00671448"/>
    <w:rsid w:val="00671879"/>
    <w:rsid w:val="00671942"/>
    <w:rsid w:val="00671A2B"/>
    <w:rsid w:val="00671A90"/>
    <w:rsid w:val="00673C6C"/>
    <w:rsid w:val="00673D53"/>
    <w:rsid w:val="00673EF2"/>
    <w:rsid w:val="00674E07"/>
    <w:rsid w:val="00674F77"/>
    <w:rsid w:val="0067500A"/>
    <w:rsid w:val="0067528A"/>
    <w:rsid w:val="006757AD"/>
    <w:rsid w:val="006757FA"/>
    <w:rsid w:val="00675A4F"/>
    <w:rsid w:val="00675A60"/>
    <w:rsid w:val="00675CB6"/>
    <w:rsid w:val="00675FFC"/>
    <w:rsid w:val="006760E8"/>
    <w:rsid w:val="006763F4"/>
    <w:rsid w:val="00676926"/>
    <w:rsid w:val="00676C51"/>
    <w:rsid w:val="00676C6E"/>
    <w:rsid w:val="00676D06"/>
    <w:rsid w:val="00676E28"/>
    <w:rsid w:val="00676E95"/>
    <w:rsid w:val="00677120"/>
    <w:rsid w:val="00677164"/>
    <w:rsid w:val="00677213"/>
    <w:rsid w:val="00677296"/>
    <w:rsid w:val="0067744C"/>
    <w:rsid w:val="006775AB"/>
    <w:rsid w:val="006800C1"/>
    <w:rsid w:val="006802E2"/>
    <w:rsid w:val="00680481"/>
    <w:rsid w:val="00680714"/>
    <w:rsid w:val="00680814"/>
    <w:rsid w:val="00680BB5"/>
    <w:rsid w:val="006818A7"/>
    <w:rsid w:val="00681BE3"/>
    <w:rsid w:val="00681C1E"/>
    <w:rsid w:val="00681E75"/>
    <w:rsid w:val="00682466"/>
    <w:rsid w:val="00682994"/>
    <w:rsid w:val="00682C5A"/>
    <w:rsid w:val="006833B6"/>
    <w:rsid w:val="006833D7"/>
    <w:rsid w:val="006834A0"/>
    <w:rsid w:val="006840BD"/>
    <w:rsid w:val="00684138"/>
    <w:rsid w:val="00684368"/>
    <w:rsid w:val="0068455E"/>
    <w:rsid w:val="0068464C"/>
    <w:rsid w:val="006848D3"/>
    <w:rsid w:val="00684A65"/>
    <w:rsid w:val="006851E8"/>
    <w:rsid w:val="00685262"/>
    <w:rsid w:val="006855DE"/>
    <w:rsid w:val="0068567F"/>
    <w:rsid w:val="00685749"/>
    <w:rsid w:val="0068597C"/>
    <w:rsid w:val="00685AF0"/>
    <w:rsid w:val="00685C38"/>
    <w:rsid w:val="00685ECC"/>
    <w:rsid w:val="0068618D"/>
    <w:rsid w:val="00686266"/>
    <w:rsid w:val="0068628C"/>
    <w:rsid w:val="00686335"/>
    <w:rsid w:val="006868D4"/>
    <w:rsid w:val="006868DF"/>
    <w:rsid w:val="00686A8B"/>
    <w:rsid w:val="00686C1D"/>
    <w:rsid w:val="00686EB1"/>
    <w:rsid w:val="00687071"/>
    <w:rsid w:val="00687098"/>
    <w:rsid w:val="006870BE"/>
    <w:rsid w:val="00687243"/>
    <w:rsid w:val="006877E0"/>
    <w:rsid w:val="00687805"/>
    <w:rsid w:val="00687C6F"/>
    <w:rsid w:val="0069002C"/>
    <w:rsid w:val="0069022D"/>
    <w:rsid w:val="00690705"/>
    <w:rsid w:val="0069090F"/>
    <w:rsid w:val="00690AFD"/>
    <w:rsid w:val="00690BE3"/>
    <w:rsid w:val="00690F70"/>
    <w:rsid w:val="00691214"/>
    <w:rsid w:val="00691375"/>
    <w:rsid w:val="0069159F"/>
    <w:rsid w:val="00691748"/>
    <w:rsid w:val="00691809"/>
    <w:rsid w:val="00691C30"/>
    <w:rsid w:val="00691CE0"/>
    <w:rsid w:val="006920EC"/>
    <w:rsid w:val="0069258F"/>
    <w:rsid w:val="006925E6"/>
    <w:rsid w:val="00692909"/>
    <w:rsid w:val="00692AD9"/>
    <w:rsid w:val="00692C1E"/>
    <w:rsid w:val="00692EE4"/>
    <w:rsid w:val="00693434"/>
    <w:rsid w:val="00693740"/>
    <w:rsid w:val="006937B8"/>
    <w:rsid w:val="006937DB"/>
    <w:rsid w:val="00693DD4"/>
    <w:rsid w:val="00694805"/>
    <w:rsid w:val="00694916"/>
    <w:rsid w:val="00694961"/>
    <w:rsid w:val="00694BF9"/>
    <w:rsid w:val="00694CDF"/>
    <w:rsid w:val="00694E39"/>
    <w:rsid w:val="00695078"/>
    <w:rsid w:val="00695235"/>
    <w:rsid w:val="00695971"/>
    <w:rsid w:val="00695D38"/>
    <w:rsid w:val="0069650C"/>
    <w:rsid w:val="006966E3"/>
    <w:rsid w:val="00696AE2"/>
    <w:rsid w:val="00696AF8"/>
    <w:rsid w:val="00696DB3"/>
    <w:rsid w:val="006970CF"/>
    <w:rsid w:val="00697147"/>
    <w:rsid w:val="0069718E"/>
    <w:rsid w:val="00697C63"/>
    <w:rsid w:val="00697CD4"/>
    <w:rsid w:val="00697FB1"/>
    <w:rsid w:val="006A0612"/>
    <w:rsid w:val="006A0770"/>
    <w:rsid w:val="006A089B"/>
    <w:rsid w:val="006A0E66"/>
    <w:rsid w:val="006A0F87"/>
    <w:rsid w:val="006A0FD1"/>
    <w:rsid w:val="006A109F"/>
    <w:rsid w:val="006A1B99"/>
    <w:rsid w:val="006A1F8A"/>
    <w:rsid w:val="006A1FC9"/>
    <w:rsid w:val="006A21C7"/>
    <w:rsid w:val="006A22CD"/>
    <w:rsid w:val="006A2358"/>
    <w:rsid w:val="006A2542"/>
    <w:rsid w:val="006A26A5"/>
    <w:rsid w:val="006A2AF4"/>
    <w:rsid w:val="006A2ECA"/>
    <w:rsid w:val="006A3083"/>
    <w:rsid w:val="006A30F6"/>
    <w:rsid w:val="006A3101"/>
    <w:rsid w:val="006A33B2"/>
    <w:rsid w:val="006A3894"/>
    <w:rsid w:val="006A3E82"/>
    <w:rsid w:val="006A3F8A"/>
    <w:rsid w:val="006A3F8F"/>
    <w:rsid w:val="006A428E"/>
    <w:rsid w:val="006A429B"/>
    <w:rsid w:val="006A4718"/>
    <w:rsid w:val="006A4DED"/>
    <w:rsid w:val="006A4F03"/>
    <w:rsid w:val="006A4F6E"/>
    <w:rsid w:val="006A4FCC"/>
    <w:rsid w:val="006A5058"/>
    <w:rsid w:val="006A524C"/>
    <w:rsid w:val="006A5491"/>
    <w:rsid w:val="006A588E"/>
    <w:rsid w:val="006A5D9B"/>
    <w:rsid w:val="006A5E7F"/>
    <w:rsid w:val="006A5F89"/>
    <w:rsid w:val="006A601E"/>
    <w:rsid w:val="006A61C3"/>
    <w:rsid w:val="006A63BE"/>
    <w:rsid w:val="006A672C"/>
    <w:rsid w:val="006A6A79"/>
    <w:rsid w:val="006A70DC"/>
    <w:rsid w:val="006A7379"/>
    <w:rsid w:val="006A74FF"/>
    <w:rsid w:val="006A7B69"/>
    <w:rsid w:val="006A7CF5"/>
    <w:rsid w:val="006A7EFD"/>
    <w:rsid w:val="006B00FE"/>
    <w:rsid w:val="006B026F"/>
    <w:rsid w:val="006B04AF"/>
    <w:rsid w:val="006B0707"/>
    <w:rsid w:val="006B0724"/>
    <w:rsid w:val="006B0933"/>
    <w:rsid w:val="006B0B4E"/>
    <w:rsid w:val="006B0FEE"/>
    <w:rsid w:val="006B127A"/>
    <w:rsid w:val="006B127C"/>
    <w:rsid w:val="006B142B"/>
    <w:rsid w:val="006B166E"/>
    <w:rsid w:val="006B1A69"/>
    <w:rsid w:val="006B2196"/>
    <w:rsid w:val="006B23F8"/>
    <w:rsid w:val="006B281D"/>
    <w:rsid w:val="006B2AA2"/>
    <w:rsid w:val="006B31AF"/>
    <w:rsid w:val="006B334F"/>
    <w:rsid w:val="006B33DA"/>
    <w:rsid w:val="006B3561"/>
    <w:rsid w:val="006B3893"/>
    <w:rsid w:val="006B3A65"/>
    <w:rsid w:val="006B3DA8"/>
    <w:rsid w:val="006B424C"/>
    <w:rsid w:val="006B44EF"/>
    <w:rsid w:val="006B4605"/>
    <w:rsid w:val="006B4658"/>
    <w:rsid w:val="006B495F"/>
    <w:rsid w:val="006B4B53"/>
    <w:rsid w:val="006B4C28"/>
    <w:rsid w:val="006B4D2C"/>
    <w:rsid w:val="006B4F37"/>
    <w:rsid w:val="006B5625"/>
    <w:rsid w:val="006B5681"/>
    <w:rsid w:val="006B56D3"/>
    <w:rsid w:val="006B56D9"/>
    <w:rsid w:val="006B5729"/>
    <w:rsid w:val="006B57F2"/>
    <w:rsid w:val="006B5AA2"/>
    <w:rsid w:val="006B5C0E"/>
    <w:rsid w:val="006B6160"/>
    <w:rsid w:val="006B63D7"/>
    <w:rsid w:val="006B68C5"/>
    <w:rsid w:val="006B704E"/>
    <w:rsid w:val="006B7808"/>
    <w:rsid w:val="006B7AD8"/>
    <w:rsid w:val="006B7CE4"/>
    <w:rsid w:val="006B7D95"/>
    <w:rsid w:val="006B7F08"/>
    <w:rsid w:val="006B7F85"/>
    <w:rsid w:val="006C0109"/>
    <w:rsid w:val="006C03F4"/>
    <w:rsid w:val="006C0542"/>
    <w:rsid w:val="006C061A"/>
    <w:rsid w:val="006C0B65"/>
    <w:rsid w:val="006C0C3C"/>
    <w:rsid w:val="006C11EC"/>
    <w:rsid w:val="006C1328"/>
    <w:rsid w:val="006C1706"/>
    <w:rsid w:val="006C1A48"/>
    <w:rsid w:val="006C1ADE"/>
    <w:rsid w:val="006C2341"/>
    <w:rsid w:val="006C249D"/>
    <w:rsid w:val="006C2715"/>
    <w:rsid w:val="006C2980"/>
    <w:rsid w:val="006C2CC7"/>
    <w:rsid w:val="006C2E0E"/>
    <w:rsid w:val="006C2E10"/>
    <w:rsid w:val="006C3201"/>
    <w:rsid w:val="006C34A8"/>
    <w:rsid w:val="006C35B8"/>
    <w:rsid w:val="006C3801"/>
    <w:rsid w:val="006C3888"/>
    <w:rsid w:val="006C3A8C"/>
    <w:rsid w:val="006C3CCC"/>
    <w:rsid w:val="006C3EA6"/>
    <w:rsid w:val="006C460C"/>
    <w:rsid w:val="006C4AF2"/>
    <w:rsid w:val="006C4B9F"/>
    <w:rsid w:val="006C4E05"/>
    <w:rsid w:val="006C4EDA"/>
    <w:rsid w:val="006C51D4"/>
    <w:rsid w:val="006C5444"/>
    <w:rsid w:val="006C5645"/>
    <w:rsid w:val="006C58A6"/>
    <w:rsid w:val="006C5B11"/>
    <w:rsid w:val="006C5C47"/>
    <w:rsid w:val="006C5CC2"/>
    <w:rsid w:val="006C6086"/>
    <w:rsid w:val="006C6142"/>
    <w:rsid w:val="006C638B"/>
    <w:rsid w:val="006C64EB"/>
    <w:rsid w:val="006C672A"/>
    <w:rsid w:val="006C68F9"/>
    <w:rsid w:val="006C6E30"/>
    <w:rsid w:val="006C6EE0"/>
    <w:rsid w:val="006C71CD"/>
    <w:rsid w:val="006C71FD"/>
    <w:rsid w:val="006C7487"/>
    <w:rsid w:val="006C74E6"/>
    <w:rsid w:val="006C7821"/>
    <w:rsid w:val="006C79B0"/>
    <w:rsid w:val="006D07D2"/>
    <w:rsid w:val="006D09C1"/>
    <w:rsid w:val="006D0B94"/>
    <w:rsid w:val="006D10D7"/>
    <w:rsid w:val="006D1B35"/>
    <w:rsid w:val="006D1BA1"/>
    <w:rsid w:val="006D1C09"/>
    <w:rsid w:val="006D1C5A"/>
    <w:rsid w:val="006D2369"/>
    <w:rsid w:val="006D24C8"/>
    <w:rsid w:val="006D2769"/>
    <w:rsid w:val="006D2916"/>
    <w:rsid w:val="006D29F5"/>
    <w:rsid w:val="006D2DC9"/>
    <w:rsid w:val="006D2E48"/>
    <w:rsid w:val="006D31A5"/>
    <w:rsid w:val="006D4234"/>
    <w:rsid w:val="006D4D25"/>
    <w:rsid w:val="006D5209"/>
    <w:rsid w:val="006D54E4"/>
    <w:rsid w:val="006D553C"/>
    <w:rsid w:val="006D5E47"/>
    <w:rsid w:val="006D5E6F"/>
    <w:rsid w:val="006D62E2"/>
    <w:rsid w:val="006D6817"/>
    <w:rsid w:val="006D7466"/>
    <w:rsid w:val="006D7813"/>
    <w:rsid w:val="006D7B7C"/>
    <w:rsid w:val="006D7BB2"/>
    <w:rsid w:val="006E01DC"/>
    <w:rsid w:val="006E0594"/>
    <w:rsid w:val="006E05F0"/>
    <w:rsid w:val="006E062E"/>
    <w:rsid w:val="006E1092"/>
    <w:rsid w:val="006E1215"/>
    <w:rsid w:val="006E166C"/>
    <w:rsid w:val="006E1920"/>
    <w:rsid w:val="006E1AAA"/>
    <w:rsid w:val="006E1B7F"/>
    <w:rsid w:val="006E1F16"/>
    <w:rsid w:val="006E1FB9"/>
    <w:rsid w:val="006E20E8"/>
    <w:rsid w:val="006E22F7"/>
    <w:rsid w:val="006E2512"/>
    <w:rsid w:val="006E25A0"/>
    <w:rsid w:val="006E284F"/>
    <w:rsid w:val="006E28CC"/>
    <w:rsid w:val="006E29D5"/>
    <w:rsid w:val="006E2DC8"/>
    <w:rsid w:val="006E30CA"/>
    <w:rsid w:val="006E391B"/>
    <w:rsid w:val="006E40D0"/>
    <w:rsid w:val="006E4338"/>
    <w:rsid w:val="006E44E7"/>
    <w:rsid w:val="006E46E6"/>
    <w:rsid w:val="006E479E"/>
    <w:rsid w:val="006E495A"/>
    <w:rsid w:val="006E4AE4"/>
    <w:rsid w:val="006E4B02"/>
    <w:rsid w:val="006E4BA6"/>
    <w:rsid w:val="006E4D71"/>
    <w:rsid w:val="006E4DB6"/>
    <w:rsid w:val="006E4F71"/>
    <w:rsid w:val="006E52D8"/>
    <w:rsid w:val="006E5437"/>
    <w:rsid w:val="006E543D"/>
    <w:rsid w:val="006E569D"/>
    <w:rsid w:val="006E576A"/>
    <w:rsid w:val="006E5B29"/>
    <w:rsid w:val="006E5CA1"/>
    <w:rsid w:val="006E62B1"/>
    <w:rsid w:val="006E64AF"/>
    <w:rsid w:val="006E6845"/>
    <w:rsid w:val="006E68C2"/>
    <w:rsid w:val="006E69D1"/>
    <w:rsid w:val="006E6B4C"/>
    <w:rsid w:val="006E6E77"/>
    <w:rsid w:val="006E7BB7"/>
    <w:rsid w:val="006E7E92"/>
    <w:rsid w:val="006F0268"/>
    <w:rsid w:val="006F03C0"/>
    <w:rsid w:val="006F05BA"/>
    <w:rsid w:val="006F05C4"/>
    <w:rsid w:val="006F08CC"/>
    <w:rsid w:val="006F0F16"/>
    <w:rsid w:val="006F13D0"/>
    <w:rsid w:val="006F143A"/>
    <w:rsid w:val="006F174A"/>
    <w:rsid w:val="006F178B"/>
    <w:rsid w:val="006F182A"/>
    <w:rsid w:val="006F1AE3"/>
    <w:rsid w:val="006F1AEB"/>
    <w:rsid w:val="006F1E4E"/>
    <w:rsid w:val="006F1F89"/>
    <w:rsid w:val="006F2336"/>
    <w:rsid w:val="006F25AC"/>
    <w:rsid w:val="006F25F4"/>
    <w:rsid w:val="006F286C"/>
    <w:rsid w:val="006F2A9C"/>
    <w:rsid w:val="006F31F3"/>
    <w:rsid w:val="006F3214"/>
    <w:rsid w:val="006F33D4"/>
    <w:rsid w:val="006F3505"/>
    <w:rsid w:val="006F3DD5"/>
    <w:rsid w:val="006F432C"/>
    <w:rsid w:val="006F4941"/>
    <w:rsid w:val="006F4A94"/>
    <w:rsid w:val="006F4B18"/>
    <w:rsid w:val="006F4C63"/>
    <w:rsid w:val="006F5BC5"/>
    <w:rsid w:val="006F5C3E"/>
    <w:rsid w:val="006F5D32"/>
    <w:rsid w:val="006F5DB7"/>
    <w:rsid w:val="006F6118"/>
    <w:rsid w:val="006F6349"/>
    <w:rsid w:val="006F6564"/>
    <w:rsid w:val="006F664E"/>
    <w:rsid w:val="006F6799"/>
    <w:rsid w:val="006F68A9"/>
    <w:rsid w:val="006F68E8"/>
    <w:rsid w:val="006F6C49"/>
    <w:rsid w:val="006F718B"/>
    <w:rsid w:val="006F7210"/>
    <w:rsid w:val="006F7791"/>
    <w:rsid w:val="006F7905"/>
    <w:rsid w:val="006F7991"/>
    <w:rsid w:val="006F7BD1"/>
    <w:rsid w:val="0070039B"/>
    <w:rsid w:val="007003E7"/>
    <w:rsid w:val="0070068E"/>
    <w:rsid w:val="00700823"/>
    <w:rsid w:val="00700AB8"/>
    <w:rsid w:val="00700C2F"/>
    <w:rsid w:val="00700D41"/>
    <w:rsid w:val="007014E7"/>
    <w:rsid w:val="007024B4"/>
    <w:rsid w:val="00702606"/>
    <w:rsid w:val="00702737"/>
    <w:rsid w:val="00702872"/>
    <w:rsid w:val="00702925"/>
    <w:rsid w:val="00702ABE"/>
    <w:rsid w:val="00702BCD"/>
    <w:rsid w:val="007030E4"/>
    <w:rsid w:val="007031C8"/>
    <w:rsid w:val="00703A6C"/>
    <w:rsid w:val="00703B4C"/>
    <w:rsid w:val="00703C19"/>
    <w:rsid w:val="00703DB4"/>
    <w:rsid w:val="00703F07"/>
    <w:rsid w:val="00703FA5"/>
    <w:rsid w:val="00704798"/>
    <w:rsid w:val="007047C1"/>
    <w:rsid w:val="007049FA"/>
    <w:rsid w:val="00704CB3"/>
    <w:rsid w:val="00704EB0"/>
    <w:rsid w:val="0070531A"/>
    <w:rsid w:val="0070538B"/>
    <w:rsid w:val="007053B4"/>
    <w:rsid w:val="00705797"/>
    <w:rsid w:val="00705A25"/>
    <w:rsid w:val="00705CCE"/>
    <w:rsid w:val="00705DF6"/>
    <w:rsid w:val="00705E8C"/>
    <w:rsid w:val="007062DD"/>
    <w:rsid w:val="007064F8"/>
    <w:rsid w:val="0070673D"/>
    <w:rsid w:val="0070678C"/>
    <w:rsid w:val="00706A28"/>
    <w:rsid w:val="00706B73"/>
    <w:rsid w:val="00706FF1"/>
    <w:rsid w:val="00707690"/>
    <w:rsid w:val="00707738"/>
    <w:rsid w:val="0070786C"/>
    <w:rsid w:val="00707C68"/>
    <w:rsid w:val="00707EF9"/>
    <w:rsid w:val="0071017B"/>
    <w:rsid w:val="00710545"/>
    <w:rsid w:val="00710A04"/>
    <w:rsid w:val="00710E5D"/>
    <w:rsid w:val="00710EF9"/>
    <w:rsid w:val="0071126A"/>
    <w:rsid w:val="0071130B"/>
    <w:rsid w:val="00711358"/>
    <w:rsid w:val="00711432"/>
    <w:rsid w:val="00711533"/>
    <w:rsid w:val="00711568"/>
    <w:rsid w:val="0071160C"/>
    <w:rsid w:val="0071169A"/>
    <w:rsid w:val="0071220F"/>
    <w:rsid w:val="00712460"/>
    <w:rsid w:val="0071283D"/>
    <w:rsid w:val="007128C3"/>
    <w:rsid w:val="007128D9"/>
    <w:rsid w:val="00712C6E"/>
    <w:rsid w:val="00712E1D"/>
    <w:rsid w:val="007130C4"/>
    <w:rsid w:val="0071310D"/>
    <w:rsid w:val="007138A4"/>
    <w:rsid w:val="00713A5A"/>
    <w:rsid w:val="00713ADE"/>
    <w:rsid w:val="00713B26"/>
    <w:rsid w:val="00713E58"/>
    <w:rsid w:val="00714088"/>
    <w:rsid w:val="007141CD"/>
    <w:rsid w:val="00714381"/>
    <w:rsid w:val="0071455E"/>
    <w:rsid w:val="007146BC"/>
    <w:rsid w:val="00714CA2"/>
    <w:rsid w:val="007151D9"/>
    <w:rsid w:val="007154EE"/>
    <w:rsid w:val="00715850"/>
    <w:rsid w:val="00715B77"/>
    <w:rsid w:val="00715BDD"/>
    <w:rsid w:val="0071638B"/>
    <w:rsid w:val="00716458"/>
    <w:rsid w:val="00716467"/>
    <w:rsid w:val="00716475"/>
    <w:rsid w:val="0071676D"/>
    <w:rsid w:val="00716A68"/>
    <w:rsid w:val="00716B2C"/>
    <w:rsid w:val="0071755C"/>
    <w:rsid w:val="00717569"/>
    <w:rsid w:val="0071773E"/>
    <w:rsid w:val="007177B9"/>
    <w:rsid w:val="00717B83"/>
    <w:rsid w:val="00717E8F"/>
    <w:rsid w:val="00717FCC"/>
    <w:rsid w:val="0072037E"/>
    <w:rsid w:val="007204C0"/>
    <w:rsid w:val="00720BCD"/>
    <w:rsid w:val="00720C43"/>
    <w:rsid w:val="0072110D"/>
    <w:rsid w:val="00721122"/>
    <w:rsid w:val="007213D6"/>
    <w:rsid w:val="00721604"/>
    <w:rsid w:val="00721A21"/>
    <w:rsid w:val="00721A72"/>
    <w:rsid w:val="00721C8A"/>
    <w:rsid w:val="00721D89"/>
    <w:rsid w:val="0072229F"/>
    <w:rsid w:val="007222B6"/>
    <w:rsid w:val="007224A4"/>
    <w:rsid w:val="007225B3"/>
    <w:rsid w:val="007230D1"/>
    <w:rsid w:val="00723225"/>
    <w:rsid w:val="00723511"/>
    <w:rsid w:val="00723B6A"/>
    <w:rsid w:val="00723E5E"/>
    <w:rsid w:val="00724072"/>
    <w:rsid w:val="0072408E"/>
    <w:rsid w:val="007243FA"/>
    <w:rsid w:val="0072448E"/>
    <w:rsid w:val="0072449A"/>
    <w:rsid w:val="007248E6"/>
    <w:rsid w:val="00724992"/>
    <w:rsid w:val="00725591"/>
    <w:rsid w:val="0072572E"/>
    <w:rsid w:val="00725CB3"/>
    <w:rsid w:val="00725CFC"/>
    <w:rsid w:val="0072630E"/>
    <w:rsid w:val="007263BC"/>
    <w:rsid w:val="00726604"/>
    <w:rsid w:val="00726631"/>
    <w:rsid w:val="007267E0"/>
    <w:rsid w:val="00726916"/>
    <w:rsid w:val="007275CF"/>
    <w:rsid w:val="007276AA"/>
    <w:rsid w:val="00727892"/>
    <w:rsid w:val="00727C0B"/>
    <w:rsid w:val="007307E1"/>
    <w:rsid w:val="007307F3"/>
    <w:rsid w:val="00731289"/>
    <w:rsid w:val="007317DD"/>
    <w:rsid w:val="007318C2"/>
    <w:rsid w:val="00731A53"/>
    <w:rsid w:val="00731B13"/>
    <w:rsid w:val="00731B95"/>
    <w:rsid w:val="00731BCE"/>
    <w:rsid w:val="00731DCF"/>
    <w:rsid w:val="007327D8"/>
    <w:rsid w:val="007327DB"/>
    <w:rsid w:val="00732855"/>
    <w:rsid w:val="007329FC"/>
    <w:rsid w:val="00732BAC"/>
    <w:rsid w:val="00732D82"/>
    <w:rsid w:val="0073327A"/>
    <w:rsid w:val="007336D6"/>
    <w:rsid w:val="00733713"/>
    <w:rsid w:val="00733C48"/>
    <w:rsid w:val="00733F0A"/>
    <w:rsid w:val="00734223"/>
    <w:rsid w:val="00734452"/>
    <w:rsid w:val="00734499"/>
    <w:rsid w:val="00734506"/>
    <w:rsid w:val="0073463D"/>
    <w:rsid w:val="007346EF"/>
    <w:rsid w:val="00734BD1"/>
    <w:rsid w:val="00734C47"/>
    <w:rsid w:val="0073581C"/>
    <w:rsid w:val="00735964"/>
    <w:rsid w:val="00735A1B"/>
    <w:rsid w:val="00735C26"/>
    <w:rsid w:val="00735FE8"/>
    <w:rsid w:val="00736463"/>
    <w:rsid w:val="007364A1"/>
    <w:rsid w:val="007365DB"/>
    <w:rsid w:val="00736600"/>
    <w:rsid w:val="00736A09"/>
    <w:rsid w:val="00736BAE"/>
    <w:rsid w:val="00736D73"/>
    <w:rsid w:val="00736DCF"/>
    <w:rsid w:val="00736EF4"/>
    <w:rsid w:val="0073751D"/>
    <w:rsid w:val="0073780E"/>
    <w:rsid w:val="00737858"/>
    <w:rsid w:val="00737B70"/>
    <w:rsid w:val="00737DB8"/>
    <w:rsid w:val="00740528"/>
    <w:rsid w:val="00742401"/>
    <w:rsid w:val="007424D6"/>
    <w:rsid w:val="007429FC"/>
    <w:rsid w:val="00742DC1"/>
    <w:rsid w:val="00742FBB"/>
    <w:rsid w:val="00743077"/>
    <w:rsid w:val="007430C4"/>
    <w:rsid w:val="0074318C"/>
    <w:rsid w:val="007435F2"/>
    <w:rsid w:val="00743677"/>
    <w:rsid w:val="00743874"/>
    <w:rsid w:val="007440CE"/>
    <w:rsid w:val="0074464C"/>
    <w:rsid w:val="0074498E"/>
    <w:rsid w:val="00744F1B"/>
    <w:rsid w:val="007450F2"/>
    <w:rsid w:val="007450F8"/>
    <w:rsid w:val="007451FE"/>
    <w:rsid w:val="00745643"/>
    <w:rsid w:val="007456E9"/>
    <w:rsid w:val="00745BFC"/>
    <w:rsid w:val="00745DF6"/>
    <w:rsid w:val="00745EEA"/>
    <w:rsid w:val="00745F6C"/>
    <w:rsid w:val="00746010"/>
    <w:rsid w:val="007460A3"/>
    <w:rsid w:val="007461B7"/>
    <w:rsid w:val="0074632E"/>
    <w:rsid w:val="007464D1"/>
    <w:rsid w:val="007467E9"/>
    <w:rsid w:val="007468DC"/>
    <w:rsid w:val="007468E1"/>
    <w:rsid w:val="00746A02"/>
    <w:rsid w:val="00746C48"/>
    <w:rsid w:val="007478A5"/>
    <w:rsid w:val="00747A5B"/>
    <w:rsid w:val="00747A7D"/>
    <w:rsid w:val="00747EC3"/>
    <w:rsid w:val="007503B1"/>
    <w:rsid w:val="00750408"/>
    <w:rsid w:val="00750CB6"/>
    <w:rsid w:val="00750D1A"/>
    <w:rsid w:val="00750D55"/>
    <w:rsid w:val="00751458"/>
    <w:rsid w:val="007515AF"/>
    <w:rsid w:val="00751D59"/>
    <w:rsid w:val="007520E6"/>
    <w:rsid w:val="00752249"/>
    <w:rsid w:val="0075237B"/>
    <w:rsid w:val="007524A3"/>
    <w:rsid w:val="00752B44"/>
    <w:rsid w:val="00752EC4"/>
    <w:rsid w:val="0075317B"/>
    <w:rsid w:val="0075377F"/>
    <w:rsid w:val="00753787"/>
    <w:rsid w:val="00753F0F"/>
    <w:rsid w:val="0075408F"/>
    <w:rsid w:val="0075429D"/>
    <w:rsid w:val="007543F3"/>
    <w:rsid w:val="007546D2"/>
    <w:rsid w:val="00754885"/>
    <w:rsid w:val="00754BB8"/>
    <w:rsid w:val="00754E3C"/>
    <w:rsid w:val="00755013"/>
    <w:rsid w:val="007551A1"/>
    <w:rsid w:val="007551B7"/>
    <w:rsid w:val="00755499"/>
    <w:rsid w:val="00755910"/>
    <w:rsid w:val="00755963"/>
    <w:rsid w:val="00755DED"/>
    <w:rsid w:val="00755F10"/>
    <w:rsid w:val="00755FAB"/>
    <w:rsid w:val="007562D1"/>
    <w:rsid w:val="0075656E"/>
    <w:rsid w:val="007566CE"/>
    <w:rsid w:val="007566EE"/>
    <w:rsid w:val="00756AF5"/>
    <w:rsid w:val="00757634"/>
    <w:rsid w:val="00757949"/>
    <w:rsid w:val="007579D7"/>
    <w:rsid w:val="00757C00"/>
    <w:rsid w:val="00760387"/>
    <w:rsid w:val="00760DCB"/>
    <w:rsid w:val="0076173F"/>
    <w:rsid w:val="00761B78"/>
    <w:rsid w:val="007624AC"/>
    <w:rsid w:val="0076251A"/>
    <w:rsid w:val="007625A9"/>
    <w:rsid w:val="00762AFC"/>
    <w:rsid w:val="00762D76"/>
    <w:rsid w:val="00762F3A"/>
    <w:rsid w:val="007634A2"/>
    <w:rsid w:val="007634DF"/>
    <w:rsid w:val="00763935"/>
    <w:rsid w:val="00763B90"/>
    <w:rsid w:val="007640D9"/>
    <w:rsid w:val="007642A9"/>
    <w:rsid w:val="00764608"/>
    <w:rsid w:val="00764804"/>
    <w:rsid w:val="00764856"/>
    <w:rsid w:val="00764C5F"/>
    <w:rsid w:val="00764D3A"/>
    <w:rsid w:val="007650CA"/>
    <w:rsid w:val="0076511E"/>
    <w:rsid w:val="0076516B"/>
    <w:rsid w:val="007658DB"/>
    <w:rsid w:val="00765C95"/>
    <w:rsid w:val="00765CBB"/>
    <w:rsid w:val="00765E6D"/>
    <w:rsid w:val="00765EA2"/>
    <w:rsid w:val="007663A4"/>
    <w:rsid w:val="007663CD"/>
    <w:rsid w:val="00766434"/>
    <w:rsid w:val="007667F9"/>
    <w:rsid w:val="00766A9E"/>
    <w:rsid w:val="00766B33"/>
    <w:rsid w:val="00766E07"/>
    <w:rsid w:val="00766F63"/>
    <w:rsid w:val="007674C4"/>
    <w:rsid w:val="00767B89"/>
    <w:rsid w:val="00767F68"/>
    <w:rsid w:val="00767FFE"/>
    <w:rsid w:val="00770F56"/>
    <w:rsid w:val="007715B8"/>
    <w:rsid w:val="0077176D"/>
    <w:rsid w:val="00771811"/>
    <w:rsid w:val="00771DA9"/>
    <w:rsid w:val="00771F32"/>
    <w:rsid w:val="007720F0"/>
    <w:rsid w:val="007723F7"/>
    <w:rsid w:val="0077251C"/>
    <w:rsid w:val="007726A7"/>
    <w:rsid w:val="007727C5"/>
    <w:rsid w:val="00772A78"/>
    <w:rsid w:val="00772B48"/>
    <w:rsid w:val="00772D0D"/>
    <w:rsid w:val="0077301B"/>
    <w:rsid w:val="007730D5"/>
    <w:rsid w:val="0077433A"/>
    <w:rsid w:val="00774E45"/>
    <w:rsid w:val="0077510C"/>
    <w:rsid w:val="00775532"/>
    <w:rsid w:val="00775AFB"/>
    <w:rsid w:val="00776A60"/>
    <w:rsid w:val="00776BA3"/>
    <w:rsid w:val="0077778D"/>
    <w:rsid w:val="0077790C"/>
    <w:rsid w:val="00777AA8"/>
    <w:rsid w:val="00777CC6"/>
    <w:rsid w:val="00777F2B"/>
    <w:rsid w:val="0078031E"/>
    <w:rsid w:val="007804C8"/>
    <w:rsid w:val="00780594"/>
    <w:rsid w:val="007807F2"/>
    <w:rsid w:val="00780CE8"/>
    <w:rsid w:val="007811E1"/>
    <w:rsid w:val="0078123E"/>
    <w:rsid w:val="00781523"/>
    <w:rsid w:val="0078152D"/>
    <w:rsid w:val="00781994"/>
    <w:rsid w:val="00781D14"/>
    <w:rsid w:val="00781DB6"/>
    <w:rsid w:val="0078224C"/>
    <w:rsid w:val="0078249D"/>
    <w:rsid w:val="0078255F"/>
    <w:rsid w:val="0078259D"/>
    <w:rsid w:val="0078268F"/>
    <w:rsid w:val="007827F8"/>
    <w:rsid w:val="00782A5E"/>
    <w:rsid w:val="00782E64"/>
    <w:rsid w:val="00782F9E"/>
    <w:rsid w:val="00782FB0"/>
    <w:rsid w:val="00783157"/>
    <w:rsid w:val="0078336B"/>
    <w:rsid w:val="00783702"/>
    <w:rsid w:val="0078386A"/>
    <w:rsid w:val="007838EA"/>
    <w:rsid w:val="00783B6D"/>
    <w:rsid w:val="00783C33"/>
    <w:rsid w:val="00783E88"/>
    <w:rsid w:val="00783F35"/>
    <w:rsid w:val="00783FE6"/>
    <w:rsid w:val="00784018"/>
    <w:rsid w:val="007842E4"/>
    <w:rsid w:val="0078435F"/>
    <w:rsid w:val="007843CA"/>
    <w:rsid w:val="00784400"/>
    <w:rsid w:val="00784432"/>
    <w:rsid w:val="00784562"/>
    <w:rsid w:val="007849D5"/>
    <w:rsid w:val="00784EE4"/>
    <w:rsid w:val="00784EE5"/>
    <w:rsid w:val="00784F64"/>
    <w:rsid w:val="00785F2C"/>
    <w:rsid w:val="0078625D"/>
    <w:rsid w:val="007864AC"/>
    <w:rsid w:val="00786770"/>
    <w:rsid w:val="00786924"/>
    <w:rsid w:val="00786939"/>
    <w:rsid w:val="00786E65"/>
    <w:rsid w:val="00787023"/>
    <w:rsid w:val="00787153"/>
    <w:rsid w:val="00787823"/>
    <w:rsid w:val="00787FD5"/>
    <w:rsid w:val="007905E1"/>
    <w:rsid w:val="007906C5"/>
    <w:rsid w:val="00790827"/>
    <w:rsid w:val="00790BFF"/>
    <w:rsid w:val="007913FD"/>
    <w:rsid w:val="007914D6"/>
    <w:rsid w:val="007918F2"/>
    <w:rsid w:val="0079206C"/>
    <w:rsid w:val="007923BE"/>
    <w:rsid w:val="007924DE"/>
    <w:rsid w:val="0079252A"/>
    <w:rsid w:val="007927D0"/>
    <w:rsid w:val="00792903"/>
    <w:rsid w:val="0079303D"/>
    <w:rsid w:val="00793153"/>
    <w:rsid w:val="007932BE"/>
    <w:rsid w:val="0079332F"/>
    <w:rsid w:val="00793594"/>
    <w:rsid w:val="00793804"/>
    <w:rsid w:val="00793E50"/>
    <w:rsid w:val="00793EE3"/>
    <w:rsid w:val="00793F1E"/>
    <w:rsid w:val="00794000"/>
    <w:rsid w:val="0079507B"/>
    <w:rsid w:val="007950D3"/>
    <w:rsid w:val="007951AA"/>
    <w:rsid w:val="00795319"/>
    <w:rsid w:val="00795422"/>
    <w:rsid w:val="007958C3"/>
    <w:rsid w:val="00795D49"/>
    <w:rsid w:val="0079607B"/>
    <w:rsid w:val="007960E1"/>
    <w:rsid w:val="007965EE"/>
    <w:rsid w:val="0079674D"/>
    <w:rsid w:val="0079686E"/>
    <w:rsid w:val="0079697E"/>
    <w:rsid w:val="007970A2"/>
    <w:rsid w:val="007974A4"/>
    <w:rsid w:val="00797EF2"/>
    <w:rsid w:val="007A005C"/>
    <w:rsid w:val="007A0203"/>
    <w:rsid w:val="007A04F2"/>
    <w:rsid w:val="007A0503"/>
    <w:rsid w:val="007A056B"/>
    <w:rsid w:val="007A0682"/>
    <w:rsid w:val="007A06F0"/>
    <w:rsid w:val="007A0895"/>
    <w:rsid w:val="007A08FF"/>
    <w:rsid w:val="007A09D8"/>
    <w:rsid w:val="007A0ABE"/>
    <w:rsid w:val="007A0E35"/>
    <w:rsid w:val="007A16B2"/>
    <w:rsid w:val="007A16EB"/>
    <w:rsid w:val="007A1DA2"/>
    <w:rsid w:val="007A1E8E"/>
    <w:rsid w:val="007A22EA"/>
    <w:rsid w:val="007A236F"/>
    <w:rsid w:val="007A2B6D"/>
    <w:rsid w:val="007A2D81"/>
    <w:rsid w:val="007A2EF3"/>
    <w:rsid w:val="007A3204"/>
    <w:rsid w:val="007A36CE"/>
    <w:rsid w:val="007A3722"/>
    <w:rsid w:val="007A3BDD"/>
    <w:rsid w:val="007A4075"/>
    <w:rsid w:val="007A42D5"/>
    <w:rsid w:val="007A4505"/>
    <w:rsid w:val="007A45D0"/>
    <w:rsid w:val="007A475B"/>
    <w:rsid w:val="007A47AF"/>
    <w:rsid w:val="007A4A15"/>
    <w:rsid w:val="007A4BE7"/>
    <w:rsid w:val="007A4C74"/>
    <w:rsid w:val="007A4D5C"/>
    <w:rsid w:val="007A4DDE"/>
    <w:rsid w:val="007A51B6"/>
    <w:rsid w:val="007A562A"/>
    <w:rsid w:val="007A5BE8"/>
    <w:rsid w:val="007A5D25"/>
    <w:rsid w:val="007A641D"/>
    <w:rsid w:val="007A6458"/>
    <w:rsid w:val="007A6725"/>
    <w:rsid w:val="007A6A13"/>
    <w:rsid w:val="007A6CA0"/>
    <w:rsid w:val="007A6E46"/>
    <w:rsid w:val="007A6EFA"/>
    <w:rsid w:val="007A72F6"/>
    <w:rsid w:val="007A75EF"/>
    <w:rsid w:val="007A75F7"/>
    <w:rsid w:val="007A76EC"/>
    <w:rsid w:val="007A7C8F"/>
    <w:rsid w:val="007A7F50"/>
    <w:rsid w:val="007B006C"/>
    <w:rsid w:val="007B0213"/>
    <w:rsid w:val="007B0410"/>
    <w:rsid w:val="007B0479"/>
    <w:rsid w:val="007B07BD"/>
    <w:rsid w:val="007B0CA7"/>
    <w:rsid w:val="007B0CB3"/>
    <w:rsid w:val="007B0E00"/>
    <w:rsid w:val="007B0EC3"/>
    <w:rsid w:val="007B1014"/>
    <w:rsid w:val="007B1082"/>
    <w:rsid w:val="007B1145"/>
    <w:rsid w:val="007B1271"/>
    <w:rsid w:val="007B13F2"/>
    <w:rsid w:val="007B142A"/>
    <w:rsid w:val="007B16B5"/>
    <w:rsid w:val="007B170B"/>
    <w:rsid w:val="007B1859"/>
    <w:rsid w:val="007B1A35"/>
    <w:rsid w:val="007B1C74"/>
    <w:rsid w:val="007B1DF6"/>
    <w:rsid w:val="007B23F6"/>
    <w:rsid w:val="007B2482"/>
    <w:rsid w:val="007B2890"/>
    <w:rsid w:val="007B2EC8"/>
    <w:rsid w:val="007B3081"/>
    <w:rsid w:val="007B33B9"/>
    <w:rsid w:val="007B3456"/>
    <w:rsid w:val="007B397B"/>
    <w:rsid w:val="007B3F70"/>
    <w:rsid w:val="007B4727"/>
    <w:rsid w:val="007B4D0E"/>
    <w:rsid w:val="007B4F14"/>
    <w:rsid w:val="007B538D"/>
    <w:rsid w:val="007B53FD"/>
    <w:rsid w:val="007B5563"/>
    <w:rsid w:val="007B5727"/>
    <w:rsid w:val="007B5A68"/>
    <w:rsid w:val="007B5AC6"/>
    <w:rsid w:val="007B5AED"/>
    <w:rsid w:val="007B5B8C"/>
    <w:rsid w:val="007B5B9E"/>
    <w:rsid w:val="007B5DC3"/>
    <w:rsid w:val="007B5FE9"/>
    <w:rsid w:val="007B6443"/>
    <w:rsid w:val="007B6647"/>
    <w:rsid w:val="007B6685"/>
    <w:rsid w:val="007B68C8"/>
    <w:rsid w:val="007B6959"/>
    <w:rsid w:val="007B6A56"/>
    <w:rsid w:val="007B6B67"/>
    <w:rsid w:val="007B6BB7"/>
    <w:rsid w:val="007B7006"/>
    <w:rsid w:val="007B700C"/>
    <w:rsid w:val="007B753A"/>
    <w:rsid w:val="007B78F7"/>
    <w:rsid w:val="007B7B82"/>
    <w:rsid w:val="007B7E1E"/>
    <w:rsid w:val="007C02CE"/>
    <w:rsid w:val="007C0404"/>
    <w:rsid w:val="007C0543"/>
    <w:rsid w:val="007C0630"/>
    <w:rsid w:val="007C0745"/>
    <w:rsid w:val="007C074F"/>
    <w:rsid w:val="007C09B3"/>
    <w:rsid w:val="007C0A85"/>
    <w:rsid w:val="007C15BC"/>
    <w:rsid w:val="007C17F5"/>
    <w:rsid w:val="007C1CBB"/>
    <w:rsid w:val="007C24D2"/>
    <w:rsid w:val="007C2656"/>
    <w:rsid w:val="007C2670"/>
    <w:rsid w:val="007C2C37"/>
    <w:rsid w:val="007C2C77"/>
    <w:rsid w:val="007C2D67"/>
    <w:rsid w:val="007C3096"/>
    <w:rsid w:val="007C3A92"/>
    <w:rsid w:val="007C3C83"/>
    <w:rsid w:val="007C423B"/>
    <w:rsid w:val="007C42CE"/>
    <w:rsid w:val="007C4395"/>
    <w:rsid w:val="007C439E"/>
    <w:rsid w:val="007C4611"/>
    <w:rsid w:val="007C4908"/>
    <w:rsid w:val="007C4951"/>
    <w:rsid w:val="007C4BC0"/>
    <w:rsid w:val="007C4CB0"/>
    <w:rsid w:val="007C4D0C"/>
    <w:rsid w:val="007C513C"/>
    <w:rsid w:val="007C5449"/>
    <w:rsid w:val="007C5623"/>
    <w:rsid w:val="007C5808"/>
    <w:rsid w:val="007C5849"/>
    <w:rsid w:val="007C5A80"/>
    <w:rsid w:val="007C691A"/>
    <w:rsid w:val="007C6B95"/>
    <w:rsid w:val="007C6D06"/>
    <w:rsid w:val="007C71EB"/>
    <w:rsid w:val="007C7373"/>
    <w:rsid w:val="007C764E"/>
    <w:rsid w:val="007C76DF"/>
    <w:rsid w:val="007D0022"/>
    <w:rsid w:val="007D009C"/>
    <w:rsid w:val="007D02B8"/>
    <w:rsid w:val="007D05A7"/>
    <w:rsid w:val="007D0899"/>
    <w:rsid w:val="007D0A8B"/>
    <w:rsid w:val="007D10DB"/>
    <w:rsid w:val="007D14C9"/>
    <w:rsid w:val="007D1595"/>
    <w:rsid w:val="007D1B4B"/>
    <w:rsid w:val="007D1C0C"/>
    <w:rsid w:val="007D1FB9"/>
    <w:rsid w:val="007D242F"/>
    <w:rsid w:val="007D24BC"/>
    <w:rsid w:val="007D257F"/>
    <w:rsid w:val="007D26B2"/>
    <w:rsid w:val="007D272F"/>
    <w:rsid w:val="007D299E"/>
    <w:rsid w:val="007D2EE2"/>
    <w:rsid w:val="007D2F8F"/>
    <w:rsid w:val="007D347C"/>
    <w:rsid w:val="007D353D"/>
    <w:rsid w:val="007D3638"/>
    <w:rsid w:val="007D3A08"/>
    <w:rsid w:val="007D3AE8"/>
    <w:rsid w:val="007D3F51"/>
    <w:rsid w:val="007D4016"/>
    <w:rsid w:val="007D4970"/>
    <w:rsid w:val="007D4F06"/>
    <w:rsid w:val="007D4FF9"/>
    <w:rsid w:val="007D503D"/>
    <w:rsid w:val="007D50FA"/>
    <w:rsid w:val="007D5175"/>
    <w:rsid w:val="007D53E6"/>
    <w:rsid w:val="007D5718"/>
    <w:rsid w:val="007D59EB"/>
    <w:rsid w:val="007D5C53"/>
    <w:rsid w:val="007D5DB5"/>
    <w:rsid w:val="007D6290"/>
    <w:rsid w:val="007D65D4"/>
    <w:rsid w:val="007D667A"/>
    <w:rsid w:val="007D6C98"/>
    <w:rsid w:val="007D6F1C"/>
    <w:rsid w:val="007D7FD0"/>
    <w:rsid w:val="007E016F"/>
    <w:rsid w:val="007E0935"/>
    <w:rsid w:val="007E0B38"/>
    <w:rsid w:val="007E1299"/>
    <w:rsid w:val="007E1301"/>
    <w:rsid w:val="007E1B43"/>
    <w:rsid w:val="007E1CC1"/>
    <w:rsid w:val="007E1D60"/>
    <w:rsid w:val="007E1F31"/>
    <w:rsid w:val="007E1F47"/>
    <w:rsid w:val="007E20AD"/>
    <w:rsid w:val="007E227C"/>
    <w:rsid w:val="007E259A"/>
    <w:rsid w:val="007E283B"/>
    <w:rsid w:val="007E2919"/>
    <w:rsid w:val="007E2A30"/>
    <w:rsid w:val="007E2CE0"/>
    <w:rsid w:val="007E2D6F"/>
    <w:rsid w:val="007E370C"/>
    <w:rsid w:val="007E3725"/>
    <w:rsid w:val="007E37E6"/>
    <w:rsid w:val="007E3B36"/>
    <w:rsid w:val="007E3B74"/>
    <w:rsid w:val="007E3E3B"/>
    <w:rsid w:val="007E3EEC"/>
    <w:rsid w:val="007E4480"/>
    <w:rsid w:val="007E4503"/>
    <w:rsid w:val="007E4899"/>
    <w:rsid w:val="007E48C9"/>
    <w:rsid w:val="007E4FE0"/>
    <w:rsid w:val="007E4FE9"/>
    <w:rsid w:val="007E53E4"/>
    <w:rsid w:val="007E53F7"/>
    <w:rsid w:val="007E5472"/>
    <w:rsid w:val="007E550B"/>
    <w:rsid w:val="007E61D6"/>
    <w:rsid w:val="007E6469"/>
    <w:rsid w:val="007E665C"/>
    <w:rsid w:val="007E6B0C"/>
    <w:rsid w:val="007E7864"/>
    <w:rsid w:val="007E78B9"/>
    <w:rsid w:val="007E7C52"/>
    <w:rsid w:val="007F03B5"/>
    <w:rsid w:val="007F046D"/>
    <w:rsid w:val="007F04FA"/>
    <w:rsid w:val="007F085A"/>
    <w:rsid w:val="007F0889"/>
    <w:rsid w:val="007F0A95"/>
    <w:rsid w:val="007F11E0"/>
    <w:rsid w:val="007F1919"/>
    <w:rsid w:val="007F1B4F"/>
    <w:rsid w:val="007F1FE0"/>
    <w:rsid w:val="007F2174"/>
    <w:rsid w:val="007F2350"/>
    <w:rsid w:val="007F24DC"/>
    <w:rsid w:val="007F2613"/>
    <w:rsid w:val="007F2E05"/>
    <w:rsid w:val="007F34B5"/>
    <w:rsid w:val="007F3F41"/>
    <w:rsid w:val="007F421E"/>
    <w:rsid w:val="007F4405"/>
    <w:rsid w:val="007F4432"/>
    <w:rsid w:val="007F44E9"/>
    <w:rsid w:val="007F4A1A"/>
    <w:rsid w:val="007F4E22"/>
    <w:rsid w:val="007F5A1A"/>
    <w:rsid w:val="007F5C82"/>
    <w:rsid w:val="007F5CDE"/>
    <w:rsid w:val="007F60F3"/>
    <w:rsid w:val="007F622A"/>
    <w:rsid w:val="007F63D2"/>
    <w:rsid w:val="007F6592"/>
    <w:rsid w:val="007F708D"/>
    <w:rsid w:val="007F721D"/>
    <w:rsid w:val="007F736F"/>
    <w:rsid w:val="007F74A6"/>
    <w:rsid w:val="007F7573"/>
    <w:rsid w:val="007F758A"/>
    <w:rsid w:val="007F75E8"/>
    <w:rsid w:val="007F7AFF"/>
    <w:rsid w:val="008003EB"/>
    <w:rsid w:val="00800844"/>
    <w:rsid w:val="0080095A"/>
    <w:rsid w:val="00800C48"/>
    <w:rsid w:val="00800E16"/>
    <w:rsid w:val="008014A4"/>
    <w:rsid w:val="008015DA"/>
    <w:rsid w:val="0080164C"/>
    <w:rsid w:val="00801724"/>
    <w:rsid w:val="00801869"/>
    <w:rsid w:val="008018BC"/>
    <w:rsid w:val="00801994"/>
    <w:rsid w:val="00801CC2"/>
    <w:rsid w:val="00801E2A"/>
    <w:rsid w:val="00801F1F"/>
    <w:rsid w:val="00801F52"/>
    <w:rsid w:val="00802009"/>
    <w:rsid w:val="008021B5"/>
    <w:rsid w:val="00802774"/>
    <w:rsid w:val="008029EC"/>
    <w:rsid w:val="00802E7A"/>
    <w:rsid w:val="00803289"/>
    <w:rsid w:val="0080336F"/>
    <w:rsid w:val="00803AA5"/>
    <w:rsid w:val="00803C54"/>
    <w:rsid w:val="0080415C"/>
    <w:rsid w:val="00804282"/>
    <w:rsid w:val="0080473E"/>
    <w:rsid w:val="00804837"/>
    <w:rsid w:val="00804DF5"/>
    <w:rsid w:val="00804F2B"/>
    <w:rsid w:val="00804F5C"/>
    <w:rsid w:val="00804FF9"/>
    <w:rsid w:val="008052B5"/>
    <w:rsid w:val="008052EE"/>
    <w:rsid w:val="008062E3"/>
    <w:rsid w:val="0080645A"/>
    <w:rsid w:val="0080649C"/>
    <w:rsid w:val="00806620"/>
    <w:rsid w:val="00806956"/>
    <w:rsid w:val="0080754B"/>
    <w:rsid w:val="0080768C"/>
    <w:rsid w:val="00807F3E"/>
    <w:rsid w:val="0081016B"/>
    <w:rsid w:val="0081038A"/>
    <w:rsid w:val="008107D4"/>
    <w:rsid w:val="008109E0"/>
    <w:rsid w:val="00810A6D"/>
    <w:rsid w:val="00810C7B"/>
    <w:rsid w:val="008114E7"/>
    <w:rsid w:val="00811F28"/>
    <w:rsid w:val="008121DD"/>
    <w:rsid w:val="008123B6"/>
    <w:rsid w:val="008129CA"/>
    <w:rsid w:val="00813030"/>
    <w:rsid w:val="0081364D"/>
    <w:rsid w:val="008136C9"/>
    <w:rsid w:val="00813C9F"/>
    <w:rsid w:val="00813D48"/>
    <w:rsid w:val="00813E94"/>
    <w:rsid w:val="00813ED1"/>
    <w:rsid w:val="008142DA"/>
    <w:rsid w:val="00814B2F"/>
    <w:rsid w:val="00815312"/>
    <w:rsid w:val="00815680"/>
    <w:rsid w:val="00815C29"/>
    <w:rsid w:val="0081613B"/>
    <w:rsid w:val="00816236"/>
    <w:rsid w:val="00816A40"/>
    <w:rsid w:val="00816CE1"/>
    <w:rsid w:val="0081732C"/>
    <w:rsid w:val="0081738C"/>
    <w:rsid w:val="00817885"/>
    <w:rsid w:val="0081789E"/>
    <w:rsid w:val="008178A9"/>
    <w:rsid w:val="00817ABE"/>
    <w:rsid w:val="00817D99"/>
    <w:rsid w:val="00817FE2"/>
    <w:rsid w:val="00820195"/>
    <w:rsid w:val="0082036A"/>
    <w:rsid w:val="0082071D"/>
    <w:rsid w:val="00820A78"/>
    <w:rsid w:val="00820B58"/>
    <w:rsid w:val="00820E1C"/>
    <w:rsid w:val="0082140D"/>
    <w:rsid w:val="00821578"/>
    <w:rsid w:val="00821E69"/>
    <w:rsid w:val="00822071"/>
    <w:rsid w:val="008220D2"/>
    <w:rsid w:val="008226B9"/>
    <w:rsid w:val="00822841"/>
    <w:rsid w:val="00822865"/>
    <w:rsid w:val="008228A2"/>
    <w:rsid w:val="00822B7A"/>
    <w:rsid w:val="008235FC"/>
    <w:rsid w:val="00823DC5"/>
    <w:rsid w:val="00824EC4"/>
    <w:rsid w:val="008250A4"/>
    <w:rsid w:val="008255D4"/>
    <w:rsid w:val="008255DA"/>
    <w:rsid w:val="00825C5C"/>
    <w:rsid w:val="00825F2E"/>
    <w:rsid w:val="00825F3D"/>
    <w:rsid w:val="008261C5"/>
    <w:rsid w:val="00826699"/>
    <w:rsid w:val="00826757"/>
    <w:rsid w:val="00826817"/>
    <w:rsid w:val="00826EEF"/>
    <w:rsid w:val="0082797D"/>
    <w:rsid w:val="00827AA2"/>
    <w:rsid w:val="00827C28"/>
    <w:rsid w:val="00827C90"/>
    <w:rsid w:val="0083005A"/>
    <w:rsid w:val="008306F8"/>
    <w:rsid w:val="0083071E"/>
    <w:rsid w:val="008308C6"/>
    <w:rsid w:val="008309D8"/>
    <w:rsid w:val="00830FA2"/>
    <w:rsid w:val="00831761"/>
    <w:rsid w:val="00831780"/>
    <w:rsid w:val="00831E05"/>
    <w:rsid w:val="00831E06"/>
    <w:rsid w:val="00831E6E"/>
    <w:rsid w:val="00832271"/>
    <w:rsid w:val="0083227C"/>
    <w:rsid w:val="008322A7"/>
    <w:rsid w:val="0083262D"/>
    <w:rsid w:val="008328D7"/>
    <w:rsid w:val="00832AA0"/>
    <w:rsid w:val="00832EE1"/>
    <w:rsid w:val="00833031"/>
    <w:rsid w:val="00833228"/>
    <w:rsid w:val="00833315"/>
    <w:rsid w:val="00833360"/>
    <w:rsid w:val="00833397"/>
    <w:rsid w:val="00833A26"/>
    <w:rsid w:val="00833CA2"/>
    <w:rsid w:val="00833CF7"/>
    <w:rsid w:val="00833FFC"/>
    <w:rsid w:val="008344AE"/>
    <w:rsid w:val="008346F7"/>
    <w:rsid w:val="00834704"/>
    <w:rsid w:val="00834B73"/>
    <w:rsid w:val="00834CEE"/>
    <w:rsid w:val="00834D05"/>
    <w:rsid w:val="00834EC5"/>
    <w:rsid w:val="0083558A"/>
    <w:rsid w:val="008355BE"/>
    <w:rsid w:val="00835648"/>
    <w:rsid w:val="0083569C"/>
    <w:rsid w:val="0083577A"/>
    <w:rsid w:val="0083588B"/>
    <w:rsid w:val="008358A9"/>
    <w:rsid w:val="00835C80"/>
    <w:rsid w:val="00835F2A"/>
    <w:rsid w:val="00835FDA"/>
    <w:rsid w:val="0083669C"/>
    <w:rsid w:val="00836B1D"/>
    <w:rsid w:val="00836B74"/>
    <w:rsid w:val="00836C26"/>
    <w:rsid w:val="00836EFE"/>
    <w:rsid w:val="0083729C"/>
    <w:rsid w:val="0083768C"/>
    <w:rsid w:val="008376FB"/>
    <w:rsid w:val="008379A0"/>
    <w:rsid w:val="00837AF3"/>
    <w:rsid w:val="00837DD4"/>
    <w:rsid w:val="0084018E"/>
    <w:rsid w:val="008407ED"/>
    <w:rsid w:val="0084083E"/>
    <w:rsid w:val="00840A01"/>
    <w:rsid w:val="008413F0"/>
    <w:rsid w:val="00841553"/>
    <w:rsid w:val="00841EB8"/>
    <w:rsid w:val="008422BC"/>
    <w:rsid w:val="008428D5"/>
    <w:rsid w:val="008429E2"/>
    <w:rsid w:val="008429EA"/>
    <w:rsid w:val="00842E99"/>
    <w:rsid w:val="00843E7F"/>
    <w:rsid w:val="00843FD6"/>
    <w:rsid w:val="00844223"/>
    <w:rsid w:val="00844690"/>
    <w:rsid w:val="0084498C"/>
    <w:rsid w:val="008449FA"/>
    <w:rsid w:val="00844ABE"/>
    <w:rsid w:val="00844B7C"/>
    <w:rsid w:val="00844CE6"/>
    <w:rsid w:val="00844ED1"/>
    <w:rsid w:val="00845F9C"/>
    <w:rsid w:val="00846214"/>
    <w:rsid w:val="0084647F"/>
    <w:rsid w:val="00846552"/>
    <w:rsid w:val="0084665B"/>
    <w:rsid w:val="00846698"/>
    <w:rsid w:val="008468AC"/>
    <w:rsid w:val="00846BA8"/>
    <w:rsid w:val="0084741F"/>
    <w:rsid w:val="00847572"/>
    <w:rsid w:val="00847670"/>
    <w:rsid w:val="0084779A"/>
    <w:rsid w:val="00847C0A"/>
    <w:rsid w:val="008505F0"/>
    <w:rsid w:val="00850839"/>
    <w:rsid w:val="00850867"/>
    <w:rsid w:val="00850F35"/>
    <w:rsid w:val="00850F44"/>
    <w:rsid w:val="00850F45"/>
    <w:rsid w:val="0085106C"/>
    <w:rsid w:val="00851111"/>
    <w:rsid w:val="00851426"/>
    <w:rsid w:val="0085153D"/>
    <w:rsid w:val="008516EE"/>
    <w:rsid w:val="00852273"/>
    <w:rsid w:val="008523F6"/>
    <w:rsid w:val="008527A2"/>
    <w:rsid w:val="00852D16"/>
    <w:rsid w:val="0085302E"/>
    <w:rsid w:val="00853094"/>
    <w:rsid w:val="0085323C"/>
    <w:rsid w:val="00853398"/>
    <w:rsid w:val="00853687"/>
    <w:rsid w:val="008536DB"/>
    <w:rsid w:val="00853979"/>
    <w:rsid w:val="00853C1C"/>
    <w:rsid w:val="00853D2D"/>
    <w:rsid w:val="00854046"/>
    <w:rsid w:val="008542C5"/>
    <w:rsid w:val="0085445A"/>
    <w:rsid w:val="0085456B"/>
    <w:rsid w:val="00854662"/>
    <w:rsid w:val="00854690"/>
    <w:rsid w:val="008551EE"/>
    <w:rsid w:val="008552D9"/>
    <w:rsid w:val="008553D9"/>
    <w:rsid w:val="008553F8"/>
    <w:rsid w:val="00855591"/>
    <w:rsid w:val="00855AA8"/>
    <w:rsid w:val="00856679"/>
    <w:rsid w:val="0085725D"/>
    <w:rsid w:val="00857607"/>
    <w:rsid w:val="00857C54"/>
    <w:rsid w:val="00860741"/>
    <w:rsid w:val="00860902"/>
    <w:rsid w:val="00860AB4"/>
    <w:rsid w:val="00860B42"/>
    <w:rsid w:val="00860B68"/>
    <w:rsid w:val="00860E3F"/>
    <w:rsid w:val="00861279"/>
    <w:rsid w:val="008613B9"/>
    <w:rsid w:val="0086148D"/>
    <w:rsid w:val="008618B2"/>
    <w:rsid w:val="00862013"/>
    <w:rsid w:val="008620A6"/>
    <w:rsid w:val="0086279E"/>
    <w:rsid w:val="00862C2A"/>
    <w:rsid w:val="00862E35"/>
    <w:rsid w:val="00863195"/>
    <w:rsid w:val="008634CF"/>
    <w:rsid w:val="00863902"/>
    <w:rsid w:val="008639DE"/>
    <w:rsid w:val="00863D73"/>
    <w:rsid w:val="0086477F"/>
    <w:rsid w:val="00864AD8"/>
    <w:rsid w:val="00864CC3"/>
    <w:rsid w:val="008652E2"/>
    <w:rsid w:val="008655C2"/>
    <w:rsid w:val="00865733"/>
    <w:rsid w:val="00865A39"/>
    <w:rsid w:val="00865E8F"/>
    <w:rsid w:val="00865EBD"/>
    <w:rsid w:val="00865F0C"/>
    <w:rsid w:val="008660CD"/>
    <w:rsid w:val="00866217"/>
    <w:rsid w:val="0086691A"/>
    <w:rsid w:val="00866D21"/>
    <w:rsid w:val="00866DC6"/>
    <w:rsid w:val="00866E11"/>
    <w:rsid w:val="00866FB2"/>
    <w:rsid w:val="00867299"/>
    <w:rsid w:val="00867434"/>
    <w:rsid w:val="008674E9"/>
    <w:rsid w:val="00867D63"/>
    <w:rsid w:val="00867D8A"/>
    <w:rsid w:val="00867E81"/>
    <w:rsid w:val="00867F77"/>
    <w:rsid w:val="0087025B"/>
    <w:rsid w:val="00870DB3"/>
    <w:rsid w:val="0087136F"/>
    <w:rsid w:val="008713D3"/>
    <w:rsid w:val="00871890"/>
    <w:rsid w:val="00871C28"/>
    <w:rsid w:val="00872025"/>
    <w:rsid w:val="00872B8E"/>
    <w:rsid w:val="008738D7"/>
    <w:rsid w:val="00873A8B"/>
    <w:rsid w:val="00874B60"/>
    <w:rsid w:val="008755AA"/>
    <w:rsid w:val="00875675"/>
    <w:rsid w:val="00875758"/>
    <w:rsid w:val="00875ABF"/>
    <w:rsid w:val="00875B28"/>
    <w:rsid w:val="008763F7"/>
    <w:rsid w:val="0087649D"/>
    <w:rsid w:val="008765C0"/>
    <w:rsid w:val="008766C0"/>
    <w:rsid w:val="00876897"/>
    <w:rsid w:val="00876DCE"/>
    <w:rsid w:val="00876F20"/>
    <w:rsid w:val="008770A2"/>
    <w:rsid w:val="0087725D"/>
    <w:rsid w:val="00877262"/>
    <w:rsid w:val="00877277"/>
    <w:rsid w:val="008772E5"/>
    <w:rsid w:val="008773AC"/>
    <w:rsid w:val="0087779F"/>
    <w:rsid w:val="0087780F"/>
    <w:rsid w:val="00877DC5"/>
    <w:rsid w:val="00877F4A"/>
    <w:rsid w:val="00880040"/>
    <w:rsid w:val="008800BC"/>
    <w:rsid w:val="0088026D"/>
    <w:rsid w:val="008803F3"/>
    <w:rsid w:val="00880563"/>
    <w:rsid w:val="00880A0E"/>
    <w:rsid w:val="00880EAC"/>
    <w:rsid w:val="00881689"/>
    <w:rsid w:val="00881875"/>
    <w:rsid w:val="00881C98"/>
    <w:rsid w:val="00881CB0"/>
    <w:rsid w:val="008820C9"/>
    <w:rsid w:val="00882339"/>
    <w:rsid w:val="008823D8"/>
    <w:rsid w:val="008826A9"/>
    <w:rsid w:val="00882942"/>
    <w:rsid w:val="00882B0C"/>
    <w:rsid w:val="00882FA3"/>
    <w:rsid w:val="00882FA5"/>
    <w:rsid w:val="00883933"/>
    <w:rsid w:val="0088399A"/>
    <w:rsid w:val="00883A51"/>
    <w:rsid w:val="00883D25"/>
    <w:rsid w:val="00883E6F"/>
    <w:rsid w:val="00883FD1"/>
    <w:rsid w:val="00884317"/>
    <w:rsid w:val="008843C8"/>
    <w:rsid w:val="00884B99"/>
    <w:rsid w:val="00884D5F"/>
    <w:rsid w:val="00884E3A"/>
    <w:rsid w:val="008851C7"/>
    <w:rsid w:val="0088539C"/>
    <w:rsid w:val="00885B5C"/>
    <w:rsid w:val="00885BDB"/>
    <w:rsid w:val="00886150"/>
    <w:rsid w:val="00886242"/>
    <w:rsid w:val="00886278"/>
    <w:rsid w:val="008862D1"/>
    <w:rsid w:val="00886C83"/>
    <w:rsid w:val="00886ED9"/>
    <w:rsid w:val="008870FB"/>
    <w:rsid w:val="00887285"/>
    <w:rsid w:val="008873F6"/>
    <w:rsid w:val="008874EC"/>
    <w:rsid w:val="00887C44"/>
    <w:rsid w:val="00887FDB"/>
    <w:rsid w:val="00890011"/>
    <w:rsid w:val="0089019E"/>
    <w:rsid w:val="008901EF"/>
    <w:rsid w:val="008902D7"/>
    <w:rsid w:val="008905A8"/>
    <w:rsid w:val="008905FD"/>
    <w:rsid w:val="0089069D"/>
    <w:rsid w:val="00890767"/>
    <w:rsid w:val="00890769"/>
    <w:rsid w:val="008907A6"/>
    <w:rsid w:val="008909A2"/>
    <w:rsid w:val="00890BC6"/>
    <w:rsid w:val="00891041"/>
    <w:rsid w:val="00891260"/>
    <w:rsid w:val="00891937"/>
    <w:rsid w:val="00891AC9"/>
    <w:rsid w:val="00891E28"/>
    <w:rsid w:val="00892513"/>
    <w:rsid w:val="008930F2"/>
    <w:rsid w:val="008932C5"/>
    <w:rsid w:val="008934C6"/>
    <w:rsid w:val="008937AE"/>
    <w:rsid w:val="00893A2B"/>
    <w:rsid w:val="00893CCC"/>
    <w:rsid w:val="00893F0D"/>
    <w:rsid w:val="0089468F"/>
    <w:rsid w:val="008946DA"/>
    <w:rsid w:val="0089493C"/>
    <w:rsid w:val="00894A5C"/>
    <w:rsid w:val="008950D5"/>
    <w:rsid w:val="00895511"/>
    <w:rsid w:val="008959A8"/>
    <w:rsid w:val="00896339"/>
    <w:rsid w:val="008964E5"/>
    <w:rsid w:val="008965B7"/>
    <w:rsid w:val="00896633"/>
    <w:rsid w:val="00896772"/>
    <w:rsid w:val="00896B3C"/>
    <w:rsid w:val="00896B3E"/>
    <w:rsid w:val="00896B9D"/>
    <w:rsid w:val="00896DD3"/>
    <w:rsid w:val="00896EAF"/>
    <w:rsid w:val="008973F1"/>
    <w:rsid w:val="008A0372"/>
    <w:rsid w:val="008A0DE6"/>
    <w:rsid w:val="008A1278"/>
    <w:rsid w:val="008A1FFA"/>
    <w:rsid w:val="008A2206"/>
    <w:rsid w:val="008A231B"/>
    <w:rsid w:val="008A253E"/>
    <w:rsid w:val="008A2C4C"/>
    <w:rsid w:val="008A2F4C"/>
    <w:rsid w:val="008A33C4"/>
    <w:rsid w:val="008A35BC"/>
    <w:rsid w:val="008A3648"/>
    <w:rsid w:val="008A3B12"/>
    <w:rsid w:val="008A3D0B"/>
    <w:rsid w:val="008A4110"/>
    <w:rsid w:val="008A43F8"/>
    <w:rsid w:val="008A4647"/>
    <w:rsid w:val="008A4A56"/>
    <w:rsid w:val="008A4BEC"/>
    <w:rsid w:val="008A4FB3"/>
    <w:rsid w:val="008A566F"/>
    <w:rsid w:val="008A5695"/>
    <w:rsid w:val="008A5A8F"/>
    <w:rsid w:val="008A5AA0"/>
    <w:rsid w:val="008A5AAD"/>
    <w:rsid w:val="008A6425"/>
    <w:rsid w:val="008A6BF0"/>
    <w:rsid w:val="008A6CD3"/>
    <w:rsid w:val="008A6E26"/>
    <w:rsid w:val="008A7533"/>
    <w:rsid w:val="008A77DE"/>
    <w:rsid w:val="008A78B1"/>
    <w:rsid w:val="008A78BC"/>
    <w:rsid w:val="008B0150"/>
    <w:rsid w:val="008B02E8"/>
    <w:rsid w:val="008B0A8E"/>
    <w:rsid w:val="008B0FB8"/>
    <w:rsid w:val="008B11D4"/>
    <w:rsid w:val="008B1A8C"/>
    <w:rsid w:val="008B2160"/>
    <w:rsid w:val="008B2978"/>
    <w:rsid w:val="008B2E92"/>
    <w:rsid w:val="008B3057"/>
    <w:rsid w:val="008B32D5"/>
    <w:rsid w:val="008B3494"/>
    <w:rsid w:val="008B34E9"/>
    <w:rsid w:val="008B367A"/>
    <w:rsid w:val="008B3768"/>
    <w:rsid w:val="008B3C89"/>
    <w:rsid w:val="008B3D24"/>
    <w:rsid w:val="008B4144"/>
    <w:rsid w:val="008B4231"/>
    <w:rsid w:val="008B4258"/>
    <w:rsid w:val="008B433E"/>
    <w:rsid w:val="008B4884"/>
    <w:rsid w:val="008B48D2"/>
    <w:rsid w:val="008B4F3D"/>
    <w:rsid w:val="008B5000"/>
    <w:rsid w:val="008B526F"/>
    <w:rsid w:val="008B52FA"/>
    <w:rsid w:val="008B530A"/>
    <w:rsid w:val="008B552E"/>
    <w:rsid w:val="008B569B"/>
    <w:rsid w:val="008B5C92"/>
    <w:rsid w:val="008B64BB"/>
    <w:rsid w:val="008B6518"/>
    <w:rsid w:val="008B65EB"/>
    <w:rsid w:val="008B6AD6"/>
    <w:rsid w:val="008B6E0C"/>
    <w:rsid w:val="008B6F38"/>
    <w:rsid w:val="008B7105"/>
    <w:rsid w:val="008B7269"/>
    <w:rsid w:val="008B7469"/>
    <w:rsid w:val="008B747D"/>
    <w:rsid w:val="008B766C"/>
    <w:rsid w:val="008B78D2"/>
    <w:rsid w:val="008B7B5F"/>
    <w:rsid w:val="008B7DAB"/>
    <w:rsid w:val="008B7F95"/>
    <w:rsid w:val="008C0434"/>
    <w:rsid w:val="008C04F6"/>
    <w:rsid w:val="008C05DB"/>
    <w:rsid w:val="008C099B"/>
    <w:rsid w:val="008C0B06"/>
    <w:rsid w:val="008C0F77"/>
    <w:rsid w:val="008C12ED"/>
    <w:rsid w:val="008C1BD6"/>
    <w:rsid w:val="008C1C04"/>
    <w:rsid w:val="008C1D38"/>
    <w:rsid w:val="008C1E81"/>
    <w:rsid w:val="008C251A"/>
    <w:rsid w:val="008C25CF"/>
    <w:rsid w:val="008C27FA"/>
    <w:rsid w:val="008C2ECE"/>
    <w:rsid w:val="008C318D"/>
    <w:rsid w:val="008C32D7"/>
    <w:rsid w:val="008C3357"/>
    <w:rsid w:val="008C34C8"/>
    <w:rsid w:val="008C412B"/>
    <w:rsid w:val="008C41AD"/>
    <w:rsid w:val="008C4204"/>
    <w:rsid w:val="008C461D"/>
    <w:rsid w:val="008C4A29"/>
    <w:rsid w:val="008C4C10"/>
    <w:rsid w:val="008C505B"/>
    <w:rsid w:val="008C542D"/>
    <w:rsid w:val="008C5762"/>
    <w:rsid w:val="008C57BC"/>
    <w:rsid w:val="008C5916"/>
    <w:rsid w:val="008C67D1"/>
    <w:rsid w:val="008C681F"/>
    <w:rsid w:val="008C687F"/>
    <w:rsid w:val="008C6BC0"/>
    <w:rsid w:val="008C6FCE"/>
    <w:rsid w:val="008C764D"/>
    <w:rsid w:val="008C76A0"/>
    <w:rsid w:val="008C7803"/>
    <w:rsid w:val="008C78EB"/>
    <w:rsid w:val="008C7F63"/>
    <w:rsid w:val="008D017C"/>
    <w:rsid w:val="008D059C"/>
    <w:rsid w:val="008D083F"/>
    <w:rsid w:val="008D096C"/>
    <w:rsid w:val="008D0A4D"/>
    <w:rsid w:val="008D0AC7"/>
    <w:rsid w:val="008D11DF"/>
    <w:rsid w:val="008D1384"/>
    <w:rsid w:val="008D13AA"/>
    <w:rsid w:val="008D1501"/>
    <w:rsid w:val="008D1604"/>
    <w:rsid w:val="008D195C"/>
    <w:rsid w:val="008D1CC0"/>
    <w:rsid w:val="008D2415"/>
    <w:rsid w:val="008D2B13"/>
    <w:rsid w:val="008D2C1F"/>
    <w:rsid w:val="008D32AA"/>
    <w:rsid w:val="008D3570"/>
    <w:rsid w:val="008D3DBF"/>
    <w:rsid w:val="008D4470"/>
    <w:rsid w:val="008D4B89"/>
    <w:rsid w:val="008D4E17"/>
    <w:rsid w:val="008D4FD9"/>
    <w:rsid w:val="008D5292"/>
    <w:rsid w:val="008D55A7"/>
    <w:rsid w:val="008D55D5"/>
    <w:rsid w:val="008D5647"/>
    <w:rsid w:val="008D5703"/>
    <w:rsid w:val="008D59E4"/>
    <w:rsid w:val="008D5AC6"/>
    <w:rsid w:val="008D5B04"/>
    <w:rsid w:val="008D5C11"/>
    <w:rsid w:val="008D618A"/>
    <w:rsid w:val="008D63F9"/>
    <w:rsid w:val="008D6558"/>
    <w:rsid w:val="008D6629"/>
    <w:rsid w:val="008D6701"/>
    <w:rsid w:val="008D6767"/>
    <w:rsid w:val="008D6DC9"/>
    <w:rsid w:val="008D6F10"/>
    <w:rsid w:val="008D71CD"/>
    <w:rsid w:val="008D7479"/>
    <w:rsid w:val="008D75E8"/>
    <w:rsid w:val="008D7B95"/>
    <w:rsid w:val="008D7FED"/>
    <w:rsid w:val="008E0218"/>
    <w:rsid w:val="008E0260"/>
    <w:rsid w:val="008E0855"/>
    <w:rsid w:val="008E0ACF"/>
    <w:rsid w:val="008E0BD5"/>
    <w:rsid w:val="008E0CBC"/>
    <w:rsid w:val="008E0F1D"/>
    <w:rsid w:val="008E1464"/>
    <w:rsid w:val="008E1A59"/>
    <w:rsid w:val="008E1A6E"/>
    <w:rsid w:val="008E1E81"/>
    <w:rsid w:val="008E1ED8"/>
    <w:rsid w:val="008E1FE0"/>
    <w:rsid w:val="008E20C4"/>
    <w:rsid w:val="008E2168"/>
    <w:rsid w:val="008E2184"/>
    <w:rsid w:val="008E293F"/>
    <w:rsid w:val="008E2B87"/>
    <w:rsid w:val="008E2D14"/>
    <w:rsid w:val="008E2E69"/>
    <w:rsid w:val="008E35C5"/>
    <w:rsid w:val="008E37BB"/>
    <w:rsid w:val="008E37F4"/>
    <w:rsid w:val="008E3C86"/>
    <w:rsid w:val="008E3DD2"/>
    <w:rsid w:val="008E4502"/>
    <w:rsid w:val="008E4680"/>
    <w:rsid w:val="008E4A5B"/>
    <w:rsid w:val="008E4CEB"/>
    <w:rsid w:val="008E4E33"/>
    <w:rsid w:val="008E5170"/>
    <w:rsid w:val="008E53BD"/>
    <w:rsid w:val="008E5613"/>
    <w:rsid w:val="008E5BFE"/>
    <w:rsid w:val="008E5E64"/>
    <w:rsid w:val="008E620F"/>
    <w:rsid w:val="008E646D"/>
    <w:rsid w:val="008E652B"/>
    <w:rsid w:val="008E669D"/>
    <w:rsid w:val="008E6763"/>
    <w:rsid w:val="008E6A20"/>
    <w:rsid w:val="008E6B0B"/>
    <w:rsid w:val="008E6D54"/>
    <w:rsid w:val="008E6DBB"/>
    <w:rsid w:val="008E6DFB"/>
    <w:rsid w:val="008E6FEA"/>
    <w:rsid w:val="008E7432"/>
    <w:rsid w:val="008E768D"/>
    <w:rsid w:val="008E76D1"/>
    <w:rsid w:val="008E79B1"/>
    <w:rsid w:val="008E7A51"/>
    <w:rsid w:val="008E7B08"/>
    <w:rsid w:val="008E7B7D"/>
    <w:rsid w:val="008E7DB5"/>
    <w:rsid w:val="008E7F74"/>
    <w:rsid w:val="008F0233"/>
    <w:rsid w:val="008F12C5"/>
    <w:rsid w:val="008F1313"/>
    <w:rsid w:val="008F148B"/>
    <w:rsid w:val="008F1F3E"/>
    <w:rsid w:val="008F2425"/>
    <w:rsid w:val="008F2639"/>
    <w:rsid w:val="008F269F"/>
    <w:rsid w:val="008F26A3"/>
    <w:rsid w:val="008F27D7"/>
    <w:rsid w:val="008F33F0"/>
    <w:rsid w:val="008F4441"/>
    <w:rsid w:val="008F485B"/>
    <w:rsid w:val="008F48B5"/>
    <w:rsid w:val="008F4DFF"/>
    <w:rsid w:val="008F513C"/>
    <w:rsid w:val="008F526B"/>
    <w:rsid w:val="008F555E"/>
    <w:rsid w:val="008F5582"/>
    <w:rsid w:val="008F5595"/>
    <w:rsid w:val="008F5810"/>
    <w:rsid w:val="008F5974"/>
    <w:rsid w:val="008F59E4"/>
    <w:rsid w:val="008F5A13"/>
    <w:rsid w:val="008F5BA1"/>
    <w:rsid w:val="008F5F7E"/>
    <w:rsid w:val="008F6176"/>
    <w:rsid w:val="008F645B"/>
    <w:rsid w:val="008F6DC4"/>
    <w:rsid w:val="008F6F4D"/>
    <w:rsid w:val="008F702C"/>
    <w:rsid w:val="008F7094"/>
    <w:rsid w:val="008F7521"/>
    <w:rsid w:val="008F756B"/>
    <w:rsid w:val="008F76C8"/>
    <w:rsid w:val="008F7AB8"/>
    <w:rsid w:val="009001EC"/>
    <w:rsid w:val="009003DC"/>
    <w:rsid w:val="0090097B"/>
    <w:rsid w:val="00900B56"/>
    <w:rsid w:val="00900B7C"/>
    <w:rsid w:val="00901063"/>
    <w:rsid w:val="00901235"/>
    <w:rsid w:val="0090175D"/>
    <w:rsid w:val="009017DE"/>
    <w:rsid w:val="0090182F"/>
    <w:rsid w:val="00902063"/>
    <w:rsid w:val="0090220E"/>
    <w:rsid w:val="009029BB"/>
    <w:rsid w:val="00902C0B"/>
    <w:rsid w:val="00902C4C"/>
    <w:rsid w:val="00902CF0"/>
    <w:rsid w:val="00902D43"/>
    <w:rsid w:val="00902D69"/>
    <w:rsid w:val="00902D74"/>
    <w:rsid w:val="00902FB0"/>
    <w:rsid w:val="009032CD"/>
    <w:rsid w:val="009034FC"/>
    <w:rsid w:val="00903AA7"/>
    <w:rsid w:val="0090436A"/>
    <w:rsid w:val="00904724"/>
    <w:rsid w:val="00904B7E"/>
    <w:rsid w:val="00904CAE"/>
    <w:rsid w:val="00904EF5"/>
    <w:rsid w:val="009052CF"/>
    <w:rsid w:val="00905631"/>
    <w:rsid w:val="009057FB"/>
    <w:rsid w:val="00905ACE"/>
    <w:rsid w:val="00905D9B"/>
    <w:rsid w:val="0090605F"/>
    <w:rsid w:val="00906248"/>
    <w:rsid w:val="009062AE"/>
    <w:rsid w:val="00906746"/>
    <w:rsid w:val="009068A3"/>
    <w:rsid w:val="00906A28"/>
    <w:rsid w:val="00906D1B"/>
    <w:rsid w:val="00906D5F"/>
    <w:rsid w:val="0090719F"/>
    <w:rsid w:val="0090747A"/>
    <w:rsid w:val="00907CA5"/>
    <w:rsid w:val="00907D1B"/>
    <w:rsid w:val="00907DC6"/>
    <w:rsid w:val="00907EF8"/>
    <w:rsid w:val="00907FF6"/>
    <w:rsid w:val="00910A77"/>
    <w:rsid w:val="00910B19"/>
    <w:rsid w:val="00910DAA"/>
    <w:rsid w:val="00910E7E"/>
    <w:rsid w:val="00911293"/>
    <w:rsid w:val="009112D6"/>
    <w:rsid w:val="00911358"/>
    <w:rsid w:val="00911372"/>
    <w:rsid w:val="00911A40"/>
    <w:rsid w:val="00911ADB"/>
    <w:rsid w:val="00911DF2"/>
    <w:rsid w:val="0091202C"/>
    <w:rsid w:val="009122B1"/>
    <w:rsid w:val="0091276C"/>
    <w:rsid w:val="009131B7"/>
    <w:rsid w:val="009132C0"/>
    <w:rsid w:val="009132D9"/>
    <w:rsid w:val="00913593"/>
    <w:rsid w:val="009135FA"/>
    <w:rsid w:val="009139A2"/>
    <w:rsid w:val="00913CBA"/>
    <w:rsid w:val="00913FC2"/>
    <w:rsid w:val="00914221"/>
    <w:rsid w:val="0091489C"/>
    <w:rsid w:val="009148E6"/>
    <w:rsid w:val="00914B3E"/>
    <w:rsid w:val="00914DB6"/>
    <w:rsid w:val="00915147"/>
    <w:rsid w:val="00915360"/>
    <w:rsid w:val="009154B5"/>
    <w:rsid w:val="00915691"/>
    <w:rsid w:val="009157F5"/>
    <w:rsid w:val="00916358"/>
    <w:rsid w:val="00916415"/>
    <w:rsid w:val="009165FA"/>
    <w:rsid w:val="00916A2A"/>
    <w:rsid w:val="00916F9A"/>
    <w:rsid w:val="00917034"/>
    <w:rsid w:val="009173E3"/>
    <w:rsid w:val="0091740E"/>
    <w:rsid w:val="009174BF"/>
    <w:rsid w:val="00917699"/>
    <w:rsid w:val="0091773A"/>
    <w:rsid w:val="0091775E"/>
    <w:rsid w:val="00917CF5"/>
    <w:rsid w:val="00917D0F"/>
    <w:rsid w:val="009200C4"/>
    <w:rsid w:val="00920952"/>
    <w:rsid w:val="00920A06"/>
    <w:rsid w:val="009212A0"/>
    <w:rsid w:val="0092137D"/>
    <w:rsid w:val="0092188C"/>
    <w:rsid w:val="00921BD1"/>
    <w:rsid w:val="00921C97"/>
    <w:rsid w:val="00921ECC"/>
    <w:rsid w:val="00921F28"/>
    <w:rsid w:val="00922632"/>
    <w:rsid w:val="00922ADE"/>
    <w:rsid w:val="00922BE5"/>
    <w:rsid w:val="00923094"/>
    <w:rsid w:val="009232DE"/>
    <w:rsid w:val="00923B0B"/>
    <w:rsid w:val="00923FAF"/>
    <w:rsid w:val="009243D1"/>
    <w:rsid w:val="00924854"/>
    <w:rsid w:val="009248CC"/>
    <w:rsid w:val="00924C36"/>
    <w:rsid w:val="0092514C"/>
    <w:rsid w:val="00925229"/>
    <w:rsid w:val="0092580B"/>
    <w:rsid w:val="0092588E"/>
    <w:rsid w:val="00925F2D"/>
    <w:rsid w:val="00925F69"/>
    <w:rsid w:val="00926808"/>
    <w:rsid w:val="00926BB0"/>
    <w:rsid w:val="00926CF4"/>
    <w:rsid w:val="00927241"/>
    <w:rsid w:val="00927314"/>
    <w:rsid w:val="0092737F"/>
    <w:rsid w:val="00927768"/>
    <w:rsid w:val="0092799A"/>
    <w:rsid w:val="00927B8C"/>
    <w:rsid w:val="00927BE0"/>
    <w:rsid w:val="00927C24"/>
    <w:rsid w:val="00927C99"/>
    <w:rsid w:val="0093011D"/>
    <w:rsid w:val="009304B9"/>
    <w:rsid w:val="009306B9"/>
    <w:rsid w:val="0093086F"/>
    <w:rsid w:val="00930DCA"/>
    <w:rsid w:val="0093113F"/>
    <w:rsid w:val="009312F1"/>
    <w:rsid w:val="0093133A"/>
    <w:rsid w:val="009319CA"/>
    <w:rsid w:val="00931C25"/>
    <w:rsid w:val="00931D18"/>
    <w:rsid w:val="00931FA1"/>
    <w:rsid w:val="0093208B"/>
    <w:rsid w:val="0093229F"/>
    <w:rsid w:val="00932624"/>
    <w:rsid w:val="00932B26"/>
    <w:rsid w:val="00932B5B"/>
    <w:rsid w:val="009337C6"/>
    <w:rsid w:val="00933993"/>
    <w:rsid w:val="00933FAC"/>
    <w:rsid w:val="0093400E"/>
    <w:rsid w:val="00934064"/>
    <w:rsid w:val="009343CB"/>
    <w:rsid w:val="00934545"/>
    <w:rsid w:val="0093528C"/>
    <w:rsid w:val="00935752"/>
    <w:rsid w:val="00935919"/>
    <w:rsid w:val="00935DC6"/>
    <w:rsid w:val="00936641"/>
    <w:rsid w:val="00936DC7"/>
    <w:rsid w:val="00936E0C"/>
    <w:rsid w:val="0093726A"/>
    <w:rsid w:val="00937560"/>
    <w:rsid w:val="009375AF"/>
    <w:rsid w:val="00937745"/>
    <w:rsid w:val="0093776F"/>
    <w:rsid w:val="009379E2"/>
    <w:rsid w:val="00937C48"/>
    <w:rsid w:val="00937CD6"/>
    <w:rsid w:val="009405DF"/>
    <w:rsid w:val="009406FF"/>
    <w:rsid w:val="009407C0"/>
    <w:rsid w:val="00940870"/>
    <w:rsid w:val="009414A8"/>
    <w:rsid w:val="00941974"/>
    <w:rsid w:val="00941A0E"/>
    <w:rsid w:val="00941D5C"/>
    <w:rsid w:val="00941EFA"/>
    <w:rsid w:val="00941FD0"/>
    <w:rsid w:val="0094227D"/>
    <w:rsid w:val="0094242D"/>
    <w:rsid w:val="009424F5"/>
    <w:rsid w:val="00942584"/>
    <w:rsid w:val="00942641"/>
    <w:rsid w:val="00942932"/>
    <w:rsid w:val="009429EA"/>
    <w:rsid w:val="00942FCD"/>
    <w:rsid w:val="0094364A"/>
    <w:rsid w:val="009439D1"/>
    <w:rsid w:val="009439E2"/>
    <w:rsid w:val="00943B08"/>
    <w:rsid w:val="00943E8F"/>
    <w:rsid w:val="009440E6"/>
    <w:rsid w:val="0094418C"/>
    <w:rsid w:val="009443E7"/>
    <w:rsid w:val="00944713"/>
    <w:rsid w:val="00944748"/>
    <w:rsid w:val="00944D8A"/>
    <w:rsid w:val="00944E9B"/>
    <w:rsid w:val="00945127"/>
    <w:rsid w:val="00945483"/>
    <w:rsid w:val="009456BD"/>
    <w:rsid w:val="009456ED"/>
    <w:rsid w:val="00945863"/>
    <w:rsid w:val="009459FC"/>
    <w:rsid w:val="00945BFF"/>
    <w:rsid w:val="00945C89"/>
    <w:rsid w:val="00945D1F"/>
    <w:rsid w:val="009461C8"/>
    <w:rsid w:val="009465CA"/>
    <w:rsid w:val="009469A4"/>
    <w:rsid w:val="009469FD"/>
    <w:rsid w:val="00946C2A"/>
    <w:rsid w:val="00946FD8"/>
    <w:rsid w:val="009470C0"/>
    <w:rsid w:val="0094720D"/>
    <w:rsid w:val="0094733F"/>
    <w:rsid w:val="009473B0"/>
    <w:rsid w:val="009475F5"/>
    <w:rsid w:val="00947839"/>
    <w:rsid w:val="0095022C"/>
    <w:rsid w:val="00950265"/>
    <w:rsid w:val="00950B14"/>
    <w:rsid w:val="00951251"/>
    <w:rsid w:val="00951319"/>
    <w:rsid w:val="00951654"/>
    <w:rsid w:val="00951668"/>
    <w:rsid w:val="0095185A"/>
    <w:rsid w:val="00951D1F"/>
    <w:rsid w:val="00951E28"/>
    <w:rsid w:val="00951E60"/>
    <w:rsid w:val="00951E94"/>
    <w:rsid w:val="00951F10"/>
    <w:rsid w:val="00952072"/>
    <w:rsid w:val="0095232C"/>
    <w:rsid w:val="00952C07"/>
    <w:rsid w:val="00952D22"/>
    <w:rsid w:val="00952E43"/>
    <w:rsid w:val="009532FE"/>
    <w:rsid w:val="00953596"/>
    <w:rsid w:val="00953717"/>
    <w:rsid w:val="00953742"/>
    <w:rsid w:val="00954D3A"/>
    <w:rsid w:val="00954DBF"/>
    <w:rsid w:val="0095569A"/>
    <w:rsid w:val="0095594F"/>
    <w:rsid w:val="00955C67"/>
    <w:rsid w:val="00955E00"/>
    <w:rsid w:val="00955FBA"/>
    <w:rsid w:val="00955FDE"/>
    <w:rsid w:val="0095607E"/>
    <w:rsid w:val="009560C5"/>
    <w:rsid w:val="00956148"/>
    <w:rsid w:val="009565AF"/>
    <w:rsid w:val="00956C8C"/>
    <w:rsid w:val="009571C9"/>
    <w:rsid w:val="00957317"/>
    <w:rsid w:val="009574F9"/>
    <w:rsid w:val="0095762B"/>
    <w:rsid w:val="0095787E"/>
    <w:rsid w:val="00957AFA"/>
    <w:rsid w:val="00957B80"/>
    <w:rsid w:val="00957EBF"/>
    <w:rsid w:val="00960360"/>
    <w:rsid w:val="00960593"/>
    <w:rsid w:val="00960CB0"/>
    <w:rsid w:val="0096135B"/>
    <w:rsid w:val="009614C2"/>
    <w:rsid w:val="0096151D"/>
    <w:rsid w:val="00961738"/>
    <w:rsid w:val="0096176A"/>
    <w:rsid w:val="00961988"/>
    <w:rsid w:val="00961E1A"/>
    <w:rsid w:val="00961F75"/>
    <w:rsid w:val="009620F8"/>
    <w:rsid w:val="00962319"/>
    <w:rsid w:val="0096234F"/>
    <w:rsid w:val="009625B5"/>
    <w:rsid w:val="00962B2F"/>
    <w:rsid w:val="00962F8C"/>
    <w:rsid w:val="00963422"/>
    <w:rsid w:val="009634DE"/>
    <w:rsid w:val="009637BB"/>
    <w:rsid w:val="00963865"/>
    <w:rsid w:val="00963E19"/>
    <w:rsid w:val="00963F4F"/>
    <w:rsid w:val="00964222"/>
    <w:rsid w:val="009643CF"/>
    <w:rsid w:val="00964597"/>
    <w:rsid w:val="0096484D"/>
    <w:rsid w:val="00964D68"/>
    <w:rsid w:val="00964DFB"/>
    <w:rsid w:val="00964FE8"/>
    <w:rsid w:val="009650D3"/>
    <w:rsid w:val="00965619"/>
    <w:rsid w:val="0096567D"/>
    <w:rsid w:val="00965758"/>
    <w:rsid w:val="009657D3"/>
    <w:rsid w:val="00965A20"/>
    <w:rsid w:val="00965B90"/>
    <w:rsid w:val="00965E47"/>
    <w:rsid w:val="00965ED7"/>
    <w:rsid w:val="009662D0"/>
    <w:rsid w:val="00966396"/>
    <w:rsid w:val="009663E1"/>
    <w:rsid w:val="009668BE"/>
    <w:rsid w:val="00966FED"/>
    <w:rsid w:val="009676A1"/>
    <w:rsid w:val="009677C5"/>
    <w:rsid w:val="00967881"/>
    <w:rsid w:val="00967AEF"/>
    <w:rsid w:val="0097014E"/>
    <w:rsid w:val="009709C6"/>
    <w:rsid w:val="009709F8"/>
    <w:rsid w:val="00970C66"/>
    <w:rsid w:val="00970FF0"/>
    <w:rsid w:val="00971230"/>
    <w:rsid w:val="009715D8"/>
    <w:rsid w:val="00971B60"/>
    <w:rsid w:val="00971D77"/>
    <w:rsid w:val="00972050"/>
    <w:rsid w:val="009720A1"/>
    <w:rsid w:val="0097252C"/>
    <w:rsid w:val="00972D2C"/>
    <w:rsid w:val="0097472D"/>
    <w:rsid w:val="00974C6F"/>
    <w:rsid w:val="00974D16"/>
    <w:rsid w:val="00974EF0"/>
    <w:rsid w:val="00974FAC"/>
    <w:rsid w:val="0097521F"/>
    <w:rsid w:val="009755C9"/>
    <w:rsid w:val="0097563B"/>
    <w:rsid w:val="0097583C"/>
    <w:rsid w:val="00975A74"/>
    <w:rsid w:val="00975FB3"/>
    <w:rsid w:val="00976720"/>
    <w:rsid w:val="009769FB"/>
    <w:rsid w:val="00976AA5"/>
    <w:rsid w:val="00976C79"/>
    <w:rsid w:val="00976CC5"/>
    <w:rsid w:val="009772DF"/>
    <w:rsid w:val="0097761B"/>
    <w:rsid w:val="00977992"/>
    <w:rsid w:val="00977B6C"/>
    <w:rsid w:val="00977B82"/>
    <w:rsid w:val="00977C6A"/>
    <w:rsid w:val="00977CD6"/>
    <w:rsid w:val="009804D6"/>
    <w:rsid w:val="00980531"/>
    <w:rsid w:val="00980911"/>
    <w:rsid w:val="00980A46"/>
    <w:rsid w:val="00980C19"/>
    <w:rsid w:val="00980CD1"/>
    <w:rsid w:val="00980CEE"/>
    <w:rsid w:val="00980E71"/>
    <w:rsid w:val="00980E75"/>
    <w:rsid w:val="00980FBE"/>
    <w:rsid w:val="00980FD4"/>
    <w:rsid w:val="00981071"/>
    <w:rsid w:val="009812C0"/>
    <w:rsid w:val="0098134F"/>
    <w:rsid w:val="00981B18"/>
    <w:rsid w:val="00981B70"/>
    <w:rsid w:val="00981D42"/>
    <w:rsid w:val="00982126"/>
    <w:rsid w:val="009824AA"/>
    <w:rsid w:val="009829EC"/>
    <w:rsid w:val="00982B3E"/>
    <w:rsid w:val="00982C83"/>
    <w:rsid w:val="0098301F"/>
    <w:rsid w:val="00983290"/>
    <w:rsid w:val="00983528"/>
    <w:rsid w:val="009835EC"/>
    <w:rsid w:val="00983958"/>
    <w:rsid w:val="0098395C"/>
    <w:rsid w:val="00984262"/>
    <w:rsid w:val="00984409"/>
    <w:rsid w:val="00984481"/>
    <w:rsid w:val="009845D2"/>
    <w:rsid w:val="0098493F"/>
    <w:rsid w:val="00984C7F"/>
    <w:rsid w:val="00984DF7"/>
    <w:rsid w:val="00984F04"/>
    <w:rsid w:val="00985B61"/>
    <w:rsid w:val="00985BEA"/>
    <w:rsid w:val="00985CE2"/>
    <w:rsid w:val="00985EE5"/>
    <w:rsid w:val="00986185"/>
    <w:rsid w:val="0098648D"/>
    <w:rsid w:val="009864E7"/>
    <w:rsid w:val="00986516"/>
    <w:rsid w:val="009865F7"/>
    <w:rsid w:val="00986767"/>
    <w:rsid w:val="00986A62"/>
    <w:rsid w:val="00986C54"/>
    <w:rsid w:val="00986F8A"/>
    <w:rsid w:val="0098710E"/>
    <w:rsid w:val="0098712A"/>
    <w:rsid w:val="00987457"/>
    <w:rsid w:val="00987791"/>
    <w:rsid w:val="009878DC"/>
    <w:rsid w:val="00987922"/>
    <w:rsid w:val="00987D5E"/>
    <w:rsid w:val="00987E2D"/>
    <w:rsid w:val="00987F87"/>
    <w:rsid w:val="00987F8F"/>
    <w:rsid w:val="00990475"/>
    <w:rsid w:val="0099082F"/>
    <w:rsid w:val="00990AB7"/>
    <w:rsid w:val="00990E4E"/>
    <w:rsid w:val="00990E55"/>
    <w:rsid w:val="00990FA9"/>
    <w:rsid w:val="0099100D"/>
    <w:rsid w:val="009912E6"/>
    <w:rsid w:val="00991383"/>
    <w:rsid w:val="009913B2"/>
    <w:rsid w:val="009913C7"/>
    <w:rsid w:val="00991570"/>
    <w:rsid w:val="00991A76"/>
    <w:rsid w:val="00991AEC"/>
    <w:rsid w:val="00991B12"/>
    <w:rsid w:val="00991BE0"/>
    <w:rsid w:val="00991EED"/>
    <w:rsid w:val="00991FE5"/>
    <w:rsid w:val="009920FA"/>
    <w:rsid w:val="0099221B"/>
    <w:rsid w:val="009927E9"/>
    <w:rsid w:val="00992F4A"/>
    <w:rsid w:val="009937B5"/>
    <w:rsid w:val="009939A4"/>
    <w:rsid w:val="00993A83"/>
    <w:rsid w:val="00993EC1"/>
    <w:rsid w:val="0099406D"/>
    <w:rsid w:val="00994204"/>
    <w:rsid w:val="00994A3A"/>
    <w:rsid w:val="00994E11"/>
    <w:rsid w:val="00994EAA"/>
    <w:rsid w:val="0099511E"/>
    <w:rsid w:val="00995741"/>
    <w:rsid w:val="00995A7B"/>
    <w:rsid w:val="00995BEE"/>
    <w:rsid w:val="00995CFF"/>
    <w:rsid w:val="00995EFC"/>
    <w:rsid w:val="009973DB"/>
    <w:rsid w:val="009977BF"/>
    <w:rsid w:val="009977C1"/>
    <w:rsid w:val="009A0025"/>
    <w:rsid w:val="009A0231"/>
    <w:rsid w:val="009A059C"/>
    <w:rsid w:val="009A07D9"/>
    <w:rsid w:val="009A0AB8"/>
    <w:rsid w:val="009A0AB9"/>
    <w:rsid w:val="009A0CC4"/>
    <w:rsid w:val="009A0CD9"/>
    <w:rsid w:val="009A0CF0"/>
    <w:rsid w:val="009A10AC"/>
    <w:rsid w:val="009A10C7"/>
    <w:rsid w:val="009A16A2"/>
    <w:rsid w:val="009A1E2D"/>
    <w:rsid w:val="009A1E86"/>
    <w:rsid w:val="009A1EC0"/>
    <w:rsid w:val="009A26D0"/>
    <w:rsid w:val="009A2A65"/>
    <w:rsid w:val="009A2C26"/>
    <w:rsid w:val="009A2C62"/>
    <w:rsid w:val="009A2FA7"/>
    <w:rsid w:val="009A2FED"/>
    <w:rsid w:val="009A30EC"/>
    <w:rsid w:val="009A338C"/>
    <w:rsid w:val="009A3701"/>
    <w:rsid w:val="009A3B7D"/>
    <w:rsid w:val="009A3D81"/>
    <w:rsid w:val="009A3F43"/>
    <w:rsid w:val="009A3FDA"/>
    <w:rsid w:val="009A41FE"/>
    <w:rsid w:val="009A43C7"/>
    <w:rsid w:val="009A463B"/>
    <w:rsid w:val="009A4656"/>
    <w:rsid w:val="009A486C"/>
    <w:rsid w:val="009A49D4"/>
    <w:rsid w:val="009A4AAF"/>
    <w:rsid w:val="009A4B8E"/>
    <w:rsid w:val="009A5925"/>
    <w:rsid w:val="009A5A2A"/>
    <w:rsid w:val="009A5ADF"/>
    <w:rsid w:val="009A62A7"/>
    <w:rsid w:val="009A64D3"/>
    <w:rsid w:val="009A6BC5"/>
    <w:rsid w:val="009A6D5B"/>
    <w:rsid w:val="009A6E01"/>
    <w:rsid w:val="009A6FAE"/>
    <w:rsid w:val="009A71FE"/>
    <w:rsid w:val="009B040E"/>
    <w:rsid w:val="009B04F7"/>
    <w:rsid w:val="009B081C"/>
    <w:rsid w:val="009B0A07"/>
    <w:rsid w:val="009B0DFA"/>
    <w:rsid w:val="009B15F6"/>
    <w:rsid w:val="009B1BC0"/>
    <w:rsid w:val="009B2024"/>
    <w:rsid w:val="009B21C5"/>
    <w:rsid w:val="009B26EE"/>
    <w:rsid w:val="009B2A75"/>
    <w:rsid w:val="009B2BD2"/>
    <w:rsid w:val="009B2DC7"/>
    <w:rsid w:val="009B2E53"/>
    <w:rsid w:val="009B35E2"/>
    <w:rsid w:val="009B3A0A"/>
    <w:rsid w:val="009B3AD8"/>
    <w:rsid w:val="009B3E42"/>
    <w:rsid w:val="009B400A"/>
    <w:rsid w:val="009B4070"/>
    <w:rsid w:val="009B40D7"/>
    <w:rsid w:val="009B41E1"/>
    <w:rsid w:val="009B46D7"/>
    <w:rsid w:val="009B491E"/>
    <w:rsid w:val="009B49C5"/>
    <w:rsid w:val="009B4A30"/>
    <w:rsid w:val="009B4A56"/>
    <w:rsid w:val="009B4EF3"/>
    <w:rsid w:val="009B4F19"/>
    <w:rsid w:val="009B5C2B"/>
    <w:rsid w:val="009B5C4B"/>
    <w:rsid w:val="009B5D35"/>
    <w:rsid w:val="009B5F25"/>
    <w:rsid w:val="009B61BD"/>
    <w:rsid w:val="009B6559"/>
    <w:rsid w:val="009B65AD"/>
    <w:rsid w:val="009B6EDB"/>
    <w:rsid w:val="009B711A"/>
    <w:rsid w:val="009B72D0"/>
    <w:rsid w:val="009B75C8"/>
    <w:rsid w:val="009B7BC1"/>
    <w:rsid w:val="009B7D7A"/>
    <w:rsid w:val="009C0515"/>
    <w:rsid w:val="009C0903"/>
    <w:rsid w:val="009C0E58"/>
    <w:rsid w:val="009C138B"/>
    <w:rsid w:val="009C141A"/>
    <w:rsid w:val="009C148B"/>
    <w:rsid w:val="009C1849"/>
    <w:rsid w:val="009C1903"/>
    <w:rsid w:val="009C1970"/>
    <w:rsid w:val="009C1ABA"/>
    <w:rsid w:val="009C1DA9"/>
    <w:rsid w:val="009C1EA9"/>
    <w:rsid w:val="009C2208"/>
    <w:rsid w:val="009C2E64"/>
    <w:rsid w:val="009C2FDE"/>
    <w:rsid w:val="009C30A1"/>
    <w:rsid w:val="009C36CF"/>
    <w:rsid w:val="009C37B4"/>
    <w:rsid w:val="009C3B63"/>
    <w:rsid w:val="009C3BDA"/>
    <w:rsid w:val="009C41B4"/>
    <w:rsid w:val="009C41CA"/>
    <w:rsid w:val="009C43DE"/>
    <w:rsid w:val="009C4AA8"/>
    <w:rsid w:val="009C4AFF"/>
    <w:rsid w:val="009C4C55"/>
    <w:rsid w:val="009C4D19"/>
    <w:rsid w:val="009C5D5E"/>
    <w:rsid w:val="009C66EF"/>
    <w:rsid w:val="009C6C46"/>
    <w:rsid w:val="009C6E88"/>
    <w:rsid w:val="009C72B8"/>
    <w:rsid w:val="009C7B09"/>
    <w:rsid w:val="009C7C2B"/>
    <w:rsid w:val="009C7CEF"/>
    <w:rsid w:val="009C7D64"/>
    <w:rsid w:val="009D033F"/>
    <w:rsid w:val="009D05A3"/>
    <w:rsid w:val="009D05DA"/>
    <w:rsid w:val="009D0889"/>
    <w:rsid w:val="009D08B6"/>
    <w:rsid w:val="009D0913"/>
    <w:rsid w:val="009D0C90"/>
    <w:rsid w:val="009D0F59"/>
    <w:rsid w:val="009D1068"/>
    <w:rsid w:val="009D108F"/>
    <w:rsid w:val="009D16BE"/>
    <w:rsid w:val="009D1AE7"/>
    <w:rsid w:val="009D1CAF"/>
    <w:rsid w:val="009D2133"/>
    <w:rsid w:val="009D2746"/>
    <w:rsid w:val="009D2779"/>
    <w:rsid w:val="009D27E0"/>
    <w:rsid w:val="009D2E73"/>
    <w:rsid w:val="009D30DE"/>
    <w:rsid w:val="009D35FF"/>
    <w:rsid w:val="009D371C"/>
    <w:rsid w:val="009D3AC2"/>
    <w:rsid w:val="009D3CA2"/>
    <w:rsid w:val="009D41A2"/>
    <w:rsid w:val="009D41F7"/>
    <w:rsid w:val="009D434A"/>
    <w:rsid w:val="009D442C"/>
    <w:rsid w:val="009D4456"/>
    <w:rsid w:val="009D446A"/>
    <w:rsid w:val="009D4636"/>
    <w:rsid w:val="009D4937"/>
    <w:rsid w:val="009D4A5F"/>
    <w:rsid w:val="009D4B61"/>
    <w:rsid w:val="009D4C32"/>
    <w:rsid w:val="009D4D26"/>
    <w:rsid w:val="009D4F3A"/>
    <w:rsid w:val="009D5014"/>
    <w:rsid w:val="009D60F7"/>
    <w:rsid w:val="009D62E9"/>
    <w:rsid w:val="009D649A"/>
    <w:rsid w:val="009D66B9"/>
    <w:rsid w:val="009D72D9"/>
    <w:rsid w:val="009D7B86"/>
    <w:rsid w:val="009D7C81"/>
    <w:rsid w:val="009E0A19"/>
    <w:rsid w:val="009E0A58"/>
    <w:rsid w:val="009E0BFA"/>
    <w:rsid w:val="009E15FD"/>
    <w:rsid w:val="009E1A8C"/>
    <w:rsid w:val="009E24D4"/>
    <w:rsid w:val="009E2775"/>
    <w:rsid w:val="009E284A"/>
    <w:rsid w:val="009E2A20"/>
    <w:rsid w:val="009E2AF6"/>
    <w:rsid w:val="009E3103"/>
    <w:rsid w:val="009E3518"/>
    <w:rsid w:val="009E375C"/>
    <w:rsid w:val="009E3F93"/>
    <w:rsid w:val="009E411F"/>
    <w:rsid w:val="009E4320"/>
    <w:rsid w:val="009E4425"/>
    <w:rsid w:val="009E45B6"/>
    <w:rsid w:val="009E45C9"/>
    <w:rsid w:val="009E45CA"/>
    <w:rsid w:val="009E47B2"/>
    <w:rsid w:val="009E4B28"/>
    <w:rsid w:val="009E522C"/>
    <w:rsid w:val="009E53AE"/>
    <w:rsid w:val="009E5938"/>
    <w:rsid w:val="009E62F8"/>
    <w:rsid w:val="009E6864"/>
    <w:rsid w:val="009E6A46"/>
    <w:rsid w:val="009E6B2C"/>
    <w:rsid w:val="009E6E7D"/>
    <w:rsid w:val="009E70E5"/>
    <w:rsid w:val="009E7282"/>
    <w:rsid w:val="009E74CF"/>
    <w:rsid w:val="009E753B"/>
    <w:rsid w:val="009E7551"/>
    <w:rsid w:val="009E757F"/>
    <w:rsid w:val="009E7581"/>
    <w:rsid w:val="009E7D36"/>
    <w:rsid w:val="009E7E5F"/>
    <w:rsid w:val="009E7F70"/>
    <w:rsid w:val="009F02ED"/>
    <w:rsid w:val="009F0740"/>
    <w:rsid w:val="009F0828"/>
    <w:rsid w:val="009F0875"/>
    <w:rsid w:val="009F0D0A"/>
    <w:rsid w:val="009F0F82"/>
    <w:rsid w:val="009F183B"/>
    <w:rsid w:val="009F1CA5"/>
    <w:rsid w:val="009F1CD3"/>
    <w:rsid w:val="009F1CE9"/>
    <w:rsid w:val="009F20DB"/>
    <w:rsid w:val="009F2296"/>
    <w:rsid w:val="009F23FC"/>
    <w:rsid w:val="009F2760"/>
    <w:rsid w:val="009F2910"/>
    <w:rsid w:val="009F2C4C"/>
    <w:rsid w:val="009F2CB8"/>
    <w:rsid w:val="009F3EB1"/>
    <w:rsid w:val="009F406E"/>
    <w:rsid w:val="009F45B4"/>
    <w:rsid w:val="009F4A27"/>
    <w:rsid w:val="009F4DA9"/>
    <w:rsid w:val="009F4DF6"/>
    <w:rsid w:val="009F5110"/>
    <w:rsid w:val="009F5C81"/>
    <w:rsid w:val="009F5CC7"/>
    <w:rsid w:val="009F5E6B"/>
    <w:rsid w:val="009F625E"/>
    <w:rsid w:val="009F65BE"/>
    <w:rsid w:val="009F674D"/>
    <w:rsid w:val="009F6782"/>
    <w:rsid w:val="009F693F"/>
    <w:rsid w:val="009F69EA"/>
    <w:rsid w:val="009F6CE3"/>
    <w:rsid w:val="009F6D77"/>
    <w:rsid w:val="009F71AC"/>
    <w:rsid w:val="009F79EB"/>
    <w:rsid w:val="009F7E9A"/>
    <w:rsid w:val="00A0003D"/>
    <w:rsid w:val="00A00184"/>
    <w:rsid w:val="00A001CF"/>
    <w:rsid w:val="00A006E5"/>
    <w:rsid w:val="00A00971"/>
    <w:rsid w:val="00A00C6B"/>
    <w:rsid w:val="00A00CD8"/>
    <w:rsid w:val="00A00DF1"/>
    <w:rsid w:val="00A01194"/>
    <w:rsid w:val="00A01243"/>
    <w:rsid w:val="00A01500"/>
    <w:rsid w:val="00A01F80"/>
    <w:rsid w:val="00A025AD"/>
    <w:rsid w:val="00A025CE"/>
    <w:rsid w:val="00A02A13"/>
    <w:rsid w:val="00A02AD1"/>
    <w:rsid w:val="00A02C18"/>
    <w:rsid w:val="00A02DD3"/>
    <w:rsid w:val="00A03128"/>
    <w:rsid w:val="00A0312C"/>
    <w:rsid w:val="00A031DE"/>
    <w:rsid w:val="00A036AA"/>
    <w:rsid w:val="00A03ABB"/>
    <w:rsid w:val="00A04195"/>
    <w:rsid w:val="00A042C1"/>
    <w:rsid w:val="00A04367"/>
    <w:rsid w:val="00A04415"/>
    <w:rsid w:val="00A044E2"/>
    <w:rsid w:val="00A046BA"/>
    <w:rsid w:val="00A04A49"/>
    <w:rsid w:val="00A05054"/>
    <w:rsid w:val="00A05071"/>
    <w:rsid w:val="00A0551F"/>
    <w:rsid w:val="00A05647"/>
    <w:rsid w:val="00A05931"/>
    <w:rsid w:val="00A05D9E"/>
    <w:rsid w:val="00A06418"/>
    <w:rsid w:val="00A066BC"/>
    <w:rsid w:val="00A06D25"/>
    <w:rsid w:val="00A07037"/>
    <w:rsid w:val="00A0742F"/>
    <w:rsid w:val="00A07DEF"/>
    <w:rsid w:val="00A1048D"/>
    <w:rsid w:val="00A105B1"/>
    <w:rsid w:val="00A105F0"/>
    <w:rsid w:val="00A107D6"/>
    <w:rsid w:val="00A107F0"/>
    <w:rsid w:val="00A10936"/>
    <w:rsid w:val="00A10BB1"/>
    <w:rsid w:val="00A1107D"/>
    <w:rsid w:val="00A110FA"/>
    <w:rsid w:val="00A112CF"/>
    <w:rsid w:val="00A1168E"/>
    <w:rsid w:val="00A11729"/>
    <w:rsid w:val="00A11928"/>
    <w:rsid w:val="00A119DD"/>
    <w:rsid w:val="00A119F8"/>
    <w:rsid w:val="00A11A6C"/>
    <w:rsid w:val="00A11AB5"/>
    <w:rsid w:val="00A11B96"/>
    <w:rsid w:val="00A11C65"/>
    <w:rsid w:val="00A11E35"/>
    <w:rsid w:val="00A1219C"/>
    <w:rsid w:val="00A121E8"/>
    <w:rsid w:val="00A1274B"/>
    <w:rsid w:val="00A12970"/>
    <w:rsid w:val="00A12AE7"/>
    <w:rsid w:val="00A13115"/>
    <w:rsid w:val="00A133F4"/>
    <w:rsid w:val="00A135D3"/>
    <w:rsid w:val="00A137D2"/>
    <w:rsid w:val="00A13D59"/>
    <w:rsid w:val="00A14476"/>
    <w:rsid w:val="00A14655"/>
    <w:rsid w:val="00A147D5"/>
    <w:rsid w:val="00A1487D"/>
    <w:rsid w:val="00A14950"/>
    <w:rsid w:val="00A14BDD"/>
    <w:rsid w:val="00A14E61"/>
    <w:rsid w:val="00A15854"/>
    <w:rsid w:val="00A15EA0"/>
    <w:rsid w:val="00A16209"/>
    <w:rsid w:val="00A168D0"/>
    <w:rsid w:val="00A16B0C"/>
    <w:rsid w:val="00A17100"/>
    <w:rsid w:val="00A17145"/>
    <w:rsid w:val="00A17316"/>
    <w:rsid w:val="00A1752C"/>
    <w:rsid w:val="00A176C2"/>
    <w:rsid w:val="00A177F3"/>
    <w:rsid w:val="00A1782F"/>
    <w:rsid w:val="00A200F0"/>
    <w:rsid w:val="00A208BF"/>
    <w:rsid w:val="00A209A2"/>
    <w:rsid w:val="00A21233"/>
    <w:rsid w:val="00A21458"/>
    <w:rsid w:val="00A21577"/>
    <w:rsid w:val="00A21A43"/>
    <w:rsid w:val="00A21AE3"/>
    <w:rsid w:val="00A21C8B"/>
    <w:rsid w:val="00A21DCA"/>
    <w:rsid w:val="00A21EC1"/>
    <w:rsid w:val="00A226C8"/>
    <w:rsid w:val="00A22778"/>
    <w:rsid w:val="00A2295D"/>
    <w:rsid w:val="00A22FBE"/>
    <w:rsid w:val="00A239A4"/>
    <w:rsid w:val="00A239B3"/>
    <w:rsid w:val="00A239B8"/>
    <w:rsid w:val="00A24A33"/>
    <w:rsid w:val="00A24DC0"/>
    <w:rsid w:val="00A25140"/>
    <w:rsid w:val="00A252D5"/>
    <w:rsid w:val="00A253CC"/>
    <w:rsid w:val="00A25846"/>
    <w:rsid w:val="00A25865"/>
    <w:rsid w:val="00A2594A"/>
    <w:rsid w:val="00A25DFB"/>
    <w:rsid w:val="00A25E9B"/>
    <w:rsid w:val="00A25EF8"/>
    <w:rsid w:val="00A26480"/>
    <w:rsid w:val="00A26CD8"/>
    <w:rsid w:val="00A26EFA"/>
    <w:rsid w:val="00A26F82"/>
    <w:rsid w:val="00A27405"/>
    <w:rsid w:val="00A274AA"/>
    <w:rsid w:val="00A2786B"/>
    <w:rsid w:val="00A27A14"/>
    <w:rsid w:val="00A27D1E"/>
    <w:rsid w:val="00A27E60"/>
    <w:rsid w:val="00A27FC4"/>
    <w:rsid w:val="00A30365"/>
    <w:rsid w:val="00A304F5"/>
    <w:rsid w:val="00A305C5"/>
    <w:rsid w:val="00A30723"/>
    <w:rsid w:val="00A30A68"/>
    <w:rsid w:val="00A30D12"/>
    <w:rsid w:val="00A30E3B"/>
    <w:rsid w:val="00A30ECA"/>
    <w:rsid w:val="00A30EDE"/>
    <w:rsid w:val="00A31001"/>
    <w:rsid w:val="00A3108A"/>
    <w:rsid w:val="00A31187"/>
    <w:rsid w:val="00A314AD"/>
    <w:rsid w:val="00A31583"/>
    <w:rsid w:val="00A317EF"/>
    <w:rsid w:val="00A31A24"/>
    <w:rsid w:val="00A31AC2"/>
    <w:rsid w:val="00A320F1"/>
    <w:rsid w:val="00A33388"/>
    <w:rsid w:val="00A33A21"/>
    <w:rsid w:val="00A33A30"/>
    <w:rsid w:val="00A34683"/>
    <w:rsid w:val="00A34B54"/>
    <w:rsid w:val="00A34BBD"/>
    <w:rsid w:val="00A350F5"/>
    <w:rsid w:val="00A355DD"/>
    <w:rsid w:val="00A35630"/>
    <w:rsid w:val="00A357A8"/>
    <w:rsid w:val="00A35E0B"/>
    <w:rsid w:val="00A36197"/>
    <w:rsid w:val="00A3623A"/>
    <w:rsid w:val="00A36602"/>
    <w:rsid w:val="00A367CD"/>
    <w:rsid w:val="00A3686A"/>
    <w:rsid w:val="00A368BE"/>
    <w:rsid w:val="00A36A74"/>
    <w:rsid w:val="00A36F91"/>
    <w:rsid w:val="00A370DA"/>
    <w:rsid w:val="00A37317"/>
    <w:rsid w:val="00A37801"/>
    <w:rsid w:val="00A37802"/>
    <w:rsid w:val="00A379A5"/>
    <w:rsid w:val="00A37DA5"/>
    <w:rsid w:val="00A37E9B"/>
    <w:rsid w:val="00A4002D"/>
    <w:rsid w:val="00A402FC"/>
    <w:rsid w:val="00A40437"/>
    <w:rsid w:val="00A40512"/>
    <w:rsid w:val="00A406C3"/>
    <w:rsid w:val="00A407FB"/>
    <w:rsid w:val="00A411F7"/>
    <w:rsid w:val="00A41309"/>
    <w:rsid w:val="00A419A3"/>
    <w:rsid w:val="00A41F68"/>
    <w:rsid w:val="00A41FA1"/>
    <w:rsid w:val="00A424B1"/>
    <w:rsid w:val="00A424C2"/>
    <w:rsid w:val="00A42500"/>
    <w:rsid w:val="00A4347F"/>
    <w:rsid w:val="00A43778"/>
    <w:rsid w:val="00A43B04"/>
    <w:rsid w:val="00A443E1"/>
    <w:rsid w:val="00A44F76"/>
    <w:rsid w:val="00A45021"/>
    <w:rsid w:val="00A45527"/>
    <w:rsid w:val="00A45C0D"/>
    <w:rsid w:val="00A45E38"/>
    <w:rsid w:val="00A460D8"/>
    <w:rsid w:val="00A46498"/>
    <w:rsid w:val="00A4653C"/>
    <w:rsid w:val="00A46779"/>
    <w:rsid w:val="00A46866"/>
    <w:rsid w:val="00A4686B"/>
    <w:rsid w:val="00A46927"/>
    <w:rsid w:val="00A47055"/>
    <w:rsid w:val="00A470A6"/>
    <w:rsid w:val="00A47912"/>
    <w:rsid w:val="00A50213"/>
    <w:rsid w:val="00A5080B"/>
    <w:rsid w:val="00A50D29"/>
    <w:rsid w:val="00A514FF"/>
    <w:rsid w:val="00A51522"/>
    <w:rsid w:val="00A528D3"/>
    <w:rsid w:val="00A52A8C"/>
    <w:rsid w:val="00A52B44"/>
    <w:rsid w:val="00A52B86"/>
    <w:rsid w:val="00A52C8A"/>
    <w:rsid w:val="00A52FCB"/>
    <w:rsid w:val="00A5342C"/>
    <w:rsid w:val="00A5387B"/>
    <w:rsid w:val="00A53B71"/>
    <w:rsid w:val="00A54831"/>
    <w:rsid w:val="00A549AC"/>
    <w:rsid w:val="00A54CAE"/>
    <w:rsid w:val="00A54DF5"/>
    <w:rsid w:val="00A55617"/>
    <w:rsid w:val="00A5580C"/>
    <w:rsid w:val="00A55822"/>
    <w:rsid w:val="00A55C19"/>
    <w:rsid w:val="00A55FFB"/>
    <w:rsid w:val="00A560F4"/>
    <w:rsid w:val="00A561D1"/>
    <w:rsid w:val="00A56378"/>
    <w:rsid w:val="00A564EA"/>
    <w:rsid w:val="00A566E2"/>
    <w:rsid w:val="00A56AD8"/>
    <w:rsid w:val="00A570DA"/>
    <w:rsid w:val="00A57256"/>
    <w:rsid w:val="00A57776"/>
    <w:rsid w:val="00A601D6"/>
    <w:rsid w:val="00A60422"/>
    <w:rsid w:val="00A6071F"/>
    <w:rsid w:val="00A60B22"/>
    <w:rsid w:val="00A60DF5"/>
    <w:rsid w:val="00A6102D"/>
    <w:rsid w:val="00A610E3"/>
    <w:rsid w:val="00A611B8"/>
    <w:rsid w:val="00A6140B"/>
    <w:rsid w:val="00A618B7"/>
    <w:rsid w:val="00A61AFA"/>
    <w:rsid w:val="00A61C57"/>
    <w:rsid w:val="00A61DA2"/>
    <w:rsid w:val="00A61DDD"/>
    <w:rsid w:val="00A61F6E"/>
    <w:rsid w:val="00A62125"/>
    <w:rsid w:val="00A62221"/>
    <w:rsid w:val="00A62305"/>
    <w:rsid w:val="00A628CD"/>
    <w:rsid w:val="00A62BEB"/>
    <w:rsid w:val="00A62C7B"/>
    <w:rsid w:val="00A63264"/>
    <w:rsid w:val="00A632D7"/>
    <w:rsid w:val="00A63599"/>
    <w:rsid w:val="00A635B3"/>
    <w:rsid w:val="00A638AE"/>
    <w:rsid w:val="00A63A67"/>
    <w:rsid w:val="00A63B63"/>
    <w:rsid w:val="00A63BBB"/>
    <w:rsid w:val="00A63BEC"/>
    <w:rsid w:val="00A63DD2"/>
    <w:rsid w:val="00A64174"/>
    <w:rsid w:val="00A6466F"/>
    <w:rsid w:val="00A6472E"/>
    <w:rsid w:val="00A64771"/>
    <w:rsid w:val="00A64C6E"/>
    <w:rsid w:val="00A64DCB"/>
    <w:rsid w:val="00A64E07"/>
    <w:rsid w:val="00A6505F"/>
    <w:rsid w:val="00A650EC"/>
    <w:rsid w:val="00A651CB"/>
    <w:rsid w:val="00A6555E"/>
    <w:rsid w:val="00A65669"/>
    <w:rsid w:val="00A65CBD"/>
    <w:rsid w:val="00A65E30"/>
    <w:rsid w:val="00A65E67"/>
    <w:rsid w:val="00A65EB2"/>
    <w:rsid w:val="00A66301"/>
    <w:rsid w:val="00A663C1"/>
    <w:rsid w:val="00A665FD"/>
    <w:rsid w:val="00A668D5"/>
    <w:rsid w:val="00A6697A"/>
    <w:rsid w:val="00A669DA"/>
    <w:rsid w:val="00A66A40"/>
    <w:rsid w:val="00A66A8E"/>
    <w:rsid w:val="00A66D3D"/>
    <w:rsid w:val="00A671D2"/>
    <w:rsid w:val="00A6729C"/>
    <w:rsid w:val="00A6746B"/>
    <w:rsid w:val="00A67834"/>
    <w:rsid w:val="00A679DA"/>
    <w:rsid w:val="00A67DD9"/>
    <w:rsid w:val="00A67DE1"/>
    <w:rsid w:val="00A67EEB"/>
    <w:rsid w:val="00A705B0"/>
    <w:rsid w:val="00A706BD"/>
    <w:rsid w:val="00A70E12"/>
    <w:rsid w:val="00A7129A"/>
    <w:rsid w:val="00A7142F"/>
    <w:rsid w:val="00A718EF"/>
    <w:rsid w:val="00A71950"/>
    <w:rsid w:val="00A71A3C"/>
    <w:rsid w:val="00A71BB5"/>
    <w:rsid w:val="00A71FCC"/>
    <w:rsid w:val="00A7218A"/>
    <w:rsid w:val="00A726BB"/>
    <w:rsid w:val="00A72970"/>
    <w:rsid w:val="00A72DCA"/>
    <w:rsid w:val="00A731AA"/>
    <w:rsid w:val="00A73373"/>
    <w:rsid w:val="00A7342C"/>
    <w:rsid w:val="00A736CD"/>
    <w:rsid w:val="00A73893"/>
    <w:rsid w:val="00A73C6D"/>
    <w:rsid w:val="00A73CC7"/>
    <w:rsid w:val="00A73E09"/>
    <w:rsid w:val="00A743FD"/>
    <w:rsid w:val="00A7451B"/>
    <w:rsid w:val="00A7468E"/>
    <w:rsid w:val="00A748CD"/>
    <w:rsid w:val="00A74D89"/>
    <w:rsid w:val="00A750B1"/>
    <w:rsid w:val="00A751D9"/>
    <w:rsid w:val="00A75600"/>
    <w:rsid w:val="00A7572C"/>
    <w:rsid w:val="00A75A4E"/>
    <w:rsid w:val="00A75B4B"/>
    <w:rsid w:val="00A75C46"/>
    <w:rsid w:val="00A764A5"/>
    <w:rsid w:val="00A7698F"/>
    <w:rsid w:val="00A76BBD"/>
    <w:rsid w:val="00A76DF7"/>
    <w:rsid w:val="00A771F7"/>
    <w:rsid w:val="00A7742A"/>
    <w:rsid w:val="00A77684"/>
    <w:rsid w:val="00A80153"/>
    <w:rsid w:val="00A802F9"/>
    <w:rsid w:val="00A8047F"/>
    <w:rsid w:val="00A81DDF"/>
    <w:rsid w:val="00A81FDF"/>
    <w:rsid w:val="00A820C0"/>
    <w:rsid w:val="00A8222E"/>
    <w:rsid w:val="00A82ADC"/>
    <w:rsid w:val="00A82EA1"/>
    <w:rsid w:val="00A82ECF"/>
    <w:rsid w:val="00A8301A"/>
    <w:rsid w:val="00A833AA"/>
    <w:rsid w:val="00A834B6"/>
    <w:rsid w:val="00A8356B"/>
    <w:rsid w:val="00A83594"/>
    <w:rsid w:val="00A835EA"/>
    <w:rsid w:val="00A83618"/>
    <w:rsid w:val="00A836C1"/>
    <w:rsid w:val="00A83CDF"/>
    <w:rsid w:val="00A83D9A"/>
    <w:rsid w:val="00A84229"/>
    <w:rsid w:val="00A84288"/>
    <w:rsid w:val="00A845E6"/>
    <w:rsid w:val="00A84901"/>
    <w:rsid w:val="00A849C2"/>
    <w:rsid w:val="00A84ADE"/>
    <w:rsid w:val="00A84BBD"/>
    <w:rsid w:val="00A84EA6"/>
    <w:rsid w:val="00A84FE1"/>
    <w:rsid w:val="00A85192"/>
    <w:rsid w:val="00A85222"/>
    <w:rsid w:val="00A8528F"/>
    <w:rsid w:val="00A85458"/>
    <w:rsid w:val="00A854F3"/>
    <w:rsid w:val="00A85595"/>
    <w:rsid w:val="00A861CE"/>
    <w:rsid w:val="00A8697E"/>
    <w:rsid w:val="00A86A2C"/>
    <w:rsid w:val="00A87303"/>
    <w:rsid w:val="00A8756C"/>
    <w:rsid w:val="00A877CA"/>
    <w:rsid w:val="00A87965"/>
    <w:rsid w:val="00A87AB9"/>
    <w:rsid w:val="00A87AFF"/>
    <w:rsid w:val="00A90051"/>
    <w:rsid w:val="00A90325"/>
    <w:rsid w:val="00A90475"/>
    <w:rsid w:val="00A90505"/>
    <w:rsid w:val="00A91138"/>
    <w:rsid w:val="00A91158"/>
    <w:rsid w:val="00A9173D"/>
    <w:rsid w:val="00A91954"/>
    <w:rsid w:val="00A91EBB"/>
    <w:rsid w:val="00A9223B"/>
    <w:rsid w:val="00A92850"/>
    <w:rsid w:val="00A92D60"/>
    <w:rsid w:val="00A92DA7"/>
    <w:rsid w:val="00A92F92"/>
    <w:rsid w:val="00A93245"/>
    <w:rsid w:val="00A93351"/>
    <w:rsid w:val="00A93551"/>
    <w:rsid w:val="00A93BEE"/>
    <w:rsid w:val="00A94497"/>
    <w:rsid w:val="00A94E5D"/>
    <w:rsid w:val="00A94FF4"/>
    <w:rsid w:val="00A95226"/>
    <w:rsid w:val="00A95D34"/>
    <w:rsid w:val="00A96194"/>
    <w:rsid w:val="00A9686C"/>
    <w:rsid w:val="00A96BAF"/>
    <w:rsid w:val="00A96DB7"/>
    <w:rsid w:val="00A97117"/>
    <w:rsid w:val="00A97359"/>
    <w:rsid w:val="00A9767A"/>
    <w:rsid w:val="00A976FB"/>
    <w:rsid w:val="00A97B1E"/>
    <w:rsid w:val="00A97D8E"/>
    <w:rsid w:val="00AA0132"/>
    <w:rsid w:val="00AA01C9"/>
    <w:rsid w:val="00AA05B9"/>
    <w:rsid w:val="00AA0AFA"/>
    <w:rsid w:val="00AA0C0E"/>
    <w:rsid w:val="00AA1560"/>
    <w:rsid w:val="00AA1A8B"/>
    <w:rsid w:val="00AA1C2F"/>
    <w:rsid w:val="00AA21DA"/>
    <w:rsid w:val="00AA2351"/>
    <w:rsid w:val="00AA2EC7"/>
    <w:rsid w:val="00AA33D1"/>
    <w:rsid w:val="00AA342E"/>
    <w:rsid w:val="00AA371C"/>
    <w:rsid w:val="00AA37FD"/>
    <w:rsid w:val="00AA386D"/>
    <w:rsid w:val="00AA3940"/>
    <w:rsid w:val="00AA3CE9"/>
    <w:rsid w:val="00AA3F85"/>
    <w:rsid w:val="00AA41C9"/>
    <w:rsid w:val="00AA4755"/>
    <w:rsid w:val="00AA47E2"/>
    <w:rsid w:val="00AA4919"/>
    <w:rsid w:val="00AA51A4"/>
    <w:rsid w:val="00AA5516"/>
    <w:rsid w:val="00AA55EE"/>
    <w:rsid w:val="00AA5767"/>
    <w:rsid w:val="00AA5A4F"/>
    <w:rsid w:val="00AA5D76"/>
    <w:rsid w:val="00AA60A3"/>
    <w:rsid w:val="00AA6293"/>
    <w:rsid w:val="00AA6378"/>
    <w:rsid w:val="00AA64C3"/>
    <w:rsid w:val="00AA65DA"/>
    <w:rsid w:val="00AA6635"/>
    <w:rsid w:val="00AA6B0A"/>
    <w:rsid w:val="00AA6C9E"/>
    <w:rsid w:val="00AA7056"/>
    <w:rsid w:val="00AA749E"/>
    <w:rsid w:val="00AA777B"/>
    <w:rsid w:val="00AA7A37"/>
    <w:rsid w:val="00AA7AC1"/>
    <w:rsid w:val="00AA7BD6"/>
    <w:rsid w:val="00AA7C92"/>
    <w:rsid w:val="00AA7E27"/>
    <w:rsid w:val="00AA7E2D"/>
    <w:rsid w:val="00AB042B"/>
    <w:rsid w:val="00AB0905"/>
    <w:rsid w:val="00AB095B"/>
    <w:rsid w:val="00AB0A27"/>
    <w:rsid w:val="00AB0A3E"/>
    <w:rsid w:val="00AB0B0A"/>
    <w:rsid w:val="00AB0BF9"/>
    <w:rsid w:val="00AB1877"/>
    <w:rsid w:val="00AB1CC3"/>
    <w:rsid w:val="00AB217E"/>
    <w:rsid w:val="00AB2183"/>
    <w:rsid w:val="00AB2354"/>
    <w:rsid w:val="00AB2508"/>
    <w:rsid w:val="00AB28C7"/>
    <w:rsid w:val="00AB2C50"/>
    <w:rsid w:val="00AB2FE0"/>
    <w:rsid w:val="00AB31E9"/>
    <w:rsid w:val="00AB32A4"/>
    <w:rsid w:val="00AB33FD"/>
    <w:rsid w:val="00AB345C"/>
    <w:rsid w:val="00AB4059"/>
    <w:rsid w:val="00AB41B0"/>
    <w:rsid w:val="00AB47A4"/>
    <w:rsid w:val="00AB49B1"/>
    <w:rsid w:val="00AB4AFF"/>
    <w:rsid w:val="00AB5016"/>
    <w:rsid w:val="00AB524D"/>
    <w:rsid w:val="00AB5497"/>
    <w:rsid w:val="00AB5614"/>
    <w:rsid w:val="00AB583D"/>
    <w:rsid w:val="00AB5C89"/>
    <w:rsid w:val="00AB5D20"/>
    <w:rsid w:val="00AB5E30"/>
    <w:rsid w:val="00AB61DA"/>
    <w:rsid w:val="00AB6247"/>
    <w:rsid w:val="00AB69EA"/>
    <w:rsid w:val="00AB6B0C"/>
    <w:rsid w:val="00AB6CF2"/>
    <w:rsid w:val="00AB6DE6"/>
    <w:rsid w:val="00AB6F45"/>
    <w:rsid w:val="00AB7211"/>
    <w:rsid w:val="00AB78B2"/>
    <w:rsid w:val="00AC0028"/>
    <w:rsid w:val="00AC0121"/>
    <w:rsid w:val="00AC0210"/>
    <w:rsid w:val="00AC0424"/>
    <w:rsid w:val="00AC08B7"/>
    <w:rsid w:val="00AC0BB3"/>
    <w:rsid w:val="00AC0D2D"/>
    <w:rsid w:val="00AC106E"/>
    <w:rsid w:val="00AC1E86"/>
    <w:rsid w:val="00AC1FC7"/>
    <w:rsid w:val="00AC2509"/>
    <w:rsid w:val="00AC2582"/>
    <w:rsid w:val="00AC25DA"/>
    <w:rsid w:val="00AC28FB"/>
    <w:rsid w:val="00AC2E06"/>
    <w:rsid w:val="00AC30B8"/>
    <w:rsid w:val="00AC30EB"/>
    <w:rsid w:val="00AC3179"/>
    <w:rsid w:val="00AC333B"/>
    <w:rsid w:val="00AC3398"/>
    <w:rsid w:val="00AC3AAF"/>
    <w:rsid w:val="00AC3C9A"/>
    <w:rsid w:val="00AC3E3D"/>
    <w:rsid w:val="00AC3E89"/>
    <w:rsid w:val="00AC4173"/>
    <w:rsid w:val="00AC4326"/>
    <w:rsid w:val="00AC4AA3"/>
    <w:rsid w:val="00AC4BFE"/>
    <w:rsid w:val="00AC4CA0"/>
    <w:rsid w:val="00AC4E87"/>
    <w:rsid w:val="00AC4F4A"/>
    <w:rsid w:val="00AC4FCB"/>
    <w:rsid w:val="00AC50CC"/>
    <w:rsid w:val="00AC50FC"/>
    <w:rsid w:val="00AC52BA"/>
    <w:rsid w:val="00AC545B"/>
    <w:rsid w:val="00AC5BD9"/>
    <w:rsid w:val="00AC60E6"/>
    <w:rsid w:val="00AC62C9"/>
    <w:rsid w:val="00AC631B"/>
    <w:rsid w:val="00AC6412"/>
    <w:rsid w:val="00AC659D"/>
    <w:rsid w:val="00AC693B"/>
    <w:rsid w:val="00AC6BCB"/>
    <w:rsid w:val="00AC6C4F"/>
    <w:rsid w:val="00AC6C75"/>
    <w:rsid w:val="00AC6C7B"/>
    <w:rsid w:val="00AC7770"/>
    <w:rsid w:val="00AC7776"/>
    <w:rsid w:val="00AC7B97"/>
    <w:rsid w:val="00AC7CBC"/>
    <w:rsid w:val="00AC7D8B"/>
    <w:rsid w:val="00AC7DC9"/>
    <w:rsid w:val="00AC7E2E"/>
    <w:rsid w:val="00AD02E7"/>
    <w:rsid w:val="00AD0669"/>
    <w:rsid w:val="00AD08A9"/>
    <w:rsid w:val="00AD09BF"/>
    <w:rsid w:val="00AD0B77"/>
    <w:rsid w:val="00AD0BFA"/>
    <w:rsid w:val="00AD0D24"/>
    <w:rsid w:val="00AD0F0D"/>
    <w:rsid w:val="00AD118F"/>
    <w:rsid w:val="00AD1231"/>
    <w:rsid w:val="00AD1284"/>
    <w:rsid w:val="00AD12EC"/>
    <w:rsid w:val="00AD1408"/>
    <w:rsid w:val="00AD142F"/>
    <w:rsid w:val="00AD1569"/>
    <w:rsid w:val="00AD17ED"/>
    <w:rsid w:val="00AD1BB0"/>
    <w:rsid w:val="00AD1E5C"/>
    <w:rsid w:val="00AD1F4D"/>
    <w:rsid w:val="00AD2017"/>
    <w:rsid w:val="00AD253C"/>
    <w:rsid w:val="00AD288A"/>
    <w:rsid w:val="00AD29CA"/>
    <w:rsid w:val="00AD29D2"/>
    <w:rsid w:val="00AD2B4B"/>
    <w:rsid w:val="00AD2D3F"/>
    <w:rsid w:val="00AD2E88"/>
    <w:rsid w:val="00AD2EFD"/>
    <w:rsid w:val="00AD37E5"/>
    <w:rsid w:val="00AD38AE"/>
    <w:rsid w:val="00AD38D5"/>
    <w:rsid w:val="00AD3FB1"/>
    <w:rsid w:val="00AD4235"/>
    <w:rsid w:val="00AD4339"/>
    <w:rsid w:val="00AD43EF"/>
    <w:rsid w:val="00AD449E"/>
    <w:rsid w:val="00AD472F"/>
    <w:rsid w:val="00AD4BEC"/>
    <w:rsid w:val="00AD4D35"/>
    <w:rsid w:val="00AD4F7F"/>
    <w:rsid w:val="00AD5334"/>
    <w:rsid w:val="00AD5643"/>
    <w:rsid w:val="00AD5D80"/>
    <w:rsid w:val="00AD5DFE"/>
    <w:rsid w:val="00AD5E92"/>
    <w:rsid w:val="00AD66FE"/>
    <w:rsid w:val="00AD6B78"/>
    <w:rsid w:val="00AD7588"/>
    <w:rsid w:val="00AD7785"/>
    <w:rsid w:val="00AD7ABF"/>
    <w:rsid w:val="00AD7CB7"/>
    <w:rsid w:val="00AD7CCD"/>
    <w:rsid w:val="00AD7E5C"/>
    <w:rsid w:val="00AE02F6"/>
    <w:rsid w:val="00AE0A16"/>
    <w:rsid w:val="00AE0FF5"/>
    <w:rsid w:val="00AE1261"/>
    <w:rsid w:val="00AE1AA6"/>
    <w:rsid w:val="00AE1AE5"/>
    <w:rsid w:val="00AE2495"/>
    <w:rsid w:val="00AE2682"/>
    <w:rsid w:val="00AE2AE0"/>
    <w:rsid w:val="00AE2B8B"/>
    <w:rsid w:val="00AE2EF2"/>
    <w:rsid w:val="00AE2FAE"/>
    <w:rsid w:val="00AE3132"/>
    <w:rsid w:val="00AE37E3"/>
    <w:rsid w:val="00AE37E6"/>
    <w:rsid w:val="00AE41D3"/>
    <w:rsid w:val="00AE43EE"/>
    <w:rsid w:val="00AE4ED8"/>
    <w:rsid w:val="00AE5908"/>
    <w:rsid w:val="00AE5B87"/>
    <w:rsid w:val="00AE5D2A"/>
    <w:rsid w:val="00AE61F8"/>
    <w:rsid w:val="00AE6359"/>
    <w:rsid w:val="00AE6807"/>
    <w:rsid w:val="00AE6B73"/>
    <w:rsid w:val="00AE70D9"/>
    <w:rsid w:val="00AE7175"/>
    <w:rsid w:val="00AE72AD"/>
    <w:rsid w:val="00AE741E"/>
    <w:rsid w:val="00AE77A5"/>
    <w:rsid w:val="00AF0368"/>
    <w:rsid w:val="00AF03D4"/>
    <w:rsid w:val="00AF0769"/>
    <w:rsid w:val="00AF08A9"/>
    <w:rsid w:val="00AF091D"/>
    <w:rsid w:val="00AF0ACA"/>
    <w:rsid w:val="00AF0C66"/>
    <w:rsid w:val="00AF11E5"/>
    <w:rsid w:val="00AF1223"/>
    <w:rsid w:val="00AF13B4"/>
    <w:rsid w:val="00AF1561"/>
    <w:rsid w:val="00AF166D"/>
    <w:rsid w:val="00AF16F0"/>
    <w:rsid w:val="00AF1B7D"/>
    <w:rsid w:val="00AF219F"/>
    <w:rsid w:val="00AF22D3"/>
    <w:rsid w:val="00AF2680"/>
    <w:rsid w:val="00AF2D6E"/>
    <w:rsid w:val="00AF2E29"/>
    <w:rsid w:val="00AF328B"/>
    <w:rsid w:val="00AF3408"/>
    <w:rsid w:val="00AF3429"/>
    <w:rsid w:val="00AF3745"/>
    <w:rsid w:val="00AF40F8"/>
    <w:rsid w:val="00AF4226"/>
    <w:rsid w:val="00AF425C"/>
    <w:rsid w:val="00AF458B"/>
    <w:rsid w:val="00AF480E"/>
    <w:rsid w:val="00AF4F48"/>
    <w:rsid w:val="00AF5969"/>
    <w:rsid w:val="00AF5A72"/>
    <w:rsid w:val="00AF60A1"/>
    <w:rsid w:val="00AF6248"/>
    <w:rsid w:val="00AF6265"/>
    <w:rsid w:val="00AF6489"/>
    <w:rsid w:val="00AF67A8"/>
    <w:rsid w:val="00AF6A2E"/>
    <w:rsid w:val="00AF6A68"/>
    <w:rsid w:val="00AF6DF7"/>
    <w:rsid w:val="00AF6EA6"/>
    <w:rsid w:val="00AF77A4"/>
    <w:rsid w:val="00AF7D06"/>
    <w:rsid w:val="00AF7F75"/>
    <w:rsid w:val="00B002A5"/>
    <w:rsid w:val="00B00354"/>
    <w:rsid w:val="00B005F1"/>
    <w:rsid w:val="00B00809"/>
    <w:rsid w:val="00B00A0D"/>
    <w:rsid w:val="00B00A7D"/>
    <w:rsid w:val="00B00AAD"/>
    <w:rsid w:val="00B00AB8"/>
    <w:rsid w:val="00B00DEA"/>
    <w:rsid w:val="00B00EE2"/>
    <w:rsid w:val="00B010A0"/>
    <w:rsid w:val="00B010E2"/>
    <w:rsid w:val="00B016D9"/>
    <w:rsid w:val="00B0180D"/>
    <w:rsid w:val="00B0194A"/>
    <w:rsid w:val="00B01ABB"/>
    <w:rsid w:val="00B01CB7"/>
    <w:rsid w:val="00B01DF8"/>
    <w:rsid w:val="00B01E55"/>
    <w:rsid w:val="00B02157"/>
    <w:rsid w:val="00B02179"/>
    <w:rsid w:val="00B022C2"/>
    <w:rsid w:val="00B0266B"/>
    <w:rsid w:val="00B027E3"/>
    <w:rsid w:val="00B02A9C"/>
    <w:rsid w:val="00B02F54"/>
    <w:rsid w:val="00B02FAB"/>
    <w:rsid w:val="00B030FC"/>
    <w:rsid w:val="00B03563"/>
    <w:rsid w:val="00B03C28"/>
    <w:rsid w:val="00B03C6A"/>
    <w:rsid w:val="00B03F73"/>
    <w:rsid w:val="00B04AB0"/>
    <w:rsid w:val="00B0530A"/>
    <w:rsid w:val="00B05BA4"/>
    <w:rsid w:val="00B05CFD"/>
    <w:rsid w:val="00B05ED3"/>
    <w:rsid w:val="00B05EE6"/>
    <w:rsid w:val="00B060FD"/>
    <w:rsid w:val="00B0673F"/>
    <w:rsid w:val="00B06749"/>
    <w:rsid w:val="00B067AA"/>
    <w:rsid w:val="00B06911"/>
    <w:rsid w:val="00B06D30"/>
    <w:rsid w:val="00B07173"/>
    <w:rsid w:val="00B0756A"/>
    <w:rsid w:val="00B0765F"/>
    <w:rsid w:val="00B07B47"/>
    <w:rsid w:val="00B07C9B"/>
    <w:rsid w:val="00B07D2B"/>
    <w:rsid w:val="00B10364"/>
    <w:rsid w:val="00B113DA"/>
    <w:rsid w:val="00B11969"/>
    <w:rsid w:val="00B119F0"/>
    <w:rsid w:val="00B12271"/>
    <w:rsid w:val="00B1235A"/>
    <w:rsid w:val="00B12397"/>
    <w:rsid w:val="00B129C9"/>
    <w:rsid w:val="00B12C0B"/>
    <w:rsid w:val="00B1330F"/>
    <w:rsid w:val="00B1415E"/>
    <w:rsid w:val="00B14709"/>
    <w:rsid w:val="00B1475A"/>
    <w:rsid w:val="00B14F8C"/>
    <w:rsid w:val="00B1500D"/>
    <w:rsid w:val="00B154D6"/>
    <w:rsid w:val="00B15523"/>
    <w:rsid w:val="00B155FD"/>
    <w:rsid w:val="00B15B5F"/>
    <w:rsid w:val="00B161D8"/>
    <w:rsid w:val="00B164DB"/>
    <w:rsid w:val="00B166FC"/>
    <w:rsid w:val="00B16746"/>
    <w:rsid w:val="00B16A65"/>
    <w:rsid w:val="00B1739F"/>
    <w:rsid w:val="00B17401"/>
    <w:rsid w:val="00B17637"/>
    <w:rsid w:val="00B1773D"/>
    <w:rsid w:val="00B177D3"/>
    <w:rsid w:val="00B17A25"/>
    <w:rsid w:val="00B2003F"/>
    <w:rsid w:val="00B20115"/>
    <w:rsid w:val="00B20399"/>
    <w:rsid w:val="00B20405"/>
    <w:rsid w:val="00B205ED"/>
    <w:rsid w:val="00B20792"/>
    <w:rsid w:val="00B210DE"/>
    <w:rsid w:val="00B21117"/>
    <w:rsid w:val="00B211D6"/>
    <w:rsid w:val="00B213EB"/>
    <w:rsid w:val="00B2151A"/>
    <w:rsid w:val="00B218C9"/>
    <w:rsid w:val="00B21CF5"/>
    <w:rsid w:val="00B2213C"/>
    <w:rsid w:val="00B22D93"/>
    <w:rsid w:val="00B22E3B"/>
    <w:rsid w:val="00B231E9"/>
    <w:rsid w:val="00B233E5"/>
    <w:rsid w:val="00B2366E"/>
    <w:rsid w:val="00B23908"/>
    <w:rsid w:val="00B2394A"/>
    <w:rsid w:val="00B23D17"/>
    <w:rsid w:val="00B23DA1"/>
    <w:rsid w:val="00B2441D"/>
    <w:rsid w:val="00B2486D"/>
    <w:rsid w:val="00B25263"/>
    <w:rsid w:val="00B25402"/>
    <w:rsid w:val="00B2569E"/>
    <w:rsid w:val="00B25A7D"/>
    <w:rsid w:val="00B25C62"/>
    <w:rsid w:val="00B25E83"/>
    <w:rsid w:val="00B262A6"/>
    <w:rsid w:val="00B26464"/>
    <w:rsid w:val="00B266C9"/>
    <w:rsid w:val="00B2687B"/>
    <w:rsid w:val="00B26D73"/>
    <w:rsid w:val="00B27023"/>
    <w:rsid w:val="00B27857"/>
    <w:rsid w:val="00B27D9D"/>
    <w:rsid w:val="00B3035F"/>
    <w:rsid w:val="00B30A09"/>
    <w:rsid w:val="00B30B8E"/>
    <w:rsid w:val="00B31150"/>
    <w:rsid w:val="00B31557"/>
    <w:rsid w:val="00B31607"/>
    <w:rsid w:val="00B319AA"/>
    <w:rsid w:val="00B319F6"/>
    <w:rsid w:val="00B31A86"/>
    <w:rsid w:val="00B31B50"/>
    <w:rsid w:val="00B31D6C"/>
    <w:rsid w:val="00B31F13"/>
    <w:rsid w:val="00B3239C"/>
    <w:rsid w:val="00B32972"/>
    <w:rsid w:val="00B32F5F"/>
    <w:rsid w:val="00B33265"/>
    <w:rsid w:val="00B33321"/>
    <w:rsid w:val="00B334EF"/>
    <w:rsid w:val="00B3352E"/>
    <w:rsid w:val="00B33AF9"/>
    <w:rsid w:val="00B33BF2"/>
    <w:rsid w:val="00B33DC7"/>
    <w:rsid w:val="00B33F7F"/>
    <w:rsid w:val="00B347C3"/>
    <w:rsid w:val="00B34C4D"/>
    <w:rsid w:val="00B35091"/>
    <w:rsid w:val="00B3514A"/>
    <w:rsid w:val="00B3519E"/>
    <w:rsid w:val="00B35474"/>
    <w:rsid w:val="00B3573C"/>
    <w:rsid w:val="00B3583C"/>
    <w:rsid w:val="00B35961"/>
    <w:rsid w:val="00B35E47"/>
    <w:rsid w:val="00B35E6B"/>
    <w:rsid w:val="00B35F07"/>
    <w:rsid w:val="00B35F0A"/>
    <w:rsid w:val="00B360F5"/>
    <w:rsid w:val="00B36A05"/>
    <w:rsid w:val="00B36A4D"/>
    <w:rsid w:val="00B36B60"/>
    <w:rsid w:val="00B36DB8"/>
    <w:rsid w:val="00B372D7"/>
    <w:rsid w:val="00B376A7"/>
    <w:rsid w:val="00B37A92"/>
    <w:rsid w:val="00B37E64"/>
    <w:rsid w:val="00B37F11"/>
    <w:rsid w:val="00B40040"/>
    <w:rsid w:val="00B4030C"/>
    <w:rsid w:val="00B40336"/>
    <w:rsid w:val="00B40432"/>
    <w:rsid w:val="00B40761"/>
    <w:rsid w:val="00B40772"/>
    <w:rsid w:val="00B40892"/>
    <w:rsid w:val="00B4097B"/>
    <w:rsid w:val="00B40E56"/>
    <w:rsid w:val="00B4158A"/>
    <w:rsid w:val="00B41671"/>
    <w:rsid w:val="00B416B0"/>
    <w:rsid w:val="00B4180F"/>
    <w:rsid w:val="00B41D01"/>
    <w:rsid w:val="00B41D61"/>
    <w:rsid w:val="00B42FF5"/>
    <w:rsid w:val="00B43037"/>
    <w:rsid w:val="00B432BF"/>
    <w:rsid w:val="00B43D2D"/>
    <w:rsid w:val="00B43DAB"/>
    <w:rsid w:val="00B4442A"/>
    <w:rsid w:val="00B446DD"/>
    <w:rsid w:val="00B44718"/>
    <w:rsid w:val="00B4474E"/>
    <w:rsid w:val="00B4478D"/>
    <w:rsid w:val="00B4479E"/>
    <w:rsid w:val="00B449F2"/>
    <w:rsid w:val="00B44B60"/>
    <w:rsid w:val="00B44BD6"/>
    <w:rsid w:val="00B44C18"/>
    <w:rsid w:val="00B44F66"/>
    <w:rsid w:val="00B45770"/>
    <w:rsid w:val="00B45936"/>
    <w:rsid w:val="00B45DBE"/>
    <w:rsid w:val="00B45FDF"/>
    <w:rsid w:val="00B46A24"/>
    <w:rsid w:val="00B46CC7"/>
    <w:rsid w:val="00B46CE0"/>
    <w:rsid w:val="00B46F6B"/>
    <w:rsid w:val="00B478D6"/>
    <w:rsid w:val="00B47CDE"/>
    <w:rsid w:val="00B47ECA"/>
    <w:rsid w:val="00B50009"/>
    <w:rsid w:val="00B5106F"/>
    <w:rsid w:val="00B510ED"/>
    <w:rsid w:val="00B51639"/>
    <w:rsid w:val="00B519D1"/>
    <w:rsid w:val="00B51B54"/>
    <w:rsid w:val="00B51CDE"/>
    <w:rsid w:val="00B51CF1"/>
    <w:rsid w:val="00B51D0A"/>
    <w:rsid w:val="00B52210"/>
    <w:rsid w:val="00B52376"/>
    <w:rsid w:val="00B52485"/>
    <w:rsid w:val="00B52FBC"/>
    <w:rsid w:val="00B53493"/>
    <w:rsid w:val="00B53809"/>
    <w:rsid w:val="00B5398A"/>
    <w:rsid w:val="00B53F97"/>
    <w:rsid w:val="00B54067"/>
    <w:rsid w:val="00B54716"/>
    <w:rsid w:val="00B54D9D"/>
    <w:rsid w:val="00B5525F"/>
    <w:rsid w:val="00B55427"/>
    <w:rsid w:val="00B554B4"/>
    <w:rsid w:val="00B55862"/>
    <w:rsid w:val="00B55B18"/>
    <w:rsid w:val="00B56131"/>
    <w:rsid w:val="00B56598"/>
    <w:rsid w:val="00B5661E"/>
    <w:rsid w:val="00B56688"/>
    <w:rsid w:val="00B56753"/>
    <w:rsid w:val="00B56A76"/>
    <w:rsid w:val="00B56A7D"/>
    <w:rsid w:val="00B56C11"/>
    <w:rsid w:val="00B56CE4"/>
    <w:rsid w:val="00B56F6A"/>
    <w:rsid w:val="00B5705F"/>
    <w:rsid w:val="00B570B3"/>
    <w:rsid w:val="00B5717E"/>
    <w:rsid w:val="00B5767C"/>
    <w:rsid w:val="00B57BD5"/>
    <w:rsid w:val="00B60199"/>
    <w:rsid w:val="00B602AE"/>
    <w:rsid w:val="00B60454"/>
    <w:rsid w:val="00B6067D"/>
    <w:rsid w:val="00B60DF2"/>
    <w:rsid w:val="00B61524"/>
    <w:rsid w:val="00B615A0"/>
    <w:rsid w:val="00B6172E"/>
    <w:rsid w:val="00B6183A"/>
    <w:rsid w:val="00B61845"/>
    <w:rsid w:val="00B61899"/>
    <w:rsid w:val="00B61959"/>
    <w:rsid w:val="00B619B3"/>
    <w:rsid w:val="00B61C69"/>
    <w:rsid w:val="00B61D93"/>
    <w:rsid w:val="00B61DC2"/>
    <w:rsid w:val="00B61DFA"/>
    <w:rsid w:val="00B61E42"/>
    <w:rsid w:val="00B62F4C"/>
    <w:rsid w:val="00B62F70"/>
    <w:rsid w:val="00B630D2"/>
    <w:rsid w:val="00B631A5"/>
    <w:rsid w:val="00B632C7"/>
    <w:rsid w:val="00B637C1"/>
    <w:rsid w:val="00B63CAD"/>
    <w:rsid w:val="00B63E47"/>
    <w:rsid w:val="00B63EF4"/>
    <w:rsid w:val="00B6404E"/>
    <w:rsid w:val="00B6426D"/>
    <w:rsid w:val="00B64378"/>
    <w:rsid w:val="00B645C0"/>
    <w:rsid w:val="00B64E3E"/>
    <w:rsid w:val="00B65337"/>
    <w:rsid w:val="00B65737"/>
    <w:rsid w:val="00B66069"/>
    <w:rsid w:val="00B66A73"/>
    <w:rsid w:val="00B66F41"/>
    <w:rsid w:val="00B671F1"/>
    <w:rsid w:val="00B67AC7"/>
    <w:rsid w:val="00B67B4C"/>
    <w:rsid w:val="00B67B6F"/>
    <w:rsid w:val="00B67F5C"/>
    <w:rsid w:val="00B67F66"/>
    <w:rsid w:val="00B67FEB"/>
    <w:rsid w:val="00B70249"/>
    <w:rsid w:val="00B70979"/>
    <w:rsid w:val="00B70B42"/>
    <w:rsid w:val="00B71040"/>
    <w:rsid w:val="00B711CD"/>
    <w:rsid w:val="00B71410"/>
    <w:rsid w:val="00B719E5"/>
    <w:rsid w:val="00B71D21"/>
    <w:rsid w:val="00B71F25"/>
    <w:rsid w:val="00B71F66"/>
    <w:rsid w:val="00B7221A"/>
    <w:rsid w:val="00B722B5"/>
    <w:rsid w:val="00B72379"/>
    <w:rsid w:val="00B7260F"/>
    <w:rsid w:val="00B726B2"/>
    <w:rsid w:val="00B729D6"/>
    <w:rsid w:val="00B72B11"/>
    <w:rsid w:val="00B72DBD"/>
    <w:rsid w:val="00B72F86"/>
    <w:rsid w:val="00B72FC9"/>
    <w:rsid w:val="00B73429"/>
    <w:rsid w:val="00B73B0B"/>
    <w:rsid w:val="00B73D1E"/>
    <w:rsid w:val="00B73E3C"/>
    <w:rsid w:val="00B73E7A"/>
    <w:rsid w:val="00B73FEC"/>
    <w:rsid w:val="00B74433"/>
    <w:rsid w:val="00B7448E"/>
    <w:rsid w:val="00B7451F"/>
    <w:rsid w:val="00B74954"/>
    <w:rsid w:val="00B74A40"/>
    <w:rsid w:val="00B74C2E"/>
    <w:rsid w:val="00B75218"/>
    <w:rsid w:val="00B752AE"/>
    <w:rsid w:val="00B755C4"/>
    <w:rsid w:val="00B75806"/>
    <w:rsid w:val="00B761AF"/>
    <w:rsid w:val="00B76235"/>
    <w:rsid w:val="00B76699"/>
    <w:rsid w:val="00B76BE1"/>
    <w:rsid w:val="00B76DDC"/>
    <w:rsid w:val="00B77272"/>
    <w:rsid w:val="00B77277"/>
    <w:rsid w:val="00B7732B"/>
    <w:rsid w:val="00B77534"/>
    <w:rsid w:val="00B77AF6"/>
    <w:rsid w:val="00B77AFD"/>
    <w:rsid w:val="00B77C97"/>
    <w:rsid w:val="00B77D64"/>
    <w:rsid w:val="00B800A4"/>
    <w:rsid w:val="00B800AE"/>
    <w:rsid w:val="00B804F7"/>
    <w:rsid w:val="00B8065F"/>
    <w:rsid w:val="00B80FE1"/>
    <w:rsid w:val="00B81004"/>
    <w:rsid w:val="00B81089"/>
    <w:rsid w:val="00B81463"/>
    <w:rsid w:val="00B81475"/>
    <w:rsid w:val="00B81B09"/>
    <w:rsid w:val="00B821E4"/>
    <w:rsid w:val="00B82E57"/>
    <w:rsid w:val="00B834ED"/>
    <w:rsid w:val="00B838A7"/>
    <w:rsid w:val="00B838E2"/>
    <w:rsid w:val="00B83C95"/>
    <w:rsid w:val="00B84224"/>
    <w:rsid w:val="00B84CE7"/>
    <w:rsid w:val="00B84EA0"/>
    <w:rsid w:val="00B85161"/>
    <w:rsid w:val="00B85BD5"/>
    <w:rsid w:val="00B85E06"/>
    <w:rsid w:val="00B85F2F"/>
    <w:rsid w:val="00B863C9"/>
    <w:rsid w:val="00B865F8"/>
    <w:rsid w:val="00B86714"/>
    <w:rsid w:val="00B875F2"/>
    <w:rsid w:val="00B87688"/>
    <w:rsid w:val="00B87AB6"/>
    <w:rsid w:val="00B9019A"/>
    <w:rsid w:val="00B901B5"/>
    <w:rsid w:val="00B90249"/>
    <w:rsid w:val="00B9028D"/>
    <w:rsid w:val="00B90619"/>
    <w:rsid w:val="00B90BDA"/>
    <w:rsid w:val="00B90F6C"/>
    <w:rsid w:val="00B90FDF"/>
    <w:rsid w:val="00B9103E"/>
    <w:rsid w:val="00B91555"/>
    <w:rsid w:val="00B918BC"/>
    <w:rsid w:val="00B91D75"/>
    <w:rsid w:val="00B922C8"/>
    <w:rsid w:val="00B92361"/>
    <w:rsid w:val="00B92660"/>
    <w:rsid w:val="00B929E4"/>
    <w:rsid w:val="00B92D9F"/>
    <w:rsid w:val="00B93C5F"/>
    <w:rsid w:val="00B94108"/>
    <w:rsid w:val="00B94594"/>
    <w:rsid w:val="00B94651"/>
    <w:rsid w:val="00B94B8F"/>
    <w:rsid w:val="00B94E1D"/>
    <w:rsid w:val="00B9502A"/>
    <w:rsid w:val="00B950A1"/>
    <w:rsid w:val="00B950B1"/>
    <w:rsid w:val="00B954C6"/>
    <w:rsid w:val="00B9553A"/>
    <w:rsid w:val="00B9571D"/>
    <w:rsid w:val="00B95AAF"/>
    <w:rsid w:val="00B95CA1"/>
    <w:rsid w:val="00B95CD2"/>
    <w:rsid w:val="00B95DF6"/>
    <w:rsid w:val="00B9617B"/>
    <w:rsid w:val="00B962B8"/>
    <w:rsid w:val="00B96524"/>
    <w:rsid w:val="00B9690C"/>
    <w:rsid w:val="00B96B7A"/>
    <w:rsid w:val="00B96FDD"/>
    <w:rsid w:val="00B97147"/>
    <w:rsid w:val="00B971F9"/>
    <w:rsid w:val="00B9740B"/>
    <w:rsid w:val="00B97550"/>
    <w:rsid w:val="00B979A0"/>
    <w:rsid w:val="00B979C2"/>
    <w:rsid w:val="00B97E7A"/>
    <w:rsid w:val="00B97F6F"/>
    <w:rsid w:val="00BA01F6"/>
    <w:rsid w:val="00BA0298"/>
    <w:rsid w:val="00BA05B8"/>
    <w:rsid w:val="00BA077E"/>
    <w:rsid w:val="00BA0A12"/>
    <w:rsid w:val="00BA0BED"/>
    <w:rsid w:val="00BA10EB"/>
    <w:rsid w:val="00BA11F2"/>
    <w:rsid w:val="00BA1325"/>
    <w:rsid w:val="00BA1558"/>
    <w:rsid w:val="00BA1822"/>
    <w:rsid w:val="00BA1AAB"/>
    <w:rsid w:val="00BA1BA0"/>
    <w:rsid w:val="00BA212C"/>
    <w:rsid w:val="00BA263A"/>
    <w:rsid w:val="00BA26DF"/>
    <w:rsid w:val="00BA2701"/>
    <w:rsid w:val="00BA2AD7"/>
    <w:rsid w:val="00BA2BCF"/>
    <w:rsid w:val="00BA30A2"/>
    <w:rsid w:val="00BA30C8"/>
    <w:rsid w:val="00BA33CD"/>
    <w:rsid w:val="00BA36D9"/>
    <w:rsid w:val="00BA36F2"/>
    <w:rsid w:val="00BA3BD2"/>
    <w:rsid w:val="00BA431E"/>
    <w:rsid w:val="00BA4362"/>
    <w:rsid w:val="00BA4550"/>
    <w:rsid w:val="00BA4A34"/>
    <w:rsid w:val="00BA4B10"/>
    <w:rsid w:val="00BA4C61"/>
    <w:rsid w:val="00BA4DAF"/>
    <w:rsid w:val="00BA4E88"/>
    <w:rsid w:val="00BA4F17"/>
    <w:rsid w:val="00BA4FB7"/>
    <w:rsid w:val="00BA5120"/>
    <w:rsid w:val="00BA5402"/>
    <w:rsid w:val="00BA5539"/>
    <w:rsid w:val="00BA5711"/>
    <w:rsid w:val="00BA5CB7"/>
    <w:rsid w:val="00BA60EE"/>
    <w:rsid w:val="00BA6187"/>
    <w:rsid w:val="00BA7347"/>
    <w:rsid w:val="00BA75E4"/>
    <w:rsid w:val="00BA793C"/>
    <w:rsid w:val="00BA79EF"/>
    <w:rsid w:val="00BA7A05"/>
    <w:rsid w:val="00BA7F9E"/>
    <w:rsid w:val="00BB0A0E"/>
    <w:rsid w:val="00BB0EE8"/>
    <w:rsid w:val="00BB1227"/>
    <w:rsid w:val="00BB1643"/>
    <w:rsid w:val="00BB1AF9"/>
    <w:rsid w:val="00BB1C61"/>
    <w:rsid w:val="00BB220B"/>
    <w:rsid w:val="00BB229D"/>
    <w:rsid w:val="00BB26A0"/>
    <w:rsid w:val="00BB283D"/>
    <w:rsid w:val="00BB2C3F"/>
    <w:rsid w:val="00BB2D40"/>
    <w:rsid w:val="00BB30E7"/>
    <w:rsid w:val="00BB3182"/>
    <w:rsid w:val="00BB32B0"/>
    <w:rsid w:val="00BB37AF"/>
    <w:rsid w:val="00BB4161"/>
    <w:rsid w:val="00BB495C"/>
    <w:rsid w:val="00BB4E29"/>
    <w:rsid w:val="00BB4F0C"/>
    <w:rsid w:val="00BB4F4D"/>
    <w:rsid w:val="00BB5103"/>
    <w:rsid w:val="00BB556E"/>
    <w:rsid w:val="00BB57AD"/>
    <w:rsid w:val="00BB57B2"/>
    <w:rsid w:val="00BB69CA"/>
    <w:rsid w:val="00BB6A31"/>
    <w:rsid w:val="00BB6EB8"/>
    <w:rsid w:val="00BB6F40"/>
    <w:rsid w:val="00BB744D"/>
    <w:rsid w:val="00BB74F9"/>
    <w:rsid w:val="00BB75AF"/>
    <w:rsid w:val="00BB7657"/>
    <w:rsid w:val="00BB767D"/>
    <w:rsid w:val="00BB778D"/>
    <w:rsid w:val="00BB79DD"/>
    <w:rsid w:val="00BB7A6E"/>
    <w:rsid w:val="00BB7E99"/>
    <w:rsid w:val="00BC03FC"/>
    <w:rsid w:val="00BC08D8"/>
    <w:rsid w:val="00BC0D3C"/>
    <w:rsid w:val="00BC0E74"/>
    <w:rsid w:val="00BC0F37"/>
    <w:rsid w:val="00BC123B"/>
    <w:rsid w:val="00BC175A"/>
    <w:rsid w:val="00BC1982"/>
    <w:rsid w:val="00BC1CDE"/>
    <w:rsid w:val="00BC1D79"/>
    <w:rsid w:val="00BC25E2"/>
    <w:rsid w:val="00BC2C7B"/>
    <w:rsid w:val="00BC2D4A"/>
    <w:rsid w:val="00BC2E7B"/>
    <w:rsid w:val="00BC341C"/>
    <w:rsid w:val="00BC3515"/>
    <w:rsid w:val="00BC352A"/>
    <w:rsid w:val="00BC374C"/>
    <w:rsid w:val="00BC3912"/>
    <w:rsid w:val="00BC3978"/>
    <w:rsid w:val="00BC3A19"/>
    <w:rsid w:val="00BC3D2B"/>
    <w:rsid w:val="00BC3D7C"/>
    <w:rsid w:val="00BC3E93"/>
    <w:rsid w:val="00BC41B1"/>
    <w:rsid w:val="00BC42AD"/>
    <w:rsid w:val="00BC44CB"/>
    <w:rsid w:val="00BC45C3"/>
    <w:rsid w:val="00BC4905"/>
    <w:rsid w:val="00BC49CA"/>
    <w:rsid w:val="00BC5363"/>
    <w:rsid w:val="00BC5382"/>
    <w:rsid w:val="00BC55C7"/>
    <w:rsid w:val="00BC591E"/>
    <w:rsid w:val="00BC5A06"/>
    <w:rsid w:val="00BC5B06"/>
    <w:rsid w:val="00BC6031"/>
    <w:rsid w:val="00BC6275"/>
    <w:rsid w:val="00BC6502"/>
    <w:rsid w:val="00BC6918"/>
    <w:rsid w:val="00BC6D5D"/>
    <w:rsid w:val="00BC6E5F"/>
    <w:rsid w:val="00BC6F05"/>
    <w:rsid w:val="00BC7208"/>
    <w:rsid w:val="00BC7255"/>
    <w:rsid w:val="00BC7340"/>
    <w:rsid w:val="00BC768C"/>
    <w:rsid w:val="00BC769B"/>
    <w:rsid w:val="00BC772F"/>
    <w:rsid w:val="00BC776A"/>
    <w:rsid w:val="00BD0448"/>
    <w:rsid w:val="00BD04E8"/>
    <w:rsid w:val="00BD09F7"/>
    <w:rsid w:val="00BD0A98"/>
    <w:rsid w:val="00BD0C11"/>
    <w:rsid w:val="00BD0D0B"/>
    <w:rsid w:val="00BD11F2"/>
    <w:rsid w:val="00BD1A60"/>
    <w:rsid w:val="00BD1C73"/>
    <w:rsid w:val="00BD1D34"/>
    <w:rsid w:val="00BD26ED"/>
    <w:rsid w:val="00BD2B4B"/>
    <w:rsid w:val="00BD2D63"/>
    <w:rsid w:val="00BD2DA6"/>
    <w:rsid w:val="00BD3235"/>
    <w:rsid w:val="00BD33AD"/>
    <w:rsid w:val="00BD39C4"/>
    <w:rsid w:val="00BD3C4D"/>
    <w:rsid w:val="00BD3D06"/>
    <w:rsid w:val="00BD3DFD"/>
    <w:rsid w:val="00BD44EE"/>
    <w:rsid w:val="00BD510D"/>
    <w:rsid w:val="00BD515F"/>
    <w:rsid w:val="00BD5239"/>
    <w:rsid w:val="00BD5837"/>
    <w:rsid w:val="00BD5FDC"/>
    <w:rsid w:val="00BD6127"/>
    <w:rsid w:val="00BD6352"/>
    <w:rsid w:val="00BD63C3"/>
    <w:rsid w:val="00BD661E"/>
    <w:rsid w:val="00BD6633"/>
    <w:rsid w:val="00BD6660"/>
    <w:rsid w:val="00BD691E"/>
    <w:rsid w:val="00BD6A24"/>
    <w:rsid w:val="00BD6C3B"/>
    <w:rsid w:val="00BD6EE4"/>
    <w:rsid w:val="00BD7434"/>
    <w:rsid w:val="00BD763C"/>
    <w:rsid w:val="00BE05D9"/>
    <w:rsid w:val="00BE0695"/>
    <w:rsid w:val="00BE0753"/>
    <w:rsid w:val="00BE093C"/>
    <w:rsid w:val="00BE0AD2"/>
    <w:rsid w:val="00BE0AD8"/>
    <w:rsid w:val="00BE0BA5"/>
    <w:rsid w:val="00BE0CCE"/>
    <w:rsid w:val="00BE0E70"/>
    <w:rsid w:val="00BE1063"/>
    <w:rsid w:val="00BE12C7"/>
    <w:rsid w:val="00BE1838"/>
    <w:rsid w:val="00BE1840"/>
    <w:rsid w:val="00BE1AC0"/>
    <w:rsid w:val="00BE2541"/>
    <w:rsid w:val="00BE2712"/>
    <w:rsid w:val="00BE29BA"/>
    <w:rsid w:val="00BE2A03"/>
    <w:rsid w:val="00BE2CC7"/>
    <w:rsid w:val="00BE3634"/>
    <w:rsid w:val="00BE3888"/>
    <w:rsid w:val="00BE38BA"/>
    <w:rsid w:val="00BE39C0"/>
    <w:rsid w:val="00BE3E48"/>
    <w:rsid w:val="00BE46E6"/>
    <w:rsid w:val="00BE4A29"/>
    <w:rsid w:val="00BE4DD9"/>
    <w:rsid w:val="00BE5862"/>
    <w:rsid w:val="00BE58B3"/>
    <w:rsid w:val="00BE5C6A"/>
    <w:rsid w:val="00BE6434"/>
    <w:rsid w:val="00BE65D7"/>
    <w:rsid w:val="00BE6735"/>
    <w:rsid w:val="00BE6740"/>
    <w:rsid w:val="00BE67AA"/>
    <w:rsid w:val="00BE6D9D"/>
    <w:rsid w:val="00BE6F68"/>
    <w:rsid w:val="00BE704B"/>
    <w:rsid w:val="00BE719F"/>
    <w:rsid w:val="00BE750B"/>
    <w:rsid w:val="00BE757E"/>
    <w:rsid w:val="00BE7A4B"/>
    <w:rsid w:val="00BE7ADA"/>
    <w:rsid w:val="00BE7BAC"/>
    <w:rsid w:val="00BE7F5A"/>
    <w:rsid w:val="00BF0015"/>
    <w:rsid w:val="00BF03E2"/>
    <w:rsid w:val="00BF0978"/>
    <w:rsid w:val="00BF0CC3"/>
    <w:rsid w:val="00BF0F4C"/>
    <w:rsid w:val="00BF1533"/>
    <w:rsid w:val="00BF1B63"/>
    <w:rsid w:val="00BF1EB2"/>
    <w:rsid w:val="00BF1F35"/>
    <w:rsid w:val="00BF222C"/>
    <w:rsid w:val="00BF26F0"/>
    <w:rsid w:val="00BF2E9E"/>
    <w:rsid w:val="00BF328A"/>
    <w:rsid w:val="00BF3711"/>
    <w:rsid w:val="00BF37E0"/>
    <w:rsid w:val="00BF3E46"/>
    <w:rsid w:val="00BF3E8C"/>
    <w:rsid w:val="00BF3F4A"/>
    <w:rsid w:val="00BF43A5"/>
    <w:rsid w:val="00BF46B5"/>
    <w:rsid w:val="00BF46B7"/>
    <w:rsid w:val="00BF4F22"/>
    <w:rsid w:val="00BF4FC6"/>
    <w:rsid w:val="00BF50EB"/>
    <w:rsid w:val="00BF541B"/>
    <w:rsid w:val="00BF5C1D"/>
    <w:rsid w:val="00BF5F4E"/>
    <w:rsid w:val="00BF6412"/>
    <w:rsid w:val="00BF6B6A"/>
    <w:rsid w:val="00BF6CF7"/>
    <w:rsid w:val="00BF6D6A"/>
    <w:rsid w:val="00BF7123"/>
    <w:rsid w:val="00BF7244"/>
    <w:rsid w:val="00BF7384"/>
    <w:rsid w:val="00BF76DC"/>
    <w:rsid w:val="00BF775F"/>
    <w:rsid w:val="00BF7A56"/>
    <w:rsid w:val="00BF7E78"/>
    <w:rsid w:val="00BF7F12"/>
    <w:rsid w:val="00C00AD6"/>
    <w:rsid w:val="00C00F68"/>
    <w:rsid w:val="00C01211"/>
    <w:rsid w:val="00C01382"/>
    <w:rsid w:val="00C017FB"/>
    <w:rsid w:val="00C01BB7"/>
    <w:rsid w:val="00C01CEC"/>
    <w:rsid w:val="00C021BE"/>
    <w:rsid w:val="00C025C8"/>
    <w:rsid w:val="00C02840"/>
    <w:rsid w:val="00C028FA"/>
    <w:rsid w:val="00C02D6B"/>
    <w:rsid w:val="00C02E95"/>
    <w:rsid w:val="00C02EE3"/>
    <w:rsid w:val="00C03034"/>
    <w:rsid w:val="00C0303F"/>
    <w:rsid w:val="00C031E2"/>
    <w:rsid w:val="00C0326D"/>
    <w:rsid w:val="00C0378F"/>
    <w:rsid w:val="00C03AC9"/>
    <w:rsid w:val="00C03B9B"/>
    <w:rsid w:val="00C03F7D"/>
    <w:rsid w:val="00C03FD1"/>
    <w:rsid w:val="00C047C4"/>
    <w:rsid w:val="00C04C1C"/>
    <w:rsid w:val="00C04DF3"/>
    <w:rsid w:val="00C04E10"/>
    <w:rsid w:val="00C050C1"/>
    <w:rsid w:val="00C0523A"/>
    <w:rsid w:val="00C05971"/>
    <w:rsid w:val="00C05AD5"/>
    <w:rsid w:val="00C05CE0"/>
    <w:rsid w:val="00C06129"/>
    <w:rsid w:val="00C0633B"/>
    <w:rsid w:val="00C06446"/>
    <w:rsid w:val="00C064C6"/>
    <w:rsid w:val="00C0650D"/>
    <w:rsid w:val="00C065EA"/>
    <w:rsid w:val="00C066E0"/>
    <w:rsid w:val="00C06BA6"/>
    <w:rsid w:val="00C06E32"/>
    <w:rsid w:val="00C06F2A"/>
    <w:rsid w:val="00C06FE1"/>
    <w:rsid w:val="00C078DF"/>
    <w:rsid w:val="00C07AA8"/>
    <w:rsid w:val="00C07B22"/>
    <w:rsid w:val="00C07B23"/>
    <w:rsid w:val="00C07DB9"/>
    <w:rsid w:val="00C103F6"/>
    <w:rsid w:val="00C1051A"/>
    <w:rsid w:val="00C106AB"/>
    <w:rsid w:val="00C107AC"/>
    <w:rsid w:val="00C10DFE"/>
    <w:rsid w:val="00C10FC7"/>
    <w:rsid w:val="00C11079"/>
    <w:rsid w:val="00C113C0"/>
    <w:rsid w:val="00C11497"/>
    <w:rsid w:val="00C1199B"/>
    <w:rsid w:val="00C11CCF"/>
    <w:rsid w:val="00C11D58"/>
    <w:rsid w:val="00C11D90"/>
    <w:rsid w:val="00C11E7E"/>
    <w:rsid w:val="00C121DF"/>
    <w:rsid w:val="00C1222B"/>
    <w:rsid w:val="00C128C4"/>
    <w:rsid w:val="00C128CB"/>
    <w:rsid w:val="00C12C7D"/>
    <w:rsid w:val="00C12DF3"/>
    <w:rsid w:val="00C12E5C"/>
    <w:rsid w:val="00C1302A"/>
    <w:rsid w:val="00C1306C"/>
    <w:rsid w:val="00C13A62"/>
    <w:rsid w:val="00C14044"/>
    <w:rsid w:val="00C1424D"/>
    <w:rsid w:val="00C144B0"/>
    <w:rsid w:val="00C1469B"/>
    <w:rsid w:val="00C14E87"/>
    <w:rsid w:val="00C1519B"/>
    <w:rsid w:val="00C151AA"/>
    <w:rsid w:val="00C15426"/>
    <w:rsid w:val="00C15B68"/>
    <w:rsid w:val="00C15DC1"/>
    <w:rsid w:val="00C1625E"/>
    <w:rsid w:val="00C1676C"/>
    <w:rsid w:val="00C16AD7"/>
    <w:rsid w:val="00C16B5D"/>
    <w:rsid w:val="00C16CF5"/>
    <w:rsid w:val="00C16E07"/>
    <w:rsid w:val="00C17346"/>
    <w:rsid w:val="00C174DC"/>
    <w:rsid w:val="00C1755A"/>
    <w:rsid w:val="00C17744"/>
    <w:rsid w:val="00C178A4"/>
    <w:rsid w:val="00C17E07"/>
    <w:rsid w:val="00C20C65"/>
    <w:rsid w:val="00C20E55"/>
    <w:rsid w:val="00C20F93"/>
    <w:rsid w:val="00C21040"/>
    <w:rsid w:val="00C21404"/>
    <w:rsid w:val="00C218FE"/>
    <w:rsid w:val="00C21A24"/>
    <w:rsid w:val="00C21BC3"/>
    <w:rsid w:val="00C21FB0"/>
    <w:rsid w:val="00C22083"/>
    <w:rsid w:val="00C220A7"/>
    <w:rsid w:val="00C2249C"/>
    <w:rsid w:val="00C22D5E"/>
    <w:rsid w:val="00C22EE6"/>
    <w:rsid w:val="00C23070"/>
    <w:rsid w:val="00C230B5"/>
    <w:rsid w:val="00C237CF"/>
    <w:rsid w:val="00C237EA"/>
    <w:rsid w:val="00C23951"/>
    <w:rsid w:val="00C23D40"/>
    <w:rsid w:val="00C23FDA"/>
    <w:rsid w:val="00C241B7"/>
    <w:rsid w:val="00C24574"/>
    <w:rsid w:val="00C254B1"/>
    <w:rsid w:val="00C25751"/>
    <w:rsid w:val="00C25E57"/>
    <w:rsid w:val="00C260E6"/>
    <w:rsid w:val="00C26BF0"/>
    <w:rsid w:val="00C26CCA"/>
    <w:rsid w:val="00C27835"/>
    <w:rsid w:val="00C27971"/>
    <w:rsid w:val="00C27A1F"/>
    <w:rsid w:val="00C30088"/>
    <w:rsid w:val="00C30501"/>
    <w:rsid w:val="00C30615"/>
    <w:rsid w:val="00C3088B"/>
    <w:rsid w:val="00C30904"/>
    <w:rsid w:val="00C30AB0"/>
    <w:rsid w:val="00C30F46"/>
    <w:rsid w:val="00C313BC"/>
    <w:rsid w:val="00C315A0"/>
    <w:rsid w:val="00C31ACC"/>
    <w:rsid w:val="00C32183"/>
    <w:rsid w:val="00C32184"/>
    <w:rsid w:val="00C3237F"/>
    <w:rsid w:val="00C324E2"/>
    <w:rsid w:val="00C32672"/>
    <w:rsid w:val="00C32C6C"/>
    <w:rsid w:val="00C32CFF"/>
    <w:rsid w:val="00C33AB5"/>
    <w:rsid w:val="00C33C13"/>
    <w:rsid w:val="00C343EA"/>
    <w:rsid w:val="00C345CF"/>
    <w:rsid w:val="00C348F3"/>
    <w:rsid w:val="00C34A4E"/>
    <w:rsid w:val="00C351CA"/>
    <w:rsid w:val="00C3529D"/>
    <w:rsid w:val="00C35520"/>
    <w:rsid w:val="00C3582D"/>
    <w:rsid w:val="00C35B42"/>
    <w:rsid w:val="00C361C4"/>
    <w:rsid w:val="00C36647"/>
    <w:rsid w:val="00C36C80"/>
    <w:rsid w:val="00C36E07"/>
    <w:rsid w:val="00C36FAE"/>
    <w:rsid w:val="00C3710D"/>
    <w:rsid w:val="00C3730C"/>
    <w:rsid w:val="00C3768C"/>
    <w:rsid w:val="00C379CB"/>
    <w:rsid w:val="00C37B4E"/>
    <w:rsid w:val="00C40884"/>
    <w:rsid w:val="00C40B5B"/>
    <w:rsid w:val="00C40E69"/>
    <w:rsid w:val="00C413CE"/>
    <w:rsid w:val="00C41962"/>
    <w:rsid w:val="00C41B46"/>
    <w:rsid w:val="00C41FE4"/>
    <w:rsid w:val="00C4243E"/>
    <w:rsid w:val="00C42ABC"/>
    <w:rsid w:val="00C42F3A"/>
    <w:rsid w:val="00C43349"/>
    <w:rsid w:val="00C43540"/>
    <w:rsid w:val="00C43777"/>
    <w:rsid w:val="00C43FC7"/>
    <w:rsid w:val="00C44137"/>
    <w:rsid w:val="00C44AF8"/>
    <w:rsid w:val="00C44C93"/>
    <w:rsid w:val="00C44DB7"/>
    <w:rsid w:val="00C4534E"/>
    <w:rsid w:val="00C45541"/>
    <w:rsid w:val="00C455DB"/>
    <w:rsid w:val="00C45A47"/>
    <w:rsid w:val="00C45CB8"/>
    <w:rsid w:val="00C45CBD"/>
    <w:rsid w:val="00C45D72"/>
    <w:rsid w:val="00C46073"/>
    <w:rsid w:val="00C461B5"/>
    <w:rsid w:val="00C465BB"/>
    <w:rsid w:val="00C46699"/>
    <w:rsid w:val="00C4678D"/>
    <w:rsid w:val="00C477AE"/>
    <w:rsid w:val="00C47821"/>
    <w:rsid w:val="00C478D9"/>
    <w:rsid w:val="00C47AC3"/>
    <w:rsid w:val="00C47BB4"/>
    <w:rsid w:val="00C47D13"/>
    <w:rsid w:val="00C47DD7"/>
    <w:rsid w:val="00C507D2"/>
    <w:rsid w:val="00C5110D"/>
    <w:rsid w:val="00C51607"/>
    <w:rsid w:val="00C51950"/>
    <w:rsid w:val="00C51EB2"/>
    <w:rsid w:val="00C5233A"/>
    <w:rsid w:val="00C5235C"/>
    <w:rsid w:val="00C5285D"/>
    <w:rsid w:val="00C528B7"/>
    <w:rsid w:val="00C537C0"/>
    <w:rsid w:val="00C53A90"/>
    <w:rsid w:val="00C54AEE"/>
    <w:rsid w:val="00C54C49"/>
    <w:rsid w:val="00C55262"/>
    <w:rsid w:val="00C552A4"/>
    <w:rsid w:val="00C55569"/>
    <w:rsid w:val="00C55697"/>
    <w:rsid w:val="00C55F31"/>
    <w:rsid w:val="00C55F62"/>
    <w:rsid w:val="00C562D2"/>
    <w:rsid w:val="00C56360"/>
    <w:rsid w:val="00C5660D"/>
    <w:rsid w:val="00C566B2"/>
    <w:rsid w:val="00C56B5F"/>
    <w:rsid w:val="00C57369"/>
    <w:rsid w:val="00C573F3"/>
    <w:rsid w:val="00C5754B"/>
    <w:rsid w:val="00C577EB"/>
    <w:rsid w:val="00C57914"/>
    <w:rsid w:val="00C57B90"/>
    <w:rsid w:val="00C57B93"/>
    <w:rsid w:val="00C6037C"/>
    <w:rsid w:val="00C60FE4"/>
    <w:rsid w:val="00C610FC"/>
    <w:rsid w:val="00C61236"/>
    <w:rsid w:val="00C614FB"/>
    <w:rsid w:val="00C6151D"/>
    <w:rsid w:val="00C6173E"/>
    <w:rsid w:val="00C618D1"/>
    <w:rsid w:val="00C61EA9"/>
    <w:rsid w:val="00C62CBD"/>
    <w:rsid w:val="00C62E4F"/>
    <w:rsid w:val="00C62E50"/>
    <w:rsid w:val="00C62EBC"/>
    <w:rsid w:val="00C63BFD"/>
    <w:rsid w:val="00C63C1D"/>
    <w:rsid w:val="00C63EBA"/>
    <w:rsid w:val="00C643BD"/>
    <w:rsid w:val="00C648DB"/>
    <w:rsid w:val="00C64B0F"/>
    <w:rsid w:val="00C64E39"/>
    <w:rsid w:val="00C650E2"/>
    <w:rsid w:val="00C65445"/>
    <w:rsid w:val="00C65F4A"/>
    <w:rsid w:val="00C6620D"/>
    <w:rsid w:val="00C662C3"/>
    <w:rsid w:val="00C66389"/>
    <w:rsid w:val="00C66609"/>
    <w:rsid w:val="00C66A05"/>
    <w:rsid w:val="00C66D9E"/>
    <w:rsid w:val="00C66DBC"/>
    <w:rsid w:val="00C66E23"/>
    <w:rsid w:val="00C6747F"/>
    <w:rsid w:val="00C675F9"/>
    <w:rsid w:val="00C67751"/>
    <w:rsid w:val="00C67DB8"/>
    <w:rsid w:val="00C7044A"/>
    <w:rsid w:val="00C7045A"/>
    <w:rsid w:val="00C707B3"/>
    <w:rsid w:val="00C7118F"/>
    <w:rsid w:val="00C711F3"/>
    <w:rsid w:val="00C7127E"/>
    <w:rsid w:val="00C7141D"/>
    <w:rsid w:val="00C717EF"/>
    <w:rsid w:val="00C71B93"/>
    <w:rsid w:val="00C71F18"/>
    <w:rsid w:val="00C720C2"/>
    <w:rsid w:val="00C722A7"/>
    <w:rsid w:val="00C7231D"/>
    <w:rsid w:val="00C72549"/>
    <w:rsid w:val="00C726BF"/>
    <w:rsid w:val="00C7284F"/>
    <w:rsid w:val="00C72A1C"/>
    <w:rsid w:val="00C72D9C"/>
    <w:rsid w:val="00C72E58"/>
    <w:rsid w:val="00C73092"/>
    <w:rsid w:val="00C73160"/>
    <w:rsid w:val="00C73305"/>
    <w:rsid w:val="00C7349E"/>
    <w:rsid w:val="00C73662"/>
    <w:rsid w:val="00C73B65"/>
    <w:rsid w:val="00C73B9E"/>
    <w:rsid w:val="00C73ED7"/>
    <w:rsid w:val="00C73F41"/>
    <w:rsid w:val="00C73FA1"/>
    <w:rsid w:val="00C73FD2"/>
    <w:rsid w:val="00C744F2"/>
    <w:rsid w:val="00C74633"/>
    <w:rsid w:val="00C74898"/>
    <w:rsid w:val="00C74C43"/>
    <w:rsid w:val="00C74C5B"/>
    <w:rsid w:val="00C74DAE"/>
    <w:rsid w:val="00C74E7C"/>
    <w:rsid w:val="00C750C9"/>
    <w:rsid w:val="00C75270"/>
    <w:rsid w:val="00C75658"/>
    <w:rsid w:val="00C7589D"/>
    <w:rsid w:val="00C758AF"/>
    <w:rsid w:val="00C75969"/>
    <w:rsid w:val="00C75A9A"/>
    <w:rsid w:val="00C75B45"/>
    <w:rsid w:val="00C76110"/>
    <w:rsid w:val="00C76536"/>
    <w:rsid w:val="00C76759"/>
    <w:rsid w:val="00C76AA0"/>
    <w:rsid w:val="00C76C79"/>
    <w:rsid w:val="00C76CFE"/>
    <w:rsid w:val="00C77387"/>
    <w:rsid w:val="00C774D6"/>
    <w:rsid w:val="00C77735"/>
    <w:rsid w:val="00C77A44"/>
    <w:rsid w:val="00C80002"/>
    <w:rsid w:val="00C810EE"/>
    <w:rsid w:val="00C8119D"/>
    <w:rsid w:val="00C81972"/>
    <w:rsid w:val="00C81ACC"/>
    <w:rsid w:val="00C81B0C"/>
    <w:rsid w:val="00C82053"/>
    <w:rsid w:val="00C82179"/>
    <w:rsid w:val="00C827F7"/>
    <w:rsid w:val="00C82C3E"/>
    <w:rsid w:val="00C82D7D"/>
    <w:rsid w:val="00C82F60"/>
    <w:rsid w:val="00C833A3"/>
    <w:rsid w:val="00C8346C"/>
    <w:rsid w:val="00C835AB"/>
    <w:rsid w:val="00C83787"/>
    <w:rsid w:val="00C83C72"/>
    <w:rsid w:val="00C8429A"/>
    <w:rsid w:val="00C846E3"/>
    <w:rsid w:val="00C847F5"/>
    <w:rsid w:val="00C84D49"/>
    <w:rsid w:val="00C84F29"/>
    <w:rsid w:val="00C850DC"/>
    <w:rsid w:val="00C853FE"/>
    <w:rsid w:val="00C85763"/>
    <w:rsid w:val="00C8592E"/>
    <w:rsid w:val="00C85A1F"/>
    <w:rsid w:val="00C85A65"/>
    <w:rsid w:val="00C861E5"/>
    <w:rsid w:val="00C863C6"/>
    <w:rsid w:val="00C86892"/>
    <w:rsid w:val="00C868F9"/>
    <w:rsid w:val="00C86D35"/>
    <w:rsid w:val="00C86D73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90B16"/>
    <w:rsid w:val="00C90B94"/>
    <w:rsid w:val="00C90CC6"/>
    <w:rsid w:val="00C90F0B"/>
    <w:rsid w:val="00C9103C"/>
    <w:rsid w:val="00C91248"/>
    <w:rsid w:val="00C915BD"/>
    <w:rsid w:val="00C916C9"/>
    <w:rsid w:val="00C91C7B"/>
    <w:rsid w:val="00C91DCD"/>
    <w:rsid w:val="00C91FA7"/>
    <w:rsid w:val="00C9230D"/>
    <w:rsid w:val="00C92677"/>
    <w:rsid w:val="00C92BAE"/>
    <w:rsid w:val="00C9327E"/>
    <w:rsid w:val="00C9396D"/>
    <w:rsid w:val="00C93A85"/>
    <w:rsid w:val="00C93B86"/>
    <w:rsid w:val="00C93FD9"/>
    <w:rsid w:val="00C94292"/>
    <w:rsid w:val="00C943BF"/>
    <w:rsid w:val="00C94774"/>
    <w:rsid w:val="00C94F61"/>
    <w:rsid w:val="00C95E81"/>
    <w:rsid w:val="00C968DA"/>
    <w:rsid w:val="00C9729C"/>
    <w:rsid w:val="00C97390"/>
    <w:rsid w:val="00C974B6"/>
    <w:rsid w:val="00C979AF"/>
    <w:rsid w:val="00C97A3B"/>
    <w:rsid w:val="00CA003B"/>
    <w:rsid w:val="00CA0314"/>
    <w:rsid w:val="00CA057E"/>
    <w:rsid w:val="00CA10C7"/>
    <w:rsid w:val="00CA10F7"/>
    <w:rsid w:val="00CA1198"/>
    <w:rsid w:val="00CA13D6"/>
    <w:rsid w:val="00CA155F"/>
    <w:rsid w:val="00CA1604"/>
    <w:rsid w:val="00CA1714"/>
    <w:rsid w:val="00CA1806"/>
    <w:rsid w:val="00CA1830"/>
    <w:rsid w:val="00CA1890"/>
    <w:rsid w:val="00CA19C1"/>
    <w:rsid w:val="00CA21C6"/>
    <w:rsid w:val="00CA22F2"/>
    <w:rsid w:val="00CA2724"/>
    <w:rsid w:val="00CA2817"/>
    <w:rsid w:val="00CA3030"/>
    <w:rsid w:val="00CA3540"/>
    <w:rsid w:val="00CA358C"/>
    <w:rsid w:val="00CA3696"/>
    <w:rsid w:val="00CA36AE"/>
    <w:rsid w:val="00CA3790"/>
    <w:rsid w:val="00CA39DE"/>
    <w:rsid w:val="00CA3AD2"/>
    <w:rsid w:val="00CA3B9D"/>
    <w:rsid w:val="00CA3C1D"/>
    <w:rsid w:val="00CA3C2D"/>
    <w:rsid w:val="00CA3CE7"/>
    <w:rsid w:val="00CA415F"/>
    <w:rsid w:val="00CA4A08"/>
    <w:rsid w:val="00CA4EDD"/>
    <w:rsid w:val="00CA54E0"/>
    <w:rsid w:val="00CA55C0"/>
    <w:rsid w:val="00CA577E"/>
    <w:rsid w:val="00CA5F65"/>
    <w:rsid w:val="00CA5FAC"/>
    <w:rsid w:val="00CA64C9"/>
    <w:rsid w:val="00CA6EBD"/>
    <w:rsid w:val="00CA7036"/>
    <w:rsid w:val="00CA74A4"/>
    <w:rsid w:val="00CA7D15"/>
    <w:rsid w:val="00CB000E"/>
    <w:rsid w:val="00CB0799"/>
    <w:rsid w:val="00CB08F9"/>
    <w:rsid w:val="00CB0902"/>
    <w:rsid w:val="00CB0A44"/>
    <w:rsid w:val="00CB1506"/>
    <w:rsid w:val="00CB1538"/>
    <w:rsid w:val="00CB159D"/>
    <w:rsid w:val="00CB16CC"/>
    <w:rsid w:val="00CB1752"/>
    <w:rsid w:val="00CB18BB"/>
    <w:rsid w:val="00CB1D0C"/>
    <w:rsid w:val="00CB1F45"/>
    <w:rsid w:val="00CB2001"/>
    <w:rsid w:val="00CB2142"/>
    <w:rsid w:val="00CB2153"/>
    <w:rsid w:val="00CB2161"/>
    <w:rsid w:val="00CB21AB"/>
    <w:rsid w:val="00CB222F"/>
    <w:rsid w:val="00CB226F"/>
    <w:rsid w:val="00CB2E48"/>
    <w:rsid w:val="00CB2E78"/>
    <w:rsid w:val="00CB2E7D"/>
    <w:rsid w:val="00CB30E4"/>
    <w:rsid w:val="00CB32FC"/>
    <w:rsid w:val="00CB348B"/>
    <w:rsid w:val="00CB3852"/>
    <w:rsid w:val="00CB3CD2"/>
    <w:rsid w:val="00CB41B0"/>
    <w:rsid w:val="00CB4294"/>
    <w:rsid w:val="00CB4592"/>
    <w:rsid w:val="00CB4A68"/>
    <w:rsid w:val="00CB4B98"/>
    <w:rsid w:val="00CB4EC2"/>
    <w:rsid w:val="00CB4FA4"/>
    <w:rsid w:val="00CB5872"/>
    <w:rsid w:val="00CB642C"/>
    <w:rsid w:val="00CB6949"/>
    <w:rsid w:val="00CB6C4F"/>
    <w:rsid w:val="00CB6DA6"/>
    <w:rsid w:val="00CB71A5"/>
    <w:rsid w:val="00CB75E9"/>
    <w:rsid w:val="00CB7B3F"/>
    <w:rsid w:val="00CB7C53"/>
    <w:rsid w:val="00CB7CFB"/>
    <w:rsid w:val="00CB7D80"/>
    <w:rsid w:val="00CB7E8D"/>
    <w:rsid w:val="00CB7F79"/>
    <w:rsid w:val="00CC0312"/>
    <w:rsid w:val="00CC065E"/>
    <w:rsid w:val="00CC0668"/>
    <w:rsid w:val="00CC077F"/>
    <w:rsid w:val="00CC104A"/>
    <w:rsid w:val="00CC1451"/>
    <w:rsid w:val="00CC1461"/>
    <w:rsid w:val="00CC16C0"/>
    <w:rsid w:val="00CC1ACE"/>
    <w:rsid w:val="00CC1BD2"/>
    <w:rsid w:val="00CC1CB4"/>
    <w:rsid w:val="00CC2053"/>
    <w:rsid w:val="00CC2871"/>
    <w:rsid w:val="00CC30A0"/>
    <w:rsid w:val="00CC3128"/>
    <w:rsid w:val="00CC38F3"/>
    <w:rsid w:val="00CC3C21"/>
    <w:rsid w:val="00CC4027"/>
    <w:rsid w:val="00CC40E7"/>
    <w:rsid w:val="00CC4235"/>
    <w:rsid w:val="00CC453E"/>
    <w:rsid w:val="00CC45AD"/>
    <w:rsid w:val="00CC45B3"/>
    <w:rsid w:val="00CC4621"/>
    <w:rsid w:val="00CC4767"/>
    <w:rsid w:val="00CC47A0"/>
    <w:rsid w:val="00CC4B34"/>
    <w:rsid w:val="00CC4CBB"/>
    <w:rsid w:val="00CC4D3B"/>
    <w:rsid w:val="00CC4D6E"/>
    <w:rsid w:val="00CC521D"/>
    <w:rsid w:val="00CC5236"/>
    <w:rsid w:val="00CC5A44"/>
    <w:rsid w:val="00CC5A6A"/>
    <w:rsid w:val="00CC5F00"/>
    <w:rsid w:val="00CC6080"/>
    <w:rsid w:val="00CC6425"/>
    <w:rsid w:val="00CC64F7"/>
    <w:rsid w:val="00CC7C47"/>
    <w:rsid w:val="00CC7EBC"/>
    <w:rsid w:val="00CD0124"/>
    <w:rsid w:val="00CD03E5"/>
    <w:rsid w:val="00CD0926"/>
    <w:rsid w:val="00CD17E0"/>
    <w:rsid w:val="00CD1881"/>
    <w:rsid w:val="00CD1A7B"/>
    <w:rsid w:val="00CD1C58"/>
    <w:rsid w:val="00CD25D4"/>
    <w:rsid w:val="00CD283E"/>
    <w:rsid w:val="00CD28E1"/>
    <w:rsid w:val="00CD2BD9"/>
    <w:rsid w:val="00CD2FD2"/>
    <w:rsid w:val="00CD3039"/>
    <w:rsid w:val="00CD313E"/>
    <w:rsid w:val="00CD356A"/>
    <w:rsid w:val="00CD3592"/>
    <w:rsid w:val="00CD35BD"/>
    <w:rsid w:val="00CD3CAB"/>
    <w:rsid w:val="00CD3FF2"/>
    <w:rsid w:val="00CD408D"/>
    <w:rsid w:val="00CD4355"/>
    <w:rsid w:val="00CD444C"/>
    <w:rsid w:val="00CD47EF"/>
    <w:rsid w:val="00CD48A9"/>
    <w:rsid w:val="00CD4BBE"/>
    <w:rsid w:val="00CD4D59"/>
    <w:rsid w:val="00CD5011"/>
    <w:rsid w:val="00CD515C"/>
    <w:rsid w:val="00CD52E8"/>
    <w:rsid w:val="00CD5392"/>
    <w:rsid w:val="00CD5548"/>
    <w:rsid w:val="00CD5703"/>
    <w:rsid w:val="00CD597F"/>
    <w:rsid w:val="00CD59E1"/>
    <w:rsid w:val="00CD5CED"/>
    <w:rsid w:val="00CD60C9"/>
    <w:rsid w:val="00CD6290"/>
    <w:rsid w:val="00CD6451"/>
    <w:rsid w:val="00CD655D"/>
    <w:rsid w:val="00CD65BD"/>
    <w:rsid w:val="00CD6620"/>
    <w:rsid w:val="00CD6B54"/>
    <w:rsid w:val="00CD6E8E"/>
    <w:rsid w:val="00CD6FF3"/>
    <w:rsid w:val="00CD7339"/>
    <w:rsid w:val="00CD7343"/>
    <w:rsid w:val="00CD7400"/>
    <w:rsid w:val="00CD7879"/>
    <w:rsid w:val="00CD79C7"/>
    <w:rsid w:val="00CE0151"/>
    <w:rsid w:val="00CE02F7"/>
    <w:rsid w:val="00CE03E7"/>
    <w:rsid w:val="00CE07AE"/>
    <w:rsid w:val="00CE09AE"/>
    <w:rsid w:val="00CE0BE2"/>
    <w:rsid w:val="00CE0DBE"/>
    <w:rsid w:val="00CE0E6A"/>
    <w:rsid w:val="00CE1281"/>
    <w:rsid w:val="00CE1492"/>
    <w:rsid w:val="00CE1D44"/>
    <w:rsid w:val="00CE2529"/>
    <w:rsid w:val="00CE2689"/>
    <w:rsid w:val="00CE27D8"/>
    <w:rsid w:val="00CE2B71"/>
    <w:rsid w:val="00CE3CED"/>
    <w:rsid w:val="00CE4162"/>
    <w:rsid w:val="00CE4236"/>
    <w:rsid w:val="00CE48A4"/>
    <w:rsid w:val="00CE48C4"/>
    <w:rsid w:val="00CE4C87"/>
    <w:rsid w:val="00CE4E5E"/>
    <w:rsid w:val="00CE5671"/>
    <w:rsid w:val="00CE586D"/>
    <w:rsid w:val="00CE593F"/>
    <w:rsid w:val="00CE5973"/>
    <w:rsid w:val="00CE5CD2"/>
    <w:rsid w:val="00CE5D9A"/>
    <w:rsid w:val="00CE5EAB"/>
    <w:rsid w:val="00CE798B"/>
    <w:rsid w:val="00CE7B79"/>
    <w:rsid w:val="00CE7C4B"/>
    <w:rsid w:val="00CE7D55"/>
    <w:rsid w:val="00CF004D"/>
    <w:rsid w:val="00CF064F"/>
    <w:rsid w:val="00CF08DE"/>
    <w:rsid w:val="00CF0AF5"/>
    <w:rsid w:val="00CF0B07"/>
    <w:rsid w:val="00CF0C15"/>
    <w:rsid w:val="00CF10A0"/>
    <w:rsid w:val="00CF10A1"/>
    <w:rsid w:val="00CF10BC"/>
    <w:rsid w:val="00CF117A"/>
    <w:rsid w:val="00CF13DC"/>
    <w:rsid w:val="00CF13DD"/>
    <w:rsid w:val="00CF1EBC"/>
    <w:rsid w:val="00CF1EC2"/>
    <w:rsid w:val="00CF24A8"/>
    <w:rsid w:val="00CF27C9"/>
    <w:rsid w:val="00CF2819"/>
    <w:rsid w:val="00CF28AD"/>
    <w:rsid w:val="00CF2B36"/>
    <w:rsid w:val="00CF2D51"/>
    <w:rsid w:val="00CF2EC2"/>
    <w:rsid w:val="00CF2F2D"/>
    <w:rsid w:val="00CF317A"/>
    <w:rsid w:val="00CF340C"/>
    <w:rsid w:val="00CF35BC"/>
    <w:rsid w:val="00CF396E"/>
    <w:rsid w:val="00CF3EF1"/>
    <w:rsid w:val="00CF3F23"/>
    <w:rsid w:val="00CF4480"/>
    <w:rsid w:val="00CF44A1"/>
    <w:rsid w:val="00CF49B6"/>
    <w:rsid w:val="00CF4E44"/>
    <w:rsid w:val="00CF5477"/>
    <w:rsid w:val="00CF56BB"/>
    <w:rsid w:val="00CF5A19"/>
    <w:rsid w:val="00CF5D0E"/>
    <w:rsid w:val="00CF6029"/>
    <w:rsid w:val="00CF61FE"/>
    <w:rsid w:val="00CF63FB"/>
    <w:rsid w:val="00CF689E"/>
    <w:rsid w:val="00CF6A90"/>
    <w:rsid w:val="00CF6C1A"/>
    <w:rsid w:val="00CF6CFB"/>
    <w:rsid w:val="00CF6EE0"/>
    <w:rsid w:val="00CF71F4"/>
    <w:rsid w:val="00CF73DB"/>
    <w:rsid w:val="00CF7498"/>
    <w:rsid w:val="00CF7566"/>
    <w:rsid w:val="00CF758A"/>
    <w:rsid w:val="00CF7882"/>
    <w:rsid w:val="00CF791B"/>
    <w:rsid w:val="00CF797E"/>
    <w:rsid w:val="00CF7AF9"/>
    <w:rsid w:val="00CF7FDA"/>
    <w:rsid w:val="00D001A4"/>
    <w:rsid w:val="00D002E5"/>
    <w:rsid w:val="00D0035D"/>
    <w:rsid w:val="00D00F7C"/>
    <w:rsid w:val="00D01256"/>
    <w:rsid w:val="00D015CE"/>
    <w:rsid w:val="00D02362"/>
    <w:rsid w:val="00D0277B"/>
    <w:rsid w:val="00D028C6"/>
    <w:rsid w:val="00D029FD"/>
    <w:rsid w:val="00D02B1C"/>
    <w:rsid w:val="00D03061"/>
    <w:rsid w:val="00D03891"/>
    <w:rsid w:val="00D039CD"/>
    <w:rsid w:val="00D03DC5"/>
    <w:rsid w:val="00D03E14"/>
    <w:rsid w:val="00D04106"/>
    <w:rsid w:val="00D04812"/>
    <w:rsid w:val="00D04BE5"/>
    <w:rsid w:val="00D04C13"/>
    <w:rsid w:val="00D04C77"/>
    <w:rsid w:val="00D04FC0"/>
    <w:rsid w:val="00D0519D"/>
    <w:rsid w:val="00D052C7"/>
    <w:rsid w:val="00D05619"/>
    <w:rsid w:val="00D05A90"/>
    <w:rsid w:val="00D05B4A"/>
    <w:rsid w:val="00D05D2E"/>
    <w:rsid w:val="00D0677C"/>
    <w:rsid w:val="00D067EF"/>
    <w:rsid w:val="00D068A8"/>
    <w:rsid w:val="00D06916"/>
    <w:rsid w:val="00D06A75"/>
    <w:rsid w:val="00D06A93"/>
    <w:rsid w:val="00D06ACD"/>
    <w:rsid w:val="00D06B09"/>
    <w:rsid w:val="00D06B58"/>
    <w:rsid w:val="00D06C61"/>
    <w:rsid w:val="00D06EF2"/>
    <w:rsid w:val="00D06FA6"/>
    <w:rsid w:val="00D071E5"/>
    <w:rsid w:val="00D0764F"/>
    <w:rsid w:val="00D078E2"/>
    <w:rsid w:val="00D07BBA"/>
    <w:rsid w:val="00D07BFE"/>
    <w:rsid w:val="00D07E6A"/>
    <w:rsid w:val="00D07EF0"/>
    <w:rsid w:val="00D10315"/>
    <w:rsid w:val="00D10A03"/>
    <w:rsid w:val="00D10B5F"/>
    <w:rsid w:val="00D10D39"/>
    <w:rsid w:val="00D117BF"/>
    <w:rsid w:val="00D11801"/>
    <w:rsid w:val="00D11841"/>
    <w:rsid w:val="00D11A98"/>
    <w:rsid w:val="00D11E37"/>
    <w:rsid w:val="00D11F4A"/>
    <w:rsid w:val="00D1211B"/>
    <w:rsid w:val="00D12203"/>
    <w:rsid w:val="00D12261"/>
    <w:rsid w:val="00D12670"/>
    <w:rsid w:val="00D12AAD"/>
    <w:rsid w:val="00D12C31"/>
    <w:rsid w:val="00D13144"/>
    <w:rsid w:val="00D133B7"/>
    <w:rsid w:val="00D13581"/>
    <w:rsid w:val="00D13A07"/>
    <w:rsid w:val="00D13A0D"/>
    <w:rsid w:val="00D141B7"/>
    <w:rsid w:val="00D14C6D"/>
    <w:rsid w:val="00D14CB8"/>
    <w:rsid w:val="00D14FC6"/>
    <w:rsid w:val="00D1506D"/>
    <w:rsid w:val="00D15188"/>
    <w:rsid w:val="00D15B40"/>
    <w:rsid w:val="00D15C46"/>
    <w:rsid w:val="00D161BD"/>
    <w:rsid w:val="00D1667D"/>
    <w:rsid w:val="00D1685E"/>
    <w:rsid w:val="00D168F7"/>
    <w:rsid w:val="00D1694E"/>
    <w:rsid w:val="00D16AE7"/>
    <w:rsid w:val="00D17363"/>
    <w:rsid w:val="00D178D5"/>
    <w:rsid w:val="00D17902"/>
    <w:rsid w:val="00D17D15"/>
    <w:rsid w:val="00D17D74"/>
    <w:rsid w:val="00D17ED1"/>
    <w:rsid w:val="00D20299"/>
    <w:rsid w:val="00D202BB"/>
    <w:rsid w:val="00D20680"/>
    <w:rsid w:val="00D20800"/>
    <w:rsid w:val="00D20BC1"/>
    <w:rsid w:val="00D21124"/>
    <w:rsid w:val="00D211E7"/>
    <w:rsid w:val="00D21332"/>
    <w:rsid w:val="00D213C9"/>
    <w:rsid w:val="00D21BF3"/>
    <w:rsid w:val="00D21FEB"/>
    <w:rsid w:val="00D225D5"/>
    <w:rsid w:val="00D22AA2"/>
    <w:rsid w:val="00D23146"/>
    <w:rsid w:val="00D2355B"/>
    <w:rsid w:val="00D23B9C"/>
    <w:rsid w:val="00D241E3"/>
    <w:rsid w:val="00D24732"/>
    <w:rsid w:val="00D247CA"/>
    <w:rsid w:val="00D248B9"/>
    <w:rsid w:val="00D248F4"/>
    <w:rsid w:val="00D24A67"/>
    <w:rsid w:val="00D24B47"/>
    <w:rsid w:val="00D24CF4"/>
    <w:rsid w:val="00D25575"/>
    <w:rsid w:val="00D25695"/>
    <w:rsid w:val="00D259A2"/>
    <w:rsid w:val="00D259B4"/>
    <w:rsid w:val="00D25D6F"/>
    <w:rsid w:val="00D2611B"/>
    <w:rsid w:val="00D2663F"/>
    <w:rsid w:val="00D26811"/>
    <w:rsid w:val="00D2681A"/>
    <w:rsid w:val="00D2698E"/>
    <w:rsid w:val="00D26F01"/>
    <w:rsid w:val="00D2752F"/>
    <w:rsid w:val="00D275D9"/>
    <w:rsid w:val="00D27D15"/>
    <w:rsid w:val="00D302DA"/>
    <w:rsid w:val="00D30340"/>
    <w:rsid w:val="00D30789"/>
    <w:rsid w:val="00D30A70"/>
    <w:rsid w:val="00D30B2F"/>
    <w:rsid w:val="00D30D07"/>
    <w:rsid w:val="00D30D6B"/>
    <w:rsid w:val="00D31200"/>
    <w:rsid w:val="00D31314"/>
    <w:rsid w:val="00D317A6"/>
    <w:rsid w:val="00D319F6"/>
    <w:rsid w:val="00D31BC3"/>
    <w:rsid w:val="00D31E0F"/>
    <w:rsid w:val="00D32328"/>
    <w:rsid w:val="00D324EE"/>
    <w:rsid w:val="00D32765"/>
    <w:rsid w:val="00D3297B"/>
    <w:rsid w:val="00D32C48"/>
    <w:rsid w:val="00D32FF8"/>
    <w:rsid w:val="00D3315D"/>
    <w:rsid w:val="00D3335A"/>
    <w:rsid w:val="00D339A7"/>
    <w:rsid w:val="00D33ED0"/>
    <w:rsid w:val="00D33F4A"/>
    <w:rsid w:val="00D34043"/>
    <w:rsid w:val="00D34069"/>
    <w:rsid w:val="00D34408"/>
    <w:rsid w:val="00D34603"/>
    <w:rsid w:val="00D346EB"/>
    <w:rsid w:val="00D3486D"/>
    <w:rsid w:val="00D349C2"/>
    <w:rsid w:val="00D34C53"/>
    <w:rsid w:val="00D34CB8"/>
    <w:rsid w:val="00D358AA"/>
    <w:rsid w:val="00D358ED"/>
    <w:rsid w:val="00D360F2"/>
    <w:rsid w:val="00D3637F"/>
    <w:rsid w:val="00D36AB2"/>
    <w:rsid w:val="00D36B1A"/>
    <w:rsid w:val="00D36F54"/>
    <w:rsid w:val="00D373D4"/>
    <w:rsid w:val="00D37B4F"/>
    <w:rsid w:val="00D37BD0"/>
    <w:rsid w:val="00D37D15"/>
    <w:rsid w:val="00D40013"/>
    <w:rsid w:val="00D403FC"/>
    <w:rsid w:val="00D40887"/>
    <w:rsid w:val="00D409D6"/>
    <w:rsid w:val="00D40A37"/>
    <w:rsid w:val="00D40E67"/>
    <w:rsid w:val="00D4106F"/>
    <w:rsid w:val="00D41167"/>
    <w:rsid w:val="00D41689"/>
    <w:rsid w:val="00D41766"/>
    <w:rsid w:val="00D41984"/>
    <w:rsid w:val="00D41B4A"/>
    <w:rsid w:val="00D420A7"/>
    <w:rsid w:val="00D42450"/>
    <w:rsid w:val="00D424B4"/>
    <w:rsid w:val="00D42F01"/>
    <w:rsid w:val="00D431C6"/>
    <w:rsid w:val="00D4367D"/>
    <w:rsid w:val="00D436B6"/>
    <w:rsid w:val="00D437A5"/>
    <w:rsid w:val="00D43989"/>
    <w:rsid w:val="00D43B86"/>
    <w:rsid w:val="00D43B9C"/>
    <w:rsid w:val="00D43F28"/>
    <w:rsid w:val="00D43F4F"/>
    <w:rsid w:val="00D4409E"/>
    <w:rsid w:val="00D44253"/>
    <w:rsid w:val="00D44622"/>
    <w:rsid w:val="00D44964"/>
    <w:rsid w:val="00D44B0F"/>
    <w:rsid w:val="00D44C1C"/>
    <w:rsid w:val="00D44C8D"/>
    <w:rsid w:val="00D44D76"/>
    <w:rsid w:val="00D44E5C"/>
    <w:rsid w:val="00D44F9E"/>
    <w:rsid w:val="00D45192"/>
    <w:rsid w:val="00D456F0"/>
    <w:rsid w:val="00D45A7E"/>
    <w:rsid w:val="00D45FFD"/>
    <w:rsid w:val="00D460C8"/>
    <w:rsid w:val="00D46243"/>
    <w:rsid w:val="00D4629F"/>
    <w:rsid w:val="00D463E6"/>
    <w:rsid w:val="00D46D73"/>
    <w:rsid w:val="00D46E7B"/>
    <w:rsid w:val="00D470B4"/>
    <w:rsid w:val="00D47518"/>
    <w:rsid w:val="00D47709"/>
    <w:rsid w:val="00D47979"/>
    <w:rsid w:val="00D47DBD"/>
    <w:rsid w:val="00D47E36"/>
    <w:rsid w:val="00D50A02"/>
    <w:rsid w:val="00D50B51"/>
    <w:rsid w:val="00D50E9B"/>
    <w:rsid w:val="00D51123"/>
    <w:rsid w:val="00D51214"/>
    <w:rsid w:val="00D5157C"/>
    <w:rsid w:val="00D5197B"/>
    <w:rsid w:val="00D51B8A"/>
    <w:rsid w:val="00D51E0B"/>
    <w:rsid w:val="00D5213E"/>
    <w:rsid w:val="00D52361"/>
    <w:rsid w:val="00D5289E"/>
    <w:rsid w:val="00D528E6"/>
    <w:rsid w:val="00D52A41"/>
    <w:rsid w:val="00D53288"/>
    <w:rsid w:val="00D5398A"/>
    <w:rsid w:val="00D53B7C"/>
    <w:rsid w:val="00D542B3"/>
    <w:rsid w:val="00D556F8"/>
    <w:rsid w:val="00D55905"/>
    <w:rsid w:val="00D5591D"/>
    <w:rsid w:val="00D55FBE"/>
    <w:rsid w:val="00D5614E"/>
    <w:rsid w:val="00D56268"/>
    <w:rsid w:val="00D562CC"/>
    <w:rsid w:val="00D563F5"/>
    <w:rsid w:val="00D56995"/>
    <w:rsid w:val="00D56B02"/>
    <w:rsid w:val="00D56BDB"/>
    <w:rsid w:val="00D56D3A"/>
    <w:rsid w:val="00D56E32"/>
    <w:rsid w:val="00D57505"/>
    <w:rsid w:val="00D576DE"/>
    <w:rsid w:val="00D57810"/>
    <w:rsid w:val="00D57A5C"/>
    <w:rsid w:val="00D57F45"/>
    <w:rsid w:val="00D60019"/>
    <w:rsid w:val="00D6012F"/>
    <w:rsid w:val="00D6028D"/>
    <w:rsid w:val="00D6053F"/>
    <w:rsid w:val="00D60884"/>
    <w:rsid w:val="00D60980"/>
    <w:rsid w:val="00D60B3E"/>
    <w:rsid w:val="00D60BEF"/>
    <w:rsid w:val="00D60F8D"/>
    <w:rsid w:val="00D61351"/>
    <w:rsid w:val="00D61411"/>
    <w:rsid w:val="00D614C1"/>
    <w:rsid w:val="00D61D61"/>
    <w:rsid w:val="00D61E2D"/>
    <w:rsid w:val="00D61FF7"/>
    <w:rsid w:val="00D62179"/>
    <w:rsid w:val="00D621C1"/>
    <w:rsid w:val="00D623A7"/>
    <w:rsid w:val="00D62920"/>
    <w:rsid w:val="00D62A48"/>
    <w:rsid w:val="00D62CFF"/>
    <w:rsid w:val="00D62F6C"/>
    <w:rsid w:val="00D63A6D"/>
    <w:rsid w:val="00D63FD9"/>
    <w:rsid w:val="00D64237"/>
    <w:rsid w:val="00D6450C"/>
    <w:rsid w:val="00D64C2D"/>
    <w:rsid w:val="00D65433"/>
    <w:rsid w:val="00D65A8F"/>
    <w:rsid w:val="00D65AB0"/>
    <w:rsid w:val="00D65ACA"/>
    <w:rsid w:val="00D66434"/>
    <w:rsid w:val="00D665FA"/>
    <w:rsid w:val="00D667B7"/>
    <w:rsid w:val="00D667EE"/>
    <w:rsid w:val="00D67518"/>
    <w:rsid w:val="00D67FEC"/>
    <w:rsid w:val="00D70047"/>
    <w:rsid w:val="00D70079"/>
    <w:rsid w:val="00D700B7"/>
    <w:rsid w:val="00D70332"/>
    <w:rsid w:val="00D70814"/>
    <w:rsid w:val="00D70D02"/>
    <w:rsid w:val="00D70E68"/>
    <w:rsid w:val="00D71061"/>
    <w:rsid w:val="00D7118E"/>
    <w:rsid w:val="00D715C8"/>
    <w:rsid w:val="00D718A3"/>
    <w:rsid w:val="00D71E2B"/>
    <w:rsid w:val="00D71EC0"/>
    <w:rsid w:val="00D71FD1"/>
    <w:rsid w:val="00D7277D"/>
    <w:rsid w:val="00D72B5F"/>
    <w:rsid w:val="00D73740"/>
    <w:rsid w:val="00D73A5A"/>
    <w:rsid w:val="00D73B58"/>
    <w:rsid w:val="00D73B64"/>
    <w:rsid w:val="00D73D8C"/>
    <w:rsid w:val="00D73EBE"/>
    <w:rsid w:val="00D740C6"/>
    <w:rsid w:val="00D7412D"/>
    <w:rsid w:val="00D74798"/>
    <w:rsid w:val="00D74A5D"/>
    <w:rsid w:val="00D74C0F"/>
    <w:rsid w:val="00D75024"/>
    <w:rsid w:val="00D75105"/>
    <w:rsid w:val="00D75114"/>
    <w:rsid w:val="00D75163"/>
    <w:rsid w:val="00D755C5"/>
    <w:rsid w:val="00D75CBE"/>
    <w:rsid w:val="00D75D79"/>
    <w:rsid w:val="00D75EFE"/>
    <w:rsid w:val="00D760F7"/>
    <w:rsid w:val="00D76193"/>
    <w:rsid w:val="00D7653A"/>
    <w:rsid w:val="00D76546"/>
    <w:rsid w:val="00D76CA2"/>
    <w:rsid w:val="00D76CF8"/>
    <w:rsid w:val="00D7722F"/>
    <w:rsid w:val="00D77291"/>
    <w:rsid w:val="00D77B5D"/>
    <w:rsid w:val="00D77CA1"/>
    <w:rsid w:val="00D77F69"/>
    <w:rsid w:val="00D80096"/>
    <w:rsid w:val="00D800CA"/>
    <w:rsid w:val="00D80B0E"/>
    <w:rsid w:val="00D817F9"/>
    <w:rsid w:val="00D81C9F"/>
    <w:rsid w:val="00D81E2F"/>
    <w:rsid w:val="00D82452"/>
    <w:rsid w:val="00D8283E"/>
    <w:rsid w:val="00D82842"/>
    <w:rsid w:val="00D82A0A"/>
    <w:rsid w:val="00D82ACA"/>
    <w:rsid w:val="00D82AD4"/>
    <w:rsid w:val="00D82D0E"/>
    <w:rsid w:val="00D82D61"/>
    <w:rsid w:val="00D8310A"/>
    <w:rsid w:val="00D8315A"/>
    <w:rsid w:val="00D83589"/>
    <w:rsid w:val="00D838B1"/>
    <w:rsid w:val="00D83B21"/>
    <w:rsid w:val="00D83C53"/>
    <w:rsid w:val="00D83CAD"/>
    <w:rsid w:val="00D8431D"/>
    <w:rsid w:val="00D84D90"/>
    <w:rsid w:val="00D85071"/>
    <w:rsid w:val="00D85171"/>
    <w:rsid w:val="00D852BE"/>
    <w:rsid w:val="00D85813"/>
    <w:rsid w:val="00D85AB5"/>
    <w:rsid w:val="00D861BD"/>
    <w:rsid w:val="00D86230"/>
    <w:rsid w:val="00D862FF"/>
    <w:rsid w:val="00D8656D"/>
    <w:rsid w:val="00D86778"/>
    <w:rsid w:val="00D868EA"/>
    <w:rsid w:val="00D86EF4"/>
    <w:rsid w:val="00D8703B"/>
    <w:rsid w:val="00D87387"/>
    <w:rsid w:val="00D87518"/>
    <w:rsid w:val="00D87537"/>
    <w:rsid w:val="00D875CB"/>
    <w:rsid w:val="00D87652"/>
    <w:rsid w:val="00D876E6"/>
    <w:rsid w:val="00D8791E"/>
    <w:rsid w:val="00D87BA1"/>
    <w:rsid w:val="00D90077"/>
    <w:rsid w:val="00D90315"/>
    <w:rsid w:val="00D905BA"/>
    <w:rsid w:val="00D906CB"/>
    <w:rsid w:val="00D90AEB"/>
    <w:rsid w:val="00D90BB1"/>
    <w:rsid w:val="00D90E05"/>
    <w:rsid w:val="00D90E54"/>
    <w:rsid w:val="00D90EF5"/>
    <w:rsid w:val="00D90FC6"/>
    <w:rsid w:val="00D91124"/>
    <w:rsid w:val="00D91405"/>
    <w:rsid w:val="00D91532"/>
    <w:rsid w:val="00D91730"/>
    <w:rsid w:val="00D91778"/>
    <w:rsid w:val="00D918F5"/>
    <w:rsid w:val="00D91E43"/>
    <w:rsid w:val="00D922BC"/>
    <w:rsid w:val="00D92532"/>
    <w:rsid w:val="00D92879"/>
    <w:rsid w:val="00D9299C"/>
    <w:rsid w:val="00D92A4D"/>
    <w:rsid w:val="00D936D8"/>
    <w:rsid w:val="00D939CF"/>
    <w:rsid w:val="00D93AC9"/>
    <w:rsid w:val="00D93C15"/>
    <w:rsid w:val="00D940BD"/>
    <w:rsid w:val="00D94335"/>
    <w:rsid w:val="00D9457E"/>
    <w:rsid w:val="00D945E1"/>
    <w:rsid w:val="00D945FD"/>
    <w:rsid w:val="00D948D0"/>
    <w:rsid w:val="00D9495B"/>
    <w:rsid w:val="00D949EE"/>
    <w:rsid w:val="00D94F8A"/>
    <w:rsid w:val="00D9529B"/>
    <w:rsid w:val="00D95354"/>
    <w:rsid w:val="00D9556C"/>
    <w:rsid w:val="00D959D5"/>
    <w:rsid w:val="00D95E6A"/>
    <w:rsid w:val="00D961F6"/>
    <w:rsid w:val="00D9679D"/>
    <w:rsid w:val="00D96833"/>
    <w:rsid w:val="00D96A16"/>
    <w:rsid w:val="00D972FF"/>
    <w:rsid w:val="00D9730C"/>
    <w:rsid w:val="00D9744F"/>
    <w:rsid w:val="00D974A1"/>
    <w:rsid w:val="00D974B4"/>
    <w:rsid w:val="00D976D8"/>
    <w:rsid w:val="00D977FD"/>
    <w:rsid w:val="00D97F0D"/>
    <w:rsid w:val="00DA012C"/>
    <w:rsid w:val="00DA03E1"/>
    <w:rsid w:val="00DA0482"/>
    <w:rsid w:val="00DA0536"/>
    <w:rsid w:val="00DA07ED"/>
    <w:rsid w:val="00DA0AED"/>
    <w:rsid w:val="00DA0C55"/>
    <w:rsid w:val="00DA0FFA"/>
    <w:rsid w:val="00DA127B"/>
    <w:rsid w:val="00DA12D1"/>
    <w:rsid w:val="00DA1B83"/>
    <w:rsid w:val="00DA2471"/>
    <w:rsid w:val="00DA251B"/>
    <w:rsid w:val="00DA2621"/>
    <w:rsid w:val="00DA2638"/>
    <w:rsid w:val="00DA2736"/>
    <w:rsid w:val="00DA2C9A"/>
    <w:rsid w:val="00DA3206"/>
    <w:rsid w:val="00DA342D"/>
    <w:rsid w:val="00DA39DF"/>
    <w:rsid w:val="00DA3C83"/>
    <w:rsid w:val="00DA44C7"/>
    <w:rsid w:val="00DA45AE"/>
    <w:rsid w:val="00DA48DD"/>
    <w:rsid w:val="00DA498F"/>
    <w:rsid w:val="00DA4A73"/>
    <w:rsid w:val="00DA4B3A"/>
    <w:rsid w:val="00DA4C1D"/>
    <w:rsid w:val="00DA4E2D"/>
    <w:rsid w:val="00DA4F60"/>
    <w:rsid w:val="00DA4FBD"/>
    <w:rsid w:val="00DA4FD0"/>
    <w:rsid w:val="00DA4FEF"/>
    <w:rsid w:val="00DA5406"/>
    <w:rsid w:val="00DA57C2"/>
    <w:rsid w:val="00DA5C68"/>
    <w:rsid w:val="00DA5F14"/>
    <w:rsid w:val="00DA5F9A"/>
    <w:rsid w:val="00DA6279"/>
    <w:rsid w:val="00DA6B15"/>
    <w:rsid w:val="00DA6C3C"/>
    <w:rsid w:val="00DA6CEA"/>
    <w:rsid w:val="00DA6E81"/>
    <w:rsid w:val="00DA6F99"/>
    <w:rsid w:val="00DA717C"/>
    <w:rsid w:val="00DA732C"/>
    <w:rsid w:val="00DA7355"/>
    <w:rsid w:val="00DA7383"/>
    <w:rsid w:val="00DA74CC"/>
    <w:rsid w:val="00DA7587"/>
    <w:rsid w:val="00DA7709"/>
    <w:rsid w:val="00DA7BC7"/>
    <w:rsid w:val="00DA7CA3"/>
    <w:rsid w:val="00DA7DEA"/>
    <w:rsid w:val="00DA7E63"/>
    <w:rsid w:val="00DA7ECF"/>
    <w:rsid w:val="00DA7FF0"/>
    <w:rsid w:val="00DB017E"/>
    <w:rsid w:val="00DB0648"/>
    <w:rsid w:val="00DB0FFA"/>
    <w:rsid w:val="00DB13FA"/>
    <w:rsid w:val="00DB150F"/>
    <w:rsid w:val="00DB1BDA"/>
    <w:rsid w:val="00DB1DF3"/>
    <w:rsid w:val="00DB2181"/>
    <w:rsid w:val="00DB268C"/>
    <w:rsid w:val="00DB2CBE"/>
    <w:rsid w:val="00DB2F42"/>
    <w:rsid w:val="00DB3464"/>
    <w:rsid w:val="00DB34BF"/>
    <w:rsid w:val="00DB3C15"/>
    <w:rsid w:val="00DB3C20"/>
    <w:rsid w:val="00DB446A"/>
    <w:rsid w:val="00DB4489"/>
    <w:rsid w:val="00DB449D"/>
    <w:rsid w:val="00DB45B2"/>
    <w:rsid w:val="00DB4CD2"/>
    <w:rsid w:val="00DB4D04"/>
    <w:rsid w:val="00DB5127"/>
    <w:rsid w:val="00DB5208"/>
    <w:rsid w:val="00DB52EF"/>
    <w:rsid w:val="00DB532D"/>
    <w:rsid w:val="00DB5549"/>
    <w:rsid w:val="00DB572B"/>
    <w:rsid w:val="00DB59EE"/>
    <w:rsid w:val="00DB59F0"/>
    <w:rsid w:val="00DB5A7C"/>
    <w:rsid w:val="00DB5B86"/>
    <w:rsid w:val="00DB5C7B"/>
    <w:rsid w:val="00DB5EA6"/>
    <w:rsid w:val="00DB5F0E"/>
    <w:rsid w:val="00DB6E2C"/>
    <w:rsid w:val="00DB71E0"/>
    <w:rsid w:val="00DB722A"/>
    <w:rsid w:val="00DB7768"/>
    <w:rsid w:val="00DB77BB"/>
    <w:rsid w:val="00DB7885"/>
    <w:rsid w:val="00DB7A14"/>
    <w:rsid w:val="00DB7E6C"/>
    <w:rsid w:val="00DB7F24"/>
    <w:rsid w:val="00DC007C"/>
    <w:rsid w:val="00DC00B8"/>
    <w:rsid w:val="00DC00C9"/>
    <w:rsid w:val="00DC027B"/>
    <w:rsid w:val="00DC04C3"/>
    <w:rsid w:val="00DC0724"/>
    <w:rsid w:val="00DC0CF8"/>
    <w:rsid w:val="00DC0D12"/>
    <w:rsid w:val="00DC0DE4"/>
    <w:rsid w:val="00DC15E2"/>
    <w:rsid w:val="00DC17FB"/>
    <w:rsid w:val="00DC18CB"/>
    <w:rsid w:val="00DC1906"/>
    <w:rsid w:val="00DC1A0D"/>
    <w:rsid w:val="00DC2784"/>
    <w:rsid w:val="00DC2CA5"/>
    <w:rsid w:val="00DC2D09"/>
    <w:rsid w:val="00DC2F7C"/>
    <w:rsid w:val="00DC3A12"/>
    <w:rsid w:val="00DC3CD4"/>
    <w:rsid w:val="00DC3CFB"/>
    <w:rsid w:val="00DC411A"/>
    <w:rsid w:val="00DC4134"/>
    <w:rsid w:val="00DC437D"/>
    <w:rsid w:val="00DC46BF"/>
    <w:rsid w:val="00DC4766"/>
    <w:rsid w:val="00DC488F"/>
    <w:rsid w:val="00DC48C2"/>
    <w:rsid w:val="00DC4D71"/>
    <w:rsid w:val="00DC4F09"/>
    <w:rsid w:val="00DC53A5"/>
    <w:rsid w:val="00DC57CF"/>
    <w:rsid w:val="00DC5B34"/>
    <w:rsid w:val="00DC5C9E"/>
    <w:rsid w:val="00DC5D66"/>
    <w:rsid w:val="00DC6869"/>
    <w:rsid w:val="00DC6A64"/>
    <w:rsid w:val="00DC6BDF"/>
    <w:rsid w:val="00DC6E67"/>
    <w:rsid w:val="00DC7309"/>
    <w:rsid w:val="00DC7374"/>
    <w:rsid w:val="00DC745D"/>
    <w:rsid w:val="00DC7A56"/>
    <w:rsid w:val="00DC7BFC"/>
    <w:rsid w:val="00DD040F"/>
    <w:rsid w:val="00DD0475"/>
    <w:rsid w:val="00DD055F"/>
    <w:rsid w:val="00DD064A"/>
    <w:rsid w:val="00DD0869"/>
    <w:rsid w:val="00DD0D7D"/>
    <w:rsid w:val="00DD1216"/>
    <w:rsid w:val="00DD132A"/>
    <w:rsid w:val="00DD156E"/>
    <w:rsid w:val="00DD187E"/>
    <w:rsid w:val="00DD1C04"/>
    <w:rsid w:val="00DD1C0F"/>
    <w:rsid w:val="00DD20F3"/>
    <w:rsid w:val="00DD22C1"/>
    <w:rsid w:val="00DD22FD"/>
    <w:rsid w:val="00DD2310"/>
    <w:rsid w:val="00DD251A"/>
    <w:rsid w:val="00DD2E3C"/>
    <w:rsid w:val="00DD36AE"/>
    <w:rsid w:val="00DD3AC1"/>
    <w:rsid w:val="00DD3B50"/>
    <w:rsid w:val="00DD3C37"/>
    <w:rsid w:val="00DD3C73"/>
    <w:rsid w:val="00DD3CDF"/>
    <w:rsid w:val="00DD3CFF"/>
    <w:rsid w:val="00DD3D1C"/>
    <w:rsid w:val="00DD3FAF"/>
    <w:rsid w:val="00DD40F8"/>
    <w:rsid w:val="00DD4107"/>
    <w:rsid w:val="00DD44DB"/>
    <w:rsid w:val="00DD4562"/>
    <w:rsid w:val="00DD4A08"/>
    <w:rsid w:val="00DD4A2A"/>
    <w:rsid w:val="00DD4B37"/>
    <w:rsid w:val="00DD4C6E"/>
    <w:rsid w:val="00DD4FC2"/>
    <w:rsid w:val="00DD573F"/>
    <w:rsid w:val="00DD5CD2"/>
    <w:rsid w:val="00DD5EE6"/>
    <w:rsid w:val="00DD6046"/>
    <w:rsid w:val="00DD6053"/>
    <w:rsid w:val="00DD6166"/>
    <w:rsid w:val="00DD61D4"/>
    <w:rsid w:val="00DD631F"/>
    <w:rsid w:val="00DD6434"/>
    <w:rsid w:val="00DD65BB"/>
    <w:rsid w:val="00DD65E5"/>
    <w:rsid w:val="00DD6678"/>
    <w:rsid w:val="00DD6D09"/>
    <w:rsid w:val="00DD6EB1"/>
    <w:rsid w:val="00DD70A4"/>
    <w:rsid w:val="00DD77C7"/>
    <w:rsid w:val="00DD77E4"/>
    <w:rsid w:val="00DD7B32"/>
    <w:rsid w:val="00DE02CB"/>
    <w:rsid w:val="00DE0C9E"/>
    <w:rsid w:val="00DE0E23"/>
    <w:rsid w:val="00DE121D"/>
    <w:rsid w:val="00DE1337"/>
    <w:rsid w:val="00DE148C"/>
    <w:rsid w:val="00DE1562"/>
    <w:rsid w:val="00DE187B"/>
    <w:rsid w:val="00DE18B2"/>
    <w:rsid w:val="00DE1B65"/>
    <w:rsid w:val="00DE2061"/>
    <w:rsid w:val="00DE226E"/>
    <w:rsid w:val="00DE2F90"/>
    <w:rsid w:val="00DE31FC"/>
    <w:rsid w:val="00DE33DA"/>
    <w:rsid w:val="00DE3595"/>
    <w:rsid w:val="00DE36C8"/>
    <w:rsid w:val="00DE377B"/>
    <w:rsid w:val="00DE399F"/>
    <w:rsid w:val="00DE3B36"/>
    <w:rsid w:val="00DE3CD7"/>
    <w:rsid w:val="00DE3EE4"/>
    <w:rsid w:val="00DE4008"/>
    <w:rsid w:val="00DE40F3"/>
    <w:rsid w:val="00DE423F"/>
    <w:rsid w:val="00DE4B27"/>
    <w:rsid w:val="00DE4C17"/>
    <w:rsid w:val="00DE4F25"/>
    <w:rsid w:val="00DE51B6"/>
    <w:rsid w:val="00DE51E4"/>
    <w:rsid w:val="00DE5222"/>
    <w:rsid w:val="00DE5345"/>
    <w:rsid w:val="00DE5493"/>
    <w:rsid w:val="00DE5792"/>
    <w:rsid w:val="00DE60C6"/>
    <w:rsid w:val="00DE60CC"/>
    <w:rsid w:val="00DE642D"/>
    <w:rsid w:val="00DE6454"/>
    <w:rsid w:val="00DE6653"/>
    <w:rsid w:val="00DE6EFF"/>
    <w:rsid w:val="00DE72CF"/>
    <w:rsid w:val="00DE7B37"/>
    <w:rsid w:val="00DE7FE2"/>
    <w:rsid w:val="00DF0457"/>
    <w:rsid w:val="00DF0D41"/>
    <w:rsid w:val="00DF133F"/>
    <w:rsid w:val="00DF1988"/>
    <w:rsid w:val="00DF1C2F"/>
    <w:rsid w:val="00DF1F60"/>
    <w:rsid w:val="00DF1F92"/>
    <w:rsid w:val="00DF2385"/>
    <w:rsid w:val="00DF261B"/>
    <w:rsid w:val="00DF2978"/>
    <w:rsid w:val="00DF2AD9"/>
    <w:rsid w:val="00DF2CEF"/>
    <w:rsid w:val="00DF3207"/>
    <w:rsid w:val="00DF342A"/>
    <w:rsid w:val="00DF402C"/>
    <w:rsid w:val="00DF4445"/>
    <w:rsid w:val="00DF4996"/>
    <w:rsid w:val="00DF4DA1"/>
    <w:rsid w:val="00DF56A4"/>
    <w:rsid w:val="00DF56A5"/>
    <w:rsid w:val="00DF5910"/>
    <w:rsid w:val="00DF5A46"/>
    <w:rsid w:val="00DF6210"/>
    <w:rsid w:val="00DF632B"/>
    <w:rsid w:val="00DF642C"/>
    <w:rsid w:val="00DF662A"/>
    <w:rsid w:val="00DF6641"/>
    <w:rsid w:val="00DF6B30"/>
    <w:rsid w:val="00DF6CCB"/>
    <w:rsid w:val="00DF6E65"/>
    <w:rsid w:val="00DF700F"/>
    <w:rsid w:val="00DF711A"/>
    <w:rsid w:val="00DF718E"/>
    <w:rsid w:val="00DF76A8"/>
    <w:rsid w:val="00DF77B9"/>
    <w:rsid w:val="00DF78C8"/>
    <w:rsid w:val="00DF78F0"/>
    <w:rsid w:val="00DF7A9E"/>
    <w:rsid w:val="00DF7C95"/>
    <w:rsid w:val="00DF7D2C"/>
    <w:rsid w:val="00DF7EE4"/>
    <w:rsid w:val="00E0012B"/>
    <w:rsid w:val="00E00398"/>
    <w:rsid w:val="00E00549"/>
    <w:rsid w:val="00E00F4B"/>
    <w:rsid w:val="00E0150B"/>
    <w:rsid w:val="00E01931"/>
    <w:rsid w:val="00E01988"/>
    <w:rsid w:val="00E019C9"/>
    <w:rsid w:val="00E02CE1"/>
    <w:rsid w:val="00E02DEF"/>
    <w:rsid w:val="00E030E8"/>
    <w:rsid w:val="00E034BF"/>
    <w:rsid w:val="00E03549"/>
    <w:rsid w:val="00E037FA"/>
    <w:rsid w:val="00E0380D"/>
    <w:rsid w:val="00E038B4"/>
    <w:rsid w:val="00E0392B"/>
    <w:rsid w:val="00E03CED"/>
    <w:rsid w:val="00E03E2B"/>
    <w:rsid w:val="00E0400E"/>
    <w:rsid w:val="00E041F2"/>
    <w:rsid w:val="00E0448D"/>
    <w:rsid w:val="00E0490D"/>
    <w:rsid w:val="00E04AF9"/>
    <w:rsid w:val="00E04DFC"/>
    <w:rsid w:val="00E04E6A"/>
    <w:rsid w:val="00E04FA0"/>
    <w:rsid w:val="00E05B01"/>
    <w:rsid w:val="00E05D18"/>
    <w:rsid w:val="00E06151"/>
    <w:rsid w:val="00E06188"/>
    <w:rsid w:val="00E06269"/>
    <w:rsid w:val="00E06492"/>
    <w:rsid w:val="00E06625"/>
    <w:rsid w:val="00E06DE1"/>
    <w:rsid w:val="00E06F00"/>
    <w:rsid w:val="00E07118"/>
    <w:rsid w:val="00E07273"/>
    <w:rsid w:val="00E074A7"/>
    <w:rsid w:val="00E07511"/>
    <w:rsid w:val="00E07702"/>
    <w:rsid w:val="00E10049"/>
    <w:rsid w:val="00E1039D"/>
    <w:rsid w:val="00E1072D"/>
    <w:rsid w:val="00E10A77"/>
    <w:rsid w:val="00E10AD2"/>
    <w:rsid w:val="00E10D5D"/>
    <w:rsid w:val="00E10DAC"/>
    <w:rsid w:val="00E11099"/>
    <w:rsid w:val="00E11222"/>
    <w:rsid w:val="00E11285"/>
    <w:rsid w:val="00E11645"/>
    <w:rsid w:val="00E121E0"/>
    <w:rsid w:val="00E124B0"/>
    <w:rsid w:val="00E12721"/>
    <w:rsid w:val="00E12A4B"/>
    <w:rsid w:val="00E12CD8"/>
    <w:rsid w:val="00E13027"/>
    <w:rsid w:val="00E13555"/>
    <w:rsid w:val="00E135D3"/>
    <w:rsid w:val="00E1380A"/>
    <w:rsid w:val="00E13BA2"/>
    <w:rsid w:val="00E14634"/>
    <w:rsid w:val="00E14813"/>
    <w:rsid w:val="00E15A17"/>
    <w:rsid w:val="00E15DB7"/>
    <w:rsid w:val="00E16464"/>
    <w:rsid w:val="00E16723"/>
    <w:rsid w:val="00E16798"/>
    <w:rsid w:val="00E16ACF"/>
    <w:rsid w:val="00E16B29"/>
    <w:rsid w:val="00E16B6A"/>
    <w:rsid w:val="00E16D30"/>
    <w:rsid w:val="00E16F84"/>
    <w:rsid w:val="00E175A2"/>
    <w:rsid w:val="00E177D8"/>
    <w:rsid w:val="00E17814"/>
    <w:rsid w:val="00E178DA"/>
    <w:rsid w:val="00E20064"/>
    <w:rsid w:val="00E201D8"/>
    <w:rsid w:val="00E202FF"/>
    <w:rsid w:val="00E20397"/>
    <w:rsid w:val="00E207C6"/>
    <w:rsid w:val="00E208F0"/>
    <w:rsid w:val="00E20DFD"/>
    <w:rsid w:val="00E21087"/>
    <w:rsid w:val="00E21457"/>
    <w:rsid w:val="00E214B0"/>
    <w:rsid w:val="00E21507"/>
    <w:rsid w:val="00E21829"/>
    <w:rsid w:val="00E21C6F"/>
    <w:rsid w:val="00E22134"/>
    <w:rsid w:val="00E222A5"/>
    <w:rsid w:val="00E22769"/>
    <w:rsid w:val="00E22AC6"/>
    <w:rsid w:val="00E22AE0"/>
    <w:rsid w:val="00E22BD2"/>
    <w:rsid w:val="00E22D76"/>
    <w:rsid w:val="00E23569"/>
    <w:rsid w:val="00E23B5D"/>
    <w:rsid w:val="00E23CCC"/>
    <w:rsid w:val="00E23F5B"/>
    <w:rsid w:val="00E24646"/>
    <w:rsid w:val="00E24A75"/>
    <w:rsid w:val="00E24D6E"/>
    <w:rsid w:val="00E24DB4"/>
    <w:rsid w:val="00E252C0"/>
    <w:rsid w:val="00E255C7"/>
    <w:rsid w:val="00E256E4"/>
    <w:rsid w:val="00E257F6"/>
    <w:rsid w:val="00E262E3"/>
    <w:rsid w:val="00E263BB"/>
    <w:rsid w:val="00E266DC"/>
    <w:rsid w:val="00E267CE"/>
    <w:rsid w:val="00E26845"/>
    <w:rsid w:val="00E2694A"/>
    <w:rsid w:val="00E26D00"/>
    <w:rsid w:val="00E26E88"/>
    <w:rsid w:val="00E27870"/>
    <w:rsid w:val="00E300EC"/>
    <w:rsid w:val="00E3019E"/>
    <w:rsid w:val="00E30E8E"/>
    <w:rsid w:val="00E313A7"/>
    <w:rsid w:val="00E315D2"/>
    <w:rsid w:val="00E31CEC"/>
    <w:rsid w:val="00E31DDD"/>
    <w:rsid w:val="00E31FB0"/>
    <w:rsid w:val="00E322AB"/>
    <w:rsid w:val="00E32407"/>
    <w:rsid w:val="00E32C9A"/>
    <w:rsid w:val="00E32DE3"/>
    <w:rsid w:val="00E33301"/>
    <w:rsid w:val="00E333A2"/>
    <w:rsid w:val="00E3353D"/>
    <w:rsid w:val="00E33AE2"/>
    <w:rsid w:val="00E33EC1"/>
    <w:rsid w:val="00E33F13"/>
    <w:rsid w:val="00E340E6"/>
    <w:rsid w:val="00E34678"/>
    <w:rsid w:val="00E346A2"/>
    <w:rsid w:val="00E34B5B"/>
    <w:rsid w:val="00E34F07"/>
    <w:rsid w:val="00E350B8"/>
    <w:rsid w:val="00E35851"/>
    <w:rsid w:val="00E35874"/>
    <w:rsid w:val="00E35B01"/>
    <w:rsid w:val="00E3602C"/>
    <w:rsid w:val="00E363AC"/>
    <w:rsid w:val="00E36774"/>
    <w:rsid w:val="00E36DE3"/>
    <w:rsid w:val="00E36EC5"/>
    <w:rsid w:val="00E37A6B"/>
    <w:rsid w:val="00E37A6F"/>
    <w:rsid w:val="00E37A92"/>
    <w:rsid w:val="00E4036E"/>
    <w:rsid w:val="00E40432"/>
    <w:rsid w:val="00E404B1"/>
    <w:rsid w:val="00E40ABB"/>
    <w:rsid w:val="00E413E8"/>
    <w:rsid w:val="00E41426"/>
    <w:rsid w:val="00E41518"/>
    <w:rsid w:val="00E41DA0"/>
    <w:rsid w:val="00E421F3"/>
    <w:rsid w:val="00E42205"/>
    <w:rsid w:val="00E423CF"/>
    <w:rsid w:val="00E424CE"/>
    <w:rsid w:val="00E424F9"/>
    <w:rsid w:val="00E42811"/>
    <w:rsid w:val="00E42A4A"/>
    <w:rsid w:val="00E42B4F"/>
    <w:rsid w:val="00E43359"/>
    <w:rsid w:val="00E43398"/>
    <w:rsid w:val="00E43453"/>
    <w:rsid w:val="00E434A5"/>
    <w:rsid w:val="00E43510"/>
    <w:rsid w:val="00E43756"/>
    <w:rsid w:val="00E43841"/>
    <w:rsid w:val="00E438B1"/>
    <w:rsid w:val="00E43F64"/>
    <w:rsid w:val="00E4435B"/>
    <w:rsid w:val="00E4454A"/>
    <w:rsid w:val="00E44E13"/>
    <w:rsid w:val="00E4509A"/>
    <w:rsid w:val="00E450B6"/>
    <w:rsid w:val="00E45451"/>
    <w:rsid w:val="00E45B30"/>
    <w:rsid w:val="00E45F5E"/>
    <w:rsid w:val="00E45FBE"/>
    <w:rsid w:val="00E463B6"/>
    <w:rsid w:val="00E46453"/>
    <w:rsid w:val="00E465E5"/>
    <w:rsid w:val="00E4662E"/>
    <w:rsid w:val="00E46730"/>
    <w:rsid w:val="00E469DB"/>
    <w:rsid w:val="00E46A7C"/>
    <w:rsid w:val="00E4741D"/>
    <w:rsid w:val="00E47461"/>
    <w:rsid w:val="00E474CA"/>
    <w:rsid w:val="00E4756E"/>
    <w:rsid w:val="00E47946"/>
    <w:rsid w:val="00E479D7"/>
    <w:rsid w:val="00E47D7E"/>
    <w:rsid w:val="00E47E3A"/>
    <w:rsid w:val="00E47FAA"/>
    <w:rsid w:val="00E50422"/>
    <w:rsid w:val="00E50B4D"/>
    <w:rsid w:val="00E50E0E"/>
    <w:rsid w:val="00E50E12"/>
    <w:rsid w:val="00E51841"/>
    <w:rsid w:val="00E51F14"/>
    <w:rsid w:val="00E52269"/>
    <w:rsid w:val="00E52914"/>
    <w:rsid w:val="00E52B2F"/>
    <w:rsid w:val="00E52CCB"/>
    <w:rsid w:val="00E52ECE"/>
    <w:rsid w:val="00E534EC"/>
    <w:rsid w:val="00E537AC"/>
    <w:rsid w:val="00E53E0A"/>
    <w:rsid w:val="00E53F31"/>
    <w:rsid w:val="00E54197"/>
    <w:rsid w:val="00E541B3"/>
    <w:rsid w:val="00E5426E"/>
    <w:rsid w:val="00E544C1"/>
    <w:rsid w:val="00E5477C"/>
    <w:rsid w:val="00E54791"/>
    <w:rsid w:val="00E54D3B"/>
    <w:rsid w:val="00E5503F"/>
    <w:rsid w:val="00E55053"/>
    <w:rsid w:val="00E553FD"/>
    <w:rsid w:val="00E55E41"/>
    <w:rsid w:val="00E55EA2"/>
    <w:rsid w:val="00E565A8"/>
    <w:rsid w:val="00E568A5"/>
    <w:rsid w:val="00E569D6"/>
    <w:rsid w:val="00E56DE6"/>
    <w:rsid w:val="00E572A5"/>
    <w:rsid w:val="00E573DB"/>
    <w:rsid w:val="00E57F52"/>
    <w:rsid w:val="00E601EC"/>
    <w:rsid w:val="00E60237"/>
    <w:rsid w:val="00E605E3"/>
    <w:rsid w:val="00E6098D"/>
    <w:rsid w:val="00E60AB2"/>
    <w:rsid w:val="00E60C74"/>
    <w:rsid w:val="00E60FC2"/>
    <w:rsid w:val="00E61597"/>
    <w:rsid w:val="00E616CB"/>
    <w:rsid w:val="00E61913"/>
    <w:rsid w:val="00E6196E"/>
    <w:rsid w:val="00E61C26"/>
    <w:rsid w:val="00E6204D"/>
    <w:rsid w:val="00E62243"/>
    <w:rsid w:val="00E62BE9"/>
    <w:rsid w:val="00E63854"/>
    <w:rsid w:val="00E63971"/>
    <w:rsid w:val="00E64515"/>
    <w:rsid w:val="00E646EA"/>
    <w:rsid w:val="00E6473F"/>
    <w:rsid w:val="00E648E6"/>
    <w:rsid w:val="00E6492E"/>
    <w:rsid w:val="00E64F6E"/>
    <w:rsid w:val="00E650FF"/>
    <w:rsid w:val="00E65C1F"/>
    <w:rsid w:val="00E65DCD"/>
    <w:rsid w:val="00E663CA"/>
    <w:rsid w:val="00E664D3"/>
    <w:rsid w:val="00E666DF"/>
    <w:rsid w:val="00E66F60"/>
    <w:rsid w:val="00E67424"/>
    <w:rsid w:val="00E6786E"/>
    <w:rsid w:val="00E67B2B"/>
    <w:rsid w:val="00E70575"/>
    <w:rsid w:val="00E70978"/>
    <w:rsid w:val="00E70A69"/>
    <w:rsid w:val="00E70BEF"/>
    <w:rsid w:val="00E71608"/>
    <w:rsid w:val="00E71859"/>
    <w:rsid w:val="00E71A7F"/>
    <w:rsid w:val="00E71ADC"/>
    <w:rsid w:val="00E71B82"/>
    <w:rsid w:val="00E72024"/>
    <w:rsid w:val="00E72264"/>
    <w:rsid w:val="00E7227F"/>
    <w:rsid w:val="00E72ACC"/>
    <w:rsid w:val="00E72D4E"/>
    <w:rsid w:val="00E72EFE"/>
    <w:rsid w:val="00E73010"/>
    <w:rsid w:val="00E73012"/>
    <w:rsid w:val="00E73222"/>
    <w:rsid w:val="00E732BA"/>
    <w:rsid w:val="00E73579"/>
    <w:rsid w:val="00E7394D"/>
    <w:rsid w:val="00E73B55"/>
    <w:rsid w:val="00E73BF1"/>
    <w:rsid w:val="00E74394"/>
    <w:rsid w:val="00E7469E"/>
    <w:rsid w:val="00E74B15"/>
    <w:rsid w:val="00E74BD1"/>
    <w:rsid w:val="00E74BD5"/>
    <w:rsid w:val="00E74C47"/>
    <w:rsid w:val="00E74C78"/>
    <w:rsid w:val="00E74D2C"/>
    <w:rsid w:val="00E75097"/>
    <w:rsid w:val="00E75201"/>
    <w:rsid w:val="00E75376"/>
    <w:rsid w:val="00E753A8"/>
    <w:rsid w:val="00E75574"/>
    <w:rsid w:val="00E757DF"/>
    <w:rsid w:val="00E75ACA"/>
    <w:rsid w:val="00E75B2D"/>
    <w:rsid w:val="00E7659B"/>
    <w:rsid w:val="00E766D9"/>
    <w:rsid w:val="00E76832"/>
    <w:rsid w:val="00E7697C"/>
    <w:rsid w:val="00E7710D"/>
    <w:rsid w:val="00E775C3"/>
    <w:rsid w:val="00E7798F"/>
    <w:rsid w:val="00E77C82"/>
    <w:rsid w:val="00E77C9C"/>
    <w:rsid w:val="00E77E2E"/>
    <w:rsid w:val="00E77E39"/>
    <w:rsid w:val="00E8017D"/>
    <w:rsid w:val="00E80415"/>
    <w:rsid w:val="00E8045E"/>
    <w:rsid w:val="00E8049A"/>
    <w:rsid w:val="00E80781"/>
    <w:rsid w:val="00E80E7F"/>
    <w:rsid w:val="00E814A1"/>
    <w:rsid w:val="00E81689"/>
    <w:rsid w:val="00E819F9"/>
    <w:rsid w:val="00E81E1A"/>
    <w:rsid w:val="00E81ECD"/>
    <w:rsid w:val="00E82349"/>
    <w:rsid w:val="00E826CF"/>
    <w:rsid w:val="00E82AA0"/>
    <w:rsid w:val="00E831E4"/>
    <w:rsid w:val="00E8340A"/>
    <w:rsid w:val="00E83A85"/>
    <w:rsid w:val="00E83CA2"/>
    <w:rsid w:val="00E84594"/>
    <w:rsid w:val="00E8470F"/>
    <w:rsid w:val="00E849BA"/>
    <w:rsid w:val="00E84B2E"/>
    <w:rsid w:val="00E84E03"/>
    <w:rsid w:val="00E85093"/>
    <w:rsid w:val="00E857DC"/>
    <w:rsid w:val="00E85D43"/>
    <w:rsid w:val="00E85EA0"/>
    <w:rsid w:val="00E85FBC"/>
    <w:rsid w:val="00E86040"/>
    <w:rsid w:val="00E86492"/>
    <w:rsid w:val="00E86697"/>
    <w:rsid w:val="00E8714B"/>
    <w:rsid w:val="00E87173"/>
    <w:rsid w:val="00E871AC"/>
    <w:rsid w:val="00E87216"/>
    <w:rsid w:val="00E879F3"/>
    <w:rsid w:val="00E87BFF"/>
    <w:rsid w:val="00E905DF"/>
    <w:rsid w:val="00E90CB3"/>
    <w:rsid w:val="00E90D8E"/>
    <w:rsid w:val="00E9102B"/>
    <w:rsid w:val="00E913AB"/>
    <w:rsid w:val="00E91420"/>
    <w:rsid w:val="00E91467"/>
    <w:rsid w:val="00E914DA"/>
    <w:rsid w:val="00E915A0"/>
    <w:rsid w:val="00E91906"/>
    <w:rsid w:val="00E91A18"/>
    <w:rsid w:val="00E91F55"/>
    <w:rsid w:val="00E92993"/>
    <w:rsid w:val="00E92A5E"/>
    <w:rsid w:val="00E9326A"/>
    <w:rsid w:val="00E93366"/>
    <w:rsid w:val="00E93A24"/>
    <w:rsid w:val="00E93A97"/>
    <w:rsid w:val="00E93AE4"/>
    <w:rsid w:val="00E93BA2"/>
    <w:rsid w:val="00E940B3"/>
    <w:rsid w:val="00E94319"/>
    <w:rsid w:val="00E94396"/>
    <w:rsid w:val="00E943AB"/>
    <w:rsid w:val="00E94526"/>
    <w:rsid w:val="00E94C6B"/>
    <w:rsid w:val="00E94C9F"/>
    <w:rsid w:val="00E951AF"/>
    <w:rsid w:val="00E95551"/>
    <w:rsid w:val="00E963F5"/>
    <w:rsid w:val="00E96699"/>
    <w:rsid w:val="00E966DF"/>
    <w:rsid w:val="00E96930"/>
    <w:rsid w:val="00E9732A"/>
    <w:rsid w:val="00E9734A"/>
    <w:rsid w:val="00E97D79"/>
    <w:rsid w:val="00E97DD9"/>
    <w:rsid w:val="00EA0291"/>
    <w:rsid w:val="00EA02C2"/>
    <w:rsid w:val="00EA042E"/>
    <w:rsid w:val="00EA060A"/>
    <w:rsid w:val="00EA06E6"/>
    <w:rsid w:val="00EA0ADD"/>
    <w:rsid w:val="00EA0C93"/>
    <w:rsid w:val="00EA0D32"/>
    <w:rsid w:val="00EA0D8F"/>
    <w:rsid w:val="00EA0E00"/>
    <w:rsid w:val="00EA0F27"/>
    <w:rsid w:val="00EA1009"/>
    <w:rsid w:val="00EA1459"/>
    <w:rsid w:val="00EA15BA"/>
    <w:rsid w:val="00EA1629"/>
    <w:rsid w:val="00EA187A"/>
    <w:rsid w:val="00EA1966"/>
    <w:rsid w:val="00EA1F05"/>
    <w:rsid w:val="00EA247B"/>
    <w:rsid w:val="00EA25C5"/>
    <w:rsid w:val="00EA264E"/>
    <w:rsid w:val="00EA2F53"/>
    <w:rsid w:val="00EA3771"/>
    <w:rsid w:val="00EA3B2E"/>
    <w:rsid w:val="00EA3B59"/>
    <w:rsid w:val="00EA3D41"/>
    <w:rsid w:val="00EA439D"/>
    <w:rsid w:val="00EA43BC"/>
    <w:rsid w:val="00EA4609"/>
    <w:rsid w:val="00EA4959"/>
    <w:rsid w:val="00EA4984"/>
    <w:rsid w:val="00EA4F4A"/>
    <w:rsid w:val="00EA508F"/>
    <w:rsid w:val="00EA569B"/>
    <w:rsid w:val="00EA5B1C"/>
    <w:rsid w:val="00EA5BB7"/>
    <w:rsid w:val="00EA5C56"/>
    <w:rsid w:val="00EA628D"/>
    <w:rsid w:val="00EA6416"/>
    <w:rsid w:val="00EA646C"/>
    <w:rsid w:val="00EA6533"/>
    <w:rsid w:val="00EA65EB"/>
    <w:rsid w:val="00EA6607"/>
    <w:rsid w:val="00EA6794"/>
    <w:rsid w:val="00EA68A4"/>
    <w:rsid w:val="00EA74AE"/>
    <w:rsid w:val="00EA7728"/>
    <w:rsid w:val="00EA7838"/>
    <w:rsid w:val="00EA789E"/>
    <w:rsid w:val="00EA7B36"/>
    <w:rsid w:val="00EA7D2C"/>
    <w:rsid w:val="00EB021D"/>
    <w:rsid w:val="00EB028F"/>
    <w:rsid w:val="00EB037E"/>
    <w:rsid w:val="00EB07DF"/>
    <w:rsid w:val="00EB116C"/>
    <w:rsid w:val="00EB14F2"/>
    <w:rsid w:val="00EB1582"/>
    <w:rsid w:val="00EB15C7"/>
    <w:rsid w:val="00EB18CC"/>
    <w:rsid w:val="00EB1977"/>
    <w:rsid w:val="00EB1AFA"/>
    <w:rsid w:val="00EB1E23"/>
    <w:rsid w:val="00EB1E5E"/>
    <w:rsid w:val="00EB1EF8"/>
    <w:rsid w:val="00EB1FF1"/>
    <w:rsid w:val="00EB294F"/>
    <w:rsid w:val="00EB2C35"/>
    <w:rsid w:val="00EB2DEC"/>
    <w:rsid w:val="00EB2EF3"/>
    <w:rsid w:val="00EB2F2E"/>
    <w:rsid w:val="00EB3323"/>
    <w:rsid w:val="00EB3673"/>
    <w:rsid w:val="00EB3F3A"/>
    <w:rsid w:val="00EB4735"/>
    <w:rsid w:val="00EB49EA"/>
    <w:rsid w:val="00EB4B80"/>
    <w:rsid w:val="00EB4C9A"/>
    <w:rsid w:val="00EB4FBB"/>
    <w:rsid w:val="00EB5376"/>
    <w:rsid w:val="00EB5677"/>
    <w:rsid w:val="00EB5BCC"/>
    <w:rsid w:val="00EB5D0C"/>
    <w:rsid w:val="00EB624B"/>
    <w:rsid w:val="00EB62DF"/>
    <w:rsid w:val="00EB64A3"/>
    <w:rsid w:val="00EB64BB"/>
    <w:rsid w:val="00EB67EA"/>
    <w:rsid w:val="00EB6F5A"/>
    <w:rsid w:val="00EB70EE"/>
    <w:rsid w:val="00EB712A"/>
    <w:rsid w:val="00EB71CC"/>
    <w:rsid w:val="00EB784F"/>
    <w:rsid w:val="00EB78E5"/>
    <w:rsid w:val="00EB7EF7"/>
    <w:rsid w:val="00EC0235"/>
    <w:rsid w:val="00EC0781"/>
    <w:rsid w:val="00EC0A91"/>
    <w:rsid w:val="00EC0C63"/>
    <w:rsid w:val="00EC0E65"/>
    <w:rsid w:val="00EC0FC6"/>
    <w:rsid w:val="00EC138B"/>
    <w:rsid w:val="00EC1CCC"/>
    <w:rsid w:val="00EC1DBA"/>
    <w:rsid w:val="00EC20EE"/>
    <w:rsid w:val="00EC2F7C"/>
    <w:rsid w:val="00EC32ED"/>
    <w:rsid w:val="00EC36A9"/>
    <w:rsid w:val="00EC3844"/>
    <w:rsid w:val="00EC387C"/>
    <w:rsid w:val="00EC3B98"/>
    <w:rsid w:val="00EC3BEB"/>
    <w:rsid w:val="00EC3DF3"/>
    <w:rsid w:val="00EC4117"/>
    <w:rsid w:val="00EC425B"/>
    <w:rsid w:val="00EC442A"/>
    <w:rsid w:val="00EC46A6"/>
    <w:rsid w:val="00EC4971"/>
    <w:rsid w:val="00EC4B08"/>
    <w:rsid w:val="00EC4C0A"/>
    <w:rsid w:val="00EC5883"/>
    <w:rsid w:val="00EC5C58"/>
    <w:rsid w:val="00EC5D47"/>
    <w:rsid w:val="00EC5D85"/>
    <w:rsid w:val="00EC61A0"/>
    <w:rsid w:val="00EC6344"/>
    <w:rsid w:val="00EC637A"/>
    <w:rsid w:val="00EC6B7C"/>
    <w:rsid w:val="00EC6B9D"/>
    <w:rsid w:val="00EC74AB"/>
    <w:rsid w:val="00EC7800"/>
    <w:rsid w:val="00EC7985"/>
    <w:rsid w:val="00ED01A7"/>
    <w:rsid w:val="00ED0235"/>
    <w:rsid w:val="00ED0249"/>
    <w:rsid w:val="00ED064F"/>
    <w:rsid w:val="00ED0B5B"/>
    <w:rsid w:val="00ED0B95"/>
    <w:rsid w:val="00ED10DB"/>
    <w:rsid w:val="00ED1150"/>
    <w:rsid w:val="00ED16EF"/>
    <w:rsid w:val="00ED1AC3"/>
    <w:rsid w:val="00ED1BA7"/>
    <w:rsid w:val="00ED1C1F"/>
    <w:rsid w:val="00ED1E96"/>
    <w:rsid w:val="00ED20F2"/>
    <w:rsid w:val="00ED254C"/>
    <w:rsid w:val="00ED2837"/>
    <w:rsid w:val="00ED2A73"/>
    <w:rsid w:val="00ED3246"/>
    <w:rsid w:val="00ED338C"/>
    <w:rsid w:val="00ED3473"/>
    <w:rsid w:val="00ED3579"/>
    <w:rsid w:val="00ED364B"/>
    <w:rsid w:val="00ED3891"/>
    <w:rsid w:val="00ED39C8"/>
    <w:rsid w:val="00ED39EB"/>
    <w:rsid w:val="00ED3FB7"/>
    <w:rsid w:val="00ED47AF"/>
    <w:rsid w:val="00ED47E4"/>
    <w:rsid w:val="00ED496E"/>
    <w:rsid w:val="00ED4ACF"/>
    <w:rsid w:val="00ED51AD"/>
    <w:rsid w:val="00ED564D"/>
    <w:rsid w:val="00ED5651"/>
    <w:rsid w:val="00ED56B2"/>
    <w:rsid w:val="00ED58CE"/>
    <w:rsid w:val="00ED5AB4"/>
    <w:rsid w:val="00ED6142"/>
    <w:rsid w:val="00ED6228"/>
    <w:rsid w:val="00ED62D5"/>
    <w:rsid w:val="00ED6397"/>
    <w:rsid w:val="00ED67F0"/>
    <w:rsid w:val="00ED6983"/>
    <w:rsid w:val="00ED6AC5"/>
    <w:rsid w:val="00ED6E95"/>
    <w:rsid w:val="00ED78AA"/>
    <w:rsid w:val="00ED797F"/>
    <w:rsid w:val="00ED7A59"/>
    <w:rsid w:val="00ED7B78"/>
    <w:rsid w:val="00ED7CDA"/>
    <w:rsid w:val="00ED7E4D"/>
    <w:rsid w:val="00ED7FDD"/>
    <w:rsid w:val="00EE0881"/>
    <w:rsid w:val="00EE0B05"/>
    <w:rsid w:val="00EE0D68"/>
    <w:rsid w:val="00EE10A2"/>
    <w:rsid w:val="00EE1202"/>
    <w:rsid w:val="00EE1593"/>
    <w:rsid w:val="00EE1B4B"/>
    <w:rsid w:val="00EE1E67"/>
    <w:rsid w:val="00EE1F99"/>
    <w:rsid w:val="00EE220C"/>
    <w:rsid w:val="00EE2293"/>
    <w:rsid w:val="00EE263A"/>
    <w:rsid w:val="00EE274C"/>
    <w:rsid w:val="00EE2B00"/>
    <w:rsid w:val="00EE2CD7"/>
    <w:rsid w:val="00EE2DC8"/>
    <w:rsid w:val="00EE2E10"/>
    <w:rsid w:val="00EE2F1D"/>
    <w:rsid w:val="00EE3066"/>
    <w:rsid w:val="00EE3167"/>
    <w:rsid w:val="00EE31B7"/>
    <w:rsid w:val="00EE329A"/>
    <w:rsid w:val="00EE3467"/>
    <w:rsid w:val="00EE34D8"/>
    <w:rsid w:val="00EE3563"/>
    <w:rsid w:val="00EE370E"/>
    <w:rsid w:val="00EE3FE0"/>
    <w:rsid w:val="00EE40AD"/>
    <w:rsid w:val="00EE464D"/>
    <w:rsid w:val="00EE4682"/>
    <w:rsid w:val="00EE4A92"/>
    <w:rsid w:val="00EE4EA1"/>
    <w:rsid w:val="00EE4EBD"/>
    <w:rsid w:val="00EE5423"/>
    <w:rsid w:val="00EE55AE"/>
    <w:rsid w:val="00EE5616"/>
    <w:rsid w:val="00EE562E"/>
    <w:rsid w:val="00EE5E74"/>
    <w:rsid w:val="00EE670A"/>
    <w:rsid w:val="00EE6BC2"/>
    <w:rsid w:val="00EE6E0A"/>
    <w:rsid w:val="00EE743E"/>
    <w:rsid w:val="00EE76A3"/>
    <w:rsid w:val="00EE76F9"/>
    <w:rsid w:val="00EE7825"/>
    <w:rsid w:val="00EE7E3B"/>
    <w:rsid w:val="00EF02AC"/>
    <w:rsid w:val="00EF0BFB"/>
    <w:rsid w:val="00EF1427"/>
    <w:rsid w:val="00EF1516"/>
    <w:rsid w:val="00EF177B"/>
    <w:rsid w:val="00EF1856"/>
    <w:rsid w:val="00EF1C83"/>
    <w:rsid w:val="00EF20B2"/>
    <w:rsid w:val="00EF21B4"/>
    <w:rsid w:val="00EF22F9"/>
    <w:rsid w:val="00EF2449"/>
    <w:rsid w:val="00EF252F"/>
    <w:rsid w:val="00EF261F"/>
    <w:rsid w:val="00EF2660"/>
    <w:rsid w:val="00EF276C"/>
    <w:rsid w:val="00EF2AFF"/>
    <w:rsid w:val="00EF2E6A"/>
    <w:rsid w:val="00EF31B5"/>
    <w:rsid w:val="00EF3439"/>
    <w:rsid w:val="00EF3779"/>
    <w:rsid w:val="00EF393B"/>
    <w:rsid w:val="00EF39EE"/>
    <w:rsid w:val="00EF467C"/>
    <w:rsid w:val="00EF46AC"/>
    <w:rsid w:val="00EF46D5"/>
    <w:rsid w:val="00EF475C"/>
    <w:rsid w:val="00EF4779"/>
    <w:rsid w:val="00EF49C3"/>
    <w:rsid w:val="00EF55AB"/>
    <w:rsid w:val="00EF58C8"/>
    <w:rsid w:val="00EF59A8"/>
    <w:rsid w:val="00EF5CAF"/>
    <w:rsid w:val="00EF5F56"/>
    <w:rsid w:val="00EF6053"/>
    <w:rsid w:val="00EF625D"/>
    <w:rsid w:val="00EF62E3"/>
    <w:rsid w:val="00EF647F"/>
    <w:rsid w:val="00EF68D7"/>
    <w:rsid w:val="00EF68F1"/>
    <w:rsid w:val="00EF68F9"/>
    <w:rsid w:val="00EF6E15"/>
    <w:rsid w:val="00EF6F04"/>
    <w:rsid w:val="00EF7022"/>
    <w:rsid w:val="00EF70C8"/>
    <w:rsid w:val="00EF719E"/>
    <w:rsid w:val="00EF7549"/>
    <w:rsid w:val="00EF7843"/>
    <w:rsid w:val="00EF7AE5"/>
    <w:rsid w:val="00EF7EC3"/>
    <w:rsid w:val="00EF7ECC"/>
    <w:rsid w:val="00EF7FF9"/>
    <w:rsid w:val="00F001BE"/>
    <w:rsid w:val="00F001C9"/>
    <w:rsid w:val="00F00486"/>
    <w:rsid w:val="00F00815"/>
    <w:rsid w:val="00F0098C"/>
    <w:rsid w:val="00F009EB"/>
    <w:rsid w:val="00F00B6A"/>
    <w:rsid w:val="00F0102E"/>
    <w:rsid w:val="00F012B6"/>
    <w:rsid w:val="00F01477"/>
    <w:rsid w:val="00F01A0C"/>
    <w:rsid w:val="00F01AD6"/>
    <w:rsid w:val="00F0204B"/>
    <w:rsid w:val="00F02081"/>
    <w:rsid w:val="00F020C0"/>
    <w:rsid w:val="00F021CA"/>
    <w:rsid w:val="00F02A8F"/>
    <w:rsid w:val="00F02E3D"/>
    <w:rsid w:val="00F02FA7"/>
    <w:rsid w:val="00F03076"/>
    <w:rsid w:val="00F032BD"/>
    <w:rsid w:val="00F036C1"/>
    <w:rsid w:val="00F037B5"/>
    <w:rsid w:val="00F038A5"/>
    <w:rsid w:val="00F03916"/>
    <w:rsid w:val="00F03A44"/>
    <w:rsid w:val="00F03D65"/>
    <w:rsid w:val="00F0414D"/>
    <w:rsid w:val="00F04344"/>
    <w:rsid w:val="00F047AF"/>
    <w:rsid w:val="00F047F6"/>
    <w:rsid w:val="00F0532A"/>
    <w:rsid w:val="00F05672"/>
    <w:rsid w:val="00F05775"/>
    <w:rsid w:val="00F057B2"/>
    <w:rsid w:val="00F05B2A"/>
    <w:rsid w:val="00F06059"/>
    <w:rsid w:val="00F06102"/>
    <w:rsid w:val="00F0634B"/>
    <w:rsid w:val="00F065F1"/>
    <w:rsid w:val="00F0729C"/>
    <w:rsid w:val="00F07312"/>
    <w:rsid w:val="00F07606"/>
    <w:rsid w:val="00F078E4"/>
    <w:rsid w:val="00F07ADF"/>
    <w:rsid w:val="00F07E89"/>
    <w:rsid w:val="00F10213"/>
    <w:rsid w:val="00F10500"/>
    <w:rsid w:val="00F10690"/>
    <w:rsid w:val="00F108AF"/>
    <w:rsid w:val="00F10971"/>
    <w:rsid w:val="00F10CA4"/>
    <w:rsid w:val="00F10E0D"/>
    <w:rsid w:val="00F10EEE"/>
    <w:rsid w:val="00F11052"/>
    <w:rsid w:val="00F116FD"/>
    <w:rsid w:val="00F119BF"/>
    <w:rsid w:val="00F11AEC"/>
    <w:rsid w:val="00F126A7"/>
    <w:rsid w:val="00F12BEB"/>
    <w:rsid w:val="00F12CA4"/>
    <w:rsid w:val="00F13C1E"/>
    <w:rsid w:val="00F13C72"/>
    <w:rsid w:val="00F140F9"/>
    <w:rsid w:val="00F1426B"/>
    <w:rsid w:val="00F143DA"/>
    <w:rsid w:val="00F14695"/>
    <w:rsid w:val="00F15154"/>
    <w:rsid w:val="00F151E8"/>
    <w:rsid w:val="00F15210"/>
    <w:rsid w:val="00F15631"/>
    <w:rsid w:val="00F15F28"/>
    <w:rsid w:val="00F164FE"/>
    <w:rsid w:val="00F16CE8"/>
    <w:rsid w:val="00F172C5"/>
    <w:rsid w:val="00F174FB"/>
    <w:rsid w:val="00F175DB"/>
    <w:rsid w:val="00F17794"/>
    <w:rsid w:val="00F17892"/>
    <w:rsid w:val="00F201E9"/>
    <w:rsid w:val="00F202BD"/>
    <w:rsid w:val="00F2063F"/>
    <w:rsid w:val="00F209F3"/>
    <w:rsid w:val="00F20F0D"/>
    <w:rsid w:val="00F20FB9"/>
    <w:rsid w:val="00F2111B"/>
    <w:rsid w:val="00F218F5"/>
    <w:rsid w:val="00F21957"/>
    <w:rsid w:val="00F21C1B"/>
    <w:rsid w:val="00F21E01"/>
    <w:rsid w:val="00F21E81"/>
    <w:rsid w:val="00F22432"/>
    <w:rsid w:val="00F22444"/>
    <w:rsid w:val="00F225C3"/>
    <w:rsid w:val="00F22863"/>
    <w:rsid w:val="00F229EC"/>
    <w:rsid w:val="00F22A80"/>
    <w:rsid w:val="00F22E04"/>
    <w:rsid w:val="00F22E5F"/>
    <w:rsid w:val="00F23391"/>
    <w:rsid w:val="00F237B2"/>
    <w:rsid w:val="00F238D8"/>
    <w:rsid w:val="00F23AA0"/>
    <w:rsid w:val="00F23C30"/>
    <w:rsid w:val="00F23C34"/>
    <w:rsid w:val="00F24078"/>
    <w:rsid w:val="00F24400"/>
    <w:rsid w:val="00F24929"/>
    <w:rsid w:val="00F24AD9"/>
    <w:rsid w:val="00F24C4C"/>
    <w:rsid w:val="00F24DB5"/>
    <w:rsid w:val="00F24E7C"/>
    <w:rsid w:val="00F24EAF"/>
    <w:rsid w:val="00F24F9C"/>
    <w:rsid w:val="00F250A8"/>
    <w:rsid w:val="00F250E4"/>
    <w:rsid w:val="00F254D5"/>
    <w:rsid w:val="00F25610"/>
    <w:rsid w:val="00F25711"/>
    <w:rsid w:val="00F25840"/>
    <w:rsid w:val="00F25AC2"/>
    <w:rsid w:val="00F25D52"/>
    <w:rsid w:val="00F25EA5"/>
    <w:rsid w:val="00F2631D"/>
    <w:rsid w:val="00F26B36"/>
    <w:rsid w:val="00F26B9F"/>
    <w:rsid w:val="00F26C41"/>
    <w:rsid w:val="00F26EE9"/>
    <w:rsid w:val="00F2706F"/>
    <w:rsid w:val="00F2718A"/>
    <w:rsid w:val="00F27439"/>
    <w:rsid w:val="00F27494"/>
    <w:rsid w:val="00F276AF"/>
    <w:rsid w:val="00F27A4C"/>
    <w:rsid w:val="00F27B5C"/>
    <w:rsid w:val="00F27F38"/>
    <w:rsid w:val="00F30218"/>
    <w:rsid w:val="00F3049D"/>
    <w:rsid w:val="00F305E8"/>
    <w:rsid w:val="00F30649"/>
    <w:rsid w:val="00F307CA"/>
    <w:rsid w:val="00F30815"/>
    <w:rsid w:val="00F30930"/>
    <w:rsid w:val="00F30B99"/>
    <w:rsid w:val="00F30C09"/>
    <w:rsid w:val="00F31064"/>
    <w:rsid w:val="00F31272"/>
    <w:rsid w:val="00F31687"/>
    <w:rsid w:val="00F31890"/>
    <w:rsid w:val="00F318E1"/>
    <w:rsid w:val="00F32181"/>
    <w:rsid w:val="00F3219C"/>
    <w:rsid w:val="00F321D1"/>
    <w:rsid w:val="00F322F2"/>
    <w:rsid w:val="00F32380"/>
    <w:rsid w:val="00F323DC"/>
    <w:rsid w:val="00F328F8"/>
    <w:rsid w:val="00F32DBD"/>
    <w:rsid w:val="00F337E3"/>
    <w:rsid w:val="00F3393D"/>
    <w:rsid w:val="00F33A4B"/>
    <w:rsid w:val="00F34122"/>
    <w:rsid w:val="00F341FA"/>
    <w:rsid w:val="00F34266"/>
    <w:rsid w:val="00F34C1E"/>
    <w:rsid w:val="00F34E4B"/>
    <w:rsid w:val="00F35627"/>
    <w:rsid w:val="00F356C1"/>
    <w:rsid w:val="00F367DE"/>
    <w:rsid w:val="00F36C76"/>
    <w:rsid w:val="00F37171"/>
    <w:rsid w:val="00F37209"/>
    <w:rsid w:val="00F372A1"/>
    <w:rsid w:val="00F372E3"/>
    <w:rsid w:val="00F37C35"/>
    <w:rsid w:val="00F37FEA"/>
    <w:rsid w:val="00F400DD"/>
    <w:rsid w:val="00F407FD"/>
    <w:rsid w:val="00F40832"/>
    <w:rsid w:val="00F40ED9"/>
    <w:rsid w:val="00F41105"/>
    <w:rsid w:val="00F413FD"/>
    <w:rsid w:val="00F41731"/>
    <w:rsid w:val="00F4177C"/>
    <w:rsid w:val="00F418F2"/>
    <w:rsid w:val="00F41B89"/>
    <w:rsid w:val="00F41E1A"/>
    <w:rsid w:val="00F41E71"/>
    <w:rsid w:val="00F435C4"/>
    <w:rsid w:val="00F43617"/>
    <w:rsid w:val="00F43691"/>
    <w:rsid w:val="00F439B2"/>
    <w:rsid w:val="00F43DDC"/>
    <w:rsid w:val="00F440C3"/>
    <w:rsid w:val="00F44451"/>
    <w:rsid w:val="00F44860"/>
    <w:rsid w:val="00F4487A"/>
    <w:rsid w:val="00F44D2B"/>
    <w:rsid w:val="00F44E03"/>
    <w:rsid w:val="00F45095"/>
    <w:rsid w:val="00F45162"/>
    <w:rsid w:val="00F453F9"/>
    <w:rsid w:val="00F45BA3"/>
    <w:rsid w:val="00F46473"/>
    <w:rsid w:val="00F4680C"/>
    <w:rsid w:val="00F46E9D"/>
    <w:rsid w:val="00F46F06"/>
    <w:rsid w:val="00F46F21"/>
    <w:rsid w:val="00F4720C"/>
    <w:rsid w:val="00F47333"/>
    <w:rsid w:val="00F47472"/>
    <w:rsid w:val="00F477FF"/>
    <w:rsid w:val="00F4799D"/>
    <w:rsid w:val="00F479B9"/>
    <w:rsid w:val="00F508ED"/>
    <w:rsid w:val="00F50B80"/>
    <w:rsid w:val="00F50F74"/>
    <w:rsid w:val="00F511A4"/>
    <w:rsid w:val="00F511B1"/>
    <w:rsid w:val="00F5152B"/>
    <w:rsid w:val="00F51785"/>
    <w:rsid w:val="00F517D9"/>
    <w:rsid w:val="00F51FBE"/>
    <w:rsid w:val="00F52629"/>
    <w:rsid w:val="00F52828"/>
    <w:rsid w:val="00F52A8C"/>
    <w:rsid w:val="00F52C20"/>
    <w:rsid w:val="00F52E6D"/>
    <w:rsid w:val="00F5385B"/>
    <w:rsid w:val="00F53A0C"/>
    <w:rsid w:val="00F53E6E"/>
    <w:rsid w:val="00F54156"/>
    <w:rsid w:val="00F543BB"/>
    <w:rsid w:val="00F54470"/>
    <w:rsid w:val="00F54949"/>
    <w:rsid w:val="00F54BF2"/>
    <w:rsid w:val="00F5548E"/>
    <w:rsid w:val="00F5561F"/>
    <w:rsid w:val="00F55AAE"/>
    <w:rsid w:val="00F55E43"/>
    <w:rsid w:val="00F56094"/>
    <w:rsid w:val="00F566E9"/>
    <w:rsid w:val="00F566EA"/>
    <w:rsid w:val="00F57075"/>
    <w:rsid w:val="00F574F5"/>
    <w:rsid w:val="00F57660"/>
    <w:rsid w:val="00F57782"/>
    <w:rsid w:val="00F577E2"/>
    <w:rsid w:val="00F5782E"/>
    <w:rsid w:val="00F57861"/>
    <w:rsid w:val="00F57E4E"/>
    <w:rsid w:val="00F57E6C"/>
    <w:rsid w:val="00F60080"/>
    <w:rsid w:val="00F60105"/>
    <w:rsid w:val="00F604A5"/>
    <w:rsid w:val="00F604F1"/>
    <w:rsid w:val="00F60599"/>
    <w:rsid w:val="00F60791"/>
    <w:rsid w:val="00F6079E"/>
    <w:rsid w:val="00F6080D"/>
    <w:rsid w:val="00F60C42"/>
    <w:rsid w:val="00F6102F"/>
    <w:rsid w:val="00F61075"/>
    <w:rsid w:val="00F6128D"/>
    <w:rsid w:val="00F61671"/>
    <w:rsid w:val="00F617EB"/>
    <w:rsid w:val="00F6180C"/>
    <w:rsid w:val="00F61AD0"/>
    <w:rsid w:val="00F61CB1"/>
    <w:rsid w:val="00F61E9F"/>
    <w:rsid w:val="00F62088"/>
    <w:rsid w:val="00F62105"/>
    <w:rsid w:val="00F6252C"/>
    <w:rsid w:val="00F62780"/>
    <w:rsid w:val="00F627BF"/>
    <w:rsid w:val="00F62913"/>
    <w:rsid w:val="00F62D98"/>
    <w:rsid w:val="00F63327"/>
    <w:rsid w:val="00F633DA"/>
    <w:rsid w:val="00F636E1"/>
    <w:rsid w:val="00F63EC7"/>
    <w:rsid w:val="00F63F70"/>
    <w:rsid w:val="00F6412D"/>
    <w:rsid w:val="00F6413B"/>
    <w:rsid w:val="00F64186"/>
    <w:rsid w:val="00F641FC"/>
    <w:rsid w:val="00F643CD"/>
    <w:rsid w:val="00F64908"/>
    <w:rsid w:val="00F64A12"/>
    <w:rsid w:val="00F64A2C"/>
    <w:rsid w:val="00F65687"/>
    <w:rsid w:val="00F65C9B"/>
    <w:rsid w:val="00F65D4D"/>
    <w:rsid w:val="00F65F5E"/>
    <w:rsid w:val="00F66151"/>
    <w:rsid w:val="00F661A0"/>
    <w:rsid w:val="00F6626B"/>
    <w:rsid w:val="00F6693F"/>
    <w:rsid w:val="00F67033"/>
    <w:rsid w:val="00F6710B"/>
    <w:rsid w:val="00F67119"/>
    <w:rsid w:val="00F6718F"/>
    <w:rsid w:val="00F6738A"/>
    <w:rsid w:val="00F677C4"/>
    <w:rsid w:val="00F67BBE"/>
    <w:rsid w:val="00F67C62"/>
    <w:rsid w:val="00F67E77"/>
    <w:rsid w:val="00F67FDF"/>
    <w:rsid w:val="00F70568"/>
    <w:rsid w:val="00F70AAD"/>
    <w:rsid w:val="00F70B00"/>
    <w:rsid w:val="00F70C6B"/>
    <w:rsid w:val="00F70F87"/>
    <w:rsid w:val="00F7145D"/>
    <w:rsid w:val="00F71778"/>
    <w:rsid w:val="00F719BC"/>
    <w:rsid w:val="00F71D9F"/>
    <w:rsid w:val="00F7207D"/>
    <w:rsid w:val="00F72692"/>
    <w:rsid w:val="00F7287D"/>
    <w:rsid w:val="00F72924"/>
    <w:rsid w:val="00F72AC6"/>
    <w:rsid w:val="00F73062"/>
    <w:rsid w:val="00F730D7"/>
    <w:rsid w:val="00F73186"/>
    <w:rsid w:val="00F732C9"/>
    <w:rsid w:val="00F73C61"/>
    <w:rsid w:val="00F74BB4"/>
    <w:rsid w:val="00F74C5A"/>
    <w:rsid w:val="00F74C90"/>
    <w:rsid w:val="00F7504E"/>
    <w:rsid w:val="00F750C0"/>
    <w:rsid w:val="00F7564A"/>
    <w:rsid w:val="00F758B4"/>
    <w:rsid w:val="00F758FF"/>
    <w:rsid w:val="00F75B74"/>
    <w:rsid w:val="00F75C8D"/>
    <w:rsid w:val="00F75CD7"/>
    <w:rsid w:val="00F75DF7"/>
    <w:rsid w:val="00F76B71"/>
    <w:rsid w:val="00F76F65"/>
    <w:rsid w:val="00F770F8"/>
    <w:rsid w:val="00F772A4"/>
    <w:rsid w:val="00F77815"/>
    <w:rsid w:val="00F805CE"/>
    <w:rsid w:val="00F80A42"/>
    <w:rsid w:val="00F80D12"/>
    <w:rsid w:val="00F8136D"/>
    <w:rsid w:val="00F813F9"/>
    <w:rsid w:val="00F81421"/>
    <w:rsid w:val="00F814CF"/>
    <w:rsid w:val="00F8183B"/>
    <w:rsid w:val="00F81B40"/>
    <w:rsid w:val="00F81C32"/>
    <w:rsid w:val="00F81FCF"/>
    <w:rsid w:val="00F81FDA"/>
    <w:rsid w:val="00F8248F"/>
    <w:rsid w:val="00F825B7"/>
    <w:rsid w:val="00F82658"/>
    <w:rsid w:val="00F82C81"/>
    <w:rsid w:val="00F83146"/>
    <w:rsid w:val="00F831AB"/>
    <w:rsid w:val="00F83335"/>
    <w:rsid w:val="00F835A2"/>
    <w:rsid w:val="00F835C5"/>
    <w:rsid w:val="00F83807"/>
    <w:rsid w:val="00F83885"/>
    <w:rsid w:val="00F8389E"/>
    <w:rsid w:val="00F83EE1"/>
    <w:rsid w:val="00F840FB"/>
    <w:rsid w:val="00F8419E"/>
    <w:rsid w:val="00F843F5"/>
    <w:rsid w:val="00F8444E"/>
    <w:rsid w:val="00F845E8"/>
    <w:rsid w:val="00F8465E"/>
    <w:rsid w:val="00F84D29"/>
    <w:rsid w:val="00F84E59"/>
    <w:rsid w:val="00F85020"/>
    <w:rsid w:val="00F8507D"/>
    <w:rsid w:val="00F85235"/>
    <w:rsid w:val="00F854A9"/>
    <w:rsid w:val="00F85508"/>
    <w:rsid w:val="00F855CB"/>
    <w:rsid w:val="00F85C37"/>
    <w:rsid w:val="00F85E16"/>
    <w:rsid w:val="00F861DF"/>
    <w:rsid w:val="00F864DD"/>
    <w:rsid w:val="00F86BAA"/>
    <w:rsid w:val="00F86C31"/>
    <w:rsid w:val="00F8728D"/>
    <w:rsid w:val="00F87A21"/>
    <w:rsid w:val="00F87B7A"/>
    <w:rsid w:val="00F87C2F"/>
    <w:rsid w:val="00F9043D"/>
    <w:rsid w:val="00F905EB"/>
    <w:rsid w:val="00F90608"/>
    <w:rsid w:val="00F9089D"/>
    <w:rsid w:val="00F90901"/>
    <w:rsid w:val="00F90AB8"/>
    <w:rsid w:val="00F90B1F"/>
    <w:rsid w:val="00F90B2D"/>
    <w:rsid w:val="00F90BF3"/>
    <w:rsid w:val="00F91536"/>
    <w:rsid w:val="00F9189B"/>
    <w:rsid w:val="00F91ABC"/>
    <w:rsid w:val="00F91F19"/>
    <w:rsid w:val="00F9220C"/>
    <w:rsid w:val="00F92433"/>
    <w:rsid w:val="00F9278C"/>
    <w:rsid w:val="00F9288E"/>
    <w:rsid w:val="00F92F3C"/>
    <w:rsid w:val="00F935DA"/>
    <w:rsid w:val="00F936AE"/>
    <w:rsid w:val="00F939DC"/>
    <w:rsid w:val="00F93A60"/>
    <w:rsid w:val="00F93A72"/>
    <w:rsid w:val="00F942A3"/>
    <w:rsid w:val="00F9431C"/>
    <w:rsid w:val="00F94687"/>
    <w:rsid w:val="00F946C8"/>
    <w:rsid w:val="00F94C42"/>
    <w:rsid w:val="00F94E28"/>
    <w:rsid w:val="00F94E56"/>
    <w:rsid w:val="00F95035"/>
    <w:rsid w:val="00F951EE"/>
    <w:rsid w:val="00F95261"/>
    <w:rsid w:val="00F95832"/>
    <w:rsid w:val="00F95ED1"/>
    <w:rsid w:val="00F95F3E"/>
    <w:rsid w:val="00F964E7"/>
    <w:rsid w:val="00F965C5"/>
    <w:rsid w:val="00F96BFF"/>
    <w:rsid w:val="00F96FC9"/>
    <w:rsid w:val="00F97334"/>
    <w:rsid w:val="00F973FD"/>
    <w:rsid w:val="00F97D19"/>
    <w:rsid w:val="00F97DFB"/>
    <w:rsid w:val="00FA01D6"/>
    <w:rsid w:val="00FA0345"/>
    <w:rsid w:val="00FA086D"/>
    <w:rsid w:val="00FA0A93"/>
    <w:rsid w:val="00FA0BC6"/>
    <w:rsid w:val="00FA0F94"/>
    <w:rsid w:val="00FA1372"/>
    <w:rsid w:val="00FA1C57"/>
    <w:rsid w:val="00FA1D13"/>
    <w:rsid w:val="00FA1D19"/>
    <w:rsid w:val="00FA205A"/>
    <w:rsid w:val="00FA215F"/>
    <w:rsid w:val="00FA231A"/>
    <w:rsid w:val="00FA24F2"/>
    <w:rsid w:val="00FA27E8"/>
    <w:rsid w:val="00FA2CA6"/>
    <w:rsid w:val="00FA2E14"/>
    <w:rsid w:val="00FA35F1"/>
    <w:rsid w:val="00FA35F9"/>
    <w:rsid w:val="00FA3A90"/>
    <w:rsid w:val="00FA4089"/>
    <w:rsid w:val="00FA4205"/>
    <w:rsid w:val="00FA43D6"/>
    <w:rsid w:val="00FA4538"/>
    <w:rsid w:val="00FA454D"/>
    <w:rsid w:val="00FA4783"/>
    <w:rsid w:val="00FA4D1A"/>
    <w:rsid w:val="00FA51AE"/>
    <w:rsid w:val="00FA51D5"/>
    <w:rsid w:val="00FA5250"/>
    <w:rsid w:val="00FA54C6"/>
    <w:rsid w:val="00FA57BC"/>
    <w:rsid w:val="00FA58A3"/>
    <w:rsid w:val="00FA59A7"/>
    <w:rsid w:val="00FA5EB1"/>
    <w:rsid w:val="00FA6201"/>
    <w:rsid w:val="00FA62D5"/>
    <w:rsid w:val="00FA6432"/>
    <w:rsid w:val="00FA64D5"/>
    <w:rsid w:val="00FA6711"/>
    <w:rsid w:val="00FA68CC"/>
    <w:rsid w:val="00FA68F6"/>
    <w:rsid w:val="00FA6B1B"/>
    <w:rsid w:val="00FA6F8F"/>
    <w:rsid w:val="00FA7045"/>
    <w:rsid w:val="00FA72E0"/>
    <w:rsid w:val="00FA7482"/>
    <w:rsid w:val="00FA78BE"/>
    <w:rsid w:val="00FA7A57"/>
    <w:rsid w:val="00FA7DE5"/>
    <w:rsid w:val="00FB0311"/>
    <w:rsid w:val="00FB05A9"/>
    <w:rsid w:val="00FB069F"/>
    <w:rsid w:val="00FB0C7F"/>
    <w:rsid w:val="00FB0F9D"/>
    <w:rsid w:val="00FB0FB6"/>
    <w:rsid w:val="00FB1134"/>
    <w:rsid w:val="00FB1442"/>
    <w:rsid w:val="00FB1599"/>
    <w:rsid w:val="00FB1C75"/>
    <w:rsid w:val="00FB1EA3"/>
    <w:rsid w:val="00FB2188"/>
    <w:rsid w:val="00FB23C6"/>
    <w:rsid w:val="00FB28B9"/>
    <w:rsid w:val="00FB2B33"/>
    <w:rsid w:val="00FB30F4"/>
    <w:rsid w:val="00FB35A9"/>
    <w:rsid w:val="00FB3991"/>
    <w:rsid w:val="00FB3D02"/>
    <w:rsid w:val="00FB3D37"/>
    <w:rsid w:val="00FB42B2"/>
    <w:rsid w:val="00FB43D1"/>
    <w:rsid w:val="00FB440A"/>
    <w:rsid w:val="00FB4597"/>
    <w:rsid w:val="00FB4A51"/>
    <w:rsid w:val="00FB4CC7"/>
    <w:rsid w:val="00FB4DAB"/>
    <w:rsid w:val="00FB4FBC"/>
    <w:rsid w:val="00FB52E8"/>
    <w:rsid w:val="00FB5643"/>
    <w:rsid w:val="00FB5A97"/>
    <w:rsid w:val="00FB5C96"/>
    <w:rsid w:val="00FB5CAB"/>
    <w:rsid w:val="00FB5CAD"/>
    <w:rsid w:val="00FB5CD3"/>
    <w:rsid w:val="00FB64C1"/>
    <w:rsid w:val="00FB64F7"/>
    <w:rsid w:val="00FB674C"/>
    <w:rsid w:val="00FB69B2"/>
    <w:rsid w:val="00FB6C07"/>
    <w:rsid w:val="00FB6CCE"/>
    <w:rsid w:val="00FB73E7"/>
    <w:rsid w:val="00FB784B"/>
    <w:rsid w:val="00FB7C09"/>
    <w:rsid w:val="00FB7D3D"/>
    <w:rsid w:val="00FC0254"/>
    <w:rsid w:val="00FC03DB"/>
    <w:rsid w:val="00FC06E5"/>
    <w:rsid w:val="00FC0753"/>
    <w:rsid w:val="00FC0944"/>
    <w:rsid w:val="00FC0CB9"/>
    <w:rsid w:val="00FC0EFB"/>
    <w:rsid w:val="00FC10FD"/>
    <w:rsid w:val="00FC1358"/>
    <w:rsid w:val="00FC1532"/>
    <w:rsid w:val="00FC154F"/>
    <w:rsid w:val="00FC15C0"/>
    <w:rsid w:val="00FC182E"/>
    <w:rsid w:val="00FC1B42"/>
    <w:rsid w:val="00FC1C0D"/>
    <w:rsid w:val="00FC1F64"/>
    <w:rsid w:val="00FC226B"/>
    <w:rsid w:val="00FC22FA"/>
    <w:rsid w:val="00FC243E"/>
    <w:rsid w:val="00FC284B"/>
    <w:rsid w:val="00FC2988"/>
    <w:rsid w:val="00FC2A7D"/>
    <w:rsid w:val="00FC2B73"/>
    <w:rsid w:val="00FC2B98"/>
    <w:rsid w:val="00FC2CC5"/>
    <w:rsid w:val="00FC2E6A"/>
    <w:rsid w:val="00FC2EB4"/>
    <w:rsid w:val="00FC32FB"/>
    <w:rsid w:val="00FC38AF"/>
    <w:rsid w:val="00FC3D09"/>
    <w:rsid w:val="00FC4058"/>
    <w:rsid w:val="00FC42E2"/>
    <w:rsid w:val="00FC45EC"/>
    <w:rsid w:val="00FC4FC9"/>
    <w:rsid w:val="00FC501D"/>
    <w:rsid w:val="00FC51F0"/>
    <w:rsid w:val="00FC52EA"/>
    <w:rsid w:val="00FC53F3"/>
    <w:rsid w:val="00FC549A"/>
    <w:rsid w:val="00FC551E"/>
    <w:rsid w:val="00FC5A67"/>
    <w:rsid w:val="00FC5B0D"/>
    <w:rsid w:val="00FC5B7F"/>
    <w:rsid w:val="00FC5BFF"/>
    <w:rsid w:val="00FC5F10"/>
    <w:rsid w:val="00FC611C"/>
    <w:rsid w:val="00FC650D"/>
    <w:rsid w:val="00FC652E"/>
    <w:rsid w:val="00FC65FA"/>
    <w:rsid w:val="00FC6912"/>
    <w:rsid w:val="00FC6B8D"/>
    <w:rsid w:val="00FC79CD"/>
    <w:rsid w:val="00FC7CAE"/>
    <w:rsid w:val="00FC7DA6"/>
    <w:rsid w:val="00FD05C2"/>
    <w:rsid w:val="00FD074C"/>
    <w:rsid w:val="00FD0AB4"/>
    <w:rsid w:val="00FD0E2B"/>
    <w:rsid w:val="00FD0E65"/>
    <w:rsid w:val="00FD0F47"/>
    <w:rsid w:val="00FD1245"/>
    <w:rsid w:val="00FD147A"/>
    <w:rsid w:val="00FD14B0"/>
    <w:rsid w:val="00FD19EC"/>
    <w:rsid w:val="00FD1ECE"/>
    <w:rsid w:val="00FD20F8"/>
    <w:rsid w:val="00FD217F"/>
    <w:rsid w:val="00FD26BA"/>
    <w:rsid w:val="00FD27B0"/>
    <w:rsid w:val="00FD3003"/>
    <w:rsid w:val="00FD35E3"/>
    <w:rsid w:val="00FD364B"/>
    <w:rsid w:val="00FD3831"/>
    <w:rsid w:val="00FD387D"/>
    <w:rsid w:val="00FD3A84"/>
    <w:rsid w:val="00FD3CFC"/>
    <w:rsid w:val="00FD3DA5"/>
    <w:rsid w:val="00FD3EF7"/>
    <w:rsid w:val="00FD468E"/>
    <w:rsid w:val="00FD4824"/>
    <w:rsid w:val="00FD49DC"/>
    <w:rsid w:val="00FD4CFD"/>
    <w:rsid w:val="00FD520C"/>
    <w:rsid w:val="00FD52E4"/>
    <w:rsid w:val="00FD549C"/>
    <w:rsid w:val="00FD5B31"/>
    <w:rsid w:val="00FD5B91"/>
    <w:rsid w:val="00FD5BB9"/>
    <w:rsid w:val="00FD5DB6"/>
    <w:rsid w:val="00FD6027"/>
    <w:rsid w:val="00FD608B"/>
    <w:rsid w:val="00FD67B1"/>
    <w:rsid w:val="00FD6C68"/>
    <w:rsid w:val="00FD7134"/>
    <w:rsid w:val="00FD7C83"/>
    <w:rsid w:val="00FD7EEF"/>
    <w:rsid w:val="00FE000D"/>
    <w:rsid w:val="00FE01AB"/>
    <w:rsid w:val="00FE031F"/>
    <w:rsid w:val="00FE0425"/>
    <w:rsid w:val="00FE0574"/>
    <w:rsid w:val="00FE0682"/>
    <w:rsid w:val="00FE06B7"/>
    <w:rsid w:val="00FE0AEE"/>
    <w:rsid w:val="00FE1189"/>
    <w:rsid w:val="00FE1298"/>
    <w:rsid w:val="00FE1817"/>
    <w:rsid w:val="00FE1C40"/>
    <w:rsid w:val="00FE1E65"/>
    <w:rsid w:val="00FE2139"/>
    <w:rsid w:val="00FE21FA"/>
    <w:rsid w:val="00FE2235"/>
    <w:rsid w:val="00FE2720"/>
    <w:rsid w:val="00FE2A2C"/>
    <w:rsid w:val="00FE2A42"/>
    <w:rsid w:val="00FE2D81"/>
    <w:rsid w:val="00FE3775"/>
    <w:rsid w:val="00FE388A"/>
    <w:rsid w:val="00FE3992"/>
    <w:rsid w:val="00FE39E1"/>
    <w:rsid w:val="00FE3F8D"/>
    <w:rsid w:val="00FE45C2"/>
    <w:rsid w:val="00FE45D8"/>
    <w:rsid w:val="00FE5242"/>
    <w:rsid w:val="00FE5534"/>
    <w:rsid w:val="00FE5A83"/>
    <w:rsid w:val="00FE6120"/>
    <w:rsid w:val="00FE6CBB"/>
    <w:rsid w:val="00FE6D81"/>
    <w:rsid w:val="00FE6DAA"/>
    <w:rsid w:val="00FE6DFA"/>
    <w:rsid w:val="00FE727A"/>
    <w:rsid w:val="00FE7338"/>
    <w:rsid w:val="00FE7352"/>
    <w:rsid w:val="00FE7610"/>
    <w:rsid w:val="00FE78AE"/>
    <w:rsid w:val="00FE7E86"/>
    <w:rsid w:val="00FF03FB"/>
    <w:rsid w:val="00FF0484"/>
    <w:rsid w:val="00FF059F"/>
    <w:rsid w:val="00FF085D"/>
    <w:rsid w:val="00FF094E"/>
    <w:rsid w:val="00FF0A8A"/>
    <w:rsid w:val="00FF0B23"/>
    <w:rsid w:val="00FF1198"/>
    <w:rsid w:val="00FF1C43"/>
    <w:rsid w:val="00FF215D"/>
    <w:rsid w:val="00FF272A"/>
    <w:rsid w:val="00FF28F8"/>
    <w:rsid w:val="00FF2DB6"/>
    <w:rsid w:val="00FF3044"/>
    <w:rsid w:val="00FF323D"/>
    <w:rsid w:val="00FF392D"/>
    <w:rsid w:val="00FF398C"/>
    <w:rsid w:val="00FF3ABC"/>
    <w:rsid w:val="00FF3B09"/>
    <w:rsid w:val="00FF3BC7"/>
    <w:rsid w:val="00FF3FF7"/>
    <w:rsid w:val="00FF40DB"/>
    <w:rsid w:val="00FF40F1"/>
    <w:rsid w:val="00FF4340"/>
    <w:rsid w:val="00FF4602"/>
    <w:rsid w:val="00FF4833"/>
    <w:rsid w:val="00FF4A52"/>
    <w:rsid w:val="00FF4CFE"/>
    <w:rsid w:val="00FF4F89"/>
    <w:rsid w:val="00FF4FCB"/>
    <w:rsid w:val="00FF53B0"/>
    <w:rsid w:val="00FF5A63"/>
    <w:rsid w:val="00FF5AEB"/>
    <w:rsid w:val="00FF5E5C"/>
    <w:rsid w:val="00FF5F40"/>
    <w:rsid w:val="00FF7204"/>
    <w:rsid w:val="00FF772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1404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63599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1">
    <w:name w:val="Heading 1 Char1"/>
    <w:link w:val="Heading1"/>
    <w:uiPriority w:val="99"/>
    <w:rsid w:val="00D70332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5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,b + Angsana New,Bold,Left:  0....,Left:  1 cm,Rig...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uiPriority w:val="99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ableofFigures">
    <w:name w:val="table of figures"/>
    <w:basedOn w:val="Normal"/>
    <w:next w:val="Normal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rsid w:val="00D70332"/>
    <w:rPr>
      <w:sz w:val="29"/>
      <w:szCs w:val="29"/>
    </w:rPr>
  </w:style>
  <w:style w:type="character" w:customStyle="1" w:styleId="shorttext">
    <w:name w:val="short_text"/>
    <w:rsid w:val="00D70332"/>
  </w:style>
  <w:style w:type="paragraph" w:styleId="PlainText">
    <w:name w:val="Plain Text"/>
    <w:basedOn w:val="Normal"/>
    <w:link w:val="PlainTextChar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rsid w:val="00D70332"/>
    <w:rPr>
      <w:rFonts w:cs="Times New Roman"/>
    </w:rPr>
  </w:style>
  <w:style w:type="character" w:customStyle="1" w:styleId="gt-icon-text1">
    <w:name w:val="gt-icon-text1"/>
    <w:rsid w:val="00D70332"/>
    <w:rPr>
      <w:rFonts w:cs="Times New Roman"/>
    </w:rPr>
  </w:style>
  <w:style w:type="character" w:customStyle="1" w:styleId="longtext">
    <w:name w:val="long_text"/>
    <w:rsid w:val="00D70332"/>
    <w:rPr>
      <w:rFonts w:cs="Times New Roman"/>
    </w:rPr>
  </w:style>
  <w:style w:type="character" w:styleId="CommentReference">
    <w:name w:val="annotation reference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  <w:style w:type="paragraph" w:customStyle="1" w:styleId="Ang15">
    <w:name w:val="Ang 15"/>
    <w:basedOn w:val="BodyText"/>
    <w:link w:val="Ang15Char"/>
    <w:qFormat/>
    <w:rsid w:val="0081016B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81016B"/>
    <w:rPr>
      <w:rFonts w:ascii="Angsana New" w:hAnsi="Angsana New"/>
      <w:sz w:val="30"/>
      <w:szCs w:val="30"/>
      <w:lang w:val="en-GB"/>
    </w:rPr>
  </w:style>
  <w:style w:type="table" w:customStyle="1" w:styleId="PlainTable4">
    <w:name w:val="Plain Table 4"/>
    <w:basedOn w:val="TableNormal"/>
    <w:uiPriority w:val="44"/>
    <w:rsid w:val="00532DC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NoSpacing">
    <w:name w:val="No Spacing"/>
    <w:uiPriority w:val="1"/>
    <w:qFormat/>
    <w:rsid w:val="001E36B2"/>
    <w:rPr>
      <w:rFonts w:ascii="Times New Roman" w:hAnsi="Times New Roman"/>
      <w:sz w:val="22"/>
      <w:lang w:val="en-GB" w:bidi="ar-SA"/>
    </w:rPr>
  </w:style>
  <w:style w:type="character" w:customStyle="1" w:styleId="blockChar">
    <w:name w:val="block Char"/>
    <w:aliases w:val="b Char"/>
    <w:locked/>
    <w:rsid w:val="00263E62"/>
    <w:rPr>
      <w:rFonts w:ascii="Times New Roman" w:hAnsi="Times New Roman"/>
      <w:sz w:val="22"/>
      <w:lang w:eastAsia="en-US" w:bidi="ar-SA"/>
    </w:rPr>
  </w:style>
  <w:style w:type="paragraph" w:customStyle="1" w:styleId="Pa47">
    <w:name w:val="Pa47"/>
    <w:basedOn w:val="Normal"/>
    <w:next w:val="Normal"/>
    <w:uiPriority w:val="99"/>
    <w:rsid w:val="006E4BA6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paragraph" w:customStyle="1" w:styleId="1-Number">
    <w:name w:val="1-Number"/>
    <w:basedOn w:val="BodyText"/>
    <w:link w:val="1-NumberChar"/>
    <w:qFormat/>
    <w:rsid w:val="00D34CB8"/>
    <w:pPr>
      <w:tabs>
        <w:tab w:val="left" w:pos="3735"/>
      </w:tabs>
      <w:spacing w:after="0" w:line="240" w:lineRule="atLeast"/>
      <w:ind w:left="34" w:right="204"/>
      <w:jc w:val="right"/>
    </w:pPr>
    <w:rPr>
      <w:rFonts w:ascii="Angsana New" w:hAnsi="Angsana New"/>
      <w:sz w:val="30"/>
      <w:szCs w:val="30"/>
      <w:lang w:val="en-US"/>
    </w:rPr>
  </w:style>
  <w:style w:type="character" w:customStyle="1" w:styleId="1-NumberChar">
    <w:name w:val="1-Number Char"/>
    <w:link w:val="1-Number"/>
    <w:rsid w:val="00D34CB8"/>
    <w:rPr>
      <w:rFonts w:ascii="Angsana New" w:hAnsi="Angsana New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63599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1">
    <w:name w:val="Heading 1 Char1"/>
    <w:link w:val="Heading1"/>
    <w:uiPriority w:val="99"/>
    <w:rsid w:val="00D70332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5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,b + Angsana New,Bold,Left:  0....,Left:  1 cm,Rig...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uiPriority w:val="99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ableofFigures">
    <w:name w:val="table of figures"/>
    <w:basedOn w:val="Normal"/>
    <w:next w:val="Normal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rsid w:val="00D70332"/>
    <w:rPr>
      <w:sz w:val="29"/>
      <w:szCs w:val="29"/>
    </w:rPr>
  </w:style>
  <w:style w:type="character" w:customStyle="1" w:styleId="shorttext">
    <w:name w:val="short_text"/>
    <w:rsid w:val="00D70332"/>
  </w:style>
  <w:style w:type="paragraph" w:styleId="PlainText">
    <w:name w:val="Plain Text"/>
    <w:basedOn w:val="Normal"/>
    <w:link w:val="PlainTextChar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rsid w:val="00D70332"/>
    <w:rPr>
      <w:rFonts w:cs="Times New Roman"/>
    </w:rPr>
  </w:style>
  <w:style w:type="character" w:customStyle="1" w:styleId="gt-icon-text1">
    <w:name w:val="gt-icon-text1"/>
    <w:rsid w:val="00D70332"/>
    <w:rPr>
      <w:rFonts w:cs="Times New Roman"/>
    </w:rPr>
  </w:style>
  <w:style w:type="character" w:customStyle="1" w:styleId="longtext">
    <w:name w:val="long_text"/>
    <w:rsid w:val="00D70332"/>
    <w:rPr>
      <w:rFonts w:cs="Times New Roman"/>
    </w:rPr>
  </w:style>
  <w:style w:type="character" w:styleId="CommentReference">
    <w:name w:val="annotation reference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  <w:style w:type="paragraph" w:customStyle="1" w:styleId="Ang15">
    <w:name w:val="Ang 15"/>
    <w:basedOn w:val="BodyText"/>
    <w:link w:val="Ang15Char"/>
    <w:qFormat/>
    <w:rsid w:val="0081016B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81016B"/>
    <w:rPr>
      <w:rFonts w:ascii="Angsana New" w:hAnsi="Angsana New"/>
      <w:sz w:val="30"/>
      <w:szCs w:val="30"/>
      <w:lang w:val="en-GB"/>
    </w:rPr>
  </w:style>
  <w:style w:type="table" w:customStyle="1" w:styleId="PlainTable4">
    <w:name w:val="Plain Table 4"/>
    <w:basedOn w:val="TableNormal"/>
    <w:uiPriority w:val="44"/>
    <w:rsid w:val="00532DC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NoSpacing">
    <w:name w:val="No Spacing"/>
    <w:uiPriority w:val="1"/>
    <w:qFormat/>
    <w:rsid w:val="001E36B2"/>
    <w:rPr>
      <w:rFonts w:ascii="Times New Roman" w:hAnsi="Times New Roman"/>
      <w:sz w:val="22"/>
      <w:lang w:val="en-GB" w:bidi="ar-SA"/>
    </w:rPr>
  </w:style>
  <w:style w:type="character" w:customStyle="1" w:styleId="blockChar">
    <w:name w:val="block Char"/>
    <w:aliases w:val="b Char"/>
    <w:locked/>
    <w:rsid w:val="00263E62"/>
    <w:rPr>
      <w:rFonts w:ascii="Times New Roman" w:hAnsi="Times New Roman"/>
      <w:sz w:val="22"/>
      <w:lang w:eastAsia="en-US" w:bidi="ar-SA"/>
    </w:rPr>
  </w:style>
  <w:style w:type="paragraph" w:customStyle="1" w:styleId="Pa47">
    <w:name w:val="Pa47"/>
    <w:basedOn w:val="Normal"/>
    <w:next w:val="Normal"/>
    <w:uiPriority w:val="99"/>
    <w:rsid w:val="006E4BA6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paragraph" w:customStyle="1" w:styleId="1-Number">
    <w:name w:val="1-Number"/>
    <w:basedOn w:val="BodyText"/>
    <w:link w:val="1-NumberChar"/>
    <w:qFormat/>
    <w:rsid w:val="00D34CB8"/>
    <w:pPr>
      <w:tabs>
        <w:tab w:val="left" w:pos="3735"/>
      </w:tabs>
      <w:spacing w:after="0" w:line="240" w:lineRule="atLeast"/>
      <w:ind w:left="34" w:right="204"/>
      <w:jc w:val="right"/>
    </w:pPr>
    <w:rPr>
      <w:rFonts w:ascii="Angsana New" w:hAnsi="Angsana New"/>
      <w:sz w:val="30"/>
      <w:szCs w:val="30"/>
      <w:lang w:val="en-US"/>
    </w:rPr>
  </w:style>
  <w:style w:type="character" w:customStyle="1" w:styleId="1-NumberChar">
    <w:name w:val="1-Number Char"/>
    <w:link w:val="1-Number"/>
    <w:rsid w:val="00D34CB8"/>
    <w:rPr>
      <w:rFonts w:ascii="Angsana New" w:hAnsi="Angsana New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A91D55-77C2-422D-BA50-D7F4856CB3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E426F6-2D13-41FB-85BC-739AD04421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9680C0-3605-454C-84B4-6C2AC715250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518</TotalTime>
  <Pages>69</Pages>
  <Words>15985</Words>
  <Characters>68171</Characters>
  <Application>Microsoft Office Word</Application>
  <DocSecurity>0</DocSecurity>
  <Lines>568</Lines>
  <Paragraphs>167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83989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subject/>
  <dc:creator>Kent</dc:creator>
  <cp:keywords/>
  <cp:lastModifiedBy>ชโลทร เจตนาธรรมจิต</cp:lastModifiedBy>
  <cp:revision>117</cp:revision>
  <cp:lastPrinted>2024-02-13T15:10:00Z</cp:lastPrinted>
  <dcterms:created xsi:type="dcterms:W3CDTF">2024-02-09T06:55:00Z</dcterms:created>
  <dcterms:modified xsi:type="dcterms:W3CDTF">2024-02-19T10:36:00Z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2022-02-08T10:57:45Z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fdacb030-95ce-45e5-864c-d27df81fa988</vt:lpwstr>
  </property>
  <property fmtid="{D5CDD505-2E9C-101B-9397-08002B2CF9AE}" pid="8" name="MSIP_Label_4ed8881d-4062-46d6-b0ca-1cc939420954_ContentBits">
    <vt:lpwstr>0</vt:lpwstr>
  </property>
</Properties>
</file>