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30BA1D" w14:textId="77777777" w:rsidR="00D675BD" w:rsidRPr="00FA2792" w:rsidRDefault="00D675BD" w:rsidP="00D675BD">
      <w:pPr>
        <w:spacing w:line="240" w:lineRule="auto"/>
        <w:jc w:val="center"/>
        <w:rPr>
          <w:rFonts w:asciiTheme="majorBidi" w:hAnsiTheme="majorBidi" w:cstheme="majorBidi"/>
          <w:b/>
          <w:bCs/>
          <w:sz w:val="48"/>
          <w:szCs w:val="48"/>
          <w:cs/>
        </w:rPr>
      </w:pPr>
    </w:p>
    <w:p w14:paraId="5B60AC8C" w14:textId="77777777" w:rsidR="00D675BD" w:rsidRPr="00FA2792" w:rsidRDefault="00D675BD" w:rsidP="00D675BD">
      <w:pPr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6C851AD" w14:textId="5472FF5B" w:rsidR="00D675BD" w:rsidRDefault="00D675BD" w:rsidP="00D675BD">
      <w:pPr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5ABB170E" w14:textId="77777777" w:rsidR="009C6D05" w:rsidRPr="00FA2792" w:rsidRDefault="009C6D05" w:rsidP="00D675BD">
      <w:pPr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6DF21304" w14:textId="77777777" w:rsidR="00D675BD" w:rsidRPr="00FA2792" w:rsidRDefault="00D675BD" w:rsidP="00D675BD">
      <w:pPr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7AD070FE" w14:textId="77777777" w:rsidR="00D675BD" w:rsidRPr="00FA2792" w:rsidRDefault="00D675BD" w:rsidP="00D675BD">
      <w:pPr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7066E572" w14:textId="77777777" w:rsidR="00D675BD" w:rsidRPr="00FA2792" w:rsidRDefault="00D675BD" w:rsidP="00D675BD">
      <w:pPr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367D3828" w14:textId="4A2B2898" w:rsidR="00D675BD" w:rsidRPr="00FA2792" w:rsidRDefault="00D675BD" w:rsidP="00D675BD">
      <w:pPr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FA2792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</w:t>
      </w:r>
      <w:r w:rsidR="00113FE9" w:rsidRPr="00FA2792">
        <w:rPr>
          <w:rFonts w:asciiTheme="majorBidi" w:hAnsiTheme="majorBidi" w:cstheme="majorBidi"/>
          <w:b/>
          <w:bCs/>
          <w:sz w:val="52"/>
          <w:szCs w:val="52"/>
          <w:cs/>
        </w:rPr>
        <w:t xml:space="preserve">โกลบอลกรีนเคมิคอล จำกัด </w:t>
      </w:r>
      <w:r w:rsidRPr="00FA2792">
        <w:rPr>
          <w:rFonts w:asciiTheme="majorBidi" w:hAnsiTheme="majorBidi" w:cstheme="majorBidi"/>
          <w:b/>
          <w:bCs/>
          <w:sz w:val="52"/>
          <w:szCs w:val="52"/>
        </w:rPr>
        <w:t>(</w:t>
      </w:r>
      <w:r w:rsidRPr="00FA2792">
        <w:rPr>
          <w:rFonts w:asciiTheme="majorBidi" w:hAnsiTheme="majorBidi" w:cstheme="majorBidi"/>
          <w:b/>
          <w:bCs/>
          <w:sz w:val="52"/>
          <w:szCs w:val="52"/>
          <w:cs/>
        </w:rPr>
        <w:t>มหาชน</w:t>
      </w:r>
      <w:r w:rsidRPr="00FA2792">
        <w:rPr>
          <w:rFonts w:asciiTheme="majorBidi" w:hAnsiTheme="majorBidi" w:cstheme="majorBidi"/>
          <w:b/>
          <w:bCs/>
          <w:sz w:val="52"/>
          <w:szCs w:val="52"/>
        </w:rPr>
        <w:t>)</w:t>
      </w:r>
      <w:r w:rsidRPr="00FA2792">
        <w:rPr>
          <w:rFonts w:asciiTheme="majorBidi" w:hAnsiTheme="majorBidi" w:cstheme="majorBidi"/>
          <w:b/>
          <w:bCs/>
          <w:sz w:val="52"/>
          <w:szCs w:val="52"/>
          <w:cs/>
        </w:rPr>
        <w:t xml:space="preserve"> </w:t>
      </w:r>
    </w:p>
    <w:p w14:paraId="7CE0262D" w14:textId="77777777" w:rsidR="00D675BD" w:rsidRPr="00FA2792" w:rsidRDefault="00D675BD" w:rsidP="00D675BD">
      <w:pPr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</w:pPr>
      <w:r w:rsidRPr="00FA2792"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  <w:t>และบริษัทย่อย</w:t>
      </w:r>
    </w:p>
    <w:p w14:paraId="3E258FC6" w14:textId="77777777" w:rsidR="00D675BD" w:rsidRPr="00FA2792" w:rsidRDefault="00D675BD" w:rsidP="00D675BD">
      <w:pPr>
        <w:spacing w:line="240" w:lineRule="auto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bookmarkStart w:id="0" w:name="SubTitle"/>
    </w:p>
    <w:bookmarkEnd w:id="0"/>
    <w:p w14:paraId="4209697C" w14:textId="56EA3FDF" w:rsidR="00D675BD" w:rsidRPr="00FA2792" w:rsidRDefault="00D675BD" w:rsidP="00D675BD">
      <w:pPr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FA2792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FA2792">
        <w:rPr>
          <w:rFonts w:asciiTheme="majorBidi" w:hAnsiTheme="majorBidi" w:cstheme="majorBidi"/>
          <w:sz w:val="32"/>
          <w:szCs w:val="32"/>
        </w:rPr>
        <w:t>31</w:t>
      </w:r>
      <w:r w:rsidRPr="00FA279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7B4B67">
        <w:rPr>
          <w:rFonts w:asciiTheme="majorBidi" w:hAnsiTheme="majorBidi" w:cstheme="majorBidi"/>
          <w:sz w:val="32"/>
          <w:szCs w:val="32"/>
        </w:rPr>
        <w:t>2566</w:t>
      </w:r>
    </w:p>
    <w:p w14:paraId="7E20899E" w14:textId="77777777" w:rsidR="00D675BD" w:rsidRPr="00FA2792" w:rsidRDefault="00D675BD" w:rsidP="00D675BD">
      <w:pPr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FA2792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414C6EDB" w14:textId="77777777" w:rsidR="00D675BD" w:rsidRPr="00FA2792" w:rsidRDefault="00D675BD" w:rsidP="00D675BD">
      <w:pPr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FA2792">
        <w:rPr>
          <w:rFonts w:asciiTheme="majorBidi" w:hAnsiTheme="majorBidi" w:cstheme="majorBidi"/>
          <w:sz w:val="32"/>
          <w:szCs w:val="32"/>
          <w:cs/>
        </w:rPr>
        <w:t>รายงานของผู้สอบบัญชีรับอนุญาต</w:t>
      </w:r>
    </w:p>
    <w:p w14:paraId="2C459629" w14:textId="77777777" w:rsidR="00D675BD" w:rsidRPr="00FA2792" w:rsidRDefault="00D675BD" w:rsidP="00D675BD">
      <w:pPr>
        <w:pStyle w:val="a0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rPr>
          <w:rFonts w:asciiTheme="majorBidi" w:hAnsiTheme="majorBidi" w:cstheme="majorBidi"/>
          <w:lang w:val="en-GB"/>
        </w:rPr>
      </w:pPr>
    </w:p>
    <w:p w14:paraId="049E6B21" w14:textId="77777777" w:rsidR="00D675BD" w:rsidRPr="00FA2792" w:rsidRDefault="00D675BD" w:rsidP="00D675BD">
      <w:pPr>
        <w:pStyle w:val="a0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rPr>
          <w:rFonts w:asciiTheme="majorBidi" w:hAnsiTheme="majorBidi" w:cstheme="majorBidi"/>
          <w:lang w:val="en-GB"/>
        </w:rPr>
      </w:pPr>
    </w:p>
    <w:p w14:paraId="4C80885C" w14:textId="77777777" w:rsidR="00D675BD" w:rsidRPr="00FA2792" w:rsidRDefault="00D675BD" w:rsidP="00D675BD">
      <w:pPr>
        <w:pStyle w:val="a0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rPr>
          <w:rFonts w:asciiTheme="majorBidi" w:hAnsiTheme="majorBidi" w:cstheme="majorBidi"/>
          <w:lang w:val="en-GB"/>
        </w:rPr>
      </w:pPr>
    </w:p>
    <w:p w14:paraId="79FC142D" w14:textId="77777777" w:rsidR="00D675BD" w:rsidRPr="00FA2792" w:rsidRDefault="00D675BD" w:rsidP="00D675BD">
      <w:pPr>
        <w:pStyle w:val="a0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rPr>
          <w:rFonts w:asciiTheme="majorBidi" w:hAnsiTheme="majorBidi" w:cstheme="majorBidi"/>
          <w:cs/>
          <w:lang w:val="en-US"/>
        </w:rPr>
        <w:sectPr w:rsidR="00D675BD" w:rsidRPr="00FA2792" w:rsidSect="002978A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  <w:titlePg/>
        </w:sectPr>
      </w:pPr>
    </w:p>
    <w:p w14:paraId="2C4C2B67" w14:textId="77777777" w:rsidR="00D675BD" w:rsidRPr="00FA2792" w:rsidRDefault="00D675BD" w:rsidP="00D675BD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1" w:name="_Ref46730557"/>
      <w:bookmarkEnd w:id="1"/>
      <w:r w:rsidRPr="00FA279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0129C771" w14:textId="77777777" w:rsidR="00D675BD" w:rsidRPr="00385FD9" w:rsidRDefault="00D675BD" w:rsidP="00385FD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28"/>
          <w:szCs w:val="28"/>
          <w:cs/>
        </w:rPr>
      </w:pPr>
    </w:p>
    <w:p w14:paraId="3AD4F64B" w14:textId="5C49E421" w:rsidR="00D675BD" w:rsidRPr="00FA2792" w:rsidRDefault="00D675BD" w:rsidP="00B62DE9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A2792">
        <w:rPr>
          <w:rFonts w:asciiTheme="majorBidi" w:hAnsiTheme="majorBidi" w:cstheme="majorBidi"/>
          <w:b/>
          <w:bCs/>
          <w:sz w:val="32"/>
          <w:szCs w:val="32"/>
          <w:cs/>
        </w:rPr>
        <w:t>เสนอ ผู้ถือหุ้น</w:t>
      </w:r>
      <w:r w:rsidR="00B62DE9" w:rsidRPr="00B62DE9">
        <w:rPr>
          <w:rFonts w:asciiTheme="majorBidi" w:hAnsiTheme="majorBidi" w:hint="cs"/>
          <w:b/>
          <w:bCs/>
          <w:sz w:val="32"/>
          <w:szCs w:val="32"/>
          <w:cs/>
        </w:rPr>
        <w:t>บริษัท</w:t>
      </w:r>
      <w:r w:rsidR="00B62DE9" w:rsidRPr="00B62DE9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 w:rsidR="00B62DE9" w:rsidRPr="00B62DE9">
        <w:rPr>
          <w:rFonts w:asciiTheme="majorBidi" w:hAnsiTheme="majorBidi" w:hint="cs"/>
          <w:b/>
          <w:bCs/>
          <w:sz w:val="32"/>
          <w:szCs w:val="32"/>
          <w:cs/>
        </w:rPr>
        <w:t>โกลบอลกรีนเคมิคอล</w:t>
      </w:r>
      <w:r w:rsidR="00B62DE9" w:rsidRPr="00B62DE9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 w:rsidR="00B62DE9" w:rsidRPr="00B62DE9">
        <w:rPr>
          <w:rFonts w:asciiTheme="majorBidi" w:hAnsiTheme="majorBidi" w:hint="cs"/>
          <w:b/>
          <w:bCs/>
          <w:sz w:val="32"/>
          <w:szCs w:val="32"/>
          <w:cs/>
        </w:rPr>
        <w:t>จำกัด</w:t>
      </w:r>
      <w:r w:rsidR="00B62DE9" w:rsidRPr="00B62DE9">
        <w:rPr>
          <w:rFonts w:asciiTheme="majorBidi" w:hAnsiTheme="majorBidi"/>
          <w:b/>
          <w:bCs/>
          <w:sz w:val="32"/>
          <w:szCs w:val="32"/>
          <w:cs/>
        </w:rPr>
        <w:t xml:space="preserve"> (</w:t>
      </w:r>
      <w:r w:rsidR="00B62DE9" w:rsidRPr="00B62DE9">
        <w:rPr>
          <w:rFonts w:asciiTheme="majorBidi" w:hAnsiTheme="majorBidi" w:hint="cs"/>
          <w:b/>
          <w:bCs/>
          <w:sz w:val="32"/>
          <w:szCs w:val="32"/>
          <w:cs/>
        </w:rPr>
        <w:t>มหาชน</w:t>
      </w:r>
      <w:r w:rsidR="00B62DE9" w:rsidRPr="00B62DE9">
        <w:rPr>
          <w:rFonts w:asciiTheme="majorBidi" w:hAnsiTheme="majorBidi"/>
          <w:b/>
          <w:bCs/>
          <w:sz w:val="32"/>
          <w:szCs w:val="32"/>
          <w:cs/>
        </w:rPr>
        <w:t>)</w:t>
      </w:r>
    </w:p>
    <w:p w14:paraId="16F97696" w14:textId="77777777" w:rsidR="00D675BD" w:rsidRPr="00385FD9" w:rsidRDefault="00D675BD" w:rsidP="00385FD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28"/>
          <w:szCs w:val="28"/>
        </w:rPr>
      </w:pPr>
    </w:p>
    <w:p w14:paraId="7B47278A" w14:textId="77777777" w:rsidR="00D675BD" w:rsidRPr="00FA2792" w:rsidRDefault="00D675BD" w:rsidP="00D675BD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FA2792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14:paraId="73C4CB2C" w14:textId="77777777" w:rsidR="00D675BD" w:rsidRPr="00385FD9" w:rsidRDefault="00D675BD" w:rsidP="00D675B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28"/>
          <w:szCs w:val="28"/>
        </w:rPr>
      </w:pPr>
    </w:p>
    <w:p w14:paraId="5FB34281" w14:textId="23A93FC4" w:rsidR="00D675BD" w:rsidRPr="00FA2792" w:rsidRDefault="00D675BD" w:rsidP="00D675B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A2792">
        <w:rPr>
          <w:rFonts w:asciiTheme="majorBidi" w:eastAsia="Calibri" w:hAnsiTheme="majorBidi" w:cstheme="majorBidi"/>
          <w:sz w:val="30"/>
          <w:szCs w:val="30"/>
          <w:cs/>
        </w:rPr>
        <w:t xml:space="preserve">ข้าพเจ้าได้ตรวจสอบงบการเงินรวมและงบการเงินเฉพาะกิจการของบริษัท </w:t>
      </w:r>
      <w:r w:rsidR="00330F0D" w:rsidRPr="00FA2792">
        <w:rPr>
          <w:rFonts w:asciiTheme="majorBidi" w:eastAsia="Calibri" w:hAnsiTheme="majorBidi" w:cstheme="majorBidi"/>
          <w:sz w:val="30"/>
          <w:szCs w:val="30"/>
          <w:cs/>
        </w:rPr>
        <w:t xml:space="preserve">โกลบอลกรีนเคมิคอล 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>จำกัด</w:t>
      </w:r>
      <w:r w:rsidRPr="00FA279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>(มหาชน) และบริษัทย่อย (</w:t>
      </w:r>
      <w:r w:rsidRPr="00FA2792">
        <w:rPr>
          <w:rFonts w:asciiTheme="majorBidi" w:eastAsia="Calibri" w:hAnsiTheme="majorBidi" w:cstheme="majorBidi"/>
          <w:sz w:val="30"/>
          <w:szCs w:val="30"/>
        </w:rPr>
        <w:t>“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FA2792">
        <w:rPr>
          <w:rFonts w:asciiTheme="majorBidi" w:eastAsia="Calibri" w:hAnsiTheme="majorBidi" w:cstheme="majorBidi"/>
          <w:sz w:val="30"/>
          <w:szCs w:val="30"/>
        </w:rPr>
        <w:t>”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>)</w:t>
      </w:r>
      <w:r w:rsidRPr="00FA279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 xml:space="preserve">และของเฉพาะบริษัท </w:t>
      </w:r>
      <w:r w:rsidR="00330F0D" w:rsidRPr="00FA2792">
        <w:rPr>
          <w:rFonts w:asciiTheme="majorBidi" w:eastAsia="Calibri" w:hAnsiTheme="majorBidi" w:cstheme="majorBidi"/>
          <w:sz w:val="30"/>
          <w:szCs w:val="30"/>
          <w:cs/>
        </w:rPr>
        <w:t xml:space="preserve">โกลบอลกรีนเคมิคอล จำกัด 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>(มหาชน) (</w:t>
      </w:r>
      <w:r w:rsidRPr="00FA2792">
        <w:rPr>
          <w:rFonts w:asciiTheme="majorBidi" w:eastAsia="Calibri" w:hAnsiTheme="majorBidi" w:cstheme="majorBidi"/>
          <w:sz w:val="30"/>
          <w:szCs w:val="30"/>
        </w:rPr>
        <w:t>“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>บริษัท</w:t>
      </w:r>
      <w:r w:rsidRPr="00FA2792">
        <w:rPr>
          <w:rFonts w:asciiTheme="majorBidi" w:eastAsia="Calibri" w:hAnsiTheme="majorBidi" w:cstheme="majorBidi"/>
          <w:sz w:val="30"/>
          <w:szCs w:val="30"/>
        </w:rPr>
        <w:t>”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>) ตามลำดับ</w:t>
      </w:r>
      <w:r w:rsidR="00385FD9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516FAD">
        <w:rPr>
          <w:rFonts w:asciiTheme="majorBidi" w:eastAsia="Calibri" w:hAnsiTheme="majorBidi" w:cstheme="majorBidi"/>
          <w:sz w:val="30"/>
          <w:szCs w:val="30"/>
          <w:cs/>
        </w:rPr>
        <w:t>ซึ่ง</w:t>
      </w:r>
      <w:r w:rsidRPr="00516FAD">
        <w:rPr>
          <w:rFonts w:asciiTheme="majorBidi" w:eastAsia="Calibri" w:hAnsiTheme="majorBidi" w:cstheme="majorBidi"/>
          <w:spacing w:val="4"/>
          <w:sz w:val="30"/>
          <w:szCs w:val="30"/>
          <w:cs/>
        </w:rPr>
        <w:t>ประกอบด้วยงบแสดงฐานะการเงินรวมและงบแสดงฐานะการเงินเฉพาะกิจการ</w:t>
      </w:r>
      <w:r w:rsidRPr="00516FAD">
        <w:rPr>
          <w:rFonts w:asciiTheme="majorBidi" w:eastAsia="Calibri" w:hAnsiTheme="majorBidi" w:cstheme="majorBidi"/>
          <w:spacing w:val="4"/>
          <w:sz w:val="30"/>
          <w:szCs w:val="30"/>
        </w:rPr>
        <w:t xml:space="preserve"> </w:t>
      </w:r>
      <w:r w:rsidRPr="00516FAD">
        <w:rPr>
          <w:rFonts w:asciiTheme="majorBidi" w:eastAsia="Calibri" w:hAnsiTheme="majorBidi" w:cstheme="majorBidi"/>
          <w:spacing w:val="4"/>
          <w:sz w:val="30"/>
          <w:szCs w:val="30"/>
          <w:cs/>
        </w:rPr>
        <w:t>ณ</w:t>
      </w:r>
      <w:r w:rsidRPr="00516FAD">
        <w:rPr>
          <w:rFonts w:asciiTheme="majorBidi" w:eastAsia="Calibri" w:hAnsiTheme="majorBidi" w:cstheme="majorBidi"/>
          <w:spacing w:val="4"/>
          <w:sz w:val="30"/>
          <w:szCs w:val="30"/>
        </w:rPr>
        <w:t xml:space="preserve"> </w:t>
      </w:r>
      <w:r w:rsidRPr="00516FAD">
        <w:rPr>
          <w:rFonts w:asciiTheme="majorBidi" w:eastAsia="Calibri" w:hAnsiTheme="majorBidi" w:cstheme="majorBidi"/>
          <w:spacing w:val="4"/>
          <w:sz w:val="30"/>
          <w:szCs w:val="30"/>
          <w:cs/>
        </w:rPr>
        <w:t xml:space="preserve">วันที่ </w:t>
      </w:r>
      <w:r w:rsidRPr="00516FAD">
        <w:rPr>
          <w:rFonts w:asciiTheme="majorBidi" w:eastAsia="Calibri" w:hAnsiTheme="majorBidi" w:cstheme="majorBidi"/>
          <w:spacing w:val="4"/>
          <w:sz w:val="30"/>
          <w:szCs w:val="30"/>
        </w:rPr>
        <w:t xml:space="preserve">31 </w:t>
      </w:r>
      <w:r w:rsidRPr="00516FAD">
        <w:rPr>
          <w:rFonts w:asciiTheme="majorBidi" w:eastAsia="Calibri" w:hAnsiTheme="majorBidi" w:cstheme="majorBidi"/>
          <w:spacing w:val="4"/>
          <w:sz w:val="30"/>
          <w:szCs w:val="30"/>
          <w:cs/>
        </w:rPr>
        <w:t>ธันวาคม</w:t>
      </w:r>
      <w:r w:rsidRPr="00516FAD">
        <w:rPr>
          <w:rFonts w:asciiTheme="majorBidi" w:eastAsia="Calibri" w:hAnsiTheme="majorBidi" w:cstheme="majorBidi"/>
          <w:spacing w:val="4"/>
          <w:sz w:val="30"/>
          <w:szCs w:val="30"/>
        </w:rPr>
        <w:t xml:space="preserve"> </w:t>
      </w:r>
      <w:r w:rsidR="007B4B67">
        <w:rPr>
          <w:rFonts w:asciiTheme="majorBidi" w:eastAsia="Calibri" w:hAnsiTheme="majorBidi" w:cstheme="majorBidi"/>
          <w:spacing w:val="4"/>
          <w:sz w:val="30"/>
          <w:szCs w:val="30"/>
        </w:rPr>
        <w:t>2566</w:t>
      </w:r>
      <w:r w:rsidRPr="00516FAD">
        <w:rPr>
          <w:rFonts w:asciiTheme="majorBidi" w:eastAsia="Calibri" w:hAnsiTheme="majorBidi" w:cstheme="majorBidi"/>
          <w:spacing w:val="4"/>
          <w:sz w:val="30"/>
          <w:szCs w:val="30"/>
        </w:rPr>
        <w:t xml:space="preserve"> </w:t>
      </w:r>
      <w:r w:rsidR="00E5447C" w:rsidRPr="00516FAD">
        <w:rPr>
          <w:rFonts w:asciiTheme="majorBidi" w:eastAsia="Calibri" w:hAnsiTheme="majorBidi" w:cstheme="majorBidi" w:hint="cs"/>
          <w:spacing w:val="4"/>
          <w:sz w:val="30"/>
          <w:szCs w:val="30"/>
          <w:cs/>
        </w:rPr>
        <w:t xml:space="preserve">งบกำไรขาดทุนรวมและงบกำไรขาดทุนเฉพาะกิจการ </w:t>
      </w:r>
      <w:r w:rsidRPr="00516FAD">
        <w:rPr>
          <w:rFonts w:asciiTheme="majorBidi" w:eastAsia="Calibri" w:hAnsiTheme="majorBidi" w:cstheme="majorBidi"/>
          <w:spacing w:val="4"/>
          <w:sz w:val="30"/>
          <w:szCs w:val="30"/>
          <w:cs/>
        </w:rPr>
        <w:t>ง</w:t>
      </w:r>
      <w:r w:rsidRPr="00FA2792">
        <w:rPr>
          <w:rFonts w:asciiTheme="majorBidi" w:eastAsia="Calibri" w:hAnsiTheme="majorBidi" w:cstheme="majorBidi"/>
          <w:spacing w:val="4"/>
          <w:sz w:val="30"/>
          <w:szCs w:val="30"/>
          <w:cs/>
        </w:rPr>
        <w:t>บกำไร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>ขาดทุนเบ็ดเสร็จรวมและงบกำไรขาดทุนเบ็ดเสร็จเฉพาะกิจการ</w:t>
      </w:r>
      <w:r w:rsidRPr="00FA279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</w:t>
      </w:r>
      <w:r w:rsidR="002C1DFA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>งบกระแสเงินสดรวมและงบกระแสเงินสดเฉพาะกิจการ</w:t>
      </w:r>
      <w:r w:rsidRPr="00FA279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>สำหรับปีสิ้นสุดวันเดียวกัน รวมถึงหมายเหตุซึ่งประกอบด้วยสรุปนโยบายการบัญชีที่สำคั</w:t>
      </w:r>
      <w:r w:rsidRPr="00FA2792">
        <w:rPr>
          <w:rFonts w:asciiTheme="majorBidi" w:hAnsiTheme="majorBidi" w:cstheme="majorBidi"/>
          <w:sz w:val="30"/>
          <w:szCs w:val="30"/>
          <w:cs/>
        </w:rPr>
        <w:t xml:space="preserve">ญและเรื่องอื่น ๆ </w:t>
      </w:r>
    </w:p>
    <w:p w14:paraId="7B0B41E0" w14:textId="77777777" w:rsidR="00D675BD" w:rsidRPr="00385FD9" w:rsidRDefault="00D675BD" w:rsidP="00385FD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28"/>
          <w:szCs w:val="28"/>
        </w:rPr>
      </w:pPr>
    </w:p>
    <w:p w14:paraId="79EB279B" w14:textId="5485B57A" w:rsidR="00D675BD" w:rsidRPr="00FA2792" w:rsidRDefault="00D675BD" w:rsidP="00D675BD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A2792">
        <w:rPr>
          <w:rFonts w:asciiTheme="majorBidi" w:eastAsia="Calibri" w:hAnsiTheme="majorBidi" w:cstheme="majorBidi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FA279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>วันที่</w:t>
      </w:r>
      <w:r w:rsidRPr="00FA2792">
        <w:rPr>
          <w:rFonts w:asciiTheme="majorBidi" w:eastAsia="Calibri" w:hAnsiTheme="majorBidi" w:cstheme="majorBidi"/>
          <w:sz w:val="30"/>
          <w:szCs w:val="30"/>
        </w:rPr>
        <w:t xml:space="preserve"> 31 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 xml:space="preserve">ธันวาคม </w:t>
      </w:r>
      <w:r w:rsidR="007B4B67">
        <w:rPr>
          <w:rFonts w:asciiTheme="majorBidi" w:eastAsia="Calibri" w:hAnsiTheme="majorBidi" w:cstheme="majorBidi"/>
          <w:sz w:val="30"/>
          <w:szCs w:val="30"/>
        </w:rPr>
        <w:t>2566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FA279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</w:t>
      </w:r>
      <w:r w:rsidRPr="00FA2792">
        <w:rPr>
          <w:rFonts w:asciiTheme="majorBidi" w:hAnsiTheme="majorBidi" w:cstheme="majorBidi"/>
          <w:sz w:val="30"/>
          <w:szCs w:val="30"/>
          <w:cs/>
        </w:rPr>
        <w:t>น</w:t>
      </w:r>
    </w:p>
    <w:p w14:paraId="4D5B619D" w14:textId="77777777" w:rsidR="00D675BD" w:rsidRPr="00385FD9" w:rsidRDefault="00D675BD" w:rsidP="00385FD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28"/>
          <w:szCs w:val="28"/>
        </w:rPr>
      </w:pPr>
    </w:p>
    <w:p w14:paraId="45BCAB10" w14:textId="77777777" w:rsidR="00D675BD" w:rsidRPr="00FA2792" w:rsidRDefault="00D675BD" w:rsidP="00D675BD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FA2792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71FB5548" w14:textId="77777777" w:rsidR="00D675BD" w:rsidRPr="00385FD9" w:rsidRDefault="00D675BD" w:rsidP="00385FD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28"/>
          <w:szCs w:val="28"/>
        </w:rPr>
      </w:pPr>
    </w:p>
    <w:p w14:paraId="6A4E783E" w14:textId="77777777" w:rsidR="00AC1382" w:rsidRPr="00AC1382" w:rsidRDefault="00AC1382" w:rsidP="00AC1382">
      <w:pPr>
        <w:jc w:val="thaiDistribute"/>
        <w:rPr>
          <w:rFonts w:ascii="Angsana New" w:hAnsi="Angsana New"/>
          <w:sz w:val="30"/>
          <w:szCs w:val="30"/>
        </w:rPr>
      </w:pPr>
      <w:r w:rsidRPr="00AC1382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AC1382">
        <w:rPr>
          <w:rFonts w:ascii="Angsana New" w:eastAsia="Calibri" w:hAnsi="Angsana New" w:hint="cs"/>
          <w:sz w:val="30"/>
          <w:szCs w:val="30"/>
          <w:cs/>
        </w:rPr>
        <w:t>วรรค</w:t>
      </w:r>
      <w:r w:rsidRPr="00AC1382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AC1382">
        <w:rPr>
          <w:rFonts w:ascii="Angsana New" w:eastAsia="Calibri" w:hAnsi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AC1382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AC1382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AC1382">
        <w:rPr>
          <w:rFonts w:ascii="Angsana New" w:eastAsia="Calibri" w:hAnsi="Angsana New"/>
          <w:sz w:val="30"/>
          <w:szCs w:val="30"/>
          <w:cs/>
        </w:rPr>
        <w:t>บริษัทตาม</w:t>
      </w:r>
      <w:r w:rsidRPr="00AC1382">
        <w:rPr>
          <w:rFonts w:asciiTheme="majorBidi" w:hAnsiTheme="majorBidi" w:cs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Pr="00AC138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C1382">
        <w:rPr>
          <w:rFonts w:asciiTheme="majorBidi" w:hAnsiTheme="majorBidi" w:cstheme="majorBidi"/>
          <w:i/>
          <w:iCs/>
          <w:sz w:val="30"/>
          <w:szCs w:val="30"/>
          <w:cs/>
        </w:rPr>
        <w:t>รวมถึง</w:t>
      </w:r>
      <w:r w:rsidRPr="00AC138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C1382">
        <w:rPr>
          <w:rFonts w:asciiTheme="majorBidi" w:hAnsiTheme="majorBidi" w:cstheme="majorBidi"/>
          <w:i/>
          <w:iCs/>
          <w:sz w:val="30"/>
          <w:szCs w:val="30"/>
          <w:cs/>
        </w:rPr>
        <w:t>มาตรฐานเรื่องความเป็นอิสระ</w:t>
      </w:r>
      <w:r w:rsidRPr="00AC1382">
        <w:rPr>
          <w:rFonts w:asciiTheme="majorBidi" w:hAnsiTheme="majorBidi" w:cstheme="majorBidi"/>
          <w:sz w:val="30"/>
          <w:szCs w:val="30"/>
        </w:rPr>
        <w:t xml:space="preserve"> </w:t>
      </w:r>
      <w:r w:rsidRPr="00AC1382">
        <w:rPr>
          <w:rFonts w:asciiTheme="majorBidi" w:hAnsiTheme="majorBidi" w:cstheme="majorBidi"/>
          <w:sz w:val="30"/>
          <w:szCs w:val="30"/>
          <w:cs/>
        </w:rPr>
        <w:t>ที่กำหนดโดยสภาวิชาชีพบัญชี</w:t>
      </w:r>
      <w:r w:rsidRPr="00AC1382">
        <w:rPr>
          <w:rFonts w:asciiTheme="majorBidi" w:hAnsiTheme="majorBidi" w:cstheme="majorBidi"/>
          <w:sz w:val="30"/>
          <w:szCs w:val="30"/>
        </w:rPr>
        <w:t xml:space="preserve"> (</w:t>
      </w:r>
      <w:r w:rsidRPr="00AC1382">
        <w:rPr>
          <w:rFonts w:asciiTheme="majorBidi" w:hAnsiTheme="majorBidi" w:cstheme="majorBidi"/>
          <w:sz w:val="30"/>
          <w:szCs w:val="30"/>
          <w:cs/>
        </w:rPr>
        <w:t>ประมวลจรรยาบรรณของผู้ประกอบวิชาชีพบัญชี)</w:t>
      </w:r>
      <w:r w:rsidRPr="00AC1382">
        <w:rPr>
          <w:rFonts w:ascii="Angsana New" w:eastAsia="Calibri" w:hAnsi="Angsana New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AC1382">
        <w:rPr>
          <w:rFonts w:ascii="Angsana New" w:eastAsia="Calibri" w:hAnsi="Angsana New"/>
          <w:sz w:val="30"/>
          <w:szCs w:val="30"/>
        </w:rPr>
        <w:t xml:space="preserve"> </w:t>
      </w:r>
      <w:r w:rsidRPr="00AC1382">
        <w:rPr>
          <w:rFonts w:ascii="Angsana New" w:eastAsia="Calibri" w:hAnsi="Angsana New"/>
          <w:sz w:val="30"/>
          <w:szCs w:val="30"/>
          <w:cs/>
        </w:rPr>
        <w:t xml:space="preserve">ๆ </w:t>
      </w:r>
      <w:r w:rsidRPr="00AC1382">
        <w:rPr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AC1382">
        <w:rPr>
          <w:rFonts w:ascii="Angsana New" w:eastAsia="Calibri" w:hAnsi="Angsana New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24A74BC" w14:textId="77777777" w:rsidR="00D675BD" w:rsidRPr="00FA2792" w:rsidRDefault="00D675BD" w:rsidP="00D675BD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D6D4363" w14:textId="77777777" w:rsidR="00D675BD" w:rsidRPr="00FA2792" w:rsidRDefault="00D675BD" w:rsidP="00D675BD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D675BD" w:rsidRPr="00FA2792" w:rsidSect="002978A4">
          <w:headerReference w:type="default" r:id="rId17"/>
          <w:footerReference w:type="default" r:id="rId18"/>
          <w:headerReference w:type="first" r:id="rId19"/>
          <w:footerReference w:type="first" r:id="rId20"/>
          <w:pgSz w:w="11907" w:h="16840" w:code="9"/>
          <w:pgMar w:top="691" w:right="1152" w:bottom="576" w:left="1152" w:header="720" w:footer="720" w:gutter="0"/>
          <w:paperSrc w:first="7" w:other="7"/>
          <w:cols w:space="737"/>
          <w:titlePg/>
          <w:docGrid w:linePitch="408"/>
        </w:sectPr>
      </w:pPr>
    </w:p>
    <w:p w14:paraId="6274DE82" w14:textId="77777777" w:rsidR="00D675BD" w:rsidRPr="00FA2792" w:rsidRDefault="00D675BD" w:rsidP="00D675BD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A2792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3888FA9E" w14:textId="77777777" w:rsidR="00D675BD" w:rsidRPr="00C8306B" w:rsidRDefault="00D675BD" w:rsidP="00D675BD">
      <w:pPr>
        <w:spacing w:line="240" w:lineRule="auto"/>
        <w:jc w:val="thaiDistribute"/>
        <w:rPr>
          <w:rFonts w:asciiTheme="majorBidi" w:eastAsia="Calibri" w:hAnsiTheme="majorBidi" w:cstheme="majorBidi"/>
        </w:rPr>
      </w:pPr>
    </w:p>
    <w:p w14:paraId="7A034D9F" w14:textId="77777777" w:rsidR="00D675BD" w:rsidRPr="00FA2792" w:rsidRDefault="00D675BD" w:rsidP="00D675BD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A2792">
        <w:rPr>
          <w:rFonts w:asciiTheme="majorBidi" w:eastAsia="Calibri" w:hAnsiTheme="majorBidi" w:cstheme="majorBidi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FA2792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>สำหรับงวด</w:t>
      </w:r>
      <w:r w:rsidRPr="00FA2792">
        <w:rPr>
          <w:rFonts w:asciiTheme="majorBidi" w:eastAsia="Calibri" w:hAnsiTheme="majorBidi" w:cstheme="majorBidi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>การตรวจสอบงบการเงิน</w:t>
      </w:r>
      <w:r w:rsidRPr="00FA2792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>โดยรวมและในการแสดงความเห็นของ</w:t>
      </w:r>
      <w:r w:rsidRPr="00FA2792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 xml:space="preserve"> ทั้งนี้</w:t>
      </w:r>
      <w:r w:rsidRPr="00FA2792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6BC5BEE0" w14:textId="77777777" w:rsidR="00D675BD" w:rsidRPr="00C8306B" w:rsidRDefault="00D675BD" w:rsidP="00D675B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</w:rPr>
      </w:pPr>
    </w:p>
    <w:tbl>
      <w:tblPr>
        <w:tblW w:w="9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5"/>
        <w:gridCol w:w="5144"/>
      </w:tblGrid>
      <w:tr w:rsidR="00D349F2" w:rsidRPr="0001097F" w14:paraId="55F676AF" w14:textId="77777777" w:rsidTr="00321F4A">
        <w:tc>
          <w:tcPr>
            <w:tcW w:w="9819" w:type="dxa"/>
            <w:gridSpan w:val="2"/>
            <w:shd w:val="clear" w:color="auto" w:fill="auto"/>
          </w:tcPr>
          <w:p w14:paraId="631273EF" w14:textId="77777777" w:rsidR="00D349F2" w:rsidRPr="0001097F" w:rsidRDefault="00D349F2" w:rsidP="00385FD9">
            <w:pPr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highlight w:val="cyan"/>
              </w:rPr>
            </w:pPr>
            <w:r w:rsidRPr="0001097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มูลค่าของสินค้าคงเหลือ</w:t>
            </w:r>
            <w:r w:rsidRPr="0001097F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D349F2" w:rsidRPr="0001097F" w14:paraId="42820406" w14:textId="77777777" w:rsidTr="00321F4A">
        <w:trPr>
          <w:trHeight w:val="469"/>
        </w:trPr>
        <w:tc>
          <w:tcPr>
            <w:tcW w:w="9819" w:type="dxa"/>
            <w:gridSpan w:val="2"/>
            <w:shd w:val="clear" w:color="auto" w:fill="auto"/>
          </w:tcPr>
          <w:p w14:paraId="6B33EFC3" w14:textId="37EB10E6" w:rsidR="00D349F2" w:rsidRPr="0001097F" w:rsidRDefault="00D349F2" w:rsidP="00385FD9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highlight w:val="cyan"/>
              </w:rPr>
            </w:pPr>
            <w:r w:rsidRPr="0001097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อ้างถึ</w:t>
            </w:r>
            <w:r w:rsidRPr="00516FA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งหมายเหตุข้อ</w:t>
            </w:r>
            <w:r w:rsidR="00686AD3" w:rsidRPr="00516FAD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</w:t>
            </w:r>
            <w:r w:rsidR="00686AD3" w:rsidRPr="00516FAD"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  <w:r w:rsidRPr="00516FA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ของง</w:t>
            </w:r>
            <w:r w:rsidRPr="0001097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บการเงินรวมและงบการเงินเฉพาะกิจการ</w:t>
            </w:r>
          </w:p>
        </w:tc>
      </w:tr>
      <w:tr w:rsidR="00D349F2" w:rsidRPr="0001097F" w14:paraId="4C4B8A1E" w14:textId="77777777" w:rsidTr="0001097F">
        <w:tc>
          <w:tcPr>
            <w:tcW w:w="4675" w:type="dxa"/>
            <w:shd w:val="clear" w:color="auto" w:fill="auto"/>
          </w:tcPr>
          <w:p w14:paraId="10E14182" w14:textId="77777777" w:rsidR="00D349F2" w:rsidRPr="0001097F" w:rsidRDefault="00D349F2" w:rsidP="00385FD9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1097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144" w:type="dxa"/>
            <w:shd w:val="clear" w:color="auto" w:fill="auto"/>
          </w:tcPr>
          <w:p w14:paraId="2C9ADE36" w14:textId="77777777" w:rsidR="00D349F2" w:rsidRPr="0001097F" w:rsidRDefault="00D349F2" w:rsidP="00385FD9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1097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D349F2" w:rsidRPr="0001097F" w14:paraId="32912443" w14:textId="77777777" w:rsidTr="0001097F">
        <w:tc>
          <w:tcPr>
            <w:tcW w:w="4675" w:type="dxa"/>
            <w:shd w:val="clear" w:color="auto" w:fill="auto"/>
          </w:tcPr>
          <w:p w14:paraId="6859D4CA" w14:textId="7497D0F4" w:rsidR="00D349F2" w:rsidRPr="0001097F" w:rsidRDefault="00D349F2" w:rsidP="00385FD9">
            <w:pPr>
              <w:spacing w:line="240" w:lineRule="auto"/>
              <w:ind w:right="65"/>
              <w:jc w:val="thaiDistribut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01097F">
              <w:rPr>
                <w:rFonts w:ascii="Angsana New" w:eastAsia="Times New Roman" w:hAnsi="Angsana New"/>
                <w:sz w:val="30"/>
                <w:szCs w:val="30"/>
                <w:cs/>
              </w:rPr>
              <w:t>สินค้าคงเหลือของกลุ่มบริษัท มียอดคงเหลือที่มี</w:t>
            </w:r>
            <w:r w:rsidRPr="00516FAD">
              <w:rPr>
                <w:rFonts w:ascii="Angsana New" w:eastAsia="Times New Roman" w:hAnsi="Angsana New"/>
                <w:sz w:val="30"/>
                <w:szCs w:val="30"/>
                <w:cs/>
              </w:rPr>
              <w:t>นัยสำคัญในงบการเงินรวมและงบการเงินเฉพาะกิจการ</w:t>
            </w:r>
            <w:r w:rsidR="00686AD3" w:rsidRPr="00516FAD">
              <w:rPr>
                <w:rFonts w:ascii="Angsana New" w:eastAsia="Times New Roman" w:hAnsi="Angsana New" w:hint="cs"/>
                <w:sz w:val="30"/>
                <w:szCs w:val="30"/>
                <w:cs/>
              </w:rPr>
              <w:t>โดย</w:t>
            </w:r>
            <w:r w:rsidRPr="00516FAD">
              <w:rPr>
                <w:rFonts w:ascii="Angsana New" w:eastAsia="Times New Roman" w:hAnsi="Angsana New"/>
                <w:sz w:val="30"/>
                <w:szCs w:val="30"/>
                <w:cs/>
              </w:rPr>
              <w:t>วัตถุดิบแ</w:t>
            </w:r>
            <w:r w:rsidRPr="0001097F">
              <w:rPr>
                <w:rFonts w:ascii="Angsana New" w:eastAsia="Times New Roman" w:hAnsi="Angsana New"/>
                <w:sz w:val="30"/>
                <w:szCs w:val="30"/>
                <w:cs/>
              </w:rPr>
              <w:t>ละสินค้าสำเร็จรูปเป็นสินค้าโภคภัณฑ์ที่มีความผันผวนของราคาซึ่งอาจส่งผลต่อมูลค่าสินค้าคงเหลือ ณ วันสิ้นรอบระยะเวลารายงาน เนื่องด้วยสินค้าคงเหลือนั้นวัดมูลค่าด้วยราคาทุนหรือมูลค่าสุทธิที่จะได้รับแล้วแต่ราคาใดจะต่ำกว่า</w:t>
            </w:r>
            <w:r w:rsidRPr="0001097F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</w:t>
            </w:r>
            <w:r w:rsidRPr="0001097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โดยการประมาณการดังกล่าวเกี่ยวข้องกับการใช้ดุลยพินิจของผู้บริหาร ข้าพเจ้าจึงถือเป็นเรื่องสำคัญในการตรวจสอบของข้าพเจ้า</w:t>
            </w:r>
          </w:p>
          <w:p w14:paraId="59454889" w14:textId="77777777" w:rsidR="00D349F2" w:rsidRPr="0001097F" w:rsidRDefault="00D349F2" w:rsidP="00385FD9">
            <w:pPr>
              <w:spacing w:line="240" w:lineRule="auto"/>
              <w:ind w:right="65"/>
              <w:jc w:val="thaiDistribute"/>
              <w:rPr>
                <w:rFonts w:ascii="Angsana New" w:eastAsia="Times New Roman" w:hAnsi="Angsana New"/>
                <w:sz w:val="30"/>
                <w:szCs w:val="30"/>
              </w:rPr>
            </w:pPr>
            <w:r w:rsidRPr="0001097F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</w:p>
          <w:p w14:paraId="51FC92F9" w14:textId="77777777" w:rsidR="00D349F2" w:rsidRPr="0001097F" w:rsidRDefault="00D349F2" w:rsidP="00385FD9">
            <w:pPr>
              <w:spacing w:after="240" w:line="240" w:lineRule="auto"/>
              <w:ind w:right="72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144" w:type="dxa"/>
            <w:shd w:val="clear" w:color="auto" w:fill="auto"/>
          </w:tcPr>
          <w:p w14:paraId="619F472D" w14:textId="06925792" w:rsidR="00D349F2" w:rsidRDefault="00D349F2" w:rsidP="00991365">
            <w:pPr>
              <w:autoSpaceDE w:val="0"/>
              <w:autoSpaceDN w:val="0"/>
              <w:adjustRightInd w:val="0"/>
              <w:spacing w:after="24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45FD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การตรวจสอบของข้าพเจ้ารวมถึง</w:t>
            </w:r>
          </w:p>
          <w:p w14:paraId="2B644391" w14:textId="77777777" w:rsidR="0013631A" w:rsidRDefault="00645FD7" w:rsidP="00645FD7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180" w:line="240" w:lineRule="auto"/>
              <w:ind w:left="259" w:hanging="259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45FD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ารสอบถามผู้บริหารเพื่อให้ได้มาซึ่งความเข้าใจเกี่ยวกับนโยบายของกลุ่มบริษัทในการพิจารณาประมาณการมูลค่าสุทธิที่จะได้รับของสินค้าคงเหลือ</w:t>
            </w:r>
          </w:p>
          <w:p w14:paraId="74D77CDC" w14:textId="77777777" w:rsidR="0013631A" w:rsidRDefault="00645FD7" w:rsidP="00645FD7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180" w:line="240" w:lineRule="auto"/>
              <w:ind w:left="259" w:hanging="259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45FD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พิจารณาการปฏิบัติตามนโยบายของกลุ่มบริษัทและบริษัทดังกล่าว</w:t>
            </w:r>
            <w:r w:rsidRPr="00645FD7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Pr="00645FD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ประเมินความเหมาะสมของวิธีการคำนวณมูลค่าสุทธิที่จะได้รับของสินค้าคงเหลือ ณ วันสิ้นรอบระยะเวลารายงาน </w:t>
            </w:r>
            <w:r w:rsidR="0013631A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และ</w:t>
            </w:r>
            <w:r w:rsidRPr="00645FD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การพิจารณาความสมเหตุสมผลของราคาตลาดโดยเปรียบเทียบกับราคาที่คาดว่าจะขายของสินค้าโภคภัณฑ์ </w:t>
            </w:r>
          </w:p>
          <w:p w14:paraId="34A3882D" w14:textId="5E2CB98F" w:rsidR="00645FD7" w:rsidRPr="00645FD7" w:rsidRDefault="00645FD7" w:rsidP="00645FD7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180" w:line="240" w:lineRule="auto"/>
              <w:ind w:left="259" w:hanging="259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45FD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ทดสอบความถูกต้องในการคำนวณตลอดจนสุ่มทดสอบกับเอกสารที่เกี่ยวข้อง</w:t>
            </w:r>
          </w:p>
          <w:p w14:paraId="72C60A96" w14:textId="74CF981D" w:rsidR="00D349F2" w:rsidRPr="00645FD7" w:rsidRDefault="00645FD7" w:rsidP="00645FD7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180" w:line="240" w:lineRule="auto"/>
              <w:ind w:left="259" w:hanging="259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45FD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393C29B8" w14:textId="77777777" w:rsidR="00645FD7" w:rsidRDefault="00645FD7" w:rsidP="00D675BD">
      <w:pPr>
        <w:snapToGrid w:val="0"/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</w:p>
    <w:p w14:paraId="6A25FAD5" w14:textId="77777777" w:rsidR="00645FD7" w:rsidRDefault="00645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  <w:r>
        <w:rPr>
          <w:rFonts w:asciiTheme="majorBidi" w:eastAsia="Calibri" w:hAnsiTheme="majorBidi" w:cstheme="majorBidi"/>
          <w:i/>
          <w:iCs/>
          <w:sz w:val="30"/>
          <w:szCs w:val="30"/>
          <w:cs/>
        </w:rPr>
        <w:br w:type="page"/>
      </w:r>
    </w:p>
    <w:p w14:paraId="0D306243" w14:textId="59EDF8CC" w:rsidR="00D675BD" w:rsidRPr="00FA2792" w:rsidRDefault="00D675BD" w:rsidP="00D675BD">
      <w:pPr>
        <w:snapToGrid w:val="0"/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FA2792">
        <w:rPr>
          <w:rFonts w:asciiTheme="majorBidi" w:eastAsia="Calibri" w:hAnsiTheme="majorBidi" w:cstheme="majorBidi"/>
          <w:i/>
          <w:iCs/>
          <w:sz w:val="30"/>
          <w:szCs w:val="30"/>
          <w:cs/>
        </w:rPr>
        <w:lastRenderedPageBreak/>
        <w:t>ข้อมูลอื่น</w:t>
      </w:r>
    </w:p>
    <w:p w14:paraId="1436581E" w14:textId="77777777" w:rsidR="00D675BD" w:rsidRPr="00385FD9" w:rsidRDefault="00D675BD" w:rsidP="00D675B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28"/>
          <w:szCs w:val="28"/>
        </w:rPr>
      </w:pPr>
    </w:p>
    <w:p w14:paraId="03DF3E16" w14:textId="2FDF7EF8" w:rsidR="00D675BD" w:rsidRPr="00FA2792" w:rsidRDefault="00D675BD" w:rsidP="00D675B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A2792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ผู้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>บริหารเป็นผู้รับผิดชอบต่อข้อมูลอื่น</w:t>
      </w:r>
      <w:r w:rsidRPr="00FA279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FA279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>แต่ไม่รวมถึงงบการเงิน</w:t>
      </w:r>
      <w:r w:rsidRPr="00FA2792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FA2792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265D7489" w14:textId="77777777" w:rsidR="00D675BD" w:rsidRPr="00385FD9" w:rsidRDefault="00D675BD" w:rsidP="00D675B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28"/>
          <w:szCs w:val="28"/>
        </w:rPr>
      </w:pPr>
    </w:p>
    <w:p w14:paraId="6A4C7B7E" w14:textId="77777777" w:rsidR="00D675BD" w:rsidRPr="00FA2792" w:rsidRDefault="00D675BD" w:rsidP="00D675B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A2792">
        <w:rPr>
          <w:rFonts w:asciiTheme="majorBidi" w:eastAsia="Calibri" w:hAnsiTheme="majorBidi" w:cstheme="majorBidi"/>
          <w:sz w:val="30"/>
          <w:szCs w:val="30"/>
          <w:cs/>
        </w:rPr>
        <w:t>ความเห็นของข้าพเจ้าต่องบการเงิน</w:t>
      </w:r>
      <w:r w:rsidRPr="00FA2792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FA2792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132A74CE" w14:textId="77777777" w:rsidR="00D675BD" w:rsidRPr="00385FD9" w:rsidRDefault="00D675BD" w:rsidP="00D675B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28"/>
          <w:szCs w:val="28"/>
        </w:rPr>
      </w:pPr>
    </w:p>
    <w:p w14:paraId="7EEF22C8" w14:textId="69D29D09" w:rsidR="00031870" w:rsidRPr="00C671A4" w:rsidRDefault="00031870" w:rsidP="000318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"/>
        <w:jc w:val="thaiDistribute"/>
        <w:rPr>
          <w:rFonts w:ascii="Angsana New" w:eastAsia="Yu Mincho" w:hAnsi="Angsana New"/>
          <w:sz w:val="30"/>
          <w:szCs w:val="30"/>
        </w:rPr>
      </w:pPr>
      <w:r w:rsidRPr="00C671A4">
        <w:rPr>
          <w:rFonts w:ascii="Angsana New" w:eastAsia="Yu Mincho" w:hAnsi="Angsana New" w:hint="cs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</w:t>
      </w:r>
      <w:r w:rsidR="00C8306B">
        <w:rPr>
          <w:rFonts w:ascii="Angsana New" w:eastAsia="Yu Mincho" w:hAnsi="Angsana New" w:hint="cs"/>
          <w:sz w:val="30"/>
          <w:szCs w:val="30"/>
          <w:cs/>
        </w:rPr>
        <w:t>ข้อมูลอื่น</w:t>
      </w:r>
      <w:r w:rsidRPr="00C671A4">
        <w:rPr>
          <w:rFonts w:ascii="Angsana New" w:eastAsia="Yu Mincho" w:hAnsi="Angsana New" w:hint="cs"/>
          <w:sz w:val="30"/>
          <w:szCs w:val="30"/>
          <w:cs/>
        </w:rPr>
        <w:t xml:space="preserve">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  <w:r w:rsidRPr="00C671A4">
        <w:rPr>
          <w:rFonts w:ascii="Angsana New" w:eastAsia="Yu Mincho" w:hAnsi="Angsana New"/>
          <w:sz w:val="30"/>
          <w:szCs w:val="30"/>
          <w:cs/>
        </w:rPr>
        <w:t>หากในการปฏิบัติงานดังกล่าว ข้าพเจ้าสรุปได้ว่าข้อมูลอื่นมีการแสดงข้อมูลที่ขัดต่อข้อเท็จจริงอันเป็นสาระสำคัญ ข้าพเจ้าต้องรายงานข้อเท็จจริงนั้น ทั้งนี้ข้าพเจ้าไม่พบว่ามีเรื่องดังกล่าวที่ต้องรายงาน</w:t>
      </w:r>
    </w:p>
    <w:p w14:paraId="64636C46" w14:textId="77777777" w:rsidR="00D675BD" w:rsidRPr="00385FD9" w:rsidRDefault="00D675BD" w:rsidP="00D675B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28"/>
          <w:szCs w:val="28"/>
          <w:cs/>
        </w:rPr>
      </w:pPr>
    </w:p>
    <w:p w14:paraId="57253CD3" w14:textId="37637424" w:rsidR="00D675BD" w:rsidRPr="00031870" w:rsidRDefault="00D675BD" w:rsidP="00031870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A2792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FA2792">
        <w:rPr>
          <w:rFonts w:asciiTheme="majorBidi" w:hAnsiTheme="majorBidi" w:cstheme="majorBidi"/>
          <w:i/>
          <w:iCs/>
          <w:sz w:val="30"/>
          <w:szCs w:val="30"/>
          <w:cs/>
        </w:rPr>
        <w:t>รวมและงบการเงินเฉพาะกิจการ</w:t>
      </w:r>
    </w:p>
    <w:p w14:paraId="4A9B5DAB" w14:textId="77777777" w:rsidR="00D675BD" w:rsidRPr="00385FD9" w:rsidRDefault="00D675BD" w:rsidP="00385FD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28"/>
          <w:szCs w:val="28"/>
        </w:rPr>
      </w:pPr>
    </w:p>
    <w:p w14:paraId="45653BFE" w14:textId="77777777" w:rsidR="00D675BD" w:rsidRPr="00FA2792" w:rsidRDefault="00D675BD" w:rsidP="00D675BD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A2792">
        <w:rPr>
          <w:rFonts w:asciiTheme="majorBidi" w:eastAsia="Calibr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FA2792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FA2792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7BB5511" w14:textId="77777777" w:rsidR="00D675BD" w:rsidRPr="00385FD9" w:rsidRDefault="00D675BD" w:rsidP="00385FD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28"/>
          <w:szCs w:val="28"/>
          <w:cs/>
        </w:rPr>
      </w:pPr>
    </w:p>
    <w:p w14:paraId="48BB4631" w14:textId="35CFA12A" w:rsidR="00D675BD" w:rsidRPr="00FA2792" w:rsidRDefault="00D675BD" w:rsidP="00D675BD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A2792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</w:t>
      </w:r>
      <w:r w:rsidRPr="00FA2792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 xml:space="preserve">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5380978C" w14:textId="77777777" w:rsidR="00D675BD" w:rsidRPr="00385FD9" w:rsidRDefault="00D675BD" w:rsidP="00385FD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28"/>
          <w:szCs w:val="28"/>
        </w:rPr>
      </w:pPr>
    </w:p>
    <w:p w14:paraId="20AC8C15" w14:textId="5B0B96BB" w:rsidR="00385FD9" w:rsidRDefault="00D675BD" w:rsidP="00645FD7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FA2792">
        <w:rPr>
          <w:rFonts w:asciiTheme="majorBidi" w:eastAsia="Calibr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FA2792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</w:t>
      </w:r>
      <w:r w:rsidR="00385FD9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5462A3E7" w14:textId="02BCD10D" w:rsidR="00D675BD" w:rsidRPr="00FA2792" w:rsidRDefault="00D675BD" w:rsidP="00AC3128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A2792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736C3BC" w14:textId="77777777" w:rsidR="00D675BD" w:rsidRPr="00385FD9" w:rsidRDefault="00D675BD" w:rsidP="00AC312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28"/>
          <w:szCs w:val="28"/>
        </w:rPr>
      </w:pPr>
    </w:p>
    <w:p w14:paraId="3AFFF5F0" w14:textId="77777777" w:rsidR="00D675BD" w:rsidRPr="00FA2792" w:rsidRDefault="00D675BD" w:rsidP="00AC3128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FA2792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FA2792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FA2792">
        <w:rPr>
          <w:rFonts w:asciiTheme="majorBidi" w:hAnsiTheme="majorBidi" w:cstheme="majorBidi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3D9908DD" w14:textId="77777777" w:rsidR="00031870" w:rsidRPr="00385FD9" w:rsidRDefault="00031870" w:rsidP="00AC312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28"/>
          <w:szCs w:val="28"/>
        </w:rPr>
      </w:pPr>
    </w:p>
    <w:p w14:paraId="4D076469" w14:textId="25C97BA4" w:rsidR="00D675BD" w:rsidRPr="00FA2792" w:rsidRDefault="00D675BD" w:rsidP="00AC3128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A2792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2FA3E471" w14:textId="073A0830" w:rsidR="00D675BD" w:rsidRPr="00FA2792" w:rsidRDefault="00D675BD" w:rsidP="00AC3128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FA2792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FA2792">
        <w:rPr>
          <w:rFonts w:asciiTheme="majorBidi" w:hAnsiTheme="majorBidi" w:cstheme="majorBidi"/>
          <w:sz w:val="30"/>
          <w:szCs w:val="30"/>
          <w:cs/>
        </w:rPr>
        <w:t>รวมและ</w:t>
      </w:r>
      <w:r w:rsidR="000C1868">
        <w:rPr>
          <w:rFonts w:asciiTheme="majorBidi" w:hAnsiTheme="majorBidi" w:cstheme="majorBidi"/>
          <w:sz w:val="30"/>
          <w:szCs w:val="30"/>
        </w:rPr>
        <w:br/>
      </w:r>
      <w:r w:rsidRPr="00FA2792">
        <w:rPr>
          <w:rFonts w:asciiTheme="majorBidi" w:hAnsiTheme="majorBidi" w:cstheme="majorBidi"/>
          <w:sz w:val="30"/>
          <w:szCs w:val="30"/>
          <w:cs/>
        </w:rPr>
        <w:t>งบการเงินเฉพาะกิจการ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</w:t>
      </w:r>
      <w:r w:rsidR="000C1868">
        <w:rPr>
          <w:rFonts w:asciiTheme="majorBidi" w:eastAsia="Calibri" w:hAnsiTheme="majorBidi" w:cstheme="majorBidi"/>
          <w:sz w:val="30"/>
          <w:szCs w:val="30"/>
        </w:rPr>
        <w:br/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>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 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</w:t>
      </w:r>
      <w:r w:rsidR="000C1868">
        <w:rPr>
          <w:rFonts w:asciiTheme="majorBidi" w:eastAsia="Calibri" w:hAnsiTheme="majorBidi" w:cstheme="majorBidi"/>
          <w:sz w:val="30"/>
          <w:szCs w:val="30"/>
        </w:rPr>
        <w:br/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>การควบคุมภ</w:t>
      </w:r>
      <w:r w:rsidRPr="00FA2792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3D7F83CA" w14:textId="77777777" w:rsidR="00D675BD" w:rsidRPr="00FA2792" w:rsidRDefault="00D675BD" w:rsidP="00AC3128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FA2792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FA2792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5FEFB3D3" w14:textId="77777777" w:rsidR="00D675BD" w:rsidRPr="00FA2792" w:rsidRDefault="00D675BD" w:rsidP="00AC3128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FA2792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FA2792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09D27E85" w14:textId="77777777" w:rsidR="00D675BD" w:rsidRPr="00FA2792" w:rsidRDefault="00D675BD" w:rsidP="00AC3128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FA2792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6B4C7820" w14:textId="604A0F3B" w:rsidR="00D675BD" w:rsidRPr="00FA2792" w:rsidRDefault="00D675BD" w:rsidP="00AC3128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A2792">
        <w:rPr>
          <w:rFonts w:asciiTheme="majorBidi" w:eastAsia="Calibri" w:hAnsiTheme="majorBidi" w:cstheme="majorBidi"/>
          <w:sz w:val="30"/>
          <w:szCs w:val="30"/>
          <w:cs/>
        </w:rPr>
        <w:lastRenderedPageBreak/>
        <w:t>ประเมินการนำเสนอโครงสร้างและเนื้อหาของงบการเงินรวมและงบการเงินเฉพาะกิจการโดยรวม รวมถึง</w:t>
      </w:r>
      <w:r w:rsidR="000C1868">
        <w:rPr>
          <w:rFonts w:asciiTheme="majorBidi" w:eastAsia="Calibri" w:hAnsiTheme="majorBidi" w:cstheme="majorBidi"/>
          <w:sz w:val="30"/>
          <w:szCs w:val="30"/>
        </w:rPr>
        <w:br/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 xml:space="preserve">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  การนำเสนอข้อมูลโดยถูกต้องตามที่ควรหรือไม่   </w:t>
      </w:r>
    </w:p>
    <w:p w14:paraId="6FA94C39" w14:textId="77777777" w:rsidR="00D675BD" w:rsidRPr="00FA2792" w:rsidRDefault="00D675BD" w:rsidP="00AC3128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A2792">
        <w:rPr>
          <w:rFonts w:asciiTheme="majorBidi" w:eastAsia="Calibr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 กิจกรรมทางธุรกิจภายในกลุ่มบริษัทเพื่อแสดงความเห็นต่องบการเงินรวม</w:t>
      </w:r>
      <w:r w:rsidRPr="00FA279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FA279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4CDE166D" w14:textId="77777777" w:rsidR="00D675BD" w:rsidRPr="00385FD9" w:rsidRDefault="00D675BD" w:rsidP="00AC312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26"/>
          <w:szCs w:val="26"/>
        </w:rPr>
      </w:pPr>
    </w:p>
    <w:p w14:paraId="54CFBAE0" w14:textId="77777777" w:rsidR="00516FAD" w:rsidRPr="00FA2792" w:rsidRDefault="00516FAD" w:rsidP="00516FAD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A2792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FA2792">
        <w:rPr>
          <w:rFonts w:asciiTheme="majorBidi" w:hAnsiTheme="majorBidi" w:cstheme="majorBidi"/>
          <w:sz w:val="30"/>
          <w:szCs w:val="30"/>
          <w:cs/>
        </w:rPr>
        <w:t>งข้าพเจ้า</w:t>
      </w:r>
    </w:p>
    <w:p w14:paraId="3E12CCB0" w14:textId="77777777" w:rsidR="00D675BD" w:rsidRPr="00385FD9" w:rsidRDefault="00D675BD" w:rsidP="00AC312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26"/>
          <w:szCs w:val="26"/>
        </w:rPr>
      </w:pPr>
    </w:p>
    <w:p w14:paraId="72435985" w14:textId="6E0A308C" w:rsidR="00D675BD" w:rsidRPr="00FA2792" w:rsidRDefault="00D675BD" w:rsidP="00AC3128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A2792">
        <w:rPr>
          <w:rFonts w:asciiTheme="majorBidi" w:eastAsia="Calibr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</w:t>
      </w:r>
      <w:r w:rsidRPr="00516FAD">
        <w:rPr>
          <w:rFonts w:asciiTheme="majorBidi" w:eastAsia="Calibri" w:hAnsiTheme="majorBidi" w:cstheme="majorBidi"/>
          <w:sz w:val="30"/>
          <w:szCs w:val="30"/>
          <w:cs/>
        </w:rPr>
        <w:t>เหตุผลที่บุคคลภายนอกอาจพิจารณาว่ากระทบต่อความเป็นอิสระ</w:t>
      </w:r>
      <w:r w:rsidR="0032337A" w:rsidRPr="00516FAD">
        <w:rPr>
          <w:rFonts w:asciiTheme="majorBidi" w:eastAsia="Calibri" w:hAnsiTheme="majorBidi" w:cstheme="majorBidi" w:hint="cs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1CCE3E80" w14:textId="77777777" w:rsidR="00D675BD" w:rsidRPr="00385FD9" w:rsidRDefault="00D675BD" w:rsidP="00AC312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26"/>
          <w:szCs w:val="26"/>
          <w:cs/>
        </w:rPr>
      </w:pPr>
    </w:p>
    <w:p w14:paraId="2F407FA8" w14:textId="55D5BE13" w:rsidR="00D675BD" w:rsidRPr="00FA2792" w:rsidRDefault="00D675BD" w:rsidP="00AC3128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A2792">
        <w:rPr>
          <w:rFonts w:asciiTheme="majorBidi" w:hAnsiTheme="majorBidi" w:cstheme="majorBidi"/>
          <w:spacing w:val="4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="00AC3128">
        <w:rPr>
          <w:rFonts w:asciiTheme="majorBidi" w:hAnsiTheme="majorBidi" w:cstheme="majorBidi"/>
          <w:spacing w:val="4"/>
          <w:sz w:val="30"/>
          <w:szCs w:val="30"/>
          <w:cs/>
        </w:rPr>
        <w:br/>
      </w:r>
      <w:r w:rsidRPr="00FA2792">
        <w:rPr>
          <w:rFonts w:asciiTheme="majorBidi" w:hAnsiTheme="majorBidi" w:cstheme="majorBidi"/>
          <w:spacing w:val="-2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</w:t>
      </w:r>
      <w:r w:rsidRPr="00FA2792">
        <w:rPr>
          <w:rFonts w:asciiTheme="majorBidi" w:hAnsiTheme="majorBidi" w:cstheme="majorBidi"/>
          <w:spacing w:val="4"/>
          <w:sz w:val="30"/>
          <w:szCs w:val="30"/>
          <w:cs/>
        </w:rPr>
        <w:t>อธิบาย</w:t>
      </w:r>
      <w:r w:rsidRPr="00FA2792">
        <w:rPr>
          <w:rFonts w:asciiTheme="majorBidi" w:hAnsiTheme="majorBidi" w:cstheme="majorBidi"/>
          <w:sz w:val="30"/>
          <w:szCs w:val="30"/>
          <w:cs/>
        </w:rPr>
        <w:t xml:space="preserve">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2257BAB5" w14:textId="55218348" w:rsidR="00D675BD" w:rsidRPr="00FA2792" w:rsidRDefault="00D675BD" w:rsidP="00AC3128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 w:line="240" w:lineRule="auto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01B63DEC" w14:textId="47723544" w:rsidR="00330F0D" w:rsidRPr="00AC3128" w:rsidRDefault="00330F0D" w:rsidP="00AC3128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37243D5" w14:textId="51A0E97E" w:rsidR="00330F0D" w:rsidRPr="00FA2792" w:rsidRDefault="00330F0D" w:rsidP="00AC3128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2DD539B" w14:textId="6F75095B" w:rsidR="00330F0D" w:rsidRPr="00FA2792" w:rsidRDefault="0087245B" w:rsidP="00AC3128">
      <w:pPr>
        <w:pStyle w:val="T"/>
        <w:ind w:left="0" w:right="0"/>
        <w:jc w:val="left"/>
        <w:rPr>
          <w:rFonts w:asciiTheme="majorBidi" w:hAnsiTheme="majorBidi" w:cstheme="majorBidi"/>
          <w:cs/>
          <w:lang w:val="en-US"/>
        </w:rPr>
      </w:pPr>
      <w:r>
        <w:rPr>
          <w:rFonts w:asciiTheme="majorBidi" w:hAnsiTheme="majorBidi" w:cstheme="majorBidi" w:hint="cs"/>
          <w:cs/>
        </w:rPr>
        <w:t>(ธัญลักษณ์ เกตุแก้ว</w:t>
      </w:r>
      <w:r w:rsidR="00330F0D" w:rsidRPr="00FA2792">
        <w:rPr>
          <w:rFonts w:asciiTheme="majorBidi" w:hAnsiTheme="majorBidi" w:cstheme="majorBidi"/>
          <w:cs/>
        </w:rPr>
        <w:t>)</w:t>
      </w:r>
    </w:p>
    <w:p w14:paraId="2FDD4557" w14:textId="77777777" w:rsidR="00330F0D" w:rsidRPr="00FA2792" w:rsidRDefault="00330F0D" w:rsidP="00AC3128">
      <w:pPr>
        <w:pStyle w:val="T"/>
        <w:ind w:left="0" w:right="0"/>
        <w:jc w:val="left"/>
        <w:rPr>
          <w:rFonts w:asciiTheme="majorBidi" w:hAnsiTheme="majorBidi" w:cstheme="majorBidi"/>
          <w:cs/>
        </w:rPr>
      </w:pPr>
      <w:r w:rsidRPr="00FA2792">
        <w:rPr>
          <w:rFonts w:asciiTheme="majorBidi" w:hAnsiTheme="majorBidi" w:cstheme="majorBidi"/>
          <w:cs/>
        </w:rPr>
        <w:t>ผู้สอบบัญชีรับอนุญาต</w:t>
      </w:r>
    </w:p>
    <w:p w14:paraId="56B9E0F6" w14:textId="7C51473B" w:rsidR="00330F0D" w:rsidRPr="0087245B" w:rsidRDefault="00330F0D" w:rsidP="00AC3128">
      <w:pPr>
        <w:pStyle w:val="T"/>
        <w:ind w:left="0" w:right="0"/>
        <w:jc w:val="left"/>
        <w:rPr>
          <w:rFonts w:asciiTheme="majorBidi" w:hAnsiTheme="majorBidi" w:cstheme="majorBidi"/>
          <w:lang w:val="en-US"/>
        </w:rPr>
      </w:pPr>
      <w:r w:rsidRPr="00FA2792">
        <w:rPr>
          <w:rFonts w:asciiTheme="majorBidi" w:hAnsiTheme="majorBidi" w:cstheme="majorBidi"/>
          <w:cs/>
        </w:rPr>
        <w:t>เลขทะเบียน</w:t>
      </w:r>
      <w:r w:rsidR="0087245B">
        <w:rPr>
          <w:rFonts w:asciiTheme="majorBidi" w:hAnsiTheme="majorBidi" w:cstheme="majorBidi" w:hint="cs"/>
          <w:cs/>
        </w:rPr>
        <w:t xml:space="preserve"> </w:t>
      </w:r>
      <w:r w:rsidR="0087245B">
        <w:rPr>
          <w:rFonts w:asciiTheme="majorBidi" w:hAnsiTheme="majorBidi" w:cstheme="majorBidi"/>
          <w:lang w:val="en-US"/>
        </w:rPr>
        <w:t>8179</w:t>
      </w:r>
    </w:p>
    <w:p w14:paraId="33F82CB6" w14:textId="77777777" w:rsidR="00330F0D" w:rsidRPr="00AC3128" w:rsidRDefault="00330F0D" w:rsidP="00AC3128">
      <w:pPr>
        <w:spacing w:line="240" w:lineRule="auto"/>
        <w:rPr>
          <w:rFonts w:asciiTheme="majorBidi" w:hAnsiTheme="majorBidi" w:cstheme="majorBidi"/>
          <w:sz w:val="10"/>
          <w:szCs w:val="10"/>
        </w:rPr>
      </w:pPr>
    </w:p>
    <w:p w14:paraId="52D818CF" w14:textId="77777777" w:rsidR="00330F0D" w:rsidRPr="00FA2792" w:rsidRDefault="00330F0D" w:rsidP="00AC3128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A2792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473C9D1B" w14:textId="77777777" w:rsidR="00330F0D" w:rsidRPr="00FA2792" w:rsidRDefault="00330F0D" w:rsidP="00AC3128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A2792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0CA4CA13" w14:textId="797ADFB6" w:rsidR="00FE621C" w:rsidRPr="00817DF6" w:rsidRDefault="00BC26FB" w:rsidP="00AC3128">
      <w:pPr>
        <w:pStyle w:val="a"/>
        <w:tabs>
          <w:tab w:val="clear" w:pos="1080"/>
        </w:tabs>
        <w:rPr>
          <w:rFonts w:asciiTheme="majorBidi" w:hAnsiTheme="majorBidi" w:cstheme="majorBidi"/>
          <w:sz w:val="2"/>
          <w:szCs w:val="2"/>
          <w:cs/>
        </w:rPr>
      </w:pPr>
      <w:r>
        <w:rPr>
          <w:rFonts w:asciiTheme="majorBidi" w:hAnsiTheme="majorBidi" w:cstheme="majorBidi"/>
          <w:lang w:val="en-US"/>
        </w:rPr>
        <w:t>9</w:t>
      </w:r>
      <w:r w:rsidR="0087245B">
        <w:rPr>
          <w:rFonts w:asciiTheme="majorBidi" w:hAnsiTheme="majorBidi" w:cstheme="majorBidi"/>
          <w:lang w:val="en-US"/>
        </w:rPr>
        <w:t xml:space="preserve"> </w:t>
      </w:r>
      <w:r w:rsidR="0087245B">
        <w:rPr>
          <w:rFonts w:asciiTheme="majorBidi" w:hAnsiTheme="majorBidi" w:cstheme="majorBidi" w:hint="cs"/>
          <w:cs/>
          <w:lang w:val="en-US"/>
        </w:rPr>
        <w:t xml:space="preserve">กุมภาพันธ์ </w:t>
      </w:r>
      <w:r w:rsidR="007B4B67">
        <w:rPr>
          <w:rFonts w:asciiTheme="majorBidi" w:hAnsiTheme="majorBidi" w:cstheme="majorBidi"/>
          <w:lang w:val="en-US"/>
        </w:rPr>
        <w:t>2567</w:t>
      </w:r>
    </w:p>
    <w:sectPr w:rsidR="00FE621C" w:rsidRPr="00817DF6" w:rsidSect="002978A4">
      <w:headerReference w:type="default" r:id="rId21"/>
      <w:footerReference w:type="even" r:id="rId22"/>
      <w:footerReference w:type="default" r:id="rId23"/>
      <w:pgSz w:w="11907" w:h="16840" w:code="9"/>
      <w:pgMar w:top="691" w:right="1152" w:bottom="576" w:left="1152" w:header="720" w:footer="720" w:gutter="0"/>
      <w:paperSrc w:first="7" w:other="7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6DA256" w14:textId="77777777" w:rsidR="00260306" w:rsidRDefault="00260306" w:rsidP="004956B4">
      <w:r>
        <w:separator/>
      </w:r>
    </w:p>
  </w:endnote>
  <w:endnote w:type="continuationSeparator" w:id="0">
    <w:p w14:paraId="39C136D4" w14:textId="77777777" w:rsidR="00260306" w:rsidRDefault="00260306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E0AA0" w14:textId="77777777" w:rsidR="00D675BD" w:rsidRDefault="00D675BD" w:rsidP="00BF093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3F7475">
      <w:rPr>
        <w:rStyle w:val="PageNumber"/>
        <w:noProof/>
      </w:rPr>
      <w:t>1</w:t>
    </w:r>
    <w:r w:rsidRPr="00845905">
      <w:rPr>
        <w:rStyle w:val="PageNumber"/>
        <w:noProof/>
      </w:rPr>
      <w:t>8</w:t>
    </w:r>
    <w:r>
      <w:rPr>
        <w:rStyle w:val="PageNumber"/>
        <w:cs/>
      </w:rPr>
      <w:fldChar w:fldCharType="end"/>
    </w:r>
  </w:p>
  <w:p w14:paraId="109A779E" w14:textId="77777777" w:rsidR="00D675BD" w:rsidRDefault="00D675BD" w:rsidP="00BF0935">
    <w:pPr>
      <w:pStyle w:val="Footer"/>
      <w:ind w:right="360"/>
    </w:pPr>
  </w:p>
  <w:p w14:paraId="10EB938F" w14:textId="77777777" w:rsidR="00D675BD" w:rsidRDefault="00D675B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7E65E2" w14:textId="77777777" w:rsidR="00D675BD" w:rsidRPr="00D577F2" w:rsidRDefault="00D675BD" w:rsidP="0043747B">
    <w:pPr>
      <w:pStyle w:val="Footer"/>
      <w:jc w:val="center"/>
      <w:rPr>
        <w:rFonts w:ascii="Angsana New" w:hAnsi="Angsana New"/>
        <w:sz w:val="30"/>
        <w:szCs w:val="30"/>
      </w:rPr>
    </w:pPr>
    <w:r w:rsidRPr="00845905">
      <w:rPr>
        <w:rFonts w:ascii="Angsana New" w:hAnsi="Angsana New"/>
        <w:sz w:val="30"/>
        <w:szCs w:val="30"/>
      </w:rPr>
      <w:t>2</w:t>
    </w:r>
  </w:p>
  <w:p w14:paraId="48178078" w14:textId="77777777" w:rsidR="00D675BD" w:rsidRDefault="00D675BD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FA0A2" w14:textId="77777777" w:rsidR="00D675BD" w:rsidRPr="0059641C" w:rsidRDefault="00D675BD" w:rsidP="00BF0935">
    <w:pPr>
      <w:pStyle w:val="Footer"/>
      <w:tabs>
        <w:tab w:val="left" w:pos="8820"/>
      </w:tabs>
      <w:rPr>
        <w:rFonts w:ascii="Angsana New" w:hAnsi="Angsana New"/>
        <w:i/>
        <w:iCs/>
        <w:sz w:val="30"/>
        <w:szCs w:val="30"/>
      </w:rPr>
    </w:pPr>
    <w:r w:rsidRPr="0059641C">
      <w:rPr>
        <w:rStyle w:val="PageNumber"/>
        <w:rFonts w:ascii="Angsana New" w:hAnsi="Angsana New"/>
        <w:i/>
        <w:iCs/>
        <w:sz w:val="30"/>
        <w:szCs w:val="30"/>
      </w:rPr>
      <w:tab/>
    </w:r>
    <w:r w:rsidRPr="0059641C">
      <w:rPr>
        <w:rStyle w:val="PageNumber"/>
        <w:rFonts w:ascii="Angsana New" w:hAnsi="Angsana New"/>
        <w:i/>
        <w:iCs/>
        <w:sz w:val="30"/>
        <w:szCs w:val="30"/>
        <w:cs/>
      </w:rPr>
      <w:t xml:space="preserve">  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A7CCD" w14:textId="77777777" w:rsidR="00D675BD" w:rsidRPr="007E351D" w:rsidRDefault="00D675BD">
    <w:pPr>
      <w:pStyle w:val="Footer"/>
      <w:jc w:val="center"/>
      <w:rPr>
        <w:rFonts w:ascii="Angsana New" w:hAnsi="Angsana New"/>
        <w:caps/>
        <w:noProof/>
        <w:sz w:val="30"/>
        <w:szCs w:val="30"/>
      </w:rPr>
    </w:pPr>
    <w:r w:rsidRPr="007E351D">
      <w:rPr>
        <w:rFonts w:ascii="Angsana New" w:hAnsi="Angsana New"/>
        <w:caps/>
        <w:sz w:val="30"/>
        <w:szCs w:val="30"/>
      </w:rPr>
      <w:fldChar w:fldCharType="begin"/>
    </w:r>
    <w:r w:rsidRPr="007E351D">
      <w:rPr>
        <w:rFonts w:ascii="Angsana New" w:hAnsi="Angsana New"/>
        <w:caps/>
        <w:sz w:val="30"/>
        <w:szCs w:val="30"/>
      </w:rPr>
      <w:instrText xml:space="preserve"> PAGE   \* MERGEFORMAT </w:instrText>
    </w:r>
    <w:r w:rsidRPr="007E351D">
      <w:rPr>
        <w:rFonts w:ascii="Angsana New" w:hAnsi="Angsana New"/>
        <w:caps/>
        <w:sz w:val="30"/>
        <w:szCs w:val="30"/>
      </w:rPr>
      <w:fldChar w:fldCharType="separate"/>
    </w:r>
    <w:r w:rsidRPr="00845905">
      <w:rPr>
        <w:rFonts w:ascii="Angsana New" w:hAnsi="Angsana New"/>
        <w:caps/>
        <w:noProof/>
        <w:sz w:val="30"/>
        <w:szCs w:val="30"/>
      </w:rPr>
      <w:t>6</w:t>
    </w:r>
    <w:r w:rsidRPr="007E351D">
      <w:rPr>
        <w:rFonts w:ascii="Angsana New" w:hAnsi="Angsana New"/>
        <w:caps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916E5" w14:textId="77777777" w:rsidR="00D675BD" w:rsidRDefault="00D675BD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8E08A" w14:textId="77777777" w:rsidR="008D22D9" w:rsidRDefault="008D22D9" w:rsidP="00F66B2D">
    <w:pPr>
      <w:pStyle w:val="acctmainheading"/>
      <w:tabs>
        <w:tab w:val="center" w:pos="4320"/>
        <w:tab w:val="right" w:pos="9540"/>
      </w:tabs>
      <w:spacing w:after="0" w:line="240" w:lineRule="atLeast"/>
      <w:jc w:val="right"/>
      <w:rPr>
        <w:rFonts w:cs="Times New Roman"/>
        <w:b w:val="0"/>
        <w:sz w:val="24"/>
        <w:szCs w:val="24"/>
        <w:lang w:val="en-US" w:bidi="th-TH"/>
      </w:rPr>
    </w:pPr>
    <w:r w:rsidRPr="009D2126">
      <w:rPr>
        <w:rFonts w:ascii="Angsana New" w:hAnsi="Angsana New"/>
        <w:b w:val="0"/>
        <w:sz w:val="32"/>
        <w:szCs w:val="32"/>
        <w:lang w:val="en-US" w:bidi="th-TH"/>
      </w:rPr>
      <w:tab/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begin"/>
    </w:r>
    <w:r w:rsidRPr="009D2126">
      <w:rPr>
        <w:rFonts w:ascii="Angsana New" w:hAnsi="Angsana New"/>
        <w:b w:val="0"/>
        <w:sz w:val="32"/>
        <w:szCs w:val="32"/>
        <w:lang w:val="en-US" w:bidi="th-TH"/>
      </w:rPr>
      <w:instrText xml:space="preserve"> PAGE   \* MERGEFORMAT </w:instrText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separate"/>
    </w:r>
    <w:r>
      <w:rPr>
        <w:rFonts w:ascii="Angsana New" w:hAnsi="Angsana New"/>
        <w:b w:val="0"/>
        <w:noProof/>
        <w:sz w:val="32"/>
        <w:szCs w:val="32"/>
        <w:lang w:val="en-US" w:bidi="th-TH"/>
      </w:rPr>
      <w:t>92</w:t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end"/>
    </w:r>
    <w:r>
      <w:rPr>
        <w:rFonts w:cs="Times New Roman"/>
        <w:b w:val="0"/>
        <w:sz w:val="24"/>
        <w:szCs w:val="24"/>
        <w:lang w:val="en-US" w:bidi="th-TH"/>
      </w:rPr>
      <w:tab/>
    </w:r>
  </w:p>
  <w:p w14:paraId="09FADF49" w14:textId="3ECE0583" w:rsidR="008D22D9" w:rsidRPr="00F66B2D" w:rsidRDefault="008D22D9" w:rsidP="00F66B2D">
    <w:pPr>
      <w:pStyle w:val="acctmainheading"/>
      <w:tabs>
        <w:tab w:val="center" w:pos="4320"/>
        <w:tab w:val="right" w:pos="9540"/>
      </w:tabs>
      <w:spacing w:after="0" w:line="240" w:lineRule="atLeast"/>
      <w:jc w:val="right"/>
      <w:rPr>
        <w:rFonts w:cs="Times New Roman"/>
        <w:b w:val="0"/>
        <w:sz w:val="20"/>
        <w:lang w:val="en-US" w:bidi="th-TH"/>
      </w:rPr>
    </w:pPr>
    <w:r w:rsidRPr="00F66B2D">
      <w:rPr>
        <w:rFonts w:cs="Times New Roman"/>
        <w:b w:val="0"/>
        <w:sz w:val="20"/>
        <w:lang w:val="en-US" w:bidi="th-TH"/>
      </w:rPr>
      <w:fldChar w:fldCharType="begin"/>
    </w:r>
    <w:r w:rsidRPr="00F66B2D">
      <w:rPr>
        <w:rFonts w:cs="Times New Roman"/>
        <w:b w:val="0"/>
        <w:sz w:val="20"/>
        <w:lang w:val="en-US" w:bidi="th-TH"/>
      </w:rPr>
      <w:instrText xml:space="preserve"> FILENAME   \* MERGEFORMAT </w:instrText>
    </w:r>
    <w:r w:rsidRPr="00F66B2D">
      <w:rPr>
        <w:rFonts w:cs="Times New Roman"/>
        <w:b w:val="0"/>
        <w:sz w:val="20"/>
        <w:lang w:val="en-US" w:bidi="th-TH"/>
      </w:rPr>
      <w:fldChar w:fldCharType="separate"/>
    </w:r>
    <w:r w:rsidR="000505E7">
      <w:rPr>
        <w:rFonts w:cs="Times New Roman"/>
        <w:b w:val="0"/>
        <w:noProof/>
        <w:sz w:val="20"/>
        <w:lang w:val="en-US" w:bidi="th-TH"/>
      </w:rPr>
      <w:t>TH_GGC_1Audit report_YE2023.docx</w:t>
    </w:r>
    <w:r w:rsidRPr="00F66B2D">
      <w:rPr>
        <w:rFonts w:cs="Times New Roman"/>
        <w:b w:val="0"/>
        <w:sz w:val="20"/>
        <w:lang w:val="en-US" w:bidi="th-TH"/>
      </w:rPr>
      <w:fldChar w:fldCharType="end"/>
    </w:r>
    <w:r w:rsidRPr="00F66B2D">
      <w:rPr>
        <w:rFonts w:cs="Times New Roman"/>
        <w:b w:val="0"/>
        <w:sz w:val="20"/>
        <w:lang w:val="en-US" w:bidi="th-TH"/>
      </w:rPr>
      <w:t xml:space="preserve">    </w:t>
    </w:r>
    <w:r>
      <w:rPr>
        <w:rFonts w:cs="Times New Roman"/>
        <w:b w:val="0"/>
        <w:sz w:val="20"/>
        <w:lang w:val="en-US" w:bidi="th-TH"/>
      </w:rPr>
      <w:t>10/11/2020 01:07</w:t>
    </w:r>
  </w:p>
  <w:p w14:paraId="78549C21" w14:textId="77777777" w:rsidR="008D22D9" w:rsidRPr="009D2126" w:rsidRDefault="008D22D9" w:rsidP="00214564">
    <w:pPr>
      <w:pStyle w:val="acctmainheading"/>
      <w:tabs>
        <w:tab w:val="center" w:pos="4320"/>
        <w:tab w:val="right" w:pos="9540"/>
      </w:tabs>
      <w:spacing w:after="0" w:line="240" w:lineRule="atLeast"/>
      <w:rPr>
        <w:rFonts w:cs="Times New Roman"/>
        <w:b w:val="0"/>
        <w:sz w:val="24"/>
        <w:szCs w:val="24"/>
        <w:lang w:val="en-US" w:bidi="th-TH"/>
      </w:rPr>
    </w:pPr>
  </w:p>
  <w:p w14:paraId="60F6890F" w14:textId="77777777" w:rsidR="008D22D9" w:rsidRDefault="008D22D9" w:rsidP="005B47A1">
    <w:pPr>
      <w:pStyle w:val="Footer"/>
    </w:pPr>
  </w:p>
  <w:p w14:paraId="6CF4F404" w14:textId="77777777" w:rsidR="008D22D9" w:rsidRDefault="008D22D9" w:rsidP="005B47A1">
    <w:pPr>
      <w:pStyle w:val="Footer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2DAB44" w14:textId="77777777" w:rsidR="008D22D9" w:rsidRDefault="008D22D9" w:rsidP="00214A20">
    <w:pPr>
      <w:pStyle w:val="acctmainheading"/>
      <w:tabs>
        <w:tab w:val="center" w:pos="4320"/>
        <w:tab w:val="right" w:pos="9540"/>
      </w:tabs>
      <w:spacing w:after="0" w:line="240" w:lineRule="atLeast"/>
      <w:jc w:val="center"/>
      <w:rPr>
        <w:rFonts w:ascii="Angsana New" w:hAnsi="Angsana New"/>
        <w:b w:val="0"/>
        <w:sz w:val="32"/>
        <w:szCs w:val="32"/>
        <w:lang w:val="en-US" w:bidi="th-TH"/>
      </w:rPr>
    </w:pP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begin"/>
    </w:r>
    <w:r w:rsidRPr="009D2126">
      <w:rPr>
        <w:rFonts w:ascii="Angsana New" w:hAnsi="Angsana New"/>
        <w:b w:val="0"/>
        <w:sz w:val="32"/>
        <w:szCs w:val="32"/>
        <w:lang w:val="en-US" w:bidi="th-TH"/>
      </w:rPr>
      <w:instrText xml:space="preserve"> PAGE   \* MERGEFORMAT </w:instrText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separate"/>
    </w:r>
    <w:r>
      <w:rPr>
        <w:rFonts w:ascii="Angsana New" w:hAnsi="Angsana New"/>
        <w:b w:val="0"/>
        <w:noProof/>
        <w:sz w:val="32"/>
        <w:szCs w:val="32"/>
        <w:lang w:val="en-US" w:bidi="th-TH"/>
      </w:rPr>
      <w:t>99</w:t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389F66" w14:textId="77777777" w:rsidR="00260306" w:rsidRDefault="00260306" w:rsidP="004956B4">
      <w:r>
        <w:separator/>
      </w:r>
    </w:p>
  </w:footnote>
  <w:footnote w:type="continuationSeparator" w:id="0">
    <w:p w14:paraId="68CA3C32" w14:textId="77777777" w:rsidR="00260306" w:rsidRDefault="00260306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DCB0F" w14:textId="77777777" w:rsidR="00740A70" w:rsidRDefault="00740A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16904" w14:textId="77777777" w:rsidR="00740A70" w:rsidRDefault="00740A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D6620" w14:textId="77777777" w:rsidR="00740A70" w:rsidRDefault="00740A7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E6C98" w14:textId="77777777" w:rsidR="00D675BD" w:rsidRPr="000A7018" w:rsidRDefault="00D675BD">
    <w:pPr>
      <w:pStyle w:val="Header"/>
      <w:rPr>
        <w:rFonts w:ascii="Angsana New" w:hAnsi="Angsana New"/>
        <w:sz w:val="32"/>
        <w:szCs w:val="32"/>
      </w:rPr>
    </w:pPr>
  </w:p>
  <w:p w14:paraId="7AB57513" w14:textId="77777777" w:rsidR="00D675BD" w:rsidRPr="000A7018" w:rsidRDefault="00D675BD">
    <w:pPr>
      <w:pStyle w:val="Head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114BD" w14:textId="77777777" w:rsidR="00D675BD" w:rsidRPr="000A7018" w:rsidRDefault="00D675BD" w:rsidP="000A7018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0C7548A4" w14:textId="6BEF4CEB" w:rsidR="00D675BD" w:rsidRDefault="00D675BD" w:rsidP="000A7018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5666B766" w14:textId="3D96B0C7" w:rsidR="000A7018" w:rsidRDefault="000A7018" w:rsidP="000A7018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59088B46" w14:textId="37D3D31F" w:rsidR="000A7018" w:rsidRDefault="000A7018" w:rsidP="000A7018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54572C2B" w14:textId="2F465AA5" w:rsidR="000A7018" w:rsidRDefault="000A7018" w:rsidP="000A7018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39102A6F" w14:textId="3C38AA88" w:rsidR="000A7018" w:rsidRDefault="000A7018" w:rsidP="000A7018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64F304D0" w14:textId="5A0C7E7F" w:rsidR="000A7018" w:rsidRDefault="000A7018" w:rsidP="000A7018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2C5DAD4C" w14:textId="77777777" w:rsidR="000A7018" w:rsidRPr="000A7018" w:rsidRDefault="000A7018" w:rsidP="000A7018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1CE10" w14:textId="2C7426BD" w:rsidR="00454509" w:rsidRPr="0001097F" w:rsidRDefault="00454509" w:rsidP="0001097F">
    <w:pPr>
      <w:pStyle w:val="acctmainheading"/>
      <w:spacing w:after="0" w:line="240" w:lineRule="auto"/>
      <w:rPr>
        <w:rFonts w:ascii="Angsana New" w:hAnsi="Angsana New"/>
        <w:b w:val="0"/>
        <w:sz w:val="30"/>
        <w:szCs w:val="30"/>
        <w:lang w:val="en-US" w:bidi="th-TH"/>
      </w:rPr>
    </w:pPr>
  </w:p>
  <w:p w14:paraId="05A73944" w14:textId="7B4CA8B0" w:rsidR="0001097F" w:rsidRPr="0001097F" w:rsidRDefault="0001097F" w:rsidP="0001097F">
    <w:pPr>
      <w:pStyle w:val="acctmainheading"/>
      <w:spacing w:after="0" w:line="240" w:lineRule="auto"/>
      <w:rPr>
        <w:rFonts w:ascii="Angsana New" w:hAnsi="Angsana New"/>
        <w:b w:val="0"/>
        <w:sz w:val="30"/>
        <w:szCs w:val="30"/>
        <w:lang w:val="en-US" w:bidi="th-TH"/>
      </w:rPr>
    </w:pPr>
  </w:p>
  <w:p w14:paraId="46F0509D" w14:textId="0C516770" w:rsidR="0001097F" w:rsidRPr="0001097F" w:rsidRDefault="0001097F" w:rsidP="0001097F">
    <w:pPr>
      <w:pStyle w:val="acctmainheading"/>
      <w:spacing w:after="0" w:line="240" w:lineRule="auto"/>
      <w:rPr>
        <w:rFonts w:ascii="Angsana New" w:hAnsi="Angsana New"/>
        <w:b w:val="0"/>
        <w:sz w:val="30"/>
        <w:szCs w:val="30"/>
        <w:lang w:val="en-US" w:bidi="th-TH"/>
      </w:rPr>
    </w:pPr>
  </w:p>
  <w:p w14:paraId="29F9E358" w14:textId="77777777" w:rsidR="0001097F" w:rsidRPr="0001097F" w:rsidRDefault="0001097F" w:rsidP="0001097F">
    <w:pPr>
      <w:pStyle w:val="acctmainheading"/>
      <w:spacing w:after="0" w:line="240" w:lineRule="auto"/>
      <w:rPr>
        <w:rFonts w:ascii="Angsana New" w:hAnsi="Angsana New"/>
        <w:b w:val="0"/>
        <w:sz w:val="30"/>
        <w:szCs w:val="30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6E70B4"/>
    <w:multiLevelType w:val="hybridMultilevel"/>
    <w:tmpl w:val="DF6CD4F6"/>
    <w:lvl w:ilvl="0" w:tplc="B69E5972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08917CC"/>
    <w:multiLevelType w:val="hybridMultilevel"/>
    <w:tmpl w:val="0902E0AE"/>
    <w:lvl w:ilvl="0" w:tplc="36C2FE7C">
      <w:start w:val="40"/>
      <w:numFmt w:val="bullet"/>
      <w:lvlText w:val="-"/>
      <w:lvlJc w:val="left"/>
      <w:pPr>
        <w:ind w:left="1267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3" w15:restartNumberingAfterBreak="0">
    <w:nsid w:val="188858A5"/>
    <w:multiLevelType w:val="hybridMultilevel"/>
    <w:tmpl w:val="DD280AC6"/>
    <w:lvl w:ilvl="0" w:tplc="36C2FE7C">
      <w:start w:val="40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ED86C36"/>
    <w:multiLevelType w:val="hybridMultilevel"/>
    <w:tmpl w:val="8BCA2EFC"/>
    <w:lvl w:ilvl="0" w:tplc="CB5885F4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6F54FC3"/>
    <w:multiLevelType w:val="hybridMultilevel"/>
    <w:tmpl w:val="50FA1E62"/>
    <w:lvl w:ilvl="0" w:tplc="813E8A1A">
      <w:start w:val="1"/>
      <w:numFmt w:val="bullet"/>
      <w:lvlText w:val="-"/>
      <w:lvlJc w:val="left"/>
      <w:pPr>
        <w:ind w:left="1710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7" w15:restartNumberingAfterBreak="0">
    <w:nsid w:val="2A540DB1"/>
    <w:multiLevelType w:val="hybridMultilevel"/>
    <w:tmpl w:val="F57E8802"/>
    <w:lvl w:ilvl="0" w:tplc="A906CA8C">
      <w:start w:val="4"/>
      <w:numFmt w:val="bullet"/>
      <w:lvlText w:val="-"/>
      <w:lvlJc w:val="left"/>
      <w:pPr>
        <w:ind w:left="126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2A9B3A18"/>
    <w:multiLevelType w:val="hybridMultilevel"/>
    <w:tmpl w:val="E696A61A"/>
    <w:lvl w:ilvl="0" w:tplc="A476BC42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2AE42EE1"/>
    <w:multiLevelType w:val="hybridMultilevel"/>
    <w:tmpl w:val="627A74EA"/>
    <w:lvl w:ilvl="0" w:tplc="B72C8F78">
      <w:start w:val="2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477197"/>
    <w:multiLevelType w:val="hybridMultilevel"/>
    <w:tmpl w:val="6B528840"/>
    <w:lvl w:ilvl="0" w:tplc="95602F9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2D460A13"/>
    <w:multiLevelType w:val="hybridMultilevel"/>
    <w:tmpl w:val="5998AFCC"/>
    <w:lvl w:ilvl="0" w:tplc="A8FEB75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D7153E7"/>
    <w:multiLevelType w:val="hybridMultilevel"/>
    <w:tmpl w:val="3C422BBC"/>
    <w:lvl w:ilvl="0" w:tplc="DDA6EA3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3E19740B"/>
    <w:multiLevelType w:val="hybridMultilevel"/>
    <w:tmpl w:val="1FAA2F72"/>
    <w:lvl w:ilvl="0" w:tplc="EF88D216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59224604"/>
    <w:multiLevelType w:val="hybridMultilevel"/>
    <w:tmpl w:val="412221F8"/>
    <w:lvl w:ilvl="0" w:tplc="8F3C5638">
      <w:start w:val="21"/>
      <w:numFmt w:val="bullet"/>
      <w:lvlText w:val="-"/>
      <w:lvlJc w:val="left"/>
      <w:pPr>
        <w:ind w:left="171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9" w15:restartNumberingAfterBreak="0">
    <w:nsid w:val="59444E03"/>
    <w:multiLevelType w:val="hybridMultilevel"/>
    <w:tmpl w:val="6BE6E252"/>
    <w:lvl w:ilvl="0" w:tplc="B72C8F78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393852"/>
    <w:multiLevelType w:val="hybridMultilevel"/>
    <w:tmpl w:val="3D543C92"/>
    <w:lvl w:ilvl="0" w:tplc="DE923742">
      <w:start w:val="1"/>
      <w:numFmt w:val="decimal"/>
      <w:lvlText w:val="(%1)"/>
      <w:lvlJc w:val="left"/>
      <w:pPr>
        <w:ind w:left="786" w:hanging="360"/>
      </w:pPr>
      <w:rPr>
        <w:rFonts w:asciiTheme="majorBidi" w:hAnsiTheme="majorBidi" w:cstheme="majorBidi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610C5735"/>
    <w:multiLevelType w:val="multilevel"/>
    <w:tmpl w:val="1FAA2F72"/>
    <w:lvl w:ilvl="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 w15:restartNumberingAfterBreak="0">
    <w:nsid w:val="662978CC"/>
    <w:multiLevelType w:val="hybridMultilevel"/>
    <w:tmpl w:val="345AF05C"/>
    <w:lvl w:ilvl="0" w:tplc="88966910">
      <w:start w:val="1"/>
      <w:numFmt w:val="decimal"/>
      <w:lvlText w:val="(%1)"/>
      <w:lvlJc w:val="left"/>
      <w:pPr>
        <w:ind w:left="90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6D4370F6"/>
    <w:multiLevelType w:val="hybridMultilevel"/>
    <w:tmpl w:val="56EAC7CE"/>
    <w:lvl w:ilvl="0" w:tplc="7D3C03F0">
      <w:start w:val="1"/>
      <w:numFmt w:val="thaiLetters"/>
      <w:lvlText w:val="(%1)"/>
      <w:lvlJc w:val="left"/>
      <w:pPr>
        <w:ind w:left="720" w:hanging="360"/>
      </w:pPr>
      <w:rPr>
        <w:rFonts w:asciiTheme="majorBidi" w:hAnsiTheme="majorBidi" w:cstheme="majorBidi" w:hint="default"/>
        <w:i/>
        <w:i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672236"/>
    <w:multiLevelType w:val="hybridMultilevel"/>
    <w:tmpl w:val="B7584352"/>
    <w:lvl w:ilvl="0" w:tplc="0D108618">
      <w:start w:val="4"/>
      <w:numFmt w:val="bullet"/>
      <w:lvlText w:val="-"/>
      <w:lvlJc w:val="left"/>
      <w:pPr>
        <w:ind w:left="5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6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7" w15:restartNumberingAfterBreak="0">
    <w:nsid w:val="76C65C30"/>
    <w:multiLevelType w:val="hybridMultilevel"/>
    <w:tmpl w:val="20304DDE"/>
    <w:lvl w:ilvl="0" w:tplc="6096DB8A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92406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F8CE09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DFC419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16090F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74B82DF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1C0232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219E23A0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5766F5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7B170356"/>
    <w:multiLevelType w:val="hybridMultilevel"/>
    <w:tmpl w:val="ADECCD44"/>
    <w:name w:val="KIDS2"/>
    <w:lvl w:ilvl="0" w:tplc="E034CAA0">
      <w:start w:val="1"/>
      <w:numFmt w:val="decimal"/>
      <w:pStyle w:val="FSHeading1"/>
      <w:lvlText w:val="%1"/>
      <w:lvlJc w:val="left"/>
      <w:pPr>
        <w:ind w:left="36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39" w15:restartNumberingAfterBreak="0">
    <w:nsid w:val="7B401BD7"/>
    <w:multiLevelType w:val="hybridMultilevel"/>
    <w:tmpl w:val="56EAC7CE"/>
    <w:lvl w:ilvl="0" w:tplc="7D3C03F0">
      <w:start w:val="1"/>
      <w:numFmt w:val="thaiLetters"/>
      <w:lvlText w:val="(%1)"/>
      <w:lvlJc w:val="left"/>
      <w:pPr>
        <w:ind w:left="720" w:hanging="360"/>
      </w:pPr>
      <w:rPr>
        <w:rFonts w:asciiTheme="majorBidi" w:hAnsiTheme="majorBidi" w:cstheme="majorBidi" w:hint="default"/>
        <w:i/>
        <w:i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F77546"/>
    <w:multiLevelType w:val="hybridMultilevel"/>
    <w:tmpl w:val="2010539E"/>
    <w:lvl w:ilvl="0" w:tplc="44307366">
      <w:start w:val="1"/>
      <w:numFmt w:val="decimal"/>
      <w:lvlText w:val="%1"/>
      <w:lvlJc w:val="left"/>
      <w:pPr>
        <w:ind w:left="2880" w:hanging="36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2E2FC0"/>
    <w:multiLevelType w:val="hybridMultilevel"/>
    <w:tmpl w:val="4AA02DD8"/>
    <w:lvl w:ilvl="0" w:tplc="D1566E8C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abstractNum w:abstractNumId="43" w15:restartNumberingAfterBreak="0">
    <w:nsid w:val="7FF80EC6"/>
    <w:multiLevelType w:val="multilevel"/>
    <w:tmpl w:val="779C00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num w:numId="1" w16cid:durableId="718552201">
    <w:abstractNumId w:val="6"/>
  </w:num>
  <w:num w:numId="2" w16cid:durableId="1286039118">
    <w:abstractNumId w:val="5"/>
  </w:num>
  <w:num w:numId="3" w16cid:durableId="1906404760">
    <w:abstractNumId w:val="9"/>
  </w:num>
  <w:num w:numId="4" w16cid:durableId="1119571987">
    <w:abstractNumId w:val="7"/>
  </w:num>
  <w:num w:numId="5" w16cid:durableId="72437291">
    <w:abstractNumId w:val="8"/>
  </w:num>
  <w:num w:numId="6" w16cid:durableId="1560702445">
    <w:abstractNumId w:val="3"/>
  </w:num>
  <w:num w:numId="7" w16cid:durableId="1840927350">
    <w:abstractNumId w:val="2"/>
  </w:num>
  <w:num w:numId="8" w16cid:durableId="624197228">
    <w:abstractNumId w:val="0"/>
  </w:num>
  <w:num w:numId="9" w16cid:durableId="213739302">
    <w:abstractNumId w:val="1"/>
  </w:num>
  <w:num w:numId="10" w16cid:durableId="845174522">
    <w:abstractNumId w:val="4"/>
  </w:num>
  <w:num w:numId="11" w16cid:durableId="606230330">
    <w:abstractNumId w:val="24"/>
  </w:num>
  <w:num w:numId="12" w16cid:durableId="905144561">
    <w:abstractNumId w:val="15"/>
  </w:num>
  <w:num w:numId="13" w16cid:durableId="1952780713">
    <w:abstractNumId w:val="33"/>
  </w:num>
  <w:num w:numId="14" w16cid:durableId="290477769">
    <w:abstractNumId w:val="22"/>
  </w:num>
  <w:num w:numId="15" w16cid:durableId="78257657">
    <w:abstractNumId w:val="27"/>
  </w:num>
  <w:num w:numId="16" w16cid:durableId="1519580">
    <w:abstractNumId w:val="36"/>
  </w:num>
  <w:num w:numId="17" w16cid:durableId="515463828">
    <w:abstractNumId w:val="37"/>
  </w:num>
  <w:num w:numId="18" w16cid:durableId="1954632142">
    <w:abstractNumId w:val="14"/>
  </w:num>
  <w:num w:numId="19" w16cid:durableId="1959214718">
    <w:abstractNumId w:val="42"/>
  </w:num>
  <w:num w:numId="20" w16cid:durableId="1305161092">
    <w:abstractNumId w:val="13"/>
  </w:num>
  <w:num w:numId="21" w16cid:durableId="1762023622">
    <w:abstractNumId w:val="12"/>
  </w:num>
  <w:num w:numId="22" w16cid:durableId="1157770285">
    <w:abstractNumId w:val="11"/>
  </w:num>
  <w:num w:numId="23" w16cid:durableId="1080444580">
    <w:abstractNumId w:val="20"/>
  </w:num>
  <w:num w:numId="24" w16cid:durableId="975992982">
    <w:abstractNumId w:val="39"/>
  </w:num>
  <w:num w:numId="25" w16cid:durableId="1684552715">
    <w:abstractNumId w:val="10"/>
  </w:num>
  <w:num w:numId="26" w16cid:durableId="68120107">
    <w:abstractNumId w:val="19"/>
  </w:num>
  <w:num w:numId="27" w16cid:durableId="948897807">
    <w:abstractNumId w:val="29"/>
  </w:num>
  <w:num w:numId="28" w16cid:durableId="1939174645">
    <w:abstractNumId w:val="25"/>
  </w:num>
  <w:num w:numId="29" w16cid:durableId="1827896367">
    <w:abstractNumId w:val="18"/>
  </w:num>
  <w:num w:numId="30" w16cid:durableId="1787692351">
    <w:abstractNumId w:val="38"/>
  </w:num>
  <w:num w:numId="31" w16cid:durableId="275991683">
    <w:abstractNumId w:val="4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 w16cid:durableId="641888993">
    <w:abstractNumId w:val="28"/>
  </w:num>
  <w:num w:numId="33" w16cid:durableId="340006964">
    <w:abstractNumId w:val="23"/>
  </w:num>
  <w:num w:numId="34" w16cid:durableId="2108042098">
    <w:abstractNumId w:val="32"/>
  </w:num>
  <w:num w:numId="35" w16cid:durableId="855583483">
    <w:abstractNumId w:val="21"/>
  </w:num>
  <w:num w:numId="36" w16cid:durableId="675234273">
    <w:abstractNumId w:val="41"/>
  </w:num>
  <w:num w:numId="37" w16cid:durableId="1656184267">
    <w:abstractNumId w:val="35"/>
  </w:num>
  <w:num w:numId="38" w16cid:durableId="443769674">
    <w:abstractNumId w:val="16"/>
  </w:num>
  <w:num w:numId="39" w16cid:durableId="1539472674">
    <w:abstractNumId w:val="17"/>
  </w:num>
  <w:num w:numId="40" w16cid:durableId="1586261927">
    <w:abstractNumId w:val="30"/>
  </w:num>
  <w:num w:numId="41" w16cid:durableId="1415081588">
    <w:abstractNumId w:val="34"/>
  </w:num>
  <w:num w:numId="42" w16cid:durableId="642542746">
    <w:abstractNumId w:val="26"/>
  </w:num>
  <w:num w:numId="43" w16cid:durableId="978190783">
    <w:abstractNumId w:val="31"/>
  </w:num>
  <w:num w:numId="44" w16cid:durableId="1702246029">
    <w:abstractNumId w:val="40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215"/>
    <w:rsid w:val="000005C1"/>
    <w:rsid w:val="000005C3"/>
    <w:rsid w:val="000005ED"/>
    <w:rsid w:val="0000100B"/>
    <w:rsid w:val="00001145"/>
    <w:rsid w:val="000012CF"/>
    <w:rsid w:val="00001741"/>
    <w:rsid w:val="000019C7"/>
    <w:rsid w:val="00001F91"/>
    <w:rsid w:val="00002354"/>
    <w:rsid w:val="0000260C"/>
    <w:rsid w:val="0000265F"/>
    <w:rsid w:val="00002F4D"/>
    <w:rsid w:val="000032FE"/>
    <w:rsid w:val="00003AE6"/>
    <w:rsid w:val="00003CF4"/>
    <w:rsid w:val="00004376"/>
    <w:rsid w:val="0000493D"/>
    <w:rsid w:val="00004C4B"/>
    <w:rsid w:val="00004DAB"/>
    <w:rsid w:val="000056D8"/>
    <w:rsid w:val="00005773"/>
    <w:rsid w:val="000061A8"/>
    <w:rsid w:val="000063D3"/>
    <w:rsid w:val="000063E3"/>
    <w:rsid w:val="000064E6"/>
    <w:rsid w:val="00007982"/>
    <w:rsid w:val="00007AA4"/>
    <w:rsid w:val="00007BFE"/>
    <w:rsid w:val="00007E44"/>
    <w:rsid w:val="000102DC"/>
    <w:rsid w:val="000103ED"/>
    <w:rsid w:val="0001097F"/>
    <w:rsid w:val="00010D91"/>
    <w:rsid w:val="00010F4D"/>
    <w:rsid w:val="00011647"/>
    <w:rsid w:val="0001169E"/>
    <w:rsid w:val="00011892"/>
    <w:rsid w:val="00011F96"/>
    <w:rsid w:val="00011F9B"/>
    <w:rsid w:val="0001279E"/>
    <w:rsid w:val="00013106"/>
    <w:rsid w:val="000132EA"/>
    <w:rsid w:val="0001342C"/>
    <w:rsid w:val="00013704"/>
    <w:rsid w:val="0001390A"/>
    <w:rsid w:val="00014E9B"/>
    <w:rsid w:val="00015077"/>
    <w:rsid w:val="00015227"/>
    <w:rsid w:val="000154ED"/>
    <w:rsid w:val="00015715"/>
    <w:rsid w:val="0001586A"/>
    <w:rsid w:val="00015AA0"/>
    <w:rsid w:val="00015C9D"/>
    <w:rsid w:val="00015D89"/>
    <w:rsid w:val="00015E43"/>
    <w:rsid w:val="00015EC4"/>
    <w:rsid w:val="00016081"/>
    <w:rsid w:val="00016182"/>
    <w:rsid w:val="0001634E"/>
    <w:rsid w:val="0001655F"/>
    <w:rsid w:val="000169B6"/>
    <w:rsid w:val="0001700E"/>
    <w:rsid w:val="000175DD"/>
    <w:rsid w:val="0002090F"/>
    <w:rsid w:val="00020955"/>
    <w:rsid w:val="00020C4D"/>
    <w:rsid w:val="00021566"/>
    <w:rsid w:val="000216F8"/>
    <w:rsid w:val="00021C8E"/>
    <w:rsid w:val="00021EC6"/>
    <w:rsid w:val="000224EE"/>
    <w:rsid w:val="00022944"/>
    <w:rsid w:val="00022A1B"/>
    <w:rsid w:val="000231A0"/>
    <w:rsid w:val="00023492"/>
    <w:rsid w:val="0002369A"/>
    <w:rsid w:val="00023B24"/>
    <w:rsid w:val="00023B3C"/>
    <w:rsid w:val="00023E11"/>
    <w:rsid w:val="00023E63"/>
    <w:rsid w:val="0002426A"/>
    <w:rsid w:val="000246C1"/>
    <w:rsid w:val="00024B70"/>
    <w:rsid w:val="00024CAC"/>
    <w:rsid w:val="00025027"/>
    <w:rsid w:val="00025182"/>
    <w:rsid w:val="00025208"/>
    <w:rsid w:val="000254F5"/>
    <w:rsid w:val="00025562"/>
    <w:rsid w:val="0002563E"/>
    <w:rsid w:val="00025877"/>
    <w:rsid w:val="00025985"/>
    <w:rsid w:val="00025E3B"/>
    <w:rsid w:val="0002670E"/>
    <w:rsid w:val="0002685E"/>
    <w:rsid w:val="00026A4A"/>
    <w:rsid w:val="00027377"/>
    <w:rsid w:val="000273AA"/>
    <w:rsid w:val="0002748A"/>
    <w:rsid w:val="000275A0"/>
    <w:rsid w:val="0002780D"/>
    <w:rsid w:val="00027C1D"/>
    <w:rsid w:val="00027CC8"/>
    <w:rsid w:val="00027D60"/>
    <w:rsid w:val="000306DC"/>
    <w:rsid w:val="00030788"/>
    <w:rsid w:val="00030AEA"/>
    <w:rsid w:val="00030C47"/>
    <w:rsid w:val="00031870"/>
    <w:rsid w:val="00031976"/>
    <w:rsid w:val="00031D8D"/>
    <w:rsid w:val="00031DFB"/>
    <w:rsid w:val="00031EB4"/>
    <w:rsid w:val="00031F96"/>
    <w:rsid w:val="00032035"/>
    <w:rsid w:val="00032373"/>
    <w:rsid w:val="00032424"/>
    <w:rsid w:val="0003285D"/>
    <w:rsid w:val="0003286D"/>
    <w:rsid w:val="000329B5"/>
    <w:rsid w:val="00032A15"/>
    <w:rsid w:val="00032C0D"/>
    <w:rsid w:val="00032CC1"/>
    <w:rsid w:val="0003337F"/>
    <w:rsid w:val="0003353C"/>
    <w:rsid w:val="00033812"/>
    <w:rsid w:val="000339B8"/>
    <w:rsid w:val="00033B04"/>
    <w:rsid w:val="00033D3A"/>
    <w:rsid w:val="00034231"/>
    <w:rsid w:val="000342CB"/>
    <w:rsid w:val="0003444B"/>
    <w:rsid w:val="000346A2"/>
    <w:rsid w:val="0003483C"/>
    <w:rsid w:val="00034BEA"/>
    <w:rsid w:val="00034F09"/>
    <w:rsid w:val="00034FC7"/>
    <w:rsid w:val="000359FE"/>
    <w:rsid w:val="00035AA5"/>
    <w:rsid w:val="00035D70"/>
    <w:rsid w:val="00035DFB"/>
    <w:rsid w:val="00035E22"/>
    <w:rsid w:val="000360E1"/>
    <w:rsid w:val="0003657D"/>
    <w:rsid w:val="00036CD0"/>
    <w:rsid w:val="0003793A"/>
    <w:rsid w:val="00037B04"/>
    <w:rsid w:val="00037CF6"/>
    <w:rsid w:val="00037D1E"/>
    <w:rsid w:val="0004022C"/>
    <w:rsid w:val="000405B2"/>
    <w:rsid w:val="00040D9C"/>
    <w:rsid w:val="00041034"/>
    <w:rsid w:val="00041214"/>
    <w:rsid w:val="000412C7"/>
    <w:rsid w:val="0004217C"/>
    <w:rsid w:val="00042957"/>
    <w:rsid w:val="000429DE"/>
    <w:rsid w:val="0004316A"/>
    <w:rsid w:val="0004319B"/>
    <w:rsid w:val="00043CB6"/>
    <w:rsid w:val="00044200"/>
    <w:rsid w:val="00044635"/>
    <w:rsid w:val="000447C0"/>
    <w:rsid w:val="0004531B"/>
    <w:rsid w:val="000457D6"/>
    <w:rsid w:val="00045F6B"/>
    <w:rsid w:val="00045F74"/>
    <w:rsid w:val="0004621F"/>
    <w:rsid w:val="00046536"/>
    <w:rsid w:val="00046A82"/>
    <w:rsid w:val="00046AB2"/>
    <w:rsid w:val="00046AFC"/>
    <w:rsid w:val="00047668"/>
    <w:rsid w:val="00047803"/>
    <w:rsid w:val="000479BE"/>
    <w:rsid w:val="00050012"/>
    <w:rsid w:val="00050337"/>
    <w:rsid w:val="000505E7"/>
    <w:rsid w:val="000505EB"/>
    <w:rsid w:val="00050839"/>
    <w:rsid w:val="000508DC"/>
    <w:rsid w:val="00050948"/>
    <w:rsid w:val="00050C35"/>
    <w:rsid w:val="00050F6E"/>
    <w:rsid w:val="00051491"/>
    <w:rsid w:val="000517DE"/>
    <w:rsid w:val="00051A81"/>
    <w:rsid w:val="00051C2F"/>
    <w:rsid w:val="00052BA3"/>
    <w:rsid w:val="00053597"/>
    <w:rsid w:val="000539D5"/>
    <w:rsid w:val="00053C09"/>
    <w:rsid w:val="000540AC"/>
    <w:rsid w:val="00054117"/>
    <w:rsid w:val="00054218"/>
    <w:rsid w:val="000549B7"/>
    <w:rsid w:val="00054F1C"/>
    <w:rsid w:val="00055234"/>
    <w:rsid w:val="00055333"/>
    <w:rsid w:val="00055960"/>
    <w:rsid w:val="00055981"/>
    <w:rsid w:val="00055D63"/>
    <w:rsid w:val="000562ED"/>
    <w:rsid w:val="000564BE"/>
    <w:rsid w:val="00056538"/>
    <w:rsid w:val="00056906"/>
    <w:rsid w:val="00056F61"/>
    <w:rsid w:val="000573F8"/>
    <w:rsid w:val="000574DA"/>
    <w:rsid w:val="000575CA"/>
    <w:rsid w:val="00057AEA"/>
    <w:rsid w:val="00057CAE"/>
    <w:rsid w:val="000601A9"/>
    <w:rsid w:val="0006033C"/>
    <w:rsid w:val="0006042E"/>
    <w:rsid w:val="00060457"/>
    <w:rsid w:val="00060EFD"/>
    <w:rsid w:val="00061083"/>
    <w:rsid w:val="000614CF"/>
    <w:rsid w:val="0006179A"/>
    <w:rsid w:val="000617F9"/>
    <w:rsid w:val="00061A4E"/>
    <w:rsid w:val="00061AAE"/>
    <w:rsid w:val="00061CE3"/>
    <w:rsid w:val="000620C5"/>
    <w:rsid w:val="00062110"/>
    <w:rsid w:val="000622B0"/>
    <w:rsid w:val="000625B0"/>
    <w:rsid w:val="000625EC"/>
    <w:rsid w:val="00062722"/>
    <w:rsid w:val="0006287C"/>
    <w:rsid w:val="00062920"/>
    <w:rsid w:val="00062C04"/>
    <w:rsid w:val="0006319E"/>
    <w:rsid w:val="000632C7"/>
    <w:rsid w:val="0006354B"/>
    <w:rsid w:val="00063756"/>
    <w:rsid w:val="0006393D"/>
    <w:rsid w:val="00063A38"/>
    <w:rsid w:val="00063B20"/>
    <w:rsid w:val="00063B94"/>
    <w:rsid w:val="000640A0"/>
    <w:rsid w:val="0006444C"/>
    <w:rsid w:val="000644AB"/>
    <w:rsid w:val="000646A7"/>
    <w:rsid w:val="00064CB0"/>
    <w:rsid w:val="00064FDC"/>
    <w:rsid w:val="00064FDD"/>
    <w:rsid w:val="00065407"/>
    <w:rsid w:val="00065442"/>
    <w:rsid w:val="000656E1"/>
    <w:rsid w:val="000659CB"/>
    <w:rsid w:val="00065A0F"/>
    <w:rsid w:val="00065ADE"/>
    <w:rsid w:val="00065C80"/>
    <w:rsid w:val="00065E35"/>
    <w:rsid w:val="00066600"/>
    <w:rsid w:val="000668C4"/>
    <w:rsid w:val="00066EE2"/>
    <w:rsid w:val="00066FB0"/>
    <w:rsid w:val="00067C1F"/>
    <w:rsid w:val="00067D22"/>
    <w:rsid w:val="000701A9"/>
    <w:rsid w:val="00070327"/>
    <w:rsid w:val="0007069B"/>
    <w:rsid w:val="000707FC"/>
    <w:rsid w:val="0007080C"/>
    <w:rsid w:val="000709DA"/>
    <w:rsid w:val="000709F9"/>
    <w:rsid w:val="00070C56"/>
    <w:rsid w:val="000722E1"/>
    <w:rsid w:val="0007277C"/>
    <w:rsid w:val="0007277D"/>
    <w:rsid w:val="000729B1"/>
    <w:rsid w:val="00072B21"/>
    <w:rsid w:val="00072CEF"/>
    <w:rsid w:val="000730AF"/>
    <w:rsid w:val="000730CF"/>
    <w:rsid w:val="00073B1F"/>
    <w:rsid w:val="00073B97"/>
    <w:rsid w:val="00074478"/>
    <w:rsid w:val="000744DE"/>
    <w:rsid w:val="000744FA"/>
    <w:rsid w:val="000745D6"/>
    <w:rsid w:val="00074717"/>
    <w:rsid w:val="0007509B"/>
    <w:rsid w:val="000751B4"/>
    <w:rsid w:val="00075207"/>
    <w:rsid w:val="000754D3"/>
    <w:rsid w:val="000754DB"/>
    <w:rsid w:val="0007557D"/>
    <w:rsid w:val="000759B4"/>
    <w:rsid w:val="00075FFC"/>
    <w:rsid w:val="00076640"/>
    <w:rsid w:val="0007679B"/>
    <w:rsid w:val="000779F7"/>
    <w:rsid w:val="000802A4"/>
    <w:rsid w:val="000809D6"/>
    <w:rsid w:val="00081600"/>
    <w:rsid w:val="000817CF"/>
    <w:rsid w:val="000818A1"/>
    <w:rsid w:val="000818AD"/>
    <w:rsid w:val="00081909"/>
    <w:rsid w:val="0008198C"/>
    <w:rsid w:val="00081A2B"/>
    <w:rsid w:val="00081E41"/>
    <w:rsid w:val="000821B3"/>
    <w:rsid w:val="00082221"/>
    <w:rsid w:val="000824B5"/>
    <w:rsid w:val="000824BB"/>
    <w:rsid w:val="00082A9C"/>
    <w:rsid w:val="00082C5F"/>
    <w:rsid w:val="00082D19"/>
    <w:rsid w:val="00082F02"/>
    <w:rsid w:val="000833F9"/>
    <w:rsid w:val="0008356D"/>
    <w:rsid w:val="000838F4"/>
    <w:rsid w:val="00083D28"/>
    <w:rsid w:val="00083EBD"/>
    <w:rsid w:val="00083F44"/>
    <w:rsid w:val="00084073"/>
    <w:rsid w:val="000840F3"/>
    <w:rsid w:val="000841EB"/>
    <w:rsid w:val="0008436C"/>
    <w:rsid w:val="00084387"/>
    <w:rsid w:val="000843CE"/>
    <w:rsid w:val="00084539"/>
    <w:rsid w:val="00084561"/>
    <w:rsid w:val="0008493B"/>
    <w:rsid w:val="00084A8B"/>
    <w:rsid w:val="00084CA1"/>
    <w:rsid w:val="00085055"/>
    <w:rsid w:val="000855B7"/>
    <w:rsid w:val="000856FA"/>
    <w:rsid w:val="00085ADA"/>
    <w:rsid w:val="000862C7"/>
    <w:rsid w:val="0008635F"/>
    <w:rsid w:val="00086BE5"/>
    <w:rsid w:val="00086D23"/>
    <w:rsid w:val="00086E7A"/>
    <w:rsid w:val="000877F1"/>
    <w:rsid w:val="00087C9A"/>
    <w:rsid w:val="00087FCD"/>
    <w:rsid w:val="000910A9"/>
    <w:rsid w:val="000919AE"/>
    <w:rsid w:val="00091AF4"/>
    <w:rsid w:val="00091D45"/>
    <w:rsid w:val="00092641"/>
    <w:rsid w:val="00092B54"/>
    <w:rsid w:val="00092FFA"/>
    <w:rsid w:val="0009329F"/>
    <w:rsid w:val="000933C1"/>
    <w:rsid w:val="0009366D"/>
    <w:rsid w:val="00093A25"/>
    <w:rsid w:val="00093DB7"/>
    <w:rsid w:val="00094164"/>
    <w:rsid w:val="00094272"/>
    <w:rsid w:val="00094304"/>
    <w:rsid w:val="00094395"/>
    <w:rsid w:val="00094B46"/>
    <w:rsid w:val="00094BAC"/>
    <w:rsid w:val="000955AC"/>
    <w:rsid w:val="000957CE"/>
    <w:rsid w:val="00095E39"/>
    <w:rsid w:val="0009657B"/>
    <w:rsid w:val="00096ED5"/>
    <w:rsid w:val="00096F35"/>
    <w:rsid w:val="00097086"/>
    <w:rsid w:val="0009727B"/>
    <w:rsid w:val="0009756E"/>
    <w:rsid w:val="0009759B"/>
    <w:rsid w:val="0009774D"/>
    <w:rsid w:val="00097A71"/>
    <w:rsid w:val="00097DF8"/>
    <w:rsid w:val="00097E91"/>
    <w:rsid w:val="000A036D"/>
    <w:rsid w:val="000A0B6F"/>
    <w:rsid w:val="000A0C84"/>
    <w:rsid w:val="000A0EA3"/>
    <w:rsid w:val="000A0FDC"/>
    <w:rsid w:val="000A1623"/>
    <w:rsid w:val="000A18E6"/>
    <w:rsid w:val="000A1D94"/>
    <w:rsid w:val="000A2167"/>
    <w:rsid w:val="000A24AD"/>
    <w:rsid w:val="000A2540"/>
    <w:rsid w:val="000A286C"/>
    <w:rsid w:val="000A29D1"/>
    <w:rsid w:val="000A363B"/>
    <w:rsid w:val="000A395D"/>
    <w:rsid w:val="000A42E6"/>
    <w:rsid w:val="000A4357"/>
    <w:rsid w:val="000A43D0"/>
    <w:rsid w:val="000A480E"/>
    <w:rsid w:val="000A4A24"/>
    <w:rsid w:val="000A4C88"/>
    <w:rsid w:val="000A4EFE"/>
    <w:rsid w:val="000A5297"/>
    <w:rsid w:val="000A58A2"/>
    <w:rsid w:val="000A5905"/>
    <w:rsid w:val="000A62C5"/>
    <w:rsid w:val="000A65D3"/>
    <w:rsid w:val="000A66AB"/>
    <w:rsid w:val="000A6751"/>
    <w:rsid w:val="000A67A9"/>
    <w:rsid w:val="000A6C35"/>
    <w:rsid w:val="000A6DDB"/>
    <w:rsid w:val="000A7018"/>
    <w:rsid w:val="000A730A"/>
    <w:rsid w:val="000A7430"/>
    <w:rsid w:val="000A75A6"/>
    <w:rsid w:val="000A76C9"/>
    <w:rsid w:val="000A772F"/>
    <w:rsid w:val="000A7ADA"/>
    <w:rsid w:val="000A7B44"/>
    <w:rsid w:val="000B01B8"/>
    <w:rsid w:val="000B0215"/>
    <w:rsid w:val="000B021D"/>
    <w:rsid w:val="000B0412"/>
    <w:rsid w:val="000B0720"/>
    <w:rsid w:val="000B0ACF"/>
    <w:rsid w:val="000B0AFD"/>
    <w:rsid w:val="000B0E74"/>
    <w:rsid w:val="000B1164"/>
    <w:rsid w:val="000B17A0"/>
    <w:rsid w:val="000B1B02"/>
    <w:rsid w:val="000B1B44"/>
    <w:rsid w:val="000B1C74"/>
    <w:rsid w:val="000B1F8A"/>
    <w:rsid w:val="000B1F9F"/>
    <w:rsid w:val="000B235E"/>
    <w:rsid w:val="000B24BB"/>
    <w:rsid w:val="000B268F"/>
    <w:rsid w:val="000B27A1"/>
    <w:rsid w:val="000B27F2"/>
    <w:rsid w:val="000B2948"/>
    <w:rsid w:val="000B2B44"/>
    <w:rsid w:val="000B2B8D"/>
    <w:rsid w:val="000B2F5E"/>
    <w:rsid w:val="000B3899"/>
    <w:rsid w:val="000B3ACB"/>
    <w:rsid w:val="000B3CE0"/>
    <w:rsid w:val="000B419B"/>
    <w:rsid w:val="000B43D4"/>
    <w:rsid w:val="000B4425"/>
    <w:rsid w:val="000B450E"/>
    <w:rsid w:val="000B4819"/>
    <w:rsid w:val="000B4A81"/>
    <w:rsid w:val="000B4D5C"/>
    <w:rsid w:val="000B4EAB"/>
    <w:rsid w:val="000B5013"/>
    <w:rsid w:val="000B5170"/>
    <w:rsid w:val="000B5344"/>
    <w:rsid w:val="000B54F2"/>
    <w:rsid w:val="000B5868"/>
    <w:rsid w:val="000B5D9F"/>
    <w:rsid w:val="000B6136"/>
    <w:rsid w:val="000B6150"/>
    <w:rsid w:val="000B61E2"/>
    <w:rsid w:val="000B66DB"/>
    <w:rsid w:val="000B695E"/>
    <w:rsid w:val="000B6B68"/>
    <w:rsid w:val="000B6F74"/>
    <w:rsid w:val="000B7644"/>
    <w:rsid w:val="000B77E7"/>
    <w:rsid w:val="000B78AD"/>
    <w:rsid w:val="000B7A60"/>
    <w:rsid w:val="000B7F82"/>
    <w:rsid w:val="000C0365"/>
    <w:rsid w:val="000C052E"/>
    <w:rsid w:val="000C0946"/>
    <w:rsid w:val="000C0A65"/>
    <w:rsid w:val="000C0AFD"/>
    <w:rsid w:val="000C0B63"/>
    <w:rsid w:val="000C0EE7"/>
    <w:rsid w:val="000C1393"/>
    <w:rsid w:val="000C1750"/>
    <w:rsid w:val="000C1822"/>
    <w:rsid w:val="000C1868"/>
    <w:rsid w:val="000C1A8C"/>
    <w:rsid w:val="000C1A94"/>
    <w:rsid w:val="000C1BA5"/>
    <w:rsid w:val="000C2046"/>
    <w:rsid w:val="000C2089"/>
    <w:rsid w:val="000C2123"/>
    <w:rsid w:val="000C218C"/>
    <w:rsid w:val="000C292D"/>
    <w:rsid w:val="000C3E75"/>
    <w:rsid w:val="000C3E8B"/>
    <w:rsid w:val="000C43C7"/>
    <w:rsid w:val="000C45F9"/>
    <w:rsid w:val="000C494A"/>
    <w:rsid w:val="000C4A29"/>
    <w:rsid w:val="000C4B96"/>
    <w:rsid w:val="000C4C8C"/>
    <w:rsid w:val="000C4F26"/>
    <w:rsid w:val="000C55D7"/>
    <w:rsid w:val="000C5B66"/>
    <w:rsid w:val="000C5DC6"/>
    <w:rsid w:val="000C5F79"/>
    <w:rsid w:val="000C6367"/>
    <w:rsid w:val="000C6A58"/>
    <w:rsid w:val="000C6D34"/>
    <w:rsid w:val="000C6E29"/>
    <w:rsid w:val="000C73B2"/>
    <w:rsid w:val="000C74A7"/>
    <w:rsid w:val="000C75E1"/>
    <w:rsid w:val="000C7D67"/>
    <w:rsid w:val="000D007D"/>
    <w:rsid w:val="000D08A1"/>
    <w:rsid w:val="000D0C54"/>
    <w:rsid w:val="000D1388"/>
    <w:rsid w:val="000D17D4"/>
    <w:rsid w:val="000D1AB9"/>
    <w:rsid w:val="000D1BE4"/>
    <w:rsid w:val="000D1E7D"/>
    <w:rsid w:val="000D22F3"/>
    <w:rsid w:val="000D251D"/>
    <w:rsid w:val="000D2CE3"/>
    <w:rsid w:val="000D318C"/>
    <w:rsid w:val="000D33B4"/>
    <w:rsid w:val="000D3D9A"/>
    <w:rsid w:val="000D3DA2"/>
    <w:rsid w:val="000D41FB"/>
    <w:rsid w:val="000D46C0"/>
    <w:rsid w:val="000D485C"/>
    <w:rsid w:val="000D4901"/>
    <w:rsid w:val="000D4EFC"/>
    <w:rsid w:val="000D55AB"/>
    <w:rsid w:val="000D593D"/>
    <w:rsid w:val="000D5B9C"/>
    <w:rsid w:val="000D5BDB"/>
    <w:rsid w:val="000D5BF8"/>
    <w:rsid w:val="000D5D43"/>
    <w:rsid w:val="000D5D9D"/>
    <w:rsid w:val="000D6155"/>
    <w:rsid w:val="000D6343"/>
    <w:rsid w:val="000D66C1"/>
    <w:rsid w:val="000D67DC"/>
    <w:rsid w:val="000D68CA"/>
    <w:rsid w:val="000D7027"/>
    <w:rsid w:val="000D7396"/>
    <w:rsid w:val="000D7467"/>
    <w:rsid w:val="000D79DC"/>
    <w:rsid w:val="000D7A59"/>
    <w:rsid w:val="000D7AB6"/>
    <w:rsid w:val="000D7B04"/>
    <w:rsid w:val="000D7FBA"/>
    <w:rsid w:val="000E0209"/>
    <w:rsid w:val="000E0881"/>
    <w:rsid w:val="000E10C0"/>
    <w:rsid w:val="000E11F9"/>
    <w:rsid w:val="000E12AA"/>
    <w:rsid w:val="000E146B"/>
    <w:rsid w:val="000E19CC"/>
    <w:rsid w:val="000E1F92"/>
    <w:rsid w:val="000E238D"/>
    <w:rsid w:val="000E295F"/>
    <w:rsid w:val="000E2B53"/>
    <w:rsid w:val="000E2CC0"/>
    <w:rsid w:val="000E391E"/>
    <w:rsid w:val="000E3978"/>
    <w:rsid w:val="000E3CD1"/>
    <w:rsid w:val="000E409E"/>
    <w:rsid w:val="000E40E3"/>
    <w:rsid w:val="000E4584"/>
    <w:rsid w:val="000E46F7"/>
    <w:rsid w:val="000E49CB"/>
    <w:rsid w:val="000E4E90"/>
    <w:rsid w:val="000E4F28"/>
    <w:rsid w:val="000E511E"/>
    <w:rsid w:val="000E5586"/>
    <w:rsid w:val="000E5606"/>
    <w:rsid w:val="000E5EB1"/>
    <w:rsid w:val="000E61A4"/>
    <w:rsid w:val="000E65E3"/>
    <w:rsid w:val="000E672D"/>
    <w:rsid w:val="000E6855"/>
    <w:rsid w:val="000E6A6E"/>
    <w:rsid w:val="000E6CEA"/>
    <w:rsid w:val="000E6E31"/>
    <w:rsid w:val="000E74E0"/>
    <w:rsid w:val="000E7583"/>
    <w:rsid w:val="000E7794"/>
    <w:rsid w:val="000E7BD5"/>
    <w:rsid w:val="000E7E13"/>
    <w:rsid w:val="000F0717"/>
    <w:rsid w:val="000F0BD0"/>
    <w:rsid w:val="000F1222"/>
    <w:rsid w:val="000F12E1"/>
    <w:rsid w:val="000F1661"/>
    <w:rsid w:val="000F23BF"/>
    <w:rsid w:val="000F2705"/>
    <w:rsid w:val="000F2A8E"/>
    <w:rsid w:val="000F2D84"/>
    <w:rsid w:val="000F3485"/>
    <w:rsid w:val="000F34DD"/>
    <w:rsid w:val="000F3899"/>
    <w:rsid w:val="000F399B"/>
    <w:rsid w:val="000F3B57"/>
    <w:rsid w:val="000F3C0F"/>
    <w:rsid w:val="000F3E52"/>
    <w:rsid w:val="000F4116"/>
    <w:rsid w:val="000F480A"/>
    <w:rsid w:val="000F4995"/>
    <w:rsid w:val="000F4A12"/>
    <w:rsid w:val="000F4EE6"/>
    <w:rsid w:val="000F5015"/>
    <w:rsid w:val="000F52B1"/>
    <w:rsid w:val="000F52CD"/>
    <w:rsid w:val="000F560C"/>
    <w:rsid w:val="000F5637"/>
    <w:rsid w:val="000F617F"/>
    <w:rsid w:val="000F674D"/>
    <w:rsid w:val="000F69D3"/>
    <w:rsid w:val="000F7332"/>
    <w:rsid w:val="000F7772"/>
    <w:rsid w:val="000F7915"/>
    <w:rsid w:val="000F7BE0"/>
    <w:rsid w:val="000F7CDB"/>
    <w:rsid w:val="001001CF"/>
    <w:rsid w:val="001006A1"/>
    <w:rsid w:val="00100BC7"/>
    <w:rsid w:val="00100EA1"/>
    <w:rsid w:val="00100FFF"/>
    <w:rsid w:val="001010E9"/>
    <w:rsid w:val="00101350"/>
    <w:rsid w:val="00101467"/>
    <w:rsid w:val="001015A0"/>
    <w:rsid w:val="00101B3F"/>
    <w:rsid w:val="00101E0C"/>
    <w:rsid w:val="00102153"/>
    <w:rsid w:val="00102676"/>
    <w:rsid w:val="0010284B"/>
    <w:rsid w:val="00102B04"/>
    <w:rsid w:val="00102F77"/>
    <w:rsid w:val="001030AE"/>
    <w:rsid w:val="001037F5"/>
    <w:rsid w:val="00103803"/>
    <w:rsid w:val="00103CD4"/>
    <w:rsid w:val="00103E0D"/>
    <w:rsid w:val="0010428F"/>
    <w:rsid w:val="00104539"/>
    <w:rsid w:val="0010496A"/>
    <w:rsid w:val="00104BC1"/>
    <w:rsid w:val="00104DBC"/>
    <w:rsid w:val="0010507B"/>
    <w:rsid w:val="00105593"/>
    <w:rsid w:val="00105CB6"/>
    <w:rsid w:val="00105EE3"/>
    <w:rsid w:val="00105EFE"/>
    <w:rsid w:val="001060B3"/>
    <w:rsid w:val="001060EE"/>
    <w:rsid w:val="001062D5"/>
    <w:rsid w:val="0010651E"/>
    <w:rsid w:val="001066F1"/>
    <w:rsid w:val="0010686D"/>
    <w:rsid w:val="00106BB0"/>
    <w:rsid w:val="00106F37"/>
    <w:rsid w:val="0010712E"/>
    <w:rsid w:val="0010759A"/>
    <w:rsid w:val="001077C4"/>
    <w:rsid w:val="00107886"/>
    <w:rsid w:val="00107EF7"/>
    <w:rsid w:val="00110031"/>
    <w:rsid w:val="0011053B"/>
    <w:rsid w:val="00110CE0"/>
    <w:rsid w:val="0011162E"/>
    <w:rsid w:val="00111817"/>
    <w:rsid w:val="001118F9"/>
    <w:rsid w:val="00111A06"/>
    <w:rsid w:val="00112401"/>
    <w:rsid w:val="00112A9F"/>
    <w:rsid w:val="00112C19"/>
    <w:rsid w:val="00112E05"/>
    <w:rsid w:val="0011319F"/>
    <w:rsid w:val="00113BB2"/>
    <w:rsid w:val="00113FE9"/>
    <w:rsid w:val="001149A6"/>
    <w:rsid w:val="001153E5"/>
    <w:rsid w:val="0011549F"/>
    <w:rsid w:val="001155F9"/>
    <w:rsid w:val="0011560E"/>
    <w:rsid w:val="00115725"/>
    <w:rsid w:val="00115AFE"/>
    <w:rsid w:val="00116610"/>
    <w:rsid w:val="001174EC"/>
    <w:rsid w:val="001174F1"/>
    <w:rsid w:val="00117734"/>
    <w:rsid w:val="0011791D"/>
    <w:rsid w:val="00117BCE"/>
    <w:rsid w:val="00117EBD"/>
    <w:rsid w:val="001202E8"/>
    <w:rsid w:val="00120302"/>
    <w:rsid w:val="001204FD"/>
    <w:rsid w:val="001205FF"/>
    <w:rsid w:val="001208F5"/>
    <w:rsid w:val="00120EC2"/>
    <w:rsid w:val="00120FEB"/>
    <w:rsid w:val="00121317"/>
    <w:rsid w:val="0012145F"/>
    <w:rsid w:val="00121A6F"/>
    <w:rsid w:val="00121CC7"/>
    <w:rsid w:val="00121EA6"/>
    <w:rsid w:val="001220A0"/>
    <w:rsid w:val="0012297C"/>
    <w:rsid w:val="00122D0D"/>
    <w:rsid w:val="00122F57"/>
    <w:rsid w:val="001232BA"/>
    <w:rsid w:val="0012366C"/>
    <w:rsid w:val="00123B2D"/>
    <w:rsid w:val="00123C74"/>
    <w:rsid w:val="00124005"/>
    <w:rsid w:val="001240E8"/>
    <w:rsid w:val="001241DA"/>
    <w:rsid w:val="001245F1"/>
    <w:rsid w:val="00124623"/>
    <w:rsid w:val="00125269"/>
    <w:rsid w:val="00125542"/>
    <w:rsid w:val="001256D9"/>
    <w:rsid w:val="001258EC"/>
    <w:rsid w:val="00125932"/>
    <w:rsid w:val="00125ADC"/>
    <w:rsid w:val="00125B03"/>
    <w:rsid w:val="00125C74"/>
    <w:rsid w:val="001262FC"/>
    <w:rsid w:val="00126420"/>
    <w:rsid w:val="001265AF"/>
    <w:rsid w:val="0012668E"/>
    <w:rsid w:val="00126A9B"/>
    <w:rsid w:val="00126B8D"/>
    <w:rsid w:val="00126C10"/>
    <w:rsid w:val="0012721C"/>
    <w:rsid w:val="00127299"/>
    <w:rsid w:val="00127625"/>
    <w:rsid w:val="0012774A"/>
    <w:rsid w:val="00127993"/>
    <w:rsid w:val="00130144"/>
    <w:rsid w:val="001304DC"/>
    <w:rsid w:val="00130982"/>
    <w:rsid w:val="00130BFE"/>
    <w:rsid w:val="00130EFF"/>
    <w:rsid w:val="001314C0"/>
    <w:rsid w:val="0013184B"/>
    <w:rsid w:val="00132190"/>
    <w:rsid w:val="001329D9"/>
    <w:rsid w:val="00132F79"/>
    <w:rsid w:val="001330E2"/>
    <w:rsid w:val="001336FA"/>
    <w:rsid w:val="00133A8B"/>
    <w:rsid w:val="00133AA6"/>
    <w:rsid w:val="00133B1F"/>
    <w:rsid w:val="00133D5E"/>
    <w:rsid w:val="00133F1E"/>
    <w:rsid w:val="001341DF"/>
    <w:rsid w:val="00134415"/>
    <w:rsid w:val="0013473C"/>
    <w:rsid w:val="00134F3C"/>
    <w:rsid w:val="0013526B"/>
    <w:rsid w:val="00135361"/>
    <w:rsid w:val="001357DA"/>
    <w:rsid w:val="00135BB2"/>
    <w:rsid w:val="00135C74"/>
    <w:rsid w:val="00136119"/>
    <w:rsid w:val="0013631A"/>
    <w:rsid w:val="001372E4"/>
    <w:rsid w:val="00137742"/>
    <w:rsid w:val="00137780"/>
    <w:rsid w:val="00137B2A"/>
    <w:rsid w:val="00137CFC"/>
    <w:rsid w:val="00137F3A"/>
    <w:rsid w:val="00137FC8"/>
    <w:rsid w:val="001400ED"/>
    <w:rsid w:val="00140BBE"/>
    <w:rsid w:val="00140FB7"/>
    <w:rsid w:val="001412F5"/>
    <w:rsid w:val="0014174A"/>
    <w:rsid w:val="00141DCD"/>
    <w:rsid w:val="00141FAE"/>
    <w:rsid w:val="0014264F"/>
    <w:rsid w:val="00142E6F"/>
    <w:rsid w:val="00142FA6"/>
    <w:rsid w:val="0014304A"/>
    <w:rsid w:val="0014323E"/>
    <w:rsid w:val="001439E9"/>
    <w:rsid w:val="00143CE6"/>
    <w:rsid w:val="00143D70"/>
    <w:rsid w:val="00143D96"/>
    <w:rsid w:val="0014412F"/>
    <w:rsid w:val="001441C1"/>
    <w:rsid w:val="0014477E"/>
    <w:rsid w:val="00144D5B"/>
    <w:rsid w:val="00144FC8"/>
    <w:rsid w:val="001453F2"/>
    <w:rsid w:val="001457C3"/>
    <w:rsid w:val="0014599D"/>
    <w:rsid w:val="00146059"/>
    <w:rsid w:val="001466C4"/>
    <w:rsid w:val="0014695B"/>
    <w:rsid w:val="00146A19"/>
    <w:rsid w:val="00146B39"/>
    <w:rsid w:val="00146E97"/>
    <w:rsid w:val="001470BA"/>
    <w:rsid w:val="00147112"/>
    <w:rsid w:val="001472BD"/>
    <w:rsid w:val="001476B4"/>
    <w:rsid w:val="00147FCA"/>
    <w:rsid w:val="001501B4"/>
    <w:rsid w:val="001509AB"/>
    <w:rsid w:val="00150A2B"/>
    <w:rsid w:val="00150C2E"/>
    <w:rsid w:val="00150DAD"/>
    <w:rsid w:val="001513FB"/>
    <w:rsid w:val="00151693"/>
    <w:rsid w:val="00151923"/>
    <w:rsid w:val="001519A3"/>
    <w:rsid w:val="00152516"/>
    <w:rsid w:val="0015263B"/>
    <w:rsid w:val="0015291C"/>
    <w:rsid w:val="00152A47"/>
    <w:rsid w:val="00152B69"/>
    <w:rsid w:val="00152C12"/>
    <w:rsid w:val="00152C31"/>
    <w:rsid w:val="00152E28"/>
    <w:rsid w:val="00152E83"/>
    <w:rsid w:val="001534CF"/>
    <w:rsid w:val="00153649"/>
    <w:rsid w:val="0015373A"/>
    <w:rsid w:val="001541A2"/>
    <w:rsid w:val="00154858"/>
    <w:rsid w:val="00154989"/>
    <w:rsid w:val="00154FF0"/>
    <w:rsid w:val="00155361"/>
    <w:rsid w:val="001555C9"/>
    <w:rsid w:val="00155782"/>
    <w:rsid w:val="0015588C"/>
    <w:rsid w:val="001558D9"/>
    <w:rsid w:val="001559F5"/>
    <w:rsid w:val="00155A44"/>
    <w:rsid w:val="00155FC1"/>
    <w:rsid w:val="001567FC"/>
    <w:rsid w:val="001569AF"/>
    <w:rsid w:val="001569CC"/>
    <w:rsid w:val="001575BB"/>
    <w:rsid w:val="001576BA"/>
    <w:rsid w:val="00157B84"/>
    <w:rsid w:val="00157DB5"/>
    <w:rsid w:val="00160366"/>
    <w:rsid w:val="00160665"/>
    <w:rsid w:val="001608A6"/>
    <w:rsid w:val="00160B21"/>
    <w:rsid w:val="00160BCF"/>
    <w:rsid w:val="00160FCF"/>
    <w:rsid w:val="0016135A"/>
    <w:rsid w:val="00161449"/>
    <w:rsid w:val="001619D5"/>
    <w:rsid w:val="00161A29"/>
    <w:rsid w:val="00161A8A"/>
    <w:rsid w:val="001620C9"/>
    <w:rsid w:val="00162142"/>
    <w:rsid w:val="00162201"/>
    <w:rsid w:val="00162350"/>
    <w:rsid w:val="001626C1"/>
    <w:rsid w:val="001627CC"/>
    <w:rsid w:val="00162D09"/>
    <w:rsid w:val="00163151"/>
    <w:rsid w:val="001632BA"/>
    <w:rsid w:val="0016334B"/>
    <w:rsid w:val="0016339C"/>
    <w:rsid w:val="0016366A"/>
    <w:rsid w:val="00163D67"/>
    <w:rsid w:val="001645BF"/>
    <w:rsid w:val="001645F7"/>
    <w:rsid w:val="00164B50"/>
    <w:rsid w:val="00165188"/>
    <w:rsid w:val="00165E0F"/>
    <w:rsid w:val="00166260"/>
    <w:rsid w:val="0016711F"/>
    <w:rsid w:val="00167192"/>
    <w:rsid w:val="00167955"/>
    <w:rsid w:val="00167E58"/>
    <w:rsid w:val="00167F66"/>
    <w:rsid w:val="0017076E"/>
    <w:rsid w:val="00170BD5"/>
    <w:rsid w:val="00170C6C"/>
    <w:rsid w:val="00170D44"/>
    <w:rsid w:val="001710E7"/>
    <w:rsid w:val="0017192F"/>
    <w:rsid w:val="00171B32"/>
    <w:rsid w:val="00171D05"/>
    <w:rsid w:val="00171D29"/>
    <w:rsid w:val="00172300"/>
    <w:rsid w:val="001723D9"/>
    <w:rsid w:val="00172413"/>
    <w:rsid w:val="001733F2"/>
    <w:rsid w:val="001735FF"/>
    <w:rsid w:val="00173669"/>
    <w:rsid w:val="00173690"/>
    <w:rsid w:val="00173B8C"/>
    <w:rsid w:val="00173E78"/>
    <w:rsid w:val="00173F06"/>
    <w:rsid w:val="001740A0"/>
    <w:rsid w:val="0017467F"/>
    <w:rsid w:val="0017495C"/>
    <w:rsid w:val="00174A64"/>
    <w:rsid w:val="00174D50"/>
    <w:rsid w:val="00175027"/>
    <w:rsid w:val="001757F1"/>
    <w:rsid w:val="0017594A"/>
    <w:rsid w:val="00175B2A"/>
    <w:rsid w:val="00175B8B"/>
    <w:rsid w:val="00176278"/>
    <w:rsid w:val="001762AD"/>
    <w:rsid w:val="001762F1"/>
    <w:rsid w:val="00176E71"/>
    <w:rsid w:val="00177717"/>
    <w:rsid w:val="00177853"/>
    <w:rsid w:val="00177BC1"/>
    <w:rsid w:val="001801E4"/>
    <w:rsid w:val="001804E9"/>
    <w:rsid w:val="001805DA"/>
    <w:rsid w:val="0018088C"/>
    <w:rsid w:val="001808C6"/>
    <w:rsid w:val="00180957"/>
    <w:rsid w:val="00180B09"/>
    <w:rsid w:val="00180DBE"/>
    <w:rsid w:val="00180F28"/>
    <w:rsid w:val="00181540"/>
    <w:rsid w:val="0018154F"/>
    <w:rsid w:val="0018159A"/>
    <w:rsid w:val="001819F8"/>
    <w:rsid w:val="00181A9D"/>
    <w:rsid w:val="00181D0E"/>
    <w:rsid w:val="00181DFA"/>
    <w:rsid w:val="0018251B"/>
    <w:rsid w:val="001829C5"/>
    <w:rsid w:val="00182B2B"/>
    <w:rsid w:val="00182B39"/>
    <w:rsid w:val="00182F6D"/>
    <w:rsid w:val="00182FF7"/>
    <w:rsid w:val="00183067"/>
    <w:rsid w:val="00183215"/>
    <w:rsid w:val="00183270"/>
    <w:rsid w:val="001832C9"/>
    <w:rsid w:val="001833FE"/>
    <w:rsid w:val="00183D8E"/>
    <w:rsid w:val="00183E8D"/>
    <w:rsid w:val="00184236"/>
    <w:rsid w:val="001843E9"/>
    <w:rsid w:val="001846A4"/>
    <w:rsid w:val="00184878"/>
    <w:rsid w:val="00184A97"/>
    <w:rsid w:val="00184B46"/>
    <w:rsid w:val="00184CAC"/>
    <w:rsid w:val="00184D37"/>
    <w:rsid w:val="001852DD"/>
    <w:rsid w:val="001853F3"/>
    <w:rsid w:val="00185B3D"/>
    <w:rsid w:val="00185E1F"/>
    <w:rsid w:val="00185E50"/>
    <w:rsid w:val="001862FA"/>
    <w:rsid w:val="001864A9"/>
    <w:rsid w:val="001868AA"/>
    <w:rsid w:val="00187E65"/>
    <w:rsid w:val="00190055"/>
    <w:rsid w:val="00190123"/>
    <w:rsid w:val="00190367"/>
    <w:rsid w:val="00190986"/>
    <w:rsid w:val="00190A82"/>
    <w:rsid w:val="00190E42"/>
    <w:rsid w:val="00190E9E"/>
    <w:rsid w:val="00191A8E"/>
    <w:rsid w:val="00191B63"/>
    <w:rsid w:val="00192018"/>
    <w:rsid w:val="0019271D"/>
    <w:rsid w:val="00192899"/>
    <w:rsid w:val="0019289B"/>
    <w:rsid w:val="00192AC6"/>
    <w:rsid w:val="0019355A"/>
    <w:rsid w:val="001935A1"/>
    <w:rsid w:val="0019392B"/>
    <w:rsid w:val="00193AEA"/>
    <w:rsid w:val="00193D18"/>
    <w:rsid w:val="00193F8D"/>
    <w:rsid w:val="0019427D"/>
    <w:rsid w:val="00194802"/>
    <w:rsid w:val="001948E1"/>
    <w:rsid w:val="00194A45"/>
    <w:rsid w:val="00194A94"/>
    <w:rsid w:val="00194AB1"/>
    <w:rsid w:val="00194BD3"/>
    <w:rsid w:val="00194C63"/>
    <w:rsid w:val="001950B7"/>
    <w:rsid w:val="001952BA"/>
    <w:rsid w:val="0019537C"/>
    <w:rsid w:val="0019539B"/>
    <w:rsid w:val="00195AA3"/>
    <w:rsid w:val="00195B1D"/>
    <w:rsid w:val="00195CD6"/>
    <w:rsid w:val="00195E00"/>
    <w:rsid w:val="00195E5F"/>
    <w:rsid w:val="0019625D"/>
    <w:rsid w:val="0019625E"/>
    <w:rsid w:val="0019673C"/>
    <w:rsid w:val="001967D1"/>
    <w:rsid w:val="001968AB"/>
    <w:rsid w:val="00196D83"/>
    <w:rsid w:val="0019727B"/>
    <w:rsid w:val="001976A5"/>
    <w:rsid w:val="00197763"/>
    <w:rsid w:val="00197DCA"/>
    <w:rsid w:val="00197EC9"/>
    <w:rsid w:val="001A03CD"/>
    <w:rsid w:val="001A0B6B"/>
    <w:rsid w:val="001A0C48"/>
    <w:rsid w:val="001A1712"/>
    <w:rsid w:val="001A18BF"/>
    <w:rsid w:val="001A1F0F"/>
    <w:rsid w:val="001A23D9"/>
    <w:rsid w:val="001A2573"/>
    <w:rsid w:val="001A2E0D"/>
    <w:rsid w:val="001A2F0E"/>
    <w:rsid w:val="001A3022"/>
    <w:rsid w:val="001A31A6"/>
    <w:rsid w:val="001A31AC"/>
    <w:rsid w:val="001A381D"/>
    <w:rsid w:val="001A38F1"/>
    <w:rsid w:val="001A394D"/>
    <w:rsid w:val="001A39E8"/>
    <w:rsid w:val="001A3AAF"/>
    <w:rsid w:val="001A4530"/>
    <w:rsid w:val="001A45CF"/>
    <w:rsid w:val="001A4AEF"/>
    <w:rsid w:val="001A57C0"/>
    <w:rsid w:val="001A5BED"/>
    <w:rsid w:val="001A5CC2"/>
    <w:rsid w:val="001A6A4A"/>
    <w:rsid w:val="001A6C91"/>
    <w:rsid w:val="001A70EA"/>
    <w:rsid w:val="001A71C1"/>
    <w:rsid w:val="001A72E0"/>
    <w:rsid w:val="001B0684"/>
    <w:rsid w:val="001B09D4"/>
    <w:rsid w:val="001B0BB8"/>
    <w:rsid w:val="001B0D2A"/>
    <w:rsid w:val="001B1C98"/>
    <w:rsid w:val="001B2355"/>
    <w:rsid w:val="001B2535"/>
    <w:rsid w:val="001B2539"/>
    <w:rsid w:val="001B274D"/>
    <w:rsid w:val="001B280E"/>
    <w:rsid w:val="001B2C9A"/>
    <w:rsid w:val="001B3061"/>
    <w:rsid w:val="001B3299"/>
    <w:rsid w:val="001B350B"/>
    <w:rsid w:val="001B3877"/>
    <w:rsid w:val="001B3930"/>
    <w:rsid w:val="001B3D2A"/>
    <w:rsid w:val="001B407A"/>
    <w:rsid w:val="001B4365"/>
    <w:rsid w:val="001B4638"/>
    <w:rsid w:val="001B464B"/>
    <w:rsid w:val="001B4725"/>
    <w:rsid w:val="001B4F27"/>
    <w:rsid w:val="001B5077"/>
    <w:rsid w:val="001B5696"/>
    <w:rsid w:val="001B5D9F"/>
    <w:rsid w:val="001B5F63"/>
    <w:rsid w:val="001B6127"/>
    <w:rsid w:val="001B6335"/>
    <w:rsid w:val="001B70A6"/>
    <w:rsid w:val="001B73B7"/>
    <w:rsid w:val="001B77BD"/>
    <w:rsid w:val="001C064C"/>
    <w:rsid w:val="001C07F6"/>
    <w:rsid w:val="001C07F7"/>
    <w:rsid w:val="001C112C"/>
    <w:rsid w:val="001C148C"/>
    <w:rsid w:val="001C1492"/>
    <w:rsid w:val="001C1537"/>
    <w:rsid w:val="001C16DA"/>
    <w:rsid w:val="001C1747"/>
    <w:rsid w:val="001C26D2"/>
    <w:rsid w:val="001C297C"/>
    <w:rsid w:val="001C2BDE"/>
    <w:rsid w:val="001C2EB2"/>
    <w:rsid w:val="001C39E3"/>
    <w:rsid w:val="001C3DAE"/>
    <w:rsid w:val="001C4195"/>
    <w:rsid w:val="001C444B"/>
    <w:rsid w:val="001C45FF"/>
    <w:rsid w:val="001C4DCD"/>
    <w:rsid w:val="001C5060"/>
    <w:rsid w:val="001C53D2"/>
    <w:rsid w:val="001C5A43"/>
    <w:rsid w:val="001C5D41"/>
    <w:rsid w:val="001C6388"/>
    <w:rsid w:val="001C65FC"/>
    <w:rsid w:val="001C6DCF"/>
    <w:rsid w:val="001C7115"/>
    <w:rsid w:val="001C713C"/>
    <w:rsid w:val="001C7520"/>
    <w:rsid w:val="001C7885"/>
    <w:rsid w:val="001C79C2"/>
    <w:rsid w:val="001C7D6D"/>
    <w:rsid w:val="001D01D7"/>
    <w:rsid w:val="001D08F7"/>
    <w:rsid w:val="001D0CFF"/>
    <w:rsid w:val="001D1100"/>
    <w:rsid w:val="001D116D"/>
    <w:rsid w:val="001D17BC"/>
    <w:rsid w:val="001D1B60"/>
    <w:rsid w:val="001D208F"/>
    <w:rsid w:val="001D2451"/>
    <w:rsid w:val="001D25B3"/>
    <w:rsid w:val="001D27B5"/>
    <w:rsid w:val="001D2B15"/>
    <w:rsid w:val="001D2C21"/>
    <w:rsid w:val="001D2EB6"/>
    <w:rsid w:val="001D307C"/>
    <w:rsid w:val="001D3442"/>
    <w:rsid w:val="001D391A"/>
    <w:rsid w:val="001D3C2B"/>
    <w:rsid w:val="001D4078"/>
    <w:rsid w:val="001D4276"/>
    <w:rsid w:val="001D4317"/>
    <w:rsid w:val="001D432A"/>
    <w:rsid w:val="001D4426"/>
    <w:rsid w:val="001D4895"/>
    <w:rsid w:val="001D497B"/>
    <w:rsid w:val="001D4B74"/>
    <w:rsid w:val="001D4E9E"/>
    <w:rsid w:val="001D522E"/>
    <w:rsid w:val="001D538A"/>
    <w:rsid w:val="001D5488"/>
    <w:rsid w:val="001D605F"/>
    <w:rsid w:val="001D6914"/>
    <w:rsid w:val="001D6BEA"/>
    <w:rsid w:val="001D6CBF"/>
    <w:rsid w:val="001D7275"/>
    <w:rsid w:val="001D7310"/>
    <w:rsid w:val="001D7445"/>
    <w:rsid w:val="001D7522"/>
    <w:rsid w:val="001D7728"/>
    <w:rsid w:val="001D7C23"/>
    <w:rsid w:val="001D7D48"/>
    <w:rsid w:val="001D7FA2"/>
    <w:rsid w:val="001E00DB"/>
    <w:rsid w:val="001E032C"/>
    <w:rsid w:val="001E052E"/>
    <w:rsid w:val="001E0C84"/>
    <w:rsid w:val="001E1922"/>
    <w:rsid w:val="001E1A3B"/>
    <w:rsid w:val="001E1C75"/>
    <w:rsid w:val="001E21F5"/>
    <w:rsid w:val="001E2272"/>
    <w:rsid w:val="001E2306"/>
    <w:rsid w:val="001E26AD"/>
    <w:rsid w:val="001E2A4F"/>
    <w:rsid w:val="001E2A86"/>
    <w:rsid w:val="001E2FD5"/>
    <w:rsid w:val="001E319B"/>
    <w:rsid w:val="001E3272"/>
    <w:rsid w:val="001E3496"/>
    <w:rsid w:val="001E3D8B"/>
    <w:rsid w:val="001E43A8"/>
    <w:rsid w:val="001E4B57"/>
    <w:rsid w:val="001E58BC"/>
    <w:rsid w:val="001E5C7D"/>
    <w:rsid w:val="001E6013"/>
    <w:rsid w:val="001E62AA"/>
    <w:rsid w:val="001E6408"/>
    <w:rsid w:val="001E6538"/>
    <w:rsid w:val="001E6A75"/>
    <w:rsid w:val="001E70EE"/>
    <w:rsid w:val="001E73F9"/>
    <w:rsid w:val="001E789C"/>
    <w:rsid w:val="001E78C3"/>
    <w:rsid w:val="001E78C5"/>
    <w:rsid w:val="001E78E9"/>
    <w:rsid w:val="001E7E16"/>
    <w:rsid w:val="001F05AF"/>
    <w:rsid w:val="001F0891"/>
    <w:rsid w:val="001F0B05"/>
    <w:rsid w:val="001F0D24"/>
    <w:rsid w:val="001F1095"/>
    <w:rsid w:val="001F1332"/>
    <w:rsid w:val="001F1759"/>
    <w:rsid w:val="001F1879"/>
    <w:rsid w:val="001F1D2A"/>
    <w:rsid w:val="001F1F1A"/>
    <w:rsid w:val="001F20DB"/>
    <w:rsid w:val="001F226F"/>
    <w:rsid w:val="001F2924"/>
    <w:rsid w:val="001F2C59"/>
    <w:rsid w:val="001F2CEE"/>
    <w:rsid w:val="001F3020"/>
    <w:rsid w:val="001F328B"/>
    <w:rsid w:val="001F32D1"/>
    <w:rsid w:val="001F3381"/>
    <w:rsid w:val="001F33D8"/>
    <w:rsid w:val="001F34EF"/>
    <w:rsid w:val="001F3596"/>
    <w:rsid w:val="001F391E"/>
    <w:rsid w:val="001F3AB9"/>
    <w:rsid w:val="001F41EF"/>
    <w:rsid w:val="001F43E8"/>
    <w:rsid w:val="001F49D0"/>
    <w:rsid w:val="001F4E23"/>
    <w:rsid w:val="001F4EFC"/>
    <w:rsid w:val="001F51AD"/>
    <w:rsid w:val="001F547E"/>
    <w:rsid w:val="001F55AE"/>
    <w:rsid w:val="001F56B3"/>
    <w:rsid w:val="001F5B23"/>
    <w:rsid w:val="001F5C62"/>
    <w:rsid w:val="001F600D"/>
    <w:rsid w:val="001F685B"/>
    <w:rsid w:val="001F6875"/>
    <w:rsid w:val="001F6FAD"/>
    <w:rsid w:val="001F704B"/>
    <w:rsid w:val="001F7143"/>
    <w:rsid w:val="001F74F5"/>
    <w:rsid w:val="001F7667"/>
    <w:rsid w:val="001F79DF"/>
    <w:rsid w:val="001F7AC0"/>
    <w:rsid w:val="001F7B39"/>
    <w:rsid w:val="001F7D30"/>
    <w:rsid w:val="001F7EBB"/>
    <w:rsid w:val="0020002D"/>
    <w:rsid w:val="002006A9"/>
    <w:rsid w:val="00200C27"/>
    <w:rsid w:val="00200F07"/>
    <w:rsid w:val="00201504"/>
    <w:rsid w:val="0020162F"/>
    <w:rsid w:val="0020178D"/>
    <w:rsid w:val="00202092"/>
    <w:rsid w:val="002027D5"/>
    <w:rsid w:val="00202E0E"/>
    <w:rsid w:val="002035DE"/>
    <w:rsid w:val="0020382C"/>
    <w:rsid w:val="002039FE"/>
    <w:rsid w:val="00203C65"/>
    <w:rsid w:val="00203D6D"/>
    <w:rsid w:val="00203F96"/>
    <w:rsid w:val="002045EC"/>
    <w:rsid w:val="0020468E"/>
    <w:rsid w:val="002047BA"/>
    <w:rsid w:val="002048B2"/>
    <w:rsid w:val="002048E2"/>
    <w:rsid w:val="00204B6D"/>
    <w:rsid w:val="00204BBA"/>
    <w:rsid w:val="00204D9D"/>
    <w:rsid w:val="00205252"/>
    <w:rsid w:val="002052A9"/>
    <w:rsid w:val="00205429"/>
    <w:rsid w:val="002059EE"/>
    <w:rsid w:val="002059F9"/>
    <w:rsid w:val="0020635E"/>
    <w:rsid w:val="00206CBD"/>
    <w:rsid w:val="00206EF7"/>
    <w:rsid w:val="00206EFC"/>
    <w:rsid w:val="00206F05"/>
    <w:rsid w:val="0020701B"/>
    <w:rsid w:val="00207599"/>
    <w:rsid w:val="0020768F"/>
    <w:rsid w:val="00207B43"/>
    <w:rsid w:val="00207BF8"/>
    <w:rsid w:val="00207EC3"/>
    <w:rsid w:val="0021056F"/>
    <w:rsid w:val="0021063D"/>
    <w:rsid w:val="00210822"/>
    <w:rsid w:val="002117E4"/>
    <w:rsid w:val="00211981"/>
    <w:rsid w:val="00211A0E"/>
    <w:rsid w:val="00211A6A"/>
    <w:rsid w:val="00211C22"/>
    <w:rsid w:val="00211CD0"/>
    <w:rsid w:val="00212E45"/>
    <w:rsid w:val="0021312D"/>
    <w:rsid w:val="0021316A"/>
    <w:rsid w:val="002131DB"/>
    <w:rsid w:val="0021385D"/>
    <w:rsid w:val="00213880"/>
    <w:rsid w:val="00213C31"/>
    <w:rsid w:val="00213EC2"/>
    <w:rsid w:val="00214001"/>
    <w:rsid w:val="002140CF"/>
    <w:rsid w:val="00214564"/>
    <w:rsid w:val="00214644"/>
    <w:rsid w:val="002146F5"/>
    <w:rsid w:val="00214A20"/>
    <w:rsid w:val="00214AD9"/>
    <w:rsid w:val="00215008"/>
    <w:rsid w:val="00215226"/>
    <w:rsid w:val="002153AE"/>
    <w:rsid w:val="00215838"/>
    <w:rsid w:val="00215A0C"/>
    <w:rsid w:val="00215B43"/>
    <w:rsid w:val="00215BC3"/>
    <w:rsid w:val="00215EEA"/>
    <w:rsid w:val="0021634C"/>
    <w:rsid w:val="002163CF"/>
    <w:rsid w:val="0021674F"/>
    <w:rsid w:val="00216BC9"/>
    <w:rsid w:val="00216BF5"/>
    <w:rsid w:val="00216C6B"/>
    <w:rsid w:val="00216EE6"/>
    <w:rsid w:val="0021700E"/>
    <w:rsid w:val="002171F2"/>
    <w:rsid w:val="00217276"/>
    <w:rsid w:val="002175B3"/>
    <w:rsid w:val="002179E7"/>
    <w:rsid w:val="00217C50"/>
    <w:rsid w:val="00217E88"/>
    <w:rsid w:val="00217EE5"/>
    <w:rsid w:val="0022066D"/>
    <w:rsid w:val="002208CB"/>
    <w:rsid w:val="00220D1E"/>
    <w:rsid w:val="00220F74"/>
    <w:rsid w:val="00221050"/>
    <w:rsid w:val="002218C8"/>
    <w:rsid w:val="00221929"/>
    <w:rsid w:val="00221D53"/>
    <w:rsid w:val="00221EE6"/>
    <w:rsid w:val="0022207A"/>
    <w:rsid w:val="00222084"/>
    <w:rsid w:val="002222FC"/>
    <w:rsid w:val="00222749"/>
    <w:rsid w:val="002230A1"/>
    <w:rsid w:val="00223360"/>
    <w:rsid w:val="0022349F"/>
    <w:rsid w:val="0022399B"/>
    <w:rsid w:val="00223A49"/>
    <w:rsid w:val="002241AF"/>
    <w:rsid w:val="00224466"/>
    <w:rsid w:val="002246A2"/>
    <w:rsid w:val="00224B56"/>
    <w:rsid w:val="00224DEA"/>
    <w:rsid w:val="00224F42"/>
    <w:rsid w:val="00225019"/>
    <w:rsid w:val="002251A5"/>
    <w:rsid w:val="00226104"/>
    <w:rsid w:val="0022626C"/>
    <w:rsid w:val="0022684E"/>
    <w:rsid w:val="002268BB"/>
    <w:rsid w:val="00226B6B"/>
    <w:rsid w:val="00226CC4"/>
    <w:rsid w:val="002270F5"/>
    <w:rsid w:val="00227595"/>
    <w:rsid w:val="002276B5"/>
    <w:rsid w:val="00227908"/>
    <w:rsid w:val="002279D7"/>
    <w:rsid w:val="00227AA5"/>
    <w:rsid w:val="00227D8F"/>
    <w:rsid w:val="00227DC8"/>
    <w:rsid w:val="00230204"/>
    <w:rsid w:val="002304C0"/>
    <w:rsid w:val="00230D77"/>
    <w:rsid w:val="00231242"/>
    <w:rsid w:val="002313FB"/>
    <w:rsid w:val="0023165F"/>
    <w:rsid w:val="00231694"/>
    <w:rsid w:val="00231B76"/>
    <w:rsid w:val="00232973"/>
    <w:rsid w:val="00232AB1"/>
    <w:rsid w:val="00232BEB"/>
    <w:rsid w:val="00232EE7"/>
    <w:rsid w:val="002338E8"/>
    <w:rsid w:val="00233A13"/>
    <w:rsid w:val="00233A58"/>
    <w:rsid w:val="00233D07"/>
    <w:rsid w:val="00233DD4"/>
    <w:rsid w:val="0023412E"/>
    <w:rsid w:val="00234198"/>
    <w:rsid w:val="002346A4"/>
    <w:rsid w:val="00234910"/>
    <w:rsid w:val="00234AD7"/>
    <w:rsid w:val="00234B19"/>
    <w:rsid w:val="00234C69"/>
    <w:rsid w:val="002350B9"/>
    <w:rsid w:val="00235187"/>
    <w:rsid w:val="00235CB8"/>
    <w:rsid w:val="00235FEC"/>
    <w:rsid w:val="00236598"/>
    <w:rsid w:val="0023693D"/>
    <w:rsid w:val="002369B1"/>
    <w:rsid w:val="00236B3E"/>
    <w:rsid w:val="00236D5B"/>
    <w:rsid w:val="0023724E"/>
    <w:rsid w:val="002373A2"/>
    <w:rsid w:val="00237949"/>
    <w:rsid w:val="00237C83"/>
    <w:rsid w:val="00237D06"/>
    <w:rsid w:val="00237E11"/>
    <w:rsid w:val="002400B1"/>
    <w:rsid w:val="00240120"/>
    <w:rsid w:val="00240217"/>
    <w:rsid w:val="002402A3"/>
    <w:rsid w:val="002405CA"/>
    <w:rsid w:val="00240637"/>
    <w:rsid w:val="0024096B"/>
    <w:rsid w:val="00240B0E"/>
    <w:rsid w:val="00240C6D"/>
    <w:rsid w:val="00240F29"/>
    <w:rsid w:val="00241364"/>
    <w:rsid w:val="002414FA"/>
    <w:rsid w:val="0024157C"/>
    <w:rsid w:val="00241682"/>
    <w:rsid w:val="002417F3"/>
    <w:rsid w:val="00241939"/>
    <w:rsid w:val="00241EEE"/>
    <w:rsid w:val="00241F26"/>
    <w:rsid w:val="002421D6"/>
    <w:rsid w:val="00242298"/>
    <w:rsid w:val="00242485"/>
    <w:rsid w:val="00242A26"/>
    <w:rsid w:val="00242E92"/>
    <w:rsid w:val="00243088"/>
    <w:rsid w:val="00243312"/>
    <w:rsid w:val="0024348E"/>
    <w:rsid w:val="0024358D"/>
    <w:rsid w:val="00243D8D"/>
    <w:rsid w:val="00243EBF"/>
    <w:rsid w:val="00243FAE"/>
    <w:rsid w:val="002441B0"/>
    <w:rsid w:val="0024435A"/>
    <w:rsid w:val="0024438A"/>
    <w:rsid w:val="00244412"/>
    <w:rsid w:val="00244422"/>
    <w:rsid w:val="00244919"/>
    <w:rsid w:val="00244965"/>
    <w:rsid w:val="00244F4E"/>
    <w:rsid w:val="0024524F"/>
    <w:rsid w:val="002458C1"/>
    <w:rsid w:val="00245A64"/>
    <w:rsid w:val="00245E67"/>
    <w:rsid w:val="002462BC"/>
    <w:rsid w:val="002464AB"/>
    <w:rsid w:val="002468CC"/>
    <w:rsid w:val="00246A85"/>
    <w:rsid w:val="00246E4A"/>
    <w:rsid w:val="002471D8"/>
    <w:rsid w:val="002473EC"/>
    <w:rsid w:val="002473F5"/>
    <w:rsid w:val="00250379"/>
    <w:rsid w:val="00250380"/>
    <w:rsid w:val="00250394"/>
    <w:rsid w:val="00250B33"/>
    <w:rsid w:val="00251860"/>
    <w:rsid w:val="00251A0F"/>
    <w:rsid w:val="00251A37"/>
    <w:rsid w:val="00251B07"/>
    <w:rsid w:val="002533E9"/>
    <w:rsid w:val="00253482"/>
    <w:rsid w:val="00253535"/>
    <w:rsid w:val="00253570"/>
    <w:rsid w:val="002535D9"/>
    <w:rsid w:val="00253745"/>
    <w:rsid w:val="00253A0E"/>
    <w:rsid w:val="00253D55"/>
    <w:rsid w:val="00253DFC"/>
    <w:rsid w:val="00254138"/>
    <w:rsid w:val="0025486A"/>
    <w:rsid w:val="00254875"/>
    <w:rsid w:val="00254AFC"/>
    <w:rsid w:val="00255006"/>
    <w:rsid w:val="002552BB"/>
    <w:rsid w:val="002555ED"/>
    <w:rsid w:val="002568C6"/>
    <w:rsid w:val="00256B8E"/>
    <w:rsid w:val="00256CBC"/>
    <w:rsid w:val="002570FD"/>
    <w:rsid w:val="0025733D"/>
    <w:rsid w:val="0025756D"/>
    <w:rsid w:val="0025769C"/>
    <w:rsid w:val="002576B0"/>
    <w:rsid w:val="00257724"/>
    <w:rsid w:val="00257790"/>
    <w:rsid w:val="00257921"/>
    <w:rsid w:val="00257BF5"/>
    <w:rsid w:val="00257C99"/>
    <w:rsid w:val="00257D00"/>
    <w:rsid w:val="00257E2F"/>
    <w:rsid w:val="00257FCB"/>
    <w:rsid w:val="0026026B"/>
    <w:rsid w:val="00260306"/>
    <w:rsid w:val="00260555"/>
    <w:rsid w:val="00260926"/>
    <w:rsid w:val="00260B1B"/>
    <w:rsid w:val="00260B85"/>
    <w:rsid w:val="00260F1A"/>
    <w:rsid w:val="002610CE"/>
    <w:rsid w:val="002614CD"/>
    <w:rsid w:val="002616E8"/>
    <w:rsid w:val="00261920"/>
    <w:rsid w:val="00261A27"/>
    <w:rsid w:val="00261DF1"/>
    <w:rsid w:val="00261F1B"/>
    <w:rsid w:val="00261F8F"/>
    <w:rsid w:val="0026205C"/>
    <w:rsid w:val="002625A6"/>
    <w:rsid w:val="00262972"/>
    <w:rsid w:val="00262CDF"/>
    <w:rsid w:val="00262EFB"/>
    <w:rsid w:val="00263029"/>
    <w:rsid w:val="00263245"/>
    <w:rsid w:val="00263ADF"/>
    <w:rsid w:val="00263CEA"/>
    <w:rsid w:val="00263F8E"/>
    <w:rsid w:val="00264192"/>
    <w:rsid w:val="002642A5"/>
    <w:rsid w:val="00264465"/>
    <w:rsid w:val="00265231"/>
    <w:rsid w:val="0026523D"/>
    <w:rsid w:val="0026550E"/>
    <w:rsid w:val="002658BB"/>
    <w:rsid w:val="00265A63"/>
    <w:rsid w:val="00265F4B"/>
    <w:rsid w:val="00265FFB"/>
    <w:rsid w:val="002664AE"/>
    <w:rsid w:val="002666D0"/>
    <w:rsid w:val="002669E7"/>
    <w:rsid w:val="00266A3B"/>
    <w:rsid w:val="00266DB8"/>
    <w:rsid w:val="00266EFE"/>
    <w:rsid w:val="0026740F"/>
    <w:rsid w:val="002674EF"/>
    <w:rsid w:val="00267510"/>
    <w:rsid w:val="00267527"/>
    <w:rsid w:val="002675A2"/>
    <w:rsid w:val="002677F1"/>
    <w:rsid w:val="00267800"/>
    <w:rsid w:val="0026797F"/>
    <w:rsid w:val="00267E71"/>
    <w:rsid w:val="002702F8"/>
    <w:rsid w:val="002707C6"/>
    <w:rsid w:val="002708A0"/>
    <w:rsid w:val="00270C0D"/>
    <w:rsid w:val="00270D1D"/>
    <w:rsid w:val="00270F12"/>
    <w:rsid w:val="00270F3B"/>
    <w:rsid w:val="00271511"/>
    <w:rsid w:val="002717A6"/>
    <w:rsid w:val="002718DC"/>
    <w:rsid w:val="00271D89"/>
    <w:rsid w:val="00271E5C"/>
    <w:rsid w:val="00271E9F"/>
    <w:rsid w:val="00272307"/>
    <w:rsid w:val="0027240A"/>
    <w:rsid w:val="00272915"/>
    <w:rsid w:val="00272B91"/>
    <w:rsid w:val="00272B99"/>
    <w:rsid w:val="00272DE4"/>
    <w:rsid w:val="002730F8"/>
    <w:rsid w:val="00273215"/>
    <w:rsid w:val="00273464"/>
    <w:rsid w:val="00273ECB"/>
    <w:rsid w:val="00274206"/>
    <w:rsid w:val="00274622"/>
    <w:rsid w:val="00274794"/>
    <w:rsid w:val="00275011"/>
    <w:rsid w:val="00275017"/>
    <w:rsid w:val="002752E5"/>
    <w:rsid w:val="0027569B"/>
    <w:rsid w:val="002758CC"/>
    <w:rsid w:val="00275F65"/>
    <w:rsid w:val="0027643C"/>
    <w:rsid w:val="0027656E"/>
    <w:rsid w:val="00276874"/>
    <w:rsid w:val="002772AB"/>
    <w:rsid w:val="002775D0"/>
    <w:rsid w:val="00277CB8"/>
    <w:rsid w:val="00277EF7"/>
    <w:rsid w:val="002804F4"/>
    <w:rsid w:val="00280F70"/>
    <w:rsid w:val="0028183A"/>
    <w:rsid w:val="00281A6F"/>
    <w:rsid w:val="00281CB1"/>
    <w:rsid w:val="00281EAA"/>
    <w:rsid w:val="00282570"/>
    <w:rsid w:val="00282757"/>
    <w:rsid w:val="00282A55"/>
    <w:rsid w:val="00282B7B"/>
    <w:rsid w:val="00282C30"/>
    <w:rsid w:val="00282EC6"/>
    <w:rsid w:val="00282F8F"/>
    <w:rsid w:val="00283350"/>
    <w:rsid w:val="00283549"/>
    <w:rsid w:val="0028371A"/>
    <w:rsid w:val="00283CD2"/>
    <w:rsid w:val="00283E4B"/>
    <w:rsid w:val="002840F0"/>
    <w:rsid w:val="00284817"/>
    <w:rsid w:val="002848A4"/>
    <w:rsid w:val="002848B9"/>
    <w:rsid w:val="002851E3"/>
    <w:rsid w:val="002857F7"/>
    <w:rsid w:val="00285885"/>
    <w:rsid w:val="00285CBC"/>
    <w:rsid w:val="00285F56"/>
    <w:rsid w:val="0028629E"/>
    <w:rsid w:val="0028633B"/>
    <w:rsid w:val="002869E4"/>
    <w:rsid w:val="00286C9C"/>
    <w:rsid w:val="00287F76"/>
    <w:rsid w:val="0029001D"/>
    <w:rsid w:val="0029026A"/>
    <w:rsid w:val="00290BA4"/>
    <w:rsid w:val="00290BCB"/>
    <w:rsid w:val="00290DE2"/>
    <w:rsid w:val="00290F64"/>
    <w:rsid w:val="00291266"/>
    <w:rsid w:val="00291737"/>
    <w:rsid w:val="002917F3"/>
    <w:rsid w:val="00291A4F"/>
    <w:rsid w:val="00291C63"/>
    <w:rsid w:val="00291FE3"/>
    <w:rsid w:val="0029232E"/>
    <w:rsid w:val="002925EF"/>
    <w:rsid w:val="00292A0C"/>
    <w:rsid w:val="00293111"/>
    <w:rsid w:val="00293148"/>
    <w:rsid w:val="00293A3D"/>
    <w:rsid w:val="00293B98"/>
    <w:rsid w:val="00293D89"/>
    <w:rsid w:val="00293EE2"/>
    <w:rsid w:val="00294269"/>
    <w:rsid w:val="002942E2"/>
    <w:rsid w:val="0029466B"/>
    <w:rsid w:val="00294A17"/>
    <w:rsid w:val="00294BB1"/>
    <w:rsid w:val="002951E3"/>
    <w:rsid w:val="002951E5"/>
    <w:rsid w:val="002955C5"/>
    <w:rsid w:val="00295ADD"/>
    <w:rsid w:val="00295B5B"/>
    <w:rsid w:val="00295D1C"/>
    <w:rsid w:val="00295F30"/>
    <w:rsid w:val="002960A4"/>
    <w:rsid w:val="0029612F"/>
    <w:rsid w:val="00296771"/>
    <w:rsid w:val="00296D95"/>
    <w:rsid w:val="00296E02"/>
    <w:rsid w:val="00297431"/>
    <w:rsid w:val="002976B0"/>
    <w:rsid w:val="002976EE"/>
    <w:rsid w:val="002978A4"/>
    <w:rsid w:val="002A009D"/>
    <w:rsid w:val="002A01F7"/>
    <w:rsid w:val="002A0733"/>
    <w:rsid w:val="002A0AE5"/>
    <w:rsid w:val="002A0E5A"/>
    <w:rsid w:val="002A1476"/>
    <w:rsid w:val="002A1B6E"/>
    <w:rsid w:val="002A1CA2"/>
    <w:rsid w:val="002A1E65"/>
    <w:rsid w:val="002A1F37"/>
    <w:rsid w:val="002A1F58"/>
    <w:rsid w:val="002A1FB1"/>
    <w:rsid w:val="002A20C4"/>
    <w:rsid w:val="002A2431"/>
    <w:rsid w:val="002A2806"/>
    <w:rsid w:val="002A287F"/>
    <w:rsid w:val="002A3419"/>
    <w:rsid w:val="002A3694"/>
    <w:rsid w:val="002A3BB0"/>
    <w:rsid w:val="002A3BF7"/>
    <w:rsid w:val="002A3C16"/>
    <w:rsid w:val="002A3DB7"/>
    <w:rsid w:val="002A436A"/>
    <w:rsid w:val="002A4C1E"/>
    <w:rsid w:val="002A4D48"/>
    <w:rsid w:val="002A4F84"/>
    <w:rsid w:val="002A4F95"/>
    <w:rsid w:val="002A59A9"/>
    <w:rsid w:val="002A5EA5"/>
    <w:rsid w:val="002A5F4B"/>
    <w:rsid w:val="002A65CF"/>
    <w:rsid w:val="002A6D2F"/>
    <w:rsid w:val="002A6D99"/>
    <w:rsid w:val="002A6E78"/>
    <w:rsid w:val="002A6F91"/>
    <w:rsid w:val="002A707F"/>
    <w:rsid w:val="002A7653"/>
    <w:rsid w:val="002A7744"/>
    <w:rsid w:val="002A789E"/>
    <w:rsid w:val="002A7A5C"/>
    <w:rsid w:val="002A7BD8"/>
    <w:rsid w:val="002B0129"/>
    <w:rsid w:val="002B041E"/>
    <w:rsid w:val="002B0757"/>
    <w:rsid w:val="002B090D"/>
    <w:rsid w:val="002B1261"/>
    <w:rsid w:val="002B137A"/>
    <w:rsid w:val="002B13F2"/>
    <w:rsid w:val="002B15CC"/>
    <w:rsid w:val="002B1883"/>
    <w:rsid w:val="002B1CA4"/>
    <w:rsid w:val="002B1F94"/>
    <w:rsid w:val="002B244E"/>
    <w:rsid w:val="002B2650"/>
    <w:rsid w:val="002B28CE"/>
    <w:rsid w:val="002B3094"/>
    <w:rsid w:val="002B3099"/>
    <w:rsid w:val="002B3588"/>
    <w:rsid w:val="002B35AE"/>
    <w:rsid w:val="002B3BC6"/>
    <w:rsid w:val="002B480E"/>
    <w:rsid w:val="002B5218"/>
    <w:rsid w:val="002B5488"/>
    <w:rsid w:val="002B5796"/>
    <w:rsid w:val="002B5BDD"/>
    <w:rsid w:val="002B616D"/>
    <w:rsid w:val="002B6230"/>
    <w:rsid w:val="002B6ACD"/>
    <w:rsid w:val="002B6B19"/>
    <w:rsid w:val="002B6E81"/>
    <w:rsid w:val="002B6ECB"/>
    <w:rsid w:val="002B7040"/>
    <w:rsid w:val="002B72C0"/>
    <w:rsid w:val="002B73F8"/>
    <w:rsid w:val="002B74F2"/>
    <w:rsid w:val="002B7989"/>
    <w:rsid w:val="002B7B19"/>
    <w:rsid w:val="002B7FA5"/>
    <w:rsid w:val="002B7FC2"/>
    <w:rsid w:val="002C038B"/>
    <w:rsid w:val="002C074B"/>
    <w:rsid w:val="002C0754"/>
    <w:rsid w:val="002C082A"/>
    <w:rsid w:val="002C094D"/>
    <w:rsid w:val="002C13BE"/>
    <w:rsid w:val="002C13C3"/>
    <w:rsid w:val="002C142D"/>
    <w:rsid w:val="002C14EB"/>
    <w:rsid w:val="002C1559"/>
    <w:rsid w:val="002C1784"/>
    <w:rsid w:val="002C18FB"/>
    <w:rsid w:val="002C1CCF"/>
    <w:rsid w:val="002C1DFA"/>
    <w:rsid w:val="002C1F02"/>
    <w:rsid w:val="002C2265"/>
    <w:rsid w:val="002C2511"/>
    <w:rsid w:val="002C283E"/>
    <w:rsid w:val="002C28E5"/>
    <w:rsid w:val="002C2B75"/>
    <w:rsid w:val="002C2E4C"/>
    <w:rsid w:val="002C345C"/>
    <w:rsid w:val="002C38B6"/>
    <w:rsid w:val="002C3FE6"/>
    <w:rsid w:val="002C40ED"/>
    <w:rsid w:val="002C45A5"/>
    <w:rsid w:val="002C465A"/>
    <w:rsid w:val="002C4803"/>
    <w:rsid w:val="002C50B0"/>
    <w:rsid w:val="002C5724"/>
    <w:rsid w:val="002C5811"/>
    <w:rsid w:val="002C5C17"/>
    <w:rsid w:val="002C5F90"/>
    <w:rsid w:val="002C6061"/>
    <w:rsid w:val="002C621E"/>
    <w:rsid w:val="002C63FC"/>
    <w:rsid w:val="002C658C"/>
    <w:rsid w:val="002C6965"/>
    <w:rsid w:val="002C69D6"/>
    <w:rsid w:val="002C6B6B"/>
    <w:rsid w:val="002C6C46"/>
    <w:rsid w:val="002C6FC1"/>
    <w:rsid w:val="002C7122"/>
    <w:rsid w:val="002C755C"/>
    <w:rsid w:val="002C77DE"/>
    <w:rsid w:val="002C796E"/>
    <w:rsid w:val="002C7973"/>
    <w:rsid w:val="002C79B1"/>
    <w:rsid w:val="002C7A02"/>
    <w:rsid w:val="002C7F33"/>
    <w:rsid w:val="002D0110"/>
    <w:rsid w:val="002D045B"/>
    <w:rsid w:val="002D0D3B"/>
    <w:rsid w:val="002D110D"/>
    <w:rsid w:val="002D121F"/>
    <w:rsid w:val="002D1243"/>
    <w:rsid w:val="002D16F7"/>
    <w:rsid w:val="002D17C3"/>
    <w:rsid w:val="002D1927"/>
    <w:rsid w:val="002D199C"/>
    <w:rsid w:val="002D19AB"/>
    <w:rsid w:val="002D1DA4"/>
    <w:rsid w:val="002D207C"/>
    <w:rsid w:val="002D23D2"/>
    <w:rsid w:val="002D24C9"/>
    <w:rsid w:val="002D2646"/>
    <w:rsid w:val="002D296A"/>
    <w:rsid w:val="002D30C3"/>
    <w:rsid w:val="002D39E9"/>
    <w:rsid w:val="002D4065"/>
    <w:rsid w:val="002D41B9"/>
    <w:rsid w:val="002D4A24"/>
    <w:rsid w:val="002D4AD2"/>
    <w:rsid w:val="002D55CC"/>
    <w:rsid w:val="002D599F"/>
    <w:rsid w:val="002D5D50"/>
    <w:rsid w:val="002D613D"/>
    <w:rsid w:val="002D642B"/>
    <w:rsid w:val="002D65DC"/>
    <w:rsid w:val="002D68ED"/>
    <w:rsid w:val="002D693A"/>
    <w:rsid w:val="002D6E51"/>
    <w:rsid w:val="002D6F7A"/>
    <w:rsid w:val="002D7203"/>
    <w:rsid w:val="002D737A"/>
    <w:rsid w:val="002D7617"/>
    <w:rsid w:val="002E0631"/>
    <w:rsid w:val="002E0AB3"/>
    <w:rsid w:val="002E0D06"/>
    <w:rsid w:val="002E10D2"/>
    <w:rsid w:val="002E114C"/>
    <w:rsid w:val="002E124E"/>
    <w:rsid w:val="002E1807"/>
    <w:rsid w:val="002E188B"/>
    <w:rsid w:val="002E2301"/>
    <w:rsid w:val="002E261A"/>
    <w:rsid w:val="002E2755"/>
    <w:rsid w:val="002E2783"/>
    <w:rsid w:val="002E2EB0"/>
    <w:rsid w:val="002E2FF2"/>
    <w:rsid w:val="002E30E6"/>
    <w:rsid w:val="002E3C05"/>
    <w:rsid w:val="002E50E0"/>
    <w:rsid w:val="002E5613"/>
    <w:rsid w:val="002E5875"/>
    <w:rsid w:val="002E5954"/>
    <w:rsid w:val="002E595B"/>
    <w:rsid w:val="002E59C0"/>
    <w:rsid w:val="002E5B7C"/>
    <w:rsid w:val="002E6346"/>
    <w:rsid w:val="002E64E4"/>
    <w:rsid w:val="002E679D"/>
    <w:rsid w:val="002E6852"/>
    <w:rsid w:val="002E74C8"/>
    <w:rsid w:val="002E74D9"/>
    <w:rsid w:val="002E765B"/>
    <w:rsid w:val="002E7931"/>
    <w:rsid w:val="002E7D4C"/>
    <w:rsid w:val="002E7E10"/>
    <w:rsid w:val="002F01AC"/>
    <w:rsid w:val="002F0913"/>
    <w:rsid w:val="002F0E87"/>
    <w:rsid w:val="002F0EAE"/>
    <w:rsid w:val="002F0F2C"/>
    <w:rsid w:val="002F1BB2"/>
    <w:rsid w:val="002F1CD1"/>
    <w:rsid w:val="002F24B0"/>
    <w:rsid w:val="002F28BD"/>
    <w:rsid w:val="002F2C7D"/>
    <w:rsid w:val="002F3088"/>
    <w:rsid w:val="002F3A19"/>
    <w:rsid w:val="002F3A5C"/>
    <w:rsid w:val="002F3AC9"/>
    <w:rsid w:val="002F3E58"/>
    <w:rsid w:val="002F409F"/>
    <w:rsid w:val="002F4118"/>
    <w:rsid w:val="002F43E6"/>
    <w:rsid w:val="002F4484"/>
    <w:rsid w:val="002F4752"/>
    <w:rsid w:val="002F4C38"/>
    <w:rsid w:val="002F4FA2"/>
    <w:rsid w:val="002F5013"/>
    <w:rsid w:val="002F53BB"/>
    <w:rsid w:val="002F5666"/>
    <w:rsid w:val="002F5AE9"/>
    <w:rsid w:val="002F6A77"/>
    <w:rsid w:val="002F6C8D"/>
    <w:rsid w:val="002F6E33"/>
    <w:rsid w:val="002F7222"/>
    <w:rsid w:val="002F78D0"/>
    <w:rsid w:val="002F7AB4"/>
    <w:rsid w:val="002F7BD6"/>
    <w:rsid w:val="00300121"/>
    <w:rsid w:val="0030060C"/>
    <w:rsid w:val="0030067F"/>
    <w:rsid w:val="00301000"/>
    <w:rsid w:val="00301B7C"/>
    <w:rsid w:val="00301FF8"/>
    <w:rsid w:val="00302038"/>
    <w:rsid w:val="00302085"/>
    <w:rsid w:val="0030208F"/>
    <w:rsid w:val="003024F3"/>
    <w:rsid w:val="0030257D"/>
    <w:rsid w:val="003029EA"/>
    <w:rsid w:val="00302DF0"/>
    <w:rsid w:val="00303162"/>
    <w:rsid w:val="00303320"/>
    <w:rsid w:val="003036D6"/>
    <w:rsid w:val="0030389D"/>
    <w:rsid w:val="00303A19"/>
    <w:rsid w:val="00303B07"/>
    <w:rsid w:val="00303DB4"/>
    <w:rsid w:val="003040FA"/>
    <w:rsid w:val="003044E8"/>
    <w:rsid w:val="00304A45"/>
    <w:rsid w:val="00304C39"/>
    <w:rsid w:val="00304CF5"/>
    <w:rsid w:val="00304EF0"/>
    <w:rsid w:val="0030502D"/>
    <w:rsid w:val="00305033"/>
    <w:rsid w:val="003052BB"/>
    <w:rsid w:val="00305702"/>
    <w:rsid w:val="003057D6"/>
    <w:rsid w:val="00305961"/>
    <w:rsid w:val="00305A57"/>
    <w:rsid w:val="0030612B"/>
    <w:rsid w:val="003062AD"/>
    <w:rsid w:val="0030644D"/>
    <w:rsid w:val="00306591"/>
    <w:rsid w:val="00306CC7"/>
    <w:rsid w:val="00306CFA"/>
    <w:rsid w:val="003073D1"/>
    <w:rsid w:val="00307447"/>
    <w:rsid w:val="00307726"/>
    <w:rsid w:val="003077B0"/>
    <w:rsid w:val="0030794F"/>
    <w:rsid w:val="00310CA7"/>
    <w:rsid w:val="00311203"/>
    <w:rsid w:val="003119AE"/>
    <w:rsid w:val="00311B72"/>
    <w:rsid w:val="00311DCF"/>
    <w:rsid w:val="00312332"/>
    <w:rsid w:val="00312A9B"/>
    <w:rsid w:val="003131CE"/>
    <w:rsid w:val="003134D3"/>
    <w:rsid w:val="003135D4"/>
    <w:rsid w:val="00313AB4"/>
    <w:rsid w:val="00313B30"/>
    <w:rsid w:val="00313B70"/>
    <w:rsid w:val="00314288"/>
    <w:rsid w:val="00314BCE"/>
    <w:rsid w:val="00314C6F"/>
    <w:rsid w:val="00314E14"/>
    <w:rsid w:val="00314E7A"/>
    <w:rsid w:val="00314FD3"/>
    <w:rsid w:val="00315311"/>
    <w:rsid w:val="0031533A"/>
    <w:rsid w:val="00315631"/>
    <w:rsid w:val="003156BB"/>
    <w:rsid w:val="00315999"/>
    <w:rsid w:val="00315BB6"/>
    <w:rsid w:val="00315C87"/>
    <w:rsid w:val="00315D2F"/>
    <w:rsid w:val="00316136"/>
    <w:rsid w:val="00316159"/>
    <w:rsid w:val="00316D7E"/>
    <w:rsid w:val="00317668"/>
    <w:rsid w:val="003179C9"/>
    <w:rsid w:val="003179CC"/>
    <w:rsid w:val="00317B72"/>
    <w:rsid w:val="00317BEF"/>
    <w:rsid w:val="00317F97"/>
    <w:rsid w:val="0032005C"/>
    <w:rsid w:val="0032037B"/>
    <w:rsid w:val="003211B7"/>
    <w:rsid w:val="0032160A"/>
    <w:rsid w:val="003217E3"/>
    <w:rsid w:val="00321ADE"/>
    <w:rsid w:val="003220A4"/>
    <w:rsid w:val="00322249"/>
    <w:rsid w:val="00322435"/>
    <w:rsid w:val="00322E8A"/>
    <w:rsid w:val="00323067"/>
    <w:rsid w:val="0032337A"/>
    <w:rsid w:val="00323491"/>
    <w:rsid w:val="0032364D"/>
    <w:rsid w:val="003238CF"/>
    <w:rsid w:val="00323D13"/>
    <w:rsid w:val="0032418B"/>
    <w:rsid w:val="003241AB"/>
    <w:rsid w:val="003242FA"/>
    <w:rsid w:val="00324769"/>
    <w:rsid w:val="00324CC3"/>
    <w:rsid w:val="00324DC7"/>
    <w:rsid w:val="003251F6"/>
    <w:rsid w:val="00325223"/>
    <w:rsid w:val="003252BA"/>
    <w:rsid w:val="00325309"/>
    <w:rsid w:val="003254D3"/>
    <w:rsid w:val="00325818"/>
    <w:rsid w:val="0032584F"/>
    <w:rsid w:val="00325A81"/>
    <w:rsid w:val="00325ADD"/>
    <w:rsid w:val="0032609C"/>
    <w:rsid w:val="0032679C"/>
    <w:rsid w:val="00326A55"/>
    <w:rsid w:val="00326F61"/>
    <w:rsid w:val="003271AC"/>
    <w:rsid w:val="003271DB"/>
    <w:rsid w:val="003271F2"/>
    <w:rsid w:val="00327423"/>
    <w:rsid w:val="003274BB"/>
    <w:rsid w:val="003279D3"/>
    <w:rsid w:val="00327AE6"/>
    <w:rsid w:val="0033021B"/>
    <w:rsid w:val="003303BE"/>
    <w:rsid w:val="00330F0D"/>
    <w:rsid w:val="00331301"/>
    <w:rsid w:val="00331A74"/>
    <w:rsid w:val="00331D83"/>
    <w:rsid w:val="0033230D"/>
    <w:rsid w:val="00332701"/>
    <w:rsid w:val="003331A0"/>
    <w:rsid w:val="00333297"/>
    <w:rsid w:val="003337DB"/>
    <w:rsid w:val="00333CFA"/>
    <w:rsid w:val="00334170"/>
    <w:rsid w:val="003342E7"/>
    <w:rsid w:val="00334400"/>
    <w:rsid w:val="00334950"/>
    <w:rsid w:val="00334963"/>
    <w:rsid w:val="00334D65"/>
    <w:rsid w:val="00334ED6"/>
    <w:rsid w:val="00335473"/>
    <w:rsid w:val="003354C5"/>
    <w:rsid w:val="003363E8"/>
    <w:rsid w:val="0033658B"/>
    <w:rsid w:val="003368CF"/>
    <w:rsid w:val="003368FD"/>
    <w:rsid w:val="003372CD"/>
    <w:rsid w:val="003377DD"/>
    <w:rsid w:val="00337BE7"/>
    <w:rsid w:val="00337D65"/>
    <w:rsid w:val="00340642"/>
    <w:rsid w:val="00340A29"/>
    <w:rsid w:val="00340D91"/>
    <w:rsid w:val="00340DD8"/>
    <w:rsid w:val="00340E37"/>
    <w:rsid w:val="00341384"/>
    <w:rsid w:val="003415A7"/>
    <w:rsid w:val="00341B1C"/>
    <w:rsid w:val="00341FD5"/>
    <w:rsid w:val="003421A9"/>
    <w:rsid w:val="00342252"/>
    <w:rsid w:val="003424E2"/>
    <w:rsid w:val="0034254E"/>
    <w:rsid w:val="00342649"/>
    <w:rsid w:val="00342C2E"/>
    <w:rsid w:val="00343005"/>
    <w:rsid w:val="003431FD"/>
    <w:rsid w:val="00343E4F"/>
    <w:rsid w:val="00343FB1"/>
    <w:rsid w:val="0034431D"/>
    <w:rsid w:val="00344735"/>
    <w:rsid w:val="00344979"/>
    <w:rsid w:val="00344B3B"/>
    <w:rsid w:val="003452F2"/>
    <w:rsid w:val="003453EF"/>
    <w:rsid w:val="003457F8"/>
    <w:rsid w:val="00345B8A"/>
    <w:rsid w:val="0034654B"/>
    <w:rsid w:val="003465A9"/>
    <w:rsid w:val="003465BB"/>
    <w:rsid w:val="00346DF1"/>
    <w:rsid w:val="0034705A"/>
    <w:rsid w:val="00347847"/>
    <w:rsid w:val="00347EB7"/>
    <w:rsid w:val="00347F1B"/>
    <w:rsid w:val="00350783"/>
    <w:rsid w:val="003516A5"/>
    <w:rsid w:val="0035173D"/>
    <w:rsid w:val="00351BAB"/>
    <w:rsid w:val="003521C6"/>
    <w:rsid w:val="00352268"/>
    <w:rsid w:val="0035232E"/>
    <w:rsid w:val="0035237C"/>
    <w:rsid w:val="0035250C"/>
    <w:rsid w:val="00352755"/>
    <w:rsid w:val="00352AA0"/>
    <w:rsid w:val="00352B78"/>
    <w:rsid w:val="00352B82"/>
    <w:rsid w:val="00352CFA"/>
    <w:rsid w:val="00352D9F"/>
    <w:rsid w:val="00352EA7"/>
    <w:rsid w:val="0035306D"/>
    <w:rsid w:val="0035322E"/>
    <w:rsid w:val="0035348C"/>
    <w:rsid w:val="003534CE"/>
    <w:rsid w:val="003535C4"/>
    <w:rsid w:val="003539F8"/>
    <w:rsid w:val="00353A16"/>
    <w:rsid w:val="003541A6"/>
    <w:rsid w:val="003543C8"/>
    <w:rsid w:val="00354588"/>
    <w:rsid w:val="003549D5"/>
    <w:rsid w:val="00354BD5"/>
    <w:rsid w:val="00354CA5"/>
    <w:rsid w:val="00354F17"/>
    <w:rsid w:val="00355245"/>
    <w:rsid w:val="0035550B"/>
    <w:rsid w:val="0035585D"/>
    <w:rsid w:val="00355970"/>
    <w:rsid w:val="00356816"/>
    <w:rsid w:val="003569B5"/>
    <w:rsid w:val="00356A46"/>
    <w:rsid w:val="00356AEB"/>
    <w:rsid w:val="00356BB0"/>
    <w:rsid w:val="00356C8F"/>
    <w:rsid w:val="00356EB3"/>
    <w:rsid w:val="003570C4"/>
    <w:rsid w:val="00357182"/>
    <w:rsid w:val="0035723A"/>
    <w:rsid w:val="003573FB"/>
    <w:rsid w:val="003574C4"/>
    <w:rsid w:val="00357A5C"/>
    <w:rsid w:val="00357C07"/>
    <w:rsid w:val="00357E31"/>
    <w:rsid w:val="00357FAF"/>
    <w:rsid w:val="00360004"/>
    <w:rsid w:val="003600FB"/>
    <w:rsid w:val="00360958"/>
    <w:rsid w:val="00360EFA"/>
    <w:rsid w:val="00361A24"/>
    <w:rsid w:val="00362374"/>
    <w:rsid w:val="0036265F"/>
    <w:rsid w:val="00362837"/>
    <w:rsid w:val="00362939"/>
    <w:rsid w:val="00362E4B"/>
    <w:rsid w:val="00363080"/>
    <w:rsid w:val="003632F5"/>
    <w:rsid w:val="00363442"/>
    <w:rsid w:val="00363598"/>
    <w:rsid w:val="0036405C"/>
    <w:rsid w:val="003643CD"/>
    <w:rsid w:val="003645E1"/>
    <w:rsid w:val="003648FA"/>
    <w:rsid w:val="00364973"/>
    <w:rsid w:val="00364ED8"/>
    <w:rsid w:val="0036534A"/>
    <w:rsid w:val="0036585E"/>
    <w:rsid w:val="00365C1B"/>
    <w:rsid w:val="00365C8C"/>
    <w:rsid w:val="00366435"/>
    <w:rsid w:val="00366972"/>
    <w:rsid w:val="00366BB6"/>
    <w:rsid w:val="003673BA"/>
    <w:rsid w:val="003673F3"/>
    <w:rsid w:val="00367675"/>
    <w:rsid w:val="00367B77"/>
    <w:rsid w:val="00367B85"/>
    <w:rsid w:val="00367C0C"/>
    <w:rsid w:val="00367E27"/>
    <w:rsid w:val="00370366"/>
    <w:rsid w:val="00370E3A"/>
    <w:rsid w:val="00371167"/>
    <w:rsid w:val="00371217"/>
    <w:rsid w:val="00371523"/>
    <w:rsid w:val="00371546"/>
    <w:rsid w:val="00371E31"/>
    <w:rsid w:val="0037252F"/>
    <w:rsid w:val="003726E4"/>
    <w:rsid w:val="0037293A"/>
    <w:rsid w:val="00372AF9"/>
    <w:rsid w:val="00372B91"/>
    <w:rsid w:val="00372D89"/>
    <w:rsid w:val="00372E7B"/>
    <w:rsid w:val="003734BB"/>
    <w:rsid w:val="0037365D"/>
    <w:rsid w:val="00373D61"/>
    <w:rsid w:val="00373DBF"/>
    <w:rsid w:val="00373FB5"/>
    <w:rsid w:val="0037429E"/>
    <w:rsid w:val="003748A6"/>
    <w:rsid w:val="00374A94"/>
    <w:rsid w:val="00374B18"/>
    <w:rsid w:val="00374EC3"/>
    <w:rsid w:val="00374F54"/>
    <w:rsid w:val="003756AB"/>
    <w:rsid w:val="00375B1C"/>
    <w:rsid w:val="00375F5C"/>
    <w:rsid w:val="00376302"/>
    <w:rsid w:val="003766E9"/>
    <w:rsid w:val="003768E1"/>
    <w:rsid w:val="00376C61"/>
    <w:rsid w:val="00376CE8"/>
    <w:rsid w:val="003775E5"/>
    <w:rsid w:val="0037763E"/>
    <w:rsid w:val="00377774"/>
    <w:rsid w:val="00377CDE"/>
    <w:rsid w:val="0038030A"/>
    <w:rsid w:val="003807D0"/>
    <w:rsid w:val="00380B1E"/>
    <w:rsid w:val="00380E39"/>
    <w:rsid w:val="00381095"/>
    <w:rsid w:val="003812F2"/>
    <w:rsid w:val="0038137B"/>
    <w:rsid w:val="003813B7"/>
    <w:rsid w:val="00381778"/>
    <w:rsid w:val="00381B60"/>
    <w:rsid w:val="0038210C"/>
    <w:rsid w:val="003821B3"/>
    <w:rsid w:val="003821BA"/>
    <w:rsid w:val="00382526"/>
    <w:rsid w:val="0038285C"/>
    <w:rsid w:val="00382F2C"/>
    <w:rsid w:val="00383061"/>
    <w:rsid w:val="003834A6"/>
    <w:rsid w:val="00383845"/>
    <w:rsid w:val="0038398D"/>
    <w:rsid w:val="00383A1D"/>
    <w:rsid w:val="00383D8B"/>
    <w:rsid w:val="00384057"/>
    <w:rsid w:val="003849E4"/>
    <w:rsid w:val="0038558F"/>
    <w:rsid w:val="003857A0"/>
    <w:rsid w:val="00385E3D"/>
    <w:rsid w:val="00385FD9"/>
    <w:rsid w:val="003861CB"/>
    <w:rsid w:val="00386399"/>
    <w:rsid w:val="00386FBA"/>
    <w:rsid w:val="00387043"/>
    <w:rsid w:val="003870AD"/>
    <w:rsid w:val="0038747F"/>
    <w:rsid w:val="003874DF"/>
    <w:rsid w:val="00387A88"/>
    <w:rsid w:val="003900F6"/>
    <w:rsid w:val="003901EC"/>
    <w:rsid w:val="003909E2"/>
    <w:rsid w:val="00390B61"/>
    <w:rsid w:val="00390CAD"/>
    <w:rsid w:val="00390D8A"/>
    <w:rsid w:val="00391580"/>
    <w:rsid w:val="00391812"/>
    <w:rsid w:val="00391D76"/>
    <w:rsid w:val="00391FA3"/>
    <w:rsid w:val="00392887"/>
    <w:rsid w:val="003929BC"/>
    <w:rsid w:val="00393206"/>
    <w:rsid w:val="0039323E"/>
    <w:rsid w:val="003933A2"/>
    <w:rsid w:val="003933BF"/>
    <w:rsid w:val="003935AA"/>
    <w:rsid w:val="003945EE"/>
    <w:rsid w:val="003947F7"/>
    <w:rsid w:val="00394AF4"/>
    <w:rsid w:val="00394B31"/>
    <w:rsid w:val="00394E74"/>
    <w:rsid w:val="003953F8"/>
    <w:rsid w:val="00395558"/>
    <w:rsid w:val="00395677"/>
    <w:rsid w:val="00395B6F"/>
    <w:rsid w:val="00395D96"/>
    <w:rsid w:val="00395F2C"/>
    <w:rsid w:val="00395FD1"/>
    <w:rsid w:val="00396301"/>
    <w:rsid w:val="00396558"/>
    <w:rsid w:val="00396E82"/>
    <w:rsid w:val="00397399"/>
    <w:rsid w:val="003974D1"/>
    <w:rsid w:val="00397626"/>
    <w:rsid w:val="00397ACC"/>
    <w:rsid w:val="00397D8F"/>
    <w:rsid w:val="00397F91"/>
    <w:rsid w:val="003A1193"/>
    <w:rsid w:val="003A144F"/>
    <w:rsid w:val="003A15E3"/>
    <w:rsid w:val="003A160B"/>
    <w:rsid w:val="003A1DE4"/>
    <w:rsid w:val="003A1F36"/>
    <w:rsid w:val="003A26CD"/>
    <w:rsid w:val="003A2E40"/>
    <w:rsid w:val="003A3B9A"/>
    <w:rsid w:val="003A3D1F"/>
    <w:rsid w:val="003A42A5"/>
    <w:rsid w:val="003A442E"/>
    <w:rsid w:val="003A4A4A"/>
    <w:rsid w:val="003A5269"/>
    <w:rsid w:val="003A5352"/>
    <w:rsid w:val="003A5378"/>
    <w:rsid w:val="003A555C"/>
    <w:rsid w:val="003A57B9"/>
    <w:rsid w:val="003A67C3"/>
    <w:rsid w:val="003A6EA3"/>
    <w:rsid w:val="003A6F0C"/>
    <w:rsid w:val="003A7034"/>
    <w:rsid w:val="003A70B0"/>
    <w:rsid w:val="003A739D"/>
    <w:rsid w:val="003A757F"/>
    <w:rsid w:val="003A77B9"/>
    <w:rsid w:val="003A79BC"/>
    <w:rsid w:val="003B0558"/>
    <w:rsid w:val="003B0583"/>
    <w:rsid w:val="003B05E0"/>
    <w:rsid w:val="003B0730"/>
    <w:rsid w:val="003B0BA5"/>
    <w:rsid w:val="003B0BFD"/>
    <w:rsid w:val="003B1012"/>
    <w:rsid w:val="003B2059"/>
    <w:rsid w:val="003B22FF"/>
    <w:rsid w:val="003B2567"/>
    <w:rsid w:val="003B2BE6"/>
    <w:rsid w:val="003B2EA7"/>
    <w:rsid w:val="003B308E"/>
    <w:rsid w:val="003B3C99"/>
    <w:rsid w:val="003B3D64"/>
    <w:rsid w:val="003B478E"/>
    <w:rsid w:val="003B4941"/>
    <w:rsid w:val="003B4E8C"/>
    <w:rsid w:val="003B5449"/>
    <w:rsid w:val="003B5BDC"/>
    <w:rsid w:val="003B616C"/>
    <w:rsid w:val="003B63F9"/>
    <w:rsid w:val="003B6B98"/>
    <w:rsid w:val="003B7003"/>
    <w:rsid w:val="003B7423"/>
    <w:rsid w:val="003B7447"/>
    <w:rsid w:val="003B7587"/>
    <w:rsid w:val="003B7759"/>
    <w:rsid w:val="003B7A53"/>
    <w:rsid w:val="003B7CB3"/>
    <w:rsid w:val="003B7D61"/>
    <w:rsid w:val="003B7F2F"/>
    <w:rsid w:val="003B7F3C"/>
    <w:rsid w:val="003C037C"/>
    <w:rsid w:val="003C0384"/>
    <w:rsid w:val="003C057E"/>
    <w:rsid w:val="003C059B"/>
    <w:rsid w:val="003C1A64"/>
    <w:rsid w:val="003C1F04"/>
    <w:rsid w:val="003C239A"/>
    <w:rsid w:val="003C24B7"/>
    <w:rsid w:val="003C2954"/>
    <w:rsid w:val="003C3063"/>
    <w:rsid w:val="003C30E5"/>
    <w:rsid w:val="003C3133"/>
    <w:rsid w:val="003C35D0"/>
    <w:rsid w:val="003C3759"/>
    <w:rsid w:val="003C40A6"/>
    <w:rsid w:val="003C43C8"/>
    <w:rsid w:val="003C43DA"/>
    <w:rsid w:val="003C4962"/>
    <w:rsid w:val="003C4CD3"/>
    <w:rsid w:val="003C4CEC"/>
    <w:rsid w:val="003C50B0"/>
    <w:rsid w:val="003C50F1"/>
    <w:rsid w:val="003C5369"/>
    <w:rsid w:val="003C5893"/>
    <w:rsid w:val="003C5F2D"/>
    <w:rsid w:val="003C6847"/>
    <w:rsid w:val="003C6A1A"/>
    <w:rsid w:val="003C6E94"/>
    <w:rsid w:val="003C71FC"/>
    <w:rsid w:val="003C74FD"/>
    <w:rsid w:val="003C763B"/>
    <w:rsid w:val="003C769E"/>
    <w:rsid w:val="003C7B4C"/>
    <w:rsid w:val="003C7B93"/>
    <w:rsid w:val="003C7EC8"/>
    <w:rsid w:val="003D0280"/>
    <w:rsid w:val="003D02D0"/>
    <w:rsid w:val="003D05A9"/>
    <w:rsid w:val="003D08CB"/>
    <w:rsid w:val="003D09D2"/>
    <w:rsid w:val="003D0B0C"/>
    <w:rsid w:val="003D0E2A"/>
    <w:rsid w:val="003D0F11"/>
    <w:rsid w:val="003D109E"/>
    <w:rsid w:val="003D1A72"/>
    <w:rsid w:val="003D1FA7"/>
    <w:rsid w:val="003D209B"/>
    <w:rsid w:val="003D2248"/>
    <w:rsid w:val="003D2369"/>
    <w:rsid w:val="003D266D"/>
    <w:rsid w:val="003D29E4"/>
    <w:rsid w:val="003D2DCA"/>
    <w:rsid w:val="003D30F1"/>
    <w:rsid w:val="003D325C"/>
    <w:rsid w:val="003D3A08"/>
    <w:rsid w:val="003D3A64"/>
    <w:rsid w:val="003D3F29"/>
    <w:rsid w:val="003D3F98"/>
    <w:rsid w:val="003D3FB3"/>
    <w:rsid w:val="003D41CC"/>
    <w:rsid w:val="003D49FB"/>
    <w:rsid w:val="003D4C01"/>
    <w:rsid w:val="003D530D"/>
    <w:rsid w:val="003D55C3"/>
    <w:rsid w:val="003D57FE"/>
    <w:rsid w:val="003D5889"/>
    <w:rsid w:val="003D63A8"/>
    <w:rsid w:val="003D6504"/>
    <w:rsid w:val="003D6532"/>
    <w:rsid w:val="003D6A17"/>
    <w:rsid w:val="003D6F75"/>
    <w:rsid w:val="003D7865"/>
    <w:rsid w:val="003D7C34"/>
    <w:rsid w:val="003D7D4A"/>
    <w:rsid w:val="003E0087"/>
    <w:rsid w:val="003E0111"/>
    <w:rsid w:val="003E042D"/>
    <w:rsid w:val="003E082C"/>
    <w:rsid w:val="003E0B8C"/>
    <w:rsid w:val="003E0DAD"/>
    <w:rsid w:val="003E12E6"/>
    <w:rsid w:val="003E15D5"/>
    <w:rsid w:val="003E189A"/>
    <w:rsid w:val="003E1949"/>
    <w:rsid w:val="003E1A75"/>
    <w:rsid w:val="003E1EA4"/>
    <w:rsid w:val="003E204E"/>
    <w:rsid w:val="003E2473"/>
    <w:rsid w:val="003E2CFC"/>
    <w:rsid w:val="003E3501"/>
    <w:rsid w:val="003E3DA5"/>
    <w:rsid w:val="003E42C4"/>
    <w:rsid w:val="003E433A"/>
    <w:rsid w:val="003E441F"/>
    <w:rsid w:val="003E4436"/>
    <w:rsid w:val="003E48F6"/>
    <w:rsid w:val="003E49A4"/>
    <w:rsid w:val="003E4EC9"/>
    <w:rsid w:val="003E5539"/>
    <w:rsid w:val="003E55B7"/>
    <w:rsid w:val="003E56BB"/>
    <w:rsid w:val="003E59B5"/>
    <w:rsid w:val="003E5E33"/>
    <w:rsid w:val="003E5E55"/>
    <w:rsid w:val="003E5E79"/>
    <w:rsid w:val="003E61D4"/>
    <w:rsid w:val="003E62C0"/>
    <w:rsid w:val="003E6754"/>
    <w:rsid w:val="003E69D5"/>
    <w:rsid w:val="003E6FC2"/>
    <w:rsid w:val="003E714A"/>
    <w:rsid w:val="003E7848"/>
    <w:rsid w:val="003E78A6"/>
    <w:rsid w:val="003E79D2"/>
    <w:rsid w:val="003E7C33"/>
    <w:rsid w:val="003E7CCF"/>
    <w:rsid w:val="003E7CF4"/>
    <w:rsid w:val="003F006E"/>
    <w:rsid w:val="003F0180"/>
    <w:rsid w:val="003F0503"/>
    <w:rsid w:val="003F08CB"/>
    <w:rsid w:val="003F0B40"/>
    <w:rsid w:val="003F0CFA"/>
    <w:rsid w:val="003F13BC"/>
    <w:rsid w:val="003F15C2"/>
    <w:rsid w:val="003F18FF"/>
    <w:rsid w:val="003F1AEB"/>
    <w:rsid w:val="003F1B50"/>
    <w:rsid w:val="003F1C99"/>
    <w:rsid w:val="003F1E6D"/>
    <w:rsid w:val="003F1E6E"/>
    <w:rsid w:val="003F1FF3"/>
    <w:rsid w:val="003F2211"/>
    <w:rsid w:val="003F2254"/>
    <w:rsid w:val="003F22FD"/>
    <w:rsid w:val="003F2371"/>
    <w:rsid w:val="003F273E"/>
    <w:rsid w:val="003F288C"/>
    <w:rsid w:val="003F2C62"/>
    <w:rsid w:val="003F2CF5"/>
    <w:rsid w:val="003F31C1"/>
    <w:rsid w:val="003F361E"/>
    <w:rsid w:val="003F36AA"/>
    <w:rsid w:val="003F3740"/>
    <w:rsid w:val="003F3B61"/>
    <w:rsid w:val="003F3C20"/>
    <w:rsid w:val="003F3C7D"/>
    <w:rsid w:val="003F3DE4"/>
    <w:rsid w:val="003F3F72"/>
    <w:rsid w:val="003F4A8A"/>
    <w:rsid w:val="003F4B72"/>
    <w:rsid w:val="003F4BF0"/>
    <w:rsid w:val="003F543F"/>
    <w:rsid w:val="003F5777"/>
    <w:rsid w:val="003F5BAA"/>
    <w:rsid w:val="003F5D51"/>
    <w:rsid w:val="003F5F55"/>
    <w:rsid w:val="003F62E2"/>
    <w:rsid w:val="003F63C4"/>
    <w:rsid w:val="003F6406"/>
    <w:rsid w:val="003F6AD8"/>
    <w:rsid w:val="003F6D6C"/>
    <w:rsid w:val="003F6F83"/>
    <w:rsid w:val="003F747D"/>
    <w:rsid w:val="003F76F3"/>
    <w:rsid w:val="003F78D7"/>
    <w:rsid w:val="003F7902"/>
    <w:rsid w:val="003F795F"/>
    <w:rsid w:val="003F7D9F"/>
    <w:rsid w:val="003F7DB8"/>
    <w:rsid w:val="00400865"/>
    <w:rsid w:val="00400A98"/>
    <w:rsid w:val="00401228"/>
    <w:rsid w:val="00401741"/>
    <w:rsid w:val="00401EDD"/>
    <w:rsid w:val="00401EE8"/>
    <w:rsid w:val="00401EEF"/>
    <w:rsid w:val="00401EFD"/>
    <w:rsid w:val="00401FBD"/>
    <w:rsid w:val="004023B1"/>
    <w:rsid w:val="0040318F"/>
    <w:rsid w:val="0040353F"/>
    <w:rsid w:val="0040381C"/>
    <w:rsid w:val="00403980"/>
    <w:rsid w:val="004039EB"/>
    <w:rsid w:val="0040457C"/>
    <w:rsid w:val="004045C6"/>
    <w:rsid w:val="00404948"/>
    <w:rsid w:val="00404D69"/>
    <w:rsid w:val="00405085"/>
    <w:rsid w:val="0040534E"/>
    <w:rsid w:val="00405A04"/>
    <w:rsid w:val="00405DB3"/>
    <w:rsid w:val="00405F8B"/>
    <w:rsid w:val="00406127"/>
    <w:rsid w:val="004064C2"/>
    <w:rsid w:val="00406854"/>
    <w:rsid w:val="00406C1D"/>
    <w:rsid w:val="00406FCB"/>
    <w:rsid w:val="004071A8"/>
    <w:rsid w:val="00407F11"/>
    <w:rsid w:val="00410646"/>
    <w:rsid w:val="004106D8"/>
    <w:rsid w:val="004106EE"/>
    <w:rsid w:val="00410CEA"/>
    <w:rsid w:val="00411181"/>
    <w:rsid w:val="004111BE"/>
    <w:rsid w:val="0041179E"/>
    <w:rsid w:val="00411B8F"/>
    <w:rsid w:val="00411FC9"/>
    <w:rsid w:val="00411FD4"/>
    <w:rsid w:val="00412554"/>
    <w:rsid w:val="0041305F"/>
    <w:rsid w:val="004130C9"/>
    <w:rsid w:val="00413337"/>
    <w:rsid w:val="0041361C"/>
    <w:rsid w:val="00413647"/>
    <w:rsid w:val="0041364C"/>
    <w:rsid w:val="0041375C"/>
    <w:rsid w:val="00413E41"/>
    <w:rsid w:val="0041424F"/>
    <w:rsid w:val="00414853"/>
    <w:rsid w:val="004148DE"/>
    <w:rsid w:val="00414946"/>
    <w:rsid w:val="00414E6A"/>
    <w:rsid w:val="00414FEE"/>
    <w:rsid w:val="004152DA"/>
    <w:rsid w:val="004152F2"/>
    <w:rsid w:val="0041569F"/>
    <w:rsid w:val="004157EA"/>
    <w:rsid w:val="0041598A"/>
    <w:rsid w:val="004159D5"/>
    <w:rsid w:val="004164D5"/>
    <w:rsid w:val="00416BED"/>
    <w:rsid w:val="00416C3C"/>
    <w:rsid w:val="00417464"/>
    <w:rsid w:val="00417BC9"/>
    <w:rsid w:val="00417C1B"/>
    <w:rsid w:val="004201BE"/>
    <w:rsid w:val="0042023F"/>
    <w:rsid w:val="0042056F"/>
    <w:rsid w:val="00420741"/>
    <w:rsid w:val="00420C59"/>
    <w:rsid w:val="00420ED6"/>
    <w:rsid w:val="00420FAE"/>
    <w:rsid w:val="00421122"/>
    <w:rsid w:val="00421BE8"/>
    <w:rsid w:val="00422084"/>
    <w:rsid w:val="0042299F"/>
    <w:rsid w:val="00422A4A"/>
    <w:rsid w:val="00422B71"/>
    <w:rsid w:val="00422D2F"/>
    <w:rsid w:val="00423104"/>
    <w:rsid w:val="0042343D"/>
    <w:rsid w:val="0042348F"/>
    <w:rsid w:val="004238E5"/>
    <w:rsid w:val="00424A42"/>
    <w:rsid w:val="00424BDC"/>
    <w:rsid w:val="004254E2"/>
    <w:rsid w:val="004262B9"/>
    <w:rsid w:val="00426372"/>
    <w:rsid w:val="00426540"/>
    <w:rsid w:val="00426751"/>
    <w:rsid w:val="004267A8"/>
    <w:rsid w:val="00426C7E"/>
    <w:rsid w:val="00426D6F"/>
    <w:rsid w:val="00426E67"/>
    <w:rsid w:val="00426F43"/>
    <w:rsid w:val="004270FD"/>
    <w:rsid w:val="0042774A"/>
    <w:rsid w:val="004277CA"/>
    <w:rsid w:val="00427AA2"/>
    <w:rsid w:val="0043096A"/>
    <w:rsid w:val="00430BC2"/>
    <w:rsid w:val="0043107C"/>
    <w:rsid w:val="0043117C"/>
    <w:rsid w:val="004316BA"/>
    <w:rsid w:val="004317A7"/>
    <w:rsid w:val="004318B7"/>
    <w:rsid w:val="004319FF"/>
    <w:rsid w:val="00431A4A"/>
    <w:rsid w:val="00431EA1"/>
    <w:rsid w:val="004324C6"/>
    <w:rsid w:val="004329EF"/>
    <w:rsid w:val="00432C12"/>
    <w:rsid w:val="00432F95"/>
    <w:rsid w:val="00433238"/>
    <w:rsid w:val="0043336B"/>
    <w:rsid w:val="004333CA"/>
    <w:rsid w:val="004334E0"/>
    <w:rsid w:val="004336D4"/>
    <w:rsid w:val="00433A13"/>
    <w:rsid w:val="00433BC1"/>
    <w:rsid w:val="00433BC9"/>
    <w:rsid w:val="00433F98"/>
    <w:rsid w:val="00433FB7"/>
    <w:rsid w:val="004341E7"/>
    <w:rsid w:val="004345BC"/>
    <w:rsid w:val="00434AFE"/>
    <w:rsid w:val="00434EB8"/>
    <w:rsid w:val="00435024"/>
    <w:rsid w:val="004351ED"/>
    <w:rsid w:val="004351FF"/>
    <w:rsid w:val="0043545B"/>
    <w:rsid w:val="00435478"/>
    <w:rsid w:val="004356F2"/>
    <w:rsid w:val="00435858"/>
    <w:rsid w:val="004358D7"/>
    <w:rsid w:val="00435B0E"/>
    <w:rsid w:val="004361A9"/>
    <w:rsid w:val="004365FA"/>
    <w:rsid w:val="004368A8"/>
    <w:rsid w:val="00436D27"/>
    <w:rsid w:val="00437084"/>
    <w:rsid w:val="004374A9"/>
    <w:rsid w:val="004375C7"/>
    <w:rsid w:val="004376EA"/>
    <w:rsid w:val="004377A8"/>
    <w:rsid w:val="00437B65"/>
    <w:rsid w:val="00437BC4"/>
    <w:rsid w:val="00437DB6"/>
    <w:rsid w:val="004407D8"/>
    <w:rsid w:val="0044081C"/>
    <w:rsid w:val="00440C09"/>
    <w:rsid w:val="00440CE6"/>
    <w:rsid w:val="0044153A"/>
    <w:rsid w:val="004415B9"/>
    <w:rsid w:val="00441755"/>
    <w:rsid w:val="00441B84"/>
    <w:rsid w:val="00441F32"/>
    <w:rsid w:val="00442187"/>
    <w:rsid w:val="00442306"/>
    <w:rsid w:val="00442674"/>
    <w:rsid w:val="004427CF"/>
    <w:rsid w:val="004429D1"/>
    <w:rsid w:val="00443094"/>
    <w:rsid w:val="0044312A"/>
    <w:rsid w:val="0044343E"/>
    <w:rsid w:val="00443539"/>
    <w:rsid w:val="00443936"/>
    <w:rsid w:val="00443BE2"/>
    <w:rsid w:val="00443E11"/>
    <w:rsid w:val="0044404A"/>
    <w:rsid w:val="00444068"/>
    <w:rsid w:val="0044440C"/>
    <w:rsid w:val="00444ECA"/>
    <w:rsid w:val="004453DE"/>
    <w:rsid w:val="00445603"/>
    <w:rsid w:val="004456A5"/>
    <w:rsid w:val="00445B81"/>
    <w:rsid w:val="00446619"/>
    <w:rsid w:val="0044699E"/>
    <w:rsid w:val="00446AE0"/>
    <w:rsid w:val="00446ED4"/>
    <w:rsid w:val="00446FAC"/>
    <w:rsid w:val="004470A9"/>
    <w:rsid w:val="004470E7"/>
    <w:rsid w:val="004472C1"/>
    <w:rsid w:val="004500CB"/>
    <w:rsid w:val="00450690"/>
    <w:rsid w:val="00450A34"/>
    <w:rsid w:val="004511BF"/>
    <w:rsid w:val="0045130A"/>
    <w:rsid w:val="0045144F"/>
    <w:rsid w:val="00451856"/>
    <w:rsid w:val="00451930"/>
    <w:rsid w:val="00451990"/>
    <w:rsid w:val="004519DF"/>
    <w:rsid w:val="004530A2"/>
    <w:rsid w:val="004533AB"/>
    <w:rsid w:val="00453B46"/>
    <w:rsid w:val="00453D72"/>
    <w:rsid w:val="00454159"/>
    <w:rsid w:val="004541EC"/>
    <w:rsid w:val="00454272"/>
    <w:rsid w:val="00454339"/>
    <w:rsid w:val="0045446D"/>
    <w:rsid w:val="00454509"/>
    <w:rsid w:val="004545B0"/>
    <w:rsid w:val="00454BF3"/>
    <w:rsid w:val="00454C88"/>
    <w:rsid w:val="00454EDB"/>
    <w:rsid w:val="00454F8F"/>
    <w:rsid w:val="00455144"/>
    <w:rsid w:val="004552A2"/>
    <w:rsid w:val="004552DE"/>
    <w:rsid w:val="0045536C"/>
    <w:rsid w:val="00455976"/>
    <w:rsid w:val="004559DC"/>
    <w:rsid w:val="00455C2E"/>
    <w:rsid w:val="00455C7D"/>
    <w:rsid w:val="004560BE"/>
    <w:rsid w:val="0045652F"/>
    <w:rsid w:val="004566D1"/>
    <w:rsid w:val="004566DF"/>
    <w:rsid w:val="004567D0"/>
    <w:rsid w:val="00456AD2"/>
    <w:rsid w:val="00456D9C"/>
    <w:rsid w:val="00457073"/>
    <w:rsid w:val="004570D0"/>
    <w:rsid w:val="004575C8"/>
    <w:rsid w:val="004576F3"/>
    <w:rsid w:val="00457A1B"/>
    <w:rsid w:val="00457D40"/>
    <w:rsid w:val="00457E66"/>
    <w:rsid w:val="00457EC1"/>
    <w:rsid w:val="00457FE4"/>
    <w:rsid w:val="004600CF"/>
    <w:rsid w:val="00460139"/>
    <w:rsid w:val="0046094C"/>
    <w:rsid w:val="00461716"/>
    <w:rsid w:val="00461AA1"/>
    <w:rsid w:val="00461C78"/>
    <w:rsid w:val="00461D77"/>
    <w:rsid w:val="00461DFC"/>
    <w:rsid w:val="004621B0"/>
    <w:rsid w:val="00462221"/>
    <w:rsid w:val="00462282"/>
    <w:rsid w:val="00462419"/>
    <w:rsid w:val="00462824"/>
    <w:rsid w:val="00462993"/>
    <w:rsid w:val="00462A4F"/>
    <w:rsid w:val="00462B86"/>
    <w:rsid w:val="00462E25"/>
    <w:rsid w:val="004631C6"/>
    <w:rsid w:val="004633DC"/>
    <w:rsid w:val="00463562"/>
    <w:rsid w:val="0046361D"/>
    <w:rsid w:val="00463A44"/>
    <w:rsid w:val="004642F9"/>
    <w:rsid w:val="004644F0"/>
    <w:rsid w:val="0046486F"/>
    <w:rsid w:val="00464DB6"/>
    <w:rsid w:val="004651C9"/>
    <w:rsid w:val="00465258"/>
    <w:rsid w:val="004652A7"/>
    <w:rsid w:val="0046539B"/>
    <w:rsid w:val="00465943"/>
    <w:rsid w:val="00465975"/>
    <w:rsid w:val="00465C8B"/>
    <w:rsid w:val="00465D78"/>
    <w:rsid w:val="00465E27"/>
    <w:rsid w:val="00466A5B"/>
    <w:rsid w:val="00466EC6"/>
    <w:rsid w:val="00466FF2"/>
    <w:rsid w:val="004670F5"/>
    <w:rsid w:val="0046715C"/>
    <w:rsid w:val="00467517"/>
    <w:rsid w:val="00467790"/>
    <w:rsid w:val="00467C16"/>
    <w:rsid w:val="00467FB0"/>
    <w:rsid w:val="00470023"/>
    <w:rsid w:val="004708F0"/>
    <w:rsid w:val="00471207"/>
    <w:rsid w:val="004712DD"/>
    <w:rsid w:val="00471312"/>
    <w:rsid w:val="004713BE"/>
    <w:rsid w:val="00471EEC"/>
    <w:rsid w:val="0047230A"/>
    <w:rsid w:val="00472812"/>
    <w:rsid w:val="00472AE6"/>
    <w:rsid w:val="00472B27"/>
    <w:rsid w:val="00472F73"/>
    <w:rsid w:val="0047300D"/>
    <w:rsid w:val="004730B5"/>
    <w:rsid w:val="004733D9"/>
    <w:rsid w:val="004736A8"/>
    <w:rsid w:val="004736B3"/>
    <w:rsid w:val="004737F3"/>
    <w:rsid w:val="004738DB"/>
    <w:rsid w:val="00473A61"/>
    <w:rsid w:val="00473EB6"/>
    <w:rsid w:val="00473F2E"/>
    <w:rsid w:val="004744B2"/>
    <w:rsid w:val="004744F8"/>
    <w:rsid w:val="004747C0"/>
    <w:rsid w:val="004749A9"/>
    <w:rsid w:val="00474B36"/>
    <w:rsid w:val="00474E45"/>
    <w:rsid w:val="00474E6F"/>
    <w:rsid w:val="00474EED"/>
    <w:rsid w:val="00475284"/>
    <w:rsid w:val="004754CC"/>
    <w:rsid w:val="004758F7"/>
    <w:rsid w:val="00475E72"/>
    <w:rsid w:val="00476067"/>
    <w:rsid w:val="0047628C"/>
    <w:rsid w:val="004764F4"/>
    <w:rsid w:val="0047668F"/>
    <w:rsid w:val="00476FD9"/>
    <w:rsid w:val="0047714F"/>
    <w:rsid w:val="004773FA"/>
    <w:rsid w:val="00477B20"/>
    <w:rsid w:val="00477E22"/>
    <w:rsid w:val="00477EAB"/>
    <w:rsid w:val="00480011"/>
    <w:rsid w:val="0048057F"/>
    <w:rsid w:val="004808F5"/>
    <w:rsid w:val="004809B4"/>
    <w:rsid w:val="00480E51"/>
    <w:rsid w:val="004811FB"/>
    <w:rsid w:val="00481282"/>
    <w:rsid w:val="004814FF"/>
    <w:rsid w:val="004817BE"/>
    <w:rsid w:val="004819C8"/>
    <w:rsid w:val="00481D63"/>
    <w:rsid w:val="00481E5D"/>
    <w:rsid w:val="0048205E"/>
    <w:rsid w:val="004823FB"/>
    <w:rsid w:val="00482D28"/>
    <w:rsid w:val="00482E6A"/>
    <w:rsid w:val="004833FB"/>
    <w:rsid w:val="00483700"/>
    <w:rsid w:val="0048399E"/>
    <w:rsid w:val="00483B46"/>
    <w:rsid w:val="004842B1"/>
    <w:rsid w:val="00484B0F"/>
    <w:rsid w:val="00484D73"/>
    <w:rsid w:val="00484F0A"/>
    <w:rsid w:val="00484F85"/>
    <w:rsid w:val="004850F2"/>
    <w:rsid w:val="0048517E"/>
    <w:rsid w:val="0048525C"/>
    <w:rsid w:val="00485D0D"/>
    <w:rsid w:val="00485DB5"/>
    <w:rsid w:val="00485E95"/>
    <w:rsid w:val="00485FAC"/>
    <w:rsid w:val="00486357"/>
    <w:rsid w:val="0048641F"/>
    <w:rsid w:val="00486436"/>
    <w:rsid w:val="00486475"/>
    <w:rsid w:val="004864AE"/>
    <w:rsid w:val="00486564"/>
    <w:rsid w:val="00486B75"/>
    <w:rsid w:val="00486DF8"/>
    <w:rsid w:val="00486E8C"/>
    <w:rsid w:val="00487039"/>
    <w:rsid w:val="00487441"/>
    <w:rsid w:val="004877AE"/>
    <w:rsid w:val="004877EE"/>
    <w:rsid w:val="00487E97"/>
    <w:rsid w:val="004906F0"/>
    <w:rsid w:val="004907D8"/>
    <w:rsid w:val="004908D5"/>
    <w:rsid w:val="00490ABA"/>
    <w:rsid w:val="00490FFB"/>
    <w:rsid w:val="00491303"/>
    <w:rsid w:val="00491385"/>
    <w:rsid w:val="004913CD"/>
    <w:rsid w:val="0049165A"/>
    <w:rsid w:val="004916CD"/>
    <w:rsid w:val="00491CB0"/>
    <w:rsid w:val="00492073"/>
    <w:rsid w:val="0049223D"/>
    <w:rsid w:val="004923E7"/>
    <w:rsid w:val="00492BF1"/>
    <w:rsid w:val="0049342E"/>
    <w:rsid w:val="00493E23"/>
    <w:rsid w:val="0049449E"/>
    <w:rsid w:val="004945D0"/>
    <w:rsid w:val="0049471E"/>
    <w:rsid w:val="0049471F"/>
    <w:rsid w:val="00494865"/>
    <w:rsid w:val="004954A4"/>
    <w:rsid w:val="004956B4"/>
    <w:rsid w:val="00495CC1"/>
    <w:rsid w:val="004961E1"/>
    <w:rsid w:val="004966A0"/>
    <w:rsid w:val="00496968"/>
    <w:rsid w:val="00496AB2"/>
    <w:rsid w:val="00496DF8"/>
    <w:rsid w:val="00496EC8"/>
    <w:rsid w:val="00496F48"/>
    <w:rsid w:val="00497007"/>
    <w:rsid w:val="0049711E"/>
    <w:rsid w:val="00497357"/>
    <w:rsid w:val="00497517"/>
    <w:rsid w:val="0049762A"/>
    <w:rsid w:val="0049766C"/>
    <w:rsid w:val="00497929"/>
    <w:rsid w:val="0049795E"/>
    <w:rsid w:val="00497EFA"/>
    <w:rsid w:val="004A02A6"/>
    <w:rsid w:val="004A07D4"/>
    <w:rsid w:val="004A0A2E"/>
    <w:rsid w:val="004A0E41"/>
    <w:rsid w:val="004A13EE"/>
    <w:rsid w:val="004A1483"/>
    <w:rsid w:val="004A1B30"/>
    <w:rsid w:val="004A278E"/>
    <w:rsid w:val="004A286F"/>
    <w:rsid w:val="004A3085"/>
    <w:rsid w:val="004A332E"/>
    <w:rsid w:val="004A36C9"/>
    <w:rsid w:val="004A3704"/>
    <w:rsid w:val="004A37FC"/>
    <w:rsid w:val="004A3B8B"/>
    <w:rsid w:val="004A42BD"/>
    <w:rsid w:val="004A4653"/>
    <w:rsid w:val="004A4701"/>
    <w:rsid w:val="004A494B"/>
    <w:rsid w:val="004A57E9"/>
    <w:rsid w:val="004A5875"/>
    <w:rsid w:val="004A5AE1"/>
    <w:rsid w:val="004A5F1E"/>
    <w:rsid w:val="004A6114"/>
    <w:rsid w:val="004A6312"/>
    <w:rsid w:val="004A67F4"/>
    <w:rsid w:val="004A687A"/>
    <w:rsid w:val="004A6A7D"/>
    <w:rsid w:val="004A6D6F"/>
    <w:rsid w:val="004A71C0"/>
    <w:rsid w:val="004A735B"/>
    <w:rsid w:val="004A774D"/>
    <w:rsid w:val="004A7C84"/>
    <w:rsid w:val="004A7E94"/>
    <w:rsid w:val="004B05E3"/>
    <w:rsid w:val="004B0733"/>
    <w:rsid w:val="004B0E0B"/>
    <w:rsid w:val="004B1146"/>
    <w:rsid w:val="004B143D"/>
    <w:rsid w:val="004B16E3"/>
    <w:rsid w:val="004B1D17"/>
    <w:rsid w:val="004B209D"/>
    <w:rsid w:val="004B228C"/>
    <w:rsid w:val="004B3014"/>
    <w:rsid w:val="004B31A6"/>
    <w:rsid w:val="004B3AF9"/>
    <w:rsid w:val="004B3C5F"/>
    <w:rsid w:val="004B439F"/>
    <w:rsid w:val="004B56CA"/>
    <w:rsid w:val="004B591B"/>
    <w:rsid w:val="004B6A8B"/>
    <w:rsid w:val="004B6B86"/>
    <w:rsid w:val="004B6C28"/>
    <w:rsid w:val="004B6E41"/>
    <w:rsid w:val="004B7642"/>
    <w:rsid w:val="004B7677"/>
    <w:rsid w:val="004B76FF"/>
    <w:rsid w:val="004B7B28"/>
    <w:rsid w:val="004B7D95"/>
    <w:rsid w:val="004B7FCE"/>
    <w:rsid w:val="004C0096"/>
    <w:rsid w:val="004C072E"/>
    <w:rsid w:val="004C0EB7"/>
    <w:rsid w:val="004C12B9"/>
    <w:rsid w:val="004C14E1"/>
    <w:rsid w:val="004C150E"/>
    <w:rsid w:val="004C169E"/>
    <w:rsid w:val="004C1D7E"/>
    <w:rsid w:val="004C1E12"/>
    <w:rsid w:val="004C1FFD"/>
    <w:rsid w:val="004C210B"/>
    <w:rsid w:val="004C21F5"/>
    <w:rsid w:val="004C22AA"/>
    <w:rsid w:val="004C277E"/>
    <w:rsid w:val="004C2892"/>
    <w:rsid w:val="004C29AB"/>
    <w:rsid w:val="004C2A59"/>
    <w:rsid w:val="004C316D"/>
    <w:rsid w:val="004C33FD"/>
    <w:rsid w:val="004C34C7"/>
    <w:rsid w:val="004C34E0"/>
    <w:rsid w:val="004C3673"/>
    <w:rsid w:val="004C3A8E"/>
    <w:rsid w:val="004C3D4E"/>
    <w:rsid w:val="004C3EE2"/>
    <w:rsid w:val="004C4B57"/>
    <w:rsid w:val="004C529F"/>
    <w:rsid w:val="004C5329"/>
    <w:rsid w:val="004C546F"/>
    <w:rsid w:val="004C556C"/>
    <w:rsid w:val="004C5780"/>
    <w:rsid w:val="004C57A9"/>
    <w:rsid w:val="004C5C35"/>
    <w:rsid w:val="004C6139"/>
    <w:rsid w:val="004C62D7"/>
    <w:rsid w:val="004C6609"/>
    <w:rsid w:val="004C69E8"/>
    <w:rsid w:val="004C6B01"/>
    <w:rsid w:val="004C70AE"/>
    <w:rsid w:val="004C7EED"/>
    <w:rsid w:val="004C7EF4"/>
    <w:rsid w:val="004D0526"/>
    <w:rsid w:val="004D0996"/>
    <w:rsid w:val="004D0C3D"/>
    <w:rsid w:val="004D0CCE"/>
    <w:rsid w:val="004D10CF"/>
    <w:rsid w:val="004D11BF"/>
    <w:rsid w:val="004D1487"/>
    <w:rsid w:val="004D19CC"/>
    <w:rsid w:val="004D1CB6"/>
    <w:rsid w:val="004D1DD0"/>
    <w:rsid w:val="004D1F4E"/>
    <w:rsid w:val="004D2072"/>
    <w:rsid w:val="004D2200"/>
    <w:rsid w:val="004D2405"/>
    <w:rsid w:val="004D252C"/>
    <w:rsid w:val="004D2A2E"/>
    <w:rsid w:val="004D2B3B"/>
    <w:rsid w:val="004D2F54"/>
    <w:rsid w:val="004D3124"/>
    <w:rsid w:val="004D3882"/>
    <w:rsid w:val="004D3955"/>
    <w:rsid w:val="004D3B30"/>
    <w:rsid w:val="004D3BD3"/>
    <w:rsid w:val="004D4017"/>
    <w:rsid w:val="004D42F7"/>
    <w:rsid w:val="004D4741"/>
    <w:rsid w:val="004D5060"/>
    <w:rsid w:val="004D5169"/>
    <w:rsid w:val="004D51A7"/>
    <w:rsid w:val="004D5856"/>
    <w:rsid w:val="004D5ACE"/>
    <w:rsid w:val="004D6827"/>
    <w:rsid w:val="004D6C41"/>
    <w:rsid w:val="004D6F95"/>
    <w:rsid w:val="004D713A"/>
    <w:rsid w:val="004D72EA"/>
    <w:rsid w:val="004D74F1"/>
    <w:rsid w:val="004D75FC"/>
    <w:rsid w:val="004D776A"/>
    <w:rsid w:val="004D7BE9"/>
    <w:rsid w:val="004D7D84"/>
    <w:rsid w:val="004E03DC"/>
    <w:rsid w:val="004E06BE"/>
    <w:rsid w:val="004E09D2"/>
    <w:rsid w:val="004E11DC"/>
    <w:rsid w:val="004E122E"/>
    <w:rsid w:val="004E1262"/>
    <w:rsid w:val="004E16B7"/>
    <w:rsid w:val="004E18F7"/>
    <w:rsid w:val="004E1EE7"/>
    <w:rsid w:val="004E1F05"/>
    <w:rsid w:val="004E20B4"/>
    <w:rsid w:val="004E22C4"/>
    <w:rsid w:val="004E27FA"/>
    <w:rsid w:val="004E2B85"/>
    <w:rsid w:val="004E2CCF"/>
    <w:rsid w:val="004E2F3D"/>
    <w:rsid w:val="004E3310"/>
    <w:rsid w:val="004E3588"/>
    <w:rsid w:val="004E35FA"/>
    <w:rsid w:val="004E3958"/>
    <w:rsid w:val="004E3A1B"/>
    <w:rsid w:val="004E3B3A"/>
    <w:rsid w:val="004E3B8C"/>
    <w:rsid w:val="004E3BCB"/>
    <w:rsid w:val="004E3C2B"/>
    <w:rsid w:val="004E3D60"/>
    <w:rsid w:val="004E3D6A"/>
    <w:rsid w:val="004E43A6"/>
    <w:rsid w:val="004E43E2"/>
    <w:rsid w:val="004E48A4"/>
    <w:rsid w:val="004E4AE8"/>
    <w:rsid w:val="004E4B4B"/>
    <w:rsid w:val="004E4C8F"/>
    <w:rsid w:val="004E5950"/>
    <w:rsid w:val="004E5955"/>
    <w:rsid w:val="004E5B5C"/>
    <w:rsid w:val="004E657D"/>
    <w:rsid w:val="004E6B97"/>
    <w:rsid w:val="004E7071"/>
    <w:rsid w:val="004E764E"/>
    <w:rsid w:val="004E7A7F"/>
    <w:rsid w:val="004E7C3E"/>
    <w:rsid w:val="004E7FBD"/>
    <w:rsid w:val="004F104F"/>
    <w:rsid w:val="004F1164"/>
    <w:rsid w:val="004F16DA"/>
    <w:rsid w:val="004F1D10"/>
    <w:rsid w:val="004F24F2"/>
    <w:rsid w:val="004F2538"/>
    <w:rsid w:val="004F2649"/>
    <w:rsid w:val="004F26F9"/>
    <w:rsid w:val="004F2A33"/>
    <w:rsid w:val="004F2D80"/>
    <w:rsid w:val="004F2F82"/>
    <w:rsid w:val="004F3577"/>
    <w:rsid w:val="004F3A98"/>
    <w:rsid w:val="004F4381"/>
    <w:rsid w:val="004F44CE"/>
    <w:rsid w:val="004F4656"/>
    <w:rsid w:val="004F479B"/>
    <w:rsid w:val="004F484D"/>
    <w:rsid w:val="004F518B"/>
    <w:rsid w:val="004F529B"/>
    <w:rsid w:val="004F5337"/>
    <w:rsid w:val="004F5510"/>
    <w:rsid w:val="004F568A"/>
    <w:rsid w:val="004F56E0"/>
    <w:rsid w:val="004F5D78"/>
    <w:rsid w:val="004F5E0D"/>
    <w:rsid w:val="004F5F67"/>
    <w:rsid w:val="004F6300"/>
    <w:rsid w:val="004F66BC"/>
    <w:rsid w:val="004F68C6"/>
    <w:rsid w:val="004F6931"/>
    <w:rsid w:val="004F6B8A"/>
    <w:rsid w:val="004F6CD8"/>
    <w:rsid w:val="004F706A"/>
    <w:rsid w:val="004F7233"/>
    <w:rsid w:val="004F7CF1"/>
    <w:rsid w:val="00500711"/>
    <w:rsid w:val="00500BAD"/>
    <w:rsid w:val="00500DB2"/>
    <w:rsid w:val="00500E44"/>
    <w:rsid w:val="005010BE"/>
    <w:rsid w:val="005010C1"/>
    <w:rsid w:val="00501190"/>
    <w:rsid w:val="00501C53"/>
    <w:rsid w:val="0050210B"/>
    <w:rsid w:val="00502579"/>
    <w:rsid w:val="00502605"/>
    <w:rsid w:val="0050279F"/>
    <w:rsid w:val="00502A74"/>
    <w:rsid w:val="00502F3D"/>
    <w:rsid w:val="005033CA"/>
    <w:rsid w:val="00503419"/>
    <w:rsid w:val="00503610"/>
    <w:rsid w:val="005038C3"/>
    <w:rsid w:val="005039D3"/>
    <w:rsid w:val="00503AF4"/>
    <w:rsid w:val="00503C4D"/>
    <w:rsid w:val="00503CAC"/>
    <w:rsid w:val="00503FCD"/>
    <w:rsid w:val="00504240"/>
    <w:rsid w:val="0050442A"/>
    <w:rsid w:val="00504540"/>
    <w:rsid w:val="00504688"/>
    <w:rsid w:val="00504B06"/>
    <w:rsid w:val="00504EF7"/>
    <w:rsid w:val="0050506D"/>
    <w:rsid w:val="005050E0"/>
    <w:rsid w:val="00505354"/>
    <w:rsid w:val="0050598A"/>
    <w:rsid w:val="00505EE2"/>
    <w:rsid w:val="005060AA"/>
    <w:rsid w:val="0050631E"/>
    <w:rsid w:val="00506D27"/>
    <w:rsid w:val="00507677"/>
    <w:rsid w:val="005077A2"/>
    <w:rsid w:val="00507C69"/>
    <w:rsid w:val="00510B47"/>
    <w:rsid w:val="00510ED0"/>
    <w:rsid w:val="00510F91"/>
    <w:rsid w:val="00511627"/>
    <w:rsid w:val="005116F8"/>
    <w:rsid w:val="005118D8"/>
    <w:rsid w:val="00511AB4"/>
    <w:rsid w:val="00511D1A"/>
    <w:rsid w:val="0051352C"/>
    <w:rsid w:val="00513ED7"/>
    <w:rsid w:val="00513EE9"/>
    <w:rsid w:val="00513F28"/>
    <w:rsid w:val="00514776"/>
    <w:rsid w:val="0051488E"/>
    <w:rsid w:val="00514D51"/>
    <w:rsid w:val="00514E01"/>
    <w:rsid w:val="00515017"/>
    <w:rsid w:val="005153FE"/>
    <w:rsid w:val="005154C3"/>
    <w:rsid w:val="005155F8"/>
    <w:rsid w:val="0051572A"/>
    <w:rsid w:val="00515774"/>
    <w:rsid w:val="00515817"/>
    <w:rsid w:val="00515898"/>
    <w:rsid w:val="00515D80"/>
    <w:rsid w:val="00516193"/>
    <w:rsid w:val="0051685E"/>
    <w:rsid w:val="00516B2C"/>
    <w:rsid w:val="00516B9E"/>
    <w:rsid w:val="00516EBC"/>
    <w:rsid w:val="00516FAD"/>
    <w:rsid w:val="00517136"/>
    <w:rsid w:val="0052008E"/>
    <w:rsid w:val="00520466"/>
    <w:rsid w:val="005210E9"/>
    <w:rsid w:val="00521111"/>
    <w:rsid w:val="0052182F"/>
    <w:rsid w:val="00521FF2"/>
    <w:rsid w:val="005221FC"/>
    <w:rsid w:val="00522853"/>
    <w:rsid w:val="005228CD"/>
    <w:rsid w:val="00522BE0"/>
    <w:rsid w:val="00522FA9"/>
    <w:rsid w:val="00523313"/>
    <w:rsid w:val="00523368"/>
    <w:rsid w:val="00523849"/>
    <w:rsid w:val="00523911"/>
    <w:rsid w:val="0052393E"/>
    <w:rsid w:val="00523AC4"/>
    <w:rsid w:val="00523C9F"/>
    <w:rsid w:val="00523CC6"/>
    <w:rsid w:val="00523FA6"/>
    <w:rsid w:val="00524220"/>
    <w:rsid w:val="0052463E"/>
    <w:rsid w:val="005247AF"/>
    <w:rsid w:val="00524C7D"/>
    <w:rsid w:val="0052516A"/>
    <w:rsid w:val="005253A2"/>
    <w:rsid w:val="005255D3"/>
    <w:rsid w:val="005259BC"/>
    <w:rsid w:val="00525D52"/>
    <w:rsid w:val="00525E74"/>
    <w:rsid w:val="00525EFD"/>
    <w:rsid w:val="0052613D"/>
    <w:rsid w:val="00526686"/>
    <w:rsid w:val="00526BB4"/>
    <w:rsid w:val="00526C58"/>
    <w:rsid w:val="005271F4"/>
    <w:rsid w:val="005272CD"/>
    <w:rsid w:val="005272E8"/>
    <w:rsid w:val="00527416"/>
    <w:rsid w:val="005275F8"/>
    <w:rsid w:val="00527D9C"/>
    <w:rsid w:val="00527DE1"/>
    <w:rsid w:val="00527ED8"/>
    <w:rsid w:val="00527EE6"/>
    <w:rsid w:val="00527EFD"/>
    <w:rsid w:val="00527F57"/>
    <w:rsid w:val="0053033A"/>
    <w:rsid w:val="0053057C"/>
    <w:rsid w:val="00530955"/>
    <w:rsid w:val="00530ADB"/>
    <w:rsid w:val="0053110F"/>
    <w:rsid w:val="0053211C"/>
    <w:rsid w:val="005323F9"/>
    <w:rsid w:val="005324F2"/>
    <w:rsid w:val="005329C5"/>
    <w:rsid w:val="00532CA4"/>
    <w:rsid w:val="00532F1A"/>
    <w:rsid w:val="00532F25"/>
    <w:rsid w:val="005330B4"/>
    <w:rsid w:val="0053315F"/>
    <w:rsid w:val="00533240"/>
    <w:rsid w:val="00533435"/>
    <w:rsid w:val="0053396B"/>
    <w:rsid w:val="00533A13"/>
    <w:rsid w:val="00533A3C"/>
    <w:rsid w:val="00533C75"/>
    <w:rsid w:val="00533E0A"/>
    <w:rsid w:val="00534962"/>
    <w:rsid w:val="00534A91"/>
    <w:rsid w:val="00534D83"/>
    <w:rsid w:val="00534E38"/>
    <w:rsid w:val="00535076"/>
    <w:rsid w:val="0053545C"/>
    <w:rsid w:val="0053547F"/>
    <w:rsid w:val="00535561"/>
    <w:rsid w:val="0053582B"/>
    <w:rsid w:val="00535874"/>
    <w:rsid w:val="00535AC6"/>
    <w:rsid w:val="00535C4D"/>
    <w:rsid w:val="00536006"/>
    <w:rsid w:val="0053640B"/>
    <w:rsid w:val="00536451"/>
    <w:rsid w:val="00536FE6"/>
    <w:rsid w:val="005370F5"/>
    <w:rsid w:val="00537720"/>
    <w:rsid w:val="00537DAF"/>
    <w:rsid w:val="00537F5F"/>
    <w:rsid w:val="00540354"/>
    <w:rsid w:val="00540878"/>
    <w:rsid w:val="00540B68"/>
    <w:rsid w:val="00540E52"/>
    <w:rsid w:val="0054143F"/>
    <w:rsid w:val="005416C7"/>
    <w:rsid w:val="00541AFA"/>
    <w:rsid w:val="00541DA1"/>
    <w:rsid w:val="00541F95"/>
    <w:rsid w:val="00541F9A"/>
    <w:rsid w:val="005422EE"/>
    <w:rsid w:val="005423DB"/>
    <w:rsid w:val="00542F53"/>
    <w:rsid w:val="0054381C"/>
    <w:rsid w:val="00544373"/>
    <w:rsid w:val="00544DC9"/>
    <w:rsid w:val="00545104"/>
    <w:rsid w:val="00545323"/>
    <w:rsid w:val="00545A1F"/>
    <w:rsid w:val="00545AB5"/>
    <w:rsid w:val="00545C36"/>
    <w:rsid w:val="005460FB"/>
    <w:rsid w:val="005463A1"/>
    <w:rsid w:val="005463AD"/>
    <w:rsid w:val="0054642E"/>
    <w:rsid w:val="00546F31"/>
    <w:rsid w:val="0054708A"/>
    <w:rsid w:val="005473EB"/>
    <w:rsid w:val="0054797E"/>
    <w:rsid w:val="005479EF"/>
    <w:rsid w:val="0055015E"/>
    <w:rsid w:val="005503F2"/>
    <w:rsid w:val="00550597"/>
    <w:rsid w:val="005509C8"/>
    <w:rsid w:val="00550B94"/>
    <w:rsid w:val="00551026"/>
    <w:rsid w:val="005511CF"/>
    <w:rsid w:val="00551229"/>
    <w:rsid w:val="005514DD"/>
    <w:rsid w:val="00551534"/>
    <w:rsid w:val="0055184F"/>
    <w:rsid w:val="00551D07"/>
    <w:rsid w:val="00551F35"/>
    <w:rsid w:val="00552114"/>
    <w:rsid w:val="00552139"/>
    <w:rsid w:val="005524C2"/>
    <w:rsid w:val="0055274C"/>
    <w:rsid w:val="00552766"/>
    <w:rsid w:val="00552A12"/>
    <w:rsid w:val="00553025"/>
    <w:rsid w:val="00553405"/>
    <w:rsid w:val="005535CB"/>
    <w:rsid w:val="00553BC7"/>
    <w:rsid w:val="00553CFE"/>
    <w:rsid w:val="00553D54"/>
    <w:rsid w:val="00553FB5"/>
    <w:rsid w:val="00554264"/>
    <w:rsid w:val="00554744"/>
    <w:rsid w:val="00554D55"/>
    <w:rsid w:val="00554E05"/>
    <w:rsid w:val="005552C1"/>
    <w:rsid w:val="00555472"/>
    <w:rsid w:val="0055570D"/>
    <w:rsid w:val="0055578B"/>
    <w:rsid w:val="005564E7"/>
    <w:rsid w:val="00556575"/>
    <w:rsid w:val="00556681"/>
    <w:rsid w:val="00556956"/>
    <w:rsid w:val="00556E2A"/>
    <w:rsid w:val="00556FC9"/>
    <w:rsid w:val="00557086"/>
    <w:rsid w:val="0055782B"/>
    <w:rsid w:val="00557AFE"/>
    <w:rsid w:val="00557BE7"/>
    <w:rsid w:val="00560171"/>
    <w:rsid w:val="0056076A"/>
    <w:rsid w:val="005609BB"/>
    <w:rsid w:val="00560EBB"/>
    <w:rsid w:val="00560F9C"/>
    <w:rsid w:val="005610C0"/>
    <w:rsid w:val="00561157"/>
    <w:rsid w:val="0056144C"/>
    <w:rsid w:val="00561BF9"/>
    <w:rsid w:val="00561F51"/>
    <w:rsid w:val="00562075"/>
    <w:rsid w:val="0056219D"/>
    <w:rsid w:val="00562685"/>
    <w:rsid w:val="005627D6"/>
    <w:rsid w:val="00562E86"/>
    <w:rsid w:val="00562FA5"/>
    <w:rsid w:val="00563275"/>
    <w:rsid w:val="0056358F"/>
    <w:rsid w:val="0056392D"/>
    <w:rsid w:val="00563970"/>
    <w:rsid w:val="00563DFD"/>
    <w:rsid w:val="00564659"/>
    <w:rsid w:val="005646E3"/>
    <w:rsid w:val="0056470B"/>
    <w:rsid w:val="00565C8A"/>
    <w:rsid w:val="00565F8F"/>
    <w:rsid w:val="00566EB1"/>
    <w:rsid w:val="00566FA6"/>
    <w:rsid w:val="0056706E"/>
    <w:rsid w:val="00567108"/>
    <w:rsid w:val="00567610"/>
    <w:rsid w:val="00567B56"/>
    <w:rsid w:val="00567BE8"/>
    <w:rsid w:val="00567D5C"/>
    <w:rsid w:val="0057018F"/>
    <w:rsid w:val="0057029F"/>
    <w:rsid w:val="005703F1"/>
    <w:rsid w:val="00570741"/>
    <w:rsid w:val="0057094D"/>
    <w:rsid w:val="00570C2B"/>
    <w:rsid w:val="00570F70"/>
    <w:rsid w:val="00571095"/>
    <w:rsid w:val="0057157A"/>
    <w:rsid w:val="00571696"/>
    <w:rsid w:val="00571B43"/>
    <w:rsid w:val="00571B7A"/>
    <w:rsid w:val="00571E10"/>
    <w:rsid w:val="005720A7"/>
    <w:rsid w:val="005720CA"/>
    <w:rsid w:val="00572618"/>
    <w:rsid w:val="0057288F"/>
    <w:rsid w:val="00572B2E"/>
    <w:rsid w:val="00572ECE"/>
    <w:rsid w:val="005731FB"/>
    <w:rsid w:val="0057356C"/>
    <w:rsid w:val="005735ED"/>
    <w:rsid w:val="00573641"/>
    <w:rsid w:val="00573D53"/>
    <w:rsid w:val="0057432F"/>
    <w:rsid w:val="005743ED"/>
    <w:rsid w:val="005744B4"/>
    <w:rsid w:val="00574603"/>
    <w:rsid w:val="0057467B"/>
    <w:rsid w:val="00574C39"/>
    <w:rsid w:val="00574CD4"/>
    <w:rsid w:val="00574DEF"/>
    <w:rsid w:val="005752B6"/>
    <w:rsid w:val="005754A6"/>
    <w:rsid w:val="005759BA"/>
    <w:rsid w:val="00575D20"/>
    <w:rsid w:val="00575E33"/>
    <w:rsid w:val="005760B8"/>
    <w:rsid w:val="005763A3"/>
    <w:rsid w:val="00576AB9"/>
    <w:rsid w:val="00577210"/>
    <w:rsid w:val="0057758F"/>
    <w:rsid w:val="0057782F"/>
    <w:rsid w:val="00577D3E"/>
    <w:rsid w:val="00577D86"/>
    <w:rsid w:val="00577EC2"/>
    <w:rsid w:val="0058000D"/>
    <w:rsid w:val="005804A3"/>
    <w:rsid w:val="00580593"/>
    <w:rsid w:val="0058059F"/>
    <w:rsid w:val="005807A8"/>
    <w:rsid w:val="0058081E"/>
    <w:rsid w:val="00580F65"/>
    <w:rsid w:val="00581389"/>
    <w:rsid w:val="005818C9"/>
    <w:rsid w:val="00581A6F"/>
    <w:rsid w:val="00581C06"/>
    <w:rsid w:val="00581C5F"/>
    <w:rsid w:val="00581CD2"/>
    <w:rsid w:val="0058210F"/>
    <w:rsid w:val="005821C2"/>
    <w:rsid w:val="005821FA"/>
    <w:rsid w:val="0058263D"/>
    <w:rsid w:val="00582801"/>
    <w:rsid w:val="00582E0B"/>
    <w:rsid w:val="0058300D"/>
    <w:rsid w:val="0058302F"/>
    <w:rsid w:val="005830E7"/>
    <w:rsid w:val="0058311F"/>
    <w:rsid w:val="005831C3"/>
    <w:rsid w:val="0058379D"/>
    <w:rsid w:val="005837E1"/>
    <w:rsid w:val="005839B4"/>
    <w:rsid w:val="00583C2D"/>
    <w:rsid w:val="00584089"/>
    <w:rsid w:val="00584337"/>
    <w:rsid w:val="00584365"/>
    <w:rsid w:val="005846E8"/>
    <w:rsid w:val="00584887"/>
    <w:rsid w:val="005849C5"/>
    <w:rsid w:val="0058524B"/>
    <w:rsid w:val="00585693"/>
    <w:rsid w:val="00585B63"/>
    <w:rsid w:val="00585B81"/>
    <w:rsid w:val="00585FE1"/>
    <w:rsid w:val="00586232"/>
    <w:rsid w:val="005864CE"/>
    <w:rsid w:val="00586AAA"/>
    <w:rsid w:val="00586B9A"/>
    <w:rsid w:val="00586CDC"/>
    <w:rsid w:val="00586D7F"/>
    <w:rsid w:val="0058775B"/>
    <w:rsid w:val="00590269"/>
    <w:rsid w:val="005902DF"/>
    <w:rsid w:val="005904FD"/>
    <w:rsid w:val="0059051D"/>
    <w:rsid w:val="005905FF"/>
    <w:rsid w:val="00590627"/>
    <w:rsid w:val="00590F73"/>
    <w:rsid w:val="00591359"/>
    <w:rsid w:val="005914C4"/>
    <w:rsid w:val="005916B1"/>
    <w:rsid w:val="005917E7"/>
    <w:rsid w:val="0059187F"/>
    <w:rsid w:val="00591982"/>
    <w:rsid w:val="00591A41"/>
    <w:rsid w:val="00591A8C"/>
    <w:rsid w:val="00591B55"/>
    <w:rsid w:val="00591C3B"/>
    <w:rsid w:val="005923AE"/>
    <w:rsid w:val="005925D9"/>
    <w:rsid w:val="00592862"/>
    <w:rsid w:val="00592BAC"/>
    <w:rsid w:val="00592C93"/>
    <w:rsid w:val="00592E38"/>
    <w:rsid w:val="00592F18"/>
    <w:rsid w:val="00593047"/>
    <w:rsid w:val="005930F2"/>
    <w:rsid w:val="005931CC"/>
    <w:rsid w:val="005933D3"/>
    <w:rsid w:val="00593788"/>
    <w:rsid w:val="00593BB7"/>
    <w:rsid w:val="005941A9"/>
    <w:rsid w:val="0059455A"/>
    <w:rsid w:val="005948C1"/>
    <w:rsid w:val="00594A66"/>
    <w:rsid w:val="00594AAF"/>
    <w:rsid w:val="00594BBE"/>
    <w:rsid w:val="00594DF6"/>
    <w:rsid w:val="00595005"/>
    <w:rsid w:val="00595170"/>
    <w:rsid w:val="00595180"/>
    <w:rsid w:val="00595388"/>
    <w:rsid w:val="0059566C"/>
    <w:rsid w:val="00595DC0"/>
    <w:rsid w:val="00595DF2"/>
    <w:rsid w:val="00595EF5"/>
    <w:rsid w:val="00595F2B"/>
    <w:rsid w:val="005967F8"/>
    <w:rsid w:val="00596845"/>
    <w:rsid w:val="00596DE2"/>
    <w:rsid w:val="005971F3"/>
    <w:rsid w:val="00597719"/>
    <w:rsid w:val="00597847"/>
    <w:rsid w:val="00597A50"/>
    <w:rsid w:val="00597A82"/>
    <w:rsid w:val="00597B6B"/>
    <w:rsid w:val="00597CE1"/>
    <w:rsid w:val="005A0B71"/>
    <w:rsid w:val="005A0B95"/>
    <w:rsid w:val="005A0CE1"/>
    <w:rsid w:val="005A0F93"/>
    <w:rsid w:val="005A0FFE"/>
    <w:rsid w:val="005A12B5"/>
    <w:rsid w:val="005A12E7"/>
    <w:rsid w:val="005A1B68"/>
    <w:rsid w:val="005A1C58"/>
    <w:rsid w:val="005A2070"/>
    <w:rsid w:val="005A2437"/>
    <w:rsid w:val="005A2695"/>
    <w:rsid w:val="005A277D"/>
    <w:rsid w:val="005A28C3"/>
    <w:rsid w:val="005A3320"/>
    <w:rsid w:val="005A3452"/>
    <w:rsid w:val="005A3A79"/>
    <w:rsid w:val="005A3CAC"/>
    <w:rsid w:val="005A3EDF"/>
    <w:rsid w:val="005A43D1"/>
    <w:rsid w:val="005A4432"/>
    <w:rsid w:val="005A447D"/>
    <w:rsid w:val="005A46F4"/>
    <w:rsid w:val="005A4746"/>
    <w:rsid w:val="005A4A12"/>
    <w:rsid w:val="005A4CE7"/>
    <w:rsid w:val="005A50D3"/>
    <w:rsid w:val="005A5D9A"/>
    <w:rsid w:val="005A602A"/>
    <w:rsid w:val="005A6348"/>
    <w:rsid w:val="005A65B0"/>
    <w:rsid w:val="005A65D7"/>
    <w:rsid w:val="005A6AA4"/>
    <w:rsid w:val="005A6AF6"/>
    <w:rsid w:val="005A71BA"/>
    <w:rsid w:val="005A77B7"/>
    <w:rsid w:val="005A793C"/>
    <w:rsid w:val="005A797F"/>
    <w:rsid w:val="005A7A3E"/>
    <w:rsid w:val="005A7BB7"/>
    <w:rsid w:val="005A7D5B"/>
    <w:rsid w:val="005B0095"/>
    <w:rsid w:val="005B0151"/>
    <w:rsid w:val="005B029C"/>
    <w:rsid w:val="005B04FE"/>
    <w:rsid w:val="005B04FF"/>
    <w:rsid w:val="005B09BD"/>
    <w:rsid w:val="005B0F11"/>
    <w:rsid w:val="005B10FE"/>
    <w:rsid w:val="005B1240"/>
    <w:rsid w:val="005B17E1"/>
    <w:rsid w:val="005B1BA9"/>
    <w:rsid w:val="005B1C26"/>
    <w:rsid w:val="005B2467"/>
    <w:rsid w:val="005B2A15"/>
    <w:rsid w:val="005B2D63"/>
    <w:rsid w:val="005B3176"/>
    <w:rsid w:val="005B328C"/>
    <w:rsid w:val="005B33DB"/>
    <w:rsid w:val="005B3553"/>
    <w:rsid w:val="005B376D"/>
    <w:rsid w:val="005B397A"/>
    <w:rsid w:val="005B39D6"/>
    <w:rsid w:val="005B3C02"/>
    <w:rsid w:val="005B4056"/>
    <w:rsid w:val="005B4220"/>
    <w:rsid w:val="005B4322"/>
    <w:rsid w:val="005B47A1"/>
    <w:rsid w:val="005B47DF"/>
    <w:rsid w:val="005B48D9"/>
    <w:rsid w:val="005B48FB"/>
    <w:rsid w:val="005B499A"/>
    <w:rsid w:val="005B4BF0"/>
    <w:rsid w:val="005B4E99"/>
    <w:rsid w:val="005B52DE"/>
    <w:rsid w:val="005B65AB"/>
    <w:rsid w:val="005B68A8"/>
    <w:rsid w:val="005B6A8A"/>
    <w:rsid w:val="005B6E46"/>
    <w:rsid w:val="005B71E2"/>
    <w:rsid w:val="005B792E"/>
    <w:rsid w:val="005B796D"/>
    <w:rsid w:val="005B79E8"/>
    <w:rsid w:val="005B7D13"/>
    <w:rsid w:val="005B7E55"/>
    <w:rsid w:val="005B7EF8"/>
    <w:rsid w:val="005B7F06"/>
    <w:rsid w:val="005C005D"/>
    <w:rsid w:val="005C0247"/>
    <w:rsid w:val="005C05A6"/>
    <w:rsid w:val="005C0B1F"/>
    <w:rsid w:val="005C0FD6"/>
    <w:rsid w:val="005C107E"/>
    <w:rsid w:val="005C1162"/>
    <w:rsid w:val="005C14BE"/>
    <w:rsid w:val="005C166D"/>
    <w:rsid w:val="005C1714"/>
    <w:rsid w:val="005C17CC"/>
    <w:rsid w:val="005C1CA7"/>
    <w:rsid w:val="005C215A"/>
    <w:rsid w:val="005C21AE"/>
    <w:rsid w:val="005C270A"/>
    <w:rsid w:val="005C2A34"/>
    <w:rsid w:val="005C2E50"/>
    <w:rsid w:val="005C2FAD"/>
    <w:rsid w:val="005C31B6"/>
    <w:rsid w:val="005C31E6"/>
    <w:rsid w:val="005C3712"/>
    <w:rsid w:val="005C3AD3"/>
    <w:rsid w:val="005C3B47"/>
    <w:rsid w:val="005C3D43"/>
    <w:rsid w:val="005C3EBC"/>
    <w:rsid w:val="005C405E"/>
    <w:rsid w:val="005C4265"/>
    <w:rsid w:val="005C432F"/>
    <w:rsid w:val="005C4428"/>
    <w:rsid w:val="005C4582"/>
    <w:rsid w:val="005C471F"/>
    <w:rsid w:val="005C476C"/>
    <w:rsid w:val="005C4926"/>
    <w:rsid w:val="005C4BF9"/>
    <w:rsid w:val="005C4C36"/>
    <w:rsid w:val="005C4DFF"/>
    <w:rsid w:val="005C4EAC"/>
    <w:rsid w:val="005C5048"/>
    <w:rsid w:val="005C528C"/>
    <w:rsid w:val="005C52AC"/>
    <w:rsid w:val="005C5430"/>
    <w:rsid w:val="005C5565"/>
    <w:rsid w:val="005C5589"/>
    <w:rsid w:val="005C580D"/>
    <w:rsid w:val="005C5BF2"/>
    <w:rsid w:val="005C5CAC"/>
    <w:rsid w:val="005C5CBB"/>
    <w:rsid w:val="005C61D3"/>
    <w:rsid w:val="005C66D3"/>
    <w:rsid w:val="005C695D"/>
    <w:rsid w:val="005C6A31"/>
    <w:rsid w:val="005C6B80"/>
    <w:rsid w:val="005C6D6B"/>
    <w:rsid w:val="005C706A"/>
    <w:rsid w:val="005C7427"/>
    <w:rsid w:val="005C7962"/>
    <w:rsid w:val="005C7C7B"/>
    <w:rsid w:val="005C7D60"/>
    <w:rsid w:val="005D011E"/>
    <w:rsid w:val="005D01E8"/>
    <w:rsid w:val="005D081A"/>
    <w:rsid w:val="005D0A43"/>
    <w:rsid w:val="005D0A9D"/>
    <w:rsid w:val="005D0E39"/>
    <w:rsid w:val="005D0E3D"/>
    <w:rsid w:val="005D12B1"/>
    <w:rsid w:val="005D1977"/>
    <w:rsid w:val="005D1ADC"/>
    <w:rsid w:val="005D1ED5"/>
    <w:rsid w:val="005D28FE"/>
    <w:rsid w:val="005D3689"/>
    <w:rsid w:val="005D3753"/>
    <w:rsid w:val="005D3E4B"/>
    <w:rsid w:val="005D3FE6"/>
    <w:rsid w:val="005D41C3"/>
    <w:rsid w:val="005D4644"/>
    <w:rsid w:val="005D4771"/>
    <w:rsid w:val="005D4919"/>
    <w:rsid w:val="005D55DC"/>
    <w:rsid w:val="005D566F"/>
    <w:rsid w:val="005D57A6"/>
    <w:rsid w:val="005D5F56"/>
    <w:rsid w:val="005D61CA"/>
    <w:rsid w:val="005D61CF"/>
    <w:rsid w:val="005D636F"/>
    <w:rsid w:val="005D70CD"/>
    <w:rsid w:val="005D73B9"/>
    <w:rsid w:val="005E0007"/>
    <w:rsid w:val="005E00DF"/>
    <w:rsid w:val="005E0188"/>
    <w:rsid w:val="005E01F8"/>
    <w:rsid w:val="005E0FD3"/>
    <w:rsid w:val="005E105A"/>
    <w:rsid w:val="005E12A7"/>
    <w:rsid w:val="005E13C8"/>
    <w:rsid w:val="005E1C4A"/>
    <w:rsid w:val="005E241B"/>
    <w:rsid w:val="005E2AC1"/>
    <w:rsid w:val="005E2B18"/>
    <w:rsid w:val="005E2F65"/>
    <w:rsid w:val="005E2F87"/>
    <w:rsid w:val="005E30A6"/>
    <w:rsid w:val="005E3585"/>
    <w:rsid w:val="005E3750"/>
    <w:rsid w:val="005E378D"/>
    <w:rsid w:val="005E380C"/>
    <w:rsid w:val="005E3A37"/>
    <w:rsid w:val="005E3F5F"/>
    <w:rsid w:val="005E3FC5"/>
    <w:rsid w:val="005E43C0"/>
    <w:rsid w:val="005E454A"/>
    <w:rsid w:val="005E46D2"/>
    <w:rsid w:val="005E4ADB"/>
    <w:rsid w:val="005E537A"/>
    <w:rsid w:val="005E5792"/>
    <w:rsid w:val="005E5910"/>
    <w:rsid w:val="005E5B05"/>
    <w:rsid w:val="005E5C03"/>
    <w:rsid w:val="005E6294"/>
    <w:rsid w:val="005E633A"/>
    <w:rsid w:val="005E63A1"/>
    <w:rsid w:val="005E64AD"/>
    <w:rsid w:val="005E6775"/>
    <w:rsid w:val="005E6C1C"/>
    <w:rsid w:val="005E6CF7"/>
    <w:rsid w:val="005E6D80"/>
    <w:rsid w:val="005E7009"/>
    <w:rsid w:val="005E7322"/>
    <w:rsid w:val="005E742B"/>
    <w:rsid w:val="005E7C1D"/>
    <w:rsid w:val="005F006F"/>
    <w:rsid w:val="005F025E"/>
    <w:rsid w:val="005F033F"/>
    <w:rsid w:val="005F0B5D"/>
    <w:rsid w:val="005F0BE2"/>
    <w:rsid w:val="005F0D53"/>
    <w:rsid w:val="005F0EBD"/>
    <w:rsid w:val="005F1065"/>
    <w:rsid w:val="005F136E"/>
    <w:rsid w:val="005F1913"/>
    <w:rsid w:val="005F1B07"/>
    <w:rsid w:val="005F21AC"/>
    <w:rsid w:val="005F22D6"/>
    <w:rsid w:val="005F2890"/>
    <w:rsid w:val="005F2F38"/>
    <w:rsid w:val="005F300E"/>
    <w:rsid w:val="005F31EA"/>
    <w:rsid w:val="005F3414"/>
    <w:rsid w:val="005F34EB"/>
    <w:rsid w:val="005F3AFE"/>
    <w:rsid w:val="005F3CBB"/>
    <w:rsid w:val="005F40EB"/>
    <w:rsid w:val="005F444B"/>
    <w:rsid w:val="005F4A99"/>
    <w:rsid w:val="005F4AAA"/>
    <w:rsid w:val="005F4B3B"/>
    <w:rsid w:val="005F4BD5"/>
    <w:rsid w:val="005F4BFC"/>
    <w:rsid w:val="005F4FEC"/>
    <w:rsid w:val="005F5189"/>
    <w:rsid w:val="005F5239"/>
    <w:rsid w:val="005F5583"/>
    <w:rsid w:val="005F5657"/>
    <w:rsid w:val="005F56CB"/>
    <w:rsid w:val="005F582C"/>
    <w:rsid w:val="005F6445"/>
    <w:rsid w:val="005F64A0"/>
    <w:rsid w:val="005F6554"/>
    <w:rsid w:val="005F6DA3"/>
    <w:rsid w:val="005F6DB2"/>
    <w:rsid w:val="005F702A"/>
    <w:rsid w:val="005F728E"/>
    <w:rsid w:val="005F72BF"/>
    <w:rsid w:val="006001EE"/>
    <w:rsid w:val="00600225"/>
    <w:rsid w:val="0060029E"/>
    <w:rsid w:val="00600876"/>
    <w:rsid w:val="00600C54"/>
    <w:rsid w:val="00600E67"/>
    <w:rsid w:val="00600F51"/>
    <w:rsid w:val="00600FCE"/>
    <w:rsid w:val="00600FEF"/>
    <w:rsid w:val="006010E9"/>
    <w:rsid w:val="00601205"/>
    <w:rsid w:val="00601385"/>
    <w:rsid w:val="006013A5"/>
    <w:rsid w:val="006016CD"/>
    <w:rsid w:val="00601A5A"/>
    <w:rsid w:val="00601D50"/>
    <w:rsid w:val="00601F73"/>
    <w:rsid w:val="00601FFA"/>
    <w:rsid w:val="00602540"/>
    <w:rsid w:val="006026BD"/>
    <w:rsid w:val="0060271A"/>
    <w:rsid w:val="00602774"/>
    <w:rsid w:val="006027BB"/>
    <w:rsid w:val="00602C4B"/>
    <w:rsid w:val="006030D0"/>
    <w:rsid w:val="00603A79"/>
    <w:rsid w:val="00603BB0"/>
    <w:rsid w:val="00603CD2"/>
    <w:rsid w:val="006043C4"/>
    <w:rsid w:val="00604458"/>
    <w:rsid w:val="0060485F"/>
    <w:rsid w:val="00604A15"/>
    <w:rsid w:val="00604B51"/>
    <w:rsid w:val="00604E6C"/>
    <w:rsid w:val="00605209"/>
    <w:rsid w:val="0060533A"/>
    <w:rsid w:val="006056A4"/>
    <w:rsid w:val="00605A00"/>
    <w:rsid w:val="00605CE5"/>
    <w:rsid w:val="00606198"/>
    <w:rsid w:val="00606344"/>
    <w:rsid w:val="00606B9F"/>
    <w:rsid w:val="00607709"/>
    <w:rsid w:val="0060778A"/>
    <w:rsid w:val="00607A62"/>
    <w:rsid w:val="00607B1C"/>
    <w:rsid w:val="00607B42"/>
    <w:rsid w:val="0061033D"/>
    <w:rsid w:val="006105D7"/>
    <w:rsid w:val="0061073B"/>
    <w:rsid w:val="00610B8B"/>
    <w:rsid w:val="00611101"/>
    <w:rsid w:val="0061123C"/>
    <w:rsid w:val="00611A22"/>
    <w:rsid w:val="00611EAB"/>
    <w:rsid w:val="00611F31"/>
    <w:rsid w:val="00612299"/>
    <w:rsid w:val="006125CD"/>
    <w:rsid w:val="00612965"/>
    <w:rsid w:val="00612DFE"/>
    <w:rsid w:val="00613246"/>
    <w:rsid w:val="00613550"/>
    <w:rsid w:val="00613778"/>
    <w:rsid w:val="00613A81"/>
    <w:rsid w:val="00613AB0"/>
    <w:rsid w:val="00614361"/>
    <w:rsid w:val="00614396"/>
    <w:rsid w:val="0061453C"/>
    <w:rsid w:val="00614544"/>
    <w:rsid w:val="006145CB"/>
    <w:rsid w:val="00614802"/>
    <w:rsid w:val="00614B00"/>
    <w:rsid w:val="00614BF8"/>
    <w:rsid w:val="00614EF7"/>
    <w:rsid w:val="00614F92"/>
    <w:rsid w:val="00615FB5"/>
    <w:rsid w:val="00615FE0"/>
    <w:rsid w:val="006162C3"/>
    <w:rsid w:val="006163B3"/>
    <w:rsid w:val="006165DF"/>
    <w:rsid w:val="00616649"/>
    <w:rsid w:val="006167DB"/>
    <w:rsid w:val="0061704B"/>
    <w:rsid w:val="00617355"/>
    <w:rsid w:val="00617C8A"/>
    <w:rsid w:val="00617D36"/>
    <w:rsid w:val="00620137"/>
    <w:rsid w:val="00620195"/>
    <w:rsid w:val="00620917"/>
    <w:rsid w:val="00620A41"/>
    <w:rsid w:val="00620B3F"/>
    <w:rsid w:val="00621174"/>
    <w:rsid w:val="00621908"/>
    <w:rsid w:val="00621B38"/>
    <w:rsid w:val="00621F65"/>
    <w:rsid w:val="0062200B"/>
    <w:rsid w:val="006221F9"/>
    <w:rsid w:val="0062282C"/>
    <w:rsid w:val="00622CD1"/>
    <w:rsid w:val="00623085"/>
    <w:rsid w:val="00623847"/>
    <w:rsid w:val="00623A3B"/>
    <w:rsid w:val="00623B27"/>
    <w:rsid w:val="00623CE2"/>
    <w:rsid w:val="00623E86"/>
    <w:rsid w:val="00624134"/>
    <w:rsid w:val="006243C0"/>
    <w:rsid w:val="0062458A"/>
    <w:rsid w:val="006246B7"/>
    <w:rsid w:val="00624953"/>
    <w:rsid w:val="00624DB6"/>
    <w:rsid w:val="00624E98"/>
    <w:rsid w:val="00624EA0"/>
    <w:rsid w:val="00625043"/>
    <w:rsid w:val="0062568E"/>
    <w:rsid w:val="00625773"/>
    <w:rsid w:val="00626061"/>
    <w:rsid w:val="00627077"/>
    <w:rsid w:val="00627530"/>
    <w:rsid w:val="00627F52"/>
    <w:rsid w:val="0063021E"/>
    <w:rsid w:val="006303F2"/>
    <w:rsid w:val="0063072F"/>
    <w:rsid w:val="0063082B"/>
    <w:rsid w:val="0063105E"/>
    <w:rsid w:val="006311EE"/>
    <w:rsid w:val="0063123A"/>
    <w:rsid w:val="0063144E"/>
    <w:rsid w:val="006314AA"/>
    <w:rsid w:val="00631A2A"/>
    <w:rsid w:val="0063271D"/>
    <w:rsid w:val="006327DB"/>
    <w:rsid w:val="006328B5"/>
    <w:rsid w:val="006329BD"/>
    <w:rsid w:val="00633665"/>
    <w:rsid w:val="00633679"/>
    <w:rsid w:val="006337D0"/>
    <w:rsid w:val="00633AB0"/>
    <w:rsid w:val="00633E1D"/>
    <w:rsid w:val="00633F3C"/>
    <w:rsid w:val="006343C4"/>
    <w:rsid w:val="0063460A"/>
    <w:rsid w:val="00634ACE"/>
    <w:rsid w:val="00634CF5"/>
    <w:rsid w:val="00634E9A"/>
    <w:rsid w:val="006350C7"/>
    <w:rsid w:val="00635316"/>
    <w:rsid w:val="00635331"/>
    <w:rsid w:val="006353BB"/>
    <w:rsid w:val="00635690"/>
    <w:rsid w:val="00635ACB"/>
    <w:rsid w:val="00635F68"/>
    <w:rsid w:val="006363DB"/>
    <w:rsid w:val="006364E7"/>
    <w:rsid w:val="00636988"/>
    <w:rsid w:val="00640069"/>
    <w:rsid w:val="0064015B"/>
    <w:rsid w:val="00641B5A"/>
    <w:rsid w:val="00641D33"/>
    <w:rsid w:val="00642D81"/>
    <w:rsid w:val="00642DC3"/>
    <w:rsid w:val="00643341"/>
    <w:rsid w:val="0064450B"/>
    <w:rsid w:val="00644782"/>
    <w:rsid w:val="00644E58"/>
    <w:rsid w:val="006451EF"/>
    <w:rsid w:val="00645806"/>
    <w:rsid w:val="00645999"/>
    <w:rsid w:val="00645E42"/>
    <w:rsid w:val="00645FD7"/>
    <w:rsid w:val="0064625B"/>
    <w:rsid w:val="006467ED"/>
    <w:rsid w:val="0064695E"/>
    <w:rsid w:val="00647032"/>
    <w:rsid w:val="00647D2A"/>
    <w:rsid w:val="00650076"/>
    <w:rsid w:val="006502F0"/>
    <w:rsid w:val="00650AC0"/>
    <w:rsid w:val="006515A5"/>
    <w:rsid w:val="006515F2"/>
    <w:rsid w:val="006516EE"/>
    <w:rsid w:val="00652006"/>
    <w:rsid w:val="006520E0"/>
    <w:rsid w:val="00652142"/>
    <w:rsid w:val="00652569"/>
    <w:rsid w:val="006526D2"/>
    <w:rsid w:val="006528D1"/>
    <w:rsid w:val="00653167"/>
    <w:rsid w:val="006535EF"/>
    <w:rsid w:val="00653846"/>
    <w:rsid w:val="006539F9"/>
    <w:rsid w:val="00653B2F"/>
    <w:rsid w:val="00653BEF"/>
    <w:rsid w:val="00653CE7"/>
    <w:rsid w:val="00653D25"/>
    <w:rsid w:val="00654363"/>
    <w:rsid w:val="00654762"/>
    <w:rsid w:val="00654A97"/>
    <w:rsid w:val="00654AE6"/>
    <w:rsid w:val="00654E01"/>
    <w:rsid w:val="0065514B"/>
    <w:rsid w:val="00655470"/>
    <w:rsid w:val="006557D3"/>
    <w:rsid w:val="00655DC0"/>
    <w:rsid w:val="006561F4"/>
    <w:rsid w:val="006562AD"/>
    <w:rsid w:val="00656394"/>
    <w:rsid w:val="006563FB"/>
    <w:rsid w:val="0065680A"/>
    <w:rsid w:val="00656994"/>
    <w:rsid w:val="00656B33"/>
    <w:rsid w:val="00656F16"/>
    <w:rsid w:val="00657096"/>
    <w:rsid w:val="006576A9"/>
    <w:rsid w:val="00657780"/>
    <w:rsid w:val="006577CC"/>
    <w:rsid w:val="00657977"/>
    <w:rsid w:val="00657982"/>
    <w:rsid w:val="00657BF5"/>
    <w:rsid w:val="00657D83"/>
    <w:rsid w:val="00657DC1"/>
    <w:rsid w:val="00657FEC"/>
    <w:rsid w:val="00660094"/>
    <w:rsid w:val="00660968"/>
    <w:rsid w:val="00660BBE"/>
    <w:rsid w:val="00660EB0"/>
    <w:rsid w:val="00661259"/>
    <w:rsid w:val="00661422"/>
    <w:rsid w:val="00661460"/>
    <w:rsid w:val="0066180A"/>
    <w:rsid w:val="00662B64"/>
    <w:rsid w:val="006631D6"/>
    <w:rsid w:val="00663945"/>
    <w:rsid w:val="00663B72"/>
    <w:rsid w:val="00663BB0"/>
    <w:rsid w:val="00663C74"/>
    <w:rsid w:val="00663D9E"/>
    <w:rsid w:val="00663F2A"/>
    <w:rsid w:val="006647AC"/>
    <w:rsid w:val="00664807"/>
    <w:rsid w:val="00664999"/>
    <w:rsid w:val="00664C3B"/>
    <w:rsid w:val="00665425"/>
    <w:rsid w:val="00665441"/>
    <w:rsid w:val="006654F6"/>
    <w:rsid w:val="006655CD"/>
    <w:rsid w:val="006656E0"/>
    <w:rsid w:val="00665B21"/>
    <w:rsid w:val="00665C93"/>
    <w:rsid w:val="0066615C"/>
    <w:rsid w:val="006661D5"/>
    <w:rsid w:val="006661F4"/>
    <w:rsid w:val="00666557"/>
    <w:rsid w:val="00666848"/>
    <w:rsid w:val="006668F4"/>
    <w:rsid w:val="00666B73"/>
    <w:rsid w:val="00666D6B"/>
    <w:rsid w:val="0066706B"/>
    <w:rsid w:val="006670CE"/>
    <w:rsid w:val="006670FC"/>
    <w:rsid w:val="00667565"/>
    <w:rsid w:val="006679B4"/>
    <w:rsid w:val="00667B25"/>
    <w:rsid w:val="00667B51"/>
    <w:rsid w:val="00667B6D"/>
    <w:rsid w:val="00667BF1"/>
    <w:rsid w:val="00667E8E"/>
    <w:rsid w:val="006701B4"/>
    <w:rsid w:val="006703F6"/>
    <w:rsid w:val="0067048D"/>
    <w:rsid w:val="006704E3"/>
    <w:rsid w:val="006708E3"/>
    <w:rsid w:val="00670A26"/>
    <w:rsid w:val="00670B39"/>
    <w:rsid w:val="00671066"/>
    <w:rsid w:val="00671083"/>
    <w:rsid w:val="00671252"/>
    <w:rsid w:val="006712A4"/>
    <w:rsid w:val="006713E9"/>
    <w:rsid w:val="006716B8"/>
    <w:rsid w:val="00672B3C"/>
    <w:rsid w:val="00672F63"/>
    <w:rsid w:val="0067316F"/>
    <w:rsid w:val="00673184"/>
    <w:rsid w:val="0067375B"/>
    <w:rsid w:val="006738CF"/>
    <w:rsid w:val="00673BB9"/>
    <w:rsid w:val="00673D16"/>
    <w:rsid w:val="00673FED"/>
    <w:rsid w:val="006747F0"/>
    <w:rsid w:val="00674932"/>
    <w:rsid w:val="00674C8A"/>
    <w:rsid w:val="00674ED2"/>
    <w:rsid w:val="006751AC"/>
    <w:rsid w:val="00675231"/>
    <w:rsid w:val="00675A5B"/>
    <w:rsid w:val="00675C4B"/>
    <w:rsid w:val="006760A9"/>
    <w:rsid w:val="006764F9"/>
    <w:rsid w:val="006768C9"/>
    <w:rsid w:val="006768DD"/>
    <w:rsid w:val="00676C8D"/>
    <w:rsid w:val="00676D9D"/>
    <w:rsid w:val="00676DB1"/>
    <w:rsid w:val="00677084"/>
    <w:rsid w:val="00677143"/>
    <w:rsid w:val="00677649"/>
    <w:rsid w:val="00677B43"/>
    <w:rsid w:val="00677BED"/>
    <w:rsid w:val="00677C47"/>
    <w:rsid w:val="00680711"/>
    <w:rsid w:val="00680E2E"/>
    <w:rsid w:val="00681174"/>
    <w:rsid w:val="006815B0"/>
    <w:rsid w:val="006817C0"/>
    <w:rsid w:val="006818AC"/>
    <w:rsid w:val="006818EE"/>
    <w:rsid w:val="00681A91"/>
    <w:rsid w:val="00681D36"/>
    <w:rsid w:val="00682073"/>
    <w:rsid w:val="006821A9"/>
    <w:rsid w:val="006822FD"/>
    <w:rsid w:val="0068276E"/>
    <w:rsid w:val="00682917"/>
    <w:rsid w:val="00682A29"/>
    <w:rsid w:val="00682C97"/>
    <w:rsid w:val="00682CDF"/>
    <w:rsid w:val="006835A6"/>
    <w:rsid w:val="006836CC"/>
    <w:rsid w:val="006837B2"/>
    <w:rsid w:val="00683AF2"/>
    <w:rsid w:val="00683D3F"/>
    <w:rsid w:val="00683D50"/>
    <w:rsid w:val="00684292"/>
    <w:rsid w:val="006844FE"/>
    <w:rsid w:val="00684561"/>
    <w:rsid w:val="00684F65"/>
    <w:rsid w:val="0068526B"/>
    <w:rsid w:val="00685444"/>
    <w:rsid w:val="00685553"/>
    <w:rsid w:val="006858F9"/>
    <w:rsid w:val="00685B33"/>
    <w:rsid w:val="00685B62"/>
    <w:rsid w:val="0068611A"/>
    <w:rsid w:val="00686610"/>
    <w:rsid w:val="00686AD3"/>
    <w:rsid w:val="006872E8"/>
    <w:rsid w:val="006875D3"/>
    <w:rsid w:val="006877D5"/>
    <w:rsid w:val="00687A8E"/>
    <w:rsid w:val="00687B18"/>
    <w:rsid w:val="00687C44"/>
    <w:rsid w:val="00687F64"/>
    <w:rsid w:val="006900B7"/>
    <w:rsid w:val="00690339"/>
    <w:rsid w:val="00690477"/>
    <w:rsid w:val="00690DB2"/>
    <w:rsid w:val="0069114B"/>
    <w:rsid w:val="0069118B"/>
    <w:rsid w:val="0069124E"/>
    <w:rsid w:val="00691356"/>
    <w:rsid w:val="00691508"/>
    <w:rsid w:val="0069158D"/>
    <w:rsid w:val="006918FA"/>
    <w:rsid w:val="006922FC"/>
    <w:rsid w:val="006924E5"/>
    <w:rsid w:val="006926DC"/>
    <w:rsid w:val="00692734"/>
    <w:rsid w:val="00692C33"/>
    <w:rsid w:val="00692C5C"/>
    <w:rsid w:val="00692EBE"/>
    <w:rsid w:val="00692EEF"/>
    <w:rsid w:val="00693140"/>
    <w:rsid w:val="0069331E"/>
    <w:rsid w:val="0069341B"/>
    <w:rsid w:val="006934C4"/>
    <w:rsid w:val="00693FB7"/>
    <w:rsid w:val="00694467"/>
    <w:rsid w:val="0069492C"/>
    <w:rsid w:val="00694E9B"/>
    <w:rsid w:val="00694F76"/>
    <w:rsid w:val="00694FB4"/>
    <w:rsid w:val="0069513D"/>
    <w:rsid w:val="006953A7"/>
    <w:rsid w:val="006957A9"/>
    <w:rsid w:val="00695E92"/>
    <w:rsid w:val="00696317"/>
    <w:rsid w:val="0069640A"/>
    <w:rsid w:val="00696F7B"/>
    <w:rsid w:val="00697589"/>
    <w:rsid w:val="006975C5"/>
    <w:rsid w:val="006976D1"/>
    <w:rsid w:val="006976FB"/>
    <w:rsid w:val="00697BB3"/>
    <w:rsid w:val="00697BDC"/>
    <w:rsid w:val="00697C30"/>
    <w:rsid w:val="00697D35"/>
    <w:rsid w:val="00697DC5"/>
    <w:rsid w:val="00697F33"/>
    <w:rsid w:val="006A01CA"/>
    <w:rsid w:val="006A0437"/>
    <w:rsid w:val="006A060A"/>
    <w:rsid w:val="006A07CA"/>
    <w:rsid w:val="006A0939"/>
    <w:rsid w:val="006A122F"/>
    <w:rsid w:val="006A1404"/>
    <w:rsid w:val="006A1636"/>
    <w:rsid w:val="006A16C7"/>
    <w:rsid w:val="006A1839"/>
    <w:rsid w:val="006A1843"/>
    <w:rsid w:val="006A195C"/>
    <w:rsid w:val="006A19AF"/>
    <w:rsid w:val="006A1D64"/>
    <w:rsid w:val="006A23D5"/>
    <w:rsid w:val="006A2509"/>
    <w:rsid w:val="006A29F3"/>
    <w:rsid w:val="006A2A60"/>
    <w:rsid w:val="006A2B55"/>
    <w:rsid w:val="006A2CF7"/>
    <w:rsid w:val="006A3267"/>
    <w:rsid w:val="006A36BB"/>
    <w:rsid w:val="006A397E"/>
    <w:rsid w:val="006A3A23"/>
    <w:rsid w:val="006A4699"/>
    <w:rsid w:val="006A4D9C"/>
    <w:rsid w:val="006A4F87"/>
    <w:rsid w:val="006A57DF"/>
    <w:rsid w:val="006A5FC4"/>
    <w:rsid w:val="006A6065"/>
    <w:rsid w:val="006A606D"/>
    <w:rsid w:val="006A606E"/>
    <w:rsid w:val="006A60AF"/>
    <w:rsid w:val="006A6276"/>
    <w:rsid w:val="006A66B6"/>
    <w:rsid w:val="006A673B"/>
    <w:rsid w:val="006A6FC1"/>
    <w:rsid w:val="006A7913"/>
    <w:rsid w:val="006A7929"/>
    <w:rsid w:val="006B0991"/>
    <w:rsid w:val="006B0FC8"/>
    <w:rsid w:val="006B13C9"/>
    <w:rsid w:val="006B1DFF"/>
    <w:rsid w:val="006B2043"/>
    <w:rsid w:val="006B20FB"/>
    <w:rsid w:val="006B2336"/>
    <w:rsid w:val="006B27C5"/>
    <w:rsid w:val="006B2B83"/>
    <w:rsid w:val="006B3B0C"/>
    <w:rsid w:val="006B440F"/>
    <w:rsid w:val="006B4C56"/>
    <w:rsid w:val="006B50E2"/>
    <w:rsid w:val="006B53B7"/>
    <w:rsid w:val="006B5460"/>
    <w:rsid w:val="006B58E2"/>
    <w:rsid w:val="006B5C25"/>
    <w:rsid w:val="006B6C87"/>
    <w:rsid w:val="006B7298"/>
    <w:rsid w:val="006B74A9"/>
    <w:rsid w:val="006B79BE"/>
    <w:rsid w:val="006B7CC1"/>
    <w:rsid w:val="006B7CD5"/>
    <w:rsid w:val="006B7E6F"/>
    <w:rsid w:val="006C00F3"/>
    <w:rsid w:val="006C025A"/>
    <w:rsid w:val="006C05E1"/>
    <w:rsid w:val="006C0792"/>
    <w:rsid w:val="006C131C"/>
    <w:rsid w:val="006C139C"/>
    <w:rsid w:val="006C18E4"/>
    <w:rsid w:val="006C1B19"/>
    <w:rsid w:val="006C1D2C"/>
    <w:rsid w:val="006C1D70"/>
    <w:rsid w:val="006C1F1F"/>
    <w:rsid w:val="006C24D9"/>
    <w:rsid w:val="006C2A0A"/>
    <w:rsid w:val="006C2CA1"/>
    <w:rsid w:val="006C30B7"/>
    <w:rsid w:val="006C30F8"/>
    <w:rsid w:val="006C3140"/>
    <w:rsid w:val="006C3207"/>
    <w:rsid w:val="006C3245"/>
    <w:rsid w:val="006C3A75"/>
    <w:rsid w:val="006C3B57"/>
    <w:rsid w:val="006C3CA8"/>
    <w:rsid w:val="006C3E85"/>
    <w:rsid w:val="006C3EA1"/>
    <w:rsid w:val="006C3F66"/>
    <w:rsid w:val="006C4516"/>
    <w:rsid w:val="006C45FF"/>
    <w:rsid w:val="006C475D"/>
    <w:rsid w:val="006C4CD4"/>
    <w:rsid w:val="006C4EA9"/>
    <w:rsid w:val="006C5453"/>
    <w:rsid w:val="006C54CE"/>
    <w:rsid w:val="006C5B17"/>
    <w:rsid w:val="006C5B38"/>
    <w:rsid w:val="006C605A"/>
    <w:rsid w:val="006C67DA"/>
    <w:rsid w:val="006C6EED"/>
    <w:rsid w:val="006C6F76"/>
    <w:rsid w:val="006C709D"/>
    <w:rsid w:val="006C761C"/>
    <w:rsid w:val="006C783D"/>
    <w:rsid w:val="006C7C45"/>
    <w:rsid w:val="006C7CA6"/>
    <w:rsid w:val="006D02B9"/>
    <w:rsid w:val="006D06BA"/>
    <w:rsid w:val="006D0733"/>
    <w:rsid w:val="006D08E3"/>
    <w:rsid w:val="006D0D54"/>
    <w:rsid w:val="006D0D65"/>
    <w:rsid w:val="006D0E48"/>
    <w:rsid w:val="006D10CE"/>
    <w:rsid w:val="006D12AF"/>
    <w:rsid w:val="006D14A6"/>
    <w:rsid w:val="006D1603"/>
    <w:rsid w:val="006D1A44"/>
    <w:rsid w:val="006D2472"/>
    <w:rsid w:val="006D28CC"/>
    <w:rsid w:val="006D2F0C"/>
    <w:rsid w:val="006D45C5"/>
    <w:rsid w:val="006D48D7"/>
    <w:rsid w:val="006D4921"/>
    <w:rsid w:val="006D4B11"/>
    <w:rsid w:val="006D4CAC"/>
    <w:rsid w:val="006D4DEA"/>
    <w:rsid w:val="006D4E6C"/>
    <w:rsid w:val="006D53F8"/>
    <w:rsid w:val="006D562F"/>
    <w:rsid w:val="006D5699"/>
    <w:rsid w:val="006D5C60"/>
    <w:rsid w:val="006D5F2F"/>
    <w:rsid w:val="006D6AE3"/>
    <w:rsid w:val="006D711C"/>
    <w:rsid w:val="006D7262"/>
    <w:rsid w:val="006D72D5"/>
    <w:rsid w:val="006D7359"/>
    <w:rsid w:val="006D7584"/>
    <w:rsid w:val="006D75C6"/>
    <w:rsid w:val="006D778C"/>
    <w:rsid w:val="006D782B"/>
    <w:rsid w:val="006D78D1"/>
    <w:rsid w:val="006D7C1A"/>
    <w:rsid w:val="006D7D22"/>
    <w:rsid w:val="006D7D62"/>
    <w:rsid w:val="006D7DA7"/>
    <w:rsid w:val="006E056A"/>
    <w:rsid w:val="006E0862"/>
    <w:rsid w:val="006E0C5C"/>
    <w:rsid w:val="006E10E5"/>
    <w:rsid w:val="006E18CF"/>
    <w:rsid w:val="006E18D6"/>
    <w:rsid w:val="006E1B7F"/>
    <w:rsid w:val="006E1EF9"/>
    <w:rsid w:val="006E243A"/>
    <w:rsid w:val="006E24A3"/>
    <w:rsid w:val="006E2529"/>
    <w:rsid w:val="006E2A6A"/>
    <w:rsid w:val="006E2C8D"/>
    <w:rsid w:val="006E30EC"/>
    <w:rsid w:val="006E3122"/>
    <w:rsid w:val="006E3A8A"/>
    <w:rsid w:val="006E3B4C"/>
    <w:rsid w:val="006E3D8B"/>
    <w:rsid w:val="006E41B8"/>
    <w:rsid w:val="006E4D2B"/>
    <w:rsid w:val="006E4E2E"/>
    <w:rsid w:val="006E4F3A"/>
    <w:rsid w:val="006E588C"/>
    <w:rsid w:val="006E5B95"/>
    <w:rsid w:val="006E6070"/>
    <w:rsid w:val="006E645A"/>
    <w:rsid w:val="006E6615"/>
    <w:rsid w:val="006E6702"/>
    <w:rsid w:val="006E68B6"/>
    <w:rsid w:val="006E69BF"/>
    <w:rsid w:val="006E6CBC"/>
    <w:rsid w:val="006E6F8A"/>
    <w:rsid w:val="006E732A"/>
    <w:rsid w:val="006E74BD"/>
    <w:rsid w:val="006E7678"/>
    <w:rsid w:val="006F02F9"/>
    <w:rsid w:val="006F0A98"/>
    <w:rsid w:val="006F0C1A"/>
    <w:rsid w:val="006F0F57"/>
    <w:rsid w:val="006F0F93"/>
    <w:rsid w:val="006F0FE9"/>
    <w:rsid w:val="006F1027"/>
    <w:rsid w:val="006F1B06"/>
    <w:rsid w:val="006F20F0"/>
    <w:rsid w:val="006F210C"/>
    <w:rsid w:val="006F21E5"/>
    <w:rsid w:val="006F2265"/>
    <w:rsid w:val="006F2343"/>
    <w:rsid w:val="006F2646"/>
    <w:rsid w:val="006F2A71"/>
    <w:rsid w:val="006F2D7E"/>
    <w:rsid w:val="006F2E5C"/>
    <w:rsid w:val="006F2E99"/>
    <w:rsid w:val="006F2EA7"/>
    <w:rsid w:val="006F3323"/>
    <w:rsid w:val="006F35EB"/>
    <w:rsid w:val="006F3872"/>
    <w:rsid w:val="006F38F4"/>
    <w:rsid w:val="006F41D8"/>
    <w:rsid w:val="006F4206"/>
    <w:rsid w:val="006F4550"/>
    <w:rsid w:val="006F4661"/>
    <w:rsid w:val="006F477F"/>
    <w:rsid w:val="006F48E7"/>
    <w:rsid w:val="006F4926"/>
    <w:rsid w:val="006F4981"/>
    <w:rsid w:val="006F4A16"/>
    <w:rsid w:val="006F4BC5"/>
    <w:rsid w:val="006F4CC3"/>
    <w:rsid w:val="006F557B"/>
    <w:rsid w:val="006F56BA"/>
    <w:rsid w:val="006F57A5"/>
    <w:rsid w:val="006F58A1"/>
    <w:rsid w:val="006F5962"/>
    <w:rsid w:val="006F59DA"/>
    <w:rsid w:val="006F5A55"/>
    <w:rsid w:val="006F5CB1"/>
    <w:rsid w:val="006F5D46"/>
    <w:rsid w:val="006F5DFF"/>
    <w:rsid w:val="006F613C"/>
    <w:rsid w:val="006F6885"/>
    <w:rsid w:val="006F6944"/>
    <w:rsid w:val="006F6A41"/>
    <w:rsid w:val="006F7453"/>
    <w:rsid w:val="006F7751"/>
    <w:rsid w:val="006F792C"/>
    <w:rsid w:val="006F7977"/>
    <w:rsid w:val="006F7B62"/>
    <w:rsid w:val="006F7DFB"/>
    <w:rsid w:val="0070078C"/>
    <w:rsid w:val="00700878"/>
    <w:rsid w:val="00700DE6"/>
    <w:rsid w:val="00700E36"/>
    <w:rsid w:val="00701085"/>
    <w:rsid w:val="007014B4"/>
    <w:rsid w:val="007016A9"/>
    <w:rsid w:val="007019B7"/>
    <w:rsid w:val="00701DAC"/>
    <w:rsid w:val="00701DC2"/>
    <w:rsid w:val="00701FD7"/>
    <w:rsid w:val="0070202D"/>
    <w:rsid w:val="007023B3"/>
    <w:rsid w:val="007024E1"/>
    <w:rsid w:val="007025E3"/>
    <w:rsid w:val="007027C6"/>
    <w:rsid w:val="00702A20"/>
    <w:rsid w:val="00702B63"/>
    <w:rsid w:val="00703105"/>
    <w:rsid w:val="00703251"/>
    <w:rsid w:val="0070328B"/>
    <w:rsid w:val="007032E0"/>
    <w:rsid w:val="007032F0"/>
    <w:rsid w:val="0070339F"/>
    <w:rsid w:val="007039E2"/>
    <w:rsid w:val="00703A6C"/>
    <w:rsid w:val="00703B50"/>
    <w:rsid w:val="00703FAF"/>
    <w:rsid w:val="00704161"/>
    <w:rsid w:val="00704211"/>
    <w:rsid w:val="0070463E"/>
    <w:rsid w:val="007048E0"/>
    <w:rsid w:val="00704BBF"/>
    <w:rsid w:val="00704CC2"/>
    <w:rsid w:val="00704D42"/>
    <w:rsid w:val="00704FD6"/>
    <w:rsid w:val="00705004"/>
    <w:rsid w:val="0070549A"/>
    <w:rsid w:val="00705A29"/>
    <w:rsid w:val="00705CC1"/>
    <w:rsid w:val="00705EDA"/>
    <w:rsid w:val="0070607A"/>
    <w:rsid w:val="0070679F"/>
    <w:rsid w:val="007069A6"/>
    <w:rsid w:val="00706B91"/>
    <w:rsid w:val="007071C0"/>
    <w:rsid w:val="00707411"/>
    <w:rsid w:val="00707850"/>
    <w:rsid w:val="00707BB5"/>
    <w:rsid w:val="00707EC7"/>
    <w:rsid w:val="00707F36"/>
    <w:rsid w:val="00710255"/>
    <w:rsid w:val="007106C6"/>
    <w:rsid w:val="00710714"/>
    <w:rsid w:val="00710731"/>
    <w:rsid w:val="00710B2B"/>
    <w:rsid w:val="00710D0C"/>
    <w:rsid w:val="00710EAC"/>
    <w:rsid w:val="00710EC5"/>
    <w:rsid w:val="00711A87"/>
    <w:rsid w:val="00711CA5"/>
    <w:rsid w:val="00711D02"/>
    <w:rsid w:val="00711DA7"/>
    <w:rsid w:val="00712008"/>
    <w:rsid w:val="00712404"/>
    <w:rsid w:val="0071263C"/>
    <w:rsid w:val="00712A75"/>
    <w:rsid w:val="00712A76"/>
    <w:rsid w:val="00712C98"/>
    <w:rsid w:val="00712D1D"/>
    <w:rsid w:val="007131C9"/>
    <w:rsid w:val="007131D7"/>
    <w:rsid w:val="00713BF8"/>
    <w:rsid w:val="007142C7"/>
    <w:rsid w:val="00714846"/>
    <w:rsid w:val="00714A74"/>
    <w:rsid w:val="00714B96"/>
    <w:rsid w:val="00714D0C"/>
    <w:rsid w:val="00714E17"/>
    <w:rsid w:val="00714E9B"/>
    <w:rsid w:val="007152BD"/>
    <w:rsid w:val="0071547E"/>
    <w:rsid w:val="00715E14"/>
    <w:rsid w:val="00715ED6"/>
    <w:rsid w:val="007160C4"/>
    <w:rsid w:val="00716282"/>
    <w:rsid w:val="0071691F"/>
    <w:rsid w:val="00716B70"/>
    <w:rsid w:val="00716CBF"/>
    <w:rsid w:val="00716D2B"/>
    <w:rsid w:val="00717878"/>
    <w:rsid w:val="007179AD"/>
    <w:rsid w:val="007205D0"/>
    <w:rsid w:val="007206CE"/>
    <w:rsid w:val="007209D9"/>
    <w:rsid w:val="00720AEF"/>
    <w:rsid w:val="00720F24"/>
    <w:rsid w:val="007212BC"/>
    <w:rsid w:val="007215B6"/>
    <w:rsid w:val="00721B48"/>
    <w:rsid w:val="00721D15"/>
    <w:rsid w:val="00721D65"/>
    <w:rsid w:val="00721F9B"/>
    <w:rsid w:val="0072256D"/>
    <w:rsid w:val="00722702"/>
    <w:rsid w:val="00722B11"/>
    <w:rsid w:val="00722D80"/>
    <w:rsid w:val="00722EE2"/>
    <w:rsid w:val="00723803"/>
    <w:rsid w:val="007238AB"/>
    <w:rsid w:val="00723E19"/>
    <w:rsid w:val="00723FD7"/>
    <w:rsid w:val="00724176"/>
    <w:rsid w:val="007241F2"/>
    <w:rsid w:val="00724918"/>
    <w:rsid w:val="00724D46"/>
    <w:rsid w:val="00724E68"/>
    <w:rsid w:val="00725027"/>
    <w:rsid w:val="0072506C"/>
    <w:rsid w:val="007252E4"/>
    <w:rsid w:val="00725350"/>
    <w:rsid w:val="007255E7"/>
    <w:rsid w:val="00725A5B"/>
    <w:rsid w:val="007260FE"/>
    <w:rsid w:val="007263DE"/>
    <w:rsid w:val="00726EAA"/>
    <w:rsid w:val="00726F4B"/>
    <w:rsid w:val="0072745D"/>
    <w:rsid w:val="007274D8"/>
    <w:rsid w:val="00727DFC"/>
    <w:rsid w:val="00727E97"/>
    <w:rsid w:val="00727FE8"/>
    <w:rsid w:val="0073010C"/>
    <w:rsid w:val="00730715"/>
    <w:rsid w:val="00730838"/>
    <w:rsid w:val="007308D8"/>
    <w:rsid w:val="00730C76"/>
    <w:rsid w:val="00731206"/>
    <w:rsid w:val="007312B7"/>
    <w:rsid w:val="007314A7"/>
    <w:rsid w:val="00731613"/>
    <w:rsid w:val="00731D02"/>
    <w:rsid w:val="007320E5"/>
    <w:rsid w:val="007324DA"/>
    <w:rsid w:val="007326EF"/>
    <w:rsid w:val="007328AB"/>
    <w:rsid w:val="00732965"/>
    <w:rsid w:val="00732A31"/>
    <w:rsid w:val="0073304C"/>
    <w:rsid w:val="00733108"/>
    <w:rsid w:val="007332D2"/>
    <w:rsid w:val="007334B3"/>
    <w:rsid w:val="007336EE"/>
    <w:rsid w:val="0073382D"/>
    <w:rsid w:val="00733C39"/>
    <w:rsid w:val="007340A2"/>
    <w:rsid w:val="00734F38"/>
    <w:rsid w:val="0073506D"/>
    <w:rsid w:val="007354CE"/>
    <w:rsid w:val="00735875"/>
    <w:rsid w:val="007359AD"/>
    <w:rsid w:val="00735B4B"/>
    <w:rsid w:val="00735C37"/>
    <w:rsid w:val="007362B2"/>
    <w:rsid w:val="007363F1"/>
    <w:rsid w:val="00736504"/>
    <w:rsid w:val="0073651B"/>
    <w:rsid w:val="00736628"/>
    <w:rsid w:val="00736710"/>
    <w:rsid w:val="00736E09"/>
    <w:rsid w:val="007378AF"/>
    <w:rsid w:val="007379AB"/>
    <w:rsid w:val="00737D99"/>
    <w:rsid w:val="007401EC"/>
    <w:rsid w:val="00740364"/>
    <w:rsid w:val="00740623"/>
    <w:rsid w:val="00740A70"/>
    <w:rsid w:val="00740B55"/>
    <w:rsid w:val="00740CD4"/>
    <w:rsid w:val="00740CF6"/>
    <w:rsid w:val="00740EF5"/>
    <w:rsid w:val="007410CB"/>
    <w:rsid w:val="0074115C"/>
    <w:rsid w:val="007411A8"/>
    <w:rsid w:val="0074136C"/>
    <w:rsid w:val="00741650"/>
    <w:rsid w:val="00741712"/>
    <w:rsid w:val="0074178A"/>
    <w:rsid w:val="007417E7"/>
    <w:rsid w:val="00741CC5"/>
    <w:rsid w:val="00741F8F"/>
    <w:rsid w:val="0074215D"/>
    <w:rsid w:val="007427C9"/>
    <w:rsid w:val="00742AC3"/>
    <w:rsid w:val="00742C99"/>
    <w:rsid w:val="0074305A"/>
    <w:rsid w:val="00743085"/>
    <w:rsid w:val="0074362D"/>
    <w:rsid w:val="00743E7F"/>
    <w:rsid w:val="0074414A"/>
    <w:rsid w:val="0074461D"/>
    <w:rsid w:val="00745064"/>
    <w:rsid w:val="00745484"/>
    <w:rsid w:val="007454B5"/>
    <w:rsid w:val="00745654"/>
    <w:rsid w:val="007457FE"/>
    <w:rsid w:val="00745873"/>
    <w:rsid w:val="00745BFA"/>
    <w:rsid w:val="00745D39"/>
    <w:rsid w:val="007468D7"/>
    <w:rsid w:val="007469CE"/>
    <w:rsid w:val="00746C73"/>
    <w:rsid w:val="00747348"/>
    <w:rsid w:val="00747486"/>
    <w:rsid w:val="007474C4"/>
    <w:rsid w:val="0074757C"/>
    <w:rsid w:val="007476D7"/>
    <w:rsid w:val="00747893"/>
    <w:rsid w:val="00747958"/>
    <w:rsid w:val="00747990"/>
    <w:rsid w:val="00747A46"/>
    <w:rsid w:val="00747DA8"/>
    <w:rsid w:val="00747FFD"/>
    <w:rsid w:val="00750072"/>
    <w:rsid w:val="00750247"/>
    <w:rsid w:val="0075099C"/>
    <w:rsid w:val="00750BA1"/>
    <w:rsid w:val="00750F5A"/>
    <w:rsid w:val="007515F8"/>
    <w:rsid w:val="007517A3"/>
    <w:rsid w:val="0075183E"/>
    <w:rsid w:val="00752139"/>
    <w:rsid w:val="007521D7"/>
    <w:rsid w:val="007525F9"/>
    <w:rsid w:val="007528BC"/>
    <w:rsid w:val="00752BCC"/>
    <w:rsid w:val="00752BD1"/>
    <w:rsid w:val="00752C0D"/>
    <w:rsid w:val="00752ECC"/>
    <w:rsid w:val="00753426"/>
    <w:rsid w:val="0075362D"/>
    <w:rsid w:val="007539BE"/>
    <w:rsid w:val="00753DC6"/>
    <w:rsid w:val="00753FFB"/>
    <w:rsid w:val="007540FB"/>
    <w:rsid w:val="007543C1"/>
    <w:rsid w:val="007545BF"/>
    <w:rsid w:val="007545FA"/>
    <w:rsid w:val="007547D4"/>
    <w:rsid w:val="00754943"/>
    <w:rsid w:val="007549AA"/>
    <w:rsid w:val="00755099"/>
    <w:rsid w:val="0075558D"/>
    <w:rsid w:val="00757569"/>
    <w:rsid w:val="0075758F"/>
    <w:rsid w:val="00757696"/>
    <w:rsid w:val="00757C3C"/>
    <w:rsid w:val="00757E8C"/>
    <w:rsid w:val="00757FBE"/>
    <w:rsid w:val="0076021E"/>
    <w:rsid w:val="00760392"/>
    <w:rsid w:val="00760720"/>
    <w:rsid w:val="007609EB"/>
    <w:rsid w:val="00760C6B"/>
    <w:rsid w:val="007615CA"/>
    <w:rsid w:val="0076186B"/>
    <w:rsid w:val="00761BAC"/>
    <w:rsid w:val="00761C0D"/>
    <w:rsid w:val="00761FB0"/>
    <w:rsid w:val="00762199"/>
    <w:rsid w:val="007629A8"/>
    <w:rsid w:val="00762F7E"/>
    <w:rsid w:val="00763382"/>
    <w:rsid w:val="0076376E"/>
    <w:rsid w:val="00763935"/>
    <w:rsid w:val="00763C09"/>
    <w:rsid w:val="00763CA9"/>
    <w:rsid w:val="00763D81"/>
    <w:rsid w:val="00764271"/>
    <w:rsid w:val="00764740"/>
    <w:rsid w:val="00764F71"/>
    <w:rsid w:val="00764FA5"/>
    <w:rsid w:val="00765096"/>
    <w:rsid w:val="00765507"/>
    <w:rsid w:val="00765546"/>
    <w:rsid w:val="007658AA"/>
    <w:rsid w:val="0076590B"/>
    <w:rsid w:val="00765B34"/>
    <w:rsid w:val="0076606A"/>
    <w:rsid w:val="0076642F"/>
    <w:rsid w:val="007667B8"/>
    <w:rsid w:val="007669E2"/>
    <w:rsid w:val="007669E4"/>
    <w:rsid w:val="00766FF5"/>
    <w:rsid w:val="0076719D"/>
    <w:rsid w:val="007673D7"/>
    <w:rsid w:val="007673F7"/>
    <w:rsid w:val="0076779B"/>
    <w:rsid w:val="007678A3"/>
    <w:rsid w:val="007679F6"/>
    <w:rsid w:val="00767ECD"/>
    <w:rsid w:val="007703AA"/>
    <w:rsid w:val="007703F8"/>
    <w:rsid w:val="00770422"/>
    <w:rsid w:val="00770905"/>
    <w:rsid w:val="007709B7"/>
    <w:rsid w:val="00770A0B"/>
    <w:rsid w:val="00770C5F"/>
    <w:rsid w:val="0077184D"/>
    <w:rsid w:val="00771CE2"/>
    <w:rsid w:val="00771DC9"/>
    <w:rsid w:val="007720DB"/>
    <w:rsid w:val="007720F0"/>
    <w:rsid w:val="007726DC"/>
    <w:rsid w:val="00772921"/>
    <w:rsid w:val="00772A31"/>
    <w:rsid w:val="00772F13"/>
    <w:rsid w:val="00772F21"/>
    <w:rsid w:val="007738B3"/>
    <w:rsid w:val="00773E76"/>
    <w:rsid w:val="00774608"/>
    <w:rsid w:val="007746F5"/>
    <w:rsid w:val="00775304"/>
    <w:rsid w:val="007757B9"/>
    <w:rsid w:val="00775A2F"/>
    <w:rsid w:val="00775B78"/>
    <w:rsid w:val="00775BA3"/>
    <w:rsid w:val="00775C9B"/>
    <w:rsid w:val="00776192"/>
    <w:rsid w:val="007767F0"/>
    <w:rsid w:val="00776EB3"/>
    <w:rsid w:val="00776FB4"/>
    <w:rsid w:val="0077731D"/>
    <w:rsid w:val="007774E3"/>
    <w:rsid w:val="0077792F"/>
    <w:rsid w:val="007779D9"/>
    <w:rsid w:val="00777EA1"/>
    <w:rsid w:val="00780346"/>
    <w:rsid w:val="00780BC8"/>
    <w:rsid w:val="00780F23"/>
    <w:rsid w:val="0078149C"/>
    <w:rsid w:val="007814C8"/>
    <w:rsid w:val="007816D2"/>
    <w:rsid w:val="007819E9"/>
    <w:rsid w:val="00781B50"/>
    <w:rsid w:val="00781E35"/>
    <w:rsid w:val="007820D7"/>
    <w:rsid w:val="0078215E"/>
    <w:rsid w:val="007822DC"/>
    <w:rsid w:val="00782396"/>
    <w:rsid w:val="00782C81"/>
    <w:rsid w:val="00782CF2"/>
    <w:rsid w:val="00782E6D"/>
    <w:rsid w:val="0078329B"/>
    <w:rsid w:val="007832F1"/>
    <w:rsid w:val="0078355D"/>
    <w:rsid w:val="00783789"/>
    <w:rsid w:val="00783E94"/>
    <w:rsid w:val="00784AA1"/>
    <w:rsid w:val="007854E7"/>
    <w:rsid w:val="007856C8"/>
    <w:rsid w:val="0078572B"/>
    <w:rsid w:val="00785E57"/>
    <w:rsid w:val="00786AF7"/>
    <w:rsid w:val="00786C7D"/>
    <w:rsid w:val="007871F7"/>
    <w:rsid w:val="00787229"/>
    <w:rsid w:val="007872C4"/>
    <w:rsid w:val="00787617"/>
    <w:rsid w:val="00787953"/>
    <w:rsid w:val="00790020"/>
    <w:rsid w:val="00790775"/>
    <w:rsid w:val="00790DBF"/>
    <w:rsid w:val="0079107F"/>
    <w:rsid w:val="00791162"/>
    <w:rsid w:val="007915C9"/>
    <w:rsid w:val="00791B11"/>
    <w:rsid w:val="00791BC8"/>
    <w:rsid w:val="007920BF"/>
    <w:rsid w:val="007921F8"/>
    <w:rsid w:val="007922EA"/>
    <w:rsid w:val="00792920"/>
    <w:rsid w:val="007929ED"/>
    <w:rsid w:val="00792B79"/>
    <w:rsid w:val="007930BA"/>
    <w:rsid w:val="00793293"/>
    <w:rsid w:val="00793365"/>
    <w:rsid w:val="00793B0D"/>
    <w:rsid w:val="00793FE2"/>
    <w:rsid w:val="00794025"/>
    <w:rsid w:val="0079407C"/>
    <w:rsid w:val="0079415A"/>
    <w:rsid w:val="00794618"/>
    <w:rsid w:val="00794946"/>
    <w:rsid w:val="007949E1"/>
    <w:rsid w:val="00794B13"/>
    <w:rsid w:val="00794D8C"/>
    <w:rsid w:val="00795018"/>
    <w:rsid w:val="00795270"/>
    <w:rsid w:val="0079533E"/>
    <w:rsid w:val="007957CB"/>
    <w:rsid w:val="00795C35"/>
    <w:rsid w:val="00795C5F"/>
    <w:rsid w:val="00795FF0"/>
    <w:rsid w:val="00796042"/>
    <w:rsid w:val="007965D1"/>
    <w:rsid w:val="00796950"/>
    <w:rsid w:val="007969A2"/>
    <w:rsid w:val="00796D14"/>
    <w:rsid w:val="00796FA5"/>
    <w:rsid w:val="007973A7"/>
    <w:rsid w:val="00797870"/>
    <w:rsid w:val="007978FD"/>
    <w:rsid w:val="0079798D"/>
    <w:rsid w:val="00797AD6"/>
    <w:rsid w:val="00797BE6"/>
    <w:rsid w:val="007A0253"/>
    <w:rsid w:val="007A0BAF"/>
    <w:rsid w:val="007A1583"/>
    <w:rsid w:val="007A1A18"/>
    <w:rsid w:val="007A21DE"/>
    <w:rsid w:val="007A22BC"/>
    <w:rsid w:val="007A23B2"/>
    <w:rsid w:val="007A29B6"/>
    <w:rsid w:val="007A2B6B"/>
    <w:rsid w:val="007A2C17"/>
    <w:rsid w:val="007A2F9C"/>
    <w:rsid w:val="007A3341"/>
    <w:rsid w:val="007A3788"/>
    <w:rsid w:val="007A3AB1"/>
    <w:rsid w:val="007A3D13"/>
    <w:rsid w:val="007A3E18"/>
    <w:rsid w:val="007A43EC"/>
    <w:rsid w:val="007A49BD"/>
    <w:rsid w:val="007A49F5"/>
    <w:rsid w:val="007A4AD6"/>
    <w:rsid w:val="007A4B77"/>
    <w:rsid w:val="007A4D1F"/>
    <w:rsid w:val="007A56D1"/>
    <w:rsid w:val="007A5E79"/>
    <w:rsid w:val="007A6034"/>
    <w:rsid w:val="007A608D"/>
    <w:rsid w:val="007A6309"/>
    <w:rsid w:val="007A6367"/>
    <w:rsid w:val="007A6382"/>
    <w:rsid w:val="007A63B1"/>
    <w:rsid w:val="007A676F"/>
    <w:rsid w:val="007A6C78"/>
    <w:rsid w:val="007A708E"/>
    <w:rsid w:val="007A7155"/>
    <w:rsid w:val="007A7158"/>
    <w:rsid w:val="007A7170"/>
    <w:rsid w:val="007A73A5"/>
    <w:rsid w:val="007A7452"/>
    <w:rsid w:val="007A7980"/>
    <w:rsid w:val="007A7CA8"/>
    <w:rsid w:val="007A7FC9"/>
    <w:rsid w:val="007B01B6"/>
    <w:rsid w:val="007B0676"/>
    <w:rsid w:val="007B0746"/>
    <w:rsid w:val="007B09B6"/>
    <w:rsid w:val="007B09EE"/>
    <w:rsid w:val="007B0B82"/>
    <w:rsid w:val="007B0FC3"/>
    <w:rsid w:val="007B1693"/>
    <w:rsid w:val="007B185C"/>
    <w:rsid w:val="007B2366"/>
    <w:rsid w:val="007B25D3"/>
    <w:rsid w:val="007B334E"/>
    <w:rsid w:val="007B3F9D"/>
    <w:rsid w:val="007B4188"/>
    <w:rsid w:val="007B4284"/>
    <w:rsid w:val="007B4642"/>
    <w:rsid w:val="007B48B9"/>
    <w:rsid w:val="007B4905"/>
    <w:rsid w:val="007B4B67"/>
    <w:rsid w:val="007B4B8D"/>
    <w:rsid w:val="007B4C88"/>
    <w:rsid w:val="007B506D"/>
    <w:rsid w:val="007B53EC"/>
    <w:rsid w:val="007B58CF"/>
    <w:rsid w:val="007B5B51"/>
    <w:rsid w:val="007B6258"/>
    <w:rsid w:val="007B6541"/>
    <w:rsid w:val="007B65A0"/>
    <w:rsid w:val="007B65C9"/>
    <w:rsid w:val="007B6673"/>
    <w:rsid w:val="007B6D26"/>
    <w:rsid w:val="007B6EC7"/>
    <w:rsid w:val="007B7617"/>
    <w:rsid w:val="007B788B"/>
    <w:rsid w:val="007C089C"/>
    <w:rsid w:val="007C0BCB"/>
    <w:rsid w:val="007C0CB4"/>
    <w:rsid w:val="007C0FEE"/>
    <w:rsid w:val="007C1233"/>
    <w:rsid w:val="007C12AF"/>
    <w:rsid w:val="007C1652"/>
    <w:rsid w:val="007C1950"/>
    <w:rsid w:val="007C2383"/>
    <w:rsid w:val="007C25EC"/>
    <w:rsid w:val="007C2AFD"/>
    <w:rsid w:val="007C2E57"/>
    <w:rsid w:val="007C33F3"/>
    <w:rsid w:val="007C3A44"/>
    <w:rsid w:val="007C3B41"/>
    <w:rsid w:val="007C3C2C"/>
    <w:rsid w:val="007C3DEA"/>
    <w:rsid w:val="007C423F"/>
    <w:rsid w:val="007C4247"/>
    <w:rsid w:val="007C458B"/>
    <w:rsid w:val="007C460D"/>
    <w:rsid w:val="007C49FC"/>
    <w:rsid w:val="007C4C62"/>
    <w:rsid w:val="007C4C7B"/>
    <w:rsid w:val="007C4E41"/>
    <w:rsid w:val="007C52D4"/>
    <w:rsid w:val="007C536A"/>
    <w:rsid w:val="007C5B0E"/>
    <w:rsid w:val="007C5E85"/>
    <w:rsid w:val="007C636C"/>
    <w:rsid w:val="007C6956"/>
    <w:rsid w:val="007C6C0F"/>
    <w:rsid w:val="007C6EE0"/>
    <w:rsid w:val="007C6EEB"/>
    <w:rsid w:val="007C6F83"/>
    <w:rsid w:val="007C72A4"/>
    <w:rsid w:val="007C769F"/>
    <w:rsid w:val="007D02B3"/>
    <w:rsid w:val="007D07A9"/>
    <w:rsid w:val="007D092E"/>
    <w:rsid w:val="007D0A7E"/>
    <w:rsid w:val="007D0CFA"/>
    <w:rsid w:val="007D12C0"/>
    <w:rsid w:val="007D1B16"/>
    <w:rsid w:val="007D1F27"/>
    <w:rsid w:val="007D2120"/>
    <w:rsid w:val="007D2E56"/>
    <w:rsid w:val="007D31A8"/>
    <w:rsid w:val="007D32B0"/>
    <w:rsid w:val="007D37C9"/>
    <w:rsid w:val="007D3ACA"/>
    <w:rsid w:val="007D3B09"/>
    <w:rsid w:val="007D4759"/>
    <w:rsid w:val="007D4CA7"/>
    <w:rsid w:val="007D4D23"/>
    <w:rsid w:val="007D4DA7"/>
    <w:rsid w:val="007D4FD9"/>
    <w:rsid w:val="007D52E2"/>
    <w:rsid w:val="007D53CF"/>
    <w:rsid w:val="007D53EB"/>
    <w:rsid w:val="007D54BE"/>
    <w:rsid w:val="007D5642"/>
    <w:rsid w:val="007D5836"/>
    <w:rsid w:val="007D590C"/>
    <w:rsid w:val="007D5DD4"/>
    <w:rsid w:val="007D6050"/>
    <w:rsid w:val="007D628D"/>
    <w:rsid w:val="007D767F"/>
    <w:rsid w:val="007D7994"/>
    <w:rsid w:val="007D7DA0"/>
    <w:rsid w:val="007E0331"/>
    <w:rsid w:val="007E06CF"/>
    <w:rsid w:val="007E0885"/>
    <w:rsid w:val="007E096E"/>
    <w:rsid w:val="007E0D0B"/>
    <w:rsid w:val="007E0DC0"/>
    <w:rsid w:val="007E1249"/>
    <w:rsid w:val="007E14C2"/>
    <w:rsid w:val="007E1617"/>
    <w:rsid w:val="007E1808"/>
    <w:rsid w:val="007E1940"/>
    <w:rsid w:val="007E1959"/>
    <w:rsid w:val="007E1D69"/>
    <w:rsid w:val="007E1D7E"/>
    <w:rsid w:val="007E21CB"/>
    <w:rsid w:val="007E234E"/>
    <w:rsid w:val="007E2AB2"/>
    <w:rsid w:val="007E2E88"/>
    <w:rsid w:val="007E2EF6"/>
    <w:rsid w:val="007E2F2E"/>
    <w:rsid w:val="007E2FD1"/>
    <w:rsid w:val="007E3234"/>
    <w:rsid w:val="007E3597"/>
    <w:rsid w:val="007E3616"/>
    <w:rsid w:val="007E410D"/>
    <w:rsid w:val="007E449B"/>
    <w:rsid w:val="007E47B5"/>
    <w:rsid w:val="007E4A5B"/>
    <w:rsid w:val="007E4FD2"/>
    <w:rsid w:val="007E51A5"/>
    <w:rsid w:val="007E5226"/>
    <w:rsid w:val="007E5298"/>
    <w:rsid w:val="007E52B0"/>
    <w:rsid w:val="007E5AD0"/>
    <w:rsid w:val="007E6324"/>
    <w:rsid w:val="007E64C8"/>
    <w:rsid w:val="007E6732"/>
    <w:rsid w:val="007E683B"/>
    <w:rsid w:val="007E6A1F"/>
    <w:rsid w:val="007E6B6C"/>
    <w:rsid w:val="007E6D8D"/>
    <w:rsid w:val="007E6DAF"/>
    <w:rsid w:val="007E72B5"/>
    <w:rsid w:val="007E752E"/>
    <w:rsid w:val="007E765E"/>
    <w:rsid w:val="007E76EA"/>
    <w:rsid w:val="007E7BBC"/>
    <w:rsid w:val="007E7ED3"/>
    <w:rsid w:val="007F047B"/>
    <w:rsid w:val="007F050F"/>
    <w:rsid w:val="007F09C8"/>
    <w:rsid w:val="007F0CDD"/>
    <w:rsid w:val="007F1335"/>
    <w:rsid w:val="007F17DC"/>
    <w:rsid w:val="007F1885"/>
    <w:rsid w:val="007F1A52"/>
    <w:rsid w:val="007F2035"/>
    <w:rsid w:val="007F267A"/>
    <w:rsid w:val="007F2B9D"/>
    <w:rsid w:val="007F3615"/>
    <w:rsid w:val="007F3733"/>
    <w:rsid w:val="007F3AFB"/>
    <w:rsid w:val="007F3E8C"/>
    <w:rsid w:val="007F415C"/>
    <w:rsid w:val="007F4464"/>
    <w:rsid w:val="007F476C"/>
    <w:rsid w:val="007F4D2D"/>
    <w:rsid w:val="007F4DDC"/>
    <w:rsid w:val="007F51AF"/>
    <w:rsid w:val="007F5612"/>
    <w:rsid w:val="007F5743"/>
    <w:rsid w:val="007F5CD3"/>
    <w:rsid w:val="007F5D2A"/>
    <w:rsid w:val="007F5EE8"/>
    <w:rsid w:val="007F60CF"/>
    <w:rsid w:val="007F63D7"/>
    <w:rsid w:val="007F67BE"/>
    <w:rsid w:val="007F6D85"/>
    <w:rsid w:val="007F6DF9"/>
    <w:rsid w:val="007F6FFD"/>
    <w:rsid w:val="007F725A"/>
    <w:rsid w:val="007F731A"/>
    <w:rsid w:val="007F7651"/>
    <w:rsid w:val="007F796E"/>
    <w:rsid w:val="007F79C8"/>
    <w:rsid w:val="007F7F44"/>
    <w:rsid w:val="008001AE"/>
    <w:rsid w:val="0080026A"/>
    <w:rsid w:val="0080028E"/>
    <w:rsid w:val="008008C3"/>
    <w:rsid w:val="00800BC3"/>
    <w:rsid w:val="00800DB6"/>
    <w:rsid w:val="00800F02"/>
    <w:rsid w:val="0080115D"/>
    <w:rsid w:val="008015D9"/>
    <w:rsid w:val="008018C4"/>
    <w:rsid w:val="00801BFC"/>
    <w:rsid w:val="00801E5C"/>
    <w:rsid w:val="008028EF"/>
    <w:rsid w:val="00802A7F"/>
    <w:rsid w:val="00802AC9"/>
    <w:rsid w:val="0080319F"/>
    <w:rsid w:val="00803F30"/>
    <w:rsid w:val="008040D0"/>
    <w:rsid w:val="008043B1"/>
    <w:rsid w:val="008044C1"/>
    <w:rsid w:val="008044E3"/>
    <w:rsid w:val="00804CE5"/>
    <w:rsid w:val="0080522B"/>
    <w:rsid w:val="0080596E"/>
    <w:rsid w:val="008059DD"/>
    <w:rsid w:val="00805B98"/>
    <w:rsid w:val="008065A8"/>
    <w:rsid w:val="008067F5"/>
    <w:rsid w:val="00806EAB"/>
    <w:rsid w:val="00806F7A"/>
    <w:rsid w:val="008073FD"/>
    <w:rsid w:val="00807722"/>
    <w:rsid w:val="0080796C"/>
    <w:rsid w:val="00807E49"/>
    <w:rsid w:val="00810341"/>
    <w:rsid w:val="0081034D"/>
    <w:rsid w:val="0081037D"/>
    <w:rsid w:val="00810776"/>
    <w:rsid w:val="008109C3"/>
    <w:rsid w:val="00810A38"/>
    <w:rsid w:val="008114C9"/>
    <w:rsid w:val="00811889"/>
    <w:rsid w:val="008118B5"/>
    <w:rsid w:val="00811DA4"/>
    <w:rsid w:val="008121E6"/>
    <w:rsid w:val="0081228D"/>
    <w:rsid w:val="00812ACC"/>
    <w:rsid w:val="00812CC2"/>
    <w:rsid w:val="008130DB"/>
    <w:rsid w:val="00813633"/>
    <w:rsid w:val="00813C85"/>
    <w:rsid w:val="0081403D"/>
    <w:rsid w:val="00814209"/>
    <w:rsid w:val="00814229"/>
    <w:rsid w:val="00814408"/>
    <w:rsid w:val="00814519"/>
    <w:rsid w:val="008146A9"/>
    <w:rsid w:val="00814799"/>
    <w:rsid w:val="00814881"/>
    <w:rsid w:val="00814AB9"/>
    <w:rsid w:val="00814FC6"/>
    <w:rsid w:val="0081534E"/>
    <w:rsid w:val="0081534F"/>
    <w:rsid w:val="008158B4"/>
    <w:rsid w:val="008165CA"/>
    <w:rsid w:val="008168B8"/>
    <w:rsid w:val="00816A08"/>
    <w:rsid w:val="008171B2"/>
    <w:rsid w:val="008174D6"/>
    <w:rsid w:val="00817DF6"/>
    <w:rsid w:val="00820007"/>
    <w:rsid w:val="008203E3"/>
    <w:rsid w:val="008203EC"/>
    <w:rsid w:val="00820505"/>
    <w:rsid w:val="0082059D"/>
    <w:rsid w:val="00820943"/>
    <w:rsid w:val="00820A65"/>
    <w:rsid w:val="00820DE9"/>
    <w:rsid w:val="00820EAB"/>
    <w:rsid w:val="00820ED9"/>
    <w:rsid w:val="00820F0F"/>
    <w:rsid w:val="0082106F"/>
    <w:rsid w:val="00821092"/>
    <w:rsid w:val="00821095"/>
    <w:rsid w:val="008212F0"/>
    <w:rsid w:val="008218EA"/>
    <w:rsid w:val="00821AF4"/>
    <w:rsid w:val="00821B0D"/>
    <w:rsid w:val="008220F5"/>
    <w:rsid w:val="00822219"/>
    <w:rsid w:val="008228E4"/>
    <w:rsid w:val="0082297E"/>
    <w:rsid w:val="00822BC0"/>
    <w:rsid w:val="00823180"/>
    <w:rsid w:val="0082362C"/>
    <w:rsid w:val="008236FB"/>
    <w:rsid w:val="008254B1"/>
    <w:rsid w:val="008257DE"/>
    <w:rsid w:val="008259F4"/>
    <w:rsid w:val="00825CD2"/>
    <w:rsid w:val="0082630F"/>
    <w:rsid w:val="008269A8"/>
    <w:rsid w:val="008269C2"/>
    <w:rsid w:val="00826D0F"/>
    <w:rsid w:val="00826D11"/>
    <w:rsid w:val="00827666"/>
    <w:rsid w:val="00827B55"/>
    <w:rsid w:val="00827BAF"/>
    <w:rsid w:val="008300A4"/>
    <w:rsid w:val="00830301"/>
    <w:rsid w:val="008304DF"/>
    <w:rsid w:val="00830545"/>
    <w:rsid w:val="00830563"/>
    <w:rsid w:val="008306C0"/>
    <w:rsid w:val="00831027"/>
    <w:rsid w:val="0083115F"/>
    <w:rsid w:val="0083158F"/>
    <w:rsid w:val="00831787"/>
    <w:rsid w:val="00831808"/>
    <w:rsid w:val="008318A2"/>
    <w:rsid w:val="00831C93"/>
    <w:rsid w:val="00831DC6"/>
    <w:rsid w:val="008321C6"/>
    <w:rsid w:val="008321C7"/>
    <w:rsid w:val="0083244B"/>
    <w:rsid w:val="008329CA"/>
    <w:rsid w:val="00832A1F"/>
    <w:rsid w:val="00832E82"/>
    <w:rsid w:val="0083388C"/>
    <w:rsid w:val="00833C38"/>
    <w:rsid w:val="00833F02"/>
    <w:rsid w:val="0083400C"/>
    <w:rsid w:val="00834205"/>
    <w:rsid w:val="008344A9"/>
    <w:rsid w:val="0083451B"/>
    <w:rsid w:val="0083461B"/>
    <w:rsid w:val="008349E8"/>
    <w:rsid w:val="00834A79"/>
    <w:rsid w:val="00835597"/>
    <w:rsid w:val="0083569E"/>
    <w:rsid w:val="008356FC"/>
    <w:rsid w:val="0083583A"/>
    <w:rsid w:val="00835ACB"/>
    <w:rsid w:val="00835ADB"/>
    <w:rsid w:val="008364C0"/>
    <w:rsid w:val="00836650"/>
    <w:rsid w:val="008368CD"/>
    <w:rsid w:val="0083729A"/>
    <w:rsid w:val="0083753D"/>
    <w:rsid w:val="008376A4"/>
    <w:rsid w:val="008379DA"/>
    <w:rsid w:val="00837CC5"/>
    <w:rsid w:val="0084007D"/>
    <w:rsid w:val="00840620"/>
    <w:rsid w:val="00840739"/>
    <w:rsid w:val="00841140"/>
    <w:rsid w:val="00841149"/>
    <w:rsid w:val="00841316"/>
    <w:rsid w:val="00841397"/>
    <w:rsid w:val="0084145C"/>
    <w:rsid w:val="00841A87"/>
    <w:rsid w:val="00841B1A"/>
    <w:rsid w:val="00841C93"/>
    <w:rsid w:val="0084226A"/>
    <w:rsid w:val="00842B78"/>
    <w:rsid w:val="00843125"/>
    <w:rsid w:val="0084312A"/>
    <w:rsid w:val="00843274"/>
    <w:rsid w:val="00843314"/>
    <w:rsid w:val="00843406"/>
    <w:rsid w:val="00843724"/>
    <w:rsid w:val="00843C45"/>
    <w:rsid w:val="008441F4"/>
    <w:rsid w:val="008443DF"/>
    <w:rsid w:val="0084483B"/>
    <w:rsid w:val="00844D3F"/>
    <w:rsid w:val="008452E8"/>
    <w:rsid w:val="00845403"/>
    <w:rsid w:val="00845535"/>
    <w:rsid w:val="008463D1"/>
    <w:rsid w:val="00847323"/>
    <w:rsid w:val="008473F2"/>
    <w:rsid w:val="0084743F"/>
    <w:rsid w:val="00850657"/>
    <w:rsid w:val="00850A38"/>
    <w:rsid w:val="0085142B"/>
    <w:rsid w:val="008517BE"/>
    <w:rsid w:val="008519AD"/>
    <w:rsid w:val="008527EA"/>
    <w:rsid w:val="00852BB1"/>
    <w:rsid w:val="00852D4D"/>
    <w:rsid w:val="00852DAE"/>
    <w:rsid w:val="00852F2E"/>
    <w:rsid w:val="008536D1"/>
    <w:rsid w:val="00853999"/>
    <w:rsid w:val="00853ED8"/>
    <w:rsid w:val="00854543"/>
    <w:rsid w:val="00854593"/>
    <w:rsid w:val="0085460D"/>
    <w:rsid w:val="00855032"/>
    <w:rsid w:val="008552B2"/>
    <w:rsid w:val="0085531C"/>
    <w:rsid w:val="00855459"/>
    <w:rsid w:val="008558C9"/>
    <w:rsid w:val="008567C3"/>
    <w:rsid w:val="008568B5"/>
    <w:rsid w:val="00856F53"/>
    <w:rsid w:val="0085708A"/>
    <w:rsid w:val="0085735C"/>
    <w:rsid w:val="0085746D"/>
    <w:rsid w:val="00857CAA"/>
    <w:rsid w:val="00857D13"/>
    <w:rsid w:val="00857F1F"/>
    <w:rsid w:val="00860177"/>
    <w:rsid w:val="008601CF"/>
    <w:rsid w:val="008607E7"/>
    <w:rsid w:val="00860A74"/>
    <w:rsid w:val="00860CB5"/>
    <w:rsid w:val="00860F9A"/>
    <w:rsid w:val="00861553"/>
    <w:rsid w:val="00861DD4"/>
    <w:rsid w:val="008622A5"/>
    <w:rsid w:val="008623F1"/>
    <w:rsid w:val="008626DD"/>
    <w:rsid w:val="00862840"/>
    <w:rsid w:val="00862C18"/>
    <w:rsid w:val="00862C5F"/>
    <w:rsid w:val="00862E4D"/>
    <w:rsid w:val="00862EAE"/>
    <w:rsid w:val="008637D4"/>
    <w:rsid w:val="00863E7D"/>
    <w:rsid w:val="00864130"/>
    <w:rsid w:val="008649E2"/>
    <w:rsid w:val="008649E8"/>
    <w:rsid w:val="00864E41"/>
    <w:rsid w:val="008653AC"/>
    <w:rsid w:val="00865A34"/>
    <w:rsid w:val="00865A98"/>
    <w:rsid w:val="00865C65"/>
    <w:rsid w:val="00865DF8"/>
    <w:rsid w:val="00865EB3"/>
    <w:rsid w:val="00865F60"/>
    <w:rsid w:val="0086603B"/>
    <w:rsid w:val="008664EA"/>
    <w:rsid w:val="00866728"/>
    <w:rsid w:val="008667F0"/>
    <w:rsid w:val="0086686E"/>
    <w:rsid w:val="00866A90"/>
    <w:rsid w:val="00866F57"/>
    <w:rsid w:val="00867874"/>
    <w:rsid w:val="00867A27"/>
    <w:rsid w:val="00867E5E"/>
    <w:rsid w:val="00870334"/>
    <w:rsid w:val="0087085C"/>
    <w:rsid w:val="00870E34"/>
    <w:rsid w:val="00870E42"/>
    <w:rsid w:val="0087116F"/>
    <w:rsid w:val="0087139B"/>
    <w:rsid w:val="0087140E"/>
    <w:rsid w:val="0087155C"/>
    <w:rsid w:val="008717F9"/>
    <w:rsid w:val="00871A06"/>
    <w:rsid w:val="00871A61"/>
    <w:rsid w:val="00871CE1"/>
    <w:rsid w:val="008721A7"/>
    <w:rsid w:val="00872233"/>
    <w:rsid w:val="0087245B"/>
    <w:rsid w:val="008728BD"/>
    <w:rsid w:val="00872959"/>
    <w:rsid w:val="00872A16"/>
    <w:rsid w:val="00872B81"/>
    <w:rsid w:val="00872EC1"/>
    <w:rsid w:val="008733CA"/>
    <w:rsid w:val="008739B4"/>
    <w:rsid w:val="00873B19"/>
    <w:rsid w:val="00873E09"/>
    <w:rsid w:val="00873F49"/>
    <w:rsid w:val="008746E7"/>
    <w:rsid w:val="008746ED"/>
    <w:rsid w:val="00874742"/>
    <w:rsid w:val="00874A53"/>
    <w:rsid w:val="00874CF5"/>
    <w:rsid w:val="00875229"/>
    <w:rsid w:val="00875727"/>
    <w:rsid w:val="00875768"/>
    <w:rsid w:val="00875876"/>
    <w:rsid w:val="0087588E"/>
    <w:rsid w:val="00875C50"/>
    <w:rsid w:val="00876121"/>
    <w:rsid w:val="008765FF"/>
    <w:rsid w:val="008768B5"/>
    <w:rsid w:val="008768EE"/>
    <w:rsid w:val="00876B21"/>
    <w:rsid w:val="00876D6E"/>
    <w:rsid w:val="00876FEA"/>
    <w:rsid w:val="0087757C"/>
    <w:rsid w:val="00877748"/>
    <w:rsid w:val="008778B2"/>
    <w:rsid w:val="00877B57"/>
    <w:rsid w:val="00877C02"/>
    <w:rsid w:val="00877D7B"/>
    <w:rsid w:val="00877F1C"/>
    <w:rsid w:val="00877F24"/>
    <w:rsid w:val="00880048"/>
    <w:rsid w:val="00880078"/>
    <w:rsid w:val="008801B7"/>
    <w:rsid w:val="00880374"/>
    <w:rsid w:val="00880468"/>
    <w:rsid w:val="008804BD"/>
    <w:rsid w:val="008808DA"/>
    <w:rsid w:val="00880AD9"/>
    <w:rsid w:val="00880AE3"/>
    <w:rsid w:val="0088161E"/>
    <w:rsid w:val="0088186F"/>
    <w:rsid w:val="00881C70"/>
    <w:rsid w:val="0088202F"/>
    <w:rsid w:val="008821B3"/>
    <w:rsid w:val="00882443"/>
    <w:rsid w:val="0088268F"/>
    <w:rsid w:val="008826FE"/>
    <w:rsid w:val="008828D4"/>
    <w:rsid w:val="00882AA1"/>
    <w:rsid w:val="00882DA9"/>
    <w:rsid w:val="00882F55"/>
    <w:rsid w:val="008832CE"/>
    <w:rsid w:val="0088392B"/>
    <w:rsid w:val="00883C9C"/>
    <w:rsid w:val="00883EB0"/>
    <w:rsid w:val="00883F38"/>
    <w:rsid w:val="0088445D"/>
    <w:rsid w:val="008847D0"/>
    <w:rsid w:val="008849D2"/>
    <w:rsid w:val="00884CDD"/>
    <w:rsid w:val="008850A8"/>
    <w:rsid w:val="00885186"/>
    <w:rsid w:val="00885506"/>
    <w:rsid w:val="00885818"/>
    <w:rsid w:val="008859FF"/>
    <w:rsid w:val="00885AD8"/>
    <w:rsid w:val="00885C70"/>
    <w:rsid w:val="00885C78"/>
    <w:rsid w:val="00886241"/>
    <w:rsid w:val="0088635D"/>
    <w:rsid w:val="00886678"/>
    <w:rsid w:val="008867BF"/>
    <w:rsid w:val="008867FC"/>
    <w:rsid w:val="00886ABE"/>
    <w:rsid w:val="008870E7"/>
    <w:rsid w:val="008872F9"/>
    <w:rsid w:val="0088767A"/>
    <w:rsid w:val="00887A68"/>
    <w:rsid w:val="00887AFD"/>
    <w:rsid w:val="00887D69"/>
    <w:rsid w:val="0089002C"/>
    <w:rsid w:val="008902A8"/>
    <w:rsid w:val="00890347"/>
    <w:rsid w:val="008903AC"/>
    <w:rsid w:val="00890779"/>
    <w:rsid w:val="00890829"/>
    <w:rsid w:val="00890CBE"/>
    <w:rsid w:val="00890EED"/>
    <w:rsid w:val="00891191"/>
    <w:rsid w:val="0089129A"/>
    <w:rsid w:val="008912AC"/>
    <w:rsid w:val="00891A68"/>
    <w:rsid w:val="00892101"/>
    <w:rsid w:val="00892868"/>
    <w:rsid w:val="00892C6B"/>
    <w:rsid w:val="00892FEA"/>
    <w:rsid w:val="00893203"/>
    <w:rsid w:val="00893247"/>
    <w:rsid w:val="00893338"/>
    <w:rsid w:val="00893551"/>
    <w:rsid w:val="0089356F"/>
    <w:rsid w:val="008942AE"/>
    <w:rsid w:val="00894516"/>
    <w:rsid w:val="00894849"/>
    <w:rsid w:val="00894A89"/>
    <w:rsid w:val="00894A99"/>
    <w:rsid w:val="0089531C"/>
    <w:rsid w:val="00895559"/>
    <w:rsid w:val="00895DBA"/>
    <w:rsid w:val="00896379"/>
    <w:rsid w:val="00896CBC"/>
    <w:rsid w:val="00896E3D"/>
    <w:rsid w:val="008970E0"/>
    <w:rsid w:val="00897337"/>
    <w:rsid w:val="00897452"/>
    <w:rsid w:val="008975A9"/>
    <w:rsid w:val="008979C6"/>
    <w:rsid w:val="008979E5"/>
    <w:rsid w:val="00897A83"/>
    <w:rsid w:val="00897D08"/>
    <w:rsid w:val="00897DDC"/>
    <w:rsid w:val="00897F8A"/>
    <w:rsid w:val="008A066D"/>
    <w:rsid w:val="008A06C6"/>
    <w:rsid w:val="008A0C60"/>
    <w:rsid w:val="008A14E1"/>
    <w:rsid w:val="008A176D"/>
    <w:rsid w:val="008A1814"/>
    <w:rsid w:val="008A19EA"/>
    <w:rsid w:val="008A2410"/>
    <w:rsid w:val="008A277E"/>
    <w:rsid w:val="008A2C0F"/>
    <w:rsid w:val="008A2D28"/>
    <w:rsid w:val="008A3072"/>
    <w:rsid w:val="008A31C2"/>
    <w:rsid w:val="008A3480"/>
    <w:rsid w:val="008A3627"/>
    <w:rsid w:val="008A392B"/>
    <w:rsid w:val="008A3B10"/>
    <w:rsid w:val="008A3E4F"/>
    <w:rsid w:val="008A4CD2"/>
    <w:rsid w:val="008A4D15"/>
    <w:rsid w:val="008A4E3B"/>
    <w:rsid w:val="008A51AA"/>
    <w:rsid w:val="008A54FC"/>
    <w:rsid w:val="008A5CB3"/>
    <w:rsid w:val="008A6049"/>
    <w:rsid w:val="008A6074"/>
    <w:rsid w:val="008A62EC"/>
    <w:rsid w:val="008A636B"/>
    <w:rsid w:val="008A6748"/>
    <w:rsid w:val="008A68CC"/>
    <w:rsid w:val="008A70E6"/>
    <w:rsid w:val="008A7355"/>
    <w:rsid w:val="008A7418"/>
    <w:rsid w:val="008A7558"/>
    <w:rsid w:val="008A7A84"/>
    <w:rsid w:val="008A7FD9"/>
    <w:rsid w:val="008B0127"/>
    <w:rsid w:val="008B069F"/>
    <w:rsid w:val="008B0A40"/>
    <w:rsid w:val="008B0A99"/>
    <w:rsid w:val="008B0AB1"/>
    <w:rsid w:val="008B0DF7"/>
    <w:rsid w:val="008B0EE8"/>
    <w:rsid w:val="008B0F6A"/>
    <w:rsid w:val="008B3138"/>
    <w:rsid w:val="008B33A9"/>
    <w:rsid w:val="008B36AF"/>
    <w:rsid w:val="008B3844"/>
    <w:rsid w:val="008B3C3B"/>
    <w:rsid w:val="008B4590"/>
    <w:rsid w:val="008B49A5"/>
    <w:rsid w:val="008B4B24"/>
    <w:rsid w:val="008B4BEE"/>
    <w:rsid w:val="008B4D4B"/>
    <w:rsid w:val="008B4D95"/>
    <w:rsid w:val="008B4F32"/>
    <w:rsid w:val="008B503F"/>
    <w:rsid w:val="008B530C"/>
    <w:rsid w:val="008B539F"/>
    <w:rsid w:val="008B59AC"/>
    <w:rsid w:val="008B5B49"/>
    <w:rsid w:val="008B5B83"/>
    <w:rsid w:val="008B5C0D"/>
    <w:rsid w:val="008B5CE2"/>
    <w:rsid w:val="008B5D35"/>
    <w:rsid w:val="008B623E"/>
    <w:rsid w:val="008B6916"/>
    <w:rsid w:val="008B6E98"/>
    <w:rsid w:val="008B7063"/>
    <w:rsid w:val="008B7310"/>
    <w:rsid w:val="008B7735"/>
    <w:rsid w:val="008B79E8"/>
    <w:rsid w:val="008B7C31"/>
    <w:rsid w:val="008B7D51"/>
    <w:rsid w:val="008C0224"/>
    <w:rsid w:val="008C05DD"/>
    <w:rsid w:val="008C14A3"/>
    <w:rsid w:val="008C170A"/>
    <w:rsid w:val="008C18E9"/>
    <w:rsid w:val="008C198B"/>
    <w:rsid w:val="008C1A02"/>
    <w:rsid w:val="008C1A65"/>
    <w:rsid w:val="008C1B29"/>
    <w:rsid w:val="008C1B2A"/>
    <w:rsid w:val="008C1F28"/>
    <w:rsid w:val="008C1F70"/>
    <w:rsid w:val="008C22B3"/>
    <w:rsid w:val="008C24DD"/>
    <w:rsid w:val="008C2681"/>
    <w:rsid w:val="008C27C8"/>
    <w:rsid w:val="008C2D57"/>
    <w:rsid w:val="008C2D73"/>
    <w:rsid w:val="008C30A8"/>
    <w:rsid w:val="008C3943"/>
    <w:rsid w:val="008C4321"/>
    <w:rsid w:val="008C4BD5"/>
    <w:rsid w:val="008C4D45"/>
    <w:rsid w:val="008C533B"/>
    <w:rsid w:val="008C5559"/>
    <w:rsid w:val="008C597E"/>
    <w:rsid w:val="008C5D32"/>
    <w:rsid w:val="008C61BB"/>
    <w:rsid w:val="008C6497"/>
    <w:rsid w:val="008C6519"/>
    <w:rsid w:val="008C671F"/>
    <w:rsid w:val="008C69C0"/>
    <w:rsid w:val="008C6A40"/>
    <w:rsid w:val="008C700D"/>
    <w:rsid w:val="008C79B6"/>
    <w:rsid w:val="008C7AB0"/>
    <w:rsid w:val="008C7B6D"/>
    <w:rsid w:val="008D029C"/>
    <w:rsid w:val="008D0486"/>
    <w:rsid w:val="008D0552"/>
    <w:rsid w:val="008D0705"/>
    <w:rsid w:val="008D0759"/>
    <w:rsid w:val="008D08B0"/>
    <w:rsid w:val="008D0CD1"/>
    <w:rsid w:val="008D0CDB"/>
    <w:rsid w:val="008D0E7D"/>
    <w:rsid w:val="008D122F"/>
    <w:rsid w:val="008D17D9"/>
    <w:rsid w:val="008D22D9"/>
    <w:rsid w:val="008D22E5"/>
    <w:rsid w:val="008D287F"/>
    <w:rsid w:val="008D29C7"/>
    <w:rsid w:val="008D29D3"/>
    <w:rsid w:val="008D2AB9"/>
    <w:rsid w:val="008D2E22"/>
    <w:rsid w:val="008D2E79"/>
    <w:rsid w:val="008D3403"/>
    <w:rsid w:val="008D3677"/>
    <w:rsid w:val="008D3692"/>
    <w:rsid w:val="008D3706"/>
    <w:rsid w:val="008D38C5"/>
    <w:rsid w:val="008D3D15"/>
    <w:rsid w:val="008D3EFB"/>
    <w:rsid w:val="008D46F2"/>
    <w:rsid w:val="008D47C3"/>
    <w:rsid w:val="008D4B86"/>
    <w:rsid w:val="008D4BD7"/>
    <w:rsid w:val="008D4BF7"/>
    <w:rsid w:val="008D5187"/>
    <w:rsid w:val="008D5BD4"/>
    <w:rsid w:val="008D5E12"/>
    <w:rsid w:val="008D5F59"/>
    <w:rsid w:val="008D6205"/>
    <w:rsid w:val="008D65F1"/>
    <w:rsid w:val="008D674C"/>
    <w:rsid w:val="008D6B69"/>
    <w:rsid w:val="008D6EC9"/>
    <w:rsid w:val="008D721D"/>
    <w:rsid w:val="008D795D"/>
    <w:rsid w:val="008D7AA2"/>
    <w:rsid w:val="008E0115"/>
    <w:rsid w:val="008E0667"/>
    <w:rsid w:val="008E08C5"/>
    <w:rsid w:val="008E0BE2"/>
    <w:rsid w:val="008E0DA6"/>
    <w:rsid w:val="008E110E"/>
    <w:rsid w:val="008E121D"/>
    <w:rsid w:val="008E1342"/>
    <w:rsid w:val="008E1F60"/>
    <w:rsid w:val="008E2109"/>
    <w:rsid w:val="008E25A2"/>
    <w:rsid w:val="008E25EF"/>
    <w:rsid w:val="008E3932"/>
    <w:rsid w:val="008E3F56"/>
    <w:rsid w:val="008E4368"/>
    <w:rsid w:val="008E45BC"/>
    <w:rsid w:val="008E484D"/>
    <w:rsid w:val="008E4B6E"/>
    <w:rsid w:val="008E4E30"/>
    <w:rsid w:val="008E56D6"/>
    <w:rsid w:val="008E5B8F"/>
    <w:rsid w:val="008E5C3B"/>
    <w:rsid w:val="008E678B"/>
    <w:rsid w:val="008E6A98"/>
    <w:rsid w:val="008E6CA0"/>
    <w:rsid w:val="008E6EE0"/>
    <w:rsid w:val="008E7120"/>
    <w:rsid w:val="008E75B6"/>
    <w:rsid w:val="008E7659"/>
    <w:rsid w:val="008E7666"/>
    <w:rsid w:val="008E7995"/>
    <w:rsid w:val="008E7B4B"/>
    <w:rsid w:val="008E7BF7"/>
    <w:rsid w:val="008E7C09"/>
    <w:rsid w:val="008E7C2D"/>
    <w:rsid w:val="008E7E8D"/>
    <w:rsid w:val="008E7F34"/>
    <w:rsid w:val="008F030D"/>
    <w:rsid w:val="008F07A2"/>
    <w:rsid w:val="008F0A06"/>
    <w:rsid w:val="008F1032"/>
    <w:rsid w:val="008F1205"/>
    <w:rsid w:val="008F1429"/>
    <w:rsid w:val="008F150E"/>
    <w:rsid w:val="008F17CE"/>
    <w:rsid w:val="008F1C25"/>
    <w:rsid w:val="008F23AA"/>
    <w:rsid w:val="008F297B"/>
    <w:rsid w:val="008F3009"/>
    <w:rsid w:val="008F3153"/>
    <w:rsid w:val="008F3192"/>
    <w:rsid w:val="008F3335"/>
    <w:rsid w:val="008F335B"/>
    <w:rsid w:val="008F3423"/>
    <w:rsid w:val="008F3465"/>
    <w:rsid w:val="008F367B"/>
    <w:rsid w:val="008F38F2"/>
    <w:rsid w:val="008F3992"/>
    <w:rsid w:val="008F3A46"/>
    <w:rsid w:val="008F3BB3"/>
    <w:rsid w:val="008F3DCF"/>
    <w:rsid w:val="008F4038"/>
    <w:rsid w:val="008F4098"/>
    <w:rsid w:val="008F409A"/>
    <w:rsid w:val="008F410E"/>
    <w:rsid w:val="008F434D"/>
    <w:rsid w:val="008F4426"/>
    <w:rsid w:val="008F4EEF"/>
    <w:rsid w:val="008F56B5"/>
    <w:rsid w:val="008F5894"/>
    <w:rsid w:val="008F5F5D"/>
    <w:rsid w:val="008F616A"/>
    <w:rsid w:val="008F63D2"/>
    <w:rsid w:val="008F66C7"/>
    <w:rsid w:val="008F6BDF"/>
    <w:rsid w:val="008F6DDE"/>
    <w:rsid w:val="008F72BE"/>
    <w:rsid w:val="008F731A"/>
    <w:rsid w:val="008F749E"/>
    <w:rsid w:val="008F7542"/>
    <w:rsid w:val="008F75A7"/>
    <w:rsid w:val="008F7956"/>
    <w:rsid w:val="008F7965"/>
    <w:rsid w:val="008F7B11"/>
    <w:rsid w:val="0090004B"/>
    <w:rsid w:val="009006E7"/>
    <w:rsid w:val="009008D3"/>
    <w:rsid w:val="00900BBB"/>
    <w:rsid w:val="00900E8C"/>
    <w:rsid w:val="009010D3"/>
    <w:rsid w:val="00901395"/>
    <w:rsid w:val="00901598"/>
    <w:rsid w:val="00901B8C"/>
    <w:rsid w:val="00901EBA"/>
    <w:rsid w:val="00901FE8"/>
    <w:rsid w:val="009021E8"/>
    <w:rsid w:val="0090257C"/>
    <w:rsid w:val="00902619"/>
    <w:rsid w:val="00902655"/>
    <w:rsid w:val="0090295A"/>
    <w:rsid w:val="00902D52"/>
    <w:rsid w:val="00903087"/>
    <w:rsid w:val="009032DF"/>
    <w:rsid w:val="00903408"/>
    <w:rsid w:val="00903507"/>
    <w:rsid w:val="00903836"/>
    <w:rsid w:val="00903B71"/>
    <w:rsid w:val="00903BA4"/>
    <w:rsid w:val="00903C22"/>
    <w:rsid w:val="00903D51"/>
    <w:rsid w:val="009040E2"/>
    <w:rsid w:val="009043EA"/>
    <w:rsid w:val="00904621"/>
    <w:rsid w:val="0090467C"/>
    <w:rsid w:val="00904B66"/>
    <w:rsid w:val="00904D6C"/>
    <w:rsid w:val="00905012"/>
    <w:rsid w:val="00905357"/>
    <w:rsid w:val="00905972"/>
    <w:rsid w:val="009061D1"/>
    <w:rsid w:val="00907038"/>
    <w:rsid w:val="0090725B"/>
    <w:rsid w:val="0090782E"/>
    <w:rsid w:val="009079B2"/>
    <w:rsid w:val="009079B5"/>
    <w:rsid w:val="00907A66"/>
    <w:rsid w:val="00907D79"/>
    <w:rsid w:val="009100F8"/>
    <w:rsid w:val="009106DD"/>
    <w:rsid w:val="00910926"/>
    <w:rsid w:val="00910A1D"/>
    <w:rsid w:val="00911041"/>
    <w:rsid w:val="00911392"/>
    <w:rsid w:val="00911950"/>
    <w:rsid w:val="00912050"/>
    <w:rsid w:val="0091219A"/>
    <w:rsid w:val="009123FE"/>
    <w:rsid w:val="00912798"/>
    <w:rsid w:val="00912916"/>
    <w:rsid w:val="00912AD3"/>
    <w:rsid w:val="0091358D"/>
    <w:rsid w:val="0091384D"/>
    <w:rsid w:val="00913A43"/>
    <w:rsid w:val="00913B21"/>
    <w:rsid w:val="00913D8A"/>
    <w:rsid w:val="00913FA2"/>
    <w:rsid w:val="009142CC"/>
    <w:rsid w:val="00914E25"/>
    <w:rsid w:val="00915035"/>
    <w:rsid w:val="00915392"/>
    <w:rsid w:val="009156B0"/>
    <w:rsid w:val="00915770"/>
    <w:rsid w:val="0091654F"/>
    <w:rsid w:val="009167B6"/>
    <w:rsid w:val="00916960"/>
    <w:rsid w:val="00916BCD"/>
    <w:rsid w:val="00917025"/>
    <w:rsid w:val="0091741D"/>
    <w:rsid w:val="0092014E"/>
    <w:rsid w:val="0092057D"/>
    <w:rsid w:val="00920A85"/>
    <w:rsid w:val="00920CFB"/>
    <w:rsid w:val="00920DD9"/>
    <w:rsid w:val="00921341"/>
    <w:rsid w:val="00921CE7"/>
    <w:rsid w:val="00921E06"/>
    <w:rsid w:val="0092215A"/>
    <w:rsid w:val="0092249C"/>
    <w:rsid w:val="00922774"/>
    <w:rsid w:val="0092282A"/>
    <w:rsid w:val="00922BD7"/>
    <w:rsid w:val="00922F3C"/>
    <w:rsid w:val="0092318C"/>
    <w:rsid w:val="00923452"/>
    <w:rsid w:val="00923467"/>
    <w:rsid w:val="0092365B"/>
    <w:rsid w:val="00923721"/>
    <w:rsid w:val="009237E7"/>
    <w:rsid w:val="00923951"/>
    <w:rsid w:val="00923BCC"/>
    <w:rsid w:val="00923BD3"/>
    <w:rsid w:val="00924409"/>
    <w:rsid w:val="00924822"/>
    <w:rsid w:val="009250A2"/>
    <w:rsid w:val="00926579"/>
    <w:rsid w:val="0092670A"/>
    <w:rsid w:val="00926C5B"/>
    <w:rsid w:val="0092752B"/>
    <w:rsid w:val="009277F6"/>
    <w:rsid w:val="009302E1"/>
    <w:rsid w:val="00930384"/>
    <w:rsid w:val="009308A7"/>
    <w:rsid w:val="00930976"/>
    <w:rsid w:val="00930A84"/>
    <w:rsid w:val="00930AE3"/>
    <w:rsid w:val="009310BB"/>
    <w:rsid w:val="0093113A"/>
    <w:rsid w:val="009312EE"/>
    <w:rsid w:val="009314F4"/>
    <w:rsid w:val="00931890"/>
    <w:rsid w:val="00931EA5"/>
    <w:rsid w:val="00932267"/>
    <w:rsid w:val="009327A9"/>
    <w:rsid w:val="009328CD"/>
    <w:rsid w:val="009328EA"/>
    <w:rsid w:val="00932AC9"/>
    <w:rsid w:val="00932B2F"/>
    <w:rsid w:val="00932D2D"/>
    <w:rsid w:val="00932F26"/>
    <w:rsid w:val="00933099"/>
    <w:rsid w:val="009335FD"/>
    <w:rsid w:val="00933661"/>
    <w:rsid w:val="00933C46"/>
    <w:rsid w:val="00933FB7"/>
    <w:rsid w:val="00934216"/>
    <w:rsid w:val="00934226"/>
    <w:rsid w:val="00934943"/>
    <w:rsid w:val="0093494D"/>
    <w:rsid w:val="00934C9A"/>
    <w:rsid w:val="00934D4A"/>
    <w:rsid w:val="0093519D"/>
    <w:rsid w:val="0093560F"/>
    <w:rsid w:val="00935664"/>
    <w:rsid w:val="009361C0"/>
    <w:rsid w:val="0093639F"/>
    <w:rsid w:val="009365D3"/>
    <w:rsid w:val="00936A6F"/>
    <w:rsid w:val="00936CA7"/>
    <w:rsid w:val="00936F2C"/>
    <w:rsid w:val="009371EB"/>
    <w:rsid w:val="009372D5"/>
    <w:rsid w:val="0093745A"/>
    <w:rsid w:val="00937917"/>
    <w:rsid w:val="00937998"/>
    <w:rsid w:val="00937A3B"/>
    <w:rsid w:val="009401BC"/>
    <w:rsid w:val="009404B8"/>
    <w:rsid w:val="00940650"/>
    <w:rsid w:val="00940AB6"/>
    <w:rsid w:val="00940B37"/>
    <w:rsid w:val="00940D7C"/>
    <w:rsid w:val="009411B7"/>
    <w:rsid w:val="0094190C"/>
    <w:rsid w:val="00941C13"/>
    <w:rsid w:val="00941C26"/>
    <w:rsid w:val="00941CB7"/>
    <w:rsid w:val="00941E85"/>
    <w:rsid w:val="00942957"/>
    <w:rsid w:val="00942DC2"/>
    <w:rsid w:val="00942DFC"/>
    <w:rsid w:val="00942E17"/>
    <w:rsid w:val="0094306B"/>
    <w:rsid w:val="00943331"/>
    <w:rsid w:val="00943426"/>
    <w:rsid w:val="009434AD"/>
    <w:rsid w:val="00943537"/>
    <w:rsid w:val="0094355C"/>
    <w:rsid w:val="0094373C"/>
    <w:rsid w:val="00943A1F"/>
    <w:rsid w:val="00943BCB"/>
    <w:rsid w:val="009446A4"/>
    <w:rsid w:val="00944A68"/>
    <w:rsid w:val="00944A7E"/>
    <w:rsid w:val="00944A90"/>
    <w:rsid w:val="00944B8D"/>
    <w:rsid w:val="00944B98"/>
    <w:rsid w:val="00944DB7"/>
    <w:rsid w:val="00944E0B"/>
    <w:rsid w:val="00944EEF"/>
    <w:rsid w:val="009452B2"/>
    <w:rsid w:val="009452BD"/>
    <w:rsid w:val="009455A1"/>
    <w:rsid w:val="00945638"/>
    <w:rsid w:val="0094563F"/>
    <w:rsid w:val="00945723"/>
    <w:rsid w:val="00945C99"/>
    <w:rsid w:val="009466ED"/>
    <w:rsid w:val="009466FB"/>
    <w:rsid w:val="00947D51"/>
    <w:rsid w:val="00947F51"/>
    <w:rsid w:val="00947F52"/>
    <w:rsid w:val="0095046F"/>
    <w:rsid w:val="009512F3"/>
    <w:rsid w:val="009518EC"/>
    <w:rsid w:val="00951ADA"/>
    <w:rsid w:val="00951CB5"/>
    <w:rsid w:val="0095220E"/>
    <w:rsid w:val="009527EC"/>
    <w:rsid w:val="00952853"/>
    <w:rsid w:val="00952933"/>
    <w:rsid w:val="0095302C"/>
    <w:rsid w:val="009534A9"/>
    <w:rsid w:val="009535D1"/>
    <w:rsid w:val="00953791"/>
    <w:rsid w:val="00953868"/>
    <w:rsid w:val="00953BDE"/>
    <w:rsid w:val="00954AB5"/>
    <w:rsid w:val="00954B01"/>
    <w:rsid w:val="00954F88"/>
    <w:rsid w:val="00955243"/>
    <w:rsid w:val="009555BB"/>
    <w:rsid w:val="00955A71"/>
    <w:rsid w:val="00955C88"/>
    <w:rsid w:val="00955D7B"/>
    <w:rsid w:val="00955D7F"/>
    <w:rsid w:val="00955F24"/>
    <w:rsid w:val="00956543"/>
    <w:rsid w:val="00956708"/>
    <w:rsid w:val="00956C98"/>
    <w:rsid w:val="009570AE"/>
    <w:rsid w:val="0095735B"/>
    <w:rsid w:val="009573E4"/>
    <w:rsid w:val="0095758B"/>
    <w:rsid w:val="00957761"/>
    <w:rsid w:val="00957AF7"/>
    <w:rsid w:val="00957FE2"/>
    <w:rsid w:val="00960630"/>
    <w:rsid w:val="00960A22"/>
    <w:rsid w:val="00960F22"/>
    <w:rsid w:val="0096150B"/>
    <w:rsid w:val="009615A5"/>
    <w:rsid w:val="00961CC5"/>
    <w:rsid w:val="00961D52"/>
    <w:rsid w:val="00961DB8"/>
    <w:rsid w:val="0096205B"/>
    <w:rsid w:val="00962553"/>
    <w:rsid w:val="00962DC7"/>
    <w:rsid w:val="0096304D"/>
    <w:rsid w:val="0096319D"/>
    <w:rsid w:val="0096330F"/>
    <w:rsid w:val="009635C5"/>
    <w:rsid w:val="009637EB"/>
    <w:rsid w:val="0096393B"/>
    <w:rsid w:val="00963A1F"/>
    <w:rsid w:val="00963BD3"/>
    <w:rsid w:val="00963C9F"/>
    <w:rsid w:val="00963E8A"/>
    <w:rsid w:val="00964031"/>
    <w:rsid w:val="00964090"/>
    <w:rsid w:val="009640E3"/>
    <w:rsid w:val="00964789"/>
    <w:rsid w:val="00964A24"/>
    <w:rsid w:val="00964AA3"/>
    <w:rsid w:val="00964C15"/>
    <w:rsid w:val="009650C7"/>
    <w:rsid w:val="00965D43"/>
    <w:rsid w:val="00965D9D"/>
    <w:rsid w:val="00965DF8"/>
    <w:rsid w:val="009661A0"/>
    <w:rsid w:val="009668B0"/>
    <w:rsid w:val="00966988"/>
    <w:rsid w:val="00966BC4"/>
    <w:rsid w:val="00966C44"/>
    <w:rsid w:val="00966CB4"/>
    <w:rsid w:val="00966FF5"/>
    <w:rsid w:val="0096706C"/>
    <w:rsid w:val="009675C9"/>
    <w:rsid w:val="00967646"/>
    <w:rsid w:val="00967995"/>
    <w:rsid w:val="00967B16"/>
    <w:rsid w:val="00967B67"/>
    <w:rsid w:val="00967DF3"/>
    <w:rsid w:val="00970195"/>
    <w:rsid w:val="00970280"/>
    <w:rsid w:val="009703B6"/>
    <w:rsid w:val="009704B9"/>
    <w:rsid w:val="00970B0A"/>
    <w:rsid w:val="00970FA2"/>
    <w:rsid w:val="0097139B"/>
    <w:rsid w:val="0097144B"/>
    <w:rsid w:val="009715C7"/>
    <w:rsid w:val="009718B3"/>
    <w:rsid w:val="00971AB3"/>
    <w:rsid w:val="00971B76"/>
    <w:rsid w:val="00971F8C"/>
    <w:rsid w:val="0097210C"/>
    <w:rsid w:val="00972377"/>
    <w:rsid w:val="009728D5"/>
    <w:rsid w:val="00972BC6"/>
    <w:rsid w:val="00972E35"/>
    <w:rsid w:val="00974020"/>
    <w:rsid w:val="0097453E"/>
    <w:rsid w:val="00974E4A"/>
    <w:rsid w:val="00974FC5"/>
    <w:rsid w:val="009750DE"/>
    <w:rsid w:val="00975143"/>
    <w:rsid w:val="00975E7F"/>
    <w:rsid w:val="00975FA6"/>
    <w:rsid w:val="00976080"/>
    <w:rsid w:val="009760D0"/>
    <w:rsid w:val="00976965"/>
    <w:rsid w:val="00976A0D"/>
    <w:rsid w:val="00976B9A"/>
    <w:rsid w:val="009777DC"/>
    <w:rsid w:val="009805D2"/>
    <w:rsid w:val="00980D9E"/>
    <w:rsid w:val="00980E8A"/>
    <w:rsid w:val="009812AA"/>
    <w:rsid w:val="0098178C"/>
    <w:rsid w:val="00982306"/>
    <w:rsid w:val="0098237B"/>
    <w:rsid w:val="00982404"/>
    <w:rsid w:val="0098260C"/>
    <w:rsid w:val="0098261C"/>
    <w:rsid w:val="00982794"/>
    <w:rsid w:val="00982F6F"/>
    <w:rsid w:val="0098333C"/>
    <w:rsid w:val="0098390D"/>
    <w:rsid w:val="00983988"/>
    <w:rsid w:val="00983A0B"/>
    <w:rsid w:val="00983AA6"/>
    <w:rsid w:val="00983E52"/>
    <w:rsid w:val="00983FA4"/>
    <w:rsid w:val="009841E1"/>
    <w:rsid w:val="009842B3"/>
    <w:rsid w:val="0098437D"/>
    <w:rsid w:val="0098439B"/>
    <w:rsid w:val="00984AE3"/>
    <w:rsid w:val="00984C00"/>
    <w:rsid w:val="0098568C"/>
    <w:rsid w:val="00985A9D"/>
    <w:rsid w:val="00985BAE"/>
    <w:rsid w:val="00985E81"/>
    <w:rsid w:val="00985FEC"/>
    <w:rsid w:val="009864AA"/>
    <w:rsid w:val="009866D5"/>
    <w:rsid w:val="00986894"/>
    <w:rsid w:val="009868EB"/>
    <w:rsid w:val="009868FA"/>
    <w:rsid w:val="00986B07"/>
    <w:rsid w:val="00986F54"/>
    <w:rsid w:val="00987026"/>
    <w:rsid w:val="00987394"/>
    <w:rsid w:val="0098746F"/>
    <w:rsid w:val="00987598"/>
    <w:rsid w:val="00987992"/>
    <w:rsid w:val="009879EB"/>
    <w:rsid w:val="0099002C"/>
    <w:rsid w:val="0099042B"/>
    <w:rsid w:val="009904CE"/>
    <w:rsid w:val="00990D8E"/>
    <w:rsid w:val="00990E8B"/>
    <w:rsid w:val="00990EC4"/>
    <w:rsid w:val="00991365"/>
    <w:rsid w:val="00991614"/>
    <w:rsid w:val="009917CA"/>
    <w:rsid w:val="00991D9E"/>
    <w:rsid w:val="00991FE6"/>
    <w:rsid w:val="00992098"/>
    <w:rsid w:val="00992359"/>
    <w:rsid w:val="00992673"/>
    <w:rsid w:val="009926AB"/>
    <w:rsid w:val="00992A8B"/>
    <w:rsid w:val="00992BB7"/>
    <w:rsid w:val="00992EC9"/>
    <w:rsid w:val="00992F3F"/>
    <w:rsid w:val="00993102"/>
    <w:rsid w:val="009935E3"/>
    <w:rsid w:val="009935F2"/>
    <w:rsid w:val="00993732"/>
    <w:rsid w:val="009937B4"/>
    <w:rsid w:val="00993BC9"/>
    <w:rsid w:val="00993DBF"/>
    <w:rsid w:val="00994980"/>
    <w:rsid w:val="00994A70"/>
    <w:rsid w:val="00994B8D"/>
    <w:rsid w:val="00994D80"/>
    <w:rsid w:val="00994ED6"/>
    <w:rsid w:val="009951A7"/>
    <w:rsid w:val="00995456"/>
    <w:rsid w:val="009957CD"/>
    <w:rsid w:val="00995A5E"/>
    <w:rsid w:val="00995C48"/>
    <w:rsid w:val="00996002"/>
    <w:rsid w:val="0099694D"/>
    <w:rsid w:val="009969B2"/>
    <w:rsid w:val="00997882"/>
    <w:rsid w:val="009978E9"/>
    <w:rsid w:val="009A010C"/>
    <w:rsid w:val="009A036E"/>
    <w:rsid w:val="009A0DE4"/>
    <w:rsid w:val="009A1455"/>
    <w:rsid w:val="009A154C"/>
    <w:rsid w:val="009A1899"/>
    <w:rsid w:val="009A18FF"/>
    <w:rsid w:val="009A1BD8"/>
    <w:rsid w:val="009A1ED0"/>
    <w:rsid w:val="009A1F3B"/>
    <w:rsid w:val="009A1FC8"/>
    <w:rsid w:val="009A242D"/>
    <w:rsid w:val="009A2A6C"/>
    <w:rsid w:val="009A2B08"/>
    <w:rsid w:val="009A2D35"/>
    <w:rsid w:val="009A31EF"/>
    <w:rsid w:val="009A3B8C"/>
    <w:rsid w:val="009A3BB3"/>
    <w:rsid w:val="009A3D59"/>
    <w:rsid w:val="009A47AF"/>
    <w:rsid w:val="009A4888"/>
    <w:rsid w:val="009A48BF"/>
    <w:rsid w:val="009A4D72"/>
    <w:rsid w:val="009A5432"/>
    <w:rsid w:val="009A57BA"/>
    <w:rsid w:val="009A57EA"/>
    <w:rsid w:val="009A5CA9"/>
    <w:rsid w:val="009A5CC1"/>
    <w:rsid w:val="009A5E11"/>
    <w:rsid w:val="009A5E69"/>
    <w:rsid w:val="009A5FA9"/>
    <w:rsid w:val="009A626F"/>
    <w:rsid w:val="009A62AA"/>
    <w:rsid w:val="009A63EF"/>
    <w:rsid w:val="009A6A19"/>
    <w:rsid w:val="009A6EBA"/>
    <w:rsid w:val="009A700E"/>
    <w:rsid w:val="009A7010"/>
    <w:rsid w:val="009A7371"/>
    <w:rsid w:val="009A77EC"/>
    <w:rsid w:val="009A7CE2"/>
    <w:rsid w:val="009B0277"/>
    <w:rsid w:val="009B0675"/>
    <w:rsid w:val="009B1679"/>
    <w:rsid w:val="009B171C"/>
    <w:rsid w:val="009B17DA"/>
    <w:rsid w:val="009B1BED"/>
    <w:rsid w:val="009B1C2A"/>
    <w:rsid w:val="009B1CF9"/>
    <w:rsid w:val="009B210F"/>
    <w:rsid w:val="009B2658"/>
    <w:rsid w:val="009B2A3C"/>
    <w:rsid w:val="009B2B1B"/>
    <w:rsid w:val="009B2BA0"/>
    <w:rsid w:val="009B2BC6"/>
    <w:rsid w:val="009B2E9F"/>
    <w:rsid w:val="009B3224"/>
    <w:rsid w:val="009B36AA"/>
    <w:rsid w:val="009B3B80"/>
    <w:rsid w:val="009B3C67"/>
    <w:rsid w:val="009B3DFB"/>
    <w:rsid w:val="009B3FE0"/>
    <w:rsid w:val="009B4107"/>
    <w:rsid w:val="009B4187"/>
    <w:rsid w:val="009B41A1"/>
    <w:rsid w:val="009B43AA"/>
    <w:rsid w:val="009B44FF"/>
    <w:rsid w:val="009B471B"/>
    <w:rsid w:val="009B4863"/>
    <w:rsid w:val="009B4BA5"/>
    <w:rsid w:val="009B4F08"/>
    <w:rsid w:val="009B5CC2"/>
    <w:rsid w:val="009B65D6"/>
    <w:rsid w:val="009B7183"/>
    <w:rsid w:val="009B73EB"/>
    <w:rsid w:val="009B74BD"/>
    <w:rsid w:val="009B7681"/>
    <w:rsid w:val="009B78DA"/>
    <w:rsid w:val="009B7A14"/>
    <w:rsid w:val="009B7F06"/>
    <w:rsid w:val="009C02E6"/>
    <w:rsid w:val="009C0434"/>
    <w:rsid w:val="009C04CE"/>
    <w:rsid w:val="009C0974"/>
    <w:rsid w:val="009C0BAB"/>
    <w:rsid w:val="009C0DBA"/>
    <w:rsid w:val="009C1021"/>
    <w:rsid w:val="009C1381"/>
    <w:rsid w:val="009C13EB"/>
    <w:rsid w:val="009C14BA"/>
    <w:rsid w:val="009C14BD"/>
    <w:rsid w:val="009C1621"/>
    <w:rsid w:val="009C1B92"/>
    <w:rsid w:val="009C1ECB"/>
    <w:rsid w:val="009C20B2"/>
    <w:rsid w:val="009C21E9"/>
    <w:rsid w:val="009C26E6"/>
    <w:rsid w:val="009C2BDE"/>
    <w:rsid w:val="009C320A"/>
    <w:rsid w:val="009C32D9"/>
    <w:rsid w:val="009C34AB"/>
    <w:rsid w:val="009C3A8F"/>
    <w:rsid w:val="009C3B26"/>
    <w:rsid w:val="009C3BD7"/>
    <w:rsid w:val="009C3F95"/>
    <w:rsid w:val="009C429C"/>
    <w:rsid w:val="009C453D"/>
    <w:rsid w:val="009C4F87"/>
    <w:rsid w:val="009C56B8"/>
    <w:rsid w:val="009C58CD"/>
    <w:rsid w:val="009C5D04"/>
    <w:rsid w:val="009C62E0"/>
    <w:rsid w:val="009C6623"/>
    <w:rsid w:val="009C6AD6"/>
    <w:rsid w:val="009C6D05"/>
    <w:rsid w:val="009C6D88"/>
    <w:rsid w:val="009C707E"/>
    <w:rsid w:val="009C789A"/>
    <w:rsid w:val="009C7921"/>
    <w:rsid w:val="009C7E1E"/>
    <w:rsid w:val="009D00EF"/>
    <w:rsid w:val="009D00F4"/>
    <w:rsid w:val="009D0A1D"/>
    <w:rsid w:val="009D11A8"/>
    <w:rsid w:val="009D1867"/>
    <w:rsid w:val="009D18CA"/>
    <w:rsid w:val="009D2126"/>
    <w:rsid w:val="009D2134"/>
    <w:rsid w:val="009D29F1"/>
    <w:rsid w:val="009D2D87"/>
    <w:rsid w:val="009D408C"/>
    <w:rsid w:val="009D43D8"/>
    <w:rsid w:val="009D44B7"/>
    <w:rsid w:val="009D48E9"/>
    <w:rsid w:val="009D494E"/>
    <w:rsid w:val="009D4A9E"/>
    <w:rsid w:val="009D4B65"/>
    <w:rsid w:val="009D4D0C"/>
    <w:rsid w:val="009D5206"/>
    <w:rsid w:val="009D52F4"/>
    <w:rsid w:val="009D5335"/>
    <w:rsid w:val="009D5558"/>
    <w:rsid w:val="009D55CC"/>
    <w:rsid w:val="009D58BC"/>
    <w:rsid w:val="009D5C85"/>
    <w:rsid w:val="009D6143"/>
    <w:rsid w:val="009D6216"/>
    <w:rsid w:val="009D6820"/>
    <w:rsid w:val="009D6836"/>
    <w:rsid w:val="009D6AEF"/>
    <w:rsid w:val="009D700E"/>
    <w:rsid w:val="009D7238"/>
    <w:rsid w:val="009D7300"/>
    <w:rsid w:val="009E0363"/>
    <w:rsid w:val="009E05FF"/>
    <w:rsid w:val="009E077D"/>
    <w:rsid w:val="009E096F"/>
    <w:rsid w:val="009E0D44"/>
    <w:rsid w:val="009E0D54"/>
    <w:rsid w:val="009E1088"/>
    <w:rsid w:val="009E1195"/>
    <w:rsid w:val="009E1915"/>
    <w:rsid w:val="009E1958"/>
    <w:rsid w:val="009E1A10"/>
    <w:rsid w:val="009E1A17"/>
    <w:rsid w:val="009E215A"/>
    <w:rsid w:val="009E27F1"/>
    <w:rsid w:val="009E285F"/>
    <w:rsid w:val="009E2FC2"/>
    <w:rsid w:val="009E301C"/>
    <w:rsid w:val="009E3441"/>
    <w:rsid w:val="009E3576"/>
    <w:rsid w:val="009E3C59"/>
    <w:rsid w:val="009E3C8E"/>
    <w:rsid w:val="009E3F6F"/>
    <w:rsid w:val="009E3FF8"/>
    <w:rsid w:val="009E412E"/>
    <w:rsid w:val="009E4870"/>
    <w:rsid w:val="009E4ADC"/>
    <w:rsid w:val="009E4C7B"/>
    <w:rsid w:val="009E4DD5"/>
    <w:rsid w:val="009E5075"/>
    <w:rsid w:val="009E61A8"/>
    <w:rsid w:val="009E6290"/>
    <w:rsid w:val="009E62D4"/>
    <w:rsid w:val="009E62F1"/>
    <w:rsid w:val="009E6342"/>
    <w:rsid w:val="009E6515"/>
    <w:rsid w:val="009E653F"/>
    <w:rsid w:val="009E6594"/>
    <w:rsid w:val="009E66A1"/>
    <w:rsid w:val="009E6DDD"/>
    <w:rsid w:val="009E701D"/>
    <w:rsid w:val="009E7134"/>
    <w:rsid w:val="009E7681"/>
    <w:rsid w:val="009E787D"/>
    <w:rsid w:val="009E78F7"/>
    <w:rsid w:val="009F0704"/>
    <w:rsid w:val="009F1176"/>
    <w:rsid w:val="009F13B1"/>
    <w:rsid w:val="009F13DF"/>
    <w:rsid w:val="009F1533"/>
    <w:rsid w:val="009F23C9"/>
    <w:rsid w:val="009F2466"/>
    <w:rsid w:val="009F2616"/>
    <w:rsid w:val="009F290E"/>
    <w:rsid w:val="009F2D94"/>
    <w:rsid w:val="009F31D4"/>
    <w:rsid w:val="009F337E"/>
    <w:rsid w:val="009F3428"/>
    <w:rsid w:val="009F358A"/>
    <w:rsid w:val="009F3633"/>
    <w:rsid w:val="009F3776"/>
    <w:rsid w:val="009F393D"/>
    <w:rsid w:val="009F3A05"/>
    <w:rsid w:val="009F3F95"/>
    <w:rsid w:val="009F45ED"/>
    <w:rsid w:val="009F4640"/>
    <w:rsid w:val="009F47AD"/>
    <w:rsid w:val="009F47DB"/>
    <w:rsid w:val="009F4876"/>
    <w:rsid w:val="009F5281"/>
    <w:rsid w:val="009F5543"/>
    <w:rsid w:val="009F5B93"/>
    <w:rsid w:val="009F5DEC"/>
    <w:rsid w:val="009F5E20"/>
    <w:rsid w:val="009F5F9A"/>
    <w:rsid w:val="009F5FB6"/>
    <w:rsid w:val="009F67B7"/>
    <w:rsid w:val="009F69A2"/>
    <w:rsid w:val="009F703E"/>
    <w:rsid w:val="009F71B4"/>
    <w:rsid w:val="009F735D"/>
    <w:rsid w:val="009F7E65"/>
    <w:rsid w:val="00A00070"/>
    <w:rsid w:val="00A0043F"/>
    <w:rsid w:val="00A00590"/>
    <w:rsid w:val="00A00724"/>
    <w:rsid w:val="00A00769"/>
    <w:rsid w:val="00A00D03"/>
    <w:rsid w:val="00A00DAC"/>
    <w:rsid w:val="00A00F2A"/>
    <w:rsid w:val="00A00F4B"/>
    <w:rsid w:val="00A00F6E"/>
    <w:rsid w:val="00A011F2"/>
    <w:rsid w:val="00A015A1"/>
    <w:rsid w:val="00A01605"/>
    <w:rsid w:val="00A0175E"/>
    <w:rsid w:val="00A01DBA"/>
    <w:rsid w:val="00A021FF"/>
    <w:rsid w:val="00A0228B"/>
    <w:rsid w:val="00A024E1"/>
    <w:rsid w:val="00A027D4"/>
    <w:rsid w:val="00A02E16"/>
    <w:rsid w:val="00A02FA7"/>
    <w:rsid w:val="00A03123"/>
    <w:rsid w:val="00A03286"/>
    <w:rsid w:val="00A033E2"/>
    <w:rsid w:val="00A03583"/>
    <w:rsid w:val="00A0380A"/>
    <w:rsid w:val="00A0408E"/>
    <w:rsid w:val="00A0419A"/>
    <w:rsid w:val="00A04433"/>
    <w:rsid w:val="00A04BC4"/>
    <w:rsid w:val="00A04E75"/>
    <w:rsid w:val="00A054D7"/>
    <w:rsid w:val="00A057EC"/>
    <w:rsid w:val="00A05B23"/>
    <w:rsid w:val="00A05CC4"/>
    <w:rsid w:val="00A06292"/>
    <w:rsid w:val="00A06675"/>
    <w:rsid w:val="00A0677C"/>
    <w:rsid w:val="00A06959"/>
    <w:rsid w:val="00A06983"/>
    <w:rsid w:val="00A06EE2"/>
    <w:rsid w:val="00A06FF3"/>
    <w:rsid w:val="00A0707C"/>
    <w:rsid w:val="00A070E1"/>
    <w:rsid w:val="00A072F8"/>
    <w:rsid w:val="00A073CA"/>
    <w:rsid w:val="00A07709"/>
    <w:rsid w:val="00A0788F"/>
    <w:rsid w:val="00A07B50"/>
    <w:rsid w:val="00A07B5D"/>
    <w:rsid w:val="00A10151"/>
    <w:rsid w:val="00A1049E"/>
    <w:rsid w:val="00A104EF"/>
    <w:rsid w:val="00A109BA"/>
    <w:rsid w:val="00A10B22"/>
    <w:rsid w:val="00A117C5"/>
    <w:rsid w:val="00A11F03"/>
    <w:rsid w:val="00A122CE"/>
    <w:rsid w:val="00A12600"/>
    <w:rsid w:val="00A126EB"/>
    <w:rsid w:val="00A127E3"/>
    <w:rsid w:val="00A1299C"/>
    <w:rsid w:val="00A12AB4"/>
    <w:rsid w:val="00A12F11"/>
    <w:rsid w:val="00A130A3"/>
    <w:rsid w:val="00A132C2"/>
    <w:rsid w:val="00A135B6"/>
    <w:rsid w:val="00A138E7"/>
    <w:rsid w:val="00A13AFE"/>
    <w:rsid w:val="00A13D1D"/>
    <w:rsid w:val="00A13D90"/>
    <w:rsid w:val="00A14176"/>
    <w:rsid w:val="00A14712"/>
    <w:rsid w:val="00A1489E"/>
    <w:rsid w:val="00A14C97"/>
    <w:rsid w:val="00A1513F"/>
    <w:rsid w:val="00A15162"/>
    <w:rsid w:val="00A152E3"/>
    <w:rsid w:val="00A1547A"/>
    <w:rsid w:val="00A15C34"/>
    <w:rsid w:val="00A15CF0"/>
    <w:rsid w:val="00A15EC3"/>
    <w:rsid w:val="00A16434"/>
    <w:rsid w:val="00A165C2"/>
    <w:rsid w:val="00A167E2"/>
    <w:rsid w:val="00A1681C"/>
    <w:rsid w:val="00A16B2B"/>
    <w:rsid w:val="00A16DBB"/>
    <w:rsid w:val="00A17506"/>
    <w:rsid w:val="00A1756D"/>
    <w:rsid w:val="00A175AB"/>
    <w:rsid w:val="00A177C9"/>
    <w:rsid w:val="00A17ADC"/>
    <w:rsid w:val="00A17B4A"/>
    <w:rsid w:val="00A17C99"/>
    <w:rsid w:val="00A17EA9"/>
    <w:rsid w:val="00A202F8"/>
    <w:rsid w:val="00A2067E"/>
    <w:rsid w:val="00A20A07"/>
    <w:rsid w:val="00A20A50"/>
    <w:rsid w:val="00A21131"/>
    <w:rsid w:val="00A21DD2"/>
    <w:rsid w:val="00A22670"/>
    <w:rsid w:val="00A22929"/>
    <w:rsid w:val="00A22ABB"/>
    <w:rsid w:val="00A22D61"/>
    <w:rsid w:val="00A23169"/>
    <w:rsid w:val="00A23558"/>
    <w:rsid w:val="00A23793"/>
    <w:rsid w:val="00A23A9D"/>
    <w:rsid w:val="00A23BFE"/>
    <w:rsid w:val="00A2445C"/>
    <w:rsid w:val="00A247AD"/>
    <w:rsid w:val="00A2505E"/>
    <w:rsid w:val="00A252CD"/>
    <w:rsid w:val="00A25399"/>
    <w:rsid w:val="00A2589B"/>
    <w:rsid w:val="00A258CC"/>
    <w:rsid w:val="00A25D9E"/>
    <w:rsid w:val="00A26400"/>
    <w:rsid w:val="00A26983"/>
    <w:rsid w:val="00A26B75"/>
    <w:rsid w:val="00A271D7"/>
    <w:rsid w:val="00A27325"/>
    <w:rsid w:val="00A2761F"/>
    <w:rsid w:val="00A27AFD"/>
    <w:rsid w:val="00A30384"/>
    <w:rsid w:val="00A30457"/>
    <w:rsid w:val="00A306CC"/>
    <w:rsid w:val="00A30721"/>
    <w:rsid w:val="00A309FE"/>
    <w:rsid w:val="00A30DF8"/>
    <w:rsid w:val="00A3115C"/>
    <w:rsid w:val="00A31630"/>
    <w:rsid w:val="00A3228F"/>
    <w:rsid w:val="00A326AB"/>
    <w:rsid w:val="00A33486"/>
    <w:rsid w:val="00A336EF"/>
    <w:rsid w:val="00A339F1"/>
    <w:rsid w:val="00A33F10"/>
    <w:rsid w:val="00A34142"/>
    <w:rsid w:val="00A346FC"/>
    <w:rsid w:val="00A34A4A"/>
    <w:rsid w:val="00A34B07"/>
    <w:rsid w:val="00A34C67"/>
    <w:rsid w:val="00A355F6"/>
    <w:rsid w:val="00A35CCE"/>
    <w:rsid w:val="00A35E32"/>
    <w:rsid w:val="00A35EF3"/>
    <w:rsid w:val="00A3602E"/>
    <w:rsid w:val="00A365AB"/>
    <w:rsid w:val="00A3686C"/>
    <w:rsid w:val="00A36E3A"/>
    <w:rsid w:val="00A36F0B"/>
    <w:rsid w:val="00A37547"/>
    <w:rsid w:val="00A3781F"/>
    <w:rsid w:val="00A37872"/>
    <w:rsid w:val="00A37D53"/>
    <w:rsid w:val="00A401A8"/>
    <w:rsid w:val="00A402C0"/>
    <w:rsid w:val="00A40522"/>
    <w:rsid w:val="00A4071E"/>
    <w:rsid w:val="00A40AFE"/>
    <w:rsid w:val="00A41026"/>
    <w:rsid w:val="00A411C7"/>
    <w:rsid w:val="00A414A8"/>
    <w:rsid w:val="00A41570"/>
    <w:rsid w:val="00A41C15"/>
    <w:rsid w:val="00A41D0B"/>
    <w:rsid w:val="00A41EDB"/>
    <w:rsid w:val="00A41F28"/>
    <w:rsid w:val="00A41FE3"/>
    <w:rsid w:val="00A4211F"/>
    <w:rsid w:val="00A42161"/>
    <w:rsid w:val="00A422C3"/>
    <w:rsid w:val="00A4273E"/>
    <w:rsid w:val="00A4283B"/>
    <w:rsid w:val="00A428DE"/>
    <w:rsid w:val="00A42A99"/>
    <w:rsid w:val="00A42AF1"/>
    <w:rsid w:val="00A430B3"/>
    <w:rsid w:val="00A430BB"/>
    <w:rsid w:val="00A43748"/>
    <w:rsid w:val="00A43AF0"/>
    <w:rsid w:val="00A43DB4"/>
    <w:rsid w:val="00A4408A"/>
    <w:rsid w:val="00A4421A"/>
    <w:rsid w:val="00A442EB"/>
    <w:rsid w:val="00A443F2"/>
    <w:rsid w:val="00A44B4F"/>
    <w:rsid w:val="00A45518"/>
    <w:rsid w:val="00A4557E"/>
    <w:rsid w:val="00A4577D"/>
    <w:rsid w:val="00A45D14"/>
    <w:rsid w:val="00A45D1C"/>
    <w:rsid w:val="00A45DEC"/>
    <w:rsid w:val="00A46E2F"/>
    <w:rsid w:val="00A4706E"/>
    <w:rsid w:val="00A47666"/>
    <w:rsid w:val="00A47AE3"/>
    <w:rsid w:val="00A47CFA"/>
    <w:rsid w:val="00A50758"/>
    <w:rsid w:val="00A511E5"/>
    <w:rsid w:val="00A5141F"/>
    <w:rsid w:val="00A514C3"/>
    <w:rsid w:val="00A51561"/>
    <w:rsid w:val="00A51D1C"/>
    <w:rsid w:val="00A522E7"/>
    <w:rsid w:val="00A525CD"/>
    <w:rsid w:val="00A52A27"/>
    <w:rsid w:val="00A52D05"/>
    <w:rsid w:val="00A52FC6"/>
    <w:rsid w:val="00A5322A"/>
    <w:rsid w:val="00A5338A"/>
    <w:rsid w:val="00A53732"/>
    <w:rsid w:val="00A53AE3"/>
    <w:rsid w:val="00A53B26"/>
    <w:rsid w:val="00A540BC"/>
    <w:rsid w:val="00A5417C"/>
    <w:rsid w:val="00A547E9"/>
    <w:rsid w:val="00A54B38"/>
    <w:rsid w:val="00A54EC5"/>
    <w:rsid w:val="00A54F20"/>
    <w:rsid w:val="00A550E4"/>
    <w:rsid w:val="00A55515"/>
    <w:rsid w:val="00A555BA"/>
    <w:rsid w:val="00A5570D"/>
    <w:rsid w:val="00A558FD"/>
    <w:rsid w:val="00A55CF2"/>
    <w:rsid w:val="00A55CFD"/>
    <w:rsid w:val="00A55E4B"/>
    <w:rsid w:val="00A55FCE"/>
    <w:rsid w:val="00A55FE0"/>
    <w:rsid w:val="00A56240"/>
    <w:rsid w:val="00A568A7"/>
    <w:rsid w:val="00A56996"/>
    <w:rsid w:val="00A56AB8"/>
    <w:rsid w:val="00A572B2"/>
    <w:rsid w:val="00A57928"/>
    <w:rsid w:val="00A57B1F"/>
    <w:rsid w:val="00A57BFE"/>
    <w:rsid w:val="00A60416"/>
    <w:rsid w:val="00A606DB"/>
    <w:rsid w:val="00A608BA"/>
    <w:rsid w:val="00A6102C"/>
    <w:rsid w:val="00A61571"/>
    <w:rsid w:val="00A6160D"/>
    <w:rsid w:val="00A61A36"/>
    <w:rsid w:val="00A61B95"/>
    <w:rsid w:val="00A61D8F"/>
    <w:rsid w:val="00A61E89"/>
    <w:rsid w:val="00A62A33"/>
    <w:rsid w:val="00A62BD0"/>
    <w:rsid w:val="00A62FC2"/>
    <w:rsid w:val="00A63002"/>
    <w:rsid w:val="00A63234"/>
    <w:rsid w:val="00A63267"/>
    <w:rsid w:val="00A634B4"/>
    <w:rsid w:val="00A634C5"/>
    <w:rsid w:val="00A6356A"/>
    <w:rsid w:val="00A63624"/>
    <w:rsid w:val="00A63931"/>
    <w:rsid w:val="00A63B95"/>
    <w:rsid w:val="00A63ED5"/>
    <w:rsid w:val="00A642F6"/>
    <w:rsid w:val="00A64461"/>
    <w:rsid w:val="00A64BC7"/>
    <w:rsid w:val="00A64DE4"/>
    <w:rsid w:val="00A6524B"/>
    <w:rsid w:val="00A65467"/>
    <w:rsid w:val="00A65ACA"/>
    <w:rsid w:val="00A65DCD"/>
    <w:rsid w:val="00A65F65"/>
    <w:rsid w:val="00A6684C"/>
    <w:rsid w:val="00A669E5"/>
    <w:rsid w:val="00A66D10"/>
    <w:rsid w:val="00A66E63"/>
    <w:rsid w:val="00A672A4"/>
    <w:rsid w:val="00A6732D"/>
    <w:rsid w:val="00A6773E"/>
    <w:rsid w:val="00A6778E"/>
    <w:rsid w:val="00A677C1"/>
    <w:rsid w:val="00A7013F"/>
    <w:rsid w:val="00A70882"/>
    <w:rsid w:val="00A70CF8"/>
    <w:rsid w:val="00A70E09"/>
    <w:rsid w:val="00A711B1"/>
    <w:rsid w:val="00A71BA4"/>
    <w:rsid w:val="00A71EFC"/>
    <w:rsid w:val="00A7258D"/>
    <w:rsid w:val="00A72C18"/>
    <w:rsid w:val="00A734C8"/>
    <w:rsid w:val="00A7356F"/>
    <w:rsid w:val="00A735F8"/>
    <w:rsid w:val="00A73787"/>
    <w:rsid w:val="00A744BD"/>
    <w:rsid w:val="00A746EC"/>
    <w:rsid w:val="00A747E7"/>
    <w:rsid w:val="00A74855"/>
    <w:rsid w:val="00A7493E"/>
    <w:rsid w:val="00A750A0"/>
    <w:rsid w:val="00A751B7"/>
    <w:rsid w:val="00A7533B"/>
    <w:rsid w:val="00A75560"/>
    <w:rsid w:val="00A75981"/>
    <w:rsid w:val="00A75E24"/>
    <w:rsid w:val="00A762E6"/>
    <w:rsid w:val="00A765BA"/>
    <w:rsid w:val="00A766F4"/>
    <w:rsid w:val="00A7677B"/>
    <w:rsid w:val="00A76807"/>
    <w:rsid w:val="00A76955"/>
    <w:rsid w:val="00A76D71"/>
    <w:rsid w:val="00A76EEB"/>
    <w:rsid w:val="00A7733B"/>
    <w:rsid w:val="00A77409"/>
    <w:rsid w:val="00A7772C"/>
    <w:rsid w:val="00A778BB"/>
    <w:rsid w:val="00A77A97"/>
    <w:rsid w:val="00A804B2"/>
    <w:rsid w:val="00A808EC"/>
    <w:rsid w:val="00A80B90"/>
    <w:rsid w:val="00A80D48"/>
    <w:rsid w:val="00A80F35"/>
    <w:rsid w:val="00A80F7D"/>
    <w:rsid w:val="00A815BE"/>
    <w:rsid w:val="00A81AD9"/>
    <w:rsid w:val="00A81CBD"/>
    <w:rsid w:val="00A81D0B"/>
    <w:rsid w:val="00A81DF7"/>
    <w:rsid w:val="00A8214F"/>
    <w:rsid w:val="00A82DCE"/>
    <w:rsid w:val="00A82E76"/>
    <w:rsid w:val="00A83460"/>
    <w:rsid w:val="00A83E3A"/>
    <w:rsid w:val="00A83F18"/>
    <w:rsid w:val="00A84420"/>
    <w:rsid w:val="00A844DA"/>
    <w:rsid w:val="00A8450C"/>
    <w:rsid w:val="00A8497F"/>
    <w:rsid w:val="00A84A58"/>
    <w:rsid w:val="00A84C9B"/>
    <w:rsid w:val="00A85453"/>
    <w:rsid w:val="00A8547E"/>
    <w:rsid w:val="00A855D6"/>
    <w:rsid w:val="00A85AC7"/>
    <w:rsid w:val="00A85C93"/>
    <w:rsid w:val="00A86024"/>
    <w:rsid w:val="00A86039"/>
    <w:rsid w:val="00A86207"/>
    <w:rsid w:val="00A86270"/>
    <w:rsid w:val="00A86526"/>
    <w:rsid w:val="00A866C2"/>
    <w:rsid w:val="00A86A00"/>
    <w:rsid w:val="00A86A14"/>
    <w:rsid w:val="00A86AA8"/>
    <w:rsid w:val="00A872A9"/>
    <w:rsid w:val="00A87609"/>
    <w:rsid w:val="00A878C3"/>
    <w:rsid w:val="00A87FBF"/>
    <w:rsid w:val="00A90145"/>
    <w:rsid w:val="00A9024A"/>
    <w:rsid w:val="00A905A7"/>
    <w:rsid w:val="00A916C6"/>
    <w:rsid w:val="00A91CD6"/>
    <w:rsid w:val="00A91CF5"/>
    <w:rsid w:val="00A922E1"/>
    <w:rsid w:val="00A92BA1"/>
    <w:rsid w:val="00A92C79"/>
    <w:rsid w:val="00A92DF5"/>
    <w:rsid w:val="00A9320E"/>
    <w:rsid w:val="00A933A5"/>
    <w:rsid w:val="00A933CB"/>
    <w:rsid w:val="00A933DB"/>
    <w:rsid w:val="00A93511"/>
    <w:rsid w:val="00A93C68"/>
    <w:rsid w:val="00A9410F"/>
    <w:rsid w:val="00A946E4"/>
    <w:rsid w:val="00A94858"/>
    <w:rsid w:val="00A94917"/>
    <w:rsid w:val="00A94D76"/>
    <w:rsid w:val="00A9501A"/>
    <w:rsid w:val="00A95137"/>
    <w:rsid w:val="00A95E5E"/>
    <w:rsid w:val="00A961D4"/>
    <w:rsid w:val="00A96230"/>
    <w:rsid w:val="00A96B80"/>
    <w:rsid w:val="00A96C1E"/>
    <w:rsid w:val="00A970F6"/>
    <w:rsid w:val="00A971AC"/>
    <w:rsid w:val="00A971F1"/>
    <w:rsid w:val="00A975FB"/>
    <w:rsid w:val="00A97A10"/>
    <w:rsid w:val="00AA03A1"/>
    <w:rsid w:val="00AA049F"/>
    <w:rsid w:val="00AA054D"/>
    <w:rsid w:val="00AA05A1"/>
    <w:rsid w:val="00AA0641"/>
    <w:rsid w:val="00AA0A09"/>
    <w:rsid w:val="00AA0AB3"/>
    <w:rsid w:val="00AA0FD6"/>
    <w:rsid w:val="00AA1305"/>
    <w:rsid w:val="00AA14BF"/>
    <w:rsid w:val="00AA1971"/>
    <w:rsid w:val="00AA1A09"/>
    <w:rsid w:val="00AA1FA8"/>
    <w:rsid w:val="00AA1FA9"/>
    <w:rsid w:val="00AA21F5"/>
    <w:rsid w:val="00AA237F"/>
    <w:rsid w:val="00AA29D7"/>
    <w:rsid w:val="00AA2E44"/>
    <w:rsid w:val="00AA2FB2"/>
    <w:rsid w:val="00AA3149"/>
    <w:rsid w:val="00AA3414"/>
    <w:rsid w:val="00AA345A"/>
    <w:rsid w:val="00AA36A4"/>
    <w:rsid w:val="00AA37F8"/>
    <w:rsid w:val="00AA397B"/>
    <w:rsid w:val="00AA4243"/>
    <w:rsid w:val="00AA44A0"/>
    <w:rsid w:val="00AA4657"/>
    <w:rsid w:val="00AA48B3"/>
    <w:rsid w:val="00AA490F"/>
    <w:rsid w:val="00AA4B7E"/>
    <w:rsid w:val="00AA4FB9"/>
    <w:rsid w:val="00AA5324"/>
    <w:rsid w:val="00AA5525"/>
    <w:rsid w:val="00AA5561"/>
    <w:rsid w:val="00AA55E6"/>
    <w:rsid w:val="00AA5B9C"/>
    <w:rsid w:val="00AA61BC"/>
    <w:rsid w:val="00AA62AF"/>
    <w:rsid w:val="00AA6443"/>
    <w:rsid w:val="00AA65B2"/>
    <w:rsid w:val="00AA6FBA"/>
    <w:rsid w:val="00AA759C"/>
    <w:rsid w:val="00AA7775"/>
    <w:rsid w:val="00AA7C98"/>
    <w:rsid w:val="00AA7DFD"/>
    <w:rsid w:val="00AB016E"/>
    <w:rsid w:val="00AB01FA"/>
    <w:rsid w:val="00AB0B57"/>
    <w:rsid w:val="00AB0E99"/>
    <w:rsid w:val="00AB1006"/>
    <w:rsid w:val="00AB12F6"/>
    <w:rsid w:val="00AB13BF"/>
    <w:rsid w:val="00AB15A1"/>
    <w:rsid w:val="00AB1CC2"/>
    <w:rsid w:val="00AB26BB"/>
    <w:rsid w:val="00AB2720"/>
    <w:rsid w:val="00AB28DF"/>
    <w:rsid w:val="00AB2935"/>
    <w:rsid w:val="00AB2D20"/>
    <w:rsid w:val="00AB3142"/>
    <w:rsid w:val="00AB385F"/>
    <w:rsid w:val="00AB3882"/>
    <w:rsid w:val="00AB3977"/>
    <w:rsid w:val="00AB3D56"/>
    <w:rsid w:val="00AB3EDD"/>
    <w:rsid w:val="00AB40E4"/>
    <w:rsid w:val="00AB4612"/>
    <w:rsid w:val="00AB4732"/>
    <w:rsid w:val="00AB4886"/>
    <w:rsid w:val="00AB4DBA"/>
    <w:rsid w:val="00AB52FA"/>
    <w:rsid w:val="00AB5699"/>
    <w:rsid w:val="00AB5E5F"/>
    <w:rsid w:val="00AB62DC"/>
    <w:rsid w:val="00AB6758"/>
    <w:rsid w:val="00AB6CAE"/>
    <w:rsid w:val="00AB6F97"/>
    <w:rsid w:val="00AB713D"/>
    <w:rsid w:val="00AB7501"/>
    <w:rsid w:val="00AB7522"/>
    <w:rsid w:val="00AB7CAE"/>
    <w:rsid w:val="00AB7F87"/>
    <w:rsid w:val="00AC1382"/>
    <w:rsid w:val="00AC1A57"/>
    <w:rsid w:val="00AC2192"/>
    <w:rsid w:val="00AC2B2C"/>
    <w:rsid w:val="00AC2F23"/>
    <w:rsid w:val="00AC3128"/>
    <w:rsid w:val="00AC3190"/>
    <w:rsid w:val="00AC32B0"/>
    <w:rsid w:val="00AC3711"/>
    <w:rsid w:val="00AC3AD4"/>
    <w:rsid w:val="00AC4038"/>
    <w:rsid w:val="00AC422D"/>
    <w:rsid w:val="00AC4463"/>
    <w:rsid w:val="00AC475D"/>
    <w:rsid w:val="00AC4A4D"/>
    <w:rsid w:val="00AC515B"/>
    <w:rsid w:val="00AC55CC"/>
    <w:rsid w:val="00AC55FD"/>
    <w:rsid w:val="00AC5A24"/>
    <w:rsid w:val="00AC5A7F"/>
    <w:rsid w:val="00AC5FD1"/>
    <w:rsid w:val="00AC6BA8"/>
    <w:rsid w:val="00AC6CC1"/>
    <w:rsid w:val="00AC7023"/>
    <w:rsid w:val="00AC7506"/>
    <w:rsid w:val="00AC7972"/>
    <w:rsid w:val="00AC79C2"/>
    <w:rsid w:val="00AC7C42"/>
    <w:rsid w:val="00AD087B"/>
    <w:rsid w:val="00AD08BE"/>
    <w:rsid w:val="00AD0AF0"/>
    <w:rsid w:val="00AD0D7A"/>
    <w:rsid w:val="00AD0E7F"/>
    <w:rsid w:val="00AD0FE0"/>
    <w:rsid w:val="00AD10E7"/>
    <w:rsid w:val="00AD11EF"/>
    <w:rsid w:val="00AD1625"/>
    <w:rsid w:val="00AD1934"/>
    <w:rsid w:val="00AD19AB"/>
    <w:rsid w:val="00AD1A6F"/>
    <w:rsid w:val="00AD1AE1"/>
    <w:rsid w:val="00AD1D41"/>
    <w:rsid w:val="00AD1F38"/>
    <w:rsid w:val="00AD2117"/>
    <w:rsid w:val="00AD2A70"/>
    <w:rsid w:val="00AD2A7A"/>
    <w:rsid w:val="00AD2CED"/>
    <w:rsid w:val="00AD2E00"/>
    <w:rsid w:val="00AD3765"/>
    <w:rsid w:val="00AD428D"/>
    <w:rsid w:val="00AD4745"/>
    <w:rsid w:val="00AD48A5"/>
    <w:rsid w:val="00AD4C73"/>
    <w:rsid w:val="00AD54E5"/>
    <w:rsid w:val="00AD5638"/>
    <w:rsid w:val="00AD570C"/>
    <w:rsid w:val="00AD584D"/>
    <w:rsid w:val="00AD5995"/>
    <w:rsid w:val="00AD5AEF"/>
    <w:rsid w:val="00AD60A4"/>
    <w:rsid w:val="00AD60FC"/>
    <w:rsid w:val="00AD64B2"/>
    <w:rsid w:val="00AD6603"/>
    <w:rsid w:val="00AD67A5"/>
    <w:rsid w:val="00AD6862"/>
    <w:rsid w:val="00AD6A6E"/>
    <w:rsid w:val="00AD6F74"/>
    <w:rsid w:val="00AD7C84"/>
    <w:rsid w:val="00AD7E31"/>
    <w:rsid w:val="00AD7F6C"/>
    <w:rsid w:val="00AE0892"/>
    <w:rsid w:val="00AE0A89"/>
    <w:rsid w:val="00AE0E9F"/>
    <w:rsid w:val="00AE0FFD"/>
    <w:rsid w:val="00AE126B"/>
    <w:rsid w:val="00AE138C"/>
    <w:rsid w:val="00AE1741"/>
    <w:rsid w:val="00AE18D1"/>
    <w:rsid w:val="00AE199A"/>
    <w:rsid w:val="00AE20AD"/>
    <w:rsid w:val="00AE222E"/>
    <w:rsid w:val="00AE25F3"/>
    <w:rsid w:val="00AE26A2"/>
    <w:rsid w:val="00AE2B82"/>
    <w:rsid w:val="00AE2C4F"/>
    <w:rsid w:val="00AE34E2"/>
    <w:rsid w:val="00AE355C"/>
    <w:rsid w:val="00AE4D87"/>
    <w:rsid w:val="00AE4F17"/>
    <w:rsid w:val="00AE5046"/>
    <w:rsid w:val="00AE50C1"/>
    <w:rsid w:val="00AE51EA"/>
    <w:rsid w:val="00AE5413"/>
    <w:rsid w:val="00AE55BB"/>
    <w:rsid w:val="00AE60FD"/>
    <w:rsid w:val="00AE70E2"/>
    <w:rsid w:val="00AE72AB"/>
    <w:rsid w:val="00AE72AD"/>
    <w:rsid w:val="00AE75D9"/>
    <w:rsid w:val="00AE75FA"/>
    <w:rsid w:val="00AE7F1C"/>
    <w:rsid w:val="00AF00E9"/>
    <w:rsid w:val="00AF019A"/>
    <w:rsid w:val="00AF022B"/>
    <w:rsid w:val="00AF0422"/>
    <w:rsid w:val="00AF06DE"/>
    <w:rsid w:val="00AF0EF6"/>
    <w:rsid w:val="00AF158E"/>
    <w:rsid w:val="00AF18E0"/>
    <w:rsid w:val="00AF1B55"/>
    <w:rsid w:val="00AF1E77"/>
    <w:rsid w:val="00AF265F"/>
    <w:rsid w:val="00AF2D86"/>
    <w:rsid w:val="00AF2E16"/>
    <w:rsid w:val="00AF32CA"/>
    <w:rsid w:val="00AF3A3C"/>
    <w:rsid w:val="00AF3ED7"/>
    <w:rsid w:val="00AF4075"/>
    <w:rsid w:val="00AF4A68"/>
    <w:rsid w:val="00AF4EE5"/>
    <w:rsid w:val="00AF5163"/>
    <w:rsid w:val="00AF51C5"/>
    <w:rsid w:val="00AF534F"/>
    <w:rsid w:val="00AF5391"/>
    <w:rsid w:val="00AF539E"/>
    <w:rsid w:val="00AF5BE7"/>
    <w:rsid w:val="00AF5DFD"/>
    <w:rsid w:val="00AF6207"/>
    <w:rsid w:val="00AF690A"/>
    <w:rsid w:val="00AF6D24"/>
    <w:rsid w:val="00AF6DDF"/>
    <w:rsid w:val="00AF712E"/>
    <w:rsid w:val="00AF756A"/>
    <w:rsid w:val="00AF7602"/>
    <w:rsid w:val="00AF76AC"/>
    <w:rsid w:val="00AF7867"/>
    <w:rsid w:val="00AF7FF0"/>
    <w:rsid w:val="00B002DF"/>
    <w:rsid w:val="00B00331"/>
    <w:rsid w:val="00B00355"/>
    <w:rsid w:val="00B006F9"/>
    <w:rsid w:val="00B00B59"/>
    <w:rsid w:val="00B00FEC"/>
    <w:rsid w:val="00B01F9E"/>
    <w:rsid w:val="00B023B5"/>
    <w:rsid w:val="00B02675"/>
    <w:rsid w:val="00B027AB"/>
    <w:rsid w:val="00B02810"/>
    <w:rsid w:val="00B0293C"/>
    <w:rsid w:val="00B0296A"/>
    <w:rsid w:val="00B02EB9"/>
    <w:rsid w:val="00B03387"/>
    <w:rsid w:val="00B03599"/>
    <w:rsid w:val="00B03BAF"/>
    <w:rsid w:val="00B03C82"/>
    <w:rsid w:val="00B03CC0"/>
    <w:rsid w:val="00B03EC1"/>
    <w:rsid w:val="00B0400B"/>
    <w:rsid w:val="00B0410D"/>
    <w:rsid w:val="00B04178"/>
    <w:rsid w:val="00B0439F"/>
    <w:rsid w:val="00B045D8"/>
    <w:rsid w:val="00B04B86"/>
    <w:rsid w:val="00B04E8D"/>
    <w:rsid w:val="00B0508D"/>
    <w:rsid w:val="00B05111"/>
    <w:rsid w:val="00B051FF"/>
    <w:rsid w:val="00B05AAD"/>
    <w:rsid w:val="00B05AE7"/>
    <w:rsid w:val="00B05D99"/>
    <w:rsid w:val="00B06086"/>
    <w:rsid w:val="00B060EE"/>
    <w:rsid w:val="00B06463"/>
    <w:rsid w:val="00B064D8"/>
    <w:rsid w:val="00B06A86"/>
    <w:rsid w:val="00B06BA4"/>
    <w:rsid w:val="00B06F85"/>
    <w:rsid w:val="00B06FD0"/>
    <w:rsid w:val="00B0700B"/>
    <w:rsid w:val="00B07603"/>
    <w:rsid w:val="00B07833"/>
    <w:rsid w:val="00B078FF"/>
    <w:rsid w:val="00B1056E"/>
    <w:rsid w:val="00B10AFA"/>
    <w:rsid w:val="00B1107F"/>
    <w:rsid w:val="00B11377"/>
    <w:rsid w:val="00B1167F"/>
    <w:rsid w:val="00B11AF0"/>
    <w:rsid w:val="00B11CD8"/>
    <w:rsid w:val="00B11E46"/>
    <w:rsid w:val="00B11E9E"/>
    <w:rsid w:val="00B1250D"/>
    <w:rsid w:val="00B125F9"/>
    <w:rsid w:val="00B129A7"/>
    <w:rsid w:val="00B12B11"/>
    <w:rsid w:val="00B12BB3"/>
    <w:rsid w:val="00B12BE3"/>
    <w:rsid w:val="00B12CA9"/>
    <w:rsid w:val="00B12EC2"/>
    <w:rsid w:val="00B13055"/>
    <w:rsid w:val="00B137C4"/>
    <w:rsid w:val="00B13B7A"/>
    <w:rsid w:val="00B140DB"/>
    <w:rsid w:val="00B14273"/>
    <w:rsid w:val="00B146E0"/>
    <w:rsid w:val="00B14B68"/>
    <w:rsid w:val="00B14E1F"/>
    <w:rsid w:val="00B14E31"/>
    <w:rsid w:val="00B1512A"/>
    <w:rsid w:val="00B15365"/>
    <w:rsid w:val="00B15E43"/>
    <w:rsid w:val="00B15E55"/>
    <w:rsid w:val="00B160AA"/>
    <w:rsid w:val="00B1652E"/>
    <w:rsid w:val="00B167A3"/>
    <w:rsid w:val="00B16923"/>
    <w:rsid w:val="00B16A4D"/>
    <w:rsid w:val="00B16AD7"/>
    <w:rsid w:val="00B16BB7"/>
    <w:rsid w:val="00B16F99"/>
    <w:rsid w:val="00B174FD"/>
    <w:rsid w:val="00B17666"/>
    <w:rsid w:val="00B17814"/>
    <w:rsid w:val="00B17890"/>
    <w:rsid w:val="00B20406"/>
    <w:rsid w:val="00B205B2"/>
    <w:rsid w:val="00B20E10"/>
    <w:rsid w:val="00B20EBC"/>
    <w:rsid w:val="00B20EE4"/>
    <w:rsid w:val="00B21A2C"/>
    <w:rsid w:val="00B21B39"/>
    <w:rsid w:val="00B21B7B"/>
    <w:rsid w:val="00B21B84"/>
    <w:rsid w:val="00B21E37"/>
    <w:rsid w:val="00B21E66"/>
    <w:rsid w:val="00B21FC7"/>
    <w:rsid w:val="00B22611"/>
    <w:rsid w:val="00B22B69"/>
    <w:rsid w:val="00B22C1F"/>
    <w:rsid w:val="00B22D3C"/>
    <w:rsid w:val="00B22F4B"/>
    <w:rsid w:val="00B239D6"/>
    <w:rsid w:val="00B24057"/>
    <w:rsid w:val="00B242F2"/>
    <w:rsid w:val="00B245AC"/>
    <w:rsid w:val="00B247D7"/>
    <w:rsid w:val="00B24C81"/>
    <w:rsid w:val="00B2652C"/>
    <w:rsid w:val="00B267C0"/>
    <w:rsid w:val="00B26A11"/>
    <w:rsid w:val="00B26CE5"/>
    <w:rsid w:val="00B27029"/>
    <w:rsid w:val="00B2727E"/>
    <w:rsid w:val="00B274D0"/>
    <w:rsid w:val="00B27555"/>
    <w:rsid w:val="00B27761"/>
    <w:rsid w:val="00B277E5"/>
    <w:rsid w:val="00B27B9F"/>
    <w:rsid w:val="00B30039"/>
    <w:rsid w:val="00B30598"/>
    <w:rsid w:val="00B3083F"/>
    <w:rsid w:val="00B3098F"/>
    <w:rsid w:val="00B30997"/>
    <w:rsid w:val="00B309C3"/>
    <w:rsid w:val="00B30A5D"/>
    <w:rsid w:val="00B30A74"/>
    <w:rsid w:val="00B317AA"/>
    <w:rsid w:val="00B31952"/>
    <w:rsid w:val="00B31967"/>
    <w:rsid w:val="00B31C23"/>
    <w:rsid w:val="00B32190"/>
    <w:rsid w:val="00B3248D"/>
    <w:rsid w:val="00B328AE"/>
    <w:rsid w:val="00B32917"/>
    <w:rsid w:val="00B3308B"/>
    <w:rsid w:val="00B330CE"/>
    <w:rsid w:val="00B331AF"/>
    <w:rsid w:val="00B33806"/>
    <w:rsid w:val="00B348DE"/>
    <w:rsid w:val="00B34B24"/>
    <w:rsid w:val="00B35302"/>
    <w:rsid w:val="00B35C42"/>
    <w:rsid w:val="00B35C49"/>
    <w:rsid w:val="00B360D9"/>
    <w:rsid w:val="00B363B6"/>
    <w:rsid w:val="00B3679D"/>
    <w:rsid w:val="00B36C89"/>
    <w:rsid w:val="00B37435"/>
    <w:rsid w:val="00B37F5E"/>
    <w:rsid w:val="00B4037D"/>
    <w:rsid w:val="00B40395"/>
    <w:rsid w:val="00B403CB"/>
    <w:rsid w:val="00B4056B"/>
    <w:rsid w:val="00B40580"/>
    <w:rsid w:val="00B41139"/>
    <w:rsid w:val="00B4118D"/>
    <w:rsid w:val="00B411E4"/>
    <w:rsid w:val="00B412B2"/>
    <w:rsid w:val="00B4133E"/>
    <w:rsid w:val="00B41611"/>
    <w:rsid w:val="00B41839"/>
    <w:rsid w:val="00B41868"/>
    <w:rsid w:val="00B41A7E"/>
    <w:rsid w:val="00B422B4"/>
    <w:rsid w:val="00B42493"/>
    <w:rsid w:val="00B42667"/>
    <w:rsid w:val="00B427A7"/>
    <w:rsid w:val="00B42A63"/>
    <w:rsid w:val="00B42A73"/>
    <w:rsid w:val="00B431D1"/>
    <w:rsid w:val="00B43766"/>
    <w:rsid w:val="00B43999"/>
    <w:rsid w:val="00B43D47"/>
    <w:rsid w:val="00B4414E"/>
    <w:rsid w:val="00B441BC"/>
    <w:rsid w:val="00B44B59"/>
    <w:rsid w:val="00B44CB5"/>
    <w:rsid w:val="00B44CDA"/>
    <w:rsid w:val="00B453D7"/>
    <w:rsid w:val="00B45A0B"/>
    <w:rsid w:val="00B45FFF"/>
    <w:rsid w:val="00B46695"/>
    <w:rsid w:val="00B466CD"/>
    <w:rsid w:val="00B46790"/>
    <w:rsid w:val="00B46A21"/>
    <w:rsid w:val="00B46B3A"/>
    <w:rsid w:val="00B46E08"/>
    <w:rsid w:val="00B46E4D"/>
    <w:rsid w:val="00B470B8"/>
    <w:rsid w:val="00B473DD"/>
    <w:rsid w:val="00B47697"/>
    <w:rsid w:val="00B476A2"/>
    <w:rsid w:val="00B47810"/>
    <w:rsid w:val="00B47868"/>
    <w:rsid w:val="00B47C14"/>
    <w:rsid w:val="00B47FA3"/>
    <w:rsid w:val="00B47FB9"/>
    <w:rsid w:val="00B501AB"/>
    <w:rsid w:val="00B505C6"/>
    <w:rsid w:val="00B50838"/>
    <w:rsid w:val="00B50869"/>
    <w:rsid w:val="00B50FFC"/>
    <w:rsid w:val="00B51093"/>
    <w:rsid w:val="00B5157B"/>
    <w:rsid w:val="00B5177C"/>
    <w:rsid w:val="00B5186D"/>
    <w:rsid w:val="00B51B94"/>
    <w:rsid w:val="00B52125"/>
    <w:rsid w:val="00B52383"/>
    <w:rsid w:val="00B52F51"/>
    <w:rsid w:val="00B53115"/>
    <w:rsid w:val="00B53409"/>
    <w:rsid w:val="00B53A12"/>
    <w:rsid w:val="00B53C46"/>
    <w:rsid w:val="00B53D4B"/>
    <w:rsid w:val="00B54090"/>
    <w:rsid w:val="00B5413B"/>
    <w:rsid w:val="00B5497C"/>
    <w:rsid w:val="00B54C3D"/>
    <w:rsid w:val="00B55144"/>
    <w:rsid w:val="00B55185"/>
    <w:rsid w:val="00B55ADD"/>
    <w:rsid w:val="00B55D33"/>
    <w:rsid w:val="00B55EA6"/>
    <w:rsid w:val="00B55F04"/>
    <w:rsid w:val="00B561A4"/>
    <w:rsid w:val="00B564A2"/>
    <w:rsid w:val="00B566E4"/>
    <w:rsid w:val="00B56BA5"/>
    <w:rsid w:val="00B56CF0"/>
    <w:rsid w:val="00B56F22"/>
    <w:rsid w:val="00B575EE"/>
    <w:rsid w:val="00B578FB"/>
    <w:rsid w:val="00B57A62"/>
    <w:rsid w:val="00B57AEF"/>
    <w:rsid w:val="00B57D21"/>
    <w:rsid w:val="00B60839"/>
    <w:rsid w:val="00B6086D"/>
    <w:rsid w:val="00B60B52"/>
    <w:rsid w:val="00B60E2C"/>
    <w:rsid w:val="00B619FA"/>
    <w:rsid w:val="00B61E43"/>
    <w:rsid w:val="00B62141"/>
    <w:rsid w:val="00B622B0"/>
    <w:rsid w:val="00B6253F"/>
    <w:rsid w:val="00B62ABE"/>
    <w:rsid w:val="00B62BC4"/>
    <w:rsid w:val="00B62C00"/>
    <w:rsid w:val="00B62DE9"/>
    <w:rsid w:val="00B62E16"/>
    <w:rsid w:val="00B63072"/>
    <w:rsid w:val="00B63457"/>
    <w:rsid w:val="00B63A3C"/>
    <w:rsid w:val="00B63D53"/>
    <w:rsid w:val="00B63FFA"/>
    <w:rsid w:val="00B642F8"/>
    <w:rsid w:val="00B6449A"/>
    <w:rsid w:val="00B6478B"/>
    <w:rsid w:val="00B64BFD"/>
    <w:rsid w:val="00B64F27"/>
    <w:rsid w:val="00B651EB"/>
    <w:rsid w:val="00B65780"/>
    <w:rsid w:val="00B65874"/>
    <w:rsid w:val="00B65E6E"/>
    <w:rsid w:val="00B66131"/>
    <w:rsid w:val="00B66682"/>
    <w:rsid w:val="00B66687"/>
    <w:rsid w:val="00B667A2"/>
    <w:rsid w:val="00B6688D"/>
    <w:rsid w:val="00B66B87"/>
    <w:rsid w:val="00B66C99"/>
    <w:rsid w:val="00B67399"/>
    <w:rsid w:val="00B67625"/>
    <w:rsid w:val="00B6782F"/>
    <w:rsid w:val="00B70179"/>
    <w:rsid w:val="00B7068B"/>
    <w:rsid w:val="00B70FC6"/>
    <w:rsid w:val="00B710B7"/>
    <w:rsid w:val="00B711ED"/>
    <w:rsid w:val="00B719B7"/>
    <w:rsid w:val="00B72E06"/>
    <w:rsid w:val="00B72E7C"/>
    <w:rsid w:val="00B72F08"/>
    <w:rsid w:val="00B72FCD"/>
    <w:rsid w:val="00B736C3"/>
    <w:rsid w:val="00B7383F"/>
    <w:rsid w:val="00B73B0D"/>
    <w:rsid w:val="00B73CC2"/>
    <w:rsid w:val="00B7402B"/>
    <w:rsid w:val="00B74284"/>
    <w:rsid w:val="00B74600"/>
    <w:rsid w:val="00B74E72"/>
    <w:rsid w:val="00B7559E"/>
    <w:rsid w:val="00B7588E"/>
    <w:rsid w:val="00B75944"/>
    <w:rsid w:val="00B75C56"/>
    <w:rsid w:val="00B75E15"/>
    <w:rsid w:val="00B75F65"/>
    <w:rsid w:val="00B76719"/>
    <w:rsid w:val="00B7671F"/>
    <w:rsid w:val="00B76851"/>
    <w:rsid w:val="00B7689E"/>
    <w:rsid w:val="00B76D23"/>
    <w:rsid w:val="00B76D5E"/>
    <w:rsid w:val="00B76F25"/>
    <w:rsid w:val="00B7716C"/>
    <w:rsid w:val="00B77FD4"/>
    <w:rsid w:val="00B800CF"/>
    <w:rsid w:val="00B80821"/>
    <w:rsid w:val="00B8089F"/>
    <w:rsid w:val="00B80912"/>
    <w:rsid w:val="00B80A88"/>
    <w:rsid w:val="00B80D54"/>
    <w:rsid w:val="00B81348"/>
    <w:rsid w:val="00B814AF"/>
    <w:rsid w:val="00B817A8"/>
    <w:rsid w:val="00B81A77"/>
    <w:rsid w:val="00B81E05"/>
    <w:rsid w:val="00B82206"/>
    <w:rsid w:val="00B822FF"/>
    <w:rsid w:val="00B8258C"/>
    <w:rsid w:val="00B82BA5"/>
    <w:rsid w:val="00B82E5B"/>
    <w:rsid w:val="00B83527"/>
    <w:rsid w:val="00B8393C"/>
    <w:rsid w:val="00B83C67"/>
    <w:rsid w:val="00B83ED1"/>
    <w:rsid w:val="00B847D2"/>
    <w:rsid w:val="00B8535B"/>
    <w:rsid w:val="00B853D3"/>
    <w:rsid w:val="00B8553E"/>
    <w:rsid w:val="00B85614"/>
    <w:rsid w:val="00B85623"/>
    <w:rsid w:val="00B8638B"/>
    <w:rsid w:val="00B869B9"/>
    <w:rsid w:val="00B86A55"/>
    <w:rsid w:val="00B86B78"/>
    <w:rsid w:val="00B86E5F"/>
    <w:rsid w:val="00B87008"/>
    <w:rsid w:val="00B87657"/>
    <w:rsid w:val="00B876F5"/>
    <w:rsid w:val="00B87BE5"/>
    <w:rsid w:val="00B901CD"/>
    <w:rsid w:val="00B9052C"/>
    <w:rsid w:val="00B90666"/>
    <w:rsid w:val="00B90FE8"/>
    <w:rsid w:val="00B91434"/>
    <w:rsid w:val="00B91542"/>
    <w:rsid w:val="00B9194D"/>
    <w:rsid w:val="00B922F7"/>
    <w:rsid w:val="00B923CE"/>
    <w:rsid w:val="00B9260F"/>
    <w:rsid w:val="00B9267F"/>
    <w:rsid w:val="00B9276C"/>
    <w:rsid w:val="00B92D6A"/>
    <w:rsid w:val="00B92EB0"/>
    <w:rsid w:val="00B92FA6"/>
    <w:rsid w:val="00B94147"/>
    <w:rsid w:val="00B94331"/>
    <w:rsid w:val="00B943F0"/>
    <w:rsid w:val="00B94B9F"/>
    <w:rsid w:val="00B94E38"/>
    <w:rsid w:val="00B94EC8"/>
    <w:rsid w:val="00B94EF9"/>
    <w:rsid w:val="00B94F91"/>
    <w:rsid w:val="00B95039"/>
    <w:rsid w:val="00B953ED"/>
    <w:rsid w:val="00B9560D"/>
    <w:rsid w:val="00B958E3"/>
    <w:rsid w:val="00B95A05"/>
    <w:rsid w:val="00B95AAA"/>
    <w:rsid w:val="00B95E89"/>
    <w:rsid w:val="00B9614B"/>
    <w:rsid w:val="00B961C5"/>
    <w:rsid w:val="00B96216"/>
    <w:rsid w:val="00B976BA"/>
    <w:rsid w:val="00B977DA"/>
    <w:rsid w:val="00B97C9B"/>
    <w:rsid w:val="00B97F0D"/>
    <w:rsid w:val="00B97F6C"/>
    <w:rsid w:val="00BA0301"/>
    <w:rsid w:val="00BA08AC"/>
    <w:rsid w:val="00BA0FAF"/>
    <w:rsid w:val="00BA10D2"/>
    <w:rsid w:val="00BA1538"/>
    <w:rsid w:val="00BA1549"/>
    <w:rsid w:val="00BA1C79"/>
    <w:rsid w:val="00BA1E7F"/>
    <w:rsid w:val="00BA2257"/>
    <w:rsid w:val="00BA2403"/>
    <w:rsid w:val="00BA2426"/>
    <w:rsid w:val="00BA2793"/>
    <w:rsid w:val="00BA27D6"/>
    <w:rsid w:val="00BA2BD8"/>
    <w:rsid w:val="00BA2D15"/>
    <w:rsid w:val="00BA2DA1"/>
    <w:rsid w:val="00BA31BE"/>
    <w:rsid w:val="00BA330F"/>
    <w:rsid w:val="00BA34BF"/>
    <w:rsid w:val="00BA38EA"/>
    <w:rsid w:val="00BA3A70"/>
    <w:rsid w:val="00BA3BD0"/>
    <w:rsid w:val="00BA4A10"/>
    <w:rsid w:val="00BA4BD9"/>
    <w:rsid w:val="00BA4EAF"/>
    <w:rsid w:val="00BA5598"/>
    <w:rsid w:val="00BA5A92"/>
    <w:rsid w:val="00BA5BCF"/>
    <w:rsid w:val="00BA61A9"/>
    <w:rsid w:val="00BA6276"/>
    <w:rsid w:val="00BA6459"/>
    <w:rsid w:val="00BA65BA"/>
    <w:rsid w:val="00BA67B1"/>
    <w:rsid w:val="00BA6965"/>
    <w:rsid w:val="00BA6D6A"/>
    <w:rsid w:val="00BA7164"/>
    <w:rsid w:val="00BA7200"/>
    <w:rsid w:val="00BA753C"/>
    <w:rsid w:val="00BA7813"/>
    <w:rsid w:val="00BA7E9F"/>
    <w:rsid w:val="00BB0112"/>
    <w:rsid w:val="00BB011A"/>
    <w:rsid w:val="00BB0287"/>
    <w:rsid w:val="00BB06D0"/>
    <w:rsid w:val="00BB10EA"/>
    <w:rsid w:val="00BB127D"/>
    <w:rsid w:val="00BB1791"/>
    <w:rsid w:val="00BB2221"/>
    <w:rsid w:val="00BB241E"/>
    <w:rsid w:val="00BB2ACB"/>
    <w:rsid w:val="00BB2B6B"/>
    <w:rsid w:val="00BB2D57"/>
    <w:rsid w:val="00BB2E4F"/>
    <w:rsid w:val="00BB2F2B"/>
    <w:rsid w:val="00BB310B"/>
    <w:rsid w:val="00BB33D5"/>
    <w:rsid w:val="00BB3749"/>
    <w:rsid w:val="00BB3B60"/>
    <w:rsid w:val="00BB3D87"/>
    <w:rsid w:val="00BB4062"/>
    <w:rsid w:val="00BB4136"/>
    <w:rsid w:val="00BB415A"/>
    <w:rsid w:val="00BB4278"/>
    <w:rsid w:val="00BB42E1"/>
    <w:rsid w:val="00BB4870"/>
    <w:rsid w:val="00BB4BAC"/>
    <w:rsid w:val="00BB4C01"/>
    <w:rsid w:val="00BB4C4A"/>
    <w:rsid w:val="00BB4F76"/>
    <w:rsid w:val="00BB4F78"/>
    <w:rsid w:val="00BB5047"/>
    <w:rsid w:val="00BB568F"/>
    <w:rsid w:val="00BB595C"/>
    <w:rsid w:val="00BB63AE"/>
    <w:rsid w:val="00BB63D2"/>
    <w:rsid w:val="00BB667D"/>
    <w:rsid w:val="00BB67AC"/>
    <w:rsid w:val="00BB6CF1"/>
    <w:rsid w:val="00BB6E91"/>
    <w:rsid w:val="00BB6F52"/>
    <w:rsid w:val="00BB6FF8"/>
    <w:rsid w:val="00BB7131"/>
    <w:rsid w:val="00BB72BC"/>
    <w:rsid w:val="00BB790E"/>
    <w:rsid w:val="00BC003D"/>
    <w:rsid w:val="00BC007D"/>
    <w:rsid w:val="00BC00DC"/>
    <w:rsid w:val="00BC06C6"/>
    <w:rsid w:val="00BC0CD9"/>
    <w:rsid w:val="00BC108C"/>
    <w:rsid w:val="00BC1A25"/>
    <w:rsid w:val="00BC2291"/>
    <w:rsid w:val="00BC2577"/>
    <w:rsid w:val="00BC26FB"/>
    <w:rsid w:val="00BC2A9E"/>
    <w:rsid w:val="00BC2D84"/>
    <w:rsid w:val="00BC2F15"/>
    <w:rsid w:val="00BC3149"/>
    <w:rsid w:val="00BC3182"/>
    <w:rsid w:val="00BC36CB"/>
    <w:rsid w:val="00BC3EA3"/>
    <w:rsid w:val="00BC4379"/>
    <w:rsid w:val="00BC44B9"/>
    <w:rsid w:val="00BC482A"/>
    <w:rsid w:val="00BC4B6A"/>
    <w:rsid w:val="00BC4F4D"/>
    <w:rsid w:val="00BC53C6"/>
    <w:rsid w:val="00BC5861"/>
    <w:rsid w:val="00BC5A2F"/>
    <w:rsid w:val="00BC5F90"/>
    <w:rsid w:val="00BC61C2"/>
    <w:rsid w:val="00BC648B"/>
    <w:rsid w:val="00BC66B4"/>
    <w:rsid w:val="00BC6C54"/>
    <w:rsid w:val="00BC6ED4"/>
    <w:rsid w:val="00BC6F9F"/>
    <w:rsid w:val="00BC756E"/>
    <w:rsid w:val="00BC7E63"/>
    <w:rsid w:val="00BD01F8"/>
    <w:rsid w:val="00BD023C"/>
    <w:rsid w:val="00BD056C"/>
    <w:rsid w:val="00BD075C"/>
    <w:rsid w:val="00BD08F0"/>
    <w:rsid w:val="00BD097A"/>
    <w:rsid w:val="00BD0CE4"/>
    <w:rsid w:val="00BD119E"/>
    <w:rsid w:val="00BD1341"/>
    <w:rsid w:val="00BD1355"/>
    <w:rsid w:val="00BD14FD"/>
    <w:rsid w:val="00BD15AB"/>
    <w:rsid w:val="00BD171F"/>
    <w:rsid w:val="00BD20C4"/>
    <w:rsid w:val="00BD24BF"/>
    <w:rsid w:val="00BD2D3D"/>
    <w:rsid w:val="00BD30EC"/>
    <w:rsid w:val="00BD31A6"/>
    <w:rsid w:val="00BD32CC"/>
    <w:rsid w:val="00BD32DD"/>
    <w:rsid w:val="00BD349C"/>
    <w:rsid w:val="00BD40BB"/>
    <w:rsid w:val="00BD43A1"/>
    <w:rsid w:val="00BD44CB"/>
    <w:rsid w:val="00BD4673"/>
    <w:rsid w:val="00BD5151"/>
    <w:rsid w:val="00BD51DF"/>
    <w:rsid w:val="00BD52A5"/>
    <w:rsid w:val="00BD5508"/>
    <w:rsid w:val="00BD5DA5"/>
    <w:rsid w:val="00BD6681"/>
    <w:rsid w:val="00BD6CFD"/>
    <w:rsid w:val="00BD6D2A"/>
    <w:rsid w:val="00BD6EAE"/>
    <w:rsid w:val="00BD6F36"/>
    <w:rsid w:val="00BD71C7"/>
    <w:rsid w:val="00BD7880"/>
    <w:rsid w:val="00BD7D4A"/>
    <w:rsid w:val="00BD7D89"/>
    <w:rsid w:val="00BD7E18"/>
    <w:rsid w:val="00BE0032"/>
    <w:rsid w:val="00BE01E5"/>
    <w:rsid w:val="00BE02B5"/>
    <w:rsid w:val="00BE0359"/>
    <w:rsid w:val="00BE04DE"/>
    <w:rsid w:val="00BE08CB"/>
    <w:rsid w:val="00BE0AE9"/>
    <w:rsid w:val="00BE0BC2"/>
    <w:rsid w:val="00BE0D0C"/>
    <w:rsid w:val="00BE0FEE"/>
    <w:rsid w:val="00BE1101"/>
    <w:rsid w:val="00BE155E"/>
    <w:rsid w:val="00BE1573"/>
    <w:rsid w:val="00BE1E1A"/>
    <w:rsid w:val="00BE1E6B"/>
    <w:rsid w:val="00BE232E"/>
    <w:rsid w:val="00BE2347"/>
    <w:rsid w:val="00BE23EF"/>
    <w:rsid w:val="00BE29A1"/>
    <w:rsid w:val="00BE2BCE"/>
    <w:rsid w:val="00BE2D98"/>
    <w:rsid w:val="00BE2DB3"/>
    <w:rsid w:val="00BE30EA"/>
    <w:rsid w:val="00BE32B0"/>
    <w:rsid w:val="00BE3A21"/>
    <w:rsid w:val="00BE3A5E"/>
    <w:rsid w:val="00BE3AEE"/>
    <w:rsid w:val="00BE3D52"/>
    <w:rsid w:val="00BE46C6"/>
    <w:rsid w:val="00BE4D76"/>
    <w:rsid w:val="00BE4ED3"/>
    <w:rsid w:val="00BE5057"/>
    <w:rsid w:val="00BE518E"/>
    <w:rsid w:val="00BE56DB"/>
    <w:rsid w:val="00BE5792"/>
    <w:rsid w:val="00BE5B73"/>
    <w:rsid w:val="00BE5C33"/>
    <w:rsid w:val="00BE5C37"/>
    <w:rsid w:val="00BE6663"/>
    <w:rsid w:val="00BE6DC7"/>
    <w:rsid w:val="00BE6F12"/>
    <w:rsid w:val="00BE7440"/>
    <w:rsid w:val="00BE7479"/>
    <w:rsid w:val="00BF0EAE"/>
    <w:rsid w:val="00BF108B"/>
    <w:rsid w:val="00BF176F"/>
    <w:rsid w:val="00BF1B10"/>
    <w:rsid w:val="00BF1E19"/>
    <w:rsid w:val="00BF28A8"/>
    <w:rsid w:val="00BF2B67"/>
    <w:rsid w:val="00BF2E13"/>
    <w:rsid w:val="00BF33C0"/>
    <w:rsid w:val="00BF3656"/>
    <w:rsid w:val="00BF397C"/>
    <w:rsid w:val="00BF3BB9"/>
    <w:rsid w:val="00BF3E60"/>
    <w:rsid w:val="00BF415F"/>
    <w:rsid w:val="00BF4696"/>
    <w:rsid w:val="00BF47CA"/>
    <w:rsid w:val="00BF514A"/>
    <w:rsid w:val="00BF51AB"/>
    <w:rsid w:val="00BF5647"/>
    <w:rsid w:val="00BF57CC"/>
    <w:rsid w:val="00BF5AAC"/>
    <w:rsid w:val="00BF5EA5"/>
    <w:rsid w:val="00BF5FA3"/>
    <w:rsid w:val="00BF64C8"/>
    <w:rsid w:val="00BF68D9"/>
    <w:rsid w:val="00BF6B48"/>
    <w:rsid w:val="00BF6C40"/>
    <w:rsid w:val="00BF72BE"/>
    <w:rsid w:val="00BF7657"/>
    <w:rsid w:val="00BF7E08"/>
    <w:rsid w:val="00BF7ED0"/>
    <w:rsid w:val="00BF7F33"/>
    <w:rsid w:val="00BF7FAA"/>
    <w:rsid w:val="00C00081"/>
    <w:rsid w:val="00C0062F"/>
    <w:rsid w:val="00C008A3"/>
    <w:rsid w:val="00C00A20"/>
    <w:rsid w:val="00C010B0"/>
    <w:rsid w:val="00C01AC8"/>
    <w:rsid w:val="00C01B8B"/>
    <w:rsid w:val="00C01BD8"/>
    <w:rsid w:val="00C01D5C"/>
    <w:rsid w:val="00C0211A"/>
    <w:rsid w:val="00C021A7"/>
    <w:rsid w:val="00C02802"/>
    <w:rsid w:val="00C0284A"/>
    <w:rsid w:val="00C02BA6"/>
    <w:rsid w:val="00C02C3C"/>
    <w:rsid w:val="00C02DA4"/>
    <w:rsid w:val="00C03097"/>
    <w:rsid w:val="00C03215"/>
    <w:rsid w:val="00C03312"/>
    <w:rsid w:val="00C03345"/>
    <w:rsid w:val="00C03492"/>
    <w:rsid w:val="00C03494"/>
    <w:rsid w:val="00C0391F"/>
    <w:rsid w:val="00C040CF"/>
    <w:rsid w:val="00C0457E"/>
    <w:rsid w:val="00C04C50"/>
    <w:rsid w:val="00C062F9"/>
    <w:rsid w:val="00C06939"/>
    <w:rsid w:val="00C0696C"/>
    <w:rsid w:val="00C06CB3"/>
    <w:rsid w:val="00C072B2"/>
    <w:rsid w:val="00C0746A"/>
    <w:rsid w:val="00C07993"/>
    <w:rsid w:val="00C109E1"/>
    <w:rsid w:val="00C10A29"/>
    <w:rsid w:val="00C10B61"/>
    <w:rsid w:val="00C10B6E"/>
    <w:rsid w:val="00C10F48"/>
    <w:rsid w:val="00C11466"/>
    <w:rsid w:val="00C11520"/>
    <w:rsid w:val="00C1246D"/>
    <w:rsid w:val="00C12AF5"/>
    <w:rsid w:val="00C12B82"/>
    <w:rsid w:val="00C12D7F"/>
    <w:rsid w:val="00C12E53"/>
    <w:rsid w:val="00C1308C"/>
    <w:rsid w:val="00C1314F"/>
    <w:rsid w:val="00C13558"/>
    <w:rsid w:val="00C136E3"/>
    <w:rsid w:val="00C138B8"/>
    <w:rsid w:val="00C13900"/>
    <w:rsid w:val="00C13B55"/>
    <w:rsid w:val="00C13D7B"/>
    <w:rsid w:val="00C1434C"/>
    <w:rsid w:val="00C144C0"/>
    <w:rsid w:val="00C14651"/>
    <w:rsid w:val="00C147DD"/>
    <w:rsid w:val="00C14C8A"/>
    <w:rsid w:val="00C14EAE"/>
    <w:rsid w:val="00C1563C"/>
    <w:rsid w:val="00C15782"/>
    <w:rsid w:val="00C15CBF"/>
    <w:rsid w:val="00C164FD"/>
    <w:rsid w:val="00C167BA"/>
    <w:rsid w:val="00C16E53"/>
    <w:rsid w:val="00C16FD0"/>
    <w:rsid w:val="00C170D5"/>
    <w:rsid w:val="00C170E9"/>
    <w:rsid w:val="00C17180"/>
    <w:rsid w:val="00C174B6"/>
    <w:rsid w:val="00C1750E"/>
    <w:rsid w:val="00C1790F"/>
    <w:rsid w:val="00C179E9"/>
    <w:rsid w:val="00C17A18"/>
    <w:rsid w:val="00C17C3F"/>
    <w:rsid w:val="00C17F70"/>
    <w:rsid w:val="00C2005C"/>
    <w:rsid w:val="00C202F7"/>
    <w:rsid w:val="00C20384"/>
    <w:rsid w:val="00C207E8"/>
    <w:rsid w:val="00C20F8C"/>
    <w:rsid w:val="00C210F7"/>
    <w:rsid w:val="00C21147"/>
    <w:rsid w:val="00C21302"/>
    <w:rsid w:val="00C216D5"/>
    <w:rsid w:val="00C21EE4"/>
    <w:rsid w:val="00C220D4"/>
    <w:rsid w:val="00C221C3"/>
    <w:rsid w:val="00C221E1"/>
    <w:rsid w:val="00C227E5"/>
    <w:rsid w:val="00C2287D"/>
    <w:rsid w:val="00C22995"/>
    <w:rsid w:val="00C22A4D"/>
    <w:rsid w:val="00C22B65"/>
    <w:rsid w:val="00C22BFE"/>
    <w:rsid w:val="00C22D5B"/>
    <w:rsid w:val="00C22E04"/>
    <w:rsid w:val="00C236A8"/>
    <w:rsid w:val="00C23FE2"/>
    <w:rsid w:val="00C2458B"/>
    <w:rsid w:val="00C24F68"/>
    <w:rsid w:val="00C25291"/>
    <w:rsid w:val="00C254B2"/>
    <w:rsid w:val="00C256BA"/>
    <w:rsid w:val="00C257F4"/>
    <w:rsid w:val="00C25ACC"/>
    <w:rsid w:val="00C25C99"/>
    <w:rsid w:val="00C25D25"/>
    <w:rsid w:val="00C25E02"/>
    <w:rsid w:val="00C25E96"/>
    <w:rsid w:val="00C25FCF"/>
    <w:rsid w:val="00C26185"/>
    <w:rsid w:val="00C26360"/>
    <w:rsid w:val="00C263C3"/>
    <w:rsid w:val="00C26412"/>
    <w:rsid w:val="00C2666B"/>
    <w:rsid w:val="00C268C5"/>
    <w:rsid w:val="00C2698E"/>
    <w:rsid w:val="00C26B2F"/>
    <w:rsid w:val="00C27538"/>
    <w:rsid w:val="00C27B11"/>
    <w:rsid w:val="00C27B42"/>
    <w:rsid w:val="00C27E1B"/>
    <w:rsid w:val="00C3014A"/>
    <w:rsid w:val="00C306FB"/>
    <w:rsid w:val="00C30978"/>
    <w:rsid w:val="00C310C1"/>
    <w:rsid w:val="00C313CE"/>
    <w:rsid w:val="00C31AF5"/>
    <w:rsid w:val="00C31DAB"/>
    <w:rsid w:val="00C32622"/>
    <w:rsid w:val="00C327FC"/>
    <w:rsid w:val="00C32CFF"/>
    <w:rsid w:val="00C32E95"/>
    <w:rsid w:val="00C33149"/>
    <w:rsid w:val="00C33258"/>
    <w:rsid w:val="00C3357B"/>
    <w:rsid w:val="00C33FB7"/>
    <w:rsid w:val="00C34008"/>
    <w:rsid w:val="00C34621"/>
    <w:rsid w:val="00C3467C"/>
    <w:rsid w:val="00C347F6"/>
    <w:rsid w:val="00C34A73"/>
    <w:rsid w:val="00C34BC6"/>
    <w:rsid w:val="00C34D3A"/>
    <w:rsid w:val="00C34DDC"/>
    <w:rsid w:val="00C3567C"/>
    <w:rsid w:val="00C361C6"/>
    <w:rsid w:val="00C365C7"/>
    <w:rsid w:val="00C368CB"/>
    <w:rsid w:val="00C37336"/>
    <w:rsid w:val="00C37874"/>
    <w:rsid w:val="00C37DE4"/>
    <w:rsid w:val="00C37E51"/>
    <w:rsid w:val="00C40182"/>
    <w:rsid w:val="00C409ED"/>
    <w:rsid w:val="00C40B4F"/>
    <w:rsid w:val="00C40EC2"/>
    <w:rsid w:val="00C41051"/>
    <w:rsid w:val="00C419B0"/>
    <w:rsid w:val="00C41CB5"/>
    <w:rsid w:val="00C41F24"/>
    <w:rsid w:val="00C41F35"/>
    <w:rsid w:val="00C42201"/>
    <w:rsid w:val="00C425B8"/>
    <w:rsid w:val="00C425D4"/>
    <w:rsid w:val="00C42EA3"/>
    <w:rsid w:val="00C4323F"/>
    <w:rsid w:val="00C435DB"/>
    <w:rsid w:val="00C43AEE"/>
    <w:rsid w:val="00C43DEB"/>
    <w:rsid w:val="00C44AA9"/>
    <w:rsid w:val="00C44B20"/>
    <w:rsid w:val="00C4508E"/>
    <w:rsid w:val="00C456A4"/>
    <w:rsid w:val="00C456E0"/>
    <w:rsid w:val="00C45BA3"/>
    <w:rsid w:val="00C45C9C"/>
    <w:rsid w:val="00C46107"/>
    <w:rsid w:val="00C461A6"/>
    <w:rsid w:val="00C461F9"/>
    <w:rsid w:val="00C463B1"/>
    <w:rsid w:val="00C46F75"/>
    <w:rsid w:val="00C47A25"/>
    <w:rsid w:val="00C47C07"/>
    <w:rsid w:val="00C47CF3"/>
    <w:rsid w:val="00C47EDA"/>
    <w:rsid w:val="00C500CB"/>
    <w:rsid w:val="00C50570"/>
    <w:rsid w:val="00C50B92"/>
    <w:rsid w:val="00C50D69"/>
    <w:rsid w:val="00C50FC7"/>
    <w:rsid w:val="00C517C2"/>
    <w:rsid w:val="00C51AA6"/>
    <w:rsid w:val="00C529FE"/>
    <w:rsid w:val="00C52D0E"/>
    <w:rsid w:val="00C52D3B"/>
    <w:rsid w:val="00C52E5B"/>
    <w:rsid w:val="00C53304"/>
    <w:rsid w:val="00C53349"/>
    <w:rsid w:val="00C5366C"/>
    <w:rsid w:val="00C5389A"/>
    <w:rsid w:val="00C54042"/>
    <w:rsid w:val="00C5435D"/>
    <w:rsid w:val="00C54407"/>
    <w:rsid w:val="00C547DF"/>
    <w:rsid w:val="00C54931"/>
    <w:rsid w:val="00C54AD4"/>
    <w:rsid w:val="00C54B32"/>
    <w:rsid w:val="00C54C0A"/>
    <w:rsid w:val="00C54F30"/>
    <w:rsid w:val="00C551C8"/>
    <w:rsid w:val="00C551FC"/>
    <w:rsid w:val="00C55863"/>
    <w:rsid w:val="00C558A9"/>
    <w:rsid w:val="00C55A75"/>
    <w:rsid w:val="00C55F15"/>
    <w:rsid w:val="00C56004"/>
    <w:rsid w:val="00C56064"/>
    <w:rsid w:val="00C563BA"/>
    <w:rsid w:val="00C56DDD"/>
    <w:rsid w:val="00C56E2F"/>
    <w:rsid w:val="00C57337"/>
    <w:rsid w:val="00C57453"/>
    <w:rsid w:val="00C57A4D"/>
    <w:rsid w:val="00C57A90"/>
    <w:rsid w:val="00C57BF9"/>
    <w:rsid w:val="00C57E43"/>
    <w:rsid w:val="00C60270"/>
    <w:rsid w:val="00C60511"/>
    <w:rsid w:val="00C60C28"/>
    <w:rsid w:val="00C611F0"/>
    <w:rsid w:val="00C614A2"/>
    <w:rsid w:val="00C617B3"/>
    <w:rsid w:val="00C6184F"/>
    <w:rsid w:val="00C618A1"/>
    <w:rsid w:val="00C61B84"/>
    <w:rsid w:val="00C61F81"/>
    <w:rsid w:val="00C624D2"/>
    <w:rsid w:val="00C62DA0"/>
    <w:rsid w:val="00C63146"/>
    <w:rsid w:val="00C633E0"/>
    <w:rsid w:val="00C634DA"/>
    <w:rsid w:val="00C64328"/>
    <w:rsid w:val="00C644DA"/>
    <w:rsid w:val="00C648E7"/>
    <w:rsid w:val="00C648EB"/>
    <w:rsid w:val="00C64900"/>
    <w:rsid w:val="00C64DFA"/>
    <w:rsid w:val="00C64F28"/>
    <w:rsid w:val="00C650FE"/>
    <w:rsid w:val="00C652BB"/>
    <w:rsid w:val="00C65500"/>
    <w:rsid w:val="00C6584E"/>
    <w:rsid w:val="00C658E2"/>
    <w:rsid w:val="00C6594A"/>
    <w:rsid w:val="00C65F36"/>
    <w:rsid w:val="00C66740"/>
    <w:rsid w:val="00C66C8F"/>
    <w:rsid w:val="00C671A4"/>
    <w:rsid w:val="00C671BE"/>
    <w:rsid w:val="00C67424"/>
    <w:rsid w:val="00C6776A"/>
    <w:rsid w:val="00C67C78"/>
    <w:rsid w:val="00C67CE5"/>
    <w:rsid w:val="00C67FD1"/>
    <w:rsid w:val="00C67FFC"/>
    <w:rsid w:val="00C707C2"/>
    <w:rsid w:val="00C71040"/>
    <w:rsid w:val="00C71176"/>
    <w:rsid w:val="00C71487"/>
    <w:rsid w:val="00C715F8"/>
    <w:rsid w:val="00C71BE4"/>
    <w:rsid w:val="00C71EC8"/>
    <w:rsid w:val="00C7245A"/>
    <w:rsid w:val="00C72913"/>
    <w:rsid w:val="00C735F9"/>
    <w:rsid w:val="00C73DCC"/>
    <w:rsid w:val="00C740D6"/>
    <w:rsid w:val="00C7424D"/>
    <w:rsid w:val="00C74905"/>
    <w:rsid w:val="00C749E6"/>
    <w:rsid w:val="00C74D8D"/>
    <w:rsid w:val="00C750F1"/>
    <w:rsid w:val="00C7581A"/>
    <w:rsid w:val="00C75C94"/>
    <w:rsid w:val="00C75F11"/>
    <w:rsid w:val="00C75F50"/>
    <w:rsid w:val="00C75FF4"/>
    <w:rsid w:val="00C7617A"/>
    <w:rsid w:val="00C76507"/>
    <w:rsid w:val="00C7696A"/>
    <w:rsid w:val="00C76D78"/>
    <w:rsid w:val="00C76F65"/>
    <w:rsid w:val="00C77137"/>
    <w:rsid w:val="00C7715C"/>
    <w:rsid w:val="00C771FE"/>
    <w:rsid w:val="00C776DD"/>
    <w:rsid w:val="00C77980"/>
    <w:rsid w:val="00C77C04"/>
    <w:rsid w:val="00C77E25"/>
    <w:rsid w:val="00C800CE"/>
    <w:rsid w:val="00C8077E"/>
    <w:rsid w:val="00C80806"/>
    <w:rsid w:val="00C80B29"/>
    <w:rsid w:val="00C80C1C"/>
    <w:rsid w:val="00C80FDF"/>
    <w:rsid w:val="00C8182B"/>
    <w:rsid w:val="00C81958"/>
    <w:rsid w:val="00C81C9C"/>
    <w:rsid w:val="00C82270"/>
    <w:rsid w:val="00C822AC"/>
    <w:rsid w:val="00C829C0"/>
    <w:rsid w:val="00C82AC3"/>
    <w:rsid w:val="00C82FA3"/>
    <w:rsid w:val="00C8306B"/>
    <w:rsid w:val="00C83212"/>
    <w:rsid w:val="00C839C5"/>
    <w:rsid w:val="00C83E0A"/>
    <w:rsid w:val="00C83EC3"/>
    <w:rsid w:val="00C83FDD"/>
    <w:rsid w:val="00C8425B"/>
    <w:rsid w:val="00C84C87"/>
    <w:rsid w:val="00C84D19"/>
    <w:rsid w:val="00C85250"/>
    <w:rsid w:val="00C853B5"/>
    <w:rsid w:val="00C85B18"/>
    <w:rsid w:val="00C85EDF"/>
    <w:rsid w:val="00C85F1D"/>
    <w:rsid w:val="00C8694A"/>
    <w:rsid w:val="00C86EC1"/>
    <w:rsid w:val="00C87141"/>
    <w:rsid w:val="00C8737C"/>
    <w:rsid w:val="00C8785D"/>
    <w:rsid w:val="00C87899"/>
    <w:rsid w:val="00C87A39"/>
    <w:rsid w:val="00C87A99"/>
    <w:rsid w:val="00C87AB3"/>
    <w:rsid w:val="00C87D61"/>
    <w:rsid w:val="00C9064B"/>
    <w:rsid w:val="00C90AB5"/>
    <w:rsid w:val="00C90B9E"/>
    <w:rsid w:val="00C90E34"/>
    <w:rsid w:val="00C9102F"/>
    <w:rsid w:val="00C915FF"/>
    <w:rsid w:val="00C916A1"/>
    <w:rsid w:val="00C91D65"/>
    <w:rsid w:val="00C92604"/>
    <w:rsid w:val="00C9267C"/>
    <w:rsid w:val="00C92CCE"/>
    <w:rsid w:val="00C92FFD"/>
    <w:rsid w:val="00C9311C"/>
    <w:rsid w:val="00C93DB4"/>
    <w:rsid w:val="00C942D3"/>
    <w:rsid w:val="00C94645"/>
    <w:rsid w:val="00C94CAE"/>
    <w:rsid w:val="00C94E64"/>
    <w:rsid w:val="00C954E8"/>
    <w:rsid w:val="00C95875"/>
    <w:rsid w:val="00C95CF7"/>
    <w:rsid w:val="00C95FA5"/>
    <w:rsid w:val="00C9690B"/>
    <w:rsid w:val="00C96BB6"/>
    <w:rsid w:val="00C971AB"/>
    <w:rsid w:val="00C974F3"/>
    <w:rsid w:val="00C97B39"/>
    <w:rsid w:val="00CA01BD"/>
    <w:rsid w:val="00CA020D"/>
    <w:rsid w:val="00CA0253"/>
    <w:rsid w:val="00CA0294"/>
    <w:rsid w:val="00CA071B"/>
    <w:rsid w:val="00CA07E8"/>
    <w:rsid w:val="00CA0CE1"/>
    <w:rsid w:val="00CA13B5"/>
    <w:rsid w:val="00CA13D3"/>
    <w:rsid w:val="00CA2221"/>
    <w:rsid w:val="00CA293F"/>
    <w:rsid w:val="00CA2A6F"/>
    <w:rsid w:val="00CA2DD8"/>
    <w:rsid w:val="00CA32BD"/>
    <w:rsid w:val="00CA346A"/>
    <w:rsid w:val="00CA34FA"/>
    <w:rsid w:val="00CA3789"/>
    <w:rsid w:val="00CA38BA"/>
    <w:rsid w:val="00CA3C76"/>
    <w:rsid w:val="00CA420E"/>
    <w:rsid w:val="00CA4468"/>
    <w:rsid w:val="00CA46A5"/>
    <w:rsid w:val="00CA47ED"/>
    <w:rsid w:val="00CA492F"/>
    <w:rsid w:val="00CA4A2C"/>
    <w:rsid w:val="00CA4FB4"/>
    <w:rsid w:val="00CA54E0"/>
    <w:rsid w:val="00CA56C7"/>
    <w:rsid w:val="00CA660F"/>
    <w:rsid w:val="00CA7369"/>
    <w:rsid w:val="00CA73B8"/>
    <w:rsid w:val="00CA7527"/>
    <w:rsid w:val="00CA76B1"/>
    <w:rsid w:val="00CA7AFC"/>
    <w:rsid w:val="00CA7B2B"/>
    <w:rsid w:val="00CA7D4B"/>
    <w:rsid w:val="00CA7EBA"/>
    <w:rsid w:val="00CA7F5B"/>
    <w:rsid w:val="00CB037C"/>
    <w:rsid w:val="00CB0C1F"/>
    <w:rsid w:val="00CB0D76"/>
    <w:rsid w:val="00CB0FF7"/>
    <w:rsid w:val="00CB133E"/>
    <w:rsid w:val="00CB1719"/>
    <w:rsid w:val="00CB1991"/>
    <w:rsid w:val="00CB1D5A"/>
    <w:rsid w:val="00CB1E5C"/>
    <w:rsid w:val="00CB2653"/>
    <w:rsid w:val="00CB27DD"/>
    <w:rsid w:val="00CB287D"/>
    <w:rsid w:val="00CB2D16"/>
    <w:rsid w:val="00CB2D55"/>
    <w:rsid w:val="00CB301A"/>
    <w:rsid w:val="00CB38A0"/>
    <w:rsid w:val="00CB3957"/>
    <w:rsid w:val="00CB3A0F"/>
    <w:rsid w:val="00CB3C29"/>
    <w:rsid w:val="00CB4607"/>
    <w:rsid w:val="00CB48B2"/>
    <w:rsid w:val="00CB49FE"/>
    <w:rsid w:val="00CB4B85"/>
    <w:rsid w:val="00CB5040"/>
    <w:rsid w:val="00CB50BB"/>
    <w:rsid w:val="00CB5153"/>
    <w:rsid w:val="00CB51A6"/>
    <w:rsid w:val="00CB57FA"/>
    <w:rsid w:val="00CB5C52"/>
    <w:rsid w:val="00CB5CCE"/>
    <w:rsid w:val="00CB66E0"/>
    <w:rsid w:val="00CB6AEB"/>
    <w:rsid w:val="00CB7043"/>
    <w:rsid w:val="00CB76A5"/>
    <w:rsid w:val="00CB7769"/>
    <w:rsid w:val="00CB7793"/>
    <w:rsid w:val="00CB7A7C"/>
    <w:rsid w:val="00CB7ADF"/>
    <w:rsid w:val="00CB7C71"/>
    <w:rsid w:val="00CC0008"/>
    <w:rsid w:val="00CC0431"/>
    <w:rsid w:val="00CC08E7"/>
    <w:rsid w:val="00CC0AFB"/>
    <w:rsid w:val="00CC0EC7"/>
    <w:rsid w:val="00CC11AE"/>
    <w:rsid w:val="00CC143E"/>
    <w:rsid w:val="00CC1456"/>
    <w:rsid w:val="00CC1740"/>
    <w:rsid w:val="00CC1F81"/>
    <w:rsid w:val="00CC1F9C"/>
    <w:rsid w:val="00CC1FD7"/>
    <w:rsid w:val="00CC2114"/>
    <w:rsid w:val="00CC2409"/>
    <w:rsid w:val="00CC25D7"/>
    <w:rsid w:val="00CC294A"/>
    <w:rsid w:val="00CC2E2C"/>
    <w:rsid w:val="00CC30BD"/>
    <w:rsid w:val="00CC31BA"/>
    <w:rsid w:val="00CC37FD"/>
    <w:rsid w:val="00CC3E3D"/>
    <w:rsid w:val="00CC40B5"/>
    <w:rsid w:val="00CC417F"/>
    <w:rsid w:val="00CC463D"/>
    <w:rsid w:val="00CC4C06"/>
    <w:rsid w:val="00CC4C1A"/>
    <w:rsid w:val="00CC4D42"/>
    <w:rsid w:val="00CC4D5D"/>
    <w:rsid w:val="00CC509E"/>
    <w:rsid w:val="00CC534A"/>
    <w:rsid w:val="00CC591D"/>
    <w:rsid w:val="00CC5A22"/>
    <w:rsid w:val="00CC5B88"/>
    <w:rsid w:val="00CC5F3C"/>
    <w:rsid w:val="00CC6065"/>
    <w:rsid w:val="00CC659B"/>
    <w:rsid w:val="00CC6C34"/>
    <w:rsid w:val="00CC6E5D"/>
    <w:rsid w:val="00CC7766"/>
    <w:rsid w:val="00CC7970"/>
    <w:rsid w:val="00CC7992"/>
    <w:rsid w:val="00CC7A17"/>
    <w:rsid w:val="00CD0311"/>
    <w:rsid w:val="00CD04A7"/>
    <w:rsid w:val="00CD05E5"/>
    <w:rsid w:val="00CD0B8C"/>
    <w:rsid w:val="00CD0D6E"/>
    <w:rsid w:val="00CD0E2F"/>
    <w:rsid w:val="00CD12A2"/>
    <w:rsid w:val="00CD1326"/>
    <w:rsid w:val="00CD1700"/>
    <w:rsid w:val="00CD1D4F"/>
    <w:rsid w:val="00CD1F94"/>
    <w:rsid w:val="00CD22A6"/>
    <w:rsid w:val="00CD2819"/>
    <w:rsid w:val="00CD2A2F"/>
    <w:rsid w:val="00CD2B12"/>
    <w:rsid w:val="00CD2FDD"/>
    <w:rsid w:val="00CD3328"/>
    <w:rsid w:val="00CD3A06"/>
    <w:rsid w:val="00CD3B8C"/>
    <w:rsid w:val="00CD3F4E"/>
    <w:rsid w:val="00CD4047"/>
    <w:rsid w:val="00CD429F"/>
    <w:rsid w:val="00CD4320"/>
    <w:rsid w:val="00CD450F"/>
    <w:rsid w:val="00CD4A1B"/>
    <w:rsid w:val="00CD4B1D"/>
    <w:rsid w:val="00CD4F06"/>
    <w:rsid w:val="00CD544C"/>
    <w:rsid w:val="00CD54BC"/>
    <w:rsid w:val="00CD60B7"/>
    <w:rsid w:val="00CD6252"/>
    <w:rsid w:val="00CD67C7"/>
    <w:rsid w:val="00CD6C29"/>
    <w:rsid w:val="00CD6E80"/>
    <w:rsid w:val="00CD7068"/>
    <w:rsid w:val="00CD74F7"/>
    <w:rsid w:val="00CD7812"/>
    <w:rsid w:val="00CD7814"/>
    <w:rsid w:val="00CD79E1"/>
    <w:rsid w:val="00CD7D5D"/>
    <w:rsid w:val="00CE00D6"/>
    <w:rsid w:val="00CE0A9E"/>
    <w:rsid w:val="00CE0C34"/>
    <w:rsid w:val="00CE0C9F"/>
    <w:rsid w:val="00CE0CD1"/>
    <w:rsid w:val="00CE10C6"/>
    <w:rsid w:val="00CE16CD"/>
    <w:rsid w:val="00CE1920"/>
    <w:rsid w:val="00CE1C7A"/>
    <w:rsid w:val="00CE1E0A"/>
    <w:rsid w:val="00CE2302"/>
    <w:rsid w:val="00CE2699"/>
    <w:rsid w:val="00CE2CF9"/>
    <w:rsid w:val="00CE33C6"/>
    <w:rsid w:val="00CE3567"/>
    <w:rsid w:val="00CE3850"/>
    <w:rsid w:val="00CE3996"/>
    <w:rsid w:val="00CE3CA5"/>
    <w:rsid w:val="00CE3D92"/>
    <w:rsid w:val="00CE403D"/>
    <w:rsid w:val="00CE4A2B"/>
    <w:rsid w:val="00CE4A88"/>
    <w:rsid w:val="00CE4ABD"/>
    <w:rsid w:val="00CE4C3F"/>
    <w:rsid w:val="00CE4DE7"/>
    <w:rsid w:val="00CE5284"/>
    <w:rsid w:val="00CE569D"/>
    <w:rsid w:val="00CE5B02"/>
    <w:rsid w:val="00CE635C"/>
    <w:rsid w:val="00CE65B0"/>
    <w:rsid w:val="00CE7962"/>
    <w:rsid w:val="00CE7AF0"/>
    <w:rsid w:val="00CE7B6A"/>
    <w:rsid w:val="00CE7E72"/>
    <w:rsid w:val="00CE7F63"/>
    <w:rsid w:val="00CF05B9"/>
    <w:rsid w:val="00CF062A"/>
    <w:rsid w:val="00CF10FF"/>
    <w:rsid w:val="00CF118A"/>
    <w:rsid w:val="00CF1203"/>
    <w:rsid w:val="00CF15BB"/>
    <w:rsid w:val="00CF1686"/>
    <w:rsid w:val="00CF1941"/>
    <w:rsid w:val="00CF1C43"/>
    <w:rsid w:val="00CF1E02"/>
    <w:rsid w:val="00CF1FA7"/>
    <w:rsid w:val="00CF20B6"/>
    <w:rsid w:val="00CF20CA"/>
    <w:rsid w:val="00CF20DC"/>
    <w:rsid w:val="00CF266B"/>
    <w:rsid w:val="00CF2863"/>
    <w:rsid w:val="00CF2981"/>
    <w:rsid w:val="00CF2A87"/>
    <w:rsid w:val="00CF364B"/>
    <w:rsid w:val="00CF3C7D"/>
    <w:rsid w:val="00CF406B"/>
    <w:rsid w:val="00CF42EC"/>
    <w:rsid w:val="00CF4429"/>
    <w:rsid w:val="00CF4652"/>
    <w:rsid w:val="00CF46C2"/>
    <w:rsid w:val="00CF4719"/>
    <w:rsid w:val="00CF486E"/>
    <w:rsid w:val="00CF48EC"/>
    <w:rsid w:val="00CF4A36"/>
    <w:rsid w:val="00CF56CA"/>
    <w:rsid w:val="00CF56F9"/>
    <w:rsid w:val="00CF5725"/>
    <w:rsid w:val="00CF58AD"/>
    <w:rsid w:val="00CF5A36"/>
    <w:rsid w:val="00CF5CA7"/>
    <w:rsid w:val="00CF5F80"/>
    <w:rsid w:val="00CF6472"/>
    <w:rsid w:val="00CF6474"/>
    <w:rsid w:val="00CF6650"/>
    <w:rsid w:val="00CF6870"/>
    <w:rsid w:val="00CF7551"/>
    <w:rsid w:val="00CF797A"/>
    <w:rsid w:val="00CF7E79"/>
    <w:rsid w:val="00D003DC"/>
    <w:rsid w:val="00D005F8"/>
    <w:rsid w:val="00D00DB6"/>
    <w:rsid w:val="00D00F8B"/>
    <w:rsid w:val="00D0123F"/>
    <w:rsid w:val="00D0133C"/>
    <w:rsid w:val="00D01AE2"/>
    <w:rsid w:val="00D01FBE"/>
    <w:rsid w:val="00D01FF4"/>
    <w:rsid w:val="00D0242E"/>
    <w:rsid w:val="00D02998"/>
    <w:rsid w:val="00D02AFD"/>
    <w:rsid w:val="00D02B82"/>
    <w:rsid w:val="00D02E7C"/>
    <w:rsid w:val="00D03582"/>
    <w:rsid w:val="00D037CD"/>
    <w:rsid w:val="00D037D7"/>
    <w:rsid w:val="00D03A54"/>
    <w:rsid w:val="00D0401D"/>
    <w:rsid w:val="00D04043"/>
    <w:rsid w:val="00D040B5"/>
    <w:rsid w:val="00D04B4A"/>
    <w:rsid w:val="00D04BA3"/>
    <w:rsid w:val="00D04DB0"/>
    <w:rsid w:val="00D05209"/>
    <w:rsid w:val="00D05730"/>
    <w:rsid w:val="00D05B42"/>
    <w:rsid w:val="00D05CA9"/>
    <w:rsid w:val="00D05EC7"/>
    <w:rsid w:val="00D060A0"/>
    <w:rsid w:val="00D0619F"/>
    <w:rsid w:val="00D063F7"/>
    <w:rsid w:val="00D06560"/>
    <w:rsid w:val="00D06636"/>
    <w:rsid w:val="00D066CA"/>
    <w:rsid w:val="00D06776"/>
    <w:rsid w:val="00D07130"/>
    <w:rsid w:val="00D076EA"/>
    <w:rsid w:val="00D0792A"/>
    <w:rsid w:val="00D079D3"/>
    <w:rsid w:val="00D07AA2"/>
    <w:rsid w:val="00D10242"/>
    <w:rsid w:val="00D10AAF"/>
    <w:rsid w:val="00D10DF4"/>
    <w:rsid w:val="00D10F1C"/>
    <w:rsid w:val="00D10FEC"/>
    <w:rsid w:val="00D112A3"/>
    <w:rsid w:val="00D1140F"/>
    <w:rsid w:val="00D118AC"/>
    <w:rsid w:val="00D1225A"/>
    <w:rsid w:val="00D12338"/>
    <w:rsid w:val="00D125DA"/>
    <w:rsid w:val="00D1276C"/>
    <w:rsid w:val="00D12F92"/>
    <w:rsid w:val="00D1379B"/>
    <w:rsid w:val="00D1383E"/>
    <w:rsid w:val="00D143FF"/>
    <w:rsid w:val="00D14945"/>
    <w:rsid w:val="00D14C02"/>
    <w:rsid w:val="00D14D78"/>
    <w:rsid w:val="00D1572D"/>
    <w:rsid w:val="00D1577D"/>
    <w:rsid w:val="00D159E5"/>
    <w:rsid w:val="00D15B96"/>
    <w:rsid w:val="00D16210"/>
    <w:rsid w:val="00D1645F"/>
    <w:rsid w:val="00D1648C"/>
    <w:rsid w:val="00D164FD"/>
    <w:rsid w:val="00D165C4"/>
    <w:rsid w:val="00D16E81"/>
    <w:rsid w:val="00D16F17"/>
    <w:rsid w:val="00D20014"/>
    <w:rsid w:val="00D2009C"/>
    <w:rsid w:val="00D20174"/>
    <w:rsid w:val="00D203D4"/>
    <w:rsid w:val="00D205B9"/>
    <w:rsid w:val="00D21388"/>
    <w:rsid w:val="00D21452"/>
    <w:rsid w:val="00D214E8"/>
    <w:rsid w:val="00D217A9"/>
    <w:rsid w:val="00D21CE9"/>
    <w:rsid w:val="00D22257"/>
    <w:rsid w:val="00D22412"/>
    <w:rsid w:val="00D22758"/>
    <w:rsid w:val="00D228D8"/>
    <w:rsid w:val="00D22973"/>
    <w:rsid w:val="00D22CB2"/>
    <w:rsid w:val="00D2325B"/>
    <w:rsid w:val="00D2345D"/>
    <w:rsid w:val="00D23884"/>
    <w:rsid w:val="00D23CB6"/>
    <w:rsid w:val="00D23E1D"/>
    <w:rsid w:val="00D23FA0"/>
    <w:rsid w:val="00D245BE"/>
    <w:rsid w:val="00D24644"/>
    <w:rsid w:val="00D24752"/>
    <w:rsid w:val="00D2478A"/>
    <w:rsid w:val="00D24B22"/>
    <w:rsid w:val="00D259F5"/>
    <w:rsid w:val="00D25E6E"/>
    <w:rsid w:val="00D26236"/>
    <w:rsid w:val="00D26302"/>
    <w:rsid w:val="00D2647D"/>
    <w:rsid w:val="00D266B7"/>
    <w:rsid w:val="00D269FA"/>
    <w:rsid w:val="00D26B38"/>
    <w:rsid w:val="00D26EA6"/>
    <w:rsid w:val="00D27269"/>
    <w:rsid w:val="00D27FBC"/>
    <w:rsid w:val="00D3020B"/>
    <w:rsid w:val="00D302E9"/>
    <w:rsid w:val="00D30C68"/>
    <w:rsid w:val="00D31116"/>
    <w:rsid w:val="00D3119F"/>
    <w:rsid w:val="00D3175F"/>
    <w:rsid w:val="00D31793"/>
    <w:rsid w:val="00D317F6"/>
    <w:rsid w:val="00D3182B"/>
    <w:rsid w:val="00D31BD4"/>
    <w:rsid w:val="00D31C76"/>
    <w:rsid w:val="00D32134"/>
    <w:rsid w:val="00D321FD"/>
    <w:rsid w:val="00D32625"/>
    <w:rsid w:val="00D32B6A"/>
    <w:rsid w:val="00D32C6E"/>
    <w:rsid w:val="00D33346"/>
    <w:rsid w:val="00D33615"/>
    <w:rsid w:val="00D33EA7"/>
    <w:rsid w:val="00D33F45"/>
    <w:rsid w:val="00D340D3"/>
    <w:rsid w:val="00D3448E"/>
    <w:rsid w:val="00D346F6"/>
    <w:rsid w:val="00D349F2"/>
    <w:rsid w:val="00D356CB"/>
    <w:rsid w:val="00D35C19"/>
    <w:rsid w:val="00D35E7B"/>
    <w:rsid w:val="00D36295"/>
    <w:rsid w:val="00D36439"/>
    <w:rsid w:val="00D36CD0"/>
    <w:rsid w:val="00D400F3"/>
    <w:rsid w:val="00D40273"/>
    <w:rsid w:val="00D40D6B"/>
    <w:rsid w:val="00D40FE2"/>
    <w:rsid w:val="00D412B3"/>
    <w:rsid w:val="00D4150F"/>
    <w:rsid w:val="00D41D3D"/>
    <w:rsid w:val="00D41EFE"/>
    <w:rsid w:val="00D4212E"/>
    <w:rsid w:val="00D421BB"/>
    <w:rsid w:val="00D42836"/>
    <w:rsid w:val="00D42CFE"/>
    <w:rsid w:val="00D42D37"/>
    <w:rsid w:val="00D44E5A"/>
    <w:rsid w:val="00D451AD"/>
    <w:rsid w:val="00D451D4"/>
    <w:rsid w:val="00D456E7"/>
    <w:rsid w:val="00D4576D"/>
    <w:rsid w:val="00D45B3B"/>
    <w:rsid w:val="00D4605D"/>
    <w:rsid w:val="00D4620F"/>
    <w:rsid w:val="00D462D4"/>
    <w:rsid w:val="00D4652E"/>
    <w:rsid w:val="00D465B4"/>
    <w:rsid w:val="00D467A6"/>
    <w:rsid w:val="00D46959"/>
    <w:rsid w:val="00D46B19"/>
    <w:rsid w:val="00D46CB9"/>
    <w:rsid w:val="00D46D90"/>
    <w:rsid w:val="00D46E19"/>
    <w:rsid w:val="00D4747D"/>
    <w:rsid w:val="00D4757B"/>
    <w:rsid w:val="00D47592"/>
    <w:rsid w:val="00D4782D"/>
    <w:rsid w:val="00D47A43"/>
    <w:rsid w:val="00D47CA9"/>
    <w:rsid w:val="00D50314"/>
    <w:rsid w:val="00D50432"/>
    <w:rsid w:val="00D504E2"/>
    <w:rsid w:val="00D50775"/>
    <w:rsid w:val="00D50904"/>
    <w:rsid w:val="00D51113"/>
    <w:rsid w:val="00D51C3D"/>
    <w:rsid w:val="00D51D4B"/>
    <w:rsid w:val="00D52606"/>
    <w:rsid w:val="00D52692"/>
    <w:rsid w:val="00D52711"/>
    <w:rsid w:val="00D527E9"/>
    <w:rsid w:val="00D528E5"/>
    <w:rsid w:val="00D52CD5"/>
    <w:rsid w:val="00D52CE1"/>
    <w:rsid w:val="00D53787"/>
    <w:rsid w:val="00D53CB7"/>
    <w:rsid w:val="00D5404E"/>
    <w:rsid w:val="00D5404F"/>
    <w:rsid w:val="00D543E1"/>
    <w:rsid w:val="00D55716"/>
    <w:rsid w:val="00D55946"/>
    <w:rsid w:val="00D559FB"/>
    <w:rsid w:val="00D5604D"/>
    <w:rsid w:val="00D5616F"/>
    <w:rsid w:val="00D5630A"/>
    <w:rsid w:val="00D56371"/>
    <w:rsid w:val="00D566C6"/>
    <w:rsid w:val="00D5692F"/>
    <w:rsid w:val="00D569EE"/>
    <w:rsid w:val="00D57A1F"/>
    <w:rsid w:val="00D57C78"/>
    <w:rsid w:val="00D6004F"/>
    <w:rsid w:val="00D602BE"/>
    <w:rsid w:val="00D60754"/>
    <w:rsid w:val="00D60B79"/>
    <w:rsid w:val="00D61291"/>
    <w:rsid w:val="00D6142D"/>
    <w:rsid w:val="00D61967"/>
    <w:rsid w:val="00D620C2"/>
    <w:rsid w:val="00D625F0"/>
    <w:rsid w:val="00D6270E"/>
    <w:rsid w:val="00D62747"/>
    <w:rsid w:val="00D62A7B"/>
    <w:rsid w:val="00D62C59"/>
    <w:rsid w:val="00D6380E"/>
    <w:rsid w:val="00D6385E"/>
    <w:rsid w:val="00D639AE"/>
    <w:rsid w:val="00D63E42"/>
    <w:rsid w:val="00D63F77"/>
    <w:rsid w:val="00D640A0"/>
    <w:rsid w:val="00D646FD"/>
    <w:rsid w:val="00D648C5"/>
    <w:rsid w:val="00D648FB"/>
    <w:rsid w:val="00D64EB9"/>
    <w:rsid w:val="00D64FDD"/>
    <w:rsid w:val="00D65230"/>
    <w:rsid w:val="00D653CC"/>
    <w:rsid w:val="00D6540B"/>
    <w:rsid w:val="00D65A01"/>
    <w:rsid w:val="00D65D1B"/>
    <w:rsid w:val="00D65F9E"/>
    <w:rsid w:val="00D66DEB"/>
    <w:rsid w:val="00D66E92"/>
    <w:rsid w:val="00D6707B"/>
    <w:rsid w:val="00D672FE"/>
    <w:rsid w:val="00D675BD"/>
    <w:rsid w:val="00D67634"/>
    <w:rsid w:val="00D6768F"/>
    <w:rsid w:val="00D7030F"/>
    <w:rsid w:val="00D7051A"/>
    <w:rsid w:val="00D705B6"/>
    <w:rsid w:val="00D70789"/>
    <w:rsid w:val="00D70D07"/>
    <w:rsid w:val="00D712AC"/>
    <w:rsid w:val="00D716A7"/>
    <w:rsid w:val="00D71892"/>
    <w:rsid w:val="00D7203F"/>
    <w:rsid w:val="00D7225D"/>
    <w:rsid w:val="00D72433"/>
    <w:rsid w:val="00D72744"/>
    <w:rsid w:val="00D72802"/>
    <w:rsid w:val="00D7294F"/>
    <w:rsid w:val="00D72A4B"/>
    <w:rsid w:val="00D731B7"/>
    <w:rsid w:val="00D7350B"/>
    <w:rsid w:val="00D73517"/>
    <w:rsid w:val="00D736D7"/>
    <w:rsid w:val="00D73CCE"/>
    <w:rsid w:val="00D73D52"/>
    <w:rsid w:val="00D74212"/>
    <w:rsid w:val="00D747B3"/>
    <w:rsid w:val="00D749EB"/>
    <w:rsid w:val="00D74A52"/>
    <w:rsid w:val="00D74F71"/>
    <w:rsid w:val="00D7511C"/>
    <w:rsid w:val="00D751EE"/>
    <w:rsid w:val="00D755D0"/>
    <w:rsid w:val="00D75699"/>
    <w:rsid w:val="00D76062"/>
    <w:rsid w:val="00D77077"/>
    <w:rsid w:val="00D771F5"/>
    <w:rsid w:val="00D77536"/>
    <w:rsid w:val="00D7756C"/>
    <w:rsid w:val="00D777D8"/>
    <w:rsid w:val="00D77C35"/>
    <w:rsid w:val="00D77F84"/>
    <w:rsid w:val="00D802A4"/>
    <w:rsid w:val="00D80319"/>
    <w:rsid w:val="00D80563"/>
    <w:rsid w:val="00D808D1"/>
    <w:rsid w:val="00D808E4"/>
    <w:rsid w:val="00D80FA1"/>
    <w:rsid w:val="00D81200"/>
    <w:rsid w:val="00D813D9"/>
    <w:rsid w:val="00D813EC"/>
    <w:rsid w:val="00D814CE"/>
    <w:rsid w:val="00D814DA"/>
    <w:rsid w:val="00D82049"/>
    <w:rsid w:val="00D820F6"/>
    <w:rsid w:val="00D82464"/>
    <w:rsid w:val="00D8266A"/>
    <w:rsid w:val="00D82B67"/>
    <w:rsid w:val="00D82FC1"/>
    <w:rsid w:val="00D833CD"/>
    <w:rsid w:val="00D83DBA"/>
    <w:rsid w:val="00D83FF5"/>
    <w:rsid w:val="00D8427B"/>
    <w:rsid w:val="00D84AF1"/>
    <w:rsid w:val="00D8572F"/>
    <w:rsid w:val="00D858BA"/>
    <w:rsid w:val="00D85CA4"/>
    <w:rsid w:val="00D8601F"/>
    <w:rsid w:val="00D86639"/>
    <w:rsid w:val="00D86656"/>
    <w:rsid w:val="00D86969"/>
    <w:rsid w:val="00D86A79"/>
    <w:rsid w:val="00D86A84"/>
    <w:rsid w:val="00D86E34"/>
    <w:rsid w:val="00D86EE7"/>
    <w:rsid w:val="00D87177"/>
    <w:rsid w:val="00D874C2"/>
    <w:rsid w:val="00D878EC"/>
    <w:rsid w:val="00D8799F"/>
    <w:rsid w:val="00D87DAC"/>
    <w:rsid w:val="00D87FE3"/>
    <w:rsid w:val="00D90055"/>
    <w:rsid w:val="00D90ECA"/>
    <w:rsid w:val="00D91214"/>
    <w:rsid w:val="00D9220A"/>
    <w:rsid w:val="00D9267F"/>
    <w:rsid w:val="00D92C4E"/>
    <w:rsid w:val="00D9312F"/>
    <w:rsid w:val="00D931D4"/>
    <w:rsid w:val="00D93B19"/>
    <w:rsid w:val="00D93F16"/>
    <w:rsid w:val="00D93F2B"/>
    <w:rsid w:val="00D94BA3"/>
    <w:rsid w:val="00D94EA1"/>
    <w:rsid w:val="00D94F5A"/>
    <w:rsid w:val="00D94FA3"/>
    <w:rsid w:val="00D95005"/>
    <w:rsid w:val="00D95103"/>
    <w:rsid w:val="00D954D2"/>
    <w:rsid w:val="00D95752"/>
    <w:rsid w:val="00D95A0A"/>
    <w:rsid w:val="00D95B65"/>
    <w:rsid w:val="00D95E16"/>
    <w:rsid w:val="00D966C2"/>
    <w:rsid w:val="00D9689E"/>
    <w:rsid w:val="00D96916"/>
    <w:rsid w:val="00D96AE8"/>
    <w:rsid w:val="00D96BB8"/>
    <w:rsid w:val="00D97512"/>
    <w:rsid w:val="00D97A69"/>
    <w:rsid w:val="00D97D34"/>
    <w:rsid w:val="00DA000B"/>
    <w:rsid w:val="00DA01D6"/>
    <w:rsid w:val="00DA060F"/>
    <w:rsid w:val="00DA0900"/>
    <w:rsid w:val="00DA0B74"/>
    <w:rsid w:val="00DA0B7D"/>
    <w:rsid w:val="00DA0BB5"/>
    <w:rsid w:val="00DA120B"/>
    <w:rsid w:val="00DA132B"/>
    <w:rsid w:val="00DA134B"/>
    <w:rsid w:val="00DA1929"/>
    <w:rsid w:val="00DA1D42"/>
    <w:rsid w:val="00DA1D59"/>
    <w:rsid w:val="00DA1ECD"/>
    <w:rsid w:val="00DA1F9A"/>
    <w:rsid w:val="00DA28B2"/>
    <w:rsid w:val="00DA29E8"/>
    <w:rsid w:val="00DA2B7D"/>
    <w:rsid w:val="00DA322E"/>
    <w:rsid w:val="00DA338A"/>
    <w:rsid w:val="00DA33DA"/>
    <w:rsid w:val="00DA3711"/>
    <w:rsid w:val="00DA390F"/>
    <w:rsid w:val="00DA48C1"/>
    <w:rsid w:val="00DA4BA7"/>
    <w:rsid w:val="00DA4C0E"/>
    <w:rsid w:val="00DA5668"/>
    <w:rsid w:val="00DA5C32"/>
    <w:rsid w:val="00DA5DD9"/>
    <w:rsid w:val="00DA6020"/>
    <w:rsid w:val="00DA63DC"/>
    <w:rsid w:val="00DA670B"/>
    <w:rsid w:val="00DA6903"/>
    <w:rsid w:val="00DA6A25"/>
    <w:rsid w:val="00DA6A42"/>
    <w:rsid w:val="00DA6A53"/>
    <w:rsid w:val="00DA6B57"/>
    <w:rsid w:val="00DA6C3D"/>
    <w:rsid w:val="00DA71C6"/>
    <w:rsid w:val="00DA7210"/>
    <w:rsid w:val="00DA734F"/>
    <w:rsid w:val="00DA737A"/>
    <w:rsid w:val="00DA78AA"/>
    <w:rsid w:val="00DA78FA"/>
    <w:rsid w:val="00DA7C0E"/>
    <w:rsid w:val="00DA7FE8"/>
    <w:rsid w:val="00DB0220"/>
    <w:rsid w:val="00DB08E2"/>
    <w:rsid w:val="00DB094D"/>
    <w:rsid w:val="00DB0C4A"/>
    <w:rsid w:val="00DB0D28"/>
    <w:rsid w:val="00DB0D56"/>
    <w:rsid w:val="00DB0DD9"/>
    <w:rsid w:val="00DB114E"/>
    <w:rsid w:val="00DB12BC"/>
    <w:rsid w:val="00DB1378"/>
    <w:rsid w:val="00DB1551"/>
    <w:rsid w:val="00DB1833"/>
    <w:rsid w:val="00DB2390"/>
    <w:rsid w:val="00DB24FD"/>
    <w:rsid w:val="00DB26CA"/>
    <w:rsid w:val="00DB294F"/>
    <w:rsid w:val="00DB2B17"/>
    <w:rsid w:val="00DB2E03"/>
    <w:rsid w:val="00DB2EE1"/>
    <w:rsid w:val="00DB2F27"/>
    <w:rsid w:val="00DB368D"/>
    <w:rsid w:val="00DB3786"/>
    <w:rsid w:val="00DB37AB"/>
    <w:rsid w:val="00DB45A8"/>
    <w:rsid w:val="00DB49DA"/>
    <w:rsid w:val="00DB4E19"/>
    <w:rsid w:val="00DB4E7D"/>
    <w:rsid w:val="00DB5A3F"/>
    <w:rsid w:val="00DB5D7C"/>
    <w:rsid w:val="00DB5EE8"/>
    <w:rsid w:val="00DB63CE"/>
    <w:rsid w:val="00DB694F"/>
    <w:rsid w:val="00DB6AE7"/>
    <w:rsid w:val="00DB6F3E"/>
    <w:rsid w:val="00DB7108"/>
    <w:rsid w:val="00DB7429"/>
    <w:rsid w:val="00DB7593"/>
    <w:rsid w:val="00DB77DC"/>
    <w:rsid w:val="00DB7886"/>
    <w:rsid w:val="00DB79CD"/>
    <w:rsid w:val="00DB7A2E"/>
    <w:rsid w:val="00DB7A73"/>
    <w:rsid w:val="00DB7B58"/>
    <w:rsid w:val="00DB7C2B"/>
    <w:rsid w:val="00DB7D5D"/>
    <w:rsid w:val="00DB7D9C"/>
    <w:rsid w:val="00DC037C"/>
    <w:rsid w:val="00DC1557"/>
    <w:rsid w:val="00DC19D3"/>
    <w:rsid w:val="00DC1BD0"/>
    <w:rsid w:val="00DC1BEA"/>
    <w:rsid w:val="00DC1CEA"/>
    <w:rsid w:val="00DC20FB"/>
    <w:rsid w:val="00DC2122"/>
    <w:rsid w:val="00DC22EC"/>
    <w:rsid w:val="00DC25E8"/>
    <w:rsid w:val="00DC2E26"/>
    <w:rsid w:val="00DC2F0D"/>
    <w:rsid w:val="00DC31D4"/>
    <w:rsid w:val="00DC328D"/>
    <w:rsid w:val="00DC34E8"/>
    <w:rsid w:val="00DC357D"/>
    <w:rsid w:val="00DC3594"/>
    <w:rsid w:val="00DC3750"/>
    <w:rsid w:val="00DC4505"/>
    <w:rsid w:val="00DC46CA"/>
    <w:rsid w:val="00DC4BEA"/>
    <w:rsid w:val="00DC5147"/>
    <w:rsid w:val="00DC523B"/>
    <w:rsid w:val="00DC5970"/>
    <w:rsid w:val="00DC6019"/>
    <w:rsid w:val="00DC606D"/>
    <w:rsid w:val="00DC61CE"/>
    <w:rsid w:val="00DC639D"/>
    <w:rsid w:val="00DC7497"/>
    <w:rsid w:val="00DC7E7C"/>
    <w:rsid w:val="00DD06D0"/>
    <w:rsid w:val="00DD090A"/>
    <w:rsid w:val="00DD0C3E"/>
    <w:rsid w:val="00DD0D78"/>
    <w:rsid w:val="00DD0F61"/>
    <w:rsid w:val="00DD11C0"/>
    <w:rsid w:val="00DD124B"/>
    <w:rsid w:val="00DD1B74"/>
    <w:rsid w:val="00DD1D17"/>
    <w:rsid w:val="00DD1DBA"/>
    <w:rsid w:val="00DD1F0C"/>
    <w:rsid w:val="00DD1F31"/>
    <w:rsid w:val="00DD242D"/>
    <w:rsid w:val="00DD256D"/>
    <w:rsid w:val="00DD271B"/>
    <w:rsid w:val="00DD2B28"/>
    <w:rsid w:val="00DD2C7E"/>
    <w:rsid w:val="00DD33B3"/>
    <w:rsid w:val="00DD36C1"/>
    <w:rsid w:val="00DD37AD"/>
    <w:rsid w:val="00DD3C87"/>
    <w:rsid w:val="00DD3F47"/>
    <w:rsid w:val="00DD4007"/>
    <w:rsid w:val="00DD41EA"/>
    <w:rsid w:val="00DD4210"/>
    <w:rsid w:val="00DD4978"/>
    <w:rsid w:val="00DD5138"/>
    <w:rsid w:val="00DD51F0"/>
    <w:rsid w:val="00DD5521"/>
    <w:rsid w:val="00DD559B"/>
    <w:rsid w:val="00DD55CF"/>
    <w:rsid w:val="00DD562F"/>
    <w:rsid w:val="00DD587A"/>
    <w:rsid w:val="00DD5AF3"/>
    <w:rsid w:val="00DD6491"/>
    <w:rsid w:val="00DD64B1"/>
    <w:rsid w:val="00DD68EC"/>
    <w:rsid w:val="00DD6A29"/>
    <w:rsid w:val="00DD6E24"/>
    <w:rsid w:val="00DD6F72"/>
    <w:rsid w:val="00DD6FBA"/>
    <w:rsid w:val="00DD73D8"/>
    <w:rsid w:val="00DD79FD"/>
    <w:rsid w:val="00DD7A1F"/>
    <w:rsid w:val="00DD7D34"/>
    <w:rsid w:val="00DE012A"/>
    <w:rsid w:val="00DE02B7"/>
    <w:rsid w:val="00DE02FD"/>
    <w:rsid w:val="00DE0358"/>
    <w:rsid w:val="00DE047A"/>
    <w:rsid w:val="00DE057D"/>
    <w:rsid w:val="00DE0620"/>
    <w:rsid w:val="00DE0878"/>
    <w:rsid w:val="00DE0A9E"/>
    <w:rsid w:val="00DE0B30"/>
    <w:rsid w:val="00DE0C98"/>
    <w:rsid w:val="00DE1016"/>
    <w:rsid w:val="00DE140B"/>
    <w:rsid w:val="00DE15A1"/>
    <w:rsid w:val="00DE1AC1"/>
    <w:rsid w:val="00DE1AC9"/>
    <w:rsid w:val="00DE1FDE"/>
    <w:rsid w:val="00DE1FF1"/>
    <w:rsid w:val="00DE2228"/>
    <w:rsid w:val="00DE23AB"/>
    <w:rsid w:val="00DE2B48"/>
    <w:rsid w:val="00DE3440"/>
    <w:rsid w:val="00DE3984"/>
    <w:rsid w:val="00DE3F3D"/>
    <w:rsid w:val="00DE450D"/>
    <w:rsid w:val="00DE48AD"/>
    <w:rsid w:val="00DE4ED1"/>
    <w:rsid w:val="00DE4FEB"/>
    <w:rsid w:val="00DE5244"/>
    <w:rsid w:val="00DE54AF"/>
    <w:rsid w:val="00DE552C"/>
    <w:rsid w:val="00DE5645"/>
    <w:rsid w:val="00DE58AF"/>
    <w:rsid w:val="00DE593F"/>
    <w:rsid w:val="00DE5B07"/>
    <w:rsid w:val="00DE5C3F"/>
    <w:rsid w:val="00DE644A"/>
    <w:rsid w:val="00DE661F"/>
    <w:rsid w:val="00DE6657"/>
    <w:rsid w:val="00DE716D"/>
    <w:rsid w:val="00DE7449"/>
    <w:rsid w:val="00DE7544"/>
    <w:rsid w:val="00DE7685"/>
    <w:rsid w:val="00DE7AB7"/>
    <w:rsid w:val="00DF0254"/>
    <w:rsid w:val="00DF0301"/>
    <w:rsid w:val="00DF0668"/>
    <w:rsid w:val="00DF0780"/>
    <w:rsid w:val="00DF0BC0"/>
    <w:rsid w:val="00DF0EF9"/>
    <w:rsid w:val="00DF0EFC"/>
    <w:rsid w:val="00DF1AA3"/>
    <w:rsid w:val="00DF1D8F"/>
    <w:rsid w:val="00DF26D7"/>
    <w:rsid w:val="00DF2775"/>
    <w:rsid w:val="00DF29E5"/>
    <w:rsid w:val="00DF2A72"/>
    <w:rsid w:val="00DF2B37"/>
    <w:rsid w:val="00DF2C3D"/>
    <w:rsid w:val="00DF3207"/>
    <w:rsid w:val="00DF33EF"/>
    <w:rsid w:val="00DF34FA"/>
    <w:rsid w:val="00DF37F3"/>
    <w:rsid w:val="00DF3846"/>
    <w:rsid w:val="00DF3C70"/>
    <w:rsid w:val="00DF432D"/>
    <w:rsid w:val="00DF452E"/>
    <w:rsid w:val="00DF4E0A"/>
    <w:rsid w:val="00DF53A2"/>
    <w:rsid w:val="00DF58D1"/>
    <w:rsid w:val="00DF5979"/>
    <w:rsid w:val="00DF611C"/>
    <w:rsid w:val="00DF734B"/>
    <w:rsid w:val="00DF7450"/>
    <w:rsid w:val="00DF7546"/>
    <w:rsid w:val="00DF75F1"/>
    <w:rsid w:val="00DF7632"/>
    <w:rsid w:val="00DF786C"/>
    <w:rsid w:val="00DF7C5A"/>
    <w:rsid w:val="00E0014F"/>
    <w:rsid w:val="00E0031C"/>
    <w:rsid w:val="00E005ED"/>
    <w:rsid w:val="00E00C96"/>
    <w:rsid w:val="00E00CB4"/>
    <w:rsid w:val="00E00D3C"/>
    <w:rsid w:val="00E00F98"/>
    <w:rsid w:val="00E013C0"/>
    <w:rsid w:val="00E014B1"/>
    <w:rsid w:val="00E021C3"/>
    <w:rsid w:val="00E02368"/>
    <w:rsid w:val="00E02371"/>
    <w:rsid w:val="00E02486"/>
    <w:rsid w:val="00E0262A"/>
    <w:rsid w:val="00E027DD"/>
    <w:rsid w:val="00E028A3"/>
    <w:rsid w:val="00E02E77"/>
    <w:rsid w:val="00E031F3"/>
    <w:rsid w:val="00E03854"/>
    <w:rsid w:val="00E039C4"/>
    <w:rsid w:val="00E03B1C"/>
    <w:rsid w:val="00E03BE5"/>
    <w:rsid w:val="00E03C7E"/>
    <w:rsid w:val="00E03E62"/>
    <w:rsid w:val="00E03E97"/>
    <w:rsid w:val="00E04824"/>
    <w:rsid w:val="00E04916"/>
    <w:rsid w:val="00E04FED"/>
    <w:rsid w:val="00E057E7"/>
    <w:rsid w:val="00E05B6E"/>
    <w:rsid w:val="00E05E3E"/>
    <w:rsid w:val="00E05E77"/>
    <w:rsid w:val="00E060A2"/>
    <w:rsid w:val="00E063E7"/>
    <w:rsid w:val="00E067A7"/>
    <w:rsid w:val="00E068BA"/>
    <w:rsid w:val="00E074A0"/>
    <w:rsid w:val="00E07B8A"/>
    <w:rsid w:val="00E100A6"/>
    <w:rsid w:val="00E102FF"/>
    <w:rsid w:val="00E1038C"/>
    <w:rsid w:val="00E10D75"/>
    <w:rsid w:val="00E110F9"/>
    <w:rsid w:val="00E113F7"/>
    <w:rsid w:val="00E11745"/>
    <w:rsid w:val="00E117F3"/>
    <w:rsid w:val="00E11AC3"/>
    <w:rsid w:val="00E11FD6"/>
    <w:rsid w:val="00E12197"/>
    <w:rsid w:val="00E12259"/>
    <w:rsid w:val="00E123BD"/>
    <w:rsid w:val="00E128B2"/>
    <w:rsid w:val="00E12FD2"/>
    <w:rsid w:val="00E13053"/>
    <w:rsid w:val="00E130A9"/>
    <w:rsid w:val="00E13423"/>
    <w:rsid w:val="00E1361C"/>
    <w:rsid w:val="00E13CBC"/>
    <w:rsid w:val="00E14201"/>
    <w:rsid w:val="00E142C8"/>
    <w:rsid w:val="00E145CF"/>
    <w:rsid w:val="00E14938"/>
    <w:rsid w:val="00E14951"/>
    <w:rsid w:val="00E1497E"/>
    <w:rsid w:val="00E14D2B"/>
    <w:rsid w:val="00E15651"/>
    <w:rsid w:val="00E15DB8"/>
    <w:rsid w:val="00E16214"/>
    <w:rsid w:val="00E16848"/>
    <w:rsid w:val="00E16ABF"/>
    <w:rsid w:val="00E16B67"/>
    <w:rsid w:val="00E16FFD"/>
    <w:rsid w:val="00E1757D"/>
    <w:rsid w:val="00E176C2"/>
    <w:rsid w:val="00E178D4"/>
    <w:rsid w:val="00E17DD9"/>
    <w:rsid w:val="00E204BE"/>
    <w:rsid w:val="00E2071C"/>
    <w:rsid w:val="00E2097F"/>
    <w:rsid w:val="00E209B6"/>
    <w:rsid w:val="00E20F58"/>
    <w:rsid w:val="00E2105D"/>
    <w:rsid w:val="00E219DE"/>
    <w:rsid w:val="00E21B02"/>
    <w:rsid w:val="00E21F33"/>
    <w:rsid w:val="00E22042"/>
    <w:rsid w:val="00E22153"/>
    <w:rsid w:val="00E222E5"/>
    <w:rsid w:val="00E22999"/>
    <w:rsid w:val="00E22AE2"/>
    <w:rsid w:val="00E22EB3"/>
    <w:rsid w:val="00E2347F"/>
    <w:rsid w:val="00E23514"/>
    <w:rsid w:val="00E23BB7"/>
    <w:rsid w:val="00E23FB9"/>
    <w:rsid w:val="00E240C2"/>
    <w:rsid w:val="00E247C5"/>
    <w:rsid w:val="00E24882"/>
    <w:rsid w:val="00E24CBF"/>
    <w:rsid w:val="00E25117"/>
    <w:rsid w:val="00E25231"/>
    <w:rsid w:val="00E25264"/>
    <w:rsid w:val="00E25F28"/>
    <w:rsid w:val="00E262DC"/>
    <w:rsid w:val="00E26332"/>
    <w:rsid w:val="00E267DB"/>
    <w:rsid w:val="00E26A2C"/>
    <w:rsid w:val="00E26AB8"/>
    <w:rsid w:val="00E26B82"/>
    <w:rsid w:val="00E26B9C"/>
    <w:rsid w:val="00E26C32"/>
    <w:rsid w:val="00E26C87"/>
    <w:rsid w:val="00E26CA3"/>
    <w:rsid w:val="00E26E62"/>
    <w:rsid w:val="00E27B6F"/>
    <w:rsid w:val="00E27CE1"/>
    <w:rsid w:val="00E30124"/>
    <w:rsid w:val="00E303A4"/>
    <w:rsid w:val="00E3063D"/>
    <w:rsid w:val="00E30771"/>
    <w:rsid w:val="00E30831"/>
    <w:rsid w:val="00E3096B"/>
    <w:rsid w:val="00E309F9"/>
    <w:rsid w:val="00E30BF3"/>
    <w:rsid w:val="00E30D08"/>
    <w:rsid w:val="00E30D78"/>
    <w:rsid w:val="00E310BA"/>
    <w:rsid w:val="00E31880"/>
    <w:rsid w:val="00E31B73"/>
    <w:rsid w:val="00E31DAA"/>
    <w:rsid w:val="00E31DF4"/>
    <w:rsid w:val="00E31E37"/>
    <w:rsid w:val="00E31E7E"/>
    <w:rsid w:val="00E3202A"/>
    <w:rsid w:val="00E3241A"/>
    <w:rsid w:val="00E3265B"/>
    <w:rsid w:val="00E32EBC"/>
    <w:rsid w:val="00E3317C"/>
    <w:rsid w:val="00E339C7"/>
    <w:rsid w:val="00E33D71"/>
    <w:rsid w:val="00E33F21"/>
    <w:rsid w:val="00E341D2"/>
    <w:rsid w:val="00E34C1D"/>
    <w:rsid w:val="00E35086"/>
    <w:rsid w:val="00E35329"/>
    <w:rsid w:val="00E354FC"/>
    <w:rsid w:val="00E35616"/>
    <w:rsid w:val="00E3629F"/>
    <w:rsid w:val="00E362C6"/>
    <w:rsid w:val="00E3641C"/>
    <w:rsid w:val="00E36825"/>
    <w:rsid w:val="00E36A5C"/>
    <w:rsid w:val="00E36C40"/>
    <w:rsid w:val="00E36E60"/>
    <w:rsid w:val="00E36E9B"/>
    <w:rsid w:val="00E370FA"/>
    <w:rsid w:val="00E37327"/>
    <w:rsid w:val="00E37F4E"/>
    <w:rsid w:val="00E40501"/>
    <w:rsid w:val="00E40EAF"/>
    <w:rsid w:val="00E41118"/>
    <w:rsid w:val="00E4138C"/>
    <w:rsid w:val="00E416F8"/>
    <w:rsid w:val="00E41DB3"/>
    <w:rsid w:val="00E41F0B"/>
    <w:rsid w:val="00E42431"/>
    <w:rsid w:val="00E4250F"/>
    <w:rsid w:val="00E4281E"/>
    <w:rsid w:val="00E42CCA"/>
    <w:rsid w:val="00E42FE8"/>
    <w:rsid w:val="00E43088"/>
    <w:rsid w:val="00E433DA"/>
    <w:rsid w:val="00E434C7"/>
    <w:rsid w:val="00E4354B"/>
    <w:rsid w:val="00E43E96"/>
    <w:rsid w:val="00E44248"/>
    <w:rsid w:val="00E44498"/>
    <w:rsid w:val="00E4461F"/>
    <w:rsid w:val="00E44696"/>
    <w:rsid w:val="00E446E4"/>
    <w:rsid w:val="00E44AC1"/>
    <w:rsid w:val="00E45444"/>
    <w:rsid w:val="00E4575B"/>
    <w:rsid w:val="00E45BFD"/>
    <w:rsid w:val="00E45DD1"/>
    <w:rsid w:val="00E45DF6"/>
    <w:rsid w:val="00E461DF"/>
    <w:rsid w:val="00E46306"/>
    <w:rsid w:val="00E46A39"/>
    <w:rsid w:val="00E46DC5"/>
    <w:rsid w:val="00E470F1"/>
    <w:rsid w:val="00E47144"/>
    <w:rsid w:val="00E472C8"/>
    <w:rsid w:val="00E47673"/>
    <w:rsid w:val="00E477EE"/>
    <w:rsid w:val="00E478E7"/>
    <w:rsid w:val="00E47D91"/>
    <w:rsid w:val="00E47E8B"/>
    <w:rsid w:val="00E47FC6"/>
    <w:rsid w:val="00E50444"/>
    <w:rsid w:val="00E50989"/>
    <w:rsid w:val="00E50BE4"/>
    <w:rsid w:val="00E51556"/>
    <w:rsid w:val="00E51721"/>
    <w:rsid w:val="00E517B9"/>
    <w:rsid w:val="00E51880"/>
    <w:rsid w:val="00E51C47"/>
    <w:rsid w:val="00E5244A"/>
    <w:rsid w:val="00E5255E"/>
    <w:rsid w:val="00E526CE"/>
    <w:rsid w:val="00E5281B"/>
    <w:rsid w:val="00E52B10"/>
    <w:rsid w:val="00E5303C"/>
    <w:rsid w:val="00E5311A"/>
    <w:rsid w:val="00E5343F"/>
    <w:rsid w:val="00E53B36"/>
    <w:rsid w:val="00E5447C"/>
    <w:rsid w:val="00E54657"/>
    <w:rsid w:val="00E5470F"/>
    <w:rsid w:val="00E54C06"/>
    <w:rsid w:val="00E54D2E"/>
    <w:rsid w:val="00E54E12"/>
    <w:rsid w:val="00E54E57"/>
    <w:rsid w:val="00E55131"/>
    <w:rsid w:val="00E551EE"/>
    <w:rsid w:val="00E556F1"/>
    <w:rsid w:val="00E55979"/>
    <w:rsid w:val="00E5598E"/>
    <w:rsid w:val="00E55C5F"/>
    <w:rsid w:val="00E55D7E"/>
    <w:rsid w:val="00E55F4F"/>
    <w:rsid w:val="00E5652C"/>
    <w:rsid w:val="00E5670A"/>
    <w:rsid w:val="00E56921"/>
    <w:rsid w:val="00E5720C"/>
    <w:rsid w:val="00E574B0"/>
    <w:rsid w:val="00E57552"/>
    <w:rsid w:val="00E57997"/>
    <w:rsid w:val="00E57A77"/>
    <w:rsid w:val="00E57F79"/>
    <w:rsid w:val="00E604BC"/>
    <w:rsid w:val="00E6109E"/>
    <w:rsid w:val="00E6120E"/>
    <w:rsid w:val="00E6163A"/>
    <w:rsid w:val="00E61AA4"/>
    <w:rsid w:val="00E61BA5"/>
    <w:rsid w:val="00E61D2A"/>
    <w:rsid w:val="00E62387"/>
    <w:rsid w:val="00E623E9"/>
    <w:rsid w:val="00E625A0"/>
    <w:rsid w:val="00E626B2"/>
    <w:rsid w:val="00E6295E"/>
    <w:rsid w:val="00E62BDC"/>
    <w:rsid w:val="00E62C86"/>
    <w:rsid w:val="00E63005"/>
    <w:rsid w:val="00E630ED"/>
    <w:rsid w:val="00E630F0"/>
    <w:rsid w:val="00E634A7"/>
    <w:rsid w:val="00E63523"/>
    <w:rsid w:val="00E63FC5"/>
    <w:rsid w:val="00E641C6"/>
    <w:rsid w:val="00E6451B"/>
    <w:rsid w:val="00E64706"/>
    <w:rsid w:val="00E64894"/>
    <w:rsid w:val="00E6497F"/>
    <w:rsid w:val="00E64C22"/>
    <w:rsid w:val="00E64FA1"/>
    <w:rsid w:val="00E6505F"/>
    <w:rsid w:val="00E653A1"/>
    <w:rsid w:val="00E65DDE"/>
    <w:rsid w:val="00E66153"/>
    <w:rsid w:val="00E666C4"/>
    <w:rsid w:val="00E668DA"/>
    <w:rsid w:val="00E66D59"/>
    <w:rsid w:val="00E66DCB"/>
    <w:rsid w:val="00E67203"/>
    <w:rsid w:val="00E676EE"/>
    <w:rsid w:val="00E67A63"/>
    <w:rsid w:val="00E67EA7"/>
    <w:rsid w:val="00E67EF7"/>
    <w:rsid w:val="00E700ED"/>
    <w:rsid w:val="00E70128"/>
    <w:rsid w:val="00E7046E"/>
    <w:rsid w:val="00E7057E"/>
    <w:rsid w:val="00E70A95"/>
    <w:rsid w:val="00E712F8"/>
    <w:rsid w:val="00E714D9"/>
    <w:rsid w:val="00E71B72"/>
    <w:rsid w:val="00E71D55"/>
    <w:rsid w:val="00E72480"/>
    <w:rsid w:val="00E72CCD"/>
    <w:rsid w:val="00E73591"/>
    <w:rsid w:val="00E7364B"/>
    <w:rsid w:val="00E7398B"/>
    <w:rsid w:val="00E73E34"/>
    <w:rsid w:val="00E73E7C"/>
    <w:rsid w:val="00E741BE"/>
    <w:rsid w:val="00E7433A"/>
    <w:rsid w:val="00E74413"/>
    <w:rsid w:val="00E745DC"/>
    <w:rsid w:val="00E74C70"/>
    <w:rsid w:val="00E74DD5"/>
    <w:rsid w:val="00E750A4"/>
    <w:rsid w:val="00E7511A"/>
    <w:rsid w:val="00E75202"/>
    <w:rsid w:val="00E75C82"/>
    <w:rsid w:val="00E7602F"/>
    <w:rsid w:val="00E7604C"/>
    <w:rsid w:val="00E76A41"/>
    <w:rsid w:val="00E76C74"/>
    <w:rsid w:val="00E77045"/>
    <w:rsid w:val="00E77381"/>
    <w:rsid w:val="00E77422"/>
    <w:rsid w:val="00E774A1"/>
    <w:rsid w:val="00E77882"/>
    <w:rsid w:val="00E77B84"/>
    <w:rsid w:val="00E77D9C"/>
    <w:rsid w:val="00E77DE3"/>
    <w:rsid w:val="00E801D9"/>
    <w:rsid w:val="00E81148"/>
    <w:rsid w:val="00E8153C"/>
    <w:rsid w:val="00E81545"/>
    <w:rsid w:val="00E8161A"/>
    <w:rsid w:val="00E819E3"/>
    <w:rsid w:val="00E82407"/>
    <w:rsid w:val="00E824CF"/>
    <w:rsid w:val="00E82DE6"/>
    <w:rsid w:val="00E82E79"/>
    <w:rsid w:val="00E8335E"/>
    <w:rsid w:val="00E83EEC"/>
    <w:rsid w:val="00E8426C"/>
    <w:rsid w:val="00E843B6"/>
    <w:rsid w:val="00E84C6D"/>
    <w:rsid w:val="00E84EFD"/>
    <w:rsid w:val="00E84FA2"/>
    <w:rsid w:val="00E85003"/>
    <w:rsid w:val="00E853DC"/>
    <w:rsid w:val="00E859F5"/>
    <w:rsid w:val="00E85ADD"/>
    <w:rsid w:val="00E867E2"/>
    <w:rsid w:val="00E867F7"/>
    <w:rsid w:val="00E8707D"/>
    <w:rsid w:val="00E87908"/>
    <w:rsid w:val="00E87AD2"/>
    <w:rsid w:val="00E87B17"/>
    <w:rsid w:val="00E87D12"/>
    <w:rsid w:val="00E87DC5"/>
    <w:rsid w:val="00E9024B"/>
    <w:rsid w:val="00E905B7"/>
    <w:rsid w:val="00E90654"/>
    <w:rsid w:val="00E9082A"/>
    <w:rsid w:val="00E90888"/>
    <w:rsid w:val="00E910AE"/>
    <w:rsid w:val="00E917FA"/>
    <w:rsid w:val="00E91E76"/>
    <w:rsid w:val="00E91E78"/>
    <w:rsid w:val="00E91F6B"/>
    <w:rsid w:val="00E922FC"/>
    <w:rsid w:val="00E92313"/>
    <w:rsid w:val="00E9232B"/>
    <w:rsid w:val="00E92426"/>
    <w:rsid w:val="00E92552"/>
    <w:rsid w:val="00E926FA"/>
    <w:rsid w:val="00E929A1"/>
    <w:rsid w:val="00E92A65"/>
    <w:rsid w:val="00E92C44"/>
    <w:rsid w:val="00E93B64"/>
    <w:rsid w:val="00E93FD7"/>
    <w:rsid w:val="00E942BF"/>
    <w:rsid w:val="00E94A80"/>
    <w:rsid w:val="00E94E9B"/>
    <w:rsid w:val="00E94EC3"/>
    <w:rsid w:val="00E9502C"/>
    <w:rsid w:val="00E95160"/>
    <w:rsid w:val="00E951E0"/>
    <w:rsid w:val="00E95380"/>
    <w:rsid w:val="00E959E9"/>
    <w:rsid w:val="00E95A64"/>
    <w:rsid w:val="00E95A9C"/>
    <w:rsid w:val="00E9618B"/>
    <w:rsid w:val="00E961EA"/>
    <w:rsid w:val="00E96286"/>
    <w:rsid w:val="00E96349"/>
    <w:rsid w:val="00E964F6"/>
    <w:rsid w:val="00E96786"/>
    <w:rsid w:val="00E968E1"/>
    <w:rsid w:val="00E96F4E"/>
    <w:rsid w:val="00E9726E"/>
    <w:rsid w:val="00E97896"/>
    <w:rsid w:val="00E97C16"/>
    <w:rsid w:val="00E97D29"/>
    <w:rsid w:val="00E97DFB"/>
    <w:rsid w:val="00EA0102"/>
    <w:rsid w:val="00EA07EB"/>
    <w:rsid w:val="00EA0AC4"/>
    <w:rsid w:val="00EA0B51"/>
    <w:rsid w:val="00EA0DB3"/>
    <w:rsid w:val="00EA10B0"/>
    <w:rsid w:val="00EA1D2A"/>
    <w:rsid w:val="00EA1DAA"/>
    <w:rsid w:val="00EA23A2"/>
    <w:rsid w:val="00EA23C6"/>
    <w:rsid w:val="00EA23CC"/>
    <w:rsid w:val="00EA23F4"/>
    <w:rsid w:val="00EA2A1F"/>
    <w:rsid w:val="00EA2DC2"/>
    <w:rsid w:val="00EA322D"/>
    <w:rsid w:val="00EA3309"/>
    <w:rsid w:val="00EA332E"/>
    <w:rsid w:val="00EA34A4"/>
    <w:rsid w:val="00EA359A"/>
    <w:rsid w:val="00EA38E6"/>
    <w:rsid w:val="00EA3CF6"/>
    <w:rsid w:val="00EA3E25"/>
    <w:rsid w:val="00EA3F37"/>
    <w:rsid w:val="00EA3FB8"/>
    <w:rsid w:val="00EA4097"/>
    <w:rsid w:val="00EA42F0"/>
    <w:rsid w:val="00EA43B4"/>
    <w:rsid w:val="00EA4987"/>
    <w:rsid w:val="00EA49B6"/>
    <w:rsid w:val="00EA4B66"/>
    <w:rsid w:val="00EA4E07"/>
    <w:rsid w:val="00EA4EA6"/>
    <w:rsid w:val="00EA5519"/>
    <w:rsid w:val="00EA5A18"/>
    <w:rsid w:val="00EA60AA"/>
    <w:rsid w:val="00EA6538"/>
    <w:rsid w:val="00EA6FA6"/>
    <w:rsid w:val="00EA6FA8"/>
    <w:rsid w:val="00EA7228"/>
    <w:rsid w:val="00EA7778"/>
    <w:rsid w:val="00EA7847"/>
    <w:rsid w:val="00EA7BB9"/>
    <w:rsid w:val="00EB02C0"/>
    <w:rsid w:val="00EB04A6"/>
    <w:rsid w:val="00EB0A4D"/>
    <w:rsid w:val="00EB0FC6"/>
    <w:rsid w:val="00EB15C5"/>
    <w:rsid w:val="00EB161E"/>
    <w:rsid w:val="00EB17A1"/>
    <w:rsid w:val="00EB198F"/>
    <w:rsid w:val="00EB2138"/>
    <w:rsid w:val="00EB233C"/>
    <w:rsid w:val="00EB2915"/>
    <w:rsid w:val="00EB2F02"/>
    <w:rsid w:val="00EB2F2A"/>
    <w:rsid w:val="00EB3489"/>
    <w:rsid w:val="00EB36F1"/>
    <w:rsid w:val="00EB3A2C"/>
    <w:rsid w:val="00EB4432"/>
    <w:rsid w:val="00EB4676"/>
    <w:rsid w:val="00EB4756"/>
    <w:rsid w:val="00EB4FC5"/>
    <w:rsid w:val="00EB503D"/>
    <w:rsid w:val="00EB5167"/>
    <w:rsid w:val="00EB5194"/>
    <w:rsid w:val="00EB539C"/>
    <w:rsid w:val="00EB5975"/>
    <w:rsid w:val="00EB5B67"/>
    <w:rsid w:val="00EB5CEA"/>
    <w:rsid w:val="00EB5D68"/>
    <w:rsid w:val="00EB6372"/>
    <w:rsid w:val="00EB696B"/>
    <w:rsid w:val="00EB699E"/>
    <w:rsid w:val="00EB6A12"/>
    <w:rsid w:val="00EB6D22"/>
    <w:rsid w:val="00EB72E0"/>
    <w:rsid w:val="00EB763B"/>
    <w:rsid w:val="00EB7D5E"/>
    <w:rsid w:val="00EB7DF1"/>
    <w:rsid w:val="00EC0793"/>
    <w:rsid w:val="00EC0B24"/>
    <w:rsid w:val="00EC0C07"/>
    <w:rsid w:val="00EC0DA7"/>
    <w:rsid w:val="00EC1421"/>
    <w:rsid w:val="00EC1720"/>
    <w:rsid w:val="00EC1B3C"/>
    <w:rsid w:val="00EC21AC"/>
    <w:rsid w:val="00EC22E4"/>
    <w:rsid w:val="00EC2E32"/>
    <w:rsid w:val="00EC2E7E"/>
    <w:rsid w:val="00EC3452"/>
    <w:rsid w:val="00EC36A0"/>
    <w:rsid w:val="00EC3F25"/>
    <w:rsid w:val="00EC3FB4"/>
    <w:rsid w:val="00EC3FC8"/>
    <w:rsid w:val="00EC4278"/>
    <w:rsid w:val="00EC4301"/>
    <w:rsid w:val="00EC44BF"/>
    <w:rsid w:val="00EC4743"/>
    <w:rsid w:val="00EC49CB"/>
    <w:rsid w:val="00EC5490"/>
    <w:rsid w:val="00EC55A8"/>
    <w:rsid w:val="00EC56E0"/>
    <w:rsid w:val="00EC58A8"/>
    <w:rsid w:val="00EC5933"/>
    <w:rsid w:val="00EC59BA"/>
    <w:rsid w:val="00EC5B66"/>
    <w:rsid w:val="00EC6281"/>
    <w:rsid w:val="00EC6646"/>
    <w:rsid w:val="00EC6BB5"/>
    <w:rsid w:val="00EC6FEE"/>
    <w:rsid w:val="00EC7DB1"/>
    <w:rsid w:val="00EC7E39"/>
    <w:rsid w:val="00EC7FE3"/>
    <w:rsid w:val="00ED01CD"/>
    <w:rsid w:val="00ED0530"/>
    <w:rsid w:val="00ED0622"/>
    <w:rsid w:val="00ED0847"/>
    <w:rsid w:val="00ED0933"/>
    <w:rsid w:val="00ED09CF"/>
    <w:rsid w:val="00ED1481"/>
    <w:rsid w:val="00ED202B"/>
    <w:rsid w:val="00ED2358"/>
    <w:rsid w:val="00ED2EE0"/>
    <w:rsid w:val="00ED3304"/>
    <w:rsid w:val="00ED39B9"/>
    <w:rsid w:val="00ED3AAF"/>
    <w:rsid w:val="00ED3D48"/>
    <w:rsid w:val="00ED3DF5"/>
    <w:rsid w:val="00ED3F7D"/>
    <w:rsid w:val="00ED455F"/>
    <w:rsid w:val="00ED48C1"/>
    <w:rsid w:val="00ED4BBC"/>
    <w:rsid w:val="00ED4D48"/>
    <w:rsid w:val="00ED4DE1"/>
    <w:rsid w:val="00ED4DFA"/>
    <w:rsid w:val="00ED4EAA"/>
    <w:rsid w:val="00ED59A9"/>
    <w:rsid w:val="00ED5C88"/>
    <w:rsid w:val="00ED5E04"/>
    <w:rsid w:val="00ED5E54"/>
    <w:rsid w:val="00ED5F10"/>
    <w:rsid w:val="00ED60AC"/>
    <w:rsid w:val="00ED682C"/>
    <w:rsid w:val="00ED6E48"/>
    <w:rsid w:val="00ED71EE"/>
    <w:rsid w:val="00ED729F"/>
    <w:rsid w:val="00ED74D3"/>
    <w:rsid w:val="00ED7831"/>
    <w:rsid w:val="00ED7D65"/>
    <w:rsid w:val="00EE0091"/>
    <w:rsid w:val="00EE00BC"/>
    <w:rsid w:val="00EE0429"/>
    <w:rsid w:val="00EE0734"/>
    <w:rsid w:val="00EE0A06"/>
    <w:rsid w:val="00EE102C"/>
    <w:rsid w:val="00EE146D"/>
    <w:rsid w:val="00EE15E9"/>
    <w:rsid w:val="00EE18BD"/>
    <w:rsid w:val="00EE18E0"/>
    <w:rsid w:val="00EE1952"/>
    <w:rsid w:val="00EE1E39"/>
    <w:rsid w:val="00EE2193"/>
    <w:rsid w:val="00EE23E0"/>
    <w:rsid w:val="00EE26B8"/>
    <w:rsid w:val="00EE26B9"/>
    <w:rsid w:val="00EE27A4"/>
    <w:rsid w:val="00EE2F05"/>
    <w:rsid w:val="00EE33AB"/>
    <w:rsid w:val="00EE3476"/>
    <w:rsid w:val="00EE36F5"/>
    <w:rsid w:val="00EE3765"/>
    <w:rsid w:val="00EE3C43"/>
    <w:rsid w:val="00EE3FC0"/>
    <w:rsid w:val="00EE3FD6"/>
    <w:rsid w:val="00EE4166"/>
    <w:rsid w:val="00EE4309"/>
    <w:rsid w:val="00EE43BE"/>
    <w:rsid w:val="00EE481E"/>
    <w:rsid w:val="00EE4866"/>
    <w:rsid w:val="00EE4B94"/>
    <w:rsid w:val="00EE4F2C"/>
    <w:rsid w:val="00EE50CA"/>
    <w:rsid w:val="00EE5C8A"/>
    <w:rsid w:val="00EE5F76"/>
    <w:rsid w:val="00EE5FB1"/>
    <w:rsid w:val="00EE62CC"/>
    <w:rsid w:val="00EE64EF"/>
    <w:rsid w:val="00EE667E"/>
    <w:rsid w:val="00EE66E8"/>
    <w:rsid w:val="00EE6868"/>
    <w:rsid w:val="00EE6893"/>
    <w:rsid w:val="00EE6927"/>
    <w:rsid w:val="00EE6CAA"/>
    <w:rsid w:val="00EE6F2F"/>
    <w:rsid w:val="00EE713D"/>
    <w:rsid w:val="00EE75A4"/>
    <w:rsid w:val="00EE7867"/>
    <w:rsid w:val="00EE7B9D"/>
    <w:rsid w:val="00EE7CE3"/>
    <w:rsid w:val="00EF00D2"/>
    <w:rsid w:val="00EF02E9"/>
    <w:rsid w:val="00EF02F5"/>
    <w:rsid w:val="00EF06FB"/>
    <w:rsid w:val="00EF070E"/>
    <w:rsid w:val="00EF0DD0"/>
    <w:rsid w:val="00EF0F04"/>
    <w:rsid w:val="00EF0F0D"/>
    <w:rsid w:val="00EF1539"/>
    <w:rsid w:val="00EF19DB"/>
    <w:rsid w:val="00EF1C6E"/>
    <w:rsid w:val="00EF1D74"/>
    <w:rsid w:val="00EF278F"/>
    <w:rsid w:val="00EF2A80"/>
    <w:rsid w:val="00EF2B87"/>
    <w:rsid w:val="00EF35B2"/>
    <w:rsid w:val="00EF3CAA"/>
    <w:rsid w:val="00EF4E80"/>
    <w:rsid w:val="00EF5198"/>
    <w:rsid w:val="00EF5AF2"/>
    <w:rsid w:val="00EF6209"/>
    <w:rsid w:val="00EF67E6"/>
    <w:rsid w:val="00EF685D"/>
    <w:rsid w:val="00EF6D6A"/>
    <w:rsid w:val="00EF7135"/>
    <w:rsid w:val="00EF72DE"/>
    <w:rsid w:val="00EF7934"/>
    <w:rsid w:val="00EF7993"/>
    <w:rsid w:val="00EF7B4F"/>
    <w:rsid w:val="00F0000A"/>
    <w:rsid w:val="00F002EA"/>
    <w:rsid w:val="00F00383"/>
    <w:rsid w:val="00F00574"/>
    <w:rsid w:val="00F006C9"/>
    <w:rsid w:val="00F00767"/>
    <w:rsid w:val="00F009AA"/>
    <w:rsid w:val="00F00B77"/>
    <w:rsid w:val="00F0105F"/>
    <w:rsid w:val="00F01847"/>
    <w:rsid w:val="00F018E2"/>
    <w:rsid w:val="00F01979"/>
    <w:rsid w:val="00F01B17"/>
    <w:rsid w:val="00F01CA0"/>
    <w:rsid w:val="00F021CC"/>
    <w:rsid w:val="00F02CAE"/>
    <w:rsid w:val="00F02D77"/>
    <w:rsid w:val="00F03131"/>
    <w:rsid w:val="00F0337B"/>
    <w:rsid w:val="00F034E8"/>
    <w:rsid w:val="00F0357D"/>
    <w:rsid w:val="00F03F8C"/>
    <w:rsid w:val="00F040EF"/>
    <w:rsid w:val="00F04112"/>
    <w:rsid w:val="00F04152"/>
    <w:rsid w:val="00F0422E"/>
    <w:rsid w:val="00F0479A"/>
    <w:rsid w:val="00F0492D"/>
    <w:rsid w:val="00F049EE"/>
    <w:rsid w:val="00F04B1D"/>
    <w:rsid w:val="00F04E2F"/>
    <w:rsid w:val="00F0507A"/>
    <w:rsid w:val="00F05823"/>
    <w:rsid w:val="00F05AE0"/>
    <w:rsid w:val="00F05B0E"/>
    <w:rsid w:val="00F06067"/>
    <w:rsid w:val="00F062D7"/>
    <w:rsid w:val="00F064FA"/>
    <w:rsid w:val="00F067AB"/>
    <w:rsid w:val="00F067E2"/>
    <w:rsid w:val="00F0680B"/>
    <w:rsid w:val="00F073C6"/>
    <w:rsid w:val="00F074ED"/>
    <w:rsid w:val="00F074F0"/>
    <w:rsid w:val="00F07614"/>
    <w:rsid w:val="00F077BE"/>
    <w:rsid w:val="00F07976"/>
    <w:rsid w:val="00F07990"/>
    <w:rsid w:val="00F07B9F"/>
    <w:rsid w:val="00F07FA9"/>
    <w:rsid w:val="00F107CD"/>
    <w:rsid w:val="00F10BBC"/>
    <w:rsid w:val="00F10D4F"/>
    <w:rsid w:val="00F10D9C"/>
    <w:rsid w:val="00F10E40"/>
    <w:rsid w:val="00F111E2"/>
    <w:rsid w:val="00F113A4"/>
    <w:rsid w:val="00F119DA"/>
    <w:rsid w:val="00F11C21"/>
    <w:rsid w:val="00F11CB5"/>
    <w:rsid w:val="00F1208F"/>
    <w:rsid w:val="00F122ED"/>
    <w:rsid w:val="00F1248F"/>
    <w:rsid w:val="00F129E2"/>
    <w:rsid w:val="00F12B5E"/>
    <w:rsid w:val="00F12D67"/>
    <w:rsid w:val="00F12D8F"/>
    <w:rsid w:val="00F13751"/>
    <w:rsid w:val="00F13FDD"/>
    <w:rsid w:val="00F140E7"/>
    <w:rsid w:val="00F1466F"/>
    <w:rsid w:val="00F147D9"/>
    <w:rsid w:val="00F147E6"/>
    <w:rsid w:val="00F14C45"/>
    <w:rsid w:val="00F14F1E"/>
    <w:rsid w:val="00F15093"/>
    <w:rsid w:val="00F153E9"/>
    <w:rsid w:val="00F1548D"/>
    <w:rsid w:val="00F15C94"/>
    <w:rsid w:val="00F161D0"/>
    <w:rsid w:val="00F16366"/>
    <w:rsid w:val="00F16658"/>
    <w:rsid w:val="00F16705"/>
    <w:rsid w:val="00F16979"/>
    <w:rsid w:val="00F17033"/>
    <w:rsid w:val="00F173CB"/>
    <w:rsid w:val="00F1747C"/>
    <w:rsid w:val="00F176A1"/>
    <w:rsid w:val="00F1774D"/>
    <w:rsid w:val="00F177A9"/>
    <w:rsid w:val="00F17EB3"/>
    <w:rsid w:val="00F203C1"/>
    <w:rsid w:val="00F20427"/>
    <w:rsid w:val="00F2068A"/>
    <w:rsid w:val="00F20A46"/>
    <w:rsid w:val="00F20B7E"/>
    <w:rsid w:val="00F20D60"/>
    <w:rsid w:val="00F21410"/>
    <w:rsid w:val="00F218FA"/>
    <w:rsid w:val="00F21D0B"/>
    <w:rsid w:val="00F21F46"/>
    <w:rsid w:val="00F222B1"/>
    <w:rsid w:val="00F22B4B"/>
    <w:rsid w:val="00F22E6C"/>
    <w:rsid w:val="00F22F31"/>
    <w:rsid w:val="00F230CC"/>
    <w:rsid w:val="00F23403"/>
    <w:rsid w:val="00F235B2"/>
    <w:rsid w:val="00F23914"/>
    <w:rsid w:val="00F23C38"/>
    <w:rsid w:val="00F23D3C"/>
    <w:rsid w:val="00F2440C"/>
    <w:rsid w:val="00F247FC"/>
    <w:rsid w:val="00F248AE"/>
    <w:rsid w:val="00F24C71"/>
    <w:rsid w:val="00F251F7"/>
    <w:rsid w:val="00F25A18"/>
    <w:rsid w:val="00F25A1B"/>
    <w:rsid w:val="00F25AE6"/>
    <w:rsid w:val="00F25B85"/>
    <w:rsid w:val="00F25E16"/>
    <w:rsid w:val="00F2608A"/>
    <w:rsid w:val="00F267F5"/>
    <w:rsid w:val="00F269DF"/>
    <w:rsid w:val="00F26CCC"/>
    <w:rsid w:val="00F273BA"/>
    <w:rsid w:val="00F27741"/>
    <w:rsid w:val="00F27B59"/>
    <w:rsid w:val="00F27C3E"/>
    <w:rsid w:val="00F300B0"/>
    <w:rsid w:val="00F300CF"/>
    <w:rsid w:val="00F30944"/>
    <w:rsid w:val="00F310E4"/>
    <w:rsid w:val="00F31107"/>
    <w:rsid w:val="00F31C1C"/>
    <w:rsid w:val="00F31C73"/>
    <w:rsid w:val="00F32090"/>
    <w:rsid w:val="00F32227"/>
    <w:rsid w:val="00F32583"/>
    <w:rsid w:val="00F3264B"/>
    <w:rsid w:val="00F33787"/>
    <w:rsid w:val="00F33AB0"/>
    <w:rsid w:val="00F3455D"/>
    <w:rsid w:val="00F34789"/>
    <w:rsid w:val="00F34A48"/>
    <w:rsid w:val="00F34BAD"/>
    <w:rsid w:val="00F34E4C"/>
    <w:rsid w:val="00F34E7B"/>
    <w:rsid w:val="00F351C1"/>
    <w:rsid w:val="00F352D5"/>
    <w:rsid w:val="00F35385"/>
    <w:rsid w:val="00F35B00"/>
    <w:rsid w:val="00F35BAC"/>
    <w:rsid w:val="00F36147"/>
    <w:rsid w:val="00F36190"/>
    <w:rsid w:val="00F36ACB"/>
    <w:rsid w:val="00F36D9A"/>
    <w:rsid w:val="00F37842"/>
    <w:rsid w:val="00F378FD"/>
    <w:rsid w:val="00F37CA1"/>
    <w:rsid w:val="00F37CE9"/>
    <w:rsid w:val="00F37F1A"/>
    <w:rsid w:val="00F40301"/>
    <w:rsid w:val="00F40510"/>
    <w:rsid w:val="00F4089D"/>
    <w:rsid w:val="00F40BFF"/>
    <w:rsid w:val="00F41053"/>
    <w:rsid w:val="00F410D9"/>
    <w:rsid w:val="00F411D9"/>
    <w:rsid w:val="00F418A2"/>
    <w:rsid w:val="00F42054"/>
    <w:rsid w:val="00F42085"/>
    <w:rsid w:val="00F426EA"/>
    <w:rsid w:val="00F42F56"/>
    <w:rsid w:val="00F431E8"/>
    <w:rsid w:val="00F43FB7"/>
    <w:rsid w:val="00F441AF"/>
    <w:rsid w:val="00F4462A"/>
    <w:rsid w:val="00F448CA"/>
    <w:rsid w:val="00F448ED"/>
    <w:rsid w:val="00F4496E"/>
    <w:rsid w:val="00F44A1B"/>
    <w:rsid w:val="00F44A7E"/>
    <w:rsid w:val="00F44B60"/>
    <w:rsid w:val="00F44EA9"/>
    <w:rsid w:val="00F44EF7"/>
    <w:rsid w:val="00F44F13"/>
    <w:rsid w:val="00F44F9B"/>
    <w:rsid w:val="00F44FBF"/>
    <w:rsid w:val="00F454DB"/>
    <w:rsid w:val="00F458F6"/>
    <w:rsid w:val="00F45C83"/>
    <w:rsid w:val="00F45CAF"/>
    <w:rsid w:val="00F45EC1"/>
    <w:rsid w:val="00F47074"/>
    <w:rsid w:val="00F47E25"/>
    <w:rsid w:val="00F47F70"/>
    <w:rsid w:val="00F5019B"/>
    <w:rsid w:val="00F50710"/>
    <w:rsid w:val="00F507FF"/>
    <w:rsid w:val="00F50A8A"/>
    <w:rsid w:val="00F50AEE"/>
    <w:rsid w:val="00F51041"/>
    <w:rsid w:val="00F5128A"/>
    <w:rsid w:val="00F513A8"/>
    <w:rsid w:val="00F51559"/>
    <w:rsid w:val="00F518DC"/>
    <w:rsid w:val="00F518DF"/>
    <w:rsid w:val="00F51960"/>
    <w:rsid w:val="00F51B59"/>
    <w:rsid w:val="00F51DE0"/>
    <w:rsid w:val="00F52166"/>
    <w:rsid w:val="00F52D9F"/>
    <w:rsid w:val="00F52E53"/>
    <w:rsid w:val="00F53CA9"/>
    <w:rsid w:val="00F53E29"/>
    <w:rsid w:val="00F5420F"/>
    <w:rsid w:val="00F545A1"/>
    <w:rsid w:val="00F546E5"/>
    <w:rsid w:val="00F547A7"/>
    <w:rsid w:val="00F5526B"/>
    <w:rsid w:val="00F55396"/>
    <w:rsid w:val="00F553CA"/>
    <w:rsid w:val="00F55620"/>
    <w:rsid w:val="00F5571B"/>
    <w:rsid w:val="00F55AD3"/>
    <w:rsid w:val="00F55D55"/>
    <w:rsid w:val="00F55F0F"/>
    <w:rsid w:val="00F5610B"/>
    <w:rsid w:val="00F5678F"/>
    <w:rsid w:val="00F56C54"/>
    <w:rsid w:val="00F571F0"/>
    <w:rsid w:val="00F5746D"/>
    <w:rsid w:val="00F574EE"/>
    <w:rsid w:val="00F57986"/>
    <w:rsid w:val="00F57EAA"/>
    <w:rsid w:val="00F6001B"/>
    <w:rsid w:val="00F60593"/>
    <w:rsid w:val="00F6060B"/>
    <w:rsid w:val="00F60A9F"/>
    <w:rsid w:val="00F60B2C"/>
    <w:rsid w:val="00F60B43"/>
    <w:rsid w:val="00F60DE5"/>
    <w:rsid w:val="00F61376"/>
    <w:rsid w:val="00F61983"/>
    <w:rsid w:val="00F61DC2"/>
    <w:rsid w:val="00F6236F"/>
    <w:rsid w:val="00F623A4"/>
    <w:rsid w:val="00F623EB"/>
    <w:rsid w:val="00F6242D"/>
    <w:rsid w:val="00F6256D"/>
    <w:rsid w:val="00F62693"/>
    <w:rsid w:val="00F629FC"/>
    <w:rsid w:val="00F62A98"/>
    <w:rsid w:val="00F62DD4"/>
    <w:rsid w:val="00F6314E"/>
    <w:rsid w:val="00F63383"/>
    <w:rsid w:val="00F63610"/>
    <w:rsid w:val="00F63674"/>
    <w:rsid w:val="00F63DE4"/>
    <w:rsid w:val="00F64019"/>
    <w:rsid w:val="00F640F7"/>
    <w:rsid w:val="00F64152"/>
    <w:rsid w:val="00F6455F"/>
    <w:rsid w:val="00F645F8"/>
    <w:rsid w:val="00F6476D"/>
    <w:rsid w:val="00F64AD4"/>
    <w:rsid w:val="00F64B05"/>
    <w:rsid w:val="00F64D01"/>
    <w:rsid w:val="00F64D23"/>
    <w:rsid w:val="00F64DA2"/>
    <w:rsid w:val="00F65569"/>
    <w:rsid w:val="00F655CD"/>
    <w:rsid w:val="00F65EDB"/>
    <w:rsid w:val="00F6637C"/>
    <w:rsid w:val="00F66407"/>
    <w:rsid w:val="00F6682F"/>
    <w:rsid w:val="00F66B2D"/>
    <w:rsid w:val="00F670A5"/>
    <w:rsid w:val="00F670CC"/>
    <w:rsid w:val="00F67464"/>
    <w:rsid w:val="00F67699"/>
    <w:rsid w:val="00F67D00"/>
    <w:rsid w:val="00F7014A"/>
    <w:rsid w:val="00F7039B"/>
    <w:rsid w:val="00F707D1"/>
    <w:rsid w:val="00F70BDC"/>
    <w:rsid w:val="00F71185"/>
    <w:rsid w:val="00F714B0"/>
    <w:rsid w:val="00F71D8E"/>
    <w:rsid w:val="00F71F35"/>
    <w:rsid w:val="00F71F5E"/>
    <w:rsid w:val="00F72633"/>
    <w:rsid w:val="00F739D1"/>
    <w:rsid w:val="00F73E48"/>
    <w:rsid w:val="00F74297"/>
    <w:rsid w:val="00F7455A"/>
    <w:rsid w:val="00F748E5"/>
    <w:rsid w:val="00F7495B"/>
    <w:rsid w:val="00F74B27"/>
    <w:rsid w:val="00F74F78"/>
    <w:rsid w:val="00F756DE"/>
    <w:rsid w:val="00F7591F"/>
    <w:rsid w:val="00F759E0"/>
    <w:rsid w:val="00F75E6A"/>
    <w:rsid w:val="00F76115"/>
    <w:rsid w:val="00F764C4"/>
    <w:rsid w:val="00F7650A"/>
    <w:rsid w:val="00F76A6C"/>
    <w:rsid w:val="00F76C7D"/>
    <w:rsid w:val="00F7709A"/>
    <w:rsid w:val="00F772DF"/>
    <w:rsid w:val="00F77328"/>
    <w:rsid w:val="00F7742B"/>
    <w:rsid w:val="00F778C8"/>
    <w:rsid w:val="00F77F67"/>
    <w:rsid w:val="00F8045A"/>
    <w:rsid w:val="00F80633"/>
    <w:rsid w:val="00F806F1"/>
    <w:rsid w:val="00F80709"/>
    <w:rsid w:val="00F80953"/>
    <w:rsid w:val="00F80973"/>
    <w:rsid w:val="00F810A4"/>
    <w:rsid w:val="00F815B8"/>
    <w:rsid w:val="00F81AA7"/>
    <w:rsid w:val="00F81AE7"/>
    <w:rsid w:val="00F81B92"/>
    <w:rsid w:val="00F81B9E"/>
    <w:rsid w:val="00F81C0D"/>
    <w:rsid w:val="00F81CCA"/>
    <w:rsid w:val="00F81D7B"/>
    <w:rsid w:val="00F8214B"/>
    <w:rsid w:val="00F8224D"/>
    <w:rsid w:val="00F822FD"/>
    <w:rsid w:val="00F82891"/>
    <w:rsid w:val="00F82C8B"/>
    <w:rsid w:val="00F83341"/>
    <w:rsid w:val="00F834CF"/>
    <w:rsid w:val="00F8351E"/>
    <w:rsid w:val="00F8366F"/>
    <w:rsid w:val="00F8372B"/>
    <w:rsid w:val="00F8391B"/>
    <w:rsid w:val="00F8398D"/>
    <w:rsid w:val="00F83EA2"/>
    <w:rsid w:val="00F84005"/>
    <w:rsid w:val="00F84221"/>
    <w:rsid w:val="00F84237"/>
    <w:rsid w:val="00F84275"/>
    <w:rsid w:val="00F84620"/>
    <w:rsid w:val="00F846CF"/>
    <w:rsid w:val="00F8490C"/>
    <w:rsid w:val="00F84C1D"/>
    <w:rsid w:val="00F84DB1"/>
    <w:rsid w:val="00F84FCD"/>
    <w:rsid w:val="00F85330"/>
    <w:rsid w:val="00F85A2E"/>
    <w:rsid w:val="00F86386"/>
    <w:rsid w:val="00F863C7"/>
    <w:rsid w:val="00F863E4"/>
    <w:rsid w:val="00F867F4"/>
    <w:rsid w:val="00F86B94"/>
    <w:rsid w:val="00F87125"/>
    <w:rsid w:val="00F87286"/>
    <w:rsid w:val="00F875B8"/>
    <w:rsid w:val="00F87670"/>
    <w:rsid w:val="00F87870"/>
    <w:rsid w:val="00F9020A"/>
    <w:rsid w:val="00F903E9"/>
    <w:rsid w:val="00F9093F"/>
    <w:rsid w:val="00F909D2"/>
    <w:rsid w:val="00F90FD5"/>
    <w:rsid w:val="00F90FDB"/>
    <w:rsid w:val="00F913AD"/>
    <w:rsid w:val="00F91848"/>
    <w:rsid w:val="00F92114"/>
    <w:rsid w:val="00F9213A"/>
    <w:rsid w:val="00F92505"/>
    <w:rsid w:val="00F925A8"/>
    <w:rsid w:val="00F92707"/>
    <w:rsid w:val="00F92710"/>
    <w:rsid w:val="00F92E68"/>
    <w:rsid w:val="00F92F8E"/>
    <w:rsid w:val="00F93528"/>
    <w:rsid w:val="00F93866"/>
    <w:rsid w:val="00F9393A"/>
    <w:rsid w:val="00F93B39"/>
    <w:rsid w:val="00F94022"/>
    <w:rsid w:val="00F94215"/>
    <w:rsid w:val="00F94221"/>
    <w:rsid w:val="00F94664"/>
    <w:rsid w:val="00F94B28"/>
    <w:rsid w:val="00F94E89"/>
    <w:rsid w:val="00F95953"/>
    <w:rsid w:val="00F965F1"/>
    <w:rsid w:val="00F96D28"/>
    <w:rsid w:val="00F97286"/>
    <w:rsid w:val="00F972B4"/>
    <w:rsid w:val="00F9734D"/>
    <w:rsid w:val="00F976B7"/>
    <w:rsid w:val="00F97FEA"/>
    <w:rsid w:val="00FA026D"/>
    <w:rsid w:val="00FA0969"/>
    <w:rsid w:val="00FA0B2D"/>
    <w:rsid w:val="00FA0D24"/>
    <w:rsid w:val="00FA1844"/>
    <w:rsid w:val="00FA24AB"/>
    <w:rsid w:val="00FA2792"/>
    <w:rsid w:val="00FA2A84"/>
    <w:rsid w:val="00FA352D"/>
    <w:rsid w:val="00FA365F"/>
    <w:rsid w:val="00FA39BE"/>
    <w:rsid w:val="00FA4275"/>
    <w:rsid w:val="00FA4951"/>
    <w:rsid w:val="00FA4D31"/>
    <w:rsid w:val="00FA5047"/>
    <w:rsid w:val="00FA535D"/>
    <w:rsid w:val="00FA53C9"/>
    <w:rsid w:val="00FA53EE"/>
    <w:rsid w:val="00FA58FF"/>
    <w:rsid w:val="00FA59EE"/>
    <w:rsid w:val="00FA5D3D"/>
    <w:rsid w:val="00FA6474"/>
    <w:rsid w:val="00FA653D"/>
    <w:rsid w:val="00FA6814"/>
    <w:rsid w:val="00FA6866"/>
    <w:rsid w:val="00FA6951"/>
    <w:rsid w:val="00FA69B0"/>
    <w:rsid w:val="00FA6CEB"/>
    <w:rsid w:val="00FA6FFB"/>
    <w:rsid w:val="00FA71A9"/>
    <w:rsid w:val="00FA7276"/>
    <w:rsid w:val="00FA74EF"/>
    <w:rsid w:val="00FA770A"/>
    <w:rsid w:val="00FA7FDE"/>
    <w:rsid w:val="00FB01B0"/>
    <w:rsid w:val="00FB0627"/>
    <w:rsid w:val="00FB0638"/>
    <w:rsid w:val="00FB07D5"/>
    <w:rsid w:val="00FB0BA1"/>
    <w:rsid w:val="00FB0BE2"/>
    <w:rsid w:val="00FB0CA7"/>
    <w:rsid w:val="00FB100F"/>
    <w:rsid w:val="00FB10F0"/>
    <w:rsid w:val="00FB1328"/>
    <w:rsid w:val="00FB167D"/>
    <w:rsid w:val="00FB1801"/>
    <w:rsid w:val="00FB1991"/>
    <w:rsid w:val="00FB1A45"/>
    <w:rsid w:val="00FB1D11"/>
    <w:rsid w:val="00FB1D3A"/>
    <w:rsid w:val="00FB1DB6"/>
    <w:rsid w:val="00FB1DC3"/>
    <w:rsid w:val="00FB1ECC"/>
    <w:rsid w:val="00FB2278"/>
    <w:rsid w:val="00FB2297"/>
    <w:rsid w:val="00FB2494"/>
    <w:rsid w:val="00FB25BE"/>
    <w:rsid w:val="00FB285B"/>
    <w:rsid w:val="00FB2AC3"/>
    <w:rsid w:val="00FB2D8A"/>
    <w:rsid w:val="00FB2EAB"/>
    <w:rsid w:val="00FB3289"/>
    <w:rsid w:val="00FB3435"/>
    <w:rsid w:val="00FB346C"/>
    <w:rsid w:val="00FB35B2"/>
    <w:rsid w:val="00FB361C"/>
    <w:rsid w:val="00FB3DC9"/>
    <w:rsid w:val="00FB3E71"/>
    <w:rsid w:val="00FB3EF9"/>
    <w:rsid w:val="00FB40A8"/>
    <w:rsid w:val="00FB44F1"/>
    <w:rsid w:val="00FB524F"/>
    <w:rsid w:val="00FB5466"/>
    <w:rsid w:val="00FB5848"/>
    <w:rsid w:val="00FB589D"/>
    <w:rsid w:val="00FB5914"/>
    <w:rsid w:val="00FB59D2"/>
    <w:rsid w:val="00FB5B09"/>
    <w:rsid w:val="00FB62ED"/>
    <w:rsid w:val="00FB64FE"/>
    <w:rsid w:val="00FB6923"/>
    <w:rsid w:val="00FB6BAB"/>
    <w:rsid w:val="00FB6C84"/>
    <w:rsid w:val="00FB76FD"/>
    <w:rsid w:val="00FB7DE1"/>
    <w:rsid w:val="00FC008D"/>
    <w:rsid w:val="00FC0987"/>
    <w:rsid w:val="00FC147E"/>
    <w:rsid w:val="00FC19F5"/>
    <w:rsid w:val="00FC1C7B"/>
    <w:rsid w:val="00FC1E21"/>
    <w:rsid w:val="00FC1F7F"/>
    <w:rsid w:val="00FC204C"/>
    <w:rsid w:val="00FC30E8"/>
    <w:rsid w:val="00FC38D2"/>
    <w:rsid w:val="00FC3A20"/>
    <w:rsid w:val="00FC3EC0"/>
    <w:rsid w:val="00FC44D9"/>
    <w:rsid w:val="00FC45CD"/>
    <w:rsid w:val="00FC4664"/>
    <w:rsid w:val="00FC49C0"/>
    <w:rsid w:val="00FC49FF"/>
    <w:rsid w:val="00FC53B1"/>
    <w:rsid w:val="00FC54EC"/>
    <w:rsid w:val="00FC5677"/>
    <w:rsid w:val="00FC5755"/>
    <w:rsid w:val="00FC5817"/>
    <w:rsid w:val="00FC5E1A"/>
    <w:rsid w:val="00FC5F9A"/>
    <w:rsid w:val="00FC62A0"/>
    <w:rsid w:val="00FC62BF"/>
    <w:rsid w:val="00FC6CAB"/>
    <w:rsid w:val="00FC6CCB"/>
    <w:rsid w:val="00FC726D"/>
    <w:rsid w:val="00FC738B"/>
    <w:rsid w:val="00FC7831"/>
    <w:rsid w:val="00FC7B9F"/>
    <w:rsid w:val="00FD00C3"/>
    <w:rsid w:val="00FD0226"/>
    <w:rsid w:val="00FD0329"/>
    <w:rsid w:val="00FD0332"/>
    <w:rsid w:val="00FD037D"/>
    <w:rsid w:val="00FD0A35"/>
    <w:rsid w:val="00FD0DBA"/>
    <w:rsid w:val="00FD0FE0"/>
    <w:rsid w:val="00FD12DD"/>
    <w:rsid w:val="00FD13F7"/>
    <w:rsid w:val="00FD1790"/>
    <w:rsid w:val="00FD18B1"/>
    <w:rsid w:val="00FD1B27"/>
    <w:rsid w:val="00FD2235"/>
    <w:rsid w:val="00FD2528"/>
    <w:rsid w:val="00FD29A6"/>
    <w:rsid w:val="00FD2AE6"/>
    <w:rsid w:val="00FD2F55"/>
    <w:rsid w:val="00FD314A"/>
    <w:rsid w:val="00FD321C"/>
    <w:rsid w:val="00FD399B"/>
    <w:rsid w:val="00FD3A78"/>
    <w:rsid w:val="00FD3B8A"/>
    <w:rsid w:val="00FD4517"/>
    <w:rsid w:val="00FD4A18"/>
    <w:rsid w:val="00FD5C52"/>
    <w:rsid w:val="00FD5CF1"/>
    <w:rsid w:val="00FD6518"/>
    <w:rsid w:val="00FD6698"/>
    <w:rsid w:val="00FD6AC4"/>
    <w:rsid w:val="00FD6B38"/>
    <w:rsid w:val="00FD6EA5"/>
    <w:rsid w:val="00FD6F62"/>
    <w:rsid w:val="00FD6F90"/>
    <w:rsid w:val="00FD74B5"/>
    <w:rsid w:val="00FD779D"/>
    <w:rsid w:val="00FD790C"/>
    <w:rsid w:val="00FD7AE1"/>
    <w:rsid w:val="00FE01AC"/>
    <w:rsid w:val="00FE0463"/>
    <w:rsid w:val="00FE04E9"/>
    <w:rsid w:val="00FE061C"/>
    <w:rsid w:val="00FE070D"/>
    <w:rsid w:val="00FE08CC"/>
    <w:rsid w:val="00FE0A0C"/>
    <w:rsid w:val="00FE1002"/>
    <w:rsid w:val="00FE1017"/>
    <w:rsid w:val="00FE13AF"/>
    <w:rsid w:val="00FE18BB"/>
    <w:rsid w:val="00FE1993"/>
    <w:rsid w:val="00FE2642"/>
    <w:rsid w:val="00FE2906"/>
    <w:rsid w:val="00FE30CF"/>
    <w:rsid w:val="00FE3854"/>
    <w:rsid w:val="00FE3AFB"/>
    <w:rsid w:val="00FE3ED8"/>
    <w:rsid w:val="00FE3F93"/>
    <w:rsid w:val="00FE4182"/>
    <w:rsid w:val="00FE41DB"/>
    <w:rsid w:val="00FE44B9"/>
    <w:rsid w:val="00FE486E"/>
    <w:rsid w:val="00FE4C51"/>
    <w:rsid w:val="00FE4CC3"/>
    <w:rsid w:val="00FE500E"/>
    <w:rsid w:val="00FE5141"/>
    <w:rsid w:val="00FE5685"/>
    <w:rsid w:val="00FE56AA"/>
    <w:rsid w:val="00FE575D"/>
    <w:rsid w:val="00FE5B72"/>
    <w:rsid w:val="00FE5B8F"/>
    <w:rsid w:val="00FE5CCA"/>
    <w:rsid w:val="00FE621C"/>
    <w:rsid w:val="00FE656D"/>
    <w:rsid w:val="00FE6741"/>
    <w:rsid w:val="00FE727D"/>
    <w:rsid w:val="00FE72DC"/>
    <w:rsid w:val="00FE7F6F"/>
    <w:rsid w:val="00FF00CA"/>
    <w:rsid w:val="00FF026C"/>
    <w:rsid w:val="00FF05B3"/>
    <w:rsid w:val="00FF0E93"/>
    <w:rsid w:val="00FF1207"/>
    <w:rsid w:val="00FF14D9"/>
    <w:rsid w:val="00FF174B"/>
    <w:rsid w:val="00FF1A3D"/>
    <w:rsid w:val="00FF1CFB"/>
    <w:rsid w:val="00FF1D2E"/>
    <w:rsid w:val="00FF23ED"/>
    <w:rsid w:val="00FF2752"/>
    <w:rsid w:val="00FF28BF"/>
    <w:rsid w:val="00FF2C1F"/>
    <w:rsid w:val="00FF2C4E"/>
    <w:rsid w:val="00FF2ECB"/>
    <w:rsid w:val="00FF2F16"/>
    <w:rsid w:val="00FF30A3"/>
    <w:rsid w:val="00FF3480"/>
    <w:rsid w:val="00FF371C"/>
    <w:rsid w:val="00FF39DA"/>
    <w:rsid w:val="00FF3E78"/>
    <w:rsid w:val="00FF403E"/>
    <w:rsid w:val="00FF405D"/>
    <w:rsid w:val="00FF4607"/>
    <w:rsid w:val="00FF4687"/>
    <w:rsid w:val="00FF50C0"/>
    <w:rsid w:val="00FF5440"/>
    <w:rsid w:val="00FF54C7"/>
    <w:rsid w:val="00FF59E9"/>
    <w:rsid w:val="00FF5CD4"/>
    <w:rsid w:val="00FF5D54"/>
    <w:rsid w:val="00FF5E31"/>
    <w:rsid w:val="00FF5EAF"/>
    <w:rsid w:val="00FF6111"/>
    <w:rsid w:val="00FF6205"/>
    <w:rsid w:val="00FF635A"/>
    <w:rsid w:val="00FF6470"/>
    <w:rsid w:val="00FF68BD"/>
    <w:rsid w:val="00FF68EC"/>
    <w:rsid w:val="00FF6A59"/>
    <w:rsid w:val="00FF6AC8"/>
    <w:rsid w:val="00FF6C4D"/>
    <w:rsid w:val="00FF7120"/>
    <w:rsid w:val="00FF714D"/>
    <w:rsid w:val="00FF7380"/>
    <w:rsid w:val="00FF73FB"/>
    <w:rsid w:val="00FF7A9C"/>
    <w:rsid w:val="00FF7E3F"/>
    <w:rsid w:val="00FF7F31"/>
    <w:rsid w:val="00FF7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64C8A44"/>
  <w15:chartTrackingRefBased/>
  <w15:docId w15:val="{D15674FC-EBE1-4D41-AD1F-4BF314F4F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6769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38558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3855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3855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38558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"/>
    <w:basedOn w:val="Normal"/>
    <w:link w:val="BodyTextChar"/>
    <w:uiPriority w:val="99"/>
    <w:rsid w:val="0038558F"/>
    <w:pPr>
      <w:spacing w:after="120"/>
    </w:pPr>
  </w:style>
  <w:style w:type="paragraph" w:styleId="Header">
    <w:name w:val="header"/>
    <w:basedOn w:val="Normal"/>
    <w:link w:val="HeaderChar"/>
    <w:uiPriority w:val="99"/>
    <w:rsid w:val="0038558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3855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855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38558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38558F"/>
    <w:rPr>
      <w:rFonts w:cs="Times New Roman"/>
      <w:b/>
      <w:bCs/>
    </w:rPr>
  </w:style>
  <w:style w:type="paragraph" w:styleId="ListBullet">
    <w:name w:val="List Bullet"/>
    <w:basedOn w:val="Normal"/>
    <w:rsid w:val="0038558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38558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38558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8558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8558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8558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8558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38558F"/>
    <w:pPr>
      <w:ind w:left="284"/>
    </w:pPr>
  </w:style>
  <w:style w:type="paragraph" w:customStyle="1" w:styleId="AAFrameAddress">
    <w:name w:val="AA Frame Address"/>
    <w:basedOn w:val="Heading1"/>
    <w:rsid w:val="0038558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38558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38558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38558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8558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8558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8558F"/>
    <w:pPr>
      <w:ind w:left="851" w:hanging="284"/>
    </w:pPr>
  </w:style>
  <w:style w:type="paragraph" w:styleId="Index4">
    <w:name w:val="index 4"/>
    <w:basedOn w:val="Normal"/>
    <w:next w:val="Normal"/>
    <w:semiHidden/>
    <w:rsid w:val="0038558F"/>
    <w:pPr>
      <w:ind w:left="1135" w:hanging="284"/>
    </w:pPr>
  </w:style>
  <w:style w:type="paragraph" w:styleId="Index6">
    <w:name w:val="index 6"/>
    <w:basedOn w:val="Normal"/>
    <w:next w:val="Normal"/>
    <w:semiHidden/>
    <w:rsid w:val="0038558F"/>
    <w:pPr>
      <w:ind w:left="1702" w:hanging="284"/>
    </w:pPr>
  </w:style>
  <w:style w:type="paragraph" w:styleId="Index5">
    <w:name w:val="index 5"/>
    <w:basedOn w:val="Normal"/>
    <w:next w:val="Normal"/>
    <w:semiHidden/>
    <w:rsid w:val="0038558F"/>
    <w:pPr>
      <w:ind w:left="1418" w:hanging="284"/>
    </w:pPr>
  </w:style>
  <w:style w:type="paragraph" w:styleId="Index7">
    <w:name w:val="index 7"/>
    <w:basedOn w:val="Normal"/>
    <w:next w:val="Normal"/>
    <w:semiHidden/>
    <w:rsid w:val="0038558F"/>
    <w:pPr>
      <w:ind w:left="1985" w:hanging="284"/>
    </w:pPr>
  </w:style>
  <w:style w:type="paragraph" w:styleId="Index8">
    <w:name w:val="index 8"/>
    <w:basedOn w:val="Normal"/>
    <w:next w:val="Normal"/>
    <w:semiHidden/>
    <w:rsid w:val="0038558F"/>
    <w:pPr>
      <w:ind w:left="2269" w:hanging="284"/>
    </w:pPr>
  </w:style>
  <w:style w:type="paragraph" w:styleId="Index9">
    <w:name w:val="index 9"/>
    <w:basedOn w:val="Normal"/>
    <w:next w:val="Normal"/>
    <w:semiHidden/>
    <w:rsid w:val="0038558F"/>
    <w:pPr>
      <w:ind w:left="2552" w:hanging="284"/>
    </w:pPr>
  </w:style>
  <w:style w:type="paragraph" w:styleId="TOC2">
    <w:name w:val="toc 2"/>
    <w:basedOn w:val="Normal"/>
    <w:next w:val="Normal"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8558F"/>
    <w:pPr>
      <w:ind w:left="851"/>
    </w:pPr>
  </w:style>
  <w:style w:type="paragraph" w:styleId="TOC5">
    <w:name w:val="toc 5"/>
    <w:basedOn w:val="Normal"/>
    <w:next w:val="Normal"/>
    <w:semiHidden/>
    <w:rsid w:val="0038558F"/>
    <w:pPr>
      <w:ind w:left="1134"/>
    </w:pPr>
  </w:style>
  <w:style w:type="paragraph" w:styleId="TOC6">
    <w:name w:val="toc 6"/>
    <w:basedOn w:val="Normal"/>
    <w:next w:val="Normal"/>
    <w:semiHidden/>
    <w:rsid w:val="0038558F"/>
    <w:pPr>
      <w:ind w:left="1418"/>
    </w:pPr>
  </w:style>
  <w:style w:type="paragraph" w:styleId="TOC7">
    <w:name w:val="toc 7"/>
    <w:basedOn w:val="Normal"/>
    <w:next w:val="Normal"/>
    <w:semiHidden/>
    <w:rsid w:val="0038558F"/>
    <w:pPr>
      <w:ind w:left="1701"/>
    </w:pPr>
  </w:style>
  <w:style w:type="paragraph" w:styleId="TOC8">
    <w:name w:val="toc 8"/>
    <w:basedOn w:val="Normal"/>
    <w:next w:val="Normal"/>
    <w:semiHidden/>
    <w:rsid w:val="0038558F"/>
    <w:pPr>
      <w:ind w:left="1985"/>
    </w:pPr>
  </w:style>
  <w:style w:type="paragraph" w:styleId="TOC9">
    <w:name w:val="toc 9"/>
    <w:basedOn w:val="Normal"/>
    <w:next w:val="Normal"/>
    <w:semiHidden/>
    <w:rsid w:val="0038558F"/>
    <w:pPr>
      <w:ind w:left="2268"/>
    </w:pPr>
  </w:style>
  <w:style w:type="paragraph" w:styleId="TableofFigures">
    <w:name w:val="table of figures"/>
    <w:basedOn w:val="Normal"/>
    <w:next w:val="Normal"/>
    <w:semiHidden/>
    <w:rsid w:val="0038558F"/>
    <w:pPr>
      <w:ind w:left="567" w:hanging="567"/>
    </w:pPr>
  </w:style>
  <w:style w:type="paragraph" w:styleId="ListBullet5">
    <w:name w:val="List Bullet 5"/>
    <w:basedOn w:val="Normal"/>
    <w:rsid w:val="0038558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38558F"/>
    <w:pPr>
      <w:ind w:firstLine="284"/>
    </w:pPr>
  </w:style>
  <w:style w:type="paragraph" w:styleId="BodyTextIndent">
    <w:name w:val="Body Text Indent"/>
    <w:aliases w:val="i"/>
    <w:basedOn w:val="Normal"/>
    <w:rsid w:val="0038558F"/>
    <w:pPr>
      <w:spacing w:after="120"/>
      <w:ind w:left="283"/>
    </w:pPr>
  </w:style>
  <w:style w:type="paragraph" w:styleId="BodyTextFirstIndent2">
    <w:name w:val="Body Text First Indent 2"/>
    <w:basedOn w:val="BodyTextIndent"/>
    <w:rsid w:val="0038558F"/>
    <w:pPr>
      <w:ind w:left="284" w:firstLine="284"/>
    </w:pPr>
  </w:style>
  <w:style w:type="character" w:styleId="Strong">
    <w:name w:val="Strong"/>
    <w:qFormat/>
    <w:rsid w:val="0038558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8558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8558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8558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8558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8558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8558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8558F"/>
    <w:pPr>
      <w:framePr w:h="1054" w:wrap="around" w:y="5920"/>
    </w:pPr>
  </w:style>
  <w:style w:type="paragraph" w:customStyle="1" w:styleId="ReportHeading3">
    <w:name w:val="ReportHeading3"/>
    <w:basedOn w:val="ReportHeading2"/>
    <w:rsid w:val="0038558F"/>
    <w:pPr>
      <w:framePr w:h="443" w:wrap="around" w:y="8223"/>
    </w:pPr>
  </w:style>
  <w:style w:type="paragraph" w:customStyle="1" w:styleId="a">
    <w:name w:val="¢éÍ¤ÇÒÁ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8558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38558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8558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8558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8558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8558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38558F"/>
  </w:style>
  <w:style w:type="paragraph" w:customStyle="1" w:styleId="ASSETS">
    <w:name w:val="ASSETS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331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3735"/>
      </w:tabs>
      <w:spacing w:after="240"/>
      <w:ind w:left="540" w:right="29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331A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61C7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7" w:right="389"/>
      <w:jc w:val="both"/>
    </w:pPr>
    <w:rPr>
      <w:rFonts w:ascii="Angsana New" w:eastAsia="Calibri" w:hAnsi="Angsana New"/>
      <w:i/>
      <w:iCs/>
      <w:sz w:val="30"/>
      <w:szCs w:val="30"/>
      <w:shd w:val="clear" w:color="auto" w:fill="E0E0E0"/>
    </w:rPr>
  </w:style>
  <w:style w:type="character" w:customStyle="1" w:styleId="AccPolicysubheadChar">
    <w:name w:val="Acc Policy sub head Char"/>
    <w:link w:val="AccPolicysubhead"/>
    <w:rsid w:val="00461C78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rsid w:val="000457D6"/>
    <w:rPr>
      <w:sz w:val="16"/>
      <w:szCs w:val="18"/>
    </w:rPr>
  </w:style>
  <w:style w:type="paragraph" w:styleId="CommentText">
    <w:name w:val="annotation text"/>
    <w:basedOn w:val="Normal"/>
    <w:link w:val="CommentTextChar"/>
    <w:rsid w:val="000457D6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0457D6"/>
    <w:rPr>
      <w:b/>
      <w:bCs/>
    </w:rPr>
  </w:style>
  <w:style w:type="character" w:customStyle="1" w:styleId="Heading2Char">
    <w:name w:val="Heading 2 Char"/>
    <w:rsid w:val="0087085C"/>
    <w:rPr>
      <w:rFonts w:ascii="Arial" w:hAnsi="Arial"/>
      <w:b/>
      <w:bCs/>
      <w:sz w:val="18"/>
      <w:szCs w:val="18"/>
      <w:lang w:val="en-US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BE5C33"/>
    <w:pPr>
      <w:ind w:left="720"/>
      <w:contextualSpacing/>
    </w:pPr>
    <w:rPr>
      <w:szCs w:val="22"/>
    </w:rPr>
  </w:style>
  <w:style w:type="paragraph" w:customStyle="1" w:styleId="Default">
    <w:name w:val="Default"/>
    <w:rsid w:val="00F764C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link w:val="Heading5"/>
    <w:rsid w:val="004D252C"/>
    <w:rPr>
      <w:rFonts w:cs="EucrosiaUPC"/>
      <w:b/>
      <w:bCs/>
      <w:sz w:val="32"/>
      <w:szCs w:val="32"/>
    </w:rPr>
  </w:style>
  <w:style w:type="character" w:customStyle="1" w:styleId="Heading8Char">
    <w:name w:val="Heading 8 Char"/>
    <w:link w:val="Heading8"/>
    <w:rsid w:val="00DC3750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8321C7"/>
    <w:rPr>
      <w:rFonts w:cs="EucrosiaUPC"/>
      <w:b/>
      <w:bCs/>
      <w:sz w:val="30"/>
      <w:szCs w:val="30"/>
    </w:rPr>
  </w:style>
  <w:style w:type="paragraph" w:styleId="Revision">
    <w:name w:val="Revision"/>
    <w:hidden/>
    <w:uiPriority w:val="99"/>
    <w:semiHidden/>
    <w:rsid w:val="00AE72AB"/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rsid w:val="00C33258"/>
    <w:rPr>
      <w:rFonts w:ascii="Book Antiqua" w:hAnsi="Book Antiqua"/>
      <w:sz w:val="22"/>
      <w:szCs w:val="22"/>
    </w:rPr>
  </w:style>
  <w:style w:type="character" w:customStyle="1" w:styleId="Heading5Char1">
    <w:name w:val="Heading 5 Char1"/>
    <w:rsid w:val="005864C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">
    <w:name w:val="Footer Char"/>
    <w:link w:val="Footer"/>
    <w:uiPriority w:val="99"/>
    <w:rsid w:val="00032424"/>
    <w:rPr>
      <w:rFonts w:ascii="Arial" w:hAnsi="Arial"/>
      <w:sz w:val="18"/>
      <w:szCs w:val="18"/>
    </w:rPr>
  </w:style>
  <w:style w:type="character" w:customStyle="1" w:styleId="CommentTextChar">
    <w:name w:val="Comment Text Char"/>
    <w:link w:val="CommentText"/>
    <w:rsid w:val="00D6385E"/>
    <w:rPr>
      <w:rFonts w:ascii="Arial" w:hAnsi="Arial" w:cs="Cordia New"/>
      <w:szCs w:val="23"/>
    </w:rPr>
  </w:style>
  <w:style w:type="paragraph" w:styleId="BodyTextIndent3">
    <w:name w:val="Body Text Indent 3"/>
    <w:basedOn w:val="Normal"/>
    <w:link w:val="BodyTextIndent3Char"/>
    <w:rsid w:val="00025562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025562"/>
    <w:rPr>
      <w:rFonts w:ascii="Arial" w:hAnsi="Arial"/>
      <w:sz w:val="16"/>
    </w:rPr>
  </w:style>
  <w:style w:type="character" w:customStyle="1" w:styleId="FootnoteTextChar">
    <w:name w:val="Footnote Text Char"/>
    <w:aliases w:val="ft Char"/>
    <w:link w:val="FootnoteText"/>
    <w:semiHidden/>
    <w:locked/>
    <w:rsid w:val="007D1B16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7D1B16"/>
    <w:rPr>
      <w:vertAlign w:val="superscript"/>
    </w:rPr>
  </w:style>
  <w:style w:type="table" w:customStyle="1" w:styleId="TableGridLight1">
    <w:name w:val="Table Grid Light1"/>
    <w:basedOn w:val="TableNormal"/>
    <w:uiPriority w:val="40"/>
    <w:rsid w:val="007314A7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Emphasis">
    <w:name w:val="Emphasis"/>
    <w:uiPriority w:val="20"/>
    <w:qFormat/>
    <w:rsid w:val="00E42CCA"/>
    <w:rPr>
      <w:i/>
      <w:iCs/>
    </w:rPr>
  </w:style>
  <w:style w:type="paragraph" w:customStyle="1" w:styleId="s359">
    <w:name w:val="s359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2">
    <w:name w:val="s2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23">
    <w:name w:val="s23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362">
    <w:name w:val="s362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bumpedfont15">
    <w:name w:val="bumpedfont15"/>
    <w:rsid w:val="00661259"/>
  </w:style>
  <w:style w:type="paragraph" w:styleId="TOCHeading">
    <w:name w:val="TOC Heading"/>
    <w:basedOn w:val="Heading1"/>
    <w:next w:val="Normal"/>
    <w:uiPriority w:val="39"/>
    <w:unhideWhenUsed/>
    <w:qFormat/>
    <w:rsid w:val="00E95A9C"/>
    <w:pPr>
      <w:keepLines/>
      <w:numPr>
        <w:numId w:val="0"/>
      </w:numPr>
      <w:shd w:val="clear" w:color="auto" w:fill="auto"/>
      <w:spacing w:before="240" w:line="259" w:lineRule="auto"/>
      <w:outlineLvl w:val="9"/>
    </w:pPr>
    <w:rPr>
      <w:rFonts w:ascii="Calibri Light" w:eastAsia="Times New Roman" w:hAnsi="Calibri Light"/>
      <w:b w:val="0"/>
      <w:bCs w:val="0"/>
      <w:color w:val="2E74B5"/>
      <w:sz w:val="32"/>
      <w:szCs w:val="32"/>
      <w:u w:val="none"/>
      <w:lang w:bidi="ar-SA"/>
    </w:rPr>
  </w:style>
  <w:style w:type="character" w:styleId="Hyperlink">
    <w:name w:val="Hyperlink"/>
    <w:uiPriority w:val="99"/>
    <w:unhideWhenUsed/>
    <w:rsid w:val="00E95A9C"/>
    <w:rPr>
      <w:color w:val="0563C1"/>
      <w:u w:val="single"/>
    </w:rPr>
  </w:style>
  <w:style w:type="character" w:customStyle="1" w:styleId="HeaderChar">
    <w:name w:val="Header Char"/>
    <w:link w:val="Header"/>
    <w:uiPriority w:val="99"/>
    <w:rsid w:val="00274206"/>
    <w:rPr>
      <w:rFonts w:ascii="Arial" w:hAnsi="Arial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860A74"/>
    <w:rPr>
      <w:szCs w:val="22"/>
    </w:rPr>
  </w:style>
  <w:style w:type="paragraph" w:styleId="Closing">
    <w:name w:val="Closing"/>
    <w:basedOn w:val="Normal"/>
    <w:link w:val="ClosingChar"/>
    <w:semiHidden/>
    <w:unhideWhenUsed/>
    <w:rsid w:val="00860A74"/>
    <w:pPr>
      <w:ind w:left="4320"/>
    </w:pPr>
    <w:rPr>
      <w:szCs w:val="22"/>
    </w:rPr>
  </w:style>
  <w:style w:type="character" w:customStyle="1" w:styleId="ClosingChar">
    <w:name w:val="Closing Char"/>
    <w:link w:val="Closing"/>
    <w:semiHidden/>
    <w:rsid w:val="00860A74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rsid w:val="00860A74"/>
    <w:rPr>
      <w:szCs w:val="22"/>
    </w:rPr>
  </w:style>
  <w:style w:type="character" w:customStyle="1" w:styleId="DateChar">
    <w:name w:val="Date Char"/>
    <w:link w:val="Date"/>
    <w:rsid w:val="00860A74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semiHidden/>
    <w:unhideWhenUsed/>
    <w:rsid w:val="00860A74"/>
    <w:rPr>
      <w:szCs w:val="22"/>
    </w:rPr>
  </w:style>
  <w:style w:type="character" w:customStyle="1" w:styleId="E-mailSignatureChar">
    <w:name w:val="E-mail Signature Char"/>
    <w:link w:val="E-mailSignature"/>
    <w:semiHidden/>
    <w:rsid w:val="00860A74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semiHidden/>
    <w:unhideWhenUsed/>
    <w:rsid w:val="00860A74"/>
    <w:rPr>
      <w:sz w:val="20"/>
      <w:szCs w:val="25"/>
    </w:rPr>
  </w:style>
  <w:style w:type="character" w:customStyle="1" w:styleId="EndnoteTextChar">
    <w:name w:val="Endnote Text Char"/>
    <w:link w:val="EndnoteText"/>
    <w:semiHidden/>
    <w:rsid w:val="00860A74"/>
    <w:rPr>
      <w:rFonts w:ascii="Arial" w:hAnsi="Arial"/>
      <w:szCs w:val="25"/>
    </w:rPr>
  </w:style>
  <w:style w:type="paragraph" w:styleId="EnvelopeAddress">
    <w:name w:val="envelope address"/>
    <w:basedOn w:val="Normal"/>
    <w:semiHidden/>
    <w:unhideWhenUsed/>
    <w:rsid w:val="00860A74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30"/>
    </w:rPr>
  </w:style>
  <w:style w:type="paragraph" w:styleId="EnvelopeReturn">
    <w:name w:val="envelope return"/>
    <w:basedOn w:val="Normal"/>
    <w:semiHidden/>
    <w:unhideWhenUsed/>
    <w:rsid w:val="00860A74"/>
    <w:rPr>
      <w:rFonts w:ascii="Calibri Light" w:eastAsia="Times New Roman" w:hAnsi="Calibri Light"/>
      <w:sz w:val="20"/>
      <w:szCs w:val="25"/>
    </w:rPr>
  </w:style>
  <w:style w:type="paragraph" w:styleId="HTMLAddress">
    <w:name w:val="HTML Address"/>
    <w:basedOn w:val="Normal"/>
    <w:link w:val="HTMLAddressChar"/>
    <w:semiHidden/>
    <w:unhideWhenUsed/>
    <w:rsid w:val="00860A74"/>
    <w:rPr>
      <w:i/>
      <w:iCs/>
      <w:szCs w:val="22"/>
    </w:rPr>
  </w:style>
  <w:style w:type="character" w:customStyle="1" w:styleId="HTMLAddressChar">
    <w:name w:val="HTML Address Char"/>
    <w:link w:val="HTMLAddress"/>
    <w:semiHidden/>
    <w:rsid w:val="00860A74"/>
    <w:rPr>
      <w:rFonts w:ascii="Arial" w:hAnsi="Arial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semiHidden/>
    <w:unhideWhenUsed/>
    <w:rsid w:val="00860A74"/>
    <w:rPr>
      <w:rFonts w:ascii="Courier New" w:hAnsi="Courier New"/>
      <w:sz w:val="20"/>
      <w:szCs w:val="25"/>
    </w:rPr>
  </w:style>
  <w:style w:type="character" w:customStyle="1" w:styleId="HTMLPreformattedChar">
    <w:name w:val="HTML Preformatted Char"/>
    <w:link w:val="HTMLPreformatted"/>
    <w:semiHidden/>
    <w:rsid w:val="00860A74"/>
    <w:rPr>
      <w:rFonts w:ascii="Courier New" w:hAnsi="Courier New"/>
      <w:szCs w:val="25"/>
    </w:rPr>
  </w:style>
  <w:style w:type="paragraph" w:styleId="IndexHeading">
    <w:name w:val="index heading"/>
    <w:basedOn w:val="Normal"/>
    <w:next w:val="Index1"/>
    <w:semiHidden/>
    <w:unhideWhenUsed/>
    <w:rsid w:val="00860A74"/>
    <w:rPr>
      <w:rFonts w:ascii="Calibri Light" w:eastAsia="Times New Roman" w:hAnsi="Calibri Light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60A74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  <w:szCs w:val="22"/>
    </w:rPr>
  </w:style>
  <w:style w:type="character" w:customStyle="1" w:styleId="IntenseQuoteChar">
    <w:name w:val="Intense Quote Char"/>
    <w:link w:val="IntenseQuote"/>
    <w:uiPriority w:val="30"/>
    <w:rsid w:val="00860A74"/>
    <w:rPr>
      <w:rFonts w:ascii="Arial" w:hAnsi="Arial"/>
      <w:i/>
      <w:iCs/>
      <w:color w:val="5B9BD5"/>
      <w:sz w:val="18"/>
      <w:szCs w:val="22"/>
    </w:rPr>
  </w:style>
  <w:style w:type="paragraph" w:styleId="List">
    <w:name w:val="List"/>
    <w:basedOn w:val="Normal"/>
    <w:semiHidden/>
    <w:unhideWhenUsed/>
    <w:rsid w:val="00860A74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semiHidden/>
    <w:unhideWhenUsed/>
    <w:rsid w:val="00860A74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semiHidden/>
    <w:unhideWhenUsed/>
    <w:rsid w:val="00860A74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rsid w:val="00860A74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rsid w:val="00860A74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semiHidden/>
    <w:unhideWhenUsed/>
    <w:rsid w:val="00860A74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semiHidden/>
    <w:unhideWhenUsed/>
    <w:rsid w:val="00860A74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semiHidden/>
    <w:unhideWhenUsed/>
    <w:rsid w:val="00860A74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semiHidden/>
    <w:unhideWhenUsed/>
    <w:rsid w:val="00860A74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semiHidden/>
    <w:unhideWhenUsed/>
    <w:rsid w:val="00860A74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semiHidden/>
    <w:unhideWhenUsed/>
    <w:rsid w:val="00860A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eastAsia="Times New Roman" w:hAnsi="Calibri Light"/>
      <w:sz w:val="24"/>
      <w:szCs w:val="30"/>
    </w:rPr>
  </w:style>
  <w:style w:type="character" w:customStyle="1" w:styleId="MessageHeaderChar">
    <w:name w:val="Message Header Char"/>
    <w:link w:val="MessageHeader"/>
    <w:semiHidden/>
    <w:rsid w:val="00860A74"/>
    <w:rPr>
      <w:rFonts w:ascii="Calibri Light" w:eastAsia="Times New Roman" w:hAnsi="Calibri Light" w:cs="Angsana New"/>
      <w:sz w:val="24"/>
      <w:szCs w:val="30"/>
      <w:shd w:val="pct20" w:color="auto" w:fill="auto"/>
    </w:rPr>
  </w:style>
  <w:style w:type="paragraph" w:styleId="NoSpacing">
    <w:name w:val="No Spacing"/>
    <w:link w:val="NoSpacingChar"/>
    <w:uiPriority w:val="1"/>
    <w:qFormat/>
    <w:rsid w:val="00860A7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860A74"/>
    <w:rPr>
      <w:rFonts w:ascii="Times New Roman" w:hAnsi="Times New Roman"/>
      <w:sz w:val="24"/>
      <w:szCs w:val="30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860A74"/>
    <w:rPr>
      <w:szCs w:val="22"/>
    </w:rPr>
  </w:style>
  <w:style w:type="character" w:customStyle="1" w:styleId="NoteHeadingChar">
    <w:name w:val="Note Heading Char"/>
    <w:link w:val="NoteHeading"/>
    <w:semiHidden/>
    <w:rsid w:val="00860A74"/>
    <w:rPr>
      <w:rFonts w:ascii="Arial" w:hAnsi="Arial"/>
      <w:sz w:val="18"/>
      <w:szCs w:val="22"/>
    </w:rPr>
  </w:style>
  <w:style w:type="paragraph" w:styleId="PlainText">
    <w:name w:val="Plain Text"/>
    <w:basedOn w:val="Normal"/>
    <w:link w:val="PlainTextChar"/>
    <w:semiHidden/>
    <w:unhideWhenUsed/>
    <w:rsid w:val="00860A74"/>
    <w:rPr>
      <w:rFonts w:ascii="Courier New" w:hAnsi="Courier New"/>
      <w:sz w:val="20"/>
      <w:szCs w:val="25"/>
    </w:rPr>
  </w:style>
  <w:style w:type="character" w:customStyle="1" w:styleId="PlainTextChar">
    <w:name w:val="Plain Text Char"/>
    <w:link w:val="PlainText"/>
    <w:semiHidden/>
    <w:rsid w:val="00860A74"/>
    <w:rPr>
      <w:rFonts w:ascii="Courier New" w:hAnsi="Courier New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860A74"/>
    <w:pPr>
      <w:spacing w:before="200" w:after="160"/>
      <w:ind w:left="864" w:right="864"/>
      <w:jc w:val="center"/>
    </w:pPr>
    <w:rPr>
      <w:i/>
      <w:iCs/>
      <w:color w:val="404040"/>
      <w:szCs w:val="22"/>
    </w:rPr>
  </w:style>
  <w:style w:type="character" w:customStyle="1" w:styleId="QuoteChar">
    <w:name w:val="Quote Char"/>
    <w:link w:val="Quote"/>
    <w:uiPriority w:val="29"/>
    <w:rsid w:val="00860A74"/>
    <w:rPr>
      <w:rFonts w:ascii="Arial" w:hAnsi="Arial"/>
      <w:i/>
      <w:iCs/>
      <w:color w:val="404040"/>
      <w:sz w:val="18"/>
      <w:szCs w:val="22"/>
    </w:rPr>
  </w:style>
  <w:style w:type="paragraph" w:styleId="Salutation">
    <w:name w:val="Salutation"/>
    <w:basedOn w:val="Normal"/>
    <w:next w:val="Normal"/>
    <w:link w:val="SalutationChar"/>
    <w:rsid w:val="00860A74"/>
    <w:rPr>
      <w:szCs w:val="22"/>
    </w:rPr>
  </w:style>
  <w:style w:type="character" w:customStyle="1" w:styleId="SalutationChar">
    <w:name w:val="Salutation Char"/>
    <w:link w:val="Salutation"/>
    <w:rsid w:val="00860A74"/>
    <w:rPr>
      <w:rFonts w:ascii="Arial" w:hAnsi="Arial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860A74"/>
    <w:pPr>
      <w:spacing w:after="60"/>
      <w:jc w:val="center"/>
      <w:outlineLvl w:val="1"/>
    </w:pPr>
    <w:rPr>
      <w:rFonts w:ascii="Calibri Light" w:eastAsia="Times New Roman" w:hAnsi="Calibri Light"/>
      <w:sz w:val="24"/>
      <w:szCs w:val="30"/>
    </w:rPr>
  </w:style>
  <w:style w:type="character" w:customStyle="1" w:styleId="SubtitleChar">
    <w:name w:val="Subtitle Char"/>
    <w:link w:val="Subtitle"/>
    <w:rsid w:val="00860A74"/>
    <w:rPr>
      <w:rFonts w:ascii="Calibri Light" w:eastAsia="Times New Roman" w:hAnsi="Calibri Light" w:cs="Angsana New"/>
      <w:sz w:val="24"/>
      <w:szCs w:val="30"/>
    </w:rPr>
  </w:style>
  <w:style w:type="paragraph" w:styleId="Title">
    <w:name w:val="Title"/>
    <w:basedOn w:val="Normal"/>
    <w:next w:val="Normal"/>
    <w:link w:val="TitleChar"/>
    <w:qFormat/>
    <w:rsid w:val="00860A74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40"/>
    </w:rPr>
  </w:style>
  <w:style w:type="character" w:customStyle="1" w:styleId="TitleChar">
    <w:name w:val="Title Char"/>
    <w:link w:val="Title"/>
    <w:rsid w:val="00860A74"/>
    <w:rPr>
      <w:rFonts w:ascii="Calibri Light" w:eastAsia="Times New Roman" w:hAnsi="Calibri Light" w:cs="Angsana New"/>
      <w:b/>
      <w:bCs/>
      <w:kern w:val="28"/>
      <w:sz w:val="32"/>
      <w:szCs w:val="40"/>
    </w:rPr>
  </w:style>
  <w:style w:type="paragraph" w:customStyle="1" w:styleId="xmsonormal">
    <w:name w:val="x_msonormal"/>
    <w:basedOn w:val="Normal"/>
    <w:rsid w:val="003F1E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Tahoma"/>
      <w:sz w:val="22"/>
      <w:szCs w:val="22"/>
    </w:rPr>
  </w:style>
  <w:style w:type="character" w:styleId="FollowedHyperlink">
    <w:name w:val="FollowedHyperlink"/>
    <w:semiHidden/>
    <w:unhideWhenUsed/>
    <w:rsid w:val="00BE4ED3"/>
    <w:rPr>
      <w:color w:val="954F72"/>
      <w:u w:val="single"/>
    </w:rPr>
  </w:style>
  <w:style w:type="character" w:customStyle="1" w:styleId="MacroTextChar">
    <w:name w:val="Macro Text Char"/>
    <w:link w:val="MacroText"/>
    <w:uiPriority w:val="99"/>
    <w:rsid w:val="00E47144"/>
    <w:rPr>
      <w:rFonts w:ascii="Courier New" w:hAnsi="Courier New"/>
      <w:lang w:val="en-AU" w:bidi="ar-SA"/>
    </w:rPr>
  </w:style>
  <w:style w:type="character" w:customStyle="1" w:styleId="Heading6Char">
    <w:name w:val="Heading 6 Char"/>
    <w:link w:val="Heading6"/>
    <w:uiPriority w:val="9"/>
    <w:locked/>
    <w:rsid w:val="00E9726E"/>
    <w:rPr>
      <w:rFonts w:cs="EucrosiaUPC"/>
      <w:b/>
      <w:bCs/>
      <w:sz w:val="32"/>
      <w:szCs w:val="32"/>
      <w:u w:val="single"/>
    </w:rPr>
  </w:style>
  <w:style w:type="character" w:customStyle="1" w:styleId="blockChar">
    <w:name w:val="block Char"/>
    <w:aliases w:val="b Char"/>
    <w:link w:val="block"/>
    <w:locked/>
    <w:rsid w:val="00A84C9B"/>
    <w:rPr>
      <w:sz w:val="22"/>
      <w:lang w:val="en-GB" w:bidi="ar-SA"/>
    </w:rPr>
  </w:style>
  <w:style w:type="paragraph" w:customStyle="1" w:styleId="Pa13">
    <w:name w:val="Pa13"/>
    <w:basedOn w:val="Normal"/>
    <w:next w:val="Normal"/>
    <w:uiPriority w:val="99"/>
    <w:rsid w:val="00DC32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Open Sans Light" w:eastAsia="Times New Roman" w:hAnsi="Open Sans Light"/>
      <w:sz w:val="24"/>
      <w:szCs w:val="24"/>
    </w:rPr>
  </w:style>
  <w:style w:type="paragraph" w:customStyle="1" w:styleId="Pa12">
    <w:name w:val="Pa12"/>
    <w:basedOn w:val="Normal"/>
    <w:next w:val="Normal"/>
    <w:uiPriority w:val="99"/>
    <w:rsid w:val="00DC32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Open Sans Light" w:eastAsia="Times New Roman" w:hAnsi="Open Sans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7A73A5"/>
    <w:rPr>
      <w:rFonts w:ascii="Arial" w:hAnsi="Arial"/>
      <w:sz w:val="18"/>
      <w:szCs w:val="22"/>
    </w:rPr>
  </w:style>
  <w:style w:type="paragraph" w:customStyle="1" w:styleId="FSHeading1">
    <w:name w:val="FS Heading 1"/>
    <w:basedOn w:val="Normal"/>
    <w:uiPriority w:val="99"/>
    <w:qFormat/>
    <w:rsid w:val="00D164FD"/>
    <w:pPr>
      <w:numPr>
        <w:numId w:val="3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7"/>
      </w:tabs>
      <w:ind w:right="43"/>
      <w:outlineLvl w:val="0"/>
    </w:pPr>
    <w:rPr>
      <w:rFonts w:ascii="Angsana New" w:eastAsia="Cordia New" w:hAnsi="Angsana New"/>
      <w:b/>
      <w:bCs/>
      <w:sz w:val="30"/>
      <w:szCs w:val="30"/>
    </w:rPr>
  </w:style>
  <w:style w:type="character" w:customStyle="1" w:styleId="NoSpacingChar">
    <w:name w:val="No Spacing Char"/>
    <w:link w:val="NoSpacing"/>
    <w:uiPriority w:val="1"/>
    <w:locked/>
    <w:rsid w:val="00B05D99"/>
    <w:rPr>
      <w:rFonts w:ascii="Arial" w:hAnsi="Arial"/>
      <w:sz w:val="18"/>
      <w:szCs w:val="22"/>
    </w:rPr>
  </w:style>
  <w:style w:type="paragraph" w:customStyle="1" w:styleId="Pa38">
    <w:name w:val="Pa38"/>
    <w:basedOn w:val="Normal"/>
    <w:next w:val="Normal"/>
    <w:uiPriority w:val="99"/>
    <w:rsid w:val="001D2B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7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1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3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8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4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9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6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2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3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71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199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01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301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96983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188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6859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0064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9882936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9127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2402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069351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39192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168107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350412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15995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371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353775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12420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676331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110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6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oter" Target="footer7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761D7F-E6F4-4C3F-9B8A-22100B2182D8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B7D56709-160B-438D-8134-6502CE0B47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EE604C-6437-4467-A22D-A997AAA8EC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599AA57-BD07-4A0C-86E5-C463BD20185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54</TotalTime>
  <Pages>6</Pages>
  <Words>1451</Words>
  <Characters>8276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KPMG</Company>
  <LinksUpToDate>false</LinksUpToDate>
  <CharactersWithSpaces>9708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subject/>
  <dc:creator>Usanee, Intachit</dc:creator>
  <cp:keywords/>
  <cp:lastModifiedBy>Nuchanard, Chongkittiraks</cp:lastModifiedBy>
  <cp:revision>45</cp:revision>
  <cp:lastPrinted>2024-01-24T14:04:00Z</cp:lastPrinted>
  <dcterms:created xsi:type="dcterms:W3CDTF">2022-12-21T07:01:00Z</dcterms:created>
  <dcterms:modified xsi:type="dcterms:W3CDTF">2024-01-29T08:26:00Z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  <property fmtid="{D5CDD505-2E9C-101B-9397-08002B2CF9AE}" pid="5" name="MSIP_Label_ea60d57e-af5b-4752-ac57-3e4f28ca11dc_Enabled">
    <vt:lpwstr>true</vt:lpwstr>
  </property>
  <property fmtid="{D5CDD505-2E9C-101B-9397-08002B2CF9AE}" pid="6" name="MSIP_Label_ea60d57e-af5b-4752-ac57-3e4f28ca11dc_SetDate">
    <vt:lpwstr>2021-11-22T01:11:09Z</vt:lpwstr>
  </property>
  <property fmtid="{D5CDD505-2E9C-101B-9397-08002B2CF9AE}" pid="7" name="MSIP_Label_ea60d57e-af5b-4752-ac57-3e4f28ca11dc_Method">
    <vt:lpwstr>Standard</vt:lpwstr>
  </property>
  <property fmtid="{D5CDD505-2E9C-101B-9397-08002B2CF9AE}" pid="8" name="MSIP_Label_ea60d57e-af5b-4752-ac57-3e4f28ca11dc_Name">
    <vt:lpwstr>ea60d57e-af5b-4752-ac57-3e4f28ca11dc</vt:lpwstr>
  </property>
  <property fmtid="{D5CDD505-2E9C-101B-9397-08002B2CF9AE}" pid="9" name="MSIP_Label_ea60d57e-af5b-4752-ac57-3e4f28ca11dc_SiteId">
    <vt:lpwstr>36da45f1-dd2c-4d1f-af13-5abe46b99921</vt:lpwstr>
  </property>
  <property fmtid="{D5CDD505-2E9C-101B-9397-08002B2CF9AE}" pid="10" name="MSIP_Label_ea60d57e-af5b-4752-ac57-3e4f28ca11dc_ActionId">
    <vt:lpwstr>7f40cd9c-3c72-46dc-b9c3-d44683f23050</vt:lpwstr>
  </property>
  <property fmtid="{D5CDD505-2E9C-101B-9397-08002B2CF9AE}" pid="11" name="MSIP_Label_ea60d57e-af5b-4752-ac57-3e4f28ca11dc_ContentBits">
    <vt:lpwstr>0</vt:lpwstr>
  </property>
  <property fmtid="{D5CDD505-2E9C-101B-9397-08002B2CF9AE}" pid="12" name="MSIP_Label_4ed8881d-4062-46d6-b0ca-1cc939420954_Enabled">
    <vt:lpwstr>true</vt:lpwstr>
  </property>
  <property fmtid="{D5CDD505-2E9C-101B-9397-08002B2CF9AE}" pid="13" name="MSIP_Label_4ed8881d-4062-46d6-b0ca-1cc939420954_SetDate">
    <vt:lpwstr>2022-06-28T00:34:44Z</vt:lpwstr>
  </property>
  <property fmtid="{D5CDD505-2E9C-101B-9397-08002B2CF9AE}" pid="14" name="MSIP_Label_4ed8881d-4062-46d6-b0ca-1cc939420954_Method">
    <vt:lpwstr>Privileged</vt:lpwstr>
  </property>
  <property fmtid="{D5CDD505-2E9C-101B-9397-08002B2CF9AE}" pid="15" name="MSIP_Label_4ed8881d-4062-46d6-b0ca-1cc939420954_Name">
    <vt:lpwstr>Public</vt:lpwstr>
  </property>
  <property fmtid="{D5CDD505-2E9C-101B-9397-08002B2CF9AE}" pid="16" name="MSIP_Label_4ed8881d-4062-46d6-b0ca-1cc939420954_SiteId">
    <vt:lpwstr>deff24bb-2089-4400-8c8e-f71e680378b2</vt:lpwstr>
  </property>
  <property fmtid="{D5CDD505-2E9C-101B-9397-08002B2CF9AE}" pid="17" name="MSIP_Label_4ed8881d-4062-46d6-b0ca-1cc939420954_ActionId">
    <vt:lpwstr>2b3a2bd4-618c-49b4-b9ff-f656079d1bac</vt:lpwstr>
  </property>
  <property fmtid="{D5CDD505-2E9C-101B-9397-08002B2CF9AE}" pid="18" name="MSIP_Label_4ed8881d-4062-46d6-b0ca-1cc939420954_ContentBits">
    <vt:lpwstr>0</vt:lpwstr>
  </property>
  <property fmtid="{D5CDD505-2E9C-101B-9397-08002B2CF9AE}" pid="19" name="ContentTypeId">
    <vt:lpwstr>0x010100FC3C573FF70E394A86433F5E112C33AA</vt:lpwstr>
  </property>
</Properties>
</file>