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342"/>
        <w:gridCol w:w="8207"/>
      </w:tblGrid>
      <w:tr w:rsidR="00EE27A4" w:rsidRPr="009866D5" w14:paraId="0907F153" w14:textId="77777777" w:rsidTr="00385FD9">
        <w:tc>
          <w:tcPr>
            <w:tcW w:w="1342" w:type="dxa"/>
          </w:tcPr>
          <w:p w14:paraId="4C943453" w14:textId="6F534E5A" w:rsidR="00EE27A4" w:rsidRPr="009866D5" w:rsidRDefault="00EE27A4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07" w:type="dxa"/>
          </w:tcPr>
          <w:p w14:paraId="6CA82107" w14:textId="77777777" w:rsidR="00EE27A4" w:rsidRPr="009866D5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EE27A4" w:rsidRPr="009866D5" w14:paraId="0277EC20" w14:textId="77777777" w:rsidTr="00385FD9">
        <w:tc>
          <w:tcPr>
            <w:tcW w:w="1342" w:type="dxa"/>
          </w:tcPr>
          <w:p w14:paraId="10C1A04C" w14:textId="77777777" w:rsidR="00EE27A4" w:rsidRPr="009866D5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07" w:type="dxa"/>
          </w:tcPr>
          <w:p w14:paraId="6F2F3E5A" w14:textId="77777777" w:rsidR="00EE27A4" w:rsidRPr="009866D5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27A4" w:rsidRPr="009866D5" w14:paraId="54023D58" w14:textId="77777777" w:rsidTr="00385FD9">
        <w:tc>
          <w:tcPr>
            <w:tcW w:w="1342" w:type="dxa"/>
          </w:tcPr>
          <w:p w14:paraId="4DAA2A9E" w14:textId="13D6CF46" w:rsidR="00EE27A4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07" w:type="dxa"/>
          </w:tcPr>
          <w:p w14:paraId="1431C293" w14:textId="2E7DAA81" w:rsidR="00EE27A4" w:rsidRPr="009866D5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27A4" w:rsidRPr="009866D5" w14:paraId="49AA730F" w14:textId="77777777" w:rsidTr="00385FD9">
        <w:tc>
          <w:tcPr>
            <w:tcW w:w="1342" w:type="dxa"/>
          </w:tcPr>
          <w:p w14:paraId="74F83ECB" w14:textId="333CE657" w:rsidR="00EE27A4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728DEC2D" w14:textId="6B31EE8E" w:rsidR="00691508" w:rsidRPr="009866D5" w:rsidRDefault="00EB0FC6" w:rsidP="0069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E6CF7" w:rsidRPr="009866D5" w14:paraId="44BB32B0" w14:textId="77777777" w:rsidTr="00385FD9">
        <w:tc>
          <w:tcPr>
            <w:tcW w:w="1342" w:type="dxa"/>
          </w:tcPr>
          <w:p w14:paraId="6A468177" w14:textId="65605284" w:rsidR="005E6CF7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07" w:type="dxa"/>
          </w:tcPr>
          <w:p w14:paraId="2DE1A672" w14:textId="07516100" w:rsidR="005E6CF7" w:rsidRPr="009866D5" w:rsidRDefault="005E6CF7" w:rsidP="00ED2E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E6CF7" w:rsidRPr="009866D5" w14:paraId="3F3662A7" w14:textId="77777777" w:rsidTr="00385FD9">
        <w:tc>
          <w:tcPr>
            <w:tcW w:w="1342" w:type="dxa"/>
          </w:tcPr>
          <w:p w14:paraId="0BB25082" w14:textId="552FD5C3" w:rsidR="005E6CF7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07" w:type="dxa"/>
          </w:tcPr>
          <w:p w14:paraId="52C73483" w14:textId="5802F1AC" w:rsidR="005E6CF7" w:rsidRPr="009866D5" w:rsidRDefault="005E6CF7" w:rsidP="005E6C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การรับโอนกิจการ</w:t>
            </w:r>
          </w:p>
        </w:tc>
      </w:tr>
      <w:tr w:rsidR="005E6CF7" w:rsidRPr="009866D5" w14:paraId="269846F8" w14:textId="77777777" w:rsidTr="00385FD9">
        <w:tc>
          <w:tcPr>
            <w:tcW w:w="1342" w:type="dxa"/>
          </w:tcPr>
          <w:p w14:paraId="489DAA19" w14:textId="5655BA86" w:rsidR="005E6CF7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07" w:type="dxa"/>
          </w:tcPr>
          <w:p w14:paraId="639357B3" w14:textId="5837FDD0" w:rsidR="005E6CF7" w:rsidRPr="009866D5" w:rsidRDefault="005E6CF7" w:rsidP="00ED2E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E56BB" w:rsidRPr="009866D5" w14:paraId="086FE9C9" w14:textId="77777777" w:rsidTr="00385FD9">
        <w:tc>
          <w:tcPr>
            <w:tcW w:w="1342" w:type="dxa"/>
          </w:tcPr>
          <w:p w14:paraId="0532F1D2" w14:textId="13B52587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07" w:type="dxa"/>
          </w:tcPr>
          <w:p w14:paraId="0E73B83E" w14:textId="0BCBF19E" w:rsidR="003E56BB" w:rsidRPr="009866D5" w:rsidRDefault="00100EA1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E56BB" w:rsidRPr="009866D5" w14:paraId="283F1F22" w14:textId="77777777" w:rsidTr="00385FD9">
        <w:tc>
          <w:tcPr>
            <w:tcW w:w="1342" w:type="dxa"/>
          </w:tcPr>
          <w:p w14:paraId="48686D88" w14:textId="4FF1A485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07" w:type="dxa"/>
          </w:tcPr>
          <w:p w14:paraId="693EC602" w14:textId="23989D7C" w:rsidR="003E56BB" w:rsidRPr="009866D5" w:rsidRDefault="00100EA1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E56BB" w:rsidRPr="009866D5" w14:paraId="4EBDFA05" w14:textId="77777777" w:rsidTr="00385FD9">
        <w:tc>
          <w:tcPr>
            <w:tcW w:w="1342" w:type="dxa"/>
          </w:tcPr>
          <w:p w14:paraId="76510F2D" w14:textId="65A04742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07" w:type="dxa"/>
          </w:tcPr>
          <w:p w14:paraId="1EC03500" w14:textId="0AA56AFE" w:rsidR="003E56BB" w:rsidRPr="009866D5" w:rsidRDefault="00100EA1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</w:tr>
      <w:tr w:rsidR="003E56BB" w:rsidRPr="009866D5" w14:paraId="737F80FC" w14:textId="77777777" w:rsidTr="00385FD9">
        <w:tc>
          <w:tcPr>
            <w:tcW w:w="1342" w:type="dxa"/>
          </w:tcPr>
          <w:p w14:paraId="692D746B" w14:textId="521EEC73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07" w:type="dxa"/>
          </w:tcPr>
          <w:p w14:paraId="0FD82E93" w14:textId="77777777" w:rsidR="003E56BB" w:rsidRPr="009866D5" w:rsidRDefault="003E56BB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E56BB" w:rsidRPr="009866D5" w14:paraId="0267738A" w14:textId="77777777" w:rsidTr="00385FD9">
        <w:tc>
          <w:tcPr>
            <w:tcW w:w="1342" w:type="dxa"/>
          </w:tcPr>
          <w:p w14:paraId="7D843D9A" w14:textId="4E9AC512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07" w:type="dxa"/>
          </w:tcPr>
          <w:p w14:paraId="553C391A" w14:textId="1850D4E8" w:rsidR="003E56BB" w:rsidRPr="009866D5" w:rsidRDefault="003E56BB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="009E06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E56BB" w:rsidRPr="009866D5" w14:paraId="583B7E00" w14:textId="77777777" w:rsidTr="00385FD9">
        <w:tc>
          <w:tcPr>
            <w:tcW w:w="1342" w:type="dxa"/>
          </w:tcPr>
          <w:p w14:paraId="55C8277C" w14:textId="3B3F5C5F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07" w:type="dxa"/>
          </w:tcPr>
          <w:p w14:paraId="7A9F9C48" w14:textId="710A12E2" w:rsidR="003E56BB" w:rsidRPr="009866D5" w:rsidRDefault="003E56BB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02563E" w:rsidRPr="009866D5" w14:paraId="50D4B611" w14:textId="77777777" w:rsidTr="00385FD9">
        <w:tc>
          <w:tcPr>
            <w:tcW w:w="1342" w:type="dxa"/>
          </w:tcPr>
          <w:p w14:paraId="1594B0F3" w14:textId="125DBC0D" w:rsidR="0002563E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207" w:type="dxa"/>
          </w:tcPr>
          <w:p w14:paraId="045520B7" w14:textId="66FF08CF" w:rsidR="0002563E" w:rsidRPr="009866D5" w:rsidRDefault="0002563E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</w:t>
            </w:r>
            <w:r w:rsidR="005E6CF7"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ัญญาเช่า</w:t>
            </w:r>
          </w:p>
        </w:tc>
      </w:tr>
      <w:tr w:rsidR="003E56BB" w:rsidRPr="009866D5" w14:paraId="653B9800" w14:textId="77777777" w:rsidTr="00385FD9">
        <w:tc>
          <w:tcPr>
            <w:tcW w:w="1342" w:type="dxa"/>
          </w:tcPr>
          <w:p w14:paraId="0D9B77D4" w14:textId="32F346F3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207" w:type="dxa"/>
          </w:tcPr>
          <w:p w14:paraId="566113A5" w14:textId="77777777" w:rsidR="003E56BB" w:rsidRPr="009866D5" w:rsidRDefault="003E56BB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E56BB" w:rsidRPr="009866D5" w14:paraId="0DE94205" w14:textId="77777777" w:rsidTr="00385FD9">
        <w:tc>
          <w:tcPr>
            <w:tcW w:w="1342" w:type="dxa"/>
          </w:tcPr>
          <w:p w14:paraId="4A521DE3" w14:textId="56664652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207" w:type="dxa"/>
          </w:tcPr>
          <w:p w14:paraId="4B516DAC" w14:textId="710E6F26" w:rsidR="003E56BB" w:rsidRPr="009866D5" w:rsidRDefault="005E6CF7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02563E" w:rsidRPr="009866D5" w14:paraId="1702E46F" w14:textId="77777777" w:rsidTr="00385FD9">
        <w:tc>
          <w:tcPr>
            <w:tcW w:w="1342" w:type="dxa"/>
          </w:tcPr>
          <w:p w14:paraId="63DE4B91" w14:textId="3650BA5B" w:rsidR="0002563E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207" w:type="dxa"/>
          </w:tcPr>
          <w:p w14:paraId="6205E3D9" w14:textId="7D573BC5" w:rsidR="0002563E" w:rsidRPr="009866D5" w:rsidRDefault="005E6CF7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3E56BB" w:rsidRPr="009866D5" w14:paraId="0372F137" w14:textId="77777777" w:rsidTr="00385FD9">
        <w:tc>
          <w:tcPr>
            <w:tcW w:w="1342" w:type="dxa"/>
          </w:tcPr>
          <w:p w14:paraId="2C5F68ED" w14:textId="2980684B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207" w:type="dxa"/>
          </w:tcPr>
          <w:p w14:paraId="634905DE" w14:textId="6C15AE42" w:rsidR="003E56BB" w:rsidRPr="009866D5" w:rsidRDefault="005E6CF7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3E56BB" w:rsidRPr="009866D5" w14:paraId="3E67C5B5" w14:textId="77777777" w:rsidTr="00385FD9">
        <w:tc>
          <w:tcPr>
            <w:tcW w:w="1342" w:type="dxa"/>
          </w:tcPr>
          <w:p w14:paraId="6B9C7D1B" w14:textId="5A3CDEEB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207" w:type="dxa"/>
          </w:tcPr>
          <w:p w14:paraId="6D786280" w14:textId="7828B9F0" w:rsidR="003E56BB" w:rsidRPr="009866D5" w:rsidRDefault="005E6CF7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E56BB" w:rsidRPr="009866D5" w14:paraId="69B6A8E5" w14:textId="77777777" w:rsidTr="00385FD9">
        <w:tc>
          <w:tcPr>
            <w:tcW w:w="1342" w:type="dxa"/>
          </w:tcPr>
          <w:p w14:paraId="2E187850" w14:textId="6D043179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207" w:type="dxa"/>
          </w:tcPr>
          <w:p w14:paraId="7BCC5A71" w14:textId="15818F29" w:rsidR="003E56BB" w:rsidRPr="009866D5" w:rsidRDefault="005E6CF7" w:rsidP="005E6CF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57E66" w:rsidRPr="009866D5" w14:paraId="78D157E7" w14:textId="77777777" w:rsidTr="00385FD9">
        <w:tc>
          <w:tcPr>
            <w:tcW w:w="1342" w:type="dxa"/>
          </w:tcPr>
          <w:p w14:paraId="4E84FCEB" w14:textId="519ECA72" w:rsidR="00457E66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207" w:type="dxa"/>
          </w:tcPr>
          <w:p w14:paraId="5EE7AC7E" w14:textId="265DCA79" w:rsidR="00457E66" w:rsidRPr="009866D5" w:rsidRDefault="005E6CF7" w:rsidP="005E6CF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57E66" w:rsidRPr="009866D5" w14:paraId="34926085" w14:textId="77777777" w:rsidTr="00385FD9">
        <w:tc>
          <w:tcPr>
            <w:tcW w:w="1342" w:type="dxa"/>
          </w:tcPr>
          <w:p w14:paraId="01B3E2CE" w14:textId="33EC4A82" w:rsidR="00457E66" w:rsidRPr="007A2000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07" w:type="dxa"/>
          </w:tcPr>
          <w:p w14:paraId="6D10B23B" w14:textId="092D83AD" w:rsidR="00457E66" w:rsidRPr="007A2000" w:rsidRDefault="003E5D0D" w:rsidP="003E5D0D">
            <w:pPr>
              <w:pStyle w:val="index"/>
              <w:tabs>
                <w:tab w:val="clear" w:pos="1134"/>
                <w:tab w:val="left" w:pos="1260"/>
              </w:tabs>
              <w:spacing w:after="0" w:line="240" w:lineRule="auto"/>
              <w:ind w:right="-1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20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สิทธิประโยชน์จากการส่งเสริมการลงทุน</w:t>
            </w:r>
          </w:p>
        </w:tc>
      </w:tr>
      <w:tr w:rsidR="003E5D0D" w:rsidRPr="009866D5" w14:paraId="5C589EBE" w14:textId="77777777" w:rsidTr="00385FD9">
        <w:tc>
          <w:tcPr>
            <w:tcW w:w="1342" w:type="dxa"/>
          </w:tcPr>
          <w:p w14:paraId="6E8DAC0D" w14:textId="173AF175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207" w:type="dxa"/>
          </w:tcPr>
          <w:p w14:paraId="4C0E517A" w14:textId="22ABFDA1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EB376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3E5D0D" w:rsidRPr="009866D5" w14:paraId="79DB638B" w14:textId="77777777" w:rsidTr="00385FD9">
        <w:tc>
          <w:tcPr>
            <w:tcW w:w="1342" w:type="dxa"/>
          </w:tcPr>
          <w:p w14:paraId="0028AAA4" w14:textId="1F6729DF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207" w:type="dxa"/>
          </w:tcPr>
          <w:p w14:paraId="3326FD97" w14:textId="3B3B22F4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E5D0D" w:rsidRPr="009866D5" w14:paraId="2B113464" w14:textId="77777777" w:rsidTr="00385FD9">
        <w:tc>
          <w:tcPr>
            <w:tcW w:w="1342" w:type="dxa"/>
          </w:tcPr>
          <w:p w14:paraId="15C84398" w14:textId="22A4F03A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207" w:type="dxa"/>
          </w:tcPr>
          <w:p w14:paraId="3ED5CC73" w14:textId="5A6A67F0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E5D0D" w:rsidRPr="009866D5" w14:paraId="50A847E3" w14:textId="77777777" w:rsidTr="00385FD9">
        <w:tc>
          <w:tcPr>
            <w:tcW w:w="1342" w:type="dxa"/>
          </w:tcPr>
          <w:p w14:paraId="6F48A247" w14:textId="4292E6B8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8207" w:type="dxa"/>
          </w:tcPr>
          <w:p w14:paraId="508670F5" w14:textId="23483D78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</w:t>
            </w: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าระผูกพัน 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</w:tbl>
    <w:p w14:paraId="5CEC6EB5" w14:textId="77777777" w:rsidR="00C07993" w:rsidRDefault="00C07993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</w:p>
    <w:p w14:paraId="42D26634" w14:textId="098C0D71" w:rsidR="007B0B82" w:rsidRPr="00FA2792" w:rsidRDefault="006001EE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  <w:r w:rsidRPr="00FA2792">
        <w:rPr>
          <w:rFonts w:asciiTheme="majorBidi" w:hAnsiTheme="majorBidi" w:cstheme="majorBidi"/>
        </w:rPr>
        <w:br w:type="page"/>
      </w:r>
    </w:p>
    <w:p w14:paraId="39EFA76E" w14:textId="77777777" w:rsidR="007B0B82" w:rsidRPr="005E6CF7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9F6F663" w14:textId="77777777" w:rsidR="007B0B82" w:rsidRPr="005E6CF7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5256FC1F" w14:textId="1F3FF6ED" w:rsidR="007B0B82" w:rsidRPr="005E6CF7" w:rsidRDefault="007B0B82" w:rsidP="007B0B82">
      <w:pPr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7B4651" w:rsidRPr="007B4651">
        <w:rPr>
          <w:rFonts w:asciiTheme="majorBidi" w:hAnsiTheme="majorBidi" w:cstheme="majorBidi" w:hint="cs"/>
          <w:sz w:val="30"/>
          <w:szCs w:val="30"/>
        </w:rPr>
        <w:t>9</w:t>
      </w:r>
      <w:r w:rsidR="0092249C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92249C" w:rsidRPr="005E6CF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43A76">
        <w:rPr>
          <w:rFonts w:asciiTheme="majorBidi" w:hAnsiTheme="majorBidi" w:cstheme="majorBidi"/>
          <w:sz w:val="30"/>
          <w:szCs w:val="30"/>
        </w:rPr>
        <w:t>2567</w:t>
      </w:r>
    </w:p>
    <w:p w14:paraId="2D74F135" w14:textId="7126026E" w:rsidR="0044001F" w:rsidRPr="005E6CF7" w:rsidRDefault="0044001F" w:rsidP="005E6CF7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3DA48748" w14:textId="56675BEE" w:rsidR="00E05E77" w:rsidRPr="001A431A" w:rsidRDefault="00E05E77" w:rsidP="00787F6E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1A431A">
        <w:rPr>
          <w:rFonts w:hint="cs"/>
          <w:b/>
          <w:bCs/>
          <w:cs/>
        </w:rPr>
        <w:t>ข้อมูลทั่วไป</w:t>
      </w:r>
    </w:p>
    <w:p w14:paraId="00ABC97E" w14:textId="77777777" w:rsidR="008015D9" w:rsidRPr="005E6CF7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6BE6B403" w14:textId="3A940F94" w:rsidR="00AE2B82" w:rsidRPr="005E6CF7" w:rsidRDefault="006661F4" w:rsidP="005B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5E6CF7">
        <w:rPr>
          <w:rFonts w:asciiTheme="majorBidi" w:hAnsiTheme="majorBidi" w:cstheme="majorBidi"/>
          <w:sz w:val="30"/>
          <w:szCs w:val="30"/>
        </w:rPr>
        <w:t xml:space="preserve"> (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มหาชน) </w:t>
      </w:r>
      <w:r w:rsidR="007921F8" w:rsidRPr="005E6CF7">
        <w:rPr>
          <w:rFonts w:asciiTheme="majorBidi" w:hAnsiTheme="majorBidi" w:cstheme="majorBidi"/>
          <w:sz w:val="30"/>
          <w:szCs w:val="30"/>
          <w:cs/>
        </w:rPr>
        <w:t>(</w:t>
      </w:r>
      <w:r w:rsidRPr="005E6CF7">
        <w:rPr>
          <w:rFonts w:asciiTheme="majorBidi" w:hAnsiTheme="majorBidi" w:cstheme="majorBidi"/>
          <w:sz w:val="30"/>
          <w:szCs w:val="30"/>
        </w:rPr>
        <w:t>“</w:t>
      </w:r>
      <w:r w:rsidRPr="005E6CF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6CF7">
        <w:rPr>
          <w:rFonts w:asciiTheme="majorBidi" w:hAnsiTheme="majorBidi" w:cstheme="majorBidi"/>
          <w:sz w:val="30"/>
          <w:szCs w:val="30"/>
        </w:rPr>
        <w:t>”</w:t>
      </w:r>
      <w:r w:rsidR="007921F8" w:rsidRPr="005E6CF7">
        <w:rPr>
          <w:rFonts w:asciiTheme="majorBidi" w:hAnsiTheme="majorBidi" w:cstheme="majorBidi"/>
          <w:sz w:val="30"/>
          <w:szCs w:val="30"/>
          <w:cs/>
        </w:rPr>
        <w:t>)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ย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="006747F0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2560</w:t>
      </w:r>
      <w:r w:rsidR="006747F0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23E86" w:rsidRPr="005E6CF7">
        <w:rPr>
          <w:rFonts w:asciiTheme="majorBidi" w:hAnsiTheme="majorBidi" w:cstheme="majorBidi"/>
          <w:sz w:val="30"/>
          <w:szCs w:val="30"/>
          <w:cs/>
        </w:rPr>
        <w:t>มี</w:t>
      </w:r>
      <w:r w:rsidRPr="005E6CF7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E6CF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35B1BB" w14:textId="77777777" w:rsidR="008015D9" w:rsidRPr="00A41C15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tbl>
      <w:tblPr>
        <w:tblW w:w="8937" w:type="dxa"/>
        <w:tblInd w:w="46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7362"/>
      </w:tblGrid>
      <w:tr w:rsidR="00AE2B82" w:rsidRPr="00A41C15" w14:paraId="378EBC0A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C94D5A6" w14:textId="77777777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44D4ECD7" w14:textId="55200866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A41C15" w14:paraId="7F13710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79D08D7E" w14:textId="2C5B6AAF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0D10E03" w14:textId="4FCF78B7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ถนนไอ-แปด นิคมอุตสาหกรรมมาบตาพุด ตำบลมาบตาพุด อำเภอเมืองระยอง จังหวัดระยอง ประเทศไทย</w:t>
            </w:r>
          </w:p>
        </w:tc>
      </w:tr>
      <w:tr w:rsidR="00AE2B82" w:rsidRPr="00A41C15" w14:paraId="1512C01D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27E37DD2" w14:textId="089294BA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D5EB356" w14:textId="522B4F7C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2C155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A41C15" w14:paraId="533DDD4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B60D229" w14:textId="29B43669" w:rsidR="00123C74" w:rsidRPr="00A41C15" w:rsidRDefault="00123C74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1C6B1629" w14:textId="281B0008" w:rsidR="00123C74" w:rsidRPr="00A41C15" w:rsidRDefault="00852DAE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  </w:t>
            </w:r>
            <w:r w:rsidR="007474C4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74970BF2" w14:textId="77777777" w:rsidR="004D10CF" w:rsidRPr="00A41C15" w:rsidRDefault="004D10CF" w:rsidP="00A41C15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075E404A" w14:textId="16EEA7D4" w:rsidR="00C65500" w:rsidRPr="00A41C15" w:rsidRDefault="00C65500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  <w:r w:rsidRPr="00A41C15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A41C15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A41C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Pr="00A41C15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A41C15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A41C15">
        <w:rPr>
          <w:rFonts w:asciiTheme="majorBidi" w:hAnsiTheme="majorBidi" w:cstheme="majorBidi"/>
          <w:sz w:val="30"/>
          <w:szCs w:val="30"/>
          <w:cs/>
        </w:rPr>
        <w:t>และบริษัท ปตท</w:t>
      </w:r>
      <w:r w:rsidR="00E843B6" w:rsidRPr="00A41C15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A41C15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7EDD294F" w14:textId="77777777" w:rsidR="004D10CF" w:rsidRPr="00A41C15" w:rsidRDefault="004D10CF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5D50E68" w14:textId="53167CC9" w:rsidR="00343005" w:rsidRPr="00A41C15" w:rsidRDefault="00343005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41C1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 จำหน่ายและขนส่งผลิตภัณฑ์โอลีโอเคมิคอล โดยมีผลิตภัณฑ์หลักประกอบด้วย เมทิลเอสเทอร์ แฟตตี้แอลกอฮอลส์ แฟ</w:t>
      </w:r>
      <w:r w:rsidR="00AA29D7" w:rsidRPr="00A41C15">
        <w:rPr>
          <w:rFonts w:asciiTheme="majorBidi" w:hAnsiTheme="majorBidi" w:cstheme="majorBidi"/>
          <w:sz w:val="30"/>
          <w:szCs w:val="30"/>
          <w:cs/>
        </w:rPr>
        <w:t>ต</w:t>
      </w:r>
      <w:r w:rsidRPr="00A41C15">
        <w:rPr>
          <w:rFonts w:asciiTheme="majorBidi" w:hAnsiTheme="majorBidi" w:cstheme="majorBidi"/>
          <w:sz w:val="30"/>
          <w:szCs w:val="30"/>
          <w:cs/>
        </w:rPr>
        <w:t>ตี้แอซิด แฟ</w:t>
      </w:r>
      <w:r w:rsidR="00AA29D7" w:rsidRPr="00A41C15">
        <w:rPr>
          <w:rFonts w:asciiTheme="majorBidi" w:hAnsiTheme="majorBidi" w:cstheme="majorBidi"/>
          <w:sz w:val="30"/>
          <w:szCs w:val="30"/>
          <w:cs/>
        </w:rPr>
        <w:t>ต</w:t>
      </w:r>
      <w:r w:rsidRPr="00A41C15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  <w:r w:rsidR="00A41C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โดยรายละเอียดของบริษัทย่อย 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="00A41C15"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43A76">
        <w:rPr>
          <w:rFonts w:asciiTheme="majorBidi" w:hAnsiTheme="majorBidi" w:cstheme="majorBidi"/>
          <w:sz w:val="30"/>
          <w:szCs w:val="30"/>
        </w:rPr>
        <w:t>2566</w:t>
      </w:r>
      <w:r w:rsidR="00A41C15"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43A76">
        <w:rPr>
          <w:rFonts w:asciiTheme="majorBidi" w:hAnsiTheme="majorBidi" w:cstheme="majorBidi"/>
          <w:sz w:val="30"/>
          <w:szCs w:val="30"/>
        </w:rPr>
        <w:t>2565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F97EA7" w:rsidRPr="00F97EA7">
        <w:rPr>
          <w:rFonts w:asciiTheme="majorBidi" w:hAnsiTheme="majorBidi" w:cstheme="majorBidi"/>
          <w:sz w:val="30"/>
          <w:szCs w:val="30"/>
        </w:rPr>
        <w:t>9</w:t>
      </w:r>
    </w:p>
    <w:p w14:paraId="1E7B9ECF" w14:textId="70049036" w:rsidR="00115725" w:rsidRPr="00787F6E" w:rsidRDefault="00115725" w:rsidP="00787F6E">
      <w:pPr>
        <w:pStyle w:val="NFS1"/>
        <w:numPr>
          <w:ilvl w:val="0"/>
          <w:numId w:val="0"/>
        </w:numPr>
        <w:ind w:left="720" w:hanging="360"/>
        <w:rPr>
          <w:b/>
          <w:bCs/>
          <w:cs/>
        </w:rPr>
      </w:pPr>
    </w:p>
    <w:p w14:paraId="3E6D62C8" w14:textId="50B66EF4" w:rsidR="0003285D" w:rsidRPr="0008365F" w:rsidRDefault="002A20C4" w:rsidP="00787F6E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เกณฑ์การจัดทำงบการเงิน</w:t>
      </w:r>
    </w:p>
    <w:p w14:paraId="7ADCFD20" w14:textId="77777777" w:rsidR="00A41C15" w:rsidRPr="00A41C15" w:rsidRDefault="00A41C15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B3C324" w14:textId="3EF5212E" w:rsidR="008228E4" w:rsidRPr="008228E4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41C15">
        <w:rPr>
          <w:rFonts w:asciiTheme="majorBidi" w:hAnsiTheme="majorBidi" w:cstheme="majorBidi"/>
          <w:sz w:val="30"/>
          <w:szCs w:val="30"/>
          <w:cs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41C15">
        <w:rPr>
          <w:rFonts w:asciiTheme="majorBidi" w:hAnsiTheme="majorBidi" w:cstheme="majorBidi"/>
          <w:sz w:val="30"/>
          <w:szCs w:val="30"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A41C15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="00A41C15">
        <w:rPr>
          <w:rFonts w:asciiTheme="majorBidi" w:hAnsiTheme="majorBidi" w:cstheme="majorBidi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52249A" w14:textId="77777777" w:rsidR="008228E4" w:rsidRPr="00A41C15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E7967" w14:textId="7EA0E582" w:rsidR="00EA7778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B970AC">
        <w:rPr>
          <w:rFonts w:asciiTheme="majorBidi" w:hAnsiTheme="majorBidi" w:cstheme="majorBidi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A41C1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A41C15"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ข้อ </w:t>
      </w:r>
      <w:r w:rsidR="00F97EA7" w:rsidRPr="00F97EA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41C15" w:rsidRPr="00A41C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5E96A0E" w14:textId="538F6F63" w:rsidR="008228E4" w:rsidRDefault="008228E4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41C1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40B10B4F" w14:textId="7A67B953" w:rsidR="002B0551" w:rsidRPr="0048570E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2B055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2B0551">
        <w:rPr>
          <w:rFonts w:asciiTheme="majorBidi" w:hAnsiTheme="majorBidi" w:cstheme="majorBidi"/>
          <w:sz w:val="30"/>
          <w:szCs w:val="30"/>
        </w:rPr>
        <w:t xml:space="preserve"> </w:t>
      </w:r>
      <w:r w:rsidRPr="002B055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</w:t>
      </w:r>
      <w:r w:rsidR="001213FD">
        <w:rPr>
          <w:rFonts w:asciiTheme="majorBidi" w:hAnsiTheme="majorBidi" w:cstheme="majorBidi"/>
          <w:sz w:val="30"/>
          <w:szCs w:val="30"/>
        </w:rPr>
        <w:t>7</w:t>
      </w:r>
      <w:r w:rsidRPr="002B0551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2B0551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</w:t>
      </w:r>
      <w:r w:rsidR="00D3067E">
        <w:rPr>
          <w:rFonts w:asciiTheme="majorBidi" w:hAnsiTheme="majorBidi" w:cstheme="majorBidi"/>
          <w:sz w:val="30"/>
          <w:szCs w:val="30"/>
          <w:cs/>
        </w:rPr>
        <w:br/>
      </w:r>
      <w:r w:rsidRPr="002B0551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51CD3924" w14:textId="77777777" w:rsidR="002B0551" w:rsidRPr="00A41C15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5C080B4" w14:textId="6DEA407A" w:rsidR="002F3088" w:rsidRPr="0008365F" w:rsidRDefault="002F3088" w:rsidP="00787F6E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นโยบายการบัญชีที่สำคัญ</w:t>
      </w:r>
    </w:p>
    <w:p w14:paraId="6AA626C7" w14:textId="77777777" w:rsidR="003D0E2A" w:rsidRPr="00A41C15" w:rsidRDefault="003D0E2A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3C618A5" w14:textId="4C97EBE5" w:rsidR="00205252" w:rsidRPr="009C62E0" w:rsidRDefault="00205252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9C62E0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เกณฑ์ในการจัดทำงบการเงินรวม</w:t>
      </w:r>
    </w:p>
    <w:p w14:paraId="70B16CD8" w14:textId="77777777" w:rsidR="00B45A0B" w:rsidRPr="00A41C15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B87AC37" w14:textId="7A1D4FD7" w:rsidR="006205C9" w:rsidRPr="00193790" w:rsidRDefault="006205C9" w:rsidP="006205C9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379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="00EB3760">
        <w:rPr>
          <w:rFonts w:asciiTheme="majorBidi" w:hAnsiTheme="majorBidi" w:cstheme="majorBidi" w:hint="cs"/>
          <w:sz w:val="30"/>
          <w:szCs w:val="30"/>
          <w:cs/>
        </w:rPr>
        <w:t xml:space="preserve"> (รวมกันเรียกว่า </w:t>
      </w:r>
      <w:r w:rsidR="00EB3760">
        <w:rPr>
          <w:rFonts w:asciiTheme="majorBidi" w:hAnsiTheme="majorBidi" w:cstheme="majorBidi"/>
          <w:sz w:val="30"/>
          <w:szCs w:val="30"/>
        </w:rPr>
        <w:t>“</w:t>
      </w:r>
      <w:r w:rsidR="00EB376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B3760">
        <w:rPr>
          <w:rFonts w:asciiTheme="majorBidi" w:hAnsiTheme="majorBidi" w:cstheme="majorBidi"/>
          <w:sz w:val="30"/>
          <w:szCs w:val="30"/>
        </w:rPr>
        <w:t>”</w:t>
      </w:r>
      <w:r w:rsidR="00EB3760">
        <w:rPr>
          <w:rFonts w:asciiTheme="majorBidi" w:hAnsiTheme="majorBidi" w:cstheme="majorBidi" w:hint="cs"/>
          <w:sz w:val="30"/>
          <w:szCs w:val="30"/>
          <w:cs/>
        </w:rPr>
        <w:t>)</w:t>
      </w:r>
      <w:r w:rsidRPr="00193790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และส่วนได้เสียของกลุ่มบริษัทในการร่วมค้า</w:t>
      </w:r>
    </w:p>
    <w:p w14:paraId="0360BDB5" w14:textId="77777777" w:rsidR="00B45A0B" w:rsidRPr="00A41C15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6AAF2DB" w14:textId="3C914E6A" w:rsidR="005F5239" w:rsidRPr="005F5239" w:rsidRDefault="005F5239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F5239">
        <w:rPr>
          <w:rFonts w:asciiTheme="majorBidi" w:eastAsia="MS Mincho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F5239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5F5239">
        <w:rPr>
          <w:rFonts w:asciiTheme="majorBidi" w:eastAsia="MS Mincho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6205C9">
        <w:rPr>
          <w:rFonts w:asciiTheme="majorBidi" w:eastAsia="MS Mincho" w:hAnsiTheme="majorBidi" w:cstheme="majorBidi"/>
          <w:sz w:val="30"/>
          <w:szCs w:val="30"/>
        </w:rPr>
        <w:br/>
      </w:r>
      <w:r w:rsidRPr="005F5239">
        <w:rPr>
          <w:rFonts w:asciiTheme="majorBidi" w:eastAsia="MS Mincho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3FF08890" w14:textId="518CDE6B" w:rsidR="006205C9" w:rsidRDefault="0062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</w:p>
    <w:p w14:paraId="12459AF4" w14:textId="77777777" w:rsidR="006205C9" w:rsidRPr="006205C9" w:rsidRDefault="006205C9" w:rsidP="00F86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</w:rPr>
        <w:t>/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ส่วนต่ำกว่าทุนอื่นในส่วนของเจ้าของ</w:t>
      </w:r>
    </w:p>
    <w:p w14:paraId="155C556B" w14:textId="77777777" w:rsidR="006205C9" w:rsidRDefault="006205C9" w:rsidP="00BA3BD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23EFE21" w14:textId="77777777" w:rsidR="006205C9" w:rsidRPr="00193790" w:rsidRDefault="006205C9" w:rsidP="006205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3790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E99F9D0" w14:textId="6AD75B93" w:rsidR="00F01979" w:rsidRPr="00BA3BD0" w:rsidRDefault="00BA3BD0" w:rsidP="00BA3BD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A3BD0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08E4C62" w14:textId="6E1500E0" w:rsidR="00F01979" w:rsidRPr="00A41C15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41A4265" w14:textId="6FA8D000" w:rsidR="00BA3BD0" w:rsidRPr="00BA3BD0" w:rsidRDefault="00BA3BD0" w:rsidP="00BA3BD0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A3BD0">
        <w:rPr>
          <w:rFonts w:asciiTheme="majorBidi" w:eastAsia="MS Mincho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ม</w:t>
      </w:r>
      <w:r w:rsidRPr="00BA3BD0">
        <w:rPr>
          <w:rFonts w:asciiTheme="majorBidi" w:eastAsia="MS Mincho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</w:t>
      </w:r>
      <w:r w:rsidR="00EB3760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BA3BD0">
        <w:rPr>
          <w:rFonts w:asciiTheme="majorBidi" w:eastAsia="MS Mincho" w:hAnsiTheme="majorBidi" w:cstheme="majorBidi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</w:t>
      </w:r>
      <w:r w:rsidRPr="00EB3760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BA3BD0">
        <w:rPr>
          <w:rFonts w:asciiTheme="majorBidi" w:eastAsia="MS Mincho" w:hAnsiTheme="majorBidi" w:cstheme="majorBidi"/>
          <w:sz w:val="30"/>
          <w:szCs w:val="30"/>
          <w:cs/>
        </w:rPr>
        <w:t>จนถึงวันที่การควบคุมร่วมสิ้นสุดลง</w:t>
      </w:r>
      <w:r w:rsidRPr="00BA3BD0">
        <w:rPr>
          <w:rFonts w:asciiTheme="majorBidi" w:eastAsia="MS Mincho" w:hAnsiTheme="majorBidi" w:cstheme="majorBidi"/>
          <w:sz w:val="30"/>
          <w:szCs w:val="30"/>
        </w:rPr>
        <w:t xml:space="preserve"> </w:t>
      </w:r>
    </w:p>
    <w:p w14:paraId="36CF70D6" w14:textId="2B87830F" w:rsidR="00F01979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8301A22" w14:textId="70F2882C" w:rsidR="006205C9" w:rsidRPr="00193790" w:rsidRDefault="006205C9" w:rsidP="0062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หากเงินลงทุนใน</w:t>
      </w:r>
      <w:r w:rsidR="00454A32" w:rsidRPr="00EB3760">
        <w:rPr>
          <w:rFonts w:asciiTheme="majorBidi" w:hAnsiTheme="majorBidi" w:cstheme="majorBidi" w:hint="cs"/>
          <w:spacing w:val="-4"/>
          <w:sz w:val="30"/>
          <w:szCs w:val="30"/>
          <w:cs/>
        </w:rPr>
        <w:t>การร่วมค้า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ได้เปลี่ยนเป็นเงินลงทุนใน</w:t>
      </w:r>
      <w:r w:rsidR="00454A32" w:rsidRPr="00EB3760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บริษัทร่วม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หรือในทางกลับกัน กลุ่มบริษัทจะใช้วิธีส่วนได้เสีย</w:t>
      </w:r>
      <w:r w:rsidRPr="00193790">
        <w:rPr>
          <w:rFonts w:asciiTheme="majorBidi" w:hAnsiTheme="majorBidi" w:cstheme="majorBidi"/>
          <w:sz w:val="30"/>
          <w:szCs w:val="30"/>
          <w:cs/>
        </w:rPr>
        <w:t>ต่อไปโดยไม่มีการวัดมูลค่าเงินลงทุนที่คงเหลืออยู่ใหม่ ในกรณีอื่นที่กลุ่มบริษัทสูญเสียการควบคุมร่วมในการร่วมค้า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4464FCA0" w14:textId="235EE930" w:rsidR="0040561A" w:rsidRDefault="00405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pacing w:val="-2"/>
          <w:sz w:val="30"/>
          <w:szCs w:val="30"/>
          <w:cs/>
        </w:rPr>
      </w:pPr>
    </w:p>
    <w:p w14:paraId="623C07F0" w14:textId="0B248AD1" w:rsidR="00F01979" w:rsidRPr="00866A90" w:rsidRDefault="00866A90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41C15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รวมถึงรายได้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รายการระหว่างกิจการในกลุ่ม</w:t>
      </w:r>
      <w:r w:rsidRPr="00866A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C237E1F" w14:textId="2E43A8CF" w:rsidR="004D4EC7" w:rsidRDefault="004D4EC7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p w14:paraId="4497465F" w14:textId="1EA330B8" w:rsidR="00722EE2" w:rsidRPr="00454A32" w:rsidRDefault="00722EE2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54A3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การรวมธุรกิจ</w:t>
      </w:r>
      <w:r w:rsidRPr="00454A3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           </w:t>
      </w:r>
    </w:p>
    <w:p w14:paraId="5B085C0D" w14:textId="77777777" w:rsidR="003D0E2A" w:rsidRPr="00454A32" w:rsidRDefault="003D0E2A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p w14:paraId="3BE17491" w14:textId="6D810B84" w:rsidR="00866A90" w:rsidRPr="00454A32" w:rsidRDefault="00866A90" w:rsidP="00866A9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A32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</w:t>
      </w:r>
      <w:r w:rsidR="005B4991" w:rsidRPr="00454A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4A32">
        <w:rPr>
          <w:rFonts w:asciiTheme="majorBidi" w:hAnsiTheme="majorBidi" w:cstheme="majorBidi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454A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4A32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DC3675A" w14:textId="4784378F" w:rsidR="00B45A0B" w:rsidRPr="00454A32" w:rsidRDefault="00B45A0B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3C9C5DA" w14:textId="039CE1B1" w:rsidR="00E8153C" w:rsidRPr="00454A32" w:rsidRDefault="00E8153C" w:rsidP="00E81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454A32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</w:t>
      </w:r>
      <w:r w:rsidR="00286B60" w:rsidRPr="00454A32">
        <w:rPr>
          <w:rFonts w:asciiTheme="majorBidi" w:hAnsiTheme="majorBidi" w:cstheme="majorBidi"/>
          <w:sz w:val="30"/>
          <w:szCs w:val="30"/>
        </w:rPr>
        <w:t xml:space="preserve"> </w:t>
      </w:r>
      <w:r w:rsidRPr="00454A32">
        <w:rPr>
          <w:rFonts w:asciiTheme="majorBidi" w:hAnsiTheme="majorBidi" w:cstheme="majorBidi"/>
          <w:sz w:val="30"/>
          <w:szCs w:val="30"/>
          <w:cs/>
        </w:rPr>
        <w:t>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97AC003" w14:textId="75251EAF" w:rsidR="00E8153C" w:rsidRPr="00454A32" w:rsidRDefault="00E8153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70DEA25" w14:textId="535FBA28" w:rsidR="00E8153C" w:rsidRPr="00454A32" w:rsidRDefault="00E8153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454A32">
        <w:rPr>
          <w:rFonts w:asciiTheme="majorBidi" w:hAnsiTheme="majorBidi" w:cstheme="majorBidi"/>
          <w:sz w:val="30"/>
          <w:szCs w:val="30"/>
          <w:cs/>
        </w:rPr>
        <w:t>สิ่งตอบแทนที่ผู้ซื้อโอนให้</w:t>
      </w:r>
      <w:r w:rsidR="005B4991" w:rsidRPr="00454A32">
        <w:rPr>
          <w:rFonts w:asciiTheme="majorBidi" w:hAnsiTheme="majorBidi" w:cstheme="majorBidi" w:hint="cs"/>
          <w:sz w:val="30"/>
          <w:szCs w:val="30"/>
          <w:cs/>
        </w:rPr>
        <w:t>รวมถึงสินทรัพย์ที่โอนไป</w:t>
      </w:r>
      <w:r w:rsidR="000707B3" w:rsidRPr="00454A32">
        <w:rPr>
          <w:rFonts w:asciiTheme="majorBidi" w:hAnsiTheme="majorBidi" w:cstheme="majorBidi" w:hint="cs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และส่วนได้เสียในส่วนของเจ้าของต้องออกโดยกลุ่มบริษัท</w:t>
      </w:r>
    </w:p>
    <w:p w14:paraId="68130CED" w14:textId="44CB05B1" w:rsidR="000707B3" w:rsidRPr="00454A32" w:rsidRDefault="000707B3" w:rsidP="0078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54A32">
        <w:rPr>
          <w:rFonts w:asciiTheme="majorBidi" w:hAnsiTheme="majorBidi" w:cstheme="majorBidi" w:hint="cs"/>
          <w:sz w:val="30"/>
          <w:szCs w:val="30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การเปลี่ยนแปลงมูลค่ายุติธรรมรับรู้ในกำไรหรือขาดทุน</w:t>
      </w:r>
    </w:p>
    <w:p w14:paraId="0A56E674" w14:textId="42D3B5E6" w:rsidR="00667E8E" w:rsidRPr="00EB3760" w:rsidRDefault="00667E8E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A1F3EBF" w14:textId="2E4A90BE" w:rsidR="00167F66" w:rsidRPr="00454A32" w:rsidRDefault="00667E8E" w:rsidP="00787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54A32">
        <w:rPr>
          <w:rFonts w:asciiTheme="majorBidi" w:hAnsiTheme="majorBidi" w:cstheme="majorBidi" w:hint="cs"/>
          <w:sz w:val="30"/>
          <w:szCs w:val="30"/>
          <w:cs/>
        </w:rPr>
        <w:t>หนี้สินที่</w:t>
      </w:r>
      <w:r w:rsidRPr="00454A32">
        <w:rPr>
          <w:rFonts w:asciiTheme="majorBidi" w:hAnsiTheme="majorBidi" w:cstheme="majorBidi"/>
          <w:sz w:val="30"/>
          <w:szCs w:val="30"/>
          <w:cs/>
        </w:rPr>
        <w:t>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6F6A353" w14:textId="13EE2621" w:rsidR="000707B3" w:rsidRPr="00EB3760" w:rsidRDefault="00070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  <w:highlight w:val="yellow"/>
          <w:cs/>
        </w:rPr>
      </w:pPr>
    </w:p>
    <w:p w14:paraId="57BE716F" w14:textId="5E923A87" w:rsidR="00722EE2" w:rsidRPr="00454A32" w:rsidRDefault="00722EE2" w:rsidP="00062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54A32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</w:t>
      </w:r>
      <w:r w:rsidR="00A258CC" w:rsidRPr="00454A32">
        <w:rPr>
          <w:rFonts w:asciiTheme="majorBidi" w:hAnsiTheme="majorBidi" w:cstheme="majorBidi"/>
          <w:sz w:val="30"/>
          <w:szCs w:val="30"/>
        </w:rPr>
        <w:t xml:space="preserve"> </w:t>
      </w:r>
      <w:r w:rsidRPr="00454A32">
        <w:rPr>
          <w:rFonts w:asciiTheme="majorBidi" w:hAnsiTheme="majorBidi" w:cstheme="majorBidi"/>
          <w:sz w:val="30"/>
          <w:szCs w:val="30"/>
          <w:cs/>
        </w:rPr>
        <w:t>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B1BFCCC" w14:textId="432F6381" w:rsidR="0040561A" w:rsidRPr="00EB3760" w:rsidRDefault="0040561A" w:rsidP="0028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  <w:cs/>
        </w:rPr>
      </w:pPr>
    </w:p>
    <w:p w14:paraId="066AE968" w14:textId="4ACC4FBE" w:rsidR="001066F1" w:rsidRPr="001066F1" w:rsidRDefault="001066F1" w:rsidP="00106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54A32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54A32">
        <w:rPr>
          <w:rFonts w:asciiTheme="majorBidi" w:hAnsiTheme="majorBidi" w:cstheme="majorBidi"/>
          <w:sz w:val="30"/>
          <w:szCs w:val="30"/>
        </w:rPr>
        <w:t xml:space="preserve"> </w:t>
      </w:r>
      <w:r w:rsidRPr="00454A32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54A32">
        <w:rPr>
          <w:rFonts w:asciiTheme="majorBidi" w:hAnsiTheme="majorBidi" w:cstheme="majorBidi"/>
          <w:sz w:val="30"/>
          <w:szCs w:val="30"/>
        </w:rPr>
        <w:t xml:space="preserve"> </w:t>
      </w:r>
      <w:r w:rsidRPr="00454A32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54A32">
        <w:rPr>
          <w:rFonts w:asciiTheme="majorBidi" w:hAnsiTheme="majorBidi" w:cstheme="majorBidi"/>
          <w:sz w:val="30"/>
          <w:szCs w:val="30"/>
        </w:rPr>
        <w:t xml:space="preserve"> </w:t>
      </w:r>
      <w:r w:rsidRPr="00454A32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78AFEE8C" w14:textId="77777777" w:rsidR="001066F1" w:rsidRPr="00EB3760" w:rsidRDefault="001066F1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32A4578C" w14:textId="32398E4A" w:rsidR="001066F1" w:rsidRPr="009C62E0" w:rsidRDefault="00E44498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เงินลงทุนในบริษัทย่อย และการร่วมค้า</w:t>
      </w:r>
    </w:p>
    <w:p w14:paraId="3775F0AA" w14:textId="77777777" w:rsidR="001066F1" w:rsidRPr="00EB3760" w:rsidRDefault="001066F1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3BA844D4" w14:textId="65147F9A" w:rsidR="00A71EFC" w:rsidRPr="0044001F" w:rsidRDefault="00E44498" w:rsidP="00E44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4001F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</w:t>
      </w:r>
      <w:r w:rsidRPr="004400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4001F">
        <w:rPr>
          <w:rFonts w:asciiTheme="majorBidi" w:hAnsiTheme="majorBidi" w:cstheme="majorBidi"/>
          <w:spacing w:val="-4"/>
          <w:sz w:val="30"/>
          <w:szCs w:val="30"/>
          <w:cs/>
        </w:rPr>
        <w:t>และการร่วมค้าในงบการเงินเฉพาะกิจการวัดมูลค่าด้วยราคาทุนหักค่าเผื่อการด้อยค่า</w:t>
      </w:r>
      <w:r w:rsidR="00F46315" w:rsidRPr="0044001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4001F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44001F">
        <w:rPr>
          <w:rFonts w:asciiTheme="majorBidi" w:hAnsiTheme="majorBidi" w:cstheme="majorBidi"/>
          <w:spacing w:val="-4"/>
          <w:sz w:val="30"/>
          <w:szCs w:val="30"/>
          <w:cs/>
        </w:rPr>
        <w:t>งินปันผล</w:t>
      </w:r>
      <w:r w:rsidRPr="00E44498">
        <w:rPr>
          <w:rFonts w:asciiTheme="majorBidi" w:hAnsiTheme="majorBidi" w:cstheme="majorBidi"/>
          <w:sz w:val="30"/>
          <w:szCs w:val="30"/>
          <w:cs/>
        </w:rPr>
        <w:t xml:space="preserve">รับบันทึกในกำไรหรือขาดทุนในวันที่กลุ่มบริษัทมีสิทธิได้รับเงินปันผล </w:t>
      </w:r>
      <w:r w:rsidR="001501B4" w:rsidRPr="001501B4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</w:t>
      </w:r>
      <w:r w:rsidR="001501B4" w:rsidRPr="0044001F">
        <w:rPr>
          <w:rFonts w:asciiTheme="majorBidi" w:hAnsiTheme="majorBidi" w:cstheme="majorBidi"/>
          <w:spacing w:val="-4"/>
          <w:sz w:val="30"/>
          <w:szCs w:val="30"/>
          <w:cs/>
        </w:rPr>
        <w:t>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61E1A6C4" w14:textId="201B745D" w:rsidR="00CE5B02" w:rsidRPr="00EB3760" w:rsidRDefault="00CE5B02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CEBA0D8" w14:textId="097898C6" w:rsidR="008568B5" w:rsidRPr="006E6CBC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6E6CBC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เงินตราต่างประเทศ </w:t>
      </w:r>
    </w:p>
    <w:p w14:paraId="4D0563EB" w14:textId="77777777" w:rsidR="00A258CC" w:rsidRPr="00EB3760" w:rsidRDefault="00A258C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5AB07448" w14:textId="0DFC69A6" w:rsidR="001501B4" w:rsidRDefault="001501B4" w:rsidP="001501B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01B4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>ของแต่ละบริษัทในกลุ่มบริษัท</w:t>
      </w:r>
      <w:r w:rsidRPr="001501B4">
        <w:rPr>
          <w:rFonts w:asciiTheme="majorBidi" w:hAnsiTheme="majorBidi" w:cstheme="majorBidi"/>
          <w:sz w:val="30"/>
          <w:szCs w:val="30"/>
        </w:rPr>
        <w:t xml:space="preserve"> 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276DAC92" w14:textId="77777777" w:rsidR="00EB3760" w:rsidRPr="00EB3760" w:rsidRDefault="00EB3760" w:rsidP="001501B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6947B4" w14:textId="7F3DC45C" w:rsidR="001501B4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32" w:right="43" w:firstLine="135"/>
        <w:jc w:val="thaiDistribute"/>
        <w:rPr>
          <w:rFonts w:asciiTheme="majorBidi" w:eastAsia="MS Mincho" w:hAnsiTheme="majorBidi" w:cstheme="majorBidi"/>
          <w:sz w:val="30"/>
          <w:szCs w:val="30"/>
          <w:lang w:val="x-none" w:eastAsia="x-none"/>
        </w:rPr>
      </w:pPr>
      <w:r w:rsidRPr="007A2A77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17728D3" w14:textId="49D04361" w:rsidR="00F04B1D" w:rsidRPr="008220F5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8220F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เครื่องมือทางการเงิน</w:t>
      </w:r>
    </w:p>
    <w:p w14:paraId="636EF71A" w14:textId="77777777" w:rsidR="00A258CC" w:rsidRPr="00EB3760" w:rsidRDefault="00A258CC" w:rsidP="00A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1C77274F" w14:textId="16212CC1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C222205" w14:textId="57C8D01A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4CCD9DA7" w14:textId="3117B62A" w:rsid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7A2A77">
        <w:rPr>
          <w:rFonts w:asciiTheme="majorBidi" w:hAnsiTheme="majorBidi" w:cstheme="majorBidi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ฉ</w:t>
      </w:r>
      <w:r w:rsidRPr="007A2A77">
        <w:rPr>
          <w:rFonts w:asciiTheme="majorBidi" w:hAnsiTheme="majorBidi" w:cstheme="majorBidi"/>
          <w:sz w:val="30"/>
          <w:szCs w:val="30"/>
          <w:cs/>
        </w:rPr>
        <w:t>)</w:t>
      </w:r>
      <w:r w:rsidR="00286B60">
        <w:rPr>
          <w:rFonts w:asciiTheme="majorBidi" w:hAnsiTheme="majorBidi" w:cstheme="majorBidi"/>
          <w:sz w:val="30"/>
          <w:szCs w:val="30"/>
        </w:rPr>
        <w:t>)</w:t>
      </w:r>
      <w:r w:rsidRPr="007A2A77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Pr="00F067BB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7A2A77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กำไรหรือขาดทุนจะรวมหรือหักต้นทุนการทำรายการที่เกี่ยวข้องโดยตรงกับการได้มา</w:t>
      </w:r>
      <w:r w:rsidRPr="00EB3760">
        <w:rPr>
          <w:rFonts w:asciiTheme="majorBidi" w:hAnsiTheme="majorBidi" w:hint="cs"/>
          <w:spacing w:val="-4"/>
          <w:sz w:val="30"/>
          <w:szCs w:val="30"/>
          <w:cs/>
        </w:rPr>
        <w:t>หรือการออกตราสาร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ด้วย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725FA4B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56FFD4EE" w14:textId="66A03CDD" w:rsid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4001F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ซึ่งเป็นวันที่บริษัทตกลงที่จะ</w:t>
      </w:r>
      <w:r w:rsidR="00820F08" w:rsidRPr="0044001F">
        <w:rPr>
          <w:rFonts w:asciiTheme="majorBidi" w:hAnsiTheme="majorBidi"/>
          <w:sz w:val="30"/>
          <w:szCs w:val="30"/>
          <w:cs/>
        </w:rPr>
        <w:br/>
      </w:r>
      <w:r w:rsidRPr="0044001F">
        <w:rPr>
          <w:rFonts w:asciiTheme="majorBidi" w:hAnsiTheme="majorBidi"/>
          <w:sz w:val="30"/>
          <w:szCs w:val="30"/>
          <w:cs/>
        </w:rPr>
        <w:t>ซื้อหรือขายสินทรัพย์</w:t>
      </w:r>
    </w:p>
    <w:p w14:paraId="2F988574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09448890" w14:textId="4579CF2D" w:rsidR="001501B4" w:rsidRDefault="001501B4" w:rsidP="001501B4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0C29C3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537B27D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64C72566" w14:textId="6D0DC903" w:rsidR="001501B4" w:rsidRPr="007A2A77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966B45">
        <w:rPr>
          <w:rFonts w:asciiTheme="majorBidi" w:hAnsiTheme="majorBidi" w:hint="cs"/>
          <w:sz w:val="30"/>
          <w:szCs w:val="30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6F2988A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63D2C1D8" w14:textId="77777777" w:rsidR="001501B4" w:rsidRDefault="001501B4" w:rsidP="001501B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E148CAD" w14:textId="77777777" w:rsidR="0044001F" w:rsidRPr="00EB3760" w:rsidRDefault="00440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4C5DB6C" w14:textId="224F0908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7A2A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57FA6E9" w14:textId="77777777" w:rsidR="001501B4" w:rsidRPr="00EB3760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D3308F8" w14:textId="7641E6D6" w:rsidR="001501B4" w:rsidRPr="007A2A77" w:rsidRDefault="001501B4" w:rsidP="001501B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B4E5C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929141F" w14:textId="096CD8DD" w:rsidR="001501B4" w:rsidRPr="00EB3760" w:rsidRDefault="001501B4" w:rsidP="001501B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กลุ่ม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</w:t>
      </w:r>
      <w:r w:rsidR="000C29C3"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สด</w:t>
      </w:r>
      <w:r w:rsidR="000C29C3" w:rsidRPr="00EB376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262317C" w14:textId="77777777" w:rsidR="001501B4" w:rsidRPr="00EB3760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BCBF7B" w14:textId="77777777" w:rsidR="00EB3760" w:rsidRDefault="001501B4" w:rsidP="00EB376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7F5AE46" w14:textId="63345564" w:rsidR="001501B4" w:rsidRPr="00EB3760" w:rsidRDefault="001501B4" w:rsidP="00EB376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A95BF5" w14:textId="10A87500" w:rsidR="00D660AE" w:rsidRPr="00EB3760" w:rsidRDefault="00D660AE" w:rsidP="00D660A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72B7213" w14:textId="6878A820" w:rsidR="001501B4" w:rsidRPr="00290585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9D7F55" w14:textId="2F772075" w:rsidR="00B65C1A" w:rsidRPr="00EB3760" w:rsidRDefault="00B65C1A" w:rsidP="00B65C1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การปฏิรูปอัตราดอกเบี้ยอ้างอิง</w:t>
      </w:r>
      <w:r w:rsidRPr="00EB376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</w:p>
    <w:p w14:paraId="0824E99F" w14:textId="77777777" w:rsidR="00EB3760" w:rsidRPr="00EB3760" w:rsidRDefault="00EB3760" w:rsidP="00B65C1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</w:p>
    <w:p w14:paraId="77D6D0C1" w14:textId="38BA5E8F" w:rsidR="00B65C1A" w:rsidRPr="00EB3760" w:rsidRDefault="00B65C1A" w:rsidP="00B65C1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หากมีการเปลี่ยนแปลงอื่นเพิ่มเติม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B3760"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5991AB92" w14:textId="77777777" w:rsidR="006F09DC" w:rsidRPr="00EB3760" w:rsidRDefault="006F09DC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EA56A96" w14:textId="3C01714E" w:rsidR="001501B4" w:rsidRPr="00EB3760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B376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AF6EBEA" w14:textId="77777777" w:rsidR="001501B4" w:rsidRPr="00EB3760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52761" w14:textId="0D12B885" w:rsidR="001501B4" w:rsidRPr="00EB3760" w:rsidRDefault="001501B4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6F09DC" w:rsidRPr="00EB3760">
        <w:rPr>
          <w:rFonts w:asciiTheme="majorBidi" w:hAnsiTheme="majorBidi" w:cstheme="majorBidi"/>
          <w:sz w:val="30"/>
          <w:szCs w:val="30"/>
        </w:rPr>
        <w:t xml:space="preserve"> </w:t>
      </w:r>
    </w:p>
    <w:p w14:paraId="223D81A9" w14:textId="6366FE9D" w:rsidR="0044001F" w:rsidRPr="00EB3760" w:rsidRDefault="0044001F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AC01B" w14:textId="0015C065" w:rsidR="006F09DC" w:rsidRPr="00EB3760" w:rsidRDefault="006F09DC" w:rsidP="006F09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B376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EB376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5651EEEA" w14:textId="2AB67F5E" w:rsidR="006F09DC" w:rsidRPr="00EB3760" w:rsidRDefault="006F09DC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640FBE9" w14:textId="4E01920B" w:rsidR="006F09DC" w:rsidRPr="00EB3760" w:rsidRDefault="006F09DC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926E51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7800549" w14:textId="497E61D5" w:rsidR="006F09DC" w:rsidRDefault="006F09DC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ECDC" w14:textId="2B38B615" w:rsidR="00BC148F" w:rsidRPr="00EB3760" w:rsidRDefault="00BC148F" w:rsidP="00BC148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ab/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39AE1394" w14:textId="77777777" w:rsidR="00BC148F" w:rsidRPr="00EB3760" w:rsidRDefault="00BC148F" w:rsidP="00F024F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107C134E" w14:textId="7B532AA6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0980F8D" w14:textId="23E23720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091DB0E" w14:textId="460F6793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บริษัทกำหนดให้การเปลี่ยนแปลงในมูลค่ายุติธรรมของราคาปัจจุบัน </w:t>
      </w:r>
      <w:r w:rsidRPr="00EB3760">
        <w:rPr>
          <w:rFonts w:asciiTheme="majorBidi" w:hAnsiTheme="majorBidi" w:cstheme="majorBidi"/>
          <w:spacing w:val="-2"/>
          <w:sz w:val="30"/>
          <w:szCs w:val="30"/>
        </w:rPr>
        <w:t xml:space="preserve">(Spot element) 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58054E57" w14:textId="77777777" w:rsidR="0044001F" w:rsidRPr="00EB3760" w:rsidRDefault="0044001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CBA6E9" w14:textId="53FD86ED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สำหรับการป้องกันความเสี่ยงรายการ</w:t>
      </w:r>
      <w:r w:rsidRPr="00EB3760">
        <w:rPr>
          <w:rFonts w:asciiTheme="majorBidi" w:eastAsia="MS Mincho" w:hAnsiTheme="majorBidi" w:hint="cs"/>
          <w:sz w:val="30"/>
          <w:szCs w:val="30"/>
          <w:cs/>
        </w:rPr>
        <w:t>สินทรัพย์ทางการเงิน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</w:t>
      </w:r>
      <w:bookmarkStart w:id="0" w:name="_Hlk154567612"/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ความเสี่ยงกระทบกำไรหรือขาดทุน</w:t>
      </w:r>
      <w:bookmarkEnd w:id="0"/>
    </w:p>
    <w:p w14:paraId="402E227E" w14:textId="1B7AEFA2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C3044D0" w14:textId="3CB6A4C8" w:rsidR="00BC148F" w:rsidRDefault="00BC148F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</w:t>
      </w:r>
      <w:r w:rsidRPr="00EB3760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สินทรัพย์ทางการเงินจากรายการป้องกั</w:t>
      </w:r>
      <w:r w:rsidR="00377A8E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EB3760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ความเสี่ยงดังกล่าว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</w:t>
      </w:r>
      <w:r w:rsidR="00E84E76" w:rsidRPr="00EB3760">
        <w:rPr>
          <w:rFonts w:asciiTheme="majorBidi" w:hAnsiTheme="majorBidi" w:hint="cs"/>
          <w:spacing w:val="-4"/>
          <w:sz w:val="30"/>
          <w:szCs w:val="30"/>
          <w:cs/>
        </w:rPr>
        <w:t>ความเสี่ยงกระทบกำไรหรือขาดทุน</w:t>
      </w:r>
    </w:p>
    <w:p w14:paraId="5056E067" w14:textId="77777777" w:rsidR="00EB3760" w:rsidRPr="00EB3760" w:rsidRDefault="00EB3760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6D42F787" w14:textId="77777777" w:rsidR="00BC148F" w:rsidRPr="00EB3760" w:rsidRDefault="00BC148F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DD816AA" w14:textId="6F7B8DD1" w:rsidR="00FE01AC" w:rsidRPr="00EB3760" w:rsidRDefault="00FE0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AD8796A" w14:textId="1F7628E9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B4651" w:rsidRPr="007B4651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5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DB6BF5C" w14:textId="77777777" w:rsidR="001501B4" w:rsidRPr="00EB3760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ADA4E" w14:textId="190505DD" w:rsidR="001501B4" w:rsidRPr="00EB3760" w:rsidRDefault="001501B4" w:rsidP="00EB37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="000C29C3">
        <w:rPr>
          <w:rFonts w:asciiTheme="majorBidi" w:hAnsiTheme="majorBidi" w:cstheme="majorBidi"/>
          <w:sz w:val="30"/>
          <w:szCs w:val="30"/>
        </w:rPr>
        <w:br/>
      </w:r>
      <w:r w:rsidR="00F97EA7" w:rsidRPr="00F97EA7">
        <w:rPr>
          <w:rFonts w:asciiTheme="majorBidi" w:hAnsiTheme="majorBidi" w:cstheme="majorBidi"/>
          <w:sz w:val="30"/>
          <w:szCs w:val="30"/>
        </w:rPr>
        <w:t>12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665D042" w14:textId="77777777" w:rsidR="001501B4" w:rsidRPr="007A2A77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AF3395D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5FE8" w14:textId="783D9312" w:rsidR="001501B4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279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8827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2792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882792">
        <w:rPr>
          <w:rFonts w:asciiTheme="majorBidi" w:hAnsiTheme="majorBidi" w:cstheme="majorBidi"/>
          <w:sz w:val="30"/>
          <w:szCs w:val="30"/>
        </w:rPr>
        <w:t xml:space="preserve"> </w:t>
      </w:r>
      <w:r w:rsidRPr="00882792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="00FE01AC">
        <w:rPr>
          <w:rFonts w:asciiTheme="majorBidi" w:hAnsiTheme="majorBidi" w:cstheme="majorBidi"/>
          <w:sz w:val="30"/>
          <w:szCs w:val="30"/>
        </w:rPr>
        <w:br/>
      </w:r>
      <w:r w:rsidRPr="0088279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</w:t>
      </w:r>
      <w:r w:rsidR="00377A8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792">
        <w:rPr>
          <w:rFonts w:asciiTheme="majorBidi" w:hAnsiTheme="majorBidi" w:cstheme="majorBidi"/>
          <w:sz w:val="30"/>
          <w:szCs w:val="30"/>
          <w:cs/>
        </w:rPr>
        <w:t>บริษัทจะไม่มีการรับรู้ค่าเผื่อผลขาดทุนด้านเครดิตที่คาดว่าจะเกิดขึ้น</w:t>
      </w:r>
    </w:p>
    <w:p w14:paraId="1A2806D3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C9A8155" w14:textId="4936AA92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B4651" w:rsidRPr="007B4651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6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1E604198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12208" w14:textId="77777777" w:rsidR="001501B4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543877E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B1A68B" w14:textId="513A6ECB" w:rsidR="001501B4" w:rsidRPr="007A2A77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F024FF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7C4EFE0E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55DF0" w14:textId="77777777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7A2A77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7A2A77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4687D1FD" w14:textId="5496D6CD" w:rsidR="002460CC" w:rsidRDefault="0024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204A45C8" w14:textId="13D3FC6E" w:rsidR="009E1A10" w:rsidRPr="00987992" w:rsidRDefault="009E1A10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98799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เงินสดและรายการเทียบเท่าเงินสด</w:t>
      </w:r>
      <w:r w:rsidRPr="0098799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  <w:t xml:space="preserve">   </w:t>
      </w:r>
    </w:p>
    <w:p w14:paraId="5C63BDE1" w14:textId="77777777" w:rsidR="009E1A10" w:rsidRPr="00FA2792" w:rsidRDefault="009E1A10" w:rsidP="009E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1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97851BA" w14:textId="14C9025C" w:rsidR="009E1A10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หมายถึง เงินสดในมือ เงินฝากธนาคารและสถาบันการเงินทุกประเภท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E01AC">
        <w:rPr>
          <w:rFonts w:asciiTheme="majorBidi" w:hAnsiTheme="majorBidi" w:cstheme="majorBidi"/>
          <w:sz w:val="30"/>
          <w:szCs w:val="30"/>
          <w:cs/>
        </w:rPr>
        <w:t xml:space="preserve">ที่มีระยะเวลาครบกำหนด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FE01AC">
        <w:rPr>
          <w:rFonts w:asciiTheme="majorBidi" w:hAnsiTheme="majorBidi" w:cstheme="majorBidi"/>
          <w:sz w:val="30"/>
          <w:szCs w:val="30"/>
          <w:cs/>
        </w:rPr>
        <w:t xml:space="preserve"> เดือนหรือน้อยกว่านับแต่วันที่ได้มา </w:t>
      </w:r>
      <w:r w:rsidRPr="00FE01A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9E1A10" w:rsidRPr="00FE01AC">
        <w:rPr>
          <w:rFonts w:asciiTheme="majorBidi" w:hAnsiTheme="majorBidi" w:cstheme="majorBidi"/>
          <w:sz w:val="30"/>
          <w:szCs w:val="30"/>
          <w:cs/>
        </w:rPr>
        <w:t>ไม่รวมเงินฝากธนาคารที่ใช้เป็นหลักประกัน</w:t>
      </w:r>
      <w:r w:rsidR="009E1A10" w:rsidRPr="00FE01AC">
        <w:rPr>
          <w:rFonts w:asciiTheme="majorBidi" w:hAnsiTheme="majorBidi" w:cstheme="majorBidi"/>
          <w:sz w:val="30"/>
          <w:szCs w:val="30"/>
        </w:rPr>
        <w:t xml:space="preserve"> </w:t>
      </w:r>
      <w:r w:rsidR="009E1A10" w:rsidRPr="00FE01AC">
        <w:rPr>
          <w:rFonts w:asciiTheme="majorBidi" w:hAnsiTheme="majorBidi" w:cstheme="majorBidi"/>
          <w:sz w:val="30"/>
          <w:szCs w:val="30"/>
          <w:cs/>
        </w:rPr>
        <w:t>(ถ้ามี)</w:t>
      </w:r>
    </w:p>
    <w:p w14:paraId="036931A5" w14:textId="451E8ACB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17230" w14:textId="3500BBAC" w:rsidR="008568B5" w:rsidRPr="007A73A5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A73A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ลูกหนี้การค้า</w:t>
      </w:r>
    </w:p>
    <w:p w14:paraId="6A2C7D9D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CA9D00" w14:textId="77777777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9F5D595" w14:textId="77777777" w:rsidR="00FE01AC" w:rsidRPr="00820F08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0F5AAB" w14:textId="6B959AE6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286B60">
        <w:rPr>
          <w:rFonts w:asciiTheme="majorBidi" w:hAnsiTheme="majorBidi" w:cstheme="majorBidi"/>
          <w:sz w:val="30"/>
          <w:szCs w:val="30"/>
        </w:rPr>
        <w:br/>
      </w:r>
      <w:r w:rsidRPr="007A2A77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47FB88C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8323EE" w14:textId="7BDA25B4" w:rsidR="008568B5" w:rsidRPr="008A4CD2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8A4CD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สินค้าคงเหลือ</w:t>
      </w:r>
    </w:p>
    <w:p w14:paraId="56D95CAA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65B278" w14:textId="2E292139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</w:t>
      </w:r>
      <w:bookmarkStart w:id="1" w:name="_Hlk87562734"/>
      <w:r w:rsidRPr="007A2A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Pr="007A2A77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FE01AC">
        <w:rPr>
          <w:rFonts w:asciiTheme="majorBidi" w:hAnsiTheme="majorBidi" w:cstheme="majorBidi"/>
          <w:sz w:val="30"/>
          <w:szCs w:val="30"/>
          <w:cs/>
        </w:rPr>
        <w:t>โดยคำนึงถึงระดับกำลังการผลิตตามปกติ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  <w:r w:rsidRPr="00FE01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97C7730" w14:textId="77777777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F56538" w14:textId="77777777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ค่าเผื่อสินค้าเสื่อมสภาพ</w:t>
      </w:r>
      <w:r w:rsidRPr="00FE01AC">
        <w:rPr>
          <w:rFonts w:asciiTheme="majorBidi" w:hAnsiTheme="majorBidi" w:cstheme="majorBidi" w:hint="cs"/>
          <w:sz w:val="30"/>
          <w:szCs w:val="30"/>
          <w:cs/>
        </w:rPr>
        <w:t xml:space="preserve"> หมดอายุ เสียหาย</w:t>
      </w:r>
      <w:r w:rsidRPr="00FE01AC">
        <w:rPr>
          <w:rFonts w:asciiTheme="majorBidi" w:hAnsiTheme="majorBidi" w:cstheme="majorBidi"/>
          <w:sz w:val="30"/>
          <w:szCs w:val="30"/>
          <w:cs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5067BC5E" w14:textId="39BB55A2" w:rsidR="00FE01AC" w:rsidRDefault="00FE0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36677350" w14:textId="1B3B6393" w:rsidR="00F04B1D" w:rsidRPr="003D0B0C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3D0B0C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อาคารและอุปกรณ์</w:t>
      </w:r>
    </w:p>
    <w:p w14:paraId="6A052BEA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31DE6" w14:textId="3468043D" w:rsidR="00F04B1D" w:rsidRPr="00EB3760" w:rsidRDefault="00F04B1D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</w:t>
      </w:r>
      <w:r w:rsidR="007F3697">
        <w:rPr>
          <w:rFonts w:asciiTheme="majorBidi" w:hAnsiTheme="majorBidi" w:cstheme="majorBidi" w:hint="cs"/>
          <w:sz w:val="30"/>
          <w:szCs w:val="30"/>
          <w:cs/>
        </w:rPr>
        <w:t>ผลขาดทุนจาก</w:t>
      </w:r>
      <w:r w:rsidRPr="00EB3760">
        <w:rPr>
          <w:rFonts w:asciiTheme="majorBidi" w:hAnsiTheme="majorBidi" w:cstheme="majorBidi"/>
          <w:sz w:val="30"/>
          <w:szCs w:val="30"/>
          <w:cs/>
        </w:rPr>
        <w:t>การด้อยค่าสะสม</w:t>
      </w:r>
      <w:r w:rsidRPr="00EB3760">
        <w:rPr>
          <w:rFonts w:asciiTheme="majorBidi" w:hAnsiTheme="majorBidi" w:cstheme="majorBidi"/>
          <w:sz w:val="30"/>
          <w:szCs w:val="30"/>
        </w:rPr>
        <w:t xml:space="preserve"> </w:t>
      </w:r>
    </w:p>
    <w:p w14:paraId="59FC7982" w14:textId="77777777" w:rsidR="00A177C9" w:rsidRPr="00EB3760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B3958" w14:textId="18CD3F83" w:rsidR="008867FB" w:rsidRPr="007A2A77" w:rsidRDefault="008867FB" w:rsidP="008867F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</w:t>
      </w:r>
      <w:r w:rsidRPr="00EB376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B376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EB3760">
        <w:rPr>
          <w:rFonts w:asciiTheme="majorBidi" w:hAnsiTheme="majorBidi" w:cstheme="majorBidi"/>
          <w:sz w:val="30"/>
          <w:szCs w:val="30"/>
        </w:rPr>
        <w:t xml:space="preserve"> </w:t>
      </w:r>
      <w:r w:rsidRPr="00EB3760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B9F751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14575" w14:textId="4FCF988D" w:rsidR="008568B5" w:rsidRPr="00FE01AC" w:rsidRDefault="008568B5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E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0EC1A351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4AAD3" w14:textId="3D1CD1E6" w:rsid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 รับรู้ในกำไรหรือขาดทุน</w:t>
      </w:r>
    </w:p>
    <w:p w14:paraId="562E78EA" w14:textId="77777777" w:rsidR="00516B2C" w:rsidRPr="00FE01AC" w:rsidRDefault="00516B2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5F091" w14:textId="01CC87D6" w:rsidR="00FE01AC" w:rsidRPr="006367BB" w:rsidRDefault="00FE01AC" w:rsidP="00FE01A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367B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40AABD8C" w14:textId="77777777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679A6" w14:textId="04A894C4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17228AE4" w14:textId="51E5D4AF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02501" w14:textId="5AC6C93A" w:rsidR="008568B5" w:rsidRPr="00FA2792" w:rsidRDefault="008568B5" w:rsidP="0045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39FD925" w14:textId="77777777" w:rsidR="00A177C9" w:rsidRPr="00556575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B079A" w14:textId="37CE07FF" w:rsidR="00556575" w:rsidRPr="007A2A77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556575">
        <w:rPr>
          <w:rFonts w:asciiTheme="majorBidi" w:hAnsiTheme="majorBidi" w:cstheme="majorBidi"/>
          <w:sz w:val="30"/>
          <w:szCs w:val="30"/>
          <w:cs/>
        </w:rPr>
        <w:t>โดย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6575">
        <w:rPr>
          <w:rFonts w:asciiTheme="majorBidi" w:hAnsiTheme="majorBidi" w:cstheme="majorBidi"/>
          <w:sz w:val="30"/>
          <w:szCs w:val="30"/>
          <w:cs/>
        </w:rPr>
        <w:t>และรับรู้ในกำไรหรือ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4C66F8A3" w14:textId="62D103F0" w:rsidR="00556575" w:rsidRDefault="0055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E445C08" w14:textId="79FB398C" w:rsidR="00556575" w:rsidRPr="00556575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="009D53D4">
        <w:rPr>
          <w:rFonts w:asciiTheme="majorBidi" w:hAnsiTheme="majorBidi" w:cstheme="majorBidi"/>
          <w:sz w:val="30"/>
          <w:szCs w:val="30"/>
        </w:rPr>
        <w:t xml:space="preserve"> </w:t>
      </w:r>
    </w:p>
    <w:p w14:paraId="3CBF1BBA" w14:textId="77777777" w:rsidR="00A177C9" w:rsidRPr="00556575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1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0"/>
        <w:gridCol w:w="900"/>
        <w:gridCol w:w="1591"/>
      </w:tblGrid>
      <w:tr w:rsidR="008568B5" w:rsidRPr="00FA2792" w14:paraId="3FF4C692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3F03" w14:textId="761582AC" w:rsidR="008568B5" w:rsidRPr="00FA2792" w:rsidRDefault="008568B5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โรงงาน เครื่องจักร อุปกรณ์</w:t>
            </w:r>
            <w:r w:rsidRPr="00FA279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และเครื่องมือเครื่องใช้โรงงาน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1600" w14:textId="31C80713" w:rsidR="008568B5" w:rsidRPr="00EB3760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8568B5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98746F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568B5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DA5A21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FBE2" w14:textId="77777777" w:rsidR="008568B5" w:rsidRPr="00EB3760" w:rsidRDefault="008568B5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1F64610C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B518" w14:textId="3242F3CD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1C54" w14:textId="42C7062C" w:rsidR="00D07130" w:rsidRPr="00EB3760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AEB5" w14:textId="77777777" w:rsidR="00D07130" w:rsidRPr="00EB3760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293CE188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69C" w14:textId="77777777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02ED" w14:textId="26771249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194A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61D590B9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FA59" w14:textId="77777777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E271" w14:textId="03AA88CC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D07130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1580A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D07130" w:rsidRPr="009D53D4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CA6C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55E2454E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F8A0" w14:textId="77F7469A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EFC8" w14:textId="2A5C1B42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CDCF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A3D7624" w14:textId="08A46E4F" w:rsidR="004559DC" w:rsidRPr="00556575" w:rsidRDefault="004559DC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45D7D4" w14:textId="5381BD15" w:rsidR="00A152E3" w:rsidRPr="00FB6FEE" w:rsidRDefault="00A152E3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FB6FEE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ค่าความนิยม</w:t>
      </w:r>
    </w:p>
    <w:p w14:paraId="333FB8F4" w14:textId="77777777" w:rsidR="00A152E3" w:rsidRPr="00FB6FEE" w:rsidRDefault="00A152E3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88379" w14:textId="0D141B7C" w:rsidR="00A152E3" w:rsidRPr="00556575" w:rsidRDefault="00A152E3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B6FEE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1EF9C64" w14:textId="104FAD67" w:rsidR="00A152E3" w:rsidRPr="00556575" w:rsidRDefault="00A152E3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925403" w14:textId="08852052" w:rsidR="00A43AF0" w:rsidRPr="00566FA6" w:rsidRDefault="00A43AF0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สินทรัพย์ไม่มีตัวตน</w:t>
      </w:r>
    </w:p>
    <w:p w14:paraId="609FC7EB" w14:textId="77777777" w:rsidR="00A43AF0" w:rsidRPr="00556575" w:rsidRDefault="00A43AF0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BBCF9" w14:textId="49B944BA" w:rsidR="00A43AF0" w:rsidRPr="00556575" w:rsidRDefault="006760A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Pr="007A2A7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A2A77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EB3760">
        <w:rPr>
          <w:rFonts w:asciiTheme="majorBidi" w:hAnsiTheme="majorBidi" w:cstheme="majorBidi"/>
          <w:sz w:val="30"/>
          <w:szCs w:val="30"/>
          <w:cs/>
        </w:rPr>
        <w:t>จากการด้อยค่า</w:t>
      </w:r>
      <w:r w:rsidRPr="00EB3760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1D37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7A2A77">
        <w:rPr>
          <w:rFonts w:asciiTheme="majorBidi" w:hAnsiTheme="majorBidi" w:cstheme="majorBidi"/>
          <w:sz w:val="30"/>
          <w:szCs w:val="30"/>
          <w:cs/>
        </w:rPr>
        <w:t>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7A2A77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A2A77">
        <w:rPr>
          <w:rFonts w:asciiTheme="majorBidi" w:hAnsi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13D8F51A" w14:textId="28818522" w:rsidR="006760A9" w:rsidRPr="009D53D4" w:rsidRDefault="006760A9" w:rsidP="006760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ประมาณการระยะเวลาที่คาดว่าจะได้รับประโยชน์แสดงได้ดังนี้ </w:t>
      </w:r>
      <w:r w:rsidR="009D53D4">
        <w:rPr>
          <w:rFonts w:asciiTheme="majorBidi" w:hAnsiTheme="majorBidi" w:cstheme="majorBidi"/>
          <w:sz w:val="30"/>
          <w:szCs w:val="30"/>
        </w:rPr>
        <w:t xml:space="preserve"> </w:t>
      </w:r>
    </w:p>
    <w:p w14:paraId="4C9539D8" w14:textId="3AAB3A2B" w:rsidR="006760A9" w:rsidRPr="00566FA6" w:rsidRDefault="006760A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41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0"/>
        <w:gridCol w:w="900"/>
        <w:gridCol w:w="1591"/>
      </w:tblGrid>
      <w:tr w:rsidR="006760A9" w:rsidRPr="00FA2792" w14:paraId="345AB211" w14:textId="77777777" w:rsidTr="00D82BE3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3119" w14:textId="06F7B609" w:rsidR="006760A9" w:rsidRPr="00FA2792" w:rsidRDefault="006760A9" w:rsidP="00D82BE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</w:t>
            </w:r>
            <w:bookmarkStart w:id="2" w:name="_Hlk125539412"/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ลิขสิทธิ์สำหรับกระบวนการผลิต</w:t>
            </w:r>
            <w:bookmarkEnd w:id="2"/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6ACA" w14:textId="25A84231" w:rsidR="006760A9" w:rsidRPr="009D53D4" w:rsidRDefault="00F97EA7" w:rsidP="00D82BE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B800" w14:textId="77777777" w:rsidR="006760A9" w:rsidRPr="009D53D4" w:rsidRDefault="006760A9" w:rsidP="00D82BE3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6760A9" w:rsidRPr="00FA2792" w14:paraId="3E2F8655" w14:textId="77777777" w:rsidTr="00D82BE3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DF664" w14:textId="6A1ECD4F" w:rsidR="006760A9" w:rsidRPr="00FA2792" w:rsidRDefault="006760A9" w:rsidP="00D82BE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275C" w14:textId="75D10431" w:rsidR="006760A9" w:rsidRPr="009D53D4" w:rsidRDefault="00F97EA7" w:rsidP="00D82BE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6760A9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9D68" w14:textId="77777777" w:rsidR="006760A9" w:rsidRPr="009D53D4" w:rsidRDefault="006760A9" w:rsidP="00D82BE3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55E35272" w14:textId="485CE493" w:rsidR="006760A9" w:rsidRPr="008867FB" w:rsidRDefault="006760A9" w:rsidP="008867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2174CC1" w14:textId="78F35AB8" w:rsidR="008867FB" w:rsidRPr="008867FB" w:rsidRDefault="008867FB" w:rsidP="008867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60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ค่าตัดจำหน่ายของ</w:t>
      </w:r>
      <w:r w:rsidR="007D261C" w:rsidRPr="00FA2792">
        <w:rPr>
          <w:rFonts w:asciiTheme="majorBidi" w:eastAsia="MS Mincho" w:hAnsiTheme="majorBidi" w:cstheme="majorBidi"/>
          <w:sz w:val="30"/>
          <w:szCs w:val="30"/>
          <w:cs/>
        </w:rPr>
        <w:t>ลิขสิทธิ์สำหรับกระบวนการผลิต</w:t>
      </w:r>
      <w:r w:rsidRPr="002460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</w:t>
      </w:r>
      <w:r w:rsidRPr="008867FB">
        <w:rPr>
          <w:rFonts w:asciiTheme="majorBidi" w:eastAsia="Calibri" w:hAnsiTheme="majorBidi" w:cstheme="majorBidi"/>
          <w:sz w:val="30"/>
          <w:szCs w:val="30"/>
          <w:cs/>
        </w:rPr>
        <w:t>เมื่อสินค้าถูกจำหน่าย</w:t>
      </w:r>
      <w:r w:rsidRPr="008867F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867FB">
        <w:rPr>
          <w:rFonts w:asciiTheme="majorBidi" w:eastAsia="Calibr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</w:t>
      </w:r>
      <w:r w:rsidRPr="008867FB">
        <w:rPr>
          <w:rFonts w:asciiTheme="majorBidi" w:eastAsia="Calibri" w:hAnsiTheme="majorBidi" w:cstheme="majorBidi" w:hint="cs"/>
          <w:sz w:val="30"/>
          <w:szCs w:val="30"/>
          <w:cs/>
        </w:rPr>
        <w:t>ค่าใช้จ่ายในการบริหาร</w:t>
      </w:r>
    </w:p>
    <w:p w14:paraId="2DEB6C9C" w14:textId="71F1339E" w:rsidR="008867FB" w:rsidRPr="00B5412B" w:rsidRDefault="0088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</w:p>
    <w:p w14:paraId="2818711B" w14:textId="30C5C38B" w:rsidR="007E51A5" w:rsidRPr="00566FA6" w:rsidRDefault="004C5C3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สัญญาเช่า</w:t>
      </w:r>
    </w:p>
    <w:p w14:paraId="7C1B902C" w14:textId="58E9AF1A" w:rsidR="00A177C9" w:rsidRPr="00566FA6" w:rsidRDefault="00A177C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3514AE6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0B33018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549010E" w14:textId="20196DE1" w:rsidR="00566FA6" w:rsidRPr="00F00491" w:rsidRDefault="00566FA6" w:rsidP="00566FA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4001F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7CBA4522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0FB1B65" w14:textId="16C8BFE8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FB6FE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0C56B6DB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75B195C5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8CB98D5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5B2FD5D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A2A77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120065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</w:p>
    <w:p w14:paraId="6EAEDEC1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5A489A0" w14:textId="77777777" w:rsidR="00566FA6" w:rsidRP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1928718E" w14:textId="64189EC7" w:rsidR="00566FA6" w:rsidRP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F99133A" w14:textId="5C8B6D47" w:rsid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C31B6F8" w14:textId="1F901FFF" w:rsidR="00B719B7" w:rsidRPr="00566FA6" w:rsidRDefault="00B719B7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การด้อยค่า</w:t>
      </w:r>
      <w:r w:rsidR="00516ABF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สินทรัพย์</w:t>
      </w:r>
      <w:r w:rsidR="00DD6A29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ที่ไม่</w:t>
      </w:r>
      <w:r w:rsidR="008821B3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ใช่สินทรัพย์</w:t>
      </w:r>
      <w:r w:rsidR="00195CD6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ทางการเงิน</w:t>
      </w:r>
    </w:p>
    <w:p w14:paraId="34E8BD71" w14:textId="15CDFFD3" w:rsidR="00E82DE6" w:rsidRPr="00820F08" w:rsidRDefault="00E82DE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54BEE29" w14:textId="58B33E15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ยอดสินทรัพย์ตามบัญชีของ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="00516ABF"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หรือยังไม่พร้อมใช้งาน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CFC59C2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80C5088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5B7A17D8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5F19A46" w14:textId="6A6B52DF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25726E7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50B86358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ADC022B" w14:textId="6F6190DB" w:rsid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A523875" w14:textId="4486BE86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ผลประโยชน์ของพนักงาน</w:t>
      </w: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  <w:t xml:space="preserve"> </w:t>
      </w:r>
    </w:p>
    <w:p w14:paraId="102D7333" w14:textId="585A8FA1" w:rsidR="00E3629F" w:rsidRPr="00820F08" w:rsidRDefault="00E3629F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055BCA3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66FA6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โครงการสมทบเงิน</w:t>
      </w:r>
    </w:p>
    <w:p w14:paraId="54329779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E9EA21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FC7C06B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D2D86D7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66FA6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69AA1E5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541CC73" w14:textId="3CC1C06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16ABF">
        <w:rPr>
          <w:rFonts w:asciiTheme="majorBidi" w:hAnsiTheme="majorBidi" w:cstheme="majorBidi"/>
          <w:b/>
          <w:sz w:val="30"/>
          <w:szCs w:val="30"/>
          <w:cs/>
        </w:rPr>
        <w:t>ทุก</w:t>
      </w:r>
      <w:r w:rsidRPr="00516AB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 w:cstheme="majorBidi"/>
          <w:bCs/>
          <w:sz w:val="30"/>
          <w:szCs w:val="30"/>
        </w:rPr>
        <w:t>3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ปี โดยวิธี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คิดลดแต่ละหน่วยที่ประมาณการไว้ </w:t>
      </w:r>
    </w:p>
    <w:p w14:paraId="684D0DCC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1749E3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ในการวัดมูลค่าใหม่ของหนี้สินผลประโยชน์ที่กำหนดไว้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 โดยคำนึงถึงการเปลี่ยนแปลงใด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B7A7030" w14:textId="77777777" w:rsidR="00566FA6" w:rsidRPr="002460CC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32EE2D6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8C12041" w14:textId="77777777" w:rsidR="00566FA6" w:rsidRPr="002460CC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3FF48C3" w14:textId="56D49D66" w:rsid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การทำงานของพนักงานในงวดปัจจุบันและงวดก่อน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5A7449F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639730F0" w14:textId="373EAD41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="00F97EA7" w:rsidRPr="00F97EA7">
        <w:rPr>
          <w:rFonts w:asciiTheme="majorBidi" w:hAnsiTheme="majorBidi" w:cstheme="majorBidi"/>
          <w:bCs/>
          <w:sz w:val="30"/>
          <w:szCs w:val="30"/>
        </w:rPr>
        <w:t>12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3D47B2" w14:textId="77777777" w:rsidR="00566FA6" w:rsidRPr="002460CC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BF44FB4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5FE3944" w14:textId="45A42145" w:rsidR="00617CFE" w:rsidRDefault="00617CF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>
        <w:rPr>
          <w:rFonts w:asciiTheme="majorBidi" w:hAnsiTheme="majorBidi" w:cstheme="majorBidi"/>
          <w:bCs/>
          <w:sz w:val="28"/>
          <w:szCs w:val="28"/>
          <w:cs/>
        </w:rPr>
        <w:br w:type="page"/>
      </w:r>
    </w:p>
    <w:p w14:paraId="2FEC81D4" w14:textId="3249ECAC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>ประมาณการหนี้สิน</w:t>
      </w:r>
    </w:p>
    <w:p w14:paraId="1E8A1F4D" w14:textId="77777777" w:rsidR="00BA31BE" w:rsidRPr="002460CC" w:rsidRDefault="00BA31B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7708D20" w14:textId="17A700B8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500D8DD9" w14:textId="77777777" w:rsidR="00BA31BE" w:rsidRPr="00566FA6" w:rsidRDefault="00BA31B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9FD99D4" w14:textId="00B4631E" w:rsidR="0066615C" w:rsidRPr="00566FA6" w:rsidRDefault="0066615C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 xml:space="preserve">การวัดมูลค่ายุติธรรม </w:t>
      </w:r>
    </w:p>
    <w:p w14:paraId="61030BEB" w14:textId="7A52406D" w:rsidR="0066615C" w:rsidRPr="0031135D" w:rsidRDefault="0066615C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152F842" w14:textId="77777777" w:rsidR="00566FA6" w:rsidRPr="00516ABF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-2"/>
          <w:sz w:val="30"/>
          <w:szCs w:val="30"/>
        </w:rPr>
      </w:pPr>
      <w:r w:rsidRPr="00516ABF">
        <w:rPr>
          <w:rFonts w:asciiTheme="majorBidi" w:hAnsiTheme="majorBidi" w:cstheme="majorBidi"/>
          <w:b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516ABF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กลุ่ม</w:t>
      </w:r>
      <w:r w:rsidRPr="00516ABF">
        <w:rPr>
          <w:rFonts w:asciiTheme="majorBidi" w:hAnsiTheme="majorBidi" w:cstheme="majorBidi"/>
          <w:b/>
          <w:spacing w:val="-2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AABB4" w14:textId="77777777" w:rsidR="00566FA6" w:rsidRPr="002460CC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1F6A0D48" w14:textId="2E69A9A2" w:rsidR="00566FA6" w:rsidRPr="00566FA6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="0031135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28C4FE2" w14:textId="77777777" w:rsidR="00566FA6" w:rsidRDefault="00566FA6" w:rsidP="00246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39475" w14:textId="508D1625" w:rsidR="00566FA6" w:rsidRPr="007A2A77" w:rsidRDefault="00566FA6" w:rsidP="002460CC">
      <w:pPr>
        <w:pStyle w:val="block"/>
        <w:numPr>
          <w:ilvl w:val="0"/>
          <w:numId w:val="21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A2A7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D62C8B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862F232" w14:textId="05D42201" w:rsidR="00566FA6" w:rsidRPr="007A2A77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6F229A7" w14:textId="28072426" w:rsidR="00566FA6" w:rsidRPr="007A2A77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34BC11" w14:textId="77777777" w:rsidR="00566FA6" w:rsidRPr="00566FA6" w:rsidRDefault="00566FA6" w:rsidP="00566FA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FAE32" w14:textId="77777777" w:rsid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82792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882792">
        <w:rPr>
          <w:rFonts w:asciiTheme="majorBidi" w:hAnsiTheme="majorBidi" w:hint="cs"/>
          <w:sz w:val="30"/>
          <w:szCs w:val="30"/>
          <w:cs/>
        </w:rPr>
        <w:t xml:space="preserve"> </w:t>
      </w:r>
      <w:r w:rsidRPr="00882792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07E86E4" w14:textId="393B82E9" w:rsidR="00617CFE" w:rsidRDefault="00617CF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1338A415" w14:textId="59F3D57F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>รายได้</w:t>
      </w:r>
      <w:r w:rsidR="00B32190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จากสัญญาที่ทำกับลูกค้า</w:t>
      </w:r>
    </w:p>
    <w:p w14:paraId="29E0F7AC" w14:textId="77777777" w:rsidR="00601D50" w:rsidRPr="00617CFE" w:rsidRDefault="00601D5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7235D91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434EB8">
        <w:rPr>
          <w:rFonts w:asciiTheme="majorBidi" w:hAnsiTheme="majorBidi"/>
          <w:i/>
          <w:iCs/>
          <w:sz w:val="30"/>
          <w:szCs w:val="30"/>
          <w:cs/>
        </w:rPr>
        <w:t>การรับรู้รายได้</w:t>
      </w:r>
    </w:p>
    <w:p w14:paraId="42C93068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3B52F07B" w14:textId="68F4757C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434EB8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77E06B55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782951C" w14:textId="1B00C2BF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02D2378" w14:textId="063CDB18" w:rsidR="00C419B0" w:rsidRPr="00617CFE" w:rsidRDefault="00C419B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972EB0F" w14:textId="269D7F79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ภาษีเงินได้</w:t>
      </w:r>
    </w:p>
    <w:p w14:paraId="181A5150" w14:textId="77777777" w:rsidR="00693140" w:rsidRPr="00617CFE" w:rsidRDefault="0069314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4C09F170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DF6A32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Pr="00DF6A32">
        <w:rPr>
          <w:rFonts w:asciiTheme="majorBidi" w:hAnsiTheme="majorBidi"/>
          <w:sz w:val="30"/>
          <w:szCs w:val="30"/>
          <w:cs/>
        </w:rPr>
        <w:t xml:space="preserve"> </w:t>
      </w:r>
      <w:r w:rsidRPr="00DF6A32">
        <w:rPr>
          <w:rFonts w:asciiTheme="majorBidi" w:hAnsiTheme="majorBidi" w:hint="cs"/>
          <w:sz w:val="30"/>
          <w:szCs w:val="30"/>
          <w:cs/>
        </w:rPr>
        <w:t>หรือ</w:t>
      </w:r>
      <w:r w:rsidRPr="00434EB8">
        <w:rPr>
          <w:rFonts w:asciiTheme="majorBidi" w:hAnsi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34803B84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36780B06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Pr="00434EB8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434EB8">
        <w:rPr>
          <w:rFonts w:asciiTheme="majorBidi" w:hAnsi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 xml:space="preserve">ๆ </w:t>
      </w:r>
    </w:p>
    <w:p w14:paraId="364BB760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11C6C1AF" w14:textId="02D120BB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434EB8">
        <w:rPr>
          <w:rFonts w:asciiTheme="majorBidi" w:hAnsiTheme="majorBidi"/>
          <w:sz w:val="30"/>
          <w:szCs w:val="30"/>
          <w:cs/>
        </w:rPr>
        <w:t>ผลแตกต่างชั่วคราวสำหรับ</w:t>
      </w:r>
      <w:r w:rsidRPr="00DF6A32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DF6A32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0107F5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6F9AEA03" w14:textId="56F052F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34EB8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434EB8">
        <w:rPr>
          <w:rFonts w:asciiTheme="majorBidi" w:hAnsiTheme="majorBidi"/>
          <w:spacing w:val="-2"/>
          <w:sz w:val="30"/>
          <w:szCs w:val="30"/>
          <w:cs/>
        </w:rPr>
        <w:t>บริษั</w:t>
      </w:r>
      <w:r w:rsidRPr="00434EB8">
        <w:rPr>
          <w:rFonts w:asciiTheme="majorBidi" w:hAnsiTheme="majorBidi"/>
          <w:sz w:val="30"/>
          <w:szCs w:val="30"/>
          <w:cs/>
        </w:rPr>
        <w:t>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DF6A32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25107525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036AD041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434EB8">
        <w:rPr>
          <w:rFonts w:asciiTheme="majorBidi" w:hAnsiTheme="majorBidi" w:hint="cs"/>
          <w:sz w:val="30"/>
          <w:szCs w:val="30"/>
          <w:cs/>
        </w:rPr>
        <w:t>สิ้นรอบระยะเวลารายงานและ</w:t>
      </w:r>
      <w:r w:rsidRPr="00434EB8">
        <w:rPr>
          <w:rFonts w:asciiTheme="majorBidi" w:hAnsi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6D5B5ACA" w14:textId="147A5937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>กำไรต่อหุ้น</w:t>
      </w:r>
    </w:p>
    <w:p w14:paraId="31F4CF57" w14:textId="77777777" w:rsidR="00693140" w:rsidRPr="00434EB8" w:rsidRDefault="0069314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A32BDD" w14:textId="164700CE" w:rsidR="00C419B0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2D81F3C" w14:textId="5C35318F" w:rsidR="0031135D" w:rsidRDefault="0031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770473" w14:textId="6670DCEB" w:rsidR="0070607A" w:rsidRPr="0008365F" w:rsidRDefault="0070607A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 xml:space="preserve">การรับโอนกิจการ </w:t>
      </w:r>
    </w:p>
    <w:p w14:paraId="5F472584" w14:textId="77777777" w:rsidR="00820F08" w:rsidRPr="00820F08" w:rsidRDefault="00820F08" w:rsidP="00820F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887D278" w14:textId="34BD5A8A" w:rsidR="00B91542" w:rsidRPr="00CE3984" w:rsidRDefault="00B91542" w:rsidP="00B91542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CE3984">
        <w:rPr>
          <w:rFonts w:ascii="Angsana New" w:eastAsia="MS Mincho" w:hAnsi="Angsana New"/>
          <w:i/>
          <w:iCs/>
          <w:sz w:val="30"/>
          <w:szCs w:val="30"/>
          <w:cs/>
        </w:rPr>
        <w:t xml:space="preserve">การรับโอนกิจการทั้งหมดของบริษัท ไทยแฟตตี้แอลกอฮอลส์ จำกัด  </w:t>
      </w:r>
    </w:p>
    <w:p w14:paraId="7DA20B93" w14:textId="77777777" w:rsidR="00B91542" w:rsidRPr="00A65467" w:rsidRDefault="00B91542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A2F944" w14:textId="40581E4C" w:rsidR="00B91542" w:rsidRPr="00A65467" w:rsidRDefault="00B91542" w:rsidP="00B91542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65467">
        <w:rPr>
          <w:rFonts w:ascii="Angsana New" w:eastAsia="MS Mincho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F97EA7" w:rsidRPr="00F97EA7">
        <w:rPr>
          <w:rFonts w:ascii="Angsana New" w:eastAsia="MS Mincho" w:hAnsi="Angsana New"/>
          <w:sz w:val="30"/>
          <w:szCs w:val="30"/>
        </w:rPr>
        <w:t>27</w:t>
      </w:r>
      <w:r w:rsidRPr="00A65467">
        <w:rPr>
          <w:rFonts w:ascii="Angsana New" w:eastAsia="MS Mincho" w:hAnsi="Angsana New"/>
          <w:sz w:val="30"/>
          <w:szCs w:val="30"/>
        </w:rPr>
        <w:t xml:space="preserve"> 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เมษายน </w:t>
      </w:r>
      <w:r w:rsidR="00F97EA7" w:rsidRPr="00F97EA7">
        <w:rPr>
          <w:rFonts w:ascii="Angsana New" w:eastAsia="MS Mincho" w:hAnsi="Angsana New"/>
          <w:sz w:val="30"/>
          <w:szCs w:val="30"/>
        </w:rPr>
        <w:t>2565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 คณะกรรมการได้มีมติอนุมัติการรับโอนกิจการทั้งหมด</w:t>
      </w:r>
      <w:r w:rsidR="00516ABF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65467">
        <w:rPr>
          <w:rFonts w:ascii="Angsana New" w:eastAsia="MS Mincho" w:hAnsi="Angsana New"/>
          <w:sz w:val="30"/>
          <w:szCs w:val="30"/>
          <w:cs/>
        </w:rPr>
        <w:t>และการเลิกกิจการของบริษัท</w:t>
      </w:r>
      <w:r w:rsidR="001E499D" w:rsidRPr="001E499D">
        <w:rPr>
          <w:rFonts w:ascii="Angsana New" w:eastAsia="MS Mincho" w:hAnsi="Angsana New"/>
          <w:sz w:val="30"/>
          <w:szCs w:val="30"/>
          <w:cs/>
        </w:rPr>
        <w:t>ไทยแฟตตี้แอลกอฮอลส์ จำกัด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ที่บริษัทเป็นผู้ถือหุ้นร้อยละ </w:t>
      </w:r>
      <w:r w:rsidR="00F97EA7" w:rsidRPr="00F97EA7">
        <w:rPr>
          <w:rFonts w:ascii="Angsana New" w:eastAsia="MS Mincho" w:hAnsi="Angsana New"/>
          <w:sz w:val="30"/>
          <w:szCs w:val="30"/>
        </w:rPr>
        <w:t>100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 โดยการปรับโครงสร้างการดำเนินธุรกิจดังกล่าว</w:t>
      </w:r>
      <w:r w:rsidRPr="00A65467">
        <w:rPr>
          <w:rFonts w:ascii="Angsana New" w:eastAsia="MS Mincho" w:hAnsi="Angsana New" w:hint="cs"/>
          <w:sz w:val="30"/>
          <w:szCs w:val="30"/>
          <w:cs/>
        </w:rPr>
        <w:t>จะช่วยสนับสนุนในการเพิ่มประสิทธิภาพการดำเนินงานภายในบริษัท ตลอดจนเพิ่มขีดความสามารถทางการแข่งขันในธุรกิจแฟตตี้แอลกอฮอล์ของบริษัท</w:t>
      </w:r>
      <w:r w:rsidRPr="00A65467">
        <w:rPr>
          <w:rFonts w:ascii="Angsana New" w:eastAsia="MS Mincho" w:hAnsi="Angsana New"/>
          <w:sz w:val="30"/>
          <w:szCs w:val="30"/>
        </w:rPr>
        <w:t xml:space="preserve"> </w:t>
      </w:r>
    </w:p>
    <w:p w14:paraId="4B61F7C0" w14:textId="77777777" w:rsidR="00EF02E9" w:rsidRPr="00A65467" w:rsidRDefault="00EF02E9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16C5896" w14:textId="540B3AF0" w:rsidR="00A65467" w:rsidRPr="00E044B0" w:rsidRDefault="00A65467" w:rsidP="00A65467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E044B0">
        <w:rPr>
          <w:rFonts w:ascii="Angsana New" w:hAnsi="Angsana New" w:hint="cs"/>
          <w:color w:val="000000"/>
          <w:sz w:val="30"/>
          <w:szCs w:val="30"/>
          <w:cs/>
        </w:rPr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 ณ วันที่</w:t>
      </w:r>
      <w:r w:rsidRPr="00E044B0">
        <w:rPr>
          <w:rFonts w:ascii="Angsana New" w:hAnsi="Angsana New"/>
          <w:color w:val="000000"/>
          <w:sz w:val="30"/>
          <w:szCs w:val="30"/>
        </w:rPr>
        <w:t xml:space="preserve"> </w:t>
      </w:r>
      <w:r w:rsidRPr="00E044B0">
        <w:rPr>
          <w:rFonts w:ascii="Angsana New" w:hAnsi="Angsana New"/>
          <w:color w:val="000000"/>
          <w:sz w:val="30"/>
          <w:szCs w:val="30"/>
        </w:rPr>
        <w:br/>
      </w:r>
      <w:r w:rsidR="00F97EA7" w:rsidRPr="00E044B0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E044B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44B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ตุลาคม</w:t>
      </w:r>
      <w:r w:rsidRPr="00E044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E044B0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 w:rsidRPr="00E044B0">
        <w:rPr>
          <w:rFonts w:ascii="Angsana New" w:hAnsi="Angsana New"/>
          <w:color w:val="000000"/>
          <w:sz w:val="30"/>
          <w:szCs w:val="30"/>
        </w:rPr>
        <w:t xml:space="preserve"> </w:t>
      </w:r>
      <w:r w:rsidRPr="00E044B0">
        <w:rPr>
          <w:rFonts w:ascii="Angsana New" w:hAnsi="Angsana New" w:hint="cs"/>
          <w:color w:val="000000"/>
          <w:sz w:val="30"/>
          <w:szCs w:val="30"/>
          <w:cs/>
          <w:lang w:bidi="th-TH"/>
        </w:rPr>
        <w:t>มีรายละเอียดดังนี้</w:t>
      </w:r>
    </w:p>
    <w:p w14:paraId="52DE39D4" w14:textId="325D65D7" w:rsidR="00A65467" w:rsidRPr="00E044B0" w:rsidRDefault="00A65467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tbl>
      <w:tblPr>
        <w:tblW w:w="9104" w:type="dxa"/>
        <w:tblInd w:w="450" w:type="dxa"/>
        <w:tblLook w:val="04A0" w:firstRow="1" w:lastRow="0" w:firstColumn="1" w:lastColumn="0" w:noHBand="0" w:noVBand="1"/>
      </w:tblPr>
      <w:tblGrid>
        <w:gridCol w:w="7560"/>
        <w:gridCol w:w="1544"/>
      </w:tblGrid>
      <w:tr w:rsidR="00A65467" w:rsidRPr="00043A76" w14:paraId="0AE7DCCE" w14:textId="77777777" w:rsidTr="00D82BE3">
        <w:trPr>
          <w:trHeight w:val="420"/>
          <w:tblHeader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FF09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D59D908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024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024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5467" w:rsidRPr="00043A76" w14:paraId="5FD22F0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7697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1E8820E" w14:textId="20D984CC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</w:tr>
      <w:tr w:rsidR="00A65467" w:rsidRPr="00043A76" w14:paraId="681109E8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CE27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28B60E4" w14:textId="570D420F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994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753FFFDD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E584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D32E9CC" w14:textId="121BA524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779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1A02B9D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A970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4FF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F3BF3BE" w14:textId="47D130F2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334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0DDFAB80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EDBB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4FF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9CD23B5" w14:textId="11B45E65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2A8520C8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11AF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4FF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8A4BA7" w14:textId="43A67D8B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739BBC9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DB3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4FF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F484C15" w14:textId="410E5135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243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804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1F577E92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A31B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24F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8E409C4" w14:textId="1D26BE41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065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4B827B3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5CC2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</w:t>
            </w:r>
            <w:r w:rsidRPr="00F02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มีตัวตน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B687BF" w14:textId="4A92B14A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043A76" w14:paraId="6F0F8866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642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8D89" w14:textId="5A602E8D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4F6BDF3F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A3C5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79A00" w14:textId="0DEBA38D" w:rsidR="00A65467" w:rsidRPr="006266F1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532</w:t>
            </w: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211</w:t>
            </w:r>
            <w:r w:rsidRPr="006266F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820F08" w:rsidRPr="00CD3210" w14:paraId="11458F4A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A04F" w14:textId="77777777" w:rsidR="00820F08" w:rsidRPr="00CD3210" w:rsidRDefault="00820F08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9D1D0D6" w14:textId="77777777" w:rsidR="00820F08" w:rsidRPr="00D16C9D" w:rsidRDefault="00820F08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135D" w:rsidRPr="00CD3210" w14:paraId="1635F5CE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09625" w14:textId="77777777" w:rsidR="0031135D" w:rsidRPr="00CD3210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10CE18E" w14:textId="77777777" w:rsidR="0031135D" w:rsidRPr="00D16C9D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135D" w:rsidRPr="00CD3210" w14:paraId="010542F0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5CD2" w14:textId="77777777" w:rsidR="0031135D" w:rsidRPr="00CD3210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429C206" w14:textId="77777777" w:rsidR="0031135D" w:rsidRPr="00D16C9D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5467" w:rsidRPr="006266F1" w14:paraId="40A563F0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B3220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18EDC46" w14:textId="09D91A90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532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6266F1" w14:paraId="01CD0C5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C75B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3A7A760" w14:textId="750FE03A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740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6266F1" w14:paraId="50CF0454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C9EA" w14:textId="458A2195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="00516ABF" w:rsidRPr="00F02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</w:t>
            </w:r>
            <w:r w:rsidRPr="00F02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FD1DB19" w14:textId="42E798CC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438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6266F1" w14:paraId="1A5492E6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F7D6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161A71C" w14:textId="6A9FCCFD" w:rsidR="00A65467" w:rsidRPr="00F024FF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A65467" w:rsidRPr="006266F1" w14:paraId="5052611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43E19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14:paraId="071F216F" w14:textId="4EE3ABBE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977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6266F1" w14:paraId="095FD856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45B73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4E9F3" w14:textId="56F5D24D" w:rsidR="00A65467" w:rsidRPr="00F024FF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6546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154</w:t>
            </w:r>
            <w:r w:rsidR="00A6546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867</w:t>
            </w:r>
          </w:p>
        </w:tc>
      </w:tr>
      <w:tr w:rsidR="00A65467" w:rsidRPr="006266F1" w14:paraId="1C200BC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128A" w14:textId="01E6100E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มูลค่าตามบัญชีของสินทรัพย์สุทธิ</w:t>
            </w:r>
            <w:r w:rsidR="00516ABF" w:rsidRPr="00F024F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ที่ได้มา</w:t>
            </w:r>
            <w:r w:rsidRPr="00F024F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024F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/ สิ่งตอบแทน</w:t>
            </w:r>
            <w:r w:rsidRPr="00F024F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ในการโอน</w:t>
            </w:r>
            <w:r w:rsidR="00584CD2" w:rsidRPr="00F024F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</w:tcPr>
          <w:p w14:paraId="070313EC" w14:textId="69751F1A" w:rsidR="00A65467" w:rsidRPr="00F024FF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6546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377</w:t>
            </w:r>
            <w:r w:rsidR="00A6546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344</w:t>
            </w:r>
          </w:p>
        </w:tc>
      </w:tr>
      <w:tr w:rsidR="00A65467" w:rsidRPr="006266F1" w14:paraId="56070993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03F8A" w14:textId="77777777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024FF">
              <w:rPr>
                <w:rFonts w:ascii="Angsana New" w:hAnsi="Angsana New"/>
                <w:sz w:val="30"/>
                <w:szCs w:val="30"/>
                <w:cs/>
              </w:rPr>
              <w:t xml:space="preserve"> เงินสดและรายการเทียบเท่าเงินสด</w:t>
            </w:r>
          </w:p>
        </w:tc>
        <w:tc>
          <w:tcPr>
            <w:tcW w:w="1544" w:type="dxa"/>
            <w:tcBorders>
              <w:left w:val="nil"/>
              <w:right w:val="nil"/>
            </w:tcBorders>
          </w:tcPr>
          <w:p w14:paraId="314242BD" w14:textId="6B68D15E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024FF"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  <w:r w:rsidRPr="00F024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6266F1" w14:paraId="5CD40DD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74017" w14:textId="078D5C75" w:rsidR="00A65467" w:rsidRPr="00F024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</w:t>
            </w:r>
            <w:r w:rsidR="00516ABF" w:rsidRPr="00F024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F02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</w:t>
            </w:r>
            <w:r w:rsidR="00516ABF" w:rsidRPr="00F024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F02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โอนกิจการทั้งหมด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29D95" w14:textId="77AE58E5" w:rsidR="00A65467" w:rsidRPr="00F024FF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927</w:t>
            </w:r>
            <w:r w:rsidR="00A65467"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02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151</w:t>
            </w:r>
          </w:p>
        </w:tc>
      </w:tr>
    </w:tbl>
    <w:p w14:paraId="2A2C172E" w14:textId="332D3D70" w:rsidR="00A65467" w:rsidRPr="00F024FF" w:rsidRDefault="00A65467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2"/>
          <w:szCs w:val="22"/>
        </w:rPr>
      </w:pPr>
    </w:p>
    <w:p w14:paraId="6E73FA45" w14:textId="5E5CC44A" w:rsidR="00A65467" w:rsidRPr="0056325A" w:rsidRDefault="00A65467" w:rsidP="00A6546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024FF">
        <w:rPr>
          <w:rFonts w:ascii="Angsana New" w:hAnsi="Angsana New"/>
          <w:sz w:val="30"/>
          <w:szCs w:val="30"/>
          <w:cs/>
        </w:rPr>
        <w:t>บริษัทย่อย</w:t>
      </w:r>
      <w:r w:rsidRPr="00F024FF">
        <w:rPr>
          <w:rFonts w:ascii="Angsana New" w:hAnsi="Angsana New" w:hint="cs"/>
          <w:sz w:val="30"/>
          <w:szCs w:val="30"/>
          <w:cs/>
        </w:rPr>
        <w:t>ดังกล่าว</w:t>
      </w:r>
      <w:r w:rsidRPr="00F024FF">
        <w:rPr>
          <w:rFonts w:ascii="Angsana New" w:hAnsi="Angsana New"/>
          <w:sz w:val="30"/>
          <w:szCs w:val="30"/>
          <w:cs/>
        </w:rPr>
        <w:t xml:space="preserve">ได้จดทะเบียนเลิกบริษัทกับกรมพัฒนาธุรกิจการค้า กระทรวงพาณิชย์ เมื่อวันที่ </w:t>
      </w:r>
      <w:r w:rsidR="00F97EA7" w:rsidRPr="00F024FF">
        <w:rPr>
          <w:rFonts w:ascii="Angsana New" w:hAnsi="Angsana New"/>
          <w:sz w:val="30"/>
          <w:szCs w:val="30"/>
        </w:rPr>
        <w:t>31</w:t>
      </w:r>
      <w:r w:rsidRPr="00F024FF">
        <w:rPr>
          <w:rFonts w:ascii="Angsana New" w:hAnsi="Angsana New"/>
          <w:sz w:val="30"/>
          <w:szCs w:val="30"/>
        </w:rPr>
        <w:t xml:space="preserve"> </w:t>
      </w:r>
      <w:r w:rsidRPr="00F024FF">
        <w:rPr>
          <w:rFonts w:ascii="Angsana New" w:hAnsi="Angsana New" w:hint="cs"/>
          <w:sz w:val="30"/>
          <w:szCs w:val="30"/>
          <w:cs/>
        </w:rPr>
        <w:t>ตุลาคม</w:t>
      </w:r>
      <w:r w:rsidRPr="00F024FF">
        <w:rPr>
          <w:rFonts w:ascii="Angsana New" w:hAnsi="Angsana New"/>
          <w:sz w:val="30"/>
          <w:szCs w:val="30"/>
        </w:rPr>
        <w:t xml:space="preserve"> </w:t>
      </w:r>
      <w:r w:rsidR="00F97EA7" w:rsidRPr="00F024FF">
        <w:rPr>
          <w:rFonts w:ascii="Angsana New" w:hAnsi="Angsana New"/>
          <w:sz w:val="30"/>
          <w:szCs w:val="30"/>
        </w:rPr>
        <w:t>2565</w:t>
      </w:r>
      <w:r w:rsidRPr="00F024FF">
        <w:rPr>
          <w:rFonts w:ascii="Angsana New" w:hAnsi="Angsana New"/>
          <w:sz w:val="30"/>
          <w:szCs w:val="30"/>
        </w:rPr>
        <w:t xml:space="preserve"> </w:t>
      </w:r>
      <w:r w:rsidRPr="00F024FF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="00F97EA7" w:rsidRPr="00F024FF">
        <w:rPr>
          <w:rFonts w:ascii="Angsana New" w:hAnsi="Angsana New"/>
          <w:sz w:val="30"/>
          <w:szCs w:val="30"/>
        </w:rPr>
        <w:t>31</w:t>
      </w:r>
      <w:r w:rsidRPr="00F024FF">
        <w:rPr>
          <w:rFonts w:ascii="Angsana New" w:hAnsi="Angsana New"/>
          <w:sz w:val="30"/>
          <w:szCs w:val="30"/>
        </w:rPr>
        <w:t xml:space="preserve"> </w:t>
      </w:r>
      <w:r w:rsidRPr="00F024FF">
        <w:rPr>
          <w:rFonts w:ascii="Angsana New" w:hAnsi="Angsana New" w:hint="cs"/>
          <w:sz w:val="30"/>
          <w:szCs w:val="30"/>
          <w:cs/>
        </w:rPr>
        <w:t>ธันวาคม</w:t>
      </w:r>
      <w:r w:rsidRPr="00F024FF">
        <w:rPr>
          <w:rFonts w:ascii="Angsana New" w:hAnsi="Angsana New"/>
          <w:sz w:val="30"/>
          <w:szCs w:val="30"/>
          <w:cs/>
        </w:rPr>
        <w:t xml:space="preserve"> </w:t>
      </w:r>
      <w:r w:rsidR="00F97EA7" w:rsidRPr="00F024FF">
        <w:rPr>
          <w:rFonts w:ascii="Angsana New" w:hAnsi="Angsana New"/>
          <w:sz w:val="30"/>
          <w:szCs w:val="30"/>
        </w:rPr>
        <w:t>256</w:t>
      </w:r>
      <w:r w:rsidR="00617CFE">
        <w:rPr>
          <w:rFonts w:ascii="Angsana New" w:hAnsi="Angsana New"/>
          <w:sz w:val="30"/>
          <w:szCs w:val="30"/>
        </w:rPr>
        <w:t>6</w:t>
      </w:r>
      <w:r w:rsidRPr="00F024FF">
        <w:rPr>
          <w:rFonts w:ascii="Angsana New" w:hAnsi="Angsana New"/>
          <w:sz w:val="30"/>
          <w:szCs w:val="30"/>
        </w:rPr>
        <w:t xml:space="preserve"> </w:t>
      </w:r>
      <w:r w:rsidRPr="00F024FF">
        <w:rPr>
          <w:rFonts w:ascii="Angsana New" w:hAnsi="Angsana New"/>
          <w:sz w:val="30"/>
          <w:szCs w:val="30"/>
          <w:cs/>
        </w:rPr>
        <w:t>บริษัท</w:t>
      </w:r>
      <w:r w:rsidRPr="00F024FF">
        <w:rPr>
          <w:rFonts w:ascii="Angsana New" w:hAnsi="Angsana New" w:hint="cs"/>
          <w:sz w:val="30"/>
          <w:szCs w:val="30"/>
          <w:cs/>
        </w:rPr>
        <w:t>ย่อย</w:t>
      </w:r>
      <w:r w:rsidRPr="00F024FF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F024FF">
        <w:rPr>
          <w:rFonts w:ascii="Angsana New" w:hAnsi="Angsana New"/>
          <w:sz w:val="30"/>
          <w:szCs w:val="30"/>
        </w:rPr>
        <w:t>(</w:t>
      </w:r>
      <w:r w:rsidRPr="00F024FF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F97EA7" w:rsidRPr="00F024FF">
        <w:rPr>
          <w:rFonts w:ascii="Angsana New" w:hAnsi="Angsana New"/>
          <w:sz w:val="30"/>
          <w:szCs w:val="30"/>
        </w:rPr>
        <w:t>9</w:t>
      </w:r>
      <w:r w:rsidRPr="00F024FF">
        <w:rPr>
          <w:rFonts w:ascii="Angsana New" w:hAnsi="Angsana New"/>
          <w:sz w:val="30"/>
          <w:szCs w:val="30"/>
        </w:rPr>
        <w:t>)</w:t>
      </w:r>
    </w:p>
    <w:p w14:paraId="481F7F26" w14:textId="41E5B440" w:rsidR="00A65467" w:rsidRPr="00F024FF" w:rsidRDefault="00A65467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2"/>
          <w:szCs w:val="22"/>
        </w:rPr>
      </w:pPr>
    </w:p>
    <w:p w14:paraId="211A59B0" w14:textId="10B32EA8" w:rsidR="00246E4A" w:rsidRPr="0008365F" w:rsidRDefault="00246E4A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0AEF7AD9" w14:textId="77777777" w:rsidR="00246E4A" w:rsidRPr="00F024FF" w:rsidRDefault="00246E4A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2"/>
          <w:szCs w:val="22"/>
        </w:rPr>
      </w:pPr>
    </w:p>
    <w:p w14:paraId="1F2EDEE6" w14:textId="5EC26CFA" w:rsidR="00086BE5" w:rsidRPr="00086BE5" w:rsidRDefault="00086BE5" w:rsidP="00086B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086BE5">
        <w:rPr>
          <w:rFonts w:asciiTheme="majorBidi" w:hAnsi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="00820F08">
        <w:rPr>
          <w:rFonts w:asciiTheme="majorBidi" w:hAnsiTheme="majorBidi"/>
          <w:b/>
          <w:sz w:val="30"/>
          <w:szCs w:val="30"/>
          <w:cs/>
        </w:rPr>
        <w:br/>
      </w:r>
      <w:r w:rsidRPr="00086BE5">
        <w:rPr>
          <w:rFonts w:asciiTheme="majorBidi" w:hAnsiTheme="majorBidi"/>
          <w:b/>
          <w:sz w:val="30"/>
          <w:szCs w:val="30"/>
          <w:cs/>
        </w:rPr>
        <w:t>กลุ่มบริษั</w:t>
      </w:r>
      <w:r w:rsidR="007978FD">
        <w:rPr>
          <w:rFonts w:asciiTheme="majorBidi" w:hAnsiTheme="majorBidi" w:hint="cs"/>
          <w:b/>
          <w:sz w:val="30"/>
          <w:szCs w:val="30"/>
          <w:cs/>
        </w:rPr>
        <w:t>ท</w:t>
      </w:r>
      <w:r w:rsidRPr="00086BE5">
        <w:rPr>
          <w:rFonts w:asciiTheme="majorBidi" w:hAnsiTheme="majorBidi"/>
          <w:b/>
          <w:sz w:val="30"/>
          <w:szCs w:val="30"/>
          <w:cs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4BF6F1E" w14:textId="77777777" w:rsidR="00086BE5" w:rsidRPr="00F024FF" w:rsidRDefault="00086BE5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2"/>
          <w:szCs w:val="22"/>
        </w:rPr>
      </w:pPr>
    </w:p>
    <w:p w14:paraId="20489C5E" w14:textId="2835F17F" w:rsidR="00246E4A" w:rsidRPr="00BF2E13" w:rsidRDefault="00246E4A" w:rsidP="00BF2E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</w:t>
      </w:r>
      <w:r w:rsidR="00943A1F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บริษัทใหญ่</w:t>
      </w:r>
      <w:r w:rsidR="00E64894" w:rsidRPr="00617CFE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E64894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บริษัทใหญ่ในลำดับสูงสุด</w:t>
      </w:r>
      <w:r w:rsidR="00FA7276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บริษัทย่อย</w:t>
      </w:r>
      <w:r w:rsidRPr="00617CFE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และการร่วมค้าได้เปิดเผยในหมายเหตุข้อ</w:t>
      </w:r>
      <w:r w:rsidR="00C5275D" w:rsidRPr="00617CFE">
        <w:rPr>
          <w:rFonts w:asciiTheme="majorBidi" w:hAnsiTheme="majorBidi"/>
          <w:bCs/>
          <w:spacing w:val="-4"/>
          <w:sz w:val="30"/>
          <w:szCs w:val="30"/>
        </w:rPr>
        <w:t xml:space="preserve"> </w:t>
      </w:r>
      <w:r w:rsidR="00F97EA7" w:rsidRPr="00617CFE">
        <w:rPr>
          <w:rFonts w:asciiTheme="majorBidi" w:hAnsiTheme="majorBidi"/>
          <w:bCs/>
          <w:spacing w:val="-4"/>
          <w:sz w:val="30"/>
          <w:szCs w:val="30"/>
        </w:rPr>
        <w:t>1</w:t>
      </w:r>
      <w:r w:rsidR="00617CFE">
        <w:rPr>
          <w:rFonts w:asciiTheme="majorBidi" w:hAnsiTheme="majorBidi"/>
          <w:bCs/>
          <w:spacing w:val="-4"/>
          <w:sz w:val="30"/>
          <w:szCs w:val="30"/>
        </w:rPr>
        <w:t>,</w:t>
      </w:r>
      <w:r w:rsidRPr="00617CFE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="00F97EA7" w:rsidRPr="00617CFE">
        <w:rPr>
          <w:rFonts w:asciiTheme="majorBidi" w:hAnsiTheme="majorBidi"/>
          <w:bCs/>
          <w:spacing w:val="-4"/>
          <w:sz w:val="30"/>
          <w:szCs w:val="30"/>
        </w:rPr>
        <w:t>9</w:t>
      </w:r>
      <w:r w:rsidR="00792B79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Pr="0056144C">
        <w:rPr>
          <w:rFonts w:asciiTheme="majorBidi" w:hAnsiTheme="majorBidi" w:hint="cs"/>
          <w:b/>
          <w:sz w:val="30"/>
          <w:szCs w:val="30"/>
          <w:cs/>
        </w:rPr>
        <w:t>และ</w:t>
      </w:r>
      <w:r w:rsidRPr="0056144C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/>
          <w:bCs/>
          <w:sz w:val="30"/>
          <w:szCs w:val="30"/>
        </w:rPr>
        <w:t>10</w:t>
      </w:r>
      <w:r w:rsidR="00792B79" w:rsidRPr="00BF2E13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7658AA">
        <w:rPr>
          <w:rFonts w:asciiTheme="majorBidi" w:hAnsiTheme="majorBidi" w:hint="cs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="00516ABF">
        <w:rPr>
          <w:rFonts w:asciiTheme="majorBidi" w:hAnsiTheme="majorBidi" w:hint="cs"/>
          <w:b/>
          <w:sz w:val="30"/>
          <w:szCs w:val="30"/>
          <w:cs/>
        </w:rPr>
        <w:t>กับกลุ่มบริษัท</w:t>
      </w:r>
      <w:r w:rsidRPr="007658AA">
        <w:rPr>
          <w:rFonts w:asciiTheme="majorBidi" w:hAnsiTheme="majorBidi" w:hint="cs"/>
          <w:b/>
          <w:sz w:val="30"/>
          <w:szCs w:val="30"/>
          <w:cs/>
        </w:rPr>
        <w:t>ในระหว่าง</w:t>
      </w:r>
      <w:r w:rsidR="00792B79">
        <w:rPr>
          <w:rFonts w:asciiTheme="majorBidi" w:hAnsiTheme="majorBidi" w:hint="cs"/>
          <w:b/>
          <w:sz w:val="30"/>
          <w:szCs w:val="30"/>
          <w:cs/>
        </w:rPr>
        <w:t>ปี</w:t>
      </w:r>
      <w:r w:rsidRPr="007658AA">
        <w:rPr>
          <w:rFonts w:asciiTheme="majorBidi" w:hAnsiTheme="majorBidi" w:hint="cs"/>
          <w:b/>
          <w:sz w:val="30"/>
          <w:szCs w:val="30"/>
          <w:cs/>
        </w:rPr>
        <w:t>มีดังต่อไปนี้</w:t>
      </w:r>
    </w:p>
    <w:p w14:paraId="1CA38B35" w14:textId="289C1551" w:rsidR="00246E4A" w:rsidRPr="00F024FF" w:rsidRDefault="00246E4A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2"/>
          <w:szCs w:val="22"/>
        </w:rPr>
      </w:pPr>
    </w:p>
    <w:tbl>
      <w:tblPr>
        <w:tblW w:w="89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1"/>
        <w:gridCol w:w="1393"/>
        <w:gridCol w:w="3744"/>
      </w:tblGrid>
      <w:tr w:rsidR="001E499D" w14:paraId="23A55505" w14:textId="77777777" w:rsidTr="001A4B8C">
        <w:trPr>
          <w:trHeight w:val="21"/>
          <w:tblHeader/>
        </w:trPr>
        <w:tc>
          <w:tcPr>
            <w:tcW w:w="3831" w:type="dxa"/>
            <w:hideMark/>
          </w:tcPr>
          <w:p w14:paraId="44035E00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93" w:type="dxa"/>
            <w:hideMark/>
          </w:tcPr>
          <w:p w14:paraId="503A0E00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  <w:r w:rsidRPr="00991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91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44" w:type="dxa"/>
            <w:hideMark/>
          </w:tcPr>
          <w:p w14:paraId="5E37F455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6" w:right="-103"/>
              <w:rPr>
                <w:rFonts w:ascii="Angsana New" w:hAnsi="Angsana New"/>
                <w:bCs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E499D" w:rsidRPr="00F9139E" w14:paraId="19B82D83" w14:textId="77777777" w:rsidTr="001A4B8C">
        <w:trPr>
          <w:trHeight w:val="21"/>
        </w:trPr>
        <w:tc>
          <w:tcPr>
            <w:tcW w:w="3831" w:type="dxa"/>
          </w:tcPr>
          <w:p w14:paraId="18BB6920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จีซี ไกลคอล จำกัด</w:t>
            </w:r>
          </w:p>
        </w:tc>
        <w:tc>
          <w:tcPr>
            <w:tcW w:w="1393" w:type="dxa"/>
          </w:tcPr>
          <w:p w14:paraId="68BCAEF7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3E60916F" w14:textId="2BF80780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11392E9B" w14:textId="77777777" w:rsidTr="001A4B8C">
        <w:trPr>
          <w:trHeight w:val="21"/>
        </w:trPr>
        <w:tc>
          <w:tcPr>
            <w:tcW w:w="3831" w:type="dxa"/>
          </w:tcPr>
          <w:p w14:paraId="021ADE83" w14:textId="65448EB1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393" w:type="dxa"/>
          </w:tcPr>
          <w:p w14:paraId="5BD7052E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6CC2876" w14:textId="793DA574" w:rsidR="001E499D" w:rsidRPr="00B60E90" w:rsidRDefault="001E499D" w:rsidP="00454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6C1F4EFB" w14:textId="77777777" w:rsidTr="001A4B8C">
        <w:trPr>
          <w:trHeight w:val="21"/>
        </w:trPr>
        <w:tc>
          <w:tcPr>
            <w:tcW w:w="3831" w:type="dxa"/>
          </w:tcPr>
          <w:p w14:paraId="59BDADF9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 xml:space="preserve">บริษัท จีซี เมนเทนแนนซ์ แอนด์ เอนจิเนียริง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93" w:type="dxa"/>
          </w:tcPr>
          <w:p w14:paraId="5CC8161A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304CBD3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  <w:p w14:paraId="6A0C121A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99D" w:rsidRPr="00F9139E" w14:paraId="25994745" w14:textId="77777777" w:rsidTr="001A4B8C">
        <w:trPr>
          <w:trHeight w:val="21"/>
        </w:trPr>
        <w:tc>
          <w:tcPr>
            <w:tcW w:w="3831" w:type="dxa"/>
          </w:tcPr>
          <w:p w14:paraId="48C87FB4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จีซี เอสเตท จำกัด</w:t>
            </w:r>
          </w:p>
        </w:tc>
        <w:tc>
          <w:tcPr>
            <w:tcW w:w="1393" w:type="dxa"/>
          </w:tcPr>
          <w:p w14:paraId="4ED809A3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1C7091E2" w14:textId="654ED1F6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211DE52B" w14:textId="77777777" w:rsidTr="001A4B8C">
        <w:trPr>
          <w:trHeight w:val="21"/>
        </w:trPr>
        <w:tc>
          <w:tcPr>
            <w:tcW w:w="3831" w:type="dxa"/>
          </w:tcPr>
          <w:p w14:paraId="044FF671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จีซี โพลีออลส์ จำกัด</w:t>
            </w:r>
          </w:p>
        </w:tc>
        <w:tc>
          <w:tcPr>
            <w:tcW w:w="1393" w:type="dxa"/>
          </w:tcPr>
          <w:p w14:paraId="0AADEE66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7FF8854" w14:textId="1BD9A7BB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7EBC7298" w14:textId="77777777" w:rsidTr="001A4B8C">
        <w:trPr>
          <w:trHeight w:val="21"/>
        </w:trPr>
        <w:tc>
          <w:tcPr>
            <w:tcW w:w="3831" w:type="dxa"/>
          </w:tcPr>
          <w:p w14:paraId="5A76F95B" w14:textId="064DB93B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เอ็นพีซี เซฟตี้ แอนด์ เอ็นไวรอน</w:t>
            </w:r>
            <w:r w:rsidRPr="00B60E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t>เมนทอล เซอร์วิส จำกัด</w:t>
            </w:r>
          </w:p>
        </w:tc>
        <w:tc>
          <w:tcPr>
            <w:tcW w:w="1393" w:type="dxa"/>
          </w:tcPr>
          <w:p w14:paraId="21490409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92C8DF0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  <w:p w14:paraId="0D4DDA4D" w14:textId="77777777" w:rsidR="001E499D" w:rsidRPr="00B60E90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99D" w:rsidRPr="00F9139E" w14:paraId="3940FEF5" w14:textId="77777777" w:rsidTr="001A4B8C">
        <w:trPr>
          <w:trHeight w:val="21"/>
        </w:trPr>
        <w:tc>
          <w:tcPr>
            <w:tcW w:w="3831" w:type="dxa"/>
          </w:tcPr>
          <w:p w14:paraId="617A8DC1" w14:textId="5EB2F262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รักษาความปลอดภัย เอ็นพีซี เอส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แอนด์อี จำกัด</w:t>
            </w:r>
          </w:p>
        </w:tc>
        <w:tc>
          <w:tcPr>
            <w:tcW w:w="1393" w:type="dxa"/>
          </w:tcPr>
          <w:p w14:paraId="359D19C7" w14:textId="77777777" w:rsidR="001E499D" w:rsidRPr="00617CF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8D6F350" w14:textId="38E7E5CE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5C2F90" w:rsidRPr="00F9139E" w14:paraId="0B96E167" w14:textId="77777777" w:rsidTr="001A4B8C">
        <w:trPr>
          <w:trHeight w:val="21"/>
        </w:trPr>
        <w:tc>
          <w:tcPr>
            <w:tcW w:w="3831" w:type="dxa"/>
          </w:tcPr>
          <w:p w14:paraId="3B2913F2" w14:textId="4A18E4ED" w:rsidR="005C2F90" w:rsidRPr="00617CFE" w:rsidRDefault="005C2F90" w:rsidP="005C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จีซี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โลจิสติกส์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โซลูชั่นส์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93" w:type="dxa"/>
          </w:tcPr>
          <w:p w14:paraId="31EEF193" w14:textId="381323DA" w:rsidR="005C2F90" w:rsidRPr="00617CFE" w:rsidRDefault="005C2F90" w:rsidP="005C2F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36B652E5" w14:textId="51532E2C" w:rsidR="005C2F90" w:rsidRPr="00617CFE" w:rsidRDefault="005C2F90" w:rsidP="005C2F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เป็นบริษัทร่วมทางตรงของบริษัทใหญ่</w:t>
            </w:r>
          </w:p>
        </w:tc>
      </w:tr>
      <w:tr w:rsidR="001E499D" w:rsidRPr="00F9139E" w14:paraId="380963C1" w14:textId="77777777" w:rsidTr="001A4B8C">
        <w:trPr>
          <w:trHeight w:val="21"/>
        </w:trPr>
        <w:tc>
          <w:tcPr>
            <w:tcW w:w="3831" w:type="dxa"/>
          </w:tcPr>
          <w:p w14:paraId="47C8BD67" w14:textId="78481106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คุราเร่ จีซี แอดวานซ์ แมททีเรียลส์ 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93" w:type="dxa"/>
          </w:tcPr>
          <w:p w14:paraId="7B16E55E" w14:textId="77777777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5DA257A6" w14:textId="31612DEA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1E499D" w:rsidRPr="00F9139E" w14:paraId="213830DF" w14:textId="77777777" w:rsidTr="001A4B8C">
        <w:trPr>
          <w:trHeight w:val="21"/>
        </w:trPr>
        <w:tc>
          <w:tcPr>
            <w:tcW w:w="3831" w:type="dxa"/>
          </w:tcPr>
          <w:p w14:paraId="7842609A" w14:textId="62600238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1393" w:type="dxa"/>
          </w:tcPr>
          <w:p w14:paraId="2580E4DD" w14:textId="77777777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294CAE4" w14:textId="782B2533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1E499D" w:rsidRPr="00F9139E" w14:paraId="17465654" w14:textId="77777777" w:rsidTr="001A4B8C">
        <w:trPr>
          <w:trHeight w:val="21"/>
        </w:trPr>
        <w:tc>
          <w:tcPr>
            <w:tcW w:w="3831" w:type="dxa"/>
          </w:tcPr>
          <w:p w14:paraId="360181A5" w14:textId="184204A0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1393" w:type="dxa"/>
          </w:tcPr>
          <w:p w14:paraId="72D75BA6" w14:textId="77777777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22E71CBD" w14:textId="2A3F0266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1E499D" w:rsidRPr="00F9139E" w14:paraId="079D8B55" w14:textId="77777777" w:rsidTr="001A4B8C">
        <w:trPr>
          <w:trHeight w:val="21"/>
        </w:trPr>
        <w:tc>
          <w:tcPr>
            <w:tcW w:w="3831" w:type="dxa"/>
          </w:tcPr>
          <w:p w14:paraId="14EC8A8C" w14:textId="367C029E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1393" w:type="dxa"/>
          </w:tcPr>
          <w:p w14:paraId="518BE038" w14:textId="77777777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E25B4FF" w14:textId="4EF8D3C7" w:rsidR="001E499D" w:rsidRPr="00617CF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27F8E" w:rsidRPr="00F9139E" w14:paraId="63E09C1C" w14:textId="77777777" w:rsidTr="001A4B8C">
        <w:trPr>
          <w:trHeight w:val="21"/>
        </w:trPr>
        <w:tc>
          <w:tcPr>
            <w:tcW w:w="3831" w:type="dxa"/>
          </w:tcPr>
          <w:p w14:paraId="754F6FC4" w14:textId="460A4BDA" w:rsidR="00C27F8E" w:rsidRPr="00617CF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eastAsia="Times New Roman" w:hAnsi="Angsana New" w:hint="cs"/>
                <w:color w:val="000000"/>
                <w:spacing w:val="-4"/>
                <w:sz w:val="30"/>
                <w:szCs w:val="30"/>
                <w:cs/>
              </w:rPr>
              <w:t>บริษัท แอดวานซ์ ไบโอเคมิคอล (ประเทศไทย)</w:t>
            </w:r>
            <w:r w:rsidRPr="00617CF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br/>
            </w:r>
            <w:r w:rsidRPr="00617CF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393" w:type="dxa"/>
          </w:tcPr>
          <w:p w14:paraId="037FB9FA" w14:textId="77777777" w:rsidR="00C27F8E" w:rsidRPr="00617CFE" w:rsidRDefault="00C27F8E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ไทย  </w:t>
            </w:r>
          </w:p>
        </w:tc>
        <w:tc>
          <w:tcPr>
            <w:tcW w:w="3744" w:type="dxa"/>
          </w:tcPr>
          <w:p w14:paraId="012E2F7E" w14:textId="1A7D8970" w:rsidR="00C27F8E" w:rsidRPr="00617CF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เป็นบริษัทร่วมทางอ้อมของบริษัทใหญ่</w:t>
            </w:r>
          </w:p>
        </w:tc>
      </w:tr>
      <w:tr w:rsidR="00C27F8E" w:rsidRPr="00F9139E" w14:paraId="134C5070" w14:textId="77777777" w:rsidTr="001A4B8C">
        <w:trPr>
          <w:trHeight w:val="21"/>
        </w:trPr>
        <w:tc>
          <w:tcPr>
            <w:tcW w:w="3831" w:type="dxa"/>
          </w:tcPr>
          <w:p w14:paraId="3AD1C5E0" w14:textId="5349877A" w:rsidR="00C27F8E" w:rsidRPr="00617CF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Emery Oleochemicals LLC</w:t>
            </w:r>
            <w:r w:rsidRPr="00617CF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.       </w:t>
            </w:r>
          </w:p>
        </w:tc>
        <w:tc>
          <w:tcPr>
            <w:tcW w:w="1393" w:type="dxa"/>
          </w:tcPr>
          <w:p w14:paraId="1CA0F04E" w14:textId="77777777" w:rsidR="00C27F8E" w:rsidRPr="00617CFE" w:rsidRDefault="00C27F8E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744" w:type="dxa"/>
          </w:tcPr>
          <w:p w14:paraId="6CBC6A71" w14:textId="46DF4656" w:rsidR="00C27F8E" w:rsidRPr="00617CF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เป็นบริษัทร่วมทางอ้อมของบริษัทใหญ่</w:t>
            </w:r>
          </w:p>
        </w:tc>
      </w:tr>
      <w:tr w:rsidR="005C2F90" w:rsidRPr="00F9139E" w14:paraId="4C8D2A10" w14:textId="77777777" w:rsidTr="001A4B8C">
        <w:trPr>
          <w:trHeight w:val="21"/>
        </w:trPr>
        <w:tc>
          <w:tcPr>
            <w:tcW w:w="3831" w:type="dxa"/>
          </w:tcPr>
          <w:p w14:paraId="49DCB8B6" w14:textId="05FF2FB5" w:rsidR="005C2F90" w:rsidRPr="00617CFE" w:rsidRDefault="005C2F90" w:rsidP="005C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617CFE">
              <w:rPr>
                <w:rFonts w:ascii="Angsana New" w:hAnsi="Angsana New"/>
                <w:color w:val="000000"/>
                <w:sz w:val="30"/>
                <w:szCs w:val="30"/>
              </w:rPr>
              <w:t>Emery Oleochemicals GmbH.</w:t>
            </w:r>
          </w:p>
        </w:tc>
        <w:tc>
          <w:tcPr>
            <w:tcW w:w="1393" w:type="dxa"/>
          </w:tcPr>
          <w:p w14:paraId="33A6F08A" w14:textId="539388CF" w:rsidR="005C2F90" w:rsidRPr="00617CFE" w:rsidRDefault="005C2F90" w:rsidP="005C2F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3744" w:type="dxa"/>
          </w:tcPr>
          <w:p w14:paraId="2666B07B" w14:textId="0FBFE228" w:rsidR="005C2F90" w:rsidRPr="00617CFE" w:rsidRDefault="005C2F90" w:rsidP="005C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เป็นบริษัทร่วมทางอ้อมของบริษัทใหญ่</w:t>
            </w:r>
          </w:p>
        </w:tc>
      </w:tr>
      <w:tr w:rsidR="001E499D" w:rsidRPr="00F9139E" w14:paraId="002280C7" w14:textId="77777777" w:rsidTr="001A4B8C">
        <w:trPr>
          <w:trHeight w:val="21"/>
        </w:trPr>
        <w:tc>
          <w:tcPr>
            <w:tcW w:w="3831" w:type="dxa"/>
          </w:tcPr>
          <w:p w14:paraId="5D757D3A" w14:textId="2ED5271E" w:rsidR="001E499D" w:rsidRPr="00617CFE" w:rsidRDefault="001E499D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93" w:type="dxa"/>
          </w:tcPr>
          <w:p w14:paraId="7F521506" w14:textId="77777777" w:rsidR="001E499D" w:rsidRPr="00617CF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3BA9E77D" w14:textId="102321D2" w:rsidR="001E499D" w:rsidRPr="00617CFE" w:rsidRDefault="00C27F8E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6E96EF9B" w14:textId="77777777" w:rsidTr="001A4B8C">
        <w:trPr>
          <w:trHeight w:val="21"/>
        </w:trPr>
        <w:tc>
          <w:tcPr>
            <w:tcW w:w="3831" w:type="dxa"/>
          </w:tcPr>
          <w:p w14:paraId="5D47645C" w14:textId="4922B368" w:rsidR="00C27F8E" w:rsidRPr="00617CFE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ปตท.น้ำมันและการค้าปลีก จำกัด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(มหาชน)</w:t>
            </w:r>
          </w:p>
        </w:tc>
        <w:tc>
          <w:tcPr>
            <w:tcW w:w="1393" w:type="dxa"/>
          </w:tcPr>
          <w:p w14:paraId="16E1FCA9" w14:textId="77777777" w:rsidR="00C27F8E" w:rsidRPr="00617CF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6A68DB2" w14:textId="182A6587" w:rsidR="00C27F8E" w:rsidRPr="00617CF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373A8948" w14:textId="77777777" w:rsidTr="001A4B8C">
        <w:trPr>
          <w:trHeight w:val="21"/>
        </w:trPr>
        <w:tc>
          <w:tcPr>
            <w:tcW w:w="3831" w:type="dxa"/>
          </w:tcPr>
          <w:p w14:paraId="686A93E8" w14:textId="47875DBB" w:rsidR="00C27F8E" w:rsidRPr="00617CFE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93" w:type="dxa"/>
          </w:tcPr>
          <w:p w14:paraId="5BB92D0E" w14:textId="77777777" w:rsidR="00C27F8E" w:rsidRPr="00617CF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89CECEF" w14:textId="2D85B4F4" w:rsidR="00C27F8E" w:rsidRPr="00617CF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3A1C501E" w14:textId="77777777" w:rsidTr="001A4B8C">
        <w:trPr>
          <w:trHeight w:val="21"/>
        </w:trPr>
        <w:tc>
          <w:tcPr>
            <w:tcW w:w="3831" w:type="dxa"/>
          </w:tcPr>
          <w:p w14:paraId="3E66A3B5" w14:textId="34FF7710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393" w:type="dxa"/>
          </w:tcPr>
          <w:p w14:paraId="02A3347E" w14:textId="77777777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28B6E8A" w14:textId="7D7BB500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12998D52" w14:textId="77777777" w:rsidTr="001A4B8C">
        <w:trPr>
          <w:trHeight w:val="21"/>
        </w:trPr>
        <w:tc>
          <w:tcPr>
            <w:tcW w:w="3831" w:type="dxa"/>
          </w:tcPr>
          <w:p w14:paraId="38A63C4C" w14:textId="2F239C43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1393" w:type="dxa"/>
          </w:tcPr>
          <w:p w14:paraId="5C63F5AA" w14:textId="22384B00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4E89AC08" w14:textId="64A1F9F7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14:paraId="72C2E538" w14:textId="77777777" w:rsidTr="001A4B8C">
        <w:trPr>
          <w:trHeight w:val="21"/>
        </w:trPr>
        <w:tc>
          <w:tcPr>
            <w:tcW w:w="3831" w:type="dxa"/>
            <w:hideMark/>
          </w:tcPr>
          <w:p w14:paraId="05E0C143" w14:textId="3297C0CE" w:rsidR="00C27F8E" w:rsidRPr="00B60E90" w:rsidRDefault="00C27F8E" w:rsidP="00AE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 w:rsidRPr="00B60E90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93" w:type="dxa"/>
            <w:hideMark/>
          </w:tcPr>
          <w:p w14:paraId="1A62D92B" w14:textId="69C4DEE4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  <w:hideMark/>
          </w:tcPr>
          <w:p w14:paraId="65E08E60" w14:textId="40A7C6EA" w:rsidR="00C27F8E" w:rsidRPr="00B60E90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</w:tbl>
    <w:p w14:paraId="06EA96DA" w14:textId="63C7F1C3" w:rsidR="00617CFE" w:rsidRDefault="00617CFE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>
        <w:rPr>
          <w:rFonts w:ascii="Angsana New" w:eastAsia="MS Mincho" w:hAnsi="Angsana New"/>
          <w:spacing w:val="-4"/>
          <w:sz w:val="30"/>
          <w:szCs w:val="30"/>
        </w:rPr>
        <w:br w:type="page"/>
      </w: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170"/>
        <w:gridCol w:w="180"/>
        <w:gridCol w:w="1161"/>
        <w:gridCol w:w="180"/>
        <w:gridCol w:w="1170"/>
      </w:tblGrid>
      <w:tr w:rsidR="0056144C" w:rsidRPr="00FA2792" w14:paraId="13CA8D71" w14:textId="77777777" w:rsidTr="005E45D9">
        <w:trPr>
          <w:tblHeader/>
        </w:trPr>
        <w:tc>
          <w:tcPr>
            <w:tcW w:w="4140" w:type="dxa"/>
            <w:vAlign w:val="bottom"/>
          </w:tcPr>
          <w:p w14:paraId="288107E0" w14:textId="7ADA2F32" w:rsidR="0056144C" w:rsidRPr="0056144C" w:rsidRDefault="0056144C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430" w:type="dxa"/>
            <w:gridSpan w:val="3"/>
          </w:tcPr>
          <w:p w14:paraId="7917E880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53F6552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0C1EC725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44C" w:rsidRPr="00FA2792" w14:paraId="5F9ABEC4" w14:textId="77777777" w:rsidTr="005E45D9">
        <w:trPr>
          <w:tblHeader/>
        </w:trPr>
        <w:tc>
          <w:tcPr>
            <w:tcW w:w="4140" w:type="dxa"/>
            <w:vAlign w:val="bottom"/>
          </w:tcPr>
          <w:p w14:paraId="5CA0E7F7" w14:textId="7E4A502E" w:rsidR="0056144C" w:rsidRPr="0056144C" w:rsidRDefault="0056144C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5614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14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EFC640" w14:textId="4A141B52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953EB8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93FEE6" w14:textId="3B96505E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0A6802B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E8FB775" w14:textId="46679888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7DC211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8AF9B8" w14:textId="034C5BAF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46E4A" w:rsidRPr="00FA2792" w14:paraId="6AD75D87" w14:textId="77777777" w:rsidTr="005E45D9">
        <w:trPr>
          <w:tblHeader/>
        </w:trPr>
        <w:tc>
          <w:tcPr>
            <w:tcW w:w="4140" w:type="dxa"/>
            <w:vAlign w:val="bottom"/>
          </w:tcPr>
          <w:p w14:paraId="4E954483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  <w:tcBorders>
              <w:left w:val="nil"/>
              <w:right w:val="nil"/>
            </w:tcBorders>
          </w:tcPr>
          <w:p w14:paraId="4F72313A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6E4A" w:rsidRPr="00FA2792" w14:paraId="52F052C9" w14:textId="77777777" w:rsidTr="005E45D9">
        <w:tc>
          <w:tcPr>
            <w:tcW w:w="4140" w:type="dxa"/>
            <w:vAlign w:val="bottom"/>
          </w:tcPr>
          <w:p w14:paraId="632BED9D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479DB1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795A3C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87557D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E75DE7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00A1C75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F272CF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2B372B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1B9" w:rsidRPr="00FA2792" w14:paraId="6AB21093" w14:textId="77777777" w:rsidTr="00E851D9">
        <w:tc>
          <w:tcPr>
            <w:tcW w:w="4140" w:type="dxa"/>
            <w:vAlign w:val="bottom"/>
          </w:tcPr>
          <w:p w14:paraId="4489CB78" w14:textId="7827721F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1B9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4F89CA" w14:textId="08FCE883" w:rsidR="00E371B9" w:rsidRPr="00FA2792" w:rsidRDefault="007B4651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7660A5D" w14:textId="77777777" w:rsidR="00E371B9" w:rsidRPr="004E0E1F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84E8D" w14:textId="36BD16DA" w:rsidR="00E371B9" w:rsidRPr="00F97EA7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DA5CFB" w14:textId="77777777" w:rsidR="00E371B9" w:rsidRPr="004E0E1F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B2DB012" w14:textId="3BF3860F" w:rsidR="00E371B9" w:rsidRPr="00E371B9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371B9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2C886CB" w14:textId="77777777" w:rsidR="00E371B9" w:rsidRPr="004E0E1F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E7F515" w14:textId="0F226BA9" w:rsidR="00E371B9" w:rsidRPr="00F97EA7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71B9" w:rsidRPr="00FA2792" w14:paraId="420814F8" w14:textId="77777777" w:rsidTr="00E851D9">
        <w:tc>
          <w:tcPr>
            <w:tcW w:w="4140" w:type="dxa"/>
            <w:vAlign w:val="bottom"/>
          </w:tcPr>
          <w:p w14:paraId="68A4C93A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C8989B" w14:textId="18E643C3" w:rsidR="00E371B9" w:rsidRPr="00FA2792" w:rsidRDefault="00475C41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E932050" w14:textId="77777777" w:rsidR="00E371B9" w:rsidRPr="004E0E1F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D4B8B22" w14:textId="0E96ABE4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6256ABE" w14:textId="77777777" w:rsidR="00E371B9" w:rsidRPr="004E0E1F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47D0199" w14:textId="649A3116" w:rsidR="00E371B9" w:rsidRPr="00E371B9" w:rsidRDefault="00475C41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AB306C1" w14:textId="77777777" w:rsidR="00E371B9" w:rsidRPr="004E0E1F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116C81E" w14:textId="339D3ECB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43A76" w:rsidRPr="00C27F8E" w14:paraId="7EC61FC7" w14:textId="77777777" w:rsidTr="005E45D9">
        <w:tc>
          <w:tcPr>
            <w:tcW w:w="4140" w:type="dxa"/>
            <w:vAlign w:val="bottom"/>
          </w:tcPr>
          <w:p w14:paraId="4A8BB2CC" w14:textId="5FCFF710" w:rsidR="00043A76" w:rsidRPr="00E371B9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olor w:val="000000"/>
                <w:sz w:val="20"/>
                <w:szCs w:val="20"/>
                <w:cs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5709BC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21D5207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9E0C391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BB502A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2FF47D4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673716D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D31B2B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3A76" w:rsidRPr="00FA2792" w14:paraId="3326B2F9" w14:textId="77777777" w:rsidTr="005E45D9">
        <w:tc>
          <w:tcPr>
            <w:tcW w:w="4140" w:type="dxa"/>
            <w:vAlign w:val="bottom"/>
          </w:tcPr>
          <w:p w14:paraId="11BE095C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79CFD6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6270E2C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578820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0DFACF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35BA01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D19FB89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8D37470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A76" w:rsidRPr="00FA2792" w14:paraId="69E1D7D2" w14:textId="77777777" w:rsidTr="005E45D9">
        <w:tc>
          <w:tcPr>
            <w:tcW w:w="4140" w:type="dxa"/>
            <w:vAlign w:val="bottom"/>
          </w:tcPr>
          <w:p w14:paraId="6EACBC77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C72267" w14:textId="701B624F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</w:t>
            </w:r>
            <w:r w:rsidR="00E371B9" w:rsidRPr="00E371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641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97FCF51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4120AD" w14:textId="29438374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0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80" w:type="dxa"/>
            <w:vAlign w:val="bottom"/>
          </w:tcPr>
          <w:p w14:paraId="188F8D47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62B9D28" w14:textId="5B73CA84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2,641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238E27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55E93F" w14:textId="56DC8850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0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043A76" w:rsidRPr="00FA2792" w14:paraId="5EB316C8" w14:textId="77777777" w:rsidTr="005E45D9">
        <w:tc>
          <w:tcPr>
            <w:tcW w:w="4140" w:type="dxa"/>
            <w:vAlign w:val="bottom"/>
          </w:tcPr>
          <w:p w14:paraId="18218D80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3E24CA" w14:textId="70FA7118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D16498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B107CD6" w14:textId="69BA7A9B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80" w:type="dxa"/>
            <w:vAlign w:val="bottom"/>
          </w:tcPr>
          <w:p w14:paraId="42921D0C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A712036" w14:textId="6188186A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0EDA310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79588F0" w14:textId="1F204EBD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043A76" w:rsidRPr="00FA2792" w14:paraId="19AA4FD5" w14:textId="77777777" w:rsidTr="005E45D9">
        <w:tc>
          <w:tcPr>
            <w:tcW w:w="4140" w:type="dxa"/>
            <w:vAlign w:val="bottom"/>
          </w:tcPr>
          <w:p w14:paraId="177DEE52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2C7656" w14:textId="390A3D80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5C4A413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3D736C9" w14:textId="0D86AD95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725D743D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6414359" w14:textId="3D1D94DE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0C15220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785038" w14:textId="0D8288DD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43A76" w:rsidRPr="00FA2792" w14:paraId="65868C31" w14:textId="77777777" w:rsidTr="005E45D9">
        <w:tc>
          <w:tcPr>
            <w:tcW w:w="4140" w:type="dxa"/>
            <w:vAlign w:val="bottom"/>
          </w:tcPr>
          <w:p w14:paraId="35C56FE7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62BC5E" w14:textId="3656BFD6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0E15EF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058E56" w14:textId="4CC564CB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vAlign w:val="bottom"/>
          </w:tcPr>
          <w:p w14:paraId="7D325A32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FBB322B" w14:textId="00CE8A48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B8054CB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41B9ED" w14:textId="3863AEE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043A76" w:rsidRPr="00FA2792" w14:paraId="32DE1E07" w14:textId="77777777" w:rsidTr="005E45D9">
        <w:tc>
          <w:tcPr>
            <w:tcW w:w="4140" w:type="dxa"/>
            <w:vAlign w:val="bottom"/>
          </w:tcPr>
          <w:p w14:paraId="75BD1E7F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47E126" w14:textId="519CBE47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795681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C7FD5F" w14:textId="066FBB13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  <w:vAlign w:val="bottom"/>
          </w:tcPr>
          <w:p w14:paraId="7850015F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0518DE0" w14:textId="0F59B336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43BCA7A9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78DDB4" w14:textId="357B6C48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043A76" w:rsidRPr="00C27F8E" w14:paraId="1481B664" w14:textId="77777777" w:rsidTr="005E45D9">
        <w:tc>
          <w:tcPr>
            <w:tcW w:w="4140" w:type="dxa"/>
            <w:vAlign w:val="bottom"/>
          </w:tcPr>
          <w:p w14:paraId="2B61382F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B5387E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2451650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F75BB0D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95C035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5FBA3F8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1CE3E75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3ECE6B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3A76" w:rsidRPr="00FA2792" w14:paraId="5DD5D2CE" w14:textId="77777777" w:rsidTr="005E45D9">
        <w:tc>
          <w:tcPr>
            <w:tcW w:w="4140" w:type="dxa"/>
            <w:vAlign w:val="bottom"/>
          </w:tcPr>
          <w:p w14:paraId="4F3ED3CC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501F2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4C850D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D340D8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6B8366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299CAD3C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AAE8DB7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7FAB28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1B9" w:rsidRPr="00FA2792" w14:paraId="79E47E37" w14:textId="77777777" w:rsidTr="005E45D9">
        <w:tc>
          <w:tcPr>
            <w:tcW w:w="4140" w:type="dxa"/>
            <w:vAlign w:val="bottom"/>
          </w:tcPr>
          <w:p w14:paraId="6F05084B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C0ED2" w14:textId="616A190F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2716594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52D00F" w14:textId="4BEAE596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049B81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ACE655A" w14:textId="4BA97820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B12FE17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AAB4BC" w14:textId="231288AB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0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E371B9" w:rsidRPr="00FA2792" w14:paraId="268747CC" w14:textId="77777777" w:rsidTr="005E45D9">
        <w:tc>
          <w:tcPr>
            <w:tcW w:w="4140" w:type="dxa"/>
            <w:vAlign w:val="bottom"/>
          </w:tcPr>
          <w:p w14:paraId="504D0843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42CD87" w14:textId="3E502E10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BD3900E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E4A4506" w14:textId="16C3611B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46CC26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112A6E5" w14:textId="5A90EE72" w:rsidR="00E371B9" w:rsidRPr="00FA2792" w:rsidRDefault="007B4651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39977E8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99DB85" w14:textId="5A7BB58D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E371B9" w:rsidRPr="00FA2792" w14:paraId="1A8B377F" w14:textId="77777777" w:rsidTr="005E45D9">
        <w:tc>
          <w:tcPr>
            <w:tcW w:w="4140" w:type="dxa"/>
            <w:vAlign w:val="bottom"/>
          </w:tcPr>
          <w:p w14:paraId="2EDA25B7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E5B7B3" w14:textId="2503FEF2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4C4F5D0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1717B6" w14:textId="6B237BD3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F58838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177A3CA" w14:textId="1D67A780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5D32EE2" w14:textId="77777777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BA7E46" w14:textId="6F204450" w:rsidR="00E371B9" w:rsidRPr="00FA2792" w:rsidRDefault="00E371B9" w:rsidP="00E3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604</w:t>
            </w:r>
          </w:p>
        </w:tc>
      </w:tr>
      <w:tr w:rsidR="00043A76" w:rsidRPr="00C27F8E" w14:paraId="6F020B8E" w14:textId="77777777" w:rsidTr="005E45D9">
        <w:tc>
          <w:tcPr>
            <w:tcW w:w="4140" w:type="dxa"/>
            <w:vAlign w:val="bottom"/>
          </w:tcPr>
          <w:p w14:paraId="69DCC48C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6D1EA7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63DC6CE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00BA62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FB0A83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ACEECF4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F650A4F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3EFC" w14:textId="77777777" w:rsidR="00043A76" w:rsidRPr="00C27F8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3A76" w:rsidRPr="00FA2792" w14:paraId="350EFD78" w14:textId="77777777" w:rsidTr="005E45D9">
        <w:tc>
          <w:tcPr>
            <w:tcW w:w="4140" w:type="dxa"/>
            <w:vAlign w:val="bottom"/>
          </w:tcPr>
          <w:p w14:paraId="7962A726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B365EC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9F828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92062D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03B8B3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1D18864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6A243D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FD360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43A76" w:rsidRPr="00FA2792" w14:paraId="5223801E" w14:textId="77777777" w:rsidTr="005E45D9">
        <w:tc>
          <w:tcPr>
            <w:tcW w:w="4140" w:type="dxa"/>
            <w:vAlign w:val="bottom"/>
          </w:tcPr>
          <w:p w14:paraId="1B1EA449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914723" w14:textId="7EF5E599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770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62A92F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015502" w14:textId="38D8A731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E0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80" w:type="dxa"/>
          </w:tcPr>
          <w:p w14:paraId="0726E002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6C5BA1" w14:textId="06FF6FF0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770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042473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F73E73" w14:textId="0C07A034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043A76" w:rsidRPr="00FA2792" w14:paraId="1A19DE39" w14:textId="77777777" w:rsidTr="005E45D9">
        <w:tc>
          <w:tcPr>
            <w:tcW w:w="4140" w:type="dxa"/>
            <w:vAlign w:val="bottom"/>
          </w:tcPr>
          <w:p w14:paraId="36F6DD89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9D940E" w14:textId="04F415E7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45BB46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2E2C46" w14:textId="1FE228D9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2765239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E1421FD" w14:textId="432A41DB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8CC97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7D8310" w14:textId="7148D7B4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043A76" w:rsidRPr="00FA2792" w14:paraId="457D788B" w14:textId="77777777" w:rsidTr="005E45D9">
        <w:tc>
          <w:tcPr>
            <w:tcW w:w="4140" w:type="dxa"/>
            <w:vAlign w:val="bottom"/>
          </w:tcPr>
          <w:p w14:paraId="6D6EE947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F827F3" w14:textId="68DEE6B6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21897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A4760C" w14:textId="08F807FD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518AF1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54C1E8F" w14:textId="7D29AC5A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3D3A14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BE9DAD9" w14:textId="075A561D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</w:tr>
      <w:tr w:rsidR="00246E4A" w:rsidRPr="00820F08" w14:paraId="1C975679" w14:textId="77777777" w:rsidTr="005E45D9">
        <w:tc>
          <w:tcPr>
            <w:tcW w:w="4140" w:type="dxa"/>
            <w:vAlign w:val="bottom"/>
          </w:tcPr>
          <w:p w14:paraId="798651CC" w14:textId="224AC320" w:rsidR="0078034A" w:rsidRPr="00820F08" w:rsidRDefault="0078034A" w:rsidP="0078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FCEF21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6E8DBE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409A2D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47677668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7364740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58496E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05B901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46E4A" w:rsidRPr="00FA2792" w14:paraId="5F5DE294" w14:textId="77777777" w:rsidTr="005E45D9">
        <w:tc>
          <w:tcPr>
            <w:tcW w:w="4140" w:type="dxa"/>
            <w:vAlign w:val="bottom"/>
          </w:tcPr>
          <w:p w14:paraId="74DD2424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C05E28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E8FFB9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A711DA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64DA7F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11F0F2E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9637C4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E65529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43A76" w:rsidRPr="00FA2792" w14:paraId="254D135A" w14:textId="77777777" w:rsidTr="005E45D9">
        <w:tc>
          <w:tcPr>
            <w:tcW w:w="4140" w:type="dxa"/>
            <w:vAlign w:val="bottom"/>
          </w:tcPr>
          <w:p w14:paraId="2FCA3C0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6EBB53" w14:textId="72CEB5BB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6</w:t>
            </w:r>
            <w:r w:rsidR="00E371B9" w:rsidRPr="00E371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749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1561F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5C935B" w14:textId="3E6DED8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8,618</w:t>
            </w:r>
          </w:p>
        </w:tc>
        <w:tc>
          <w:tcPr>
            <w:tcW w:w="180" w:type="dxa"/>
          </w:tcPr>
          <w:p w14:paraId="248DD43D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013FB41" w14:textId="55090488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6,749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9AD750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42E4B7" w14:textId="33A1C01A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97EA7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  <w:r w:rsidRPr="004E0E1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  <w:lang w:eastAsia="zh-CN"/>
              </w:rPr>
              <w:t>545</w:t>
            </w:r>
          </w:p>
        </w:tc>
      </w:tr>
      <w:tr w:rsidR="00043A76" w:rsidRPr="00FA2792" w14:paraId="46919680" w14:textId="77777777" w:rsidTr="005E45D9">
        <w:tc>
          <w:tcPr>
            <w:tcW w:w="4140" w:type="dxa"/>
            <w:vAlign w:val="bottom"/>
          </w:tcPr>
          <w:p w14:paraId="18EC397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66496D" w14:textId="15BBE8AC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1BAC59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AF8C53" w14:textId="5E170CE9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80" w:type="dxa"/>
          </w:tcPr>
          <w:p w14:paraId="6DA73C9E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3CD6BE4" w14:textId="1E9B8047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B0D249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8006CC" w14:textId="1F3E9C9A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814</w:t>
            </w:r>
          </w:p>
        </w:tc>
      </w:tr>
      <w:tr w:rsidR="00043A76" w:rsidRPr="00FA2792" w14:paraId="42177480" w14:textId="77777777" w:rsidTr="005E45D9">
        <w:tc>
          <w:tcPr>
            <w:tcW w:w="4140" w:type="dxa"/>
            <w:vAlign w:val="bottom"/>
          </w:tcPr>
          <w:p w14:paraId="5A4796E6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รายได้อื่น</w:t>
            </w:r>
            <w:r w:rsidRPr="00FA279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74CCB3" w14:textId="27190AC2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DDAC05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1D101D" w14:textId="6CF8AA86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2FFE945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A4F9DF" w14:textId="289EB402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12B8F3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4E336B" w14:textId="6E760B53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43A76" w:rsidRPr="00FF4F81" w14:paraId="65E6DE5E" w14:textId="77777777" w:rsidTr="005E45D9">
        <w:tc>
          <w:tcPr>
            <w:tcW w:w="4140" w:type="dxa"/>
            <w:vAlign w:val="bottom"/>
          </w:tcPr>
          <w:p w14:paraId="18DD2A2B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A77B06" w14:textId="06BE8793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27995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32FB6B" w14:textId="57720A4D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E41D1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53D3121" w14:textId="6B6C8099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92B228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C962FA" w14:textId="4B7319AC" w:rsidR="00043A76" w:rsidRPr="00FF4F81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A76" w:rsidRPr="00FA2792" w14:paraId="515A2A8A" w14:textId="77777777" w:rsidTr="005E45D9">
        <w:tc>
          <w:tcPr>
            <w:tcW w:w="4140" w:type="dxa"/>
            <w:vAlign w:val="bottom"/>
          </w:tcPr>
          <w:p w14:paraId="64EDBC46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5CBA80" w14:textId="4F31DD50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6B77A5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D9E927" w14:textId="60837B4B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</w:tcPr>
          <w:p w14:paraId="4ED272E1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A8E095C" w14:textId="3CF46257" w:rsidR="00043A76" w:rsidRPr="00FA2792" w:rsidRDefault="00E371B9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0A16A4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13741C" w14:textId="1008B619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043A76" w:rsidRPr="00FA2792" w14:paraId="775D3F95" w14:textId="77777777" w:rsidTr="005E45D9">
        <w:tc>
          <w:tcPr>
            <w:tcW w:w="4140" w:type="dxa"/>
            <w:vAlign w:val="bottom"/>
          </w:tcPr>
          <w:p w14:paraId="0B1EDE35" w14:textId="02735248" w:rsidR="00043A76" w:rsidRPr="007C754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C754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ค่าใช้จ่ายที่รวมเข้าเป็นต้นทุนของ</w:t>
            </w:r>
            <w:r w:rsidRPr="007C754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F4436" w14:textId="454B0EB4" w:rsidR="00043A76" w:rsidRPr="00FA2792" w:rsidRDefault="0075568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28A4DC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494C36" w14:textId="2916342F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28FD879D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1485D44" w14:textId="478F6C0C" w:rsidR="00043A76" w:rsidRPr="00FA2792" w:rsidRDefault="0075568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2EBB43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D2F712" w14:textId="3033F003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043A76" w:rsidRPr="00820F08" w14:paraId="10CB0F72" w14:textId="77777777" w:rsidTr="005E45D9">
        <w:tc>
          <w:tcPr>
            <w:tcW w:w="4140" w:type="dxa"/>
            <w:vAlign w:val="bottom"/>
          </w:tcPr>
          <w:p w14:paraId="4F5D335C" w14:textId="77777777" w:rsidR="00043A76" w:rsidRPr="003415A7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88308E" w14:textId="77777777" w:rsidR="00043A76" w:rsidRPr="003415A7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BB9327" w14:textId="77777777" w:rsidR="00043A76" w:rsidRPr="00820F08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08F14B" w14:textId="77777777" w:rsidR="00043A76" w:rsidRPr="003415A7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11DB7F1" w14:textId="77777777" w:rsidR="00043A76" w:rsidRPr="00820F08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C266F65" w14:textId="77777777" w:rsidR="00043A76" w:rsidRPr="003415A7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8C3D2C" w14:textId="77777777" w:rsidR="00043A76" w:rsidRPr="00820F08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13A5C3" w14:textId="77777777" w:rsidR="00043A76" w:rsidRPr="003415A7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43A76" w:rsidRPr="00FA2792" w14:paraId="1234D748" w14:textId="77777777" w:rsidTr="005E45D9">
        <w:tc>
          <w:tcPr>
            <w:tcW w:w="4140" w:type="dxa"/>
            <w:vAlign w:val="bottom"/>
          </w:tcPr>
          <w:p w14:paraId="591C4794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C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2D754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3B6DD4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F166B0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FD2D68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FC39C7D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57399C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49D31E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A76" w:rsidRPr="00FA2792" w14:paraId="46131B3E" w14:textId="77777777" w:rsidTr="005E45D9">
        <w:tc>
          <w:tcPr>
            <w:tcW w:w="4140" w:type="dxa"/>
            <w:vAlign w:val="bottom"/>
          </w:tcPr>
          <w:p w14:paraId="10338D2C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B8450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CFB4CC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57D7BD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C6180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C353E4B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3B870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E75777" w14:textId="77777777" w:rsidR="00043A76" w:rsidRPr="00273DB4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C44" w:rsidRPr="00FA2792" w14:paraId="099B3B5F" w14:textId="77777777" w:rsidTr="000F634F">
        <w:tc>
          <w:tcPr>
            <w:tcW w:w="4140" w:type="dxa"/>
            <w:vAlign w:val="bottom"/>
          </w:tcPr>
          <w:p w14:paraId="6608E289" w14:textId="72029345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73D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E79E86" w14:textId="47AD6CC5" w:rsidR="006E1C44" w:rsidRPr="00755686" w:rsidRDefault="007B4651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B96514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678769" w14:textId="5787B104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80" w:type="dxa"/>
          </w:tcPr>
          <w:p w14:paraId="56C28423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F540701" w14:textId="5CADC751" w:rsidR="006E1C44" w:rsidRPr="006E1C4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E1C44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9DBED4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AEA276" w14:textId="254DD5C9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6E1C44" w:rsidRPr="00FA2792" w14:paraId="567D38DD" w14:textId="77777777" w:rsidTr="0001580A">
        <w:tc>
          <w:tcPr>
            <w:tcW w:w="4140" w:type="dxa"/>
            <w:vAlign w:val="bottom"/>
          </w:tcPr>
          <w:p w14:paraId="1E1CCC7C" w14:textId="7FBC108A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73D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3DB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DD73A8" w14:textId="52B37A09" w:rsidR="006E1C44" w:rsidRPr="00755686" w:rsidRDefault="007B4651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AAE03B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168F600" w14:textId="65B69E3C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2B22B2E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282F3AA3" w14:textId="11C445B8" w:rsidR="006E1C44" w:rsidRPr="006E1C4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E1C44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E93829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1C5889" w14:textId="057004AD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E1C44" w:rsidRPr="00FA2792" w14:paraId="0873C63C" w14:textId="77777777" w:rsidTr="0001580A">
        <w:tc>
          <w:tcPr>
            <w:tcW w:w="4140" w:type="dxa"/>
            <w:vAlign w:val="bottom"/>
          </w:tcPr>
          <w:p w14:paraId="393FDD22" w14:textId="42AB2D50" w:rsidR="006E1C44" w:rsidRPr="000F634F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3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33CC4" w14:textId="40157F70" w:rsidR="006E1C44" w:rsidRPr="00755686" w:rsidRDefault="007B4651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0F0CC3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5B59" w14:textId="41C6FF39" w:rsidR="006E1C44" w:rsidRPr="000F634F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80" w:type="dxa"/>
          </w:tcPr>
          <w:p w14:paraId="5FE23C3F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E31B4" w14:textId="31B36EC6" w:rsidR="006E1C44" w:rsidRPr="006E1C4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E1C44">
              <w:rPr>
                <w:rFonts w:asciiTheme="majorBidi" w:hAnsi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3580AF" w14:textId="77777777" w:rsidR="006E1C44" w:rsidRPr="00273DB4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69F8E" w14:textId="27FF235E" w:rsidR="006E1C44" w:rsidRPr="000F634F" w:rsidRDefault="006E1C44" w:rsidP="006E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</w:tbl>
    <w:p w14:paraId="6E6875FA" w14:textId="6FAA6A06" w:rsidR="0056144C" w:rsidRDefault="0056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60"/>
        <w:gridCol w:w="180"/>
        <w:gridCol w:w="1169"/>
      </w:tblGrid>
      <w:tr w:rsidR="0056144C" w:rsidRPr="00FA2792" w14:paraId="6014AC9E" w14:textId="77777777" w:rsidTr="00FD6518">
        <w:trPr>
          <w:tblHeader/>
        </w:trPr>
        <w:tc>
          <w:tcPr>
            <w:tcW w:w="4138" w:type="dxa"/>
          </w:tcPr>
          <w:p w14:paraId="0E2D0ABF" w14:textId="07D0B2EC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19" w:type="dxa"/>
            <w:gridSpan w:val="3"/>
          </w:tcPr>
          <w:p w14:paraId="71020CD6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6B36A92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9" w:type="dxa"/>
            <w:gridSpan w:val="3"/>
          </w:tcPr>
          <w:p w14:paraId="5C0C548E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44C" w:rsidRPr="00FA2792" w14:paraId="45E02105" w14:textId="77777777" w:rsidTr="00FD6518">
        <w:trPr>
          <w:tblHeader/>
        </w:trPr>
        <w:tc>
          <w:tcPr>
            <w:tcW w:w="4138" w:type="dxa"/>
          </w:tcPr>
          <w:p w14:paraId="142F0BDB" w14:textId="3DD89399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BE69DF5" w14:textId="3B1A9E26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46B233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2EFB1B" w14:textId="30C8E9B2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D643DEF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49A8CEDE" w14:textId="2C2A5053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14FAB4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BE2C658" w14:textId="60D597F3" w:rsidR="0056144C" w:rsidRPr="00FA2792" w:rsidRDefault="00043A76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144C" w:rsidRPr="00FA2792" w14:paraId="24FE840F" w14:textId="77777777" w:rsidTr="00FD6518">
        <w:trPr>
          <w:tblHeader/>
        </w:trPr>
        <w:tc>
          <w:tcPr>
            <w:tcW w:w="4138" w:type="dxa"/>
          </w:tcPr>
          <w:p w14:paraId="425F8AD1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8" w:type="dxa"/>
            <w:gridSpan w:val="7"/>
            <w:tcBorders>
              <w:left w:val="nil"/>
              <w:right w:val="nil"/>
            </w:tcBorders>
          </w:tcPr>
          <w:p w14:paraId="665D5122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44C" w:rsidRPr="0056144C" w14:paraId="7C2F409B" w14:textId="77777777" w:rsidTr="00FD6518">
        <w:tc>
          <w:tcPr>
            <w:tcW w:w="4138" w:type="dxa"/>
          </w:tcPr>
          <w:p w14:paraId="531CECD8" w14:textId="517CAC3C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7B6F98E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908351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0AA640" w14:textId="77777777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98A756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02587007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CE7F3B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DF3C73D" w14:textId="77777777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43914" w:rsidRPr="00FA2792" w14:paraId="77D0DA46" w14:textId="77777777" w:rsidTr="00FD6518">
        <w:tc>
          <w:tcPr>
            <w:tcW w:w="4138" w:type="dxa"/>
          </w:tcPr>
          <w:p w14:paraId="40465799" w14:textId="386A5FDE" w:rsidR="00B43914" w:rsidRPr="00FA2792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914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59B6471" w14:textId="65A80684" w:rsidR="00B43914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9376B" w14:textId="77777777" w:rsidR="00B43914" w:rsidRPr="00FA2792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7FBAB9" w14:textId="118D4BC6" w:rsidR="00B43914" w:rsidRPr="00F97EA7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2AFD2F" w14:textId="77777777" w:rsidR="00B43914" w:rsidRPr="00FA2792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F3FD3D5" w14:textId="2DE050EC" w:rsidR="00B43914" w:rsidRPr="00FA2792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AE7CEC" w14:textId="77777777" w:rsidR="00B43914" w:rsidRPr="00FA2792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6FB7554" w14:textId="74A09CD4" w:rsidR="00B43914" w:rsidRPr="00F97EA7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A76" w:rsidRPr="00FA2792" w14:paraId="44F03B75" w14:textId="77777777" w:rsidTr="00FD6518">
        <w:tc>
          <w:tcPr>
            <w:tcW w:w="4138" w:type="dxa"/>
          </w:tcPr>
          <w:p w14:paraId="3BCE6528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80B8A44" w14:textId="25DD0956" w:rsidR="00043A76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C451A1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7C824E" w14:textId="5FB7E763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</w:tcPr>
          <w:p w14:paraId="069FA4B5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357E7A56" w14:textId="4389DF3E" w:rsidR="00043A76" w:rsidRPr="00FA2792" w:rsidRDefault="00B43914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281320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C72A352" w14:textId="1544390C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617CFE" w:rsidRPr="00FA2792" w14:paraId="7EC8E784" w14:textId="77777777" w:rsidTr="00FD6518">
        <w:tc>
          <w:tcPr>
            <w:tcW w:w="4138" w:type="dxa"/>
          </w:tcPr>
          <w:p w14:paraId="4F25D9F6" w14:textId="70B6754F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A277FC4" w14:textId="4B98F73A" w:rsidR="00617CFE" w:rsidRPr="00FA2792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5D7465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4719A4" w14:textId="621890DF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</w:tcPr>
          <w:p w14:paraId="06AF5EFB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10DB71B8" w14:textId="737900AA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64B9A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FAF2FC7" w14:textId="28C47680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617CFE" w:rsidRPr="00FA2792" w14:paraId="6387E566" w14:textId="77777777" w:rsidTr="0072640A">
        <w:tc>
          <w:tcPr>
            <w:tcW w:w="4138" w:type="dxa"/>
          </w:tcPr>
          <w:p w14:paraId="7C66A777" w14:textId="4957C24F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09336B75" w14:textId="3D6E89E1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AE1849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E66582" w14:textId="732BD5CE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80" w:type="dxa"/>
          </w:tcPr>
          <w:p w14:paraId="22D126E3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4CCD9347" w14:textId="2FC10875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97E935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2FDA44A3" w14:textId="6CA9175E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617CFE" w:rsidRPr="00FA2792" w14:paraId="03F2A807" w14:textId="77777777" w:rsidTr="0072640A">
        <w:tc>
          <w:tcPr>
            <w:tcW w:w="4138" w:type="dxa"/>
          </w:tcPr>
          <w:p w14:paraId="6F785F21" w14:textId="48B41E49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7E67676" w14:textId="6F5D47C9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5B8846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587C590" w14:textId="251014E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54B300E0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723569DD" w14:textId="6B16F76A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2B30FC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202E407" w14:textId="0DE8FFA6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617CFE" w:rsidRPr="00FA2792" w14:paraId="06A8D60E" w14:textId="77777777" w:rsidTr="0072640A">
        <w:tc>
          <w:tcPr>
            <w:tcW w:w="4138" w:type="dxa"/>
          </w:tcPr>
          <w:p w14:paraId="0F24D2F6" w14:textId="3B5539A9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12BDE69C" w14:textId="27149256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44ADD7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7CDC94D" w14:textId="120686B3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B071A8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6804F5F9" w14:textId="4C1BE01E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15D3749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101EBF98" w14:textId="785ECCA0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7CFE" w:rsidRPr="00FA2792" w14:paraId="56C6D7B6" w14:textId="77777777" w:rsidTr="0072640A">
        <w:tc>
          <w:tcPr>
            <w:tcW w:w="4138" w:type="dxa"/>
          </w:tcPr>
          <w:p w14:paraId="16289488" w14:textId="24F105D2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6D6C9" w14:textId="37B643A8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FAAB65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E1B62" w14:textId="67B062F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12BD4257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6BEE1" w14:textId="271ADD3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F564D9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AD1FF" w14:textId="7DD0FD5B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</w:tr>
      <w:tr w:rsidR="00617CFE" w:rsidRPr="00FA2792" w14:paraId="44CBF9A4" w14:textId="77777777" w:rsidTr="0072640A">
        <w:tc>
          <w:tcPr>
            <w:tcW w:w="4138" w:type="dxa"/>
          </w:tcPr>
          <w:p w14:paraId="254E442D" w14:textId="55949028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469A2AC5" w14:textId="3F6B315D" w:rsidR="00617CFE" w:rsidRPr="000F634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6798CA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85D5353" w14:textId="0E5186AB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527E1B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6ABC9B50" w14:textId="68A80557" w:rsidR="00617CFE" w:rsidRPr="000F634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9F2D2B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5594B40B" w14:textId="10E1D5CA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CFE" w:rsidRPr="00FD6518" w14:paraId="687F12A9" w14:textId="77777777" w:rsidTr="0072640A">
        <w:tc>
          <w:tcPr>
            <w:tcW w:w="4138" w:type="dxa"/>
          </w:tcPr>
          <w:p w14:paraId="6034D4C7" w14:textId="42D37189" w:rsidR="00617CFE" w:rsidRPr="00FD6518" w:rsidRDefault="00617CFE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5D3CC14" w14:textId="77777777" w:rsidR="00617CFE" w:rsidRPr="00FD6518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4909CA" w14:textId="77777777" w:rsidR="00617CFE" w:rsidRPr="00FD6518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093AC9" w14:textId="77777777" w:rsidR="00617CFE" w:rsidRPr="00FD6518" w:rsidRDefault="00617CFE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2117E5" w14:textId="77777777" w:rsidR="00617CFE" w:rsidRPr="00FD6518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5B9E9517" w14:textId="77777777" w:rsidR="00617CFE" w:rsidRPr="00FD6518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CA7895" w14:textId="77777777" w:rsidR="00617CFE" w:rsidRPr="00FD6518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B80D52F" w14:textId="77777777" w:rsidR="00617CFE" w:rsidRPr="00FD6518" w:rsidRDefault="00617CFE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CFE" w:rsidRPr="0056144C" w14:paraId="32CF7FB5" w14:textId="77777777" w:rsidTr="00FD6518">
        <w:tc>
          <w:tcPr>
            <w:tcW w:w="4138" w:type="dxa"/>
          </w:tcPr>
          <w:p w14:paraId="6DFBCC23" w14:textId="4D2C3C0F" w:rsidR="00617CFE" w:rsidRPr="0056144C" w:rsidRDefault="00617CFE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FD34662" w14:textId="3508DCF9" w:rsidR="00617CFE" w:rsidRPr="0056144C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401E8E" w14:textId="77777777" w:rsidR="00617CFE" w:rsidRPr="0056144C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E0F84B" w14:textId="301207E9" w:rsidR="00617CFE" w:rsidRPr="0056144C" w:rsidRDefault="00617CFE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7EA20C64" w14:textId="77777777" w:rsidR="00617CFE" w:rsidRPr="0056144C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9C24C8B" w14:textId="3EC64C1D" w:rsidR="00617CFE" w:rsidRPr="0056144C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FF3FD9" w14:textId="77777777" w:rsidR="00617CFE" w:rsidRPr="0056144C" w:rsidRDefault="00617CFE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4412905" w14:textId="5862BF8A" w:rsidR="00617CFE" w:rsidRPr="0056144C" w:rsidRDefault="00617CFE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7CFE" w:rsidRPr="00FA2792" w14:paraId="0E5957F9" w14:textId="77777777" w:rsidTr="0072640A">
        <w:tc>
          <w:tcPr>
            <w:tcW w:w="4138" w:type="dxa"/>
          </w:tcPr>
          <w:p w14:paraId="2E79AF8B" w14:textId="3CEF8FE6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0D503E1E" w14:textId="65A0D802" w:rsidR="00617CFE" w:rsidRPr="00B43914" w:rsidRDefault="00617CFE" w:rsidP="00B4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6BB779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16A8E19" w14:textId="1AFA910A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FDA3990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11DF131F" w14:textId="69D5D2D4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ED3C84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69376CE4" w14:textId="3E5838FF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7CFE" w:rsidRPr="00FA2792" w14:paraId="18B9B7F9" w14:textId="77777777" w:rsidTr="0072640A">
        <w:tc>
          <w:tcPr>
            <w:tcW w:w="4138" w:type="dxa"/>
          </w:tcPr>
          <w:p w14:paraId="1490A993" w14:textId="6CBF0C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CC63623" w14:textId="6902358F" w:rsidR="00617CFE" w:rsidRPr="00FA2792" w:rsidRDefault="00617CFE" w:rsidP="00B4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178600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07C8B10" w14:textId="2C6CFA6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4EFAF38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7A21B8FA" w14:textId="7E47FED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C25384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C0AE32C" w14:textId="01C558B9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17CFE" w:rsidRPr="00FA2792" w14:paraId="70475D1A" w14:textId="77777777" w:rsidTr="0072640A">
        <w:tc>
          <w:tcPr>
            <w:tcW w:w="4138" w:type="dxa"/>
          </w:tcPr>
          <w:p w14:paraId="27D38CA5" w14:textId="377D771A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B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79C770D4" w14:textId="66DBC413" w:rsidR="00617CFE" w:rsidRPr="00FA2792" w:rsidRDefault="00617CFE" w:rsidP="00B4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405B84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03C361" w14:textId="073B62A4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6B0D6C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43EEB004" w14:textId="239C2212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E363BE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4C764524" w14:textId="52FB59CB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7CFE" w:rsidRPr="00FA2792" w14:paraId="430D9018" w14:textId="77777777" w:rsidTr="0072640A">
        <w:tc>
          <w:tcPr>
            <w:tcW w:w="4138" w:type="dxa"/>
          </w:tcPr>
          <w:p w14:paraId="7CCBA547" w14:textId="089116DA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0984B" w14:textId="79A6AE2B" w:rsidR="00617CFE" w:rsidRPr="00FA2792" w:rsidRDefault="00617CFE" w:rsidP="00B4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2F46B1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7DF26" w14:textId="36C4AD81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5F88F64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1E053" w14:textId="0504E83B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278054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30ED9" w14:textId="49B887D0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617CFE" w:rsidRPr="00FA2792" w14:paraId="5E5C025E" w14:textId="77777777" w:rsidTr="0072640A">
        <w:tc>
          <w:tcPr>
            <w:tcW w:w="4138" w:type="dxa"/>
          </w:tcPr>
          <w:p w14:paraId="7A5DCCE5" w14:textId="473F0922" w:rsidR="00617CFE" w:rsidRPr="000B1B0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7B8A67C5" w14:textId="584E3DA2" w:rsidR="00617CFE" w:rsidRPr="00B43914" w:rsidRDefault="00617CFE" w:rsidP="00B4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BF711" w14:textId="77777777" w:rsidR="00617CFE" w:rsidRPr="00B43914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101FC73" w14:textId="4C9F595A" w:rsidR="00617CFE" w:rsidRPr="00B43914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EA73C" w14:textId="77777777" w:rsidR="00617CFE" w:rsidRPr="00B43914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02A29260" w14:textId="1833A1F2" w:rsidR="00617CFE" w:rsidRPr="00B43914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D61DBB" w14:textId="77777777" w:rsidR="00617CFE" w:rsidRPr="00B43914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7E3F52E4" w14:textId="0FD88900" w:rsidR="00617CFE" w:rsidRPr="00B43914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EC1F51" w14:paraId="5606224C" w14:textId="77777777" w:rsidTr="0072640A">
        <w:tc>
          <w:tcPr>
            <w:tcW w:w="4138" w:type="dxa"/>
          </w:tcPr>
          <w:p w14:paraId="24EE5568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64F3545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B84A4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DC429F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FF4ACB1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89207D2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42F781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351DDF23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617CFE" w:rsidRPr="00EC1F51" w14:paraId="765F78B5" w14:textId="77777777" w:rsidTr="0072640A">
        <w:tc>
          <w:tcPr>
            <w:tcW w:w="4138" w:type="dxa"/>
          </w:tcPr>
          <w:p w14:paraId="012AF233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79A3BA2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E9D08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0AFF6B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3BF57899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53205F6C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F983E9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4E4634AC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617CFE" w:rsidRPr="00EC1F51" w14:paraId="76B580F6" w14:textId="77777777" w:rsidTr="0072640A">
        <w:tc>
          <w:tcPr>
            <w:tcW w:w="4138" w:type="dxa"/>
          </w:tcPr>
          <w:p w14:paraId="19C6ADE6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60A11D0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5A60C7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3FBB30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8FCF4E3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B4B50C6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366B17E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5B40876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617CFE" w:rsidRPr="00EC1F51" w14:paraId="49E80A5D" w14:textId="77777777" w:rsidTr="0072640A">
        <w:tc>
          <w:tcPr>
            <w:tcW w:w="4138" w:type="dxa"/>
          </w:tcPr>
          <w:p w14:paraId="444FA0E7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3DDC87DF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555A91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803D5F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3BF5767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E88E7DA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338372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4465998" w14:textId="77777777" w:rsidR="00617CFE" w:rsidRPr="00F024FF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617CFE" w:rsidRPr="00FA2792" w14:paraId="076B4A68" w14:textId="77777777" w:rsidTr="00FD6518">
        <w:tc>
          <w:tcPr>
            <w:tcW w:w="4138" w:type="dxa"/>
          </w:tcPr>
          <w:p w14:paraId="16833DA4" w14:textId="010C6E71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43E077FF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84D0D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60B646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3D915D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EFE993D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49AE0D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DA6E9FB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A2792" w14:paraId="0A325C25" w14:textId="77777777" w:rsidTr="0072640A">
        <w:tc>
          <w:tcPr>
            <w:tcW w:w="4138" w:type="dxa"/>
            <w:vAlign w:val="center"/>
          </w:tcPr>
          <w:p w14:paraId="036A329A" w14:textId="69BBC950" w:rsidR="00617CFE" w:rsidRPr="0056144C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1C240115" w14:textId="4A164EEA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2C4A52E1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3A5A49D2" w14:textId="45C2D111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center"/>
          </w:tcPr>
          <w:p w14:paraId="34CECD17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7C9EAFFD" w14:textId="6EFFE444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6ED2656F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188A3C27" w14:textId="430F467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17CFE" w:rsidRPr="00FA2792" w14:paraId="5280AF5F" w14:textId="77777777" w:rsidTr="0072640A">
        <w:tc>
          <w:tcPr>
            <w:tcW w:w="4138" w:type="dxa"/>
          </w:tcPr>
          <w:p w14:paraId="5A04A96D" w14:textId="49712CED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7FE494E2" w14:textId="2AC1314F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309D94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1A4429" w14:textId="450F03D0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15B58315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6F727A38" w14:textId="5C9D8541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C79C06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25B95864" w14:textId="18D3F57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617CFE" w:rsidRPr="00FA2792" w14:paraId="6EA44047" w14:textId="77777777" w:rsidTr="0072640A">
        <w:tc>
          <w:tcPr>
            <w:tcW w:w="4138" w:type="dxa"/>
          </w:tcPr>
          <w:p w14:paraId="2DD4AE73" w14:textId="632940EE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52A92" w14:textId="38BCD8C1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AF171B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62826" w14:textId="7371275E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80" w:type="dxa"/>
          </w:tcPr>
          <w:p w14:paraId="260EFC45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09AF7" w14:textId="4BD27164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75BC89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EC68F" w14:textId="101930EF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  <w:tr w:rsidR="00617CFE" w:rsidRPr="00FA2792" w14:paraId="59BE3840" w14:textId="77777777" w:rsidTr="0072640A">
        <w:tc>
          <w:tcPr>
            <w:tcW w:w="4138" w:type="dxa"/>
          </w:tcPr>
          <w:p w14:paraId="07BDB4CA" w14:textId="3176FF04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13CD7105" w14:textId="3D220D2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7589CC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7344284" w14:textId="5E5F5CB2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8BD96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3DBDF23E" w14:textId="0B73F61A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030AB1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7EBDFDCA" w14:textId="7AB50A53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EC1F51" w14:paraId="198090DF" w14:textId="77777777" w:rsidTr="0072640A">
        <w:tc>
          <w:tcPr>
            <w:tcW w:w="4138" w:type="dxa"/>
          </w:tcPr>
          <w:p w14:paraId="7180D17A" w14:textId="0E5A0BEA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5F13A8A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5FBED6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28F793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34AEA875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B815344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642B7A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CE49DA4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</w:tr>
      <w:tr w:rsidR="00617CFE" w:rsidRPr="00FA2792" w14:paraId="701C45FF" w14:textId="77777777" w:rsidTr="00FD6518">
        <w:tc>
          <w:tcPr>
            <w:tcW w:w="4138" w:type="dxa"/>
          </w:tcPr>
          <w:p w14:paraId="0A767C0A" w14:textId="76AA91F6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E814D6B" w14:textId="78926319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83EE25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53C70C" w14:textId="6A51C372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12080DC0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5A0431ED" w14:textId="0873D5ED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FC2D42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E6126D9" w14:textId="1B04622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617CFE" w:rsidRPr="00FA2792" w14:paraId="1DDD4885" w14:textId="77777777" w:rsidTr="0072640A">
        <w:tc>
          <w:tcPr>
            <w:tcW w:w="4138" w:type="dxa"/>
          </w:tcPr>
          <w:p w14:paraId="07B62886" w14:textId="46906B99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723D4AE8" w14:textId="239E9CAC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6FA942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BD0FEF" w14:textId="27AD084D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1174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2191E31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18A7F387" w14:textId="6DB430CB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363E95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020BE859" w14:textId="66276692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617CFE" w:rsidRPr="00FA2792" w14:paraId="4FFCA2DD" w14:textId="77777777" w:rsidTr="0072640A">
        <w:tc>
          <w:tcPr>
            <w:tcW w:w="4138" w:type="dxa"/>
          </w:tcPr>
          <w:p w14:paraId="473C8331" w14:textId="070C2A3A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1CCE8" w14:textId="4AD257D6" w:rsidR="00617CFE" w:rsidRPr="00FA2792" w:rsidRDefault="007B4651" w:rsidP="0059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9EE5E1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5BD7B" w14:textId="4F7339E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80" w:type="dxa"/>
          </w:tcPr>
          <w:p w14:paraId="5BA3023B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976AA" w14:textId="176A374C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6A1A71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55438" w14:textId="729D20DD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617CFE" w:rsidRPr="00FA2792" w14:paraId="0168D135" w14:textId="77777777" w:rsidTr="0072640A">
        <w:tc>
          <w:tcPr>
            <w:tcW w:w="4138" w:type="dxa"/>
          </w:tcPr>
          <w:p w14:paraId="2A00CCCF" w14:textId="1102A98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7BBDE77B" w14:textId="2E2F2744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66420F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1011456" w14:textId="62023983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760DBF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18FA1E73" w14:textId="0A654051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6ECEE2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0C039B48" w14:textId="6961223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EC1F51" w14:paraId="339A7851" w14:textId="77777777" w:rsidTr="0072640A">
        <w:tc>
          <w:tcPr>
            <w:tcW w:w="4138" w:type="dxa"/>
          </w:tcPr>
          <w:p w14:paraId="7322819C" w14:textId="4E6A7A10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DD32CF2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6FE959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57E654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82C0D0B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3CFD2162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F683E4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D2EB31E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617CFE" w:rsidRPr="00FA2792" w14:paraId="4462228C" w14:textId="77777777" w:rsidTr="0072640A">
        <w:tc>
          <w:tcPr>
            <w:tcW w:w="4138" w:type="dxa"/>
          </w:tcPr>
          <w:p w14:paraId="0F4B3E65" w14:textId="655F74BA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54A554C0" w14:textId="773C7F87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B11C18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68FB675" w14:textId="256343B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2579C5D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56169146" w14:textId="6EE5605B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CFFD14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582CA927" w14:textId="2DB756BF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7CFE" w:rsidRPr="00FA2792" w14:paraId="3E3EB4FA" w14:textId="77777777" w:rsidTr="0072640A">
        <w:tc>
          <w:tcPr>
            <w:tcW w:w="4138" w:type="dxa"/>
          </w:tcPr>
          <w:p w14:paraId="37CFF897" w14:textId="06F52721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085CF" w14:textId="6DE0C1D9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9A1E95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3FF70" w14:textId="38C02C0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4BB4634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0FC8C" w14:textId="6A4DBE6F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6587E3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AE136" w14:textId="368AFDB6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617CFE" w:rsidRPr="00FA2792" w14:paraId="45CB49D7" w14:textId="77777777" w:rsidTr="0072640A">
        <w:tc>
          <w:tcPr>
            <w:tcW w:w="4138" w:type="dxa"/>
          </w:tcPr>
          <w:p w14:paraId="6E56781B" w14:textId="0D340942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064A848B" w14:textId="2053F029" w:rsidR="00617CFE" w:rsidRPr="00FB552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CB8F27" w14:textId="77777777" w:rsidR="00617CFE" w:rsidRPr="00FB552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33FB005" w14:textId="4F311DCD" w:rsidR="00617CFE" w:rsidRPr="00FB552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09C8A" w14:textId="77777777" w:rsidR="00617CFE" w:rsidRPr="00FB552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3892231D" w14:textId="2A511133" w:rsidR="00617CFE" w:rsidRPr="00FB552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59E63A" w14:textId="77777777" w:rsidR="00617CFE" w:rsidRPr="00FB552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68E21EFA" w14:textId="030D8F33" w:rsidR="00617CFE" w:rsidRPr="00FB552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D6518" w14:paraId="4729DA35" w14:textId="77777777" w:rsidTr="0072640A">
        <w:tc>
          <w:tcPr>
            <w:tcW w:w="4138" w:type="dxa"/>
          </w:tcPr>
          <w:p w14:paraId="3A3B3773" w14:textId="77777777" w:rsidR="00617CFE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5ED2E52E" w14:textId="0CCAF8CC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BAF04E7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5C0109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A09E6C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4EA5B25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DB75FFA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E9C2DF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8E5E90A" w14:textId="77777777" w:rsidR="00617CFE" w:rsidRPr="00F024FF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617CFE" w:rsidRPr="00FA2792" w14:paraId="5C8376C5" w14:textId="77777777" w:rsidTr="0072640A">
        <w:tc>
          <w:tcPr>
            <w:tcW w:w="4138" w:type="dxa"/>
          </w:tcPr>
          <w:p w14:paraId="52B47810" w14:textId="50662DFE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706EED3A" w14:textId="4A928BDE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6A8FCE17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29E24AA8" w14:textId="3145189A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0" w:type="dxa"/>
            <w:vAlign w:val="center"/>
          </w:tcPr>
          <w:p w14:paraId="6956E3FF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4575AD17" w14:textId="442E0B2A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4E7E2412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583AA2C6" w14:textId="621992D5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617CFE" w:rsidRPr="00FA2792" w14:paraId="0A6DEE01" w14:textId="77777777" w:rsidTr="0072640A">
        <w:tc>
          <w:tcPr>
            <w:tcW w:w="4138" w:type="dxa"/>
          </w:tcPr>
          <w:p w14:paraId="0B16F5FE" w14:textId="791A7379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E7DB02" w14:textId="7D942A05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7BC98502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00A126" w14:textId="6379892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1C331FB9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54CBDA" w14:textId="49486991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001D6DA0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033752" w14:textId="1B59DEB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17CFE" w:rsidRPr="00FA2792" w14:paraId="556435BE" w14:textId="77777777" w:rsidTr="0072640A">
        <w:tc>
          <w:tcPr>
            <w:tcW w:w="4138" w:type="dxa"/>
          </w:tcPr>
          <w:p w14:paraId="3478D41D" w14:textId="00B7D5E8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6E35ED" w14:textId="6C77C294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1179353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7BA2E7" w14:textId="71485C8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center"/>
          </w:tcPr>
          <w:p w14:paraId="32256A42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6A46DB" w14:textId="4B1B93B9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682D3A70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27D6B2" w14:textId="28CDEF29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  <w:tr w:rsidR="00617CFE" w:rsidRPr="00FA2792" w14:paraId="45621D80" w14:textId="77777777" w:rsidTr="0072640A">
        <w:tc>
          <w:tcPr>
            <w:tcW w:w="4138" w:type="dxa"/>
          </w:tcPr>
          <w:p w14:paraId="41E7B88A" w14:textId="7F5CCA3D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9F4EA9" w14:textId="25C777E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0799A302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0F2FB6" w14:textId="704FA890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DA6247E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9D2EBA3" w14:textId="3B029FBD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3BA69B57" w14:textId="77777777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A22B41" w14:textId="6EB6E036" w:rsidR="00617CFE" w:rsidRPr="0011742A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D6518" w14:paraId="2CDB5723" w14:textId="77777777" w:rsidTr="0072640A">
        <w:tc>
          <w:tcPr>
            <w:tcW w:w="4138" w:type="dxa"/>
          </w:tcPr>
          <w:p w14:paraId="29E6A7D4" w14:textId="78C46D8D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10C12E70" w14:textId="77777777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5E1F2E91" w14:textId="77777777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D4A4D23" w14:textId="77777777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67E1719" w14:textId="77777777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3E48FCC3" w14:textId="77777777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115A726" w14:textId="77777777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06BA1C46" w14:textId="77777777" w:rsidR="00617CFE" w:rsidRPr="00FD6518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CFE" w:rsidRPr="00FA2792" w14:paraId="76282326" w14:textId="77777777" w:rsidTr="00696DE2">
        <w:tc>
          <w:tcPr>
            <w:tcW w:w="4138" w:type="dxa"/>
          </w:tcPr>
          <w:p w14:paraId="5F3FF159" w14:textId="3091BF8E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331AD885" w14:textId="7F4A15D9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27F14374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DB58A83" w14:textId="40FB67E3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center"/>
          </w:tcPr>
          <w:p w14:paraId="688FA778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6A188560" w14:textId="08FE44A9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49C1AB76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25DBA3D0" w14:textId="69C9E3C6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17CFE" w:rsidRPr="00FA2792" w14:paraId="32163AE3" w14:textId="77777777" w:rsidTr="00696DE2">
        <w:tc>
          <w:tcPr>
            <w:tcW w:w="4138" w:type="dxa"/>
          </w:tcPr>
          <w:p w14:paraId="2A1A3BD6" w14:textId="44326F31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4B763DBC" w14:textId="33944D24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22B2998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1CE76CF6" w14:textId="39036F2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80" w:type="dxa"/>
            <w:vAlign w:val="center"/>
          </w:tcPr>
          <w:p w14:paraId="754BCA71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77A25047" w14:textId="11461279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28EE9E1E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6534B525" w14:textId="3BE0FE98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617CFE" w:rsidRPr="00FA2792" w14:paraId="632C3120" w14:textId="77777777" w:rsidTr="0072640A">
        <w:tc>
          <w:tcPr>
            <w:tcW w:w="4138" w:type="dxa"/>
          </w:tcPr>
          <w:p w14:paraId="7A44AF79" w14:textId="616783E1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0CB336" w14:textId="436CABC9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5A43FB01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012DC6" w14:textId="14323382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31461205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2E24DA" w14:textId="1905F1CA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4D48B3A2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203207" w14:textId="3380C2E2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7CFE" w:rsidRPr="00FA2792" w14:paraId="71A4983C" w14:textId="77777777" w:rsidTr="0072640A">
        <w:tc>
          <w:tcPr>
            <w:tcW w:w="4138" w:type="dxa"/>
          </w:tcPr>
          <w:p w14:paraId="529FF33C" w14:textId="24DCDC4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431B43" w14:textId="00E8C5DE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7279CAB4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254C6" w14:textId="6039FCB9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center"/>
          </w:tcPr>
          <w:p w14:paraId="685B13A8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0E0B2C" w14:textId="55D7442E" w:rsidR="00617CFE" w:rsidRPr="00FA2792" w:rsidRDefault="007B4651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7ACF431D" w14:textId="77777777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4EAF36" w14:textId="1767134C" w:rsidR="00617CFE" w:rsidRPr="00FA2792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BEBA044" w14:textId="73E3654A" w:rsidR="0056144C" w:rsidRDefault="0056144C" w:rsidP="0034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75B1B919" w14:textId="08CD9192" w:rsidR="00855169" w:rsidRDefault="00855169" w:rsidP="0034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15630A8" w14:textId="4A68C7A7" w:rsidR="00855169" w:rsidRDefault="00855169" w:rsidP="0034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30C03300" w14:textId="77777777" w:rsidR="00855169" w:rsidRPr="003415A7" w:rsidRDefault="00855169" w:rsidP="0034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122B287C" w14:textId="714A64D6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</w:t>
      </w:r>
    </w:p>
    <w:p w14:paraId="1CBCCDAE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2B3B45" w14:textId="43EA3D19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410F8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43A76">
        <w:rPr>
          <w:rFonts w:asciiTheme="majorBidi" w:hAnsiTheme="majorBidi" w:cstheme="majorBidi"/>
          <w:sz w:val="30"/>
          <w:szCs w:val="30"/>
        </w:rPr>
        <w:t>2566</w:t>
      </w:r>
      <w:r w:rsidRPr="00410F8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1F8D7C3E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E41684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6407E12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A0FF3" w14:textId="02FB0264" w:rsidR="00606C51" w:rsidRPr="00F007B3" w:rsidRDefault="00606C51" w:rsidP="00606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07B3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Pr="00F007B3">
        <w:rPr>
          <w:rFonts w:asciiTheme="majorBidi" w:hAnsiTheme="majorBidi" w:cstheme="majorBidi"/>
          <w:sz w:val="30"/>
          <w:szCs w:val="30"/>
        </w:rPr>
        <w:t>5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Pr="00F007B3">
        <w:rPr>
          <w:rFonts w:asciiTheme="majorBidi" w:hAnsiTheme="majorBidi" w:cstheme="majorBidi"/>
          <w:sz w:val="30"/>
          <w:szCs w:val="30"/>
        </w:rPr>
        <w:t>3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Pr="00F007B3">
        <w:rPr>
          <w:rFonts w:asciiTheme="majorBidi" w:hAnsiTheme="majorBidi" w:cstheme="majorBidi"/>
          <w:sz w:val="30"/>
          <w:szCs w:val="30"/>
        </w:rPr>
        <w:t>100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 ที่ประกาศโดยสำนักงานนโยบายและ</w:t>
      </w:r>
      <w:r w:rsidRPr="00F007B3">
        <w:rPr>
          <w:rFonts w:asciiTheme="majorBidi" w:hAnsiTheme="majorBidi" w:cstheme="majorBidi"/>
          <w:sz w:val="30"/>
          <w:szCs w:val="30"/>
        </w:rPr>
        <w:br/>
      </w:r>
      <w:r w:rsidRPr="00F007B3">
        <w:rPr>
          <w:rFonts w:asciiTheme="majorBidi" w:hAnsiTheme="majorBidi" w:cstheme="majorBidi"/>
          <w:sz w:val="30"/>
          <w:szCs w:val="30"/>
          <w:cs/>
        </w:rPr>
        <w:t>แผนพลังงานกระทรวงพลังงาน</w:t>
      </w:r>
      <w:r w:rsidRPr="00F007B3">
        <w:rPr>
          <w:rFonts w:asciiTheme="majorBidi" w:hAnsiTheme="majorBidi" w:cstheme="majorBidi"/>
          <w:sz w:val="30"/>
          <w:szCs w:val="30"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br/>
      </w:r>
      <w:r w:rsidRPr="00F007B3">
        <w:rPr>
          <w:rFonts w:asciiTheme="majorBidi" w:hAnsiTheme="majorBidi"/>
          <w:color w:val="000000"/>
          <w:sz w:val="30"/>
          <w:szCs w:val="30"/>
        </w:rPr>
        <w:t>3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 xml:space="preserve"> เดือน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 xml:space="preserve">ถึง </w:t>
      </w:r>
      <w:r w:rsidRPr="00F007B3">
        <w:rPr>
          <w:rFonts w:asciiTheme="majorBidi" w:hAnsiTheme="majorBidi"/>
          <w:color w:val="000000"/>
          <w:sz w:val="30"/>
          <w:szCs w:val="30"/>
        </w:rPr>
        <w:t>1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Pr="00F007B3">
        <w:rPr>
          <w:rFonts w:asciiTheme="majorBidi" w:hAnsiTheme="majorBidi" w:hint="cs"/>
          <w:color w:val="000000"/>
          <w:sz w:val="30"/>
          <w:szCs w:val="30"/>
          <w:cs/>
        </w:rPr>
        <w:t>ใน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>เดือน</w:t>
      </w:r>
      <w:r w:rsidRPr="00F007B3">
        <w:rPr>
          <w:rFonts w:asciiTheme="majorBidi" w:hAnsiTheme="majorBidi" w:hint="cs"/>
          <w:color w:val="000000"/>
          <w:sz w:val="30"/>
          <w:szCs w:val="30"/>
          <w:cs/>
        </w:rPr>
        <w:t xml:space="preserve">ธันวาคม </w:t>
      </w:r>
      <w:r w:rsidRPr="00F007B3">
        <w:rPr>
          <w:rFonts w:asciiTheme="majorBidi" w:hAnsiTheme="majorBidi" w:hint="cs"/>
          <w:color w:val="000000"/>
          <w:sz w:val="30"/>
          <w:szCs w:val="30"/>
        </w:rPr>
        <w:t>2566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007B3">
        <w:rPr>
          <w:rFonts w:asciiTheme="majorBidi" w:hAnsiTheme="majorBidi" w:hint="cs"/>
          <w:color w:val="000000"/>
          <w:sz w:val="30"/>
          <w:szCs w:val="30"/>
          <w:cs/>
        </w:rPr>
        <w:t xml:space="preserve">มีนาคม 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2567 </w:t>
      </w:r>
      <w:r w:rsidRPr="00F007B3">
        <w:rPr>
          <w:rFonts w:asciiTheme="majorBidi" w:hAnsiTheme="majorBidi" w:hint="cs"/>
          <w:color w:val="000000"/>
          <w:sz w:val="30"/>
          <w:szCs w:val="30"/>
          <w:cs/>
        </w:rPr>
        <w:t xml:space="preserve">พฤษภาคม 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2567 </w:t>
      </w:r>
      <w:r w:rsidR="006100AD" w:rsidRPr="00F007B3">
        <w:rPr>
          <w:rFonts w:asciiTheme="majorBidi" w:hAnsiTheme="majorBidi" w:hint="cs"/>
          <w:color w:val="000000"/>
          <w:sz w:val="30"/>
          <w:szCs w:val="30"/>
          <w:cs/>
        </w:rPr>
        <w:t>และธันวาคม</w:t>
      </w:r>
      <w:r w:rsidR="006100AD" w:rsidRPr="00F007B3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B4651" w:rsidRPr="00F007B3">
        <w:rPr>
          <w:rFonts w:asciiTheme="majorBidi" w:hAnsiTheme="majorBidi"/>
          <w:color w:val="000000"/>
          <w:sz w:val="30"/>
          <w:szCs w:val="30"/>
        </w:rPr>
        <w:t>256</w:t>
      </w:r>
      <w:r w:rsidR="007B4651" w:rsidRPr="00F007B3">
        <w:rPr>
          <w:rFonts w:asciiTheme="majorBidi" w:hAnsiTheme="majorBidi" w:hint="cs"/>
          <w:color w:val="000000"/>
          <w:sz w:val="30"/>
          <w:szCs w:val="30"/>
        </w:rPr>
        <w:t>7</w:t>
      </w:r>
      <w:r w:rsidR="006100AD" w:rsidRPr="00F007B3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>ตามลำดับ</w:t>
      </w:r>
      <w:r w:rsidRPr="00F007B3">
        <w:rPr>
          <w:rFonts w:asciiTheme="majorBidi" w:hAnsiTheme="majorBidi" w:cstheme="majorBidi"/>
          <w:sz w:val="30"/>
          <w:szCs w:val="30"/>
        </w:rPr>
        <w:t xml:space="preserve"> 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โดยสัญญาทั้งหมดสามารถต่ออายุได้จนกระทั่งฝ่ายหนึ่งฝ่ายใดบอกเลิกสัญญา </w:t>
      </w:r>
      <w:r w:rsidRPr="00F007B3">
        <w:rPr>
          <w:rFonts w:asciiTheme="majorBidi" w:hAnsiTheme="majorBidi" w:cstheme="majorBidi" w:hint="cs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264BB2CE" w14:textId="638E6B62" w:rsidR="00FB5528" w:rsidRPr="00787F6E" w:rsidRDefault="00FB5528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A1AF134" w14:textId="7BF17DA1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6A445D0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71701F2" w14:textId="2060EF28" w:rsidR="00246E4A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 กับกิจการที่เกี่ยวข้องกัน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แห่ง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โดยตามสัญญากำหนดราคาขายอ้างอิงราคารี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ไฟน์กลีเซอรีนประกาศอ้างอิงรายสัปดาห์เฉลี่ยของ </w:t>
      </w:r>
      <w:r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ICIS 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>ภูมิภาคเอเชียตะวันออกเฉียงใต้ ในรูปแบบบรรจุภัณฑ์ดรัม แบบส่งถึงท่าเรือต้นทาง</w:t>
      </w:r>
      <w:r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>โดยสัญญามีระยะเวลา</w:t>
      </w:r>
      <w:r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7EA7" w:rsidRPr="00617CFE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F97EA7" w:rsidRPr="00617CF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โดยสัญญาทั้งหมดสามารถต่ออายุได้จนกระทั่งฝ่ายหนึ่งฝ่ายใดบอกเลิกสัญญา</w:t>
      </w:r>
      <w:r w:rsidR="006100AD"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100AD" w:rsidRPr="00617CFE">
        <w:rPr>
          <w:rFonts w:asciiTheme="majorBidi" w:hAnsiTheme="majorBidi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2E787C95" w14:textId="77777777" w:rsidR="00410F85" w:rsidRPr="00EC1F51" w:rsidRDefault="00410F85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73414297" w14:textId="4341244A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</w:t>
      </w:r>
      <w:r w:rsidR="00DE286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9A49C42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B0B5E21" w14:textId="256B9629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6E26DCC5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3F06807" w14:textId="4DEDF12D" w:rsidR="00246E4A" w:rsidRPr="00410F85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บริษัทมีสัญญาซื้อขายสาธารณูปการเพื่อซื้อไอน้ำ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ไฟฟ้า และน้ำ รวม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606C51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06C51" w:rsidRPr="00F97EA7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606C51"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606C51" w:rsidRPr="00F97EA7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606C51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606C51" w:rsidRPr="00F97EA7">
        <w:rPr>
          <w:rFonts w:asciiTheme="majorBidi" w:hAnsiTheme="majorBidi" w:cstheme="majorBidi"/>
          <w:color w:val="000000"/>
          <w:sz w:val="30"/>
          <w:szCs w:val="30"/>
        </w:rPr>
        <w:t>6</w:t>
      </w:r>
    </w:p>
    <w:p w14:paraId="18D3B521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CD86BA3" w14:textId="04B94CAE" w:rsidR="00246E4A" w:rsidRPr="00410F85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20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2582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65A60BFA" w14:textId="4E3EF219" w:rsidR="00246E4A" w:rsidRDefault="00246E4A" w:rsidP="00DE28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2580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เงื่อนไขที่ระบุไว้ในสัญญา</w:t>
      </w:r>
    </w:p>
    <w:p w14:paraId="5FDA949A" w14:textId="77777777" w:rsidR="00606C51" w:rsidRPr="00F024FF" w:rsidRDefault="00606C51" w:rsidP="00DE28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21AD1EB" w14:textId="4F05A448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2580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0DBD425E" w14:textId="77777777" w:rsidR="006C475D" w:rsidRPr="00F024FF" w:rsidRDefault="006C475D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D97BDB" w14:textId="0971014D" w:rsidR="00EC49CB" w:rsidRPr="00410F85" w:rsidRDefault="00EC49CB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10F85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15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7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เดือน นับแต่วันที่ที่มีผลบังคับตามที่ระบุไว้ในสัญญา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2580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0F85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CCEB2BB" w14:textId="77777777" w:rsidR="003415A7" w:rsidRPr="00F024FF" w:rsidRDefault="003415A7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643DB8" w14:textId="00C26F0E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7CA08485" w14:textId="77777777" w:rsidR="00246E4A" w:rsidRPr="00F024FF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08E9DD" w14:textId="78FEBD56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2008D64" w14:textId="77777777" w:rsidR="00246E4A" w:rsidRPr="00F024FF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3D0174" w14:textId="6247E041" w:rsidR="00246E4A" w:rsidRPr="00617CFE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สิ้นสุดในเดือนธันวาคม </w:t>
      </w:r>
      <w:r w:rsidR="00F97EA7" w:rsidRPr="00617CF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326AFE" w:rsidRPr="00617CFE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716DADF5" w14:textId="5347A725" w:rsidR="00246E4A" w:rsidRPr="00617CFE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0AD544" w14:textId="77777777" w:rsidR="00CC5D2F" w:rsidRPr="00617CFE" w:rsidRDefault="00CC5D2F" w:rsidP="00CC5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7CFE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/>
          <w:color w:val="000000"/>
          <w:sz w:val="30"/>
          <w:szCs w:val="30"/>
        </w:rPr>
        <w:t xml:space="preserve">1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/>
          <w:color w:val="000000"/>
          <w:sz w:val="30"/>
          <w:szCs w:val="30"/>
        </w:rPr>
        <w:t xml:space="preserve">1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/>
          <w:color w:val="000000"/>
          <w:sz w:val="30"/>
          <w:szCs w:val="30"/>
        </w:rPr>
        <w:t xml:space="preserve">1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617C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D0CB1F3" w14:textId="22E414A4" w:rsidR="00CC5D2F" w:rsidRPr="00617CFE" w:rsidRDefault="00CC5D2F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8399" w14:textId="03F6AB57" w:rsidR="00CC5D2F" w:rsidRDefault="00CC5D2F" w:rsidP="00CC5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</w:rPr>
      </w:pP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โดยสัญญาบริการด้านงานสำนักงานจะมีผลสิ้นสุดในเดือนธันวาคม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และสัญญารับบริการการทดสอบคุณภาพผลิตภัณฑ์และด้านต่างๆ จะมีผลสิ้นสุดในเดือนธันวาคม</w:t>
      </w:r>
      <w:r w:rsidRPr="00617CF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17CFE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326AFE" w:rsidRPr="00617CFE">
        <w:rPr>
          <w:rFonts w:ascii="Angsana New" w:hAnsi="Angsana New"/>
          <w:color w:val="000000"/>
          <w:spacing w:val="-4"/>
          <w:sz w:val="30"/>
          <w:szCs w:val="30"/>
        </w:rPr>
        <w:t xml:space="preserve">7 </w:t>
      </w:r>
      <w:r w:rsidR="00326AFE" w:rsidRPr="00617CFE">
        <w:rPr>
          <w:rFonts w:ascii="Angsana New" w:hAnsi="Angsana New" w:hint="cs"/>
          <w:color w:val="000000"/>
          <w:spacing w:val="-4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3C417773" w14:textId="77777777" w:rsidR="00CC5D2F" w:rsidRPr="004D47F2" w:rsidRDefault="00CC5D2F" w:rsidP="00CC5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30"/>
          <w:szCs w:val="30"/>
          <w:cs/>
        </w:rPr>
      </w:pPr>
    </w:p>
    <w:p w14:paraId="20AFC109" w14:textId="77777777" w:rsidR="00855169" w:rsidRPr="004D47F2" w:rsidRDefault="00855169" w:rsidP="00855169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Pr="004D47F2">
        <w:rPr>
          <w:rFonts w:ascii="Angsana New" w:hAnsi="Angsana New"/>
          <w:color w:val="000000"/>
          <w:sz w:val="30"/>
          <w:szCs w:val="30"/>
          <w:cs/>
        </w:rPr>
        <w:br/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4D47F2">
        <w:rPr>
          <w:rFonts w:ascii="Angsana New" w:hAnsi="Angsana New"/>
          <w:color w:val="000000"/>
          <w:sz w:val="30"/>
          <w:szCs w:val="30"/>
        </w:rPr>
        <w:t>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Pr="004D47F2">
        <w:rPr>
          <w:rFonts w:ascii="Angsana New" w:hAnsi="Angsana New"/>
          <w:color w:val="000000"/>
          <w:sz w:val="30"/>
          <w:szCs w:val="30"/>
        </w:rPr>
        <w:t>2567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444FD2B" w14:textId="77777777" w:rsidR="001E2306" w:rsidRPr="00410F85" w:rsidRDefault="001E2306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47F062" w14:textId="523509E9" w:rsidR="001E2306" w:rsidRPr="00410F85" w:rsidRDefault="001E2306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855169" w:rsidRPr="00F97EA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55169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855169"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4A513C"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E9A2F13" w14:textId="77777777" w:rsidR="00FD6518" w:rsidRPr="00410F85" w:rsidRDefault="00FD6518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E1F090" w14:textId="1F114E73" w:rsidR="00246E4A" w:rsidRPr="00410F85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 และจะมี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>ผลสิ้นสุดในเดือน</w:t>
      </w:r>
      <w:r w:rsidR="006922FC" w:rsidRPr="00617C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F97EA7" w:rsidRPr="00617CF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93E97" w:rsidRPr="00617CFE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="00617CFE"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 2568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93E97" w:rsidRPr="00617C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และมีนาคม </w:t>
      </w:r>
      <w:r w:rsidR="00F97EA7" w:rsidRPr="00617CFE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17CFE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326AFE" w:rsidRPr="00617CFE">
        <w:rPr>
          <w:rFonts w:asciiTheme="majorBidi" w:hAnsiTheme="majorBidi" w:cstheme="majorBidi"/>
          <w:sz w:val="30"/>
          <w:szCs w:val="30"/>
        </w:rPr>
        <w:t xml:space="preserve"> </w:t>
      </w:r>
      <w:r w:rsidR="00326AFE" w:rsidRPr="00617CFE">
        <w:rPr>
          <w:rFonts w:asciiTheme="majorBidi" w:hAnsiTheme="majorBidi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7DD68400" w14:textId="59842778" w:rsidR="00246E4A" w:rsidRPr="00410F85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92DCFA" w14:textId="5B9B2F25" w:rsidR="00246E4A" w:rsidRPr="003415A7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โดยสัญญามีระยะเวลา </w:t>
      </w:r>
      <w:r w:rsidR="00F97EA7" w:rsidRPr="00993E97">
        <w:rPr>
          <w:rFonts w:asciiTheme="majorBidi" w:hAnsiTheme="majorBidi" w:cstheme="majorBidi"/>
          <w:color w:val="000000"/>
          <w:spacing w:val="-4"/>
          <w:sz w:val="30"/>
          <w:szCs w:val="30"/>
        </w:rPr>
        <w:t>3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นับแต่วันที่ที่มีผลบังคับตามที่ระบุไว้ในแต่ละสัญญา และจะมีผลสิ้นสุดในเดือนมกราคม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23428BC" w14:textId="77777777" w:rsidR="00246E4A" w:rsidRPr="003415A7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0B5378" w14:textId="521A7617" w:rsidR="00246E4A" w:rsidRPr="003415A7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อุปกรณ์ระบบน้ำดับเพลิง และการดูแลรักษาอุปกรณ์ระบบน้ำดับเพลิงภายในโรงงานแห่งที่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eastAsia="Yu Mincho" w:hAnsiTheme="majorBidi" w:cstheme="majorBidi"/>
          <w:color w:val="000000"/>
          <w:sz w:val="30"/>
          <w:szCs w:val="30"/>
          <w:cs/>
          <w:lang w:eastAsia="ja-JP"/>
        </w:rPr>
        <w:t>โดย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สัญญามีระยะเวลา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ปี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นับแต่วันที่ที่มีผลบังคับตามที่ระบุไว้ในแต่ละสัญญา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2577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D962C45" w14:textId="75FB5D61" w:rsidR="00855169" w:rsidRDefault="00855169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9633F8" w14:textId="77777777" w:rsidR="00246E4A" w:rsidRPr="003415A7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35483D0" w14:textId="77777777" w:rsidR="00246E4A" w:rsidRPr="003415A7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6A7811" w14:textId="66DBCC79" w:rsidR="00612965" w:rsidRPr="003415A7" w:rsidRDefault="00612965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15A7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17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30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3415A7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2579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3415A7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20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1D2473FF" w14:textId="5B909715" w:rsidR="00855169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บริษัทมีสัญญาเช่าพื้นที่และบริการสำนักงานกับกิจการที่เกี่ยวข้องกัน </w:t>
      </w:r>
      <w:r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>
        <w:rPr>
          <w:rFonts w:ascii="Angsana New" w:hAnsi="Angsana New"/>
          <w:color w:val="000000"/>
          <w:sz w:val="30"/>
          <w:szCs w:val="30"/>
        </w:rPr>
        <w:t xml:space="preserve"> 2 </w:t>
      </w:r>
      <w:r>
        <w:rPr>
          <w:rFonts w:ascii="Angsana New" w:hAnsi="Angsana New" w:hint="cs"/>
          <w:color w:val="000000"/>
          <w:sz w:val="30"/>
          <w:szCs w:val="30"/>
          <w:cs/>
        </w:rPr>
        <w:t>ปี และ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</w:rPr>
        <w:t>3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616564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656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9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ตามลำดับ โดยมีอัตราค่าเช่าและค่าบริการ และเงื่อนไข</w:t>
      </w:r>
      <w:r w:rsidRPr="00616564">
        <w:rPr>
          <w:rFonts w:ascii="Angsana New" w:hAnsi="Angsana New"/>
          <w:color w:val="000000"/>
          <w:sz w:val="30"/>
          <w:szCs w:val="30"/>
          <w:cs/>
        </w:rPr>
        <w:br/>
        <w:t>ข้อผูกพันเป็นไปตามที่กำหนดในสัญญา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76ACC01" w14:textId="5F1B0A05" w:rsidR="00855169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E8944B" w14:textId="77777777" w:rsidR="00855169" w:rsidRPr="00187EC4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87EC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สัญญาเงินกู้ยืมและสัญญาเงินให้กู้ยืม</w:t>
      </w:r>
    </w:p>
    <w:p w14:paraId="258DFD1B" w14:textId="77777777" w:rsidR="00855169" w:rsidRPr="00187EC4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333B206" w14:textId="392BD2A9" w:rsidR="00855169" w:rsidRPr="00897BE6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7EC4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บริษัทมีสัญญาเงินกู้ยืมและเงินให้กู้ยืมระยะสั้น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ชนิดไม่ผูกพันและไม่มีหลักประกันกับบริษัทใหญ่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เป็นวงเงินกู้ยืมและวงเงินให้กู้ยืมจำนวน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3900">
        <w:rPr>
          <w:rFonts w:ascii="Angsana New" w:hAnsi="Angsana New" w:hint="cs"/>
          <w:color w:val="000000"/>
          <w:sz w:val="30"/>
          <w:szCs w:val="30"/>
        </w:rPr>
        <w:t>1</w:t>
      </w:r>
      <w:r w:rsidRPr="00187EC4">
        <w:rPr>
          <w:rFonts w:ascii="Angsana New" w:hAnsi="Angsana New"/>
          <w:color w:val="000000"/>
          <w:sz w:val="30"/>
          <w:szCs w:val="30"/>
        </w:rPr>
        <w:t>,</w:t>
      </w:r>
      <w:r w:rsidRPr="002A3900">
        <w:rPr>
          <w:rFonts w:ascii="Angsana New" w:hAnsi="Angsana New" w:hint="cs"/>
          <w:color w:val="000000"/>
          <w:sz w:val="30"/>
          <w:szCs w:val="30"/>
        </w:rPr>
        <w:t>000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3900">
        <w:rPr>
          <w:rFonts w:ascii="Angsana New" w:hAnsi="Angsana New" w:hint="cs"/>
          <w:color w:val="000000"/>
          <w:sz w:val="30"/>
          <w:szCs w:val="30"/>
        </w:rPr>
        <w:t>250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3900">
        <w:rPr>
          <w:rFonts w:ascii="Angsana New" w:hAnsi="Angsana New" w:hint="cs"/>
          <w:color w:val="000000"/>
          <w:sz w:val="30"/>
          <w:szCs w:val="30"/>
        </w:rPr>
        <w:t>1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และจะมีผลสิ้นสุดในเดือนพฤษภาคม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3900">
        <w:rPr>
          <w:rFonts w:ascii="Angsana New" w:hAnsi="Angsana New"/>
          <w:color w:val="000000"/>
          <w:sz w:val="30"/>
          <w:szCs w:val="30"/>
        </w:rPr>
        <w:t>256</w:t>
      </w:r>
      <w:r w:rsidRPr="002A3900">
        <w:rPr>
          <w:rFonts w:ascii="Angsana New" w:hAnsi="Angsana New" w:hint="cs"/>
          <w:color w:val="000000"/>
          <w:sz w:val="30"/>
          <w:szCs w:val="30"/>
        </w:rPr>
        <w:t>7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/>
          <w:color w:val="000000"/>
          <w:sz w:val="30"/>
          <w:szCs w:val="30"/>
        </w:rPr>
        <w:t>BIBOR</w:t>
      </w:r>
      <w:r w:rsidRPr="002A39E5">
        <w:rPr>
          <w:rFonts w:ascii="Angsana New" w:hAnsi="Angsana New"/>
          <w:color w:val="000000"/>
          <w:sz w:val="30"/>
          <w:szCs w:val="30"/>
        </w:rPr>
        <w:t xml:space="preserve"> </w:t>
      </w:r>
      <w:r w:rsidR="00DD43C4">
        <w:rPr>
          <w:rFonts w:ascii="Angsana New" w:hAnsi="Angsana New" w:hint="cs"/>
          <w:color w:val="000000"/>
          <w:sz w:val="30"/>
          <w:szCs w:val="30"/>
          <w:cs/>
        </w:rPr>
        <w:t>ปัจจุบันยังไม่มีการเบิถอนเงินกู้ยืมและเงินให้กู้ยืมดังกล่าว</w:t>
      </w:r>
    </w:p>
    <w:p w14:paraId="52461950" w14:textId="4E7D3A09" w:rsidR="00993E97" w:rsidRPr="009F1DBB" w:rsidRDefault="0099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02594F8" w14:textId="65F3BA7C" w:rsidR="001D208F" w:rsidRPr="009F1DBB" w:rsidRDefault="001D208F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9F1DBB">
        <w:rPr>
          <w:b/>
          <w:bCs/>
          <w:cs/>
        </w:rPr>
        <w:t>ลูกหนี้การค้า</w:t>
      </w:r>
      <w:r w:rsidR="008A419B" w:rsidRPr="009F1DBB">
        <w:rPr>
          <w:b/>
          <w:bCs/>
        </w:rPr>
        <w:t xml:space="preserve"> </w:t>
      </w:r>
    </w:p>
    <w:p w14:paraId="6CD0D412" w14:textId="77777777" w:rsidR="001D208F" w:rsidRPr="00410F85" w:rsidRDefault="001D208F" w:rsidP="001D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1D208F" w:rsidRPr="005B4056" w14:paraId="069BD5FE" w14:textId="77777777" w:rsidTr="000154ED">
        <w:trPr>
          <w:tblHeader/>
        </w:trPr>
        <w:tc>
          <w:tcPr>
            <w:tcW w:w="2880" w:type="dxa"/>
          </w:tcPr>
          <w:p w14:paraId="2264989F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83FDCC3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1504E5E1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7F3B5B0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5B8E0FAE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3FC7208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6AF855B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D208F" w:rsidRPr="005B4056" w14:paraId="7F267313" w14:textId="77777777" w:rsidTr="000154ED">
        <w:trPr>
          <w:tblHeader/>
        </w:trPr>
        <w:tc>
          <w:tcPr>
            <w:tcW w:w="2880" w:type="dxa"/>
          </w:tcPr>
          <w:p w14:paraId="6F6AE5BE" w14:textId="25E13959" w:rsidR="001D208F" w:rsidRPr="005B4056" w:rsidRDefault="000154ED" w:rsidP="0001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1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1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1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dxa"/>
          </w:tcPr>
          <w:p w14:paraId="72FCA7C0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1BC6928" w14:textId="77777777" w:rsidR="001D208F" w:rsidRPr="005043D0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141B1FD7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FA13BB1" w14:textId="7CCEA453" w:rsidR="001D208F" w:rsidRPr="00160F26" w:rsidRDefault="00043A7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7BE52C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1383CF" w14:textId="5B7B112F" w:rsidR="001D208F" w:rsidRPr="00160F26" w:rsidRDefault="00043A7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2B43FDE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02ECCF" w14:textId="79BC0903" w:rsidR="001D208F" w:rsidRPr="00160F26" w:rsidRDefault="00043A7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438DC7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A2D733" w14:textId="1DE0048F" w:rsidR="001D208F" w:rsidRPr="00160F26" w:rsidRDefault="00043A7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D208F" w:rsidRPr="005B4056" w14:paraId="4954F423" w14:textId="77777777" w:rsidTr="000154ED">
        <w:trPr>
          <w:tblHeader/>
        </w:trPr>
        <w:tc>
          <w:tcPr>
            <w:tcW w:w="2880" w:type="dxa"/>
          </w:tcPr>
          <w:p w14:paraId="01199EE9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EF1FFA0" w14:textId="77777777" w:rsidR="001D208F" w:rsidRPr="007D3307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4E872B2" w14:textId="77777777" w:rsidR="001D208F" w:rsidRPr="007D3307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5484E63D" w14:textId="77777777" w:rsidR="001D208F" w:rsidRPr="007D3307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09818842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3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3A76" w:rsidRPr="005B4056" w14:paraId="26A5F5EC" w14:textId="77777777" w:rsidTr="00043A76">
        <w:tc>
          <w:tcPr>
            <w:tcW w:w="2880" w:type="dxa"/>
          </w:tcPr>
          <w:p w14:paraId="5B26CA57" w14:textId="77777777" w:rsidR="00043A76" w:rsidRPr="005B4056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7A2D4D75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7018A40" w14:textId="52941CCD" w:rsidR="00043A76" w:rsidRPr="005043D0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7EA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" w:type="dxa"/>
          </w:tcPr>
          <w:p w14:paraId="51217FC2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D2F0C66" w14:textId="5B96E60A" w:rsidR="00043A76" w:rsidRPr="00AA1075" w:rsidRDefault="007B4651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FB4D24" w14:textId="77777777" w:rsidR="00043A76" w:rsidRPr="00AA1075" w:rsidRDefault="00043A76" w:rsidP="00043A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3CB3EBD" w14:textId="4CE70B68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47329846" w14:textId="77777777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08976F" w14:textId="75300B3A" w:rsidR="00043A76" w:rsidRPr="00AA1075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A66DA5" w14:textId="77777777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91134" w14:textId="3F056F15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043A76" w:rsidRPr="005B4056" w14:paraId="560D0FB3" w14:textId="77777777" w:rsidTr="00043A76">
        <w:tc>
          <w:tcPr>
            <w:tcW w:w="2880" w:type="dxa"/>
          </w:tcPr>
          <w:p w14:paraId="47D8264A" w14:textId="77777777" w:rsidR="00043A76" w:rsidRPr="005B4056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" w:type="dxa"/>
          </w:tcPr>
          <w:p w14:paraId="4A41D0A1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9ED91F8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A05BD00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9305DAD" w14:textId="27B0A3B2" w:rsidR="00043A76" w:rsidRPr="00AA1075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  <w:cs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8683EC" w14:textId="77777777" w:rsidR="00043A76" w:rsidRPr="00AA1075" w:rsidRDefault="00043A76" w:rsidP="00043A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67FD8EB" w14:textId="572EB349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80" w:type="dxa"/>
          </w:tcPr>
          <w:p w14:paraId="41B15D4D" w14:textId="77777777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C553A13" w14:textId="664004CD" w:rsidR="00043A76" w:rsidRPr="00AA1075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A1C257" w14:textId="77777777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4A982D5" w14:textId="1BCF3BFF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043A76" w:rsidRPr="005B4056" w14:paraId="07158DDB" w14:textId="77777777" w:rsidTr="00043A76">
        <w:tc>
          <w:tcPr>
            <w:tcW w:w="2880" w:type="dxa"/>
          </w:tcPr>
          <w:p w14:paraId="4E203C90" w14:textId="77777777" w:rsidR="00043A76" w:rsidRPr="005B4056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5C047CA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C8EE44D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0D94899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AC2DB56" w14:textId="6D38303E" w:rsidR="00043A76" w:rsidRPr="0027058F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657691" w14:textId="77777777" w:rsidR="00043A76" w:rsidRPr="0027058F" w:rsidRDefault="00043A76" w:rsidP="00043A7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826A1F" w14:textId="76D1597A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792E121B" w14:textId="77777777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77996E8" w14:textId="72B30088" w:rsidR="00043A76" w:rsidRPr="0027058F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9F414A" w14:textId="77777777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E9862DE" w14:textId="676A9E5B" w:rsidR="00043A76" w:rsidRPr="0027058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</w:tr>
      <w:tr w:rsidR="00043A76" w:rsidRPr="005B4056" w14:paraId="2047D032" w14:textId="77777777" w:rsidTr="00043A76">
        <w:tc>
          <w:tcPr>
            <w:tcW w:w="2880" w:type="dxa"/>
          </w:tcPr>
          <w:p w14:paraId="60EFCEAB" w14:textId="77777777" w:rsidR="00043A76" w:rsidRPr="005B4056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6AD8543B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243AAC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0EB86DD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A1B6D6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EFEE9B" w14:textId="77777777" w:rsidR="00043A76" w:rsidRPr="00AA1075" w:rsidRDefault="00043A76" w:rsidP="00043A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3A1995C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852B39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D80A84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183781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1629A0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3A76" w:rsidRPr="005B4056" w14:paraId="12E1B008" w14:textId="77777777" w:rsidTr="00043A76">
        <w:tc>
          <w:tcPr>
            <w:tcW w:w="2880" w:type="dxa"/>
          </w:tcPr>
          <w:p w14:paraId="7E0AC54F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7E405BE9" w14:textId="77777777" w:rsidR="00043A7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12EF5C" w14:textId="77777777" w:rsidR="00043A7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F755DB0" w14:textId="77777777" w:rsidR="00043A7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497E46D" w14:textId="1F9FBDF3" w:rsidR="00043A76" w:rsidRPr="00AA1075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233259" w14:textId="77777777" w:rsidR="00043A76" w:rsidRPr="00AA1075" w:rsidRDefault="00043A76" w:rsidP="00043A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B4F207B" w14:textId="59649975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9DBF3D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FBE6C9D" w14:textId="4E46DDD5" w:rsidR="00043A76" w:rsidRPr="00AA1075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99AA0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8DD2EE" w14:textId="319D34AC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3A76" w:rsidRPr="005B4056" w14:paraId="105742AB" w14:textId="77777777" w:rsidTr="00043A76">
        <w:tc>
          <w:tcPr>
            <w:tcW w:w="2880" w:type="dxa"/>
          </w:tcPr>
          <w:p w14:paraId="772AE5E4" w14:textId="77777777" w:rsidR="00043A76" w:rsidRPr="005B4056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43C24481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ECAD944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6FDB55C" w14:textId="77777777" w:rsidR="00043A76" w:rsidRPr="003C439B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351FB" w14:textId="508A583A" w:rsidR="00043A76" w:rsidRPr="00AA1075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0CCF91" w14:textId="77777777" w:rsidR="00043A76" w:rsidRPr="00AA1075" w:rsidRDefault="00043A76" w:rsidP="00043A7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3CF29" w14:textId="1735B363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35AF176F" w14:textId="77777777" w:rsidR="00043A76" w:rsidRPr="008D16DF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2D85D" w14:textId="77369315" w:rsidR="00043A76" w:rsidRPr="00AA1075" w:rsidRDefault="00894188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D335DC" w14:textId="77777777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1D1B" w14:textId="7FC53179" w:rsidR="00043A76" w:rsidRPr="005B4056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43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</w:tr>
      <w:tr w:rsidR="00043A76" w:rsidRPr="005043D0" w14:paraId="68153411" w14:textId="77777777" w:rsidTr="00043A76">
        <w:tc>
          <w:tcPr>
            <w:tcW w:w="2880" w:type="dxa"/>
          </w:tcPr>
          <w:p w14:paraId="7EA553E3" w14:textId="77777777" w:rsidR="00043A76" w:rsidRPr="005043D0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7902D64" w14:textId="77777777" w:rsidR="00043A76" w:rsidRPr="005043D0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12A2DF7" w14:textId="77777777" w:rsidR="00043A76" w:rsidRPr="005043D0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A32585D" w14:textId="77777777" w:rsidR="00043A76" w:rsidRPr="005043D0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6874B662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85BC32" w14:textId="77777777" w:rsidR="00043A76" w:rsidRPr="00AA1075" w:rsidRDefault="00043A76" w:rsidP="00043A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0591A7E7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E3054F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034F90FA" w14:textId="77777777" w:rsidR="00043A76" w:rsidRPr="00AA1075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79822A" w14:textId="77777777" w:rsidR="00043A76" w:rsidRPr="005043D0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68359B5" w14:textId="77777777" w:rsidR="00043A76" w:rsidRPr="005043D0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55169" w:rsidRPr="005B4056" w14:paraId="0EDD0E86" w14:textId="77777777" w:rsidTr="00043A76">
        <w:tc>
          <w:tcPr>
            <w:tcW w:w="2880" w:type="dxa"/>
          </w:tcPr>
          <w:p w14:paraId="49CBBAE9" w14:textId="63175D81" w:rsidR="00855169" w:rsidRPr="00D47DD3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27CE6087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359D364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80F6D96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2EBC732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458961" w14:textId="77777777" w:rsidR="00855169" w:rsidRPr="00AA1075" w:rsidRDefault="00855169" w:rsidP="008551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B41B43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86CF0D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C20D46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841151" w14:textId="77777777" w:rsidR="00855169" w:rsidRPr="005B4056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9936EE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169" w:rsidRPr="005B4056" w14:paraId="5A076DD4" w14:textId="77777777" w:rsidTr="00043A76">
        <w:tc>
          <w:tcPr>
            <w:tcW w:w="2880" w:type="dxa"/>
          </w:tcPr>
          <w:p w14:paraId="644EFD1E" w14:textId="77777777" w:rsidR="00855169" w:rsidRPr="005B4056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45514782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31175F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85A8CDA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4DA4BE8" w14:textId="3B33A5DE" w:rsidR="00855169" w:rsidRPr="00AA1075" w:rsidRDefault="00894188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9ECC6A" w14:textId="77777777" w:rsidR="00855169" w:rsidRPr="00AA1075" w:rsidRDefault="00855169" w:rsidP="00855169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14BCC6" w14:textId="79E9C100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3E9ACF99" w14:textId="77777777" w:rsidR="00855169" w:rsidRPr="00933C7A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41AE7FD" w14:textId="247BD12E" w:rsidR="00855169" w:rsidRPr="00AA1075" w:rsidRDefault="00894188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42B2B9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CF2691" w14:textId="07556D5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855169" w:rsidRPr="005B4056" w14:paraId="759AA80E" w14:textId="77777777" w:rsidTr="00043A76">
        <w:tc>
          <w:tcPr>
            <w:tcW w:w="2880" w:type="dxa"/>
          </w:tcPr>
          <w:p w14:paraId="6A0D4018" w14:textId="77777777" w:rsidR="00855169" w:rsidRPr="005B4056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1960D002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21896CC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5DE12E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0949014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683E88" w14:textId="77777777" w:rsidR="00855169" w:rsidRPr="00AA1075" w:rsidRDefault="00855169" w:rsidP="008551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033DD7F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C50ECD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D5BB1F" w14:textId="77777777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785646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92963E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69" w:rsidRPr="005B4056" w14:paraId="3C808FC0" w14:textId="77777777" w:rsidTr="00043A76">
        <w:tc>
          <w:tcPr>
            <w:tcW w:w="2880" w:type="dxa"/>
          </w:tcPr>
          <w:p w14:paraId="492E11A1" w14:textId="0536CCEB" w:rsidR="00855169" w:rsidRPr="005B4056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076720BD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5F9E92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1530B72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9EB0E66" w14:textId="0D2BDB3A" w:rsidR="00855169" w:rsidRPr="00AA1075" w:rsidRDefault="00894188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942DCE" w14:textId="77777777" w:rsidR="00855169" w:rsidRPr="00AA1075" w:rsidRDefault="00855169" w:rsidP="00855169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4AE0E01" w14:textId="241607B5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5C11DB" w14:textId="77777777" w:rsidR="00855169" w:rsidRPr="00A67AA2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B25E211" w14:textId="58205782" w:rsidR="00855169" w:rsidRPr="00AA1075" w:rsidRDefault="00894188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5E620C" w14:textId="77777777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E41EDC" w14:textId="6AF7E153" w:rsidR="00855169" w:rsidRPr="0079522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169" w:rsidRPr="005B4056" w14:paraId="46FFEB19" w14:textId="77777777" w:rsidTr="00043A76">
        <w:tc>
          <w:tcPr>
            <w:tcW w:w="2880" w:type="dxa"/>
          </w:tcPr>
          <w:p w14:paraId="2B178A93" w14:textId="77777777" w:rsidR="00855169" w:rsidRPr="00D47DD3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12BEA5E" w14:textId="77777777" w:rsidR="00855169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CCADE22" w14:textId="77777777" w:rsidR="00855169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B88ADB" w14:textId="77777777" w:rsidR="00855169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3B87E" w14:textId="4F4990AE" w:rsidR="00855169" w:rsidRPr="008A419B" w:rsidRDefault="00894188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B997CF" w14:textId="77777777" w:rsidR="00855169" w:rsidRPr="00AA1075" w:rsidRDefault="00855169" w:rsidP="00855169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1B878" w14:textId="3763806B" w:rsidR="00855169" w:rsidRPr="00AA1075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440E8605" w14:textId="77777777" w:rsidR="00855169" w:rsidRPr="007D5A92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85105" w14:textId="4E24EB6F" w:rsidR="00855169" w:rsidRPr="008A419B" w:rsidRDefault="00894188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89198A" w14:textId="77777777" w:rsidR="00855169" w:rsidRPr="005B4056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58C31" w14:textId="16980F1A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  <w:tr w:rsidR="00855169" w:rsidRPr="00820F08" w14:paraId="48CAE0F5" w14:textId="77777777" w:rsidTr="00043A76">
        <w:tc>
          <w:tcPr>
            <w:tcW w:w="2880" w:type="dxa"/>
          </w:tcPr>
          <w:p w14:paraId="62EAF9DE" w14:textId="77777777" w:rsidR="00855169" w:rsidRPr="00820F08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" w:type="dxa"/>
          </w:tcPr>
          <w:p w14:paraId="6B80B281" w14:textId="77777777" w:rsidR="00855169" w:rsidRPr="00820F08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936" w:type="dxa"/>
          </w:tcPr>
          <w:p w14:paraId="434CFE8B" w14:textId="77777777" w:rsidR="00855169" w:rsidRPr="00820F08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44" w:type="dxa"/>
          </w:tcPr>
          <w:p w14:paraId="7BCDE1C0" w14:textId="77777777" w:rsidR="00855169" w:rsidRPr="00820F08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45A78FD" w14:textId="77777777" w:rsidR="00855169" w:rsidRPr="00820F0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E04DAA" w14:textId="77777777" w:rsidR="00855169" w:rsidRPr="00820F08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1103EBC" w14:textId="77777777" w:rsidR="00855169" w:rsidRPr="00820F0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</w:tcPr>
          <w:p w14:paraId="4743932E" w14:textId="77777777" w:rsidR="00855169" w:rsidRPr="00820F0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672203C" w14:textId="77777777" w:rsidR="00855169" w:rsidRPr="00820F0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4B4D13" w14:textId="77777777" w:rsidR="00855169" w:rsidRPr="00820F0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AD8C358" w14:textId="77777777" w:rsidR="00855169" w:rsidRPr="00820F08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</w:tr>
      <w:tr w:rsidR="00855169" w:rsidRPr="005B4056" w14:paraId="7A78DFFF" w14:textId="77777777" w:rsidTr="00043A76">
        <w:tc>
          <w:tcPr>
            <w:tcW w:w="2880" w:type="dxa"/>
          </w:tcPr>
          <w:p w14:paraId="2A24F69D" w14:textId="66FA4FFD" w:rsidR="00855169" w:rsidRPr="00D47DD3" w:rsidRDefault="00855169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6715B62E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6FAF80C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50ACF6F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AC49E75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FFACC5" w14:textId="77777777" w:rsidR="00855169" w:rsidRPr="005B4056" w:rsidRDefault="00855169" w:rsidP="008551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93D93C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019A34" w14:textId="77777777" w:rsidR="00855169" w:rsidRPr="005B4056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1859AB3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8CAEC1" w14:textId="77777777" w:rsidR="00855169" w:rsidRPr="005B4056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18E0E7" w14:textId="77777777" w:rsidR="00855169" w:rsidRPr="003C439B" w:rsidRDefault="00855169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CFE" w:rsidRPr="005B4056" w14:paraId="7BFBA59C" w14:textId="77777777" w:rsidTr="00043A76">
        <w:tc>
          <w:tcPr>
            <w:tcW w:w="2880" w:type="dxa"/>
          </w:tcPr>
          <w:p w14:paraId="249192AB" w14:textId="77777777" w:rsidR="00617CFE" w:rsidRPr="00D47DD3" w:rsidRDefault="00617CFE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7FB46742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6EA5792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72E5AFA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64E19E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30381A" w14:textId="77777777" w:rsidR="00617CFE" w:rsidRPr="005B4056" w:rsidRDefault="00617CFE" w:rsidP="008551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E4FEC9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0F277B" w14:textId="77777777" w:rsidR="00617CFE" w:rsidRPr="005B4056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6A77F2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885CB9" w14:textId="77777777" w:rsidR="00617CFE" w:rsidRPr="005B4056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5A0EEE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CFE" w:rsidRPr="005B4056" w14:paraId="12638EF8" w14:textId="77777777" w:rsidTr="00043A76">
        <w:tc>
          <w:tcPr>
            <w:tcW w:w="2880" w:type="dxa"/>
          </w:tcPr>
          <w:p w14:paraId="43A53F81" w14:textId="77777777" w:rsidR="00617CFE" w:rsidRPr="00D47DD3" w:rsidRDefault="00617CFE" w:rsidP="0085516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358221AA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C523C84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9E871E9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66EF4E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F76040" w14:textId="77777777" w:rsidR="00617CFE" w:rsidRPr="005B4056" w:rsidRDefault="00617CFE" w:rsidP="008551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3433B7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B0E3BA" w14:textId="77777777" w:rsidR="00617CFE" w:rsidRPr="005B4056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1D0DCC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A6F992" w14:textId="77777777" w:rsidR="00617CFE" w:rsidRPr="005B4056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C0FAD4" w14:textId="77777777" w:rsidR="00617CFE" w:rsidRPr="003C439B" w:rsidRDefault="00617CFE" w:rsidP="0085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CFE" w:rsidRPr="005B4056" w14:paraId="704CB3E2" w14:textId="77777777" w:rsidTr="00043A76">
        <w:tc>
          <w:tcPr>
            <w:tcW w:w="2880" w:type="dxa"/>
          </w:tcPr>
          <w:p w14:paraId="4A9D0696" w14:textId="6A96A616" w:rsidR="00617CFE" w:rsidRPr="00D47DD3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" w:type="dxa"/>
          </w:tcPr>
          <w:p w14:paraId="0512773F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0755BB1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14B6ACC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4CD140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F04667B" w14:textId="77777777" w:rsidR="00617CFE" w:rsidRPr="005B4056" w:rsidRDefault="00617CFE" w:rsidP="00617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DC5B8A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0BBAF" w14:textId="77777777" w:rsidR="00617CFE" w:rsidRPr="005B4056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D1D20D5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8179C0" w14:textId="77777777" w:rsidR="00617CFE" w:rsidRPr="005B4056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288395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CFE" w:rsidRPr="005B4056" w14:paraId="13B16BEC" w14:textId="77777777" w:rsidTr="00043A76">
        <w:tc>
          <w:tcPr>
            <w:tcW w:w="2880" w:type="dxa"/>
          </w:tcPr>
          <w:p w14:paraId="0A3630ED" w14:textId="77777777" w:rsidR="00617CFE" w:rsidRPr="00D47DD3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5BFFAE2A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AC978B1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E280CAC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7AEB65" w14:textId="3522DA6D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A52B0D" w14:textId="77777777" w:rsidR="00617CFE" w:rsidRPr="00795228" w:rsidRDefault="00617CFE" w:rsidP="00617CFE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7175C1" w14:textId="320823D3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80" w:type="dxa"/>
          </w:tcPr>
          <w:p w14:paraId="65BF3EDC" w14:textId="77777777" w:rsidR="00617CFE" w:rsidRPr="0061653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4DB5E47" w14:textId="0ACE844B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BCBA43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688B" w14:textId="19A57E3E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017</w:t>
            </w:r>
          </w:p>
        </w:tc>
      </w:tr>
      <w:tr w:rsidR="00617CFE" w:rsidRPr="005B4056" w14:paraId="4BB4B017" w14:textId="77777777" w:rsidTr="00043A76">
        <w:tc>
          <w:tcPr>
            <w:tcW w:w="2880" w:type="dxa"/>
          </w:tcPr>
          <w:p w14:paraId="188604E5" w14:textId="77777777" w:rsidR="00617CFE" w:rsidRPr="00D47DD3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68767598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38A2F19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73D949F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07B56A0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B7212C" w14:textId="77777777" w:rsidR="00617CFE" w:rsidRPr="00795228" w:rsidRDefault="00617CFE" w:rsidP="00617CFE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808826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3FAAF" w14:textId="77777777" w:rsidR="00617CFE" w:rsidRPr="0061653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E50675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358C26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4E58E3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CFE" w:rsidRPr="005B4056" w14:paraId="38ECFDE0" w14:textId="77777777" w:rsidTr="00043A76">
        <w:tc>
          <w:tcPr>
            <w:tcW w:w="2880" w:type="dxa"/>
          </w:tcPr>
          <w:p w14:paraId="6DD441F6" w14:textId="33D5905B" w:rsidR="00617CFE" w:rsidRPr="00D47DD3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02F371E2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6493C9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D867810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AB8D9D2" w14:textId="1F5C9A7B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894F97" w14:textId="77777777" w:rsidR="00617CFE" w:rsidRPr="00795228" w:rsidRDefault="00617CFE" w:rsidP="00617CFE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EBF28D3" w14:textId="77D0EECB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</w:tcPr>
          <w:p w14:paraId="468DFFBE" w14:textId="77777777" w:rsidR="00617CFE" w:rsidRPr="0061653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098F4BD" w14:textId="5E40EF4F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F1D2E6" w14:textId="77777777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348C08" w14:textId="0BED008F" w:rsidR="00617CFE" w:rsidRPr="00795228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617CFE" w:rsidRPr="005B4056" w14:paraId="4321FE64" w14:textId="77777777" w:rsidTr="00043A76">
        <w:tc>
          <w:tcPr>
            <w:tcW w:w="2880" w:type="dxa"/>
          </w:tcPr>
          <w:p w14:paraId="76D45496" w14:textId="77777777" w:rsidR="00617CFE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ABDF301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4205895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7F34990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9CF7C" w14:textId="489161EF" w:rsidR="00617CFE" w:rsidRPr="008A41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79AE65" w14:textId="77777777" w:rsidR="00617CFE" w:rsidRPr="005B4056" w:rsidRDefault="00617CFE" w:rsidP="00617CFE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45DB1" w14:textId="4DC5999D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80" w:type="dxa"/>
          </w:tcPr>
          <w:p w14:paraId="502B12A9" w14:textId="77777777" w:rsidR="00617CFE" w:rsidRPr="003F75A4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7C28D" w14:textId="6BD76B7D" w:rsidR="00617CFE" w:rsidRPr="008A41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6F56F1" w14:textId="77777777" w:rsidR="00617CFE" w:rsidRPr="008A41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72C79" w14:textId="5E69D9AA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</w:tr>
      <w:tr w:rsidR="00617CFE" w:rsidRPr="000154ED" w14:paraId="3962FC72" w14:textId="77777777" w:rsidTr="00043A76">
        <w:tc>
          <w:tcPr>
            <w:tcW w:w="2880" w:type="dxa"/>
          </w:tcPr>
          <w:p w14:paraId="0A291367" w14:textId="77777777" w:rsidR="00617CFE" w:rsidRPr="000154ED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" w:type="dxa"/>
          </w:tcPr>
          <w:p w14:paraId="64DA1E6C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</w:tcPr>
          <w:p w14:paraId="1ECE046E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</w:tcPr>
          <w:p w14:paraId="608CB8B7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1972CA2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9808C2" w14:textId="77777777" w:rsidR="00617CFE" w:rsidRPr="000154ED" w:rsidRDefault="00617CFE" w:rsidP="00617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694E660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0956B9EF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F27BD1F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8F2A0D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94CFBC2" w14:textId="77777777" w:rsidR="00617CFE" w:rsidRPr="000154E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</w:tr>
      <w:tr w:rsidR="00617CFE" w:rsidRPr="005B4056" w14:paraId="67A08604" w14:textId="77777777" w:rsidTr="00043A76">
        <w:tc>
          <w:tcPr>
            <w:tcW w:w="2880" w:type="dxa"/>
          </w:tcPr>
          <w:p w14:paraId="257B7962" w14:textId="77777777" w:rsidR="00617CFE" w:rsidRPr="00D47DD3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0CEC6186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365F8A4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A0096CD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A60D8A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624384" w14:textId="77777777" w:rsidR="00617CFE" w:rsidRPr="005B4056" w:rsidRDefault="00617CFE" w:rsidP="00617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C51DBB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275A9" w14:textId="77777777" w:rsidR="00617CFE" w:rsidRPr="005B4056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38AF70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F0367" w14:textId="77777777" w:rsidR="00617CFE" w:rsidRPr="005B4056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22443C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CFE" w:rsidRPr="005B4056" w14:paraId="1548C773" w14:textId="77777777" w:rsidTr="00043A76">
        <w:tc>
          <w:tcPr>
            <w:tcW w:w="2880" w:type="dxa"/>
          </w:tcPr>
          <w:p w14:paraId="14423E98" w14:textId="77777777" w:rsidR="00617CFE" w:rsidRPr="00D47DD3" w:rsidRDefault="00617CFE" w:rsidP="00617CFE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4C67F95A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BD5CB02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3D9F958" w14:textId="77777777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C3F9B35" w14:textId="42438329" w:rsidR="00617CFE" w:rsidRPr="00A420E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320BDB" w14:textId="77777777" w:rsidR="00617CFE" w:rsidRPr="00A420E0" w:rsidRDefault="00617CFE" w:rsidP="00617CFE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FDB4F6" w14:textId="7820F423" w:rsidR="00617CFE" w:rsidRPr="00A420E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142A7E" w14:textId="77777777" w:rsidR="00617CFE" w:rsidRPr="005B57EC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5AEF79E" w14:textId="330B9356" w:rsidR="00617CFE" w:rsidRPr="00A420E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5E4C0E" w14:textId="77777777" w:rsidR="00617CFE" w:rsidRPr="00A420E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0987EE4" w14:textId="56BABB5B" w:rsidR="00617CFE" w:rsidRPr="00A420E0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7CFE" w:rsidRPr="005B4056" w14:paraId="0C7931F1" w14:textId="77777777" w:rsidTr="00043A76">
        <w:tc>
          <w:tcPr>
            <w:tcW w:w="2880" w:type="dxa"/>
          </w:tcPr>
          <w:p w14:paraId="2418395B" w14:textId="77777777" w:rsidR="00617CFE" w:rsidRPr="00D47DD3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505D22D6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00E5039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028646F" w14:textId="77777777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1EC57" w14:textId="30BA08C0" w:rsidR="00617CFE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F47C4E" w14:textId="77777777" w:rsidR="00617CFE" w:rsidRPr="005B4056" w:rsidRDefault="00617CFE" w:rsidP="00617CFE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186BE" w14:textId="56BD91EA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4EAAE8A9" w14:textId="77777777" w:rsidR="00617CFE" w:rsidRPr="005B57EC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C79BC" w14:textId="3EE7FCC3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C6C8B6" w14:textId="77777777" w:rsidR="00617CFE" w:rsidRPr="005B4056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EB66C" w14:textId="5C7D613E" w:rsidR="00617CFE" w:rsidRPr="003C439B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</w:tr>
    </w:tbl>
    <w:p w14:paraId="207DA2D3" w14:textId="295F3428" w:rsidR="001D208F" w:rsidRPr="003D7BFE" w:rsidRDefault="001D208F" w:rsidP="001D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475850E" w14:textId="1FE6A6C3" w:rsidR="005C7C7B" w:rsidRDefault="005C7C7B" w:rsidP="005C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E1E0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1E01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8A419B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8A41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419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F97EA7" w:rsidRPr="00F97EA7">
        <w:rPr>
          <w:rFonts w:asciiTheme="majorBidi" w:hAnsiTheme="majorBidi" w:cstheme="majorBidi"/>
          <w:sz w:val="30"/>
          <w:szCs w:val="30"/>
        </w:rPr>
        <w:t>60</w:t>
      </w:r>
      <w:r w:rsidRPr="008A419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A18CC9B" w14:textId="000D5A1F" w:rsidR="003D7BFE" w:rsidRDefault="003D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F0297CE" w14:textId="17DF3C4B" w:rsidR="0038747F" w:rsidRPr="0008365F" w:rsidRDefault="0038747F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สินค้าคงเหลือ</w:t>
      </w:r>
    </w:p>
    <w:p w14:paraId="7858417E" w14:textId="77777777" w:rsidR="000154ED" w:rsidRPr="003D7BFE" w:rsidRDefault="000154ED" w:rsidP="00015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38747F" w:rsidRPr="00FA2792" w14:paraId="2517F964" w14:textId="77777777" w:rsidTr="00617CFE">
        <w:trPr>
          <w:tblHeader/>
        </w:trPr>
        <w:tc>
          <w:tcPr>
            <w:tcW w:w="4050" w:type="dxa"/>
          </w:tcPr>
          <w:p w14:paraId="01C831F0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78308333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8263283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6C6CCD97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8747F" w:rsidRPr="00FA2792" w14:paraId="21459C85" w14:textId="77777777" w:rsidTr="00617CFE">
        <w:trPr>
          <w:tblHeader/>
        </w:trPr>
        <w:tc>
          <w:tcPr>
            <w:tcW w:w="4050" w:type="dxa"/>
          </w:tcPr>
          <w:p w14:paraId="23C73B96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459D32" w14:textId="5A4B263F" w:rsidR="0038747F" w:rsidRPr="00FA2792" w:rsidRDefault="00043A76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2AC4760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3B2145" w14:textId="7C8ACC35" w:rsidR="0038747F" w:rsidRPr="00FA2792" w:rsidRDefault="00043A76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577FD0E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33C347" w14:textId="365F57C6" w:rsidR="0038747F" w:rsidRPr="00FA2792" w:rsidRDefault="00043A76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D72F51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3F1CED" w14:textId="5B02CA94" w:rsidR="0038747F" w:rsidRPr="00FA2792" w:rsidRDefault="00043A76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8747F" w:rsidRPr="00FA2792" w14:paraId="730A1F92" w14:textId="77777777" w:rsidTr="00617CFE">
        <w:trPr>
          <w:trHeight w:val="127"/>
          <w:tblHeader/>
        </w:trPr>
        <w:tc>
          <w:tcPr>
            <w:tcW w:w="4050" w:type="dxa"/>
          </w:tcPr>
          <w:p w14:paraId="06926DCA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3A8A9F32" w14:textId="77777777" w:rsidR="0038747F" w:rsidRPr="00FA2792" w:rsidRDefault="0038747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2811" w:rsidRPr="00FA2792" w14:paraId="53508216" w14:textId="77777777" w:rsidTr="00C409ED">
        <w:tc>
          <w:tcPr>
            <w:tcW w:w="4050" w:type="dxa"/>
          </w:tcPr>
          <w:p w14:paraId="666A1F25" w14:textId="77777777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39B911" w14:textId="414060E6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7D86DD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AB7CEB" w14:textId="751CB440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80" w:type="dxa"/>
          </w:tcPr>
          <w:p w14:paraId="28E3F26E" w14:textId="77777777" w:rsidR="005E2811" w:rsidRPr="00FA2792" w:rsidRDefault="005E2811" w:rsidP="005E281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81C22" w14:textId="4DCD0244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C2AB4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BF19E1" w14:textId="51EFC8E0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5E2811" w:rsidRPr="00FA2792" w14:paraId="16EDDF9F" w14:textId="77777777" w:rsidTr="00C409ED">
        <w:tc>
          <w:tcPr>
            <w:tcW w:w="4050" w:type="dxa"/>
          </w:tcPr>
          <w:p w14:paraId="529B6C6B" w14:textId="77777777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9B2A53" w14:textId="397E1C4A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B389BE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B824D2" w14:textId="73D1C8F8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80" w:type="dxa"/>
          </w:tcPr>
          <w:p w14:paraId="4B699495" w14:textId="77777777" w:rsidR="005E2811" w:rsidRPr="00FA2792" w:rsidRDefault="005E2811" w:rsidP="005E281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76018E" w14:textId="4CDCC3F1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266DDE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51A9DA" w14:textId="765D8D02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5E2811" w:rsidRPr="00FA2792" w14:paraId="4109ECFD" w14:textId="77777777" w:rsidTr="00C409ED">
        <w:tc>
          <w:tcPr>
            <w:tcW w:w="4050" w:type="dxa"/>
          </w:tcPr>
          <w:p w14:paraId="3EA89EEB" w14:textId="77777777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E57423" w14:textId="228C2D42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A54998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050EC2" w14:textId="174D230C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80" w:type="dxa"/>
          </w:tcPr>
          <w:p w14:paraId="5B13E757" w14:textId="77777777" w:rsidR="005E2811" w:rsidRPr="00FA2792" w:rsidRDefault="005E2811" w:rsidP="005E28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9EDDA8" w14:textId="4C55DB34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AA42D5" w14:textId="77777777" w:rsidR="005E2811" w:rsidRPr="00FA2792" w:rsidRDefault="005E2811" w:rsidP="005E28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D2C630" w14:textId="1864750B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5E2811" w:rsidRPr="00FA2792" w14:paraId="525C40AC" w14:textId="77777777" w:rsidTr="00C409ED">
        <w:tc>
          <w:tcPr>
            <w:tcW w:w="4050" w:type="dxa"/>
          </w:tcPr>
          <w:p w14:paraId="34D57FAD" w14:textId="77777777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8FDA8C" w14:textId="36C14480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C030BC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1A6A25" w14:textId="6C68C444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80" w:type="dxa"/>
          </w:tcPr>
          <w:p w14:paraId="7A670313" w14:textId="77777777" w:rsidR="005E2811" w:rsidRPr="00FA2792" w:rsidRDefault="005E2811" w:rsidP="005E281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EDF6FF" w14:textId="14C72DE3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2981A9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5FEEE3" w14:textId="2E47948F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5E2811" w:rsidRPr="00FA2792" w14:paraId="2A6EF43F" w14:textId="77777777" w:rsidTr="00C409ED">
        <w:tc>
          <w:tcPr>
            <w:tcW w:w="4050" w:type="dxa"/>
          </w:tcPr>
          <w:p w14:paraId="3829E7E4" w14:textId="77777777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B1F4C3" w14:textId="176AE3C1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07BBFF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C419B4" w14:textId="5BA7C844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D1ACFBA" w14:textId="77777777" w:rsidR="005E2811" w:rsidRPr="00FA2792" w:rsidRDefault="005E2811" w:rsidP="005E281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9FFB65" w14:textId="383828B2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7C3006" w14:textId="77777777" w:rsidR="005E2811" w:rsidRPr="00FA2792" w:rsidRDefault="005E2811" w:rsidP="005E2811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4B4A51" w14:textId="268662BB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E2811" w:rsidRPr="00FA2792" w14:paraId="30ABDB1B" w14:textId="77777777" w:rsidTr="00C409ED">
        <w:tc>
          <w:tcPr>
            <w:tcW w:w="4050" w:type="dxa"/>
          </w:tcPr>
          <w:p w14:paraId="7D9CE13C" w14:textId="77777777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679BE86" w14:textId="1A0119A3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8EDABF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E6A907B" w14:textId="4F9DD911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80" w:type="dxa"/>
          </w:tcPr>
          <w:p w14:paraId="29356FEA" w14:textId="77777777" w:rsidR="005E2811" w:rsidRPr="00FA2792" w:rsidRDefault="005E2811" w:rsidP="005E281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2132473" w14:textId="5D7DF63A" w:rsidR="005E2811" w:rsidRPr="005E2811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6A0B59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6421853" w14:textId="1B9DC382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</w:tr>
      <w:tr w:rsidR="005E2811" w:rsidRPr="00FA2792" w14:paraId="4B7ED5F1" w14:textId="77777777" w:rsidTr="00CB27DD">
        <w:trPr>
          <w:trHeight w:val="370"/>
        </w:trPr>
        <w:tc>
          <w:tcPr>
            <w:tcW w:w="4050" w:type="dxa"/>
          </w:tcPr>
          <w:p w14:paraId="4C016211" w14:textId="447CE821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7A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1BF60C" w14:textId="37414E91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B1C54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3A80A2" w14:textId="2D494E77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659095" w14:textId="77777777" w:rsidR="005E2811" w:rsidRPr="00FA2792" w:rsidRDefault="005E2811" w:rsidP="005E281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66873C8" w14:textId="445BE670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2E765A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17F4B76" w14:textId="60C104BA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2811" w:rsidRPr="00FA2792" w14:paraId="18421263" w14:textId="77777777" w:rsidTr="00CB27DD">
        <w:tc>
          <w:tcPr>
            <w:tcW w:w="4050" w:type="dxa"/>
          </w:tcPr>
          <w:p w14:paraId="5BE263DA" w14:textId="77777777" w:rsidR="005E2811" w:rsidRPr="00FA2792" w:rsidRDefault="005E2811" w:rsidP="005E281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D9237" w14:textId="59ED6370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7F10A9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F0493" w14:textId="61F75959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80" w:type="dxa"/>
          </w:tcPr>
          <w:p w14:paraId="4A4F6BCB" w14:textId="77777777" w:rsidR="005E2811" w:rsidRPr="00FA2792" w:rsidRDefault="005E2811" w:rsidP="005E281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73644" w14:textId="14A42896" w:rsidR="005E2811" w:rsidRPr="005E2811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19C1A5" w14:textId="77777777" w:rsidR="005E2811" w:rsidRPr="00FA2792" w:rsidRDefault="005E2811" w:rsidP="005E281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6A2D8" w14:textId="78EEFA87" w:rsidR="005E2811" w:rsidRPr="00FA2792" w:rsidRDefault="005E2811" w:rsidP="005E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</w:tr>
      <w:tr w:rsidR="00043A76" w:rsidRPr="00F9139E" w14:paraId="1839C369" w14:textId="77777777" w:rsidTr="00CB27DD">
        <w:tc>
          <w:tcPr>
            <w:tcW w:w="4050" w:type="dxa"/>
          </w:tcPr>
          <w:p w14:paraId="34BA55A6" w14:textId="77777777" w:rsidR="00043A76" w:rsidRPr="00F9139E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B74A2EF" w14:textId="77777777" w:rsidR="00043A76" w:rsidRPr="00F9139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9B9EA9" w14:textId="77777777" w:rsidR="00043A76" w:rsidRPr="00F9139E" w:rsidRDefault="00043A76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122B2B5" w14:textId="77777777" w:rsidR="00043A76" w:rsidRPr="00F9139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B2E8039" w14:textId="77777777" w:rsidR="00043A76" w:rsidRPr="00F9139E" w:rsidRDefault="00043A76" w:rsidP="00043A7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1FA0CEF" w14:textId="77777777" w:rsidR="00043A76" w:rsidRPr="00F9139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CEFAFA" w14:textId="77777777" w:rsidR="00043A76" w:rsidRPr="00F9139E" w:rsidRDefault="00043A76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7F0D9C" w14:textId="77777777" w:rsidR="00043A76" w:rsidRPr="00F9139E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3A76" w:rsidRPr="00FA2792" w14:paraId="0C5E781D" w14:textId="77777777" w:rsidTr="00C409ED">
        <w:tc>
          <w:tcPr>
            <w:tcW w:w="4050" w:type="dxa"/>
          </w:tcPr>
          <w:p w14:paraId="60075AD7" w14:textId="205B68BA" w:rsidR="00043A76" w:rsidRPr="00FA2792" w:rsidRDefault="00043A76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34D987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89C758" w14:textId="77777777" w:rsidR="00043A76" w:rsidRPr="00FA2792" w:rsidRDefault="00043A76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13064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9A59BA" w14:textId="77777777" w:rsidR="00043A76" w:rsidRPr="00FA2792" w:rsidRDefault="00043A76" w:rsidP="00043A7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70EF8A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2A25919" w14:textId="77777777" w:rsidR="00043A76" w:rsidRPr="00FA2792" w:rsidRDefault="00043A76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40F75D" w14:textId="77777777" w:rsidR="00043A76" w:rsidRPr="00FA2792" w:rsidRDefault="00043A76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A2792" w14:paraId="0D23129E" w14:textId="77777777" w:rsidTr="00C409ED">
        <w:tc>
          <w:tcPr>
            <w:tcW w:w="4050" w:type="dxa"/>
          </w:tcPr>
          <w:p w14:paraId="407D23FF" w14:textId="77777777" w:rsidR="00617CFE" w:rsidRPr="00EE7A4E" w:rsidRDefault="00617CFE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DABD4A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9C7695" w14:textId="77777777" w:rsidR="00617CFE" w:rsidRPr="00FA2792" w:rsidRDefault="00617CFE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7DFC88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4DD568" w14:textId="77777777" w:rsidR="00617CFE" w:rsidRPr="00FA2792" w:rsidRDefault="00617CFE" w:rsidP="00043A7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00D51D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FCADAC" w14:textId="77777777" w:rsidR="00617CFE" w:rsidRPr="00FA2792" w:rsidRDefault="00617CFE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9F8E4E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A2792" w14:paraId="1EF45A9A" w14:textId="77777777" w:rsidTr="00C409ED">
        <w:tc>
          <w:tcPr>
            <w:tcW w:w="4050" w:type="dxa"/>
          </w:tcPr>
          <w:p w14:paraId="1BD5724C" w14:textId="77777777" w:rsidR="00617CFE" w:rsidRPr="00EE7A4E" w:rsidRDefault="00617CFE" w:rsidP="00043A7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68E905E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456049" w14:textId="77777777" w:rsidR="00617CFE" w:rsidRPr="00FA2792" w:rsidRDefault="00617CFE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8B86D8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0DA65" w14:textId="77777777" w:rsidR="00617CFE" w:rsidRPr="00FA2792" w:rsidRDefault="00617CFE" w:rsidP="00043A7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872AEF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86EF48" w14:textId="77777777" w:rsidR="00617CFE" w:rsidRPr="00FA2792" w:rsidRDefault="00617CFE" w:rsidP="00043A7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96A2E8" w14:textId="77777777" w:rsidR="00617CFE" w:rsidRPr="00FA2792" w:rsidRDefault="00617CFE" w:rsidP="0004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A2792" w14:paraId="1EE3978B" w14:textId="77777777" w:rsidTr="00C409ED">
        <w:tc>
          <w:tcPr>
            <w:tcW w:w="4050" w:type="dxa"/>
          </w:tcPr>
          <w:p w14:paraId="6B6BAD41" w14:textId="5856BD44" w:rsidR="00617CFE" w:rsidRPr="00EE7A4E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7A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ต้นทุนของสินค้าคงเหลือที่บันทึกเป็น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E27ADF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9071FD" w14:textId="77777777" w:rsidR="00617CFE" w:rsidRPr="00FA2792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71BA7F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0C6DD6" w14:textId="77777777" w:rsidR="00617CFE" w:rsidRPr="00FA2792" w:rsidRDefault="00617CFE" w:rsidP="00617CF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DE5A19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334321" w14:textId="77777777" w:rsidR="00617CFE" w:rsidRPr="00FA2792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A31EDB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A2792" w14:paraId="61CA2D5C" w14:textId="77777777" w:rsidTr="00C409ED">
        <w:tc>
          <w:tcPr>
            <w:tcW w:w="4050" w:type="dxa"/>
          </w:tcPr>
          <w:p w14:paraId="05E7F651" w14:textId="2EF7544A" w:rsidR="00617CFE" w:rsidRPr="00FA2792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EE7A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E14097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77BF6B" w14:textId="77777777" w:rsidR="00617CFE" w:rsidRPr="00FA2792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F72831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D9BBF" w14:textId="77777777" w:rsidR="00617CFE" w:rsidRPr="00FA2792" w:rsidRDefault="00617CFE" w:rsidP="00617CF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DCADDA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065843" w14:textId="77777777" w:rsidR="00617CFE" w:rsidRPr="00FA2792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74FAE6" w14:textId="77777777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CFE" w:rsidRPr="00FA2792" w14:paraId="71735F7C" w14:textId="77777777" w:rsidTr="003B4F9B">
        <w:tc>
          <w:tcPr>
            <w:tcW w:w="4050" w:type="dxa"/>
          </w:tcPr>
          <w:p w14:paraId="221DD039" w14:textId="76C49CA0" w:rsidR="00617CFE" w:rsidRPr="00FA2792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7191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</w:t>
            </w:r>
            <w:r w:rsidRPr="00EE7A4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C9EC14" w14:textId="3F98E8EA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17,137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729F26" w14:textId="77777777" w:rsidR="00617CFE" w:rsidRPr="00CA566F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502D39" w14:textId="48191E34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</w:tcPr>
          <w:p w14:paraId="67E3DB4A" w14:textId="77777777" w:rsidR="00617CFE" w:rsidRPr="00CA566F" w:rsidRDefault="00617CFE" w:rsidP="00617CF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60A231" w14:textId="1025E76D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17,137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3AF264" w14:textId="77777777" w:rsidR="00617CFE" w:rsidRPr="00CA566F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71AFD6" w14:textId="4BDFE9EA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617CFE" w:rsidRPr="00FA2792" w14:paraId="6670FC9C" w14:textId="77777777" w:rsidTr="00247A9B">
        <w:tc>
          <w:tcPr>
            <w:tcW w:w="4050" w:type="dxa"/>
          </w:tcPr>
          <w:p w14:paraId="6A1BBBF6" w14:textId="5F219645" w:rsidR="00617CFE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</w:t>
            </w:r>
            <w:r w:rsidRPr="008003D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06CC58" w14:textId="5CFC3F57" w:rsidR="00617CFE" w:rsidRPr="005E2811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DA2F1A" w14:textId="77777777" w:rsidR="00617CFE" w:rsidRPr="00CA566F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D4DB7D6" w14:textId="4FE651C1" w:rsidR="00617CFE" w:rsidRPr="00F97EA7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699259D7" w14:textId="77777777" w:rsidR="00617CFE" w:rsidRPr="00CA566F" w:rsidRDefault="00617CFE" w:rsidP="00617CF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8D89CA" w14:textId="0A82812C" w:rsidR="00617CFE" w:rsidRPr="005E2811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EBC774" w14:textId="77777777" w:rsidR="00617CFE" w:rsidRPr="00CA566F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E4F620B" w14:textId="64F8E160" w:rsidR="00617CFE" w:rsidRPr="00F97EA7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617CFE" w:rsidRPr="00FA2792" w14:paraId="353C7E24" w14:textId="77777777" w:rsidTr="00CB27DD">
        <w:tc>
          <w:tcPr>
            <w:tcW w:w="4050" w:type="dxa"/>
          </w:tcPr>
          <w:p w14:paraId="5BF2DF6A" w14:textId="1DF1BE62" w:rsidR="00617CFE" w:rsidRPr="008003DB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1C5A5" w14:textId="5B42E127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B80025" w14:textId="77777777" w:rsidR="00617CFE" w:rsidRPr="00CA566F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EA3D92" w14:textId="4BA2398B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848D15E" w14:textId="77777777" w:rsidR="00617CFE" w:rsidRPr="00CA566F" w:rsidRDefault="00617CFE" w:rsidP="00617CF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5005B" w14:textId="733BF337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8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B4651" w:rsidRPr="007B4651">
              <w:rPr>
                <w:rFonts w:asciiTheme="majorBidi" w:hAnsiTheme="majorBidi"/>
                <w:sz w:val="30"/>
                <w:szCs w:val="30"/>
              </w:rPr>
              <w:t>1</w:t>
            </w:r>
            <w:r w:rsidR="005113AF">
              <w:rPr>
                <w:rFonts w:asciiTheme="majorBidi" w:hAnsiTheme="majorBidi"/>
                <w:sz w:val="30"/>
                <w:szCs w:val="30"/>
              </w:rPr>
              <w:t>9</w:t>
            </w:r>
            <w:r w:rsidRPr="005E28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3B6A9E" w14:textId="77777777" w:rsidR="00617CFE" w:rsidRPr="00CA566F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5F4C8" w14:textId="29866B0E" w:rsidR="00617CFE" w:rsidRPr="00CA566F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17CFE" w:rsidRPr="00FA2792" w14:paraId="04775E92" w14:textId="77777777" w:rsidTr="003B4F9B">
        <w:tc>
          <w:tcPr>
            <w:tcW w:w="4050" w:type="dxa"/>
          </w:tcPr>
          <w:p w14:paraId="155CD156" w14:textId="73E557D8" w:rsidR="00617CFE" w:rsidRPr="00FA2792" w:rsidRDefault="00617CFE" w:rsidP="00617CF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7958E" w14:textId="12B9F1C6" w:rsidR="00617CFE" w:rsidRPr="00FA2792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11CBC" w14:textId="77777777" w:rsidR="00617CFE" w:rsidRPr="00FA2792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084252" w14:textId="183C0E29" w:rsidR="00617CFE" w:rsidRPr="00CB27D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2EE51E87" w14:textId="77777777" w:rsidR="00617CFE" w:rsidRPr="00FA2792" w:rsidRDefault="00617CFE" w:rsidP="00617CF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0F99C" w14:textId="2C0F94A8" w:rsidR="00617CFE" w:rsidRPr="00FA2792" w:rsidRDefault="007B4651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="00617CFE"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11</w:t>
            </w:r>
            <w:r w:rsidR="005113AF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04A3F9" w14:textId="77777777" w:rsidR="00617CFE" w:rsidRPr="00FA2792" w:rsidRDefault="00617CFE" w:rsidP="00617CF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35A2D" w14:textId="5D047625" w:rsidR="00617CFE" w:rsidRPr="00CB27DD" w:rsidRDefault="00617CFE" w:rsidP="0061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</w:tr>
    </w:tbl>
    <w:p w14:paraId="065958E4" w14:textId="77777777" w:rsidR="00CE5284" w:rsidRPr="003D7BFE" w:rsidRDefault="00CE5284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4"/>
          <w:szCs w:val="24"/>
        </w:rPr>
      </w:pPr>
    </w:p>
    <w:p w14:paraId="58475606" w14:textId="3EC444AE" w:rsidR="0038747F" w:rsidRPr="008F3E9F" w:rsidRDefault="0038747F" w:rsidP="00CB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F3E9F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31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043A76">
        <w:rPr>
          <w:rFonts w:ascii="Angsana New" w:hAnsi="Angsana New"/>
          <w:color w:val="000000"/>
          <w:sz w:val="30"/>
          <w:szCs w:val="30"/>
        </w:rPr>
        <w:t>2566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043A76">
        <w:rPr>
          <w:rFonts w:ascii="Angsana New" w:hAnsi="Angsana New"/>
          <w:color w:val="000000"/>
          <w:sz w:val="30"/>
          <w:szCs w:val="30"/>
        </w:rPr>
        <w:t>2565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สินค้าคงเหลือของบริษัทได้รวมสำรองน้ำมันตามกฎหมายไว้แล้วจำนวน</w:t>
      </w:r>
      <w:r w:rsidR="008F3E9F">
        <w:rPr>
          <w:rFonts w:ascii="Angsana New" w:hAnsi="Angsana New"/>
          <w:color w:val="000000"/>
          <w:sz w:val="30"/>
          <w:szCs w:val="30"/>
        </w:rPr>
        <w:br/>
      </w:r>
      <w:r w:rsidR="00DF6E72" w:rsidRPr="00DF6E72">
        <w:rPr>
          <w:rFonts w:ascii="Angsana New" w:hAnsi="Angsana New"/>
          <w:color w:val="000000"/>
          <w:sz w:val="30"/>
          <w:szCs w:val="30"/>
        </w:rPr>
        <w:t xml:space="preserve">2,000 </w:t>
      </w:r>
      <w:r w:rsidRPr="005674A8">
        <w:rPr>
          <w:rFonts w:ascii="Angsana New" w:hAnsi="Angsana New"/>
          <w:color w:val="000000"/>
          <w:sz w:val="30"/>
          <w:szCs w:val="30"/>
          <w:cs/>
        </w:rPr>
        <w:t>ลิตร คิดเป็นจำนวนเงิน</w:t>
      </w:r>
      <w:r w:rsidRPr="005674A8">
        <w:rPr>
          <w:rFonts w:ascii="Angsana New" w:hAnsi="Angsana New"/>
          <w:color w:val="000000"/>
          <w:sz w:val="30"/>
          <w:szCs w:val="30"/>
        </w:rPr>
        <w:t xml:space="preserve"> </w:t>
      </w:r>
      <w:r w:rsidR="00DF6E72" w:rsidRPr="00DF6E72">
        <w:rPr>
          <w:rFonts w:ascii="Angsana New" w:hAnsi="Angsana New"/>
          <w:color w:val="000000"/>
          <w:sz w:val="30"/>
          <w:szCs w:val="30"/>
        </w:rPr>
        <w:t xml:space="preserve">0.07 </w:t>
      </w:r>
      <w:r w:rsidRPr="005674A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8F3E9F">
        <w:rPr>
          <w:rFonts w:ascii="Angsana New" w:hAnsi="Angsana New"/>
          <w:color w:val="000000"/>
          <w:sz w:val="30"/>
          <w:szCs w:val="30"/>
          <w:cs/>
        </w:rPr>
        <w:t xml:space="preserve"> และจำนวน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043A76" w:rsidRPr="00043A76">
        <w:rPr>
          <w:rFonts w:ascii="Angsana New" w:hAnsi="Angsana New"/>
          <w:color w:val="000000"/>
          <w:sz w:val="30"/>
          <w:szCs w:val="30"/>
        </w:rPr>
        <w:t xml:space="preserve">2,000 </w:t>
      </w:r>
      <w:r w:rsidRPr="008F3E9F">
        <w:rPr>
          <w:rFonts w:ascii="Angsana New" w:hAnsi="Angsana New"/>
          <w:color w:val="000000"/>
          <w:sz w:val="30"/>
          <w:szCs w:val="30"/>
          <w:cs/>
        </w:rPr>
        <w:t xml:space="preserve">ลิตร คิดเป็นจำนวนเงิน </w:t>
      </w:r>
      <w:r w:rsidR="00043A76" w:rsidRPr="00043A76">
        <w:rPr>
          <w:rFonts w:ascii="Angsana New" w:hAnsi="Angsana New"/>
          <w:color w:val="000000"/>
          <w:sz w:val="30"/>
          <w:szCs w:val="30"/>
        </w:rPr>
        <w:t>0.07</w:t>
      </w:r>
      <w:r w:rsidR="00043A76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</w:p>
    <w:p w14:paraId="6E3F923B" w14:textId="74629A49" w:rsidR="00741650" w:rsidRPr="003D7BFE" w:rsidRDefault="00741650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p w14:paraId="4469E1B1" w14:textId="61697206" w:rsidR="00130BFE" w:rsidRPr="00FA5C8F" w:rsidRDefault="00C43DEB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FA5C8F">
        <w:rPr>
          <w:b/>
          <w:bCs/>
          <w:cs/>
        </w:rPr>
        <w:t>สินทรัพย์ทางการเงินหมุนเวียน</w:t>
      </w:r>
      <w:r w:rsidR="00561007" w:rsidRPr="00FA5C8F">
        <w:rPr>
          <w:b/>
          <w:bCs/>
        </w:rPr>
        <w:t xml:space="preserve"> </w:t>
      </w:r>
    </w:p>
    <w:p w14:paraId="01699143" w14:textId="77777777" w:rsidR="008B539F" w:rsidRPr="003D7BFE" w:rsidRDefault="008B539F" w:rsidP="00F91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55"/>
        <w:gridCol w:w="1185"/>
        <w:gridCol w:w="246"/>
        <w:gridCol w:w="27"/>
        <w:gridCol w:w="1167"/>
        <w:gridCol w:w="247"/>
        <w:gridCol w:w="1193"/>
      </w:tblGrid>
      <w:tr w:rsidR="004545B0" w:rsidRPr="00FA2792" w14:paraId="54F01102" w14:textId="77777777" w:rsidTr="004545B0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C299FA" w14:textId="77777777" w:rsidR="004545B0" w:rsidRPr="00FA2792" w:rsidRDefault="004545B0" w:rsidP="00856CF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9EBF4" w14:textId="77777777" w:rsidR="004545B0" w:rsidRPr="00FA2792" w:rsidRDefault="004545B0" w:rsidP="00856CF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FDCB33" w14:textId="77777777" w:rsidR="004545B0" w:rsidRPr="00FA2792" w:rsidRDefault="004545B0" w:rsidP="00856CF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96262" w14:textId="77777777" w:rsidR="004545B0" w:rsidRPr="00FA2792" w:rsidRDefault="004545B0" w:rsidP="00856CF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5B0" w:rsidRPr="00FA2792" w14:paraId="2588EB4A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C9578A" w14:textId="77777777" w:rsidR="004545B0" w:rsidRPr="00FA2792" w:rsidRDefault="004545B0" w:rsidP="00856CF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300C7D" w14:textId="2C40EAA9" w:rsidR="004545B0" w:rsidRPr="00FA2792" w:rsidRDefault="00043A76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15C22ED" w14:textId="77777777" w:rsidR="004545B0" w:rsidRPr="00FA2792" w:rsidRDefault="004545B0" w:rsidP="00856CF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6B4C053" w14:textId="5180CC5B" w:rsidR="004545B0" w:rsidRPr="00FA2792" w:rsidRDefault="00043A76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433574" w14:textId="77777777" w:rsidR="004545B0" w:rsidRPr="00FA2792" w:rsidRDefault="004545B0" w:rsidP="00856CFE">
            <w:pPr>
              <w:spacing w:line="240" w:lineRule="auto"/>
              <w:ind w:left="-108" w:right="-9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65C03" w14:textId="64191AE3" w:rsidR="004545B0" w:rsidRPr="00FA2792" w:rsidRDefault="00043A76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4B3C3" w14:textId="77777777" w:rsidR="004545B0" w:rsidRPr="00FA2792" w:rsidRDefault="004545B0" w:rsidP="00856CF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DD0FD0F" w14:textId="713F09CB" w:rsidR="004545B0" w:rsidRPr="00FA2792" w:rsidRDefault="00043A76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45B0" w:rsidRPr="00FA2792" w14:paraId="021DE8CD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B72A43" w14:textId="77777777" w:rsidR="004545B0" w:rsidRPr="00FA2792" w:rsidRDefault="004545B0" w:rsidP="00856CF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DCFE8A" w14:textId="77777777" w:rsidR="004545B0" w:rsidRPr="00FA2792" w:rsidRDefault="004545B0" w:rsidP="00856C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45B0" w:rsidRPr="00FA2792" w14:paraId="4A39F4A8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78ACD4" w14:textId="2613C51A" w:rsidR="004545B0" w:rsidRPr="00FA2792" w:rsidRDefault="004545B0" w:rsidP="00856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เงินฝากประจำธนาคารที่ถึงกำหนดจ่ายคืน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2F3D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0090F" w14:textId="77777777" w:rsidR="004545B0" w:rsidRPr="00FA2792" w:rsidRDefault="004545B0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84C62" w14:textId="639271FB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0D76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C5B1C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02BD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FB5BDAB" w14:textId="3315BA22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5B0" w:rsidRPr="00FA2792" w14:paraId="7272A046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C6BA477" w14:textId="34305DB2" w:rsidR="004545B0" w:rsidRPr="00FA2792" w:rsidRDefault="004545B0" w:rsidP="00856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39B4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8B61" w14:textId="77777777" w:rsidR="004545B0" w:rsidRPr="00FA2792" w:rsidRDefault="004545B0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CBAD" w14:textId="5E42F749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719A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F2545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59984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FBF2170" w14:textId="182F00EB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547" w:rsidRPr="00FA2792" w14:paraId="14715E6D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27B8E6C" w14:textId="7973A78C" w:rsidR="00260547" w:rsidRPr="00FA2792" w:rsidRDefault="00260547" w:rsidP="0026054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4B4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2.48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ต่อปี)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9BC7" w14:textId="6F6656D7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BF345" w14:textId="77777777" w:rsidR="00260547" w:rsidRPr="00FA2792" w:rsidRDefault="00260547" w:rsidP="0026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469A" w14:textId="2C226247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660E" w14:textId="77777777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CDF9" w14:textId="287BF80C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547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ADB5" w14:textId="77777777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14AFA4E" w14:textId="3A257170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260547" w:rsidRPr="00FA2792" w14:paraId="48A9C4A7" w14:textId="77777777" w:rsidTr="004545B0">
        <w:trPr>
          <w:trHeight w:val="40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403823" w14:textId="05621E52" w:rsidR="00260547" w:rsidRPr="00FA2792" w:rsidRDefault="00260547" w:rsidP="0026054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B68DED" w14:textId="0DA41740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F9690" w14:textId="77777777" w:rsidR="00260547" w:rsidRPr="00FA2792" w:rsidRDefault="00260547" w:rsidP="0026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EFE782" w14:textId="15D0FC52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610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12DDC" w14:textId="77777777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91D45" w14:textId="36E7BAD4" w:rsidR="00260547" w:rsidRPr="00260547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E3CB" w14:textId="77777777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3A2CF" w14:textId="72B00326" w:rsidR="00260547" w:rsidRPr="00FA2792" w:rsidRDefault="00260547" w:rsidP="0026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610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</w:tr>
    </w:tbl>
    <w:p w14:paraId="40AFD4CC" w14:textId="754ED954" w:rsidR="00C53349" w:rsidRDefault="00C53349" w:rsidP="00C53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CAAE1D4" w14:textId="4C69DA3A" w:rsidR="000F2705" w:rsidRPr="00FA2792" w:rsidRDefault="000F2705" w:rsidP="0049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rPr>
          <w:rFonts w:asciiTheme="majorBidi" w:hAnsiTheme="majorBidi" w:cstheme="majorBidi"/>
          <w:color w:val="FF0000"/>
          <w:sz w:val="32"/>
          <w:szCs w:val="32"/>
        </w:rPr>
        <w:sectPr w:rsidR="000F2705" w:rsidRPr="00FA2792" w:rsidSect="00F97FD1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pgNumType w:start="18" w:chapStyle="1"/>
          <w:cols w:space="708"/>
          <w:titlePg/>
          <w:docGrid w:linePitch="360"/>
        </w:sectPr>
      </w:pPr>
    </w:p>
    <w:p w14:paraId="234E6943" w14:textId="317537FC" w:rsidR="00CB27DD" w:rsidRPr="0008365F" w:rsidRDefault="00CB27DD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เงินลงทุนในบริษัทย่อย</w:t>
      </w:r>
      <w:r w:rsidR="000B2223" w:rsidRPr="0008365F">
        <w:rPr>
          <w:b/>
          <w:bCs/>
        </w:rPr>
        <w:t xml:space="preserve"> </w:t>
      </w:r>
    </w:p>
    <w:p w14:paraId="6AC08A2B" w14:textId="472EA779" w:rsidR="00CB27DD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11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2"/>
        <w:gridCol w:w="1762"/>
        <w:gridCol w:w="1086"/>
        <w:gridCol w:w="638"/>
        <w:gridCol w:w="185"/>
        <w:gridCol w:w="693"/>
        <w:gridCol w:w="12"/>
        <w:gridCol w:w="187"/>
        <w:gridCol w:w="660"/>
        <w:gridCol w:w="190"/>
        <w:gridCol w:w="651"/>
        <w:gridCol w:w="195"/>
        <w:gridCol w:w="646"/>
        <w:gridCol w:w="192"/>
        <w:gridCol w:w="649"/>
        <w:gridCol w:w="196"/>
        <w:gridCol w:w="645"/>
        <w:gridCol w:w="185"/>
        <w:gridCol w:w="656"/>
        <w:gridCol w:w="189"/>
        <w:gridCol w:w="652"/>
        <w:gridCol w:w="188"/>
        <w:gridCol w:w="743"/>
      </w:tblGrid>
      <w:tr w:rsidR="006B7D18" w:rsidRPr="00887B43" w14:paraId="26C03AF4" w14:textId="77777777" w:rsidTr="00922974">
        <w:trPr>
          <w:cantSplit/>
          <w:tblHeader/>
        </w:trPr>
        <w:tc>
          <w:tcPr>
            <w:tcW w:w="2912" w:type="dxa"/>
          </w:tcPr>
          <w:p w14:paraId="1259D3BA" w14:textId="77777777" w:rsidR="006B7D18" w:rsidRPr="00887B43" w:rsidRDefault="006B7D18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48" w:type="dxa"/>
            <w:gridSpan w:val="2"/>
          </w:tcPr>
          <w:p w14:paraId="392999D2" w14:textId="5712A5A7" w:rsidR="006B7D18" w:rsidRPr="00887B43" w:rsidRDefault="006B7D18" w:rsidP="00257BA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20"/>
            <w:tcBorders>
              <w:bottom w:val="single" w:sz="4" w:space="0" w:color="auto"/>
            </w:tcBorders>
          </w:tcPr>
          <w:p w14:paraId="1B1C4643" w14:textId="4FEE8DC5" w:rsidR="006B7D18" w:rsidRPr="00887B43" w:rsidRDefault="006B7D18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7BA5" w:rsidRPr="007907AA" w14:paraId="53904E49" w14:textId="77777777" w:rsidTr="00922974">
        <w:trPr>
          <w:cantSplit/>
          <w:trHeight w:val="717"/>
          <w:tblHeader/>
        </w:trPr>
        <w:tc>
          <w:tcPr>
            <w:tcW w:w="2912" w:type="dxa"/>
          </w:tcPr>
          <w:p w14:paraId="37A2687A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  <w:vAlign w:val="bottom"/>
          </w:tcPr>
          <w:p w14:paraId="6C8ECEE2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57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086" w:type="dxa"/>
            <w:vAlign w:val="bottom"/>
          </w:tcPr>
          <w:p w14:paraId="3DA3A7A4" w14:textId="77777777" w:rsidR="00257BA5" w:rsidRPr="006347D8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4A631C03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</w:tcBorders>
            <w:vAlign w:val="bottom"/>
          </w:tcPr>
          <w:p w14:paraId="57368C56" w14:textId="77777777" w:rsidR="00257BA5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62B292A3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199" w:type="dxa"/>
            <w:gridSpan w:val="2"/>
            <w:tcBorders>
              <w:top w:val="single" w:sz="4" w:space="0" w:color="auto"/>
            </w:tcBorders>
            <w:vAlign w:val="bottom"/>
          </w:tcPr>
          <w:p w14:paraId="77B0576B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</w:tcBorders>
            <w:vAlign w:val="bottom"/>
          </w:tcPr>
          <w:p w14:paraId="4316ACC4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7EEAFA5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vAlign w:val="bottom"/>
          </w:tcPr>
          <w:p w14:paraId="7AD541FA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</w:tcBorders>
            <w:vAlign w:val="bottom"/>
          </w:tcPr>
          <w:p w14:paraId="62510962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9E1CE4A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46B3D6FB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bottom"/>
          </w:tcPr>
          <w:p w14:paraId="7C4B3CD0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D68EB66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7907AA">
              <w:rPr>
                <w:rFonts w:ascii="Angsana New" w:hAnsi="Angsana New"/>
                <w:sz w:val="26"/>
                <w:szCs w:val="26"/>
              </w:rPr>
              <w:t>-</w:t>
            </w:r>
            <w:r w:rsidRPr="007907A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1DB734B3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gridSpan w:val="3"/>
            <w:tcBorders>
              <w:top w:val="single" w:sz="4" w:space="0" w:color="auto"/>
            </w:tcBorders>
            <w:vAlign w:val="bottom"/>
          </w:tcPr>
          <w:p w14:paraId="186D8C00" w14:textId="77777777" w:rsidR="00257BA5" w:rsidRPr="007907AA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DA08EBA" w14:textId="77777777" w:rsidR="00257BA5" w:rsidRPr="007907AA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6B7D18" w:rsidRPr="007907AA" w14:paraId="0700B051" w14:textId="77777777" w:rsidTr="006B7D18">
        <w:trPr>
          <w:cantSplit/>
          <w:tblHeader/>
        </w:trPr>
        <w:tc>
          <w:tcPr>
            <w:tcW w:w="2912" w:type="dxa"/>
          </w:tcPr>
          <w:p w14:paraId="621822C1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</w:tcPr>
          <w:p w14:paraId="52FA36F4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41B1D9C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</w:tcPr>
          <w:p w14:paraId="7F4BC3E2" w14:textId="47AA7A71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5" w:type="dxa"/>
          </w:tcPr>
          <w:p w14:paraId="18A6A99E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</w:tcPr>
          <w:p w14:paraId="4CC5D742" w14:textId="3329E7CD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99" w:type="dxa"/>
            <w:gridSpan w:val="2"/>
          </w:tcPr>
          <w:p w14:paraId="5CDFD60B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</w:tcPr>
          <w:p w14:paraId="12234063" w14:textId="3979E871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0" w:type="dxa"/>
          </w:tcPr>
          <w:p w14:paraId="6D69C804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</w:tcPr>
          <w:p w14:paraId="0E2B282F" w14:textId="49C9259B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95" w:type="dxa"/>
          </w:tcPr>
          <w:p w14:paraId="28B147C0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</w:tcPr>
          <w:p w14:paraId="341A5ED4" w14:textId="480EB727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2" w:type="dxa"/>
          </w:tcPr>
          <w:p w14:paraId="72B4A8D4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9" w:type="dxa"/>
          </w:tcPr>
          <w:p w14:paraId="17BDC79A" w14:textId="544FDAD6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96" w:type="dxa"/>
          </w:tcPr>
          <w:p w14:paraId="669F18B7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5" w:type="dxa"/>
          </w:tcPr>
          <w:p w14:paraId="0084000C" w14:textId="211B9A7F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5" w:type="dxa"/>
          </w:tcPr>
          <w:p w14:paraId="63027E7C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dxa"/>
          </w:tcPr>
          <w:p w14:paraId="71BB48BE" w14:textId="6F2B3726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9" w:type="dxa"/>
            <w:vAlign w:val="bottom"/>
          </w:tcPr>
          <w:p w14:paraId="1FC898D3" w14:textId="77777777" w:rsidR="00257BA5" w:rsidRPr="007907AA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</w:tcPr>
          <w:p w14:paraId="6D9B8807" w14:textId="100F9E56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8" w:type="dxa"/>
          </w:tcPr>
          <w:p w14:paraId="02BE6949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</w:tcPr>
          <w:p w14:paraId="5DD9C8FE" w14:textId="544DD1F1" w:rsidR="00257BA5" w:rsidRPr="007907AA" w:rsidRDefault="00A83A6D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57BA5" w:rsidRPr="007907AA" w14:paraId="47836B62" w14:textId="77777777" w:rsidTr="006B7D18">
        <w:trPr>
          <w:cantSplit/>
          <w:tblHeader/>
        </w:trPr>
        <w:tc>
          <w:tcPr>
            <w:tcW w:w="2912" w:type="dxa"/>
          </w:tcPr>
          <w:p w14:paraId="4078B718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</w:tcPr>
          <w:p w14:paraId="7214D8E0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24D0FC51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28" w:type="dxa"/>
            <w:gridSpan w:val="4"/>
          </w:tcPr>
          <w:p w14:paraId="006C7B7B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824" w:type="dxa"/>
            <w:gridSpan w:val="16"/>
          </w:tcPr>
          <w:p w14:paraId="5CC9DF2B" w14:textId="728CF59D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6B7D18" w:rsidRPr="00887B43" w14:paraId="77ACF528" w14:textId="77777777" w:rsidTr="006B7D18">
        <w:trPr>
          <w:cantSplit/>
        </w:trPr>
        <w:tc>
          <w:tcPr>
            <w:tcW w:w="2912" w:type="dxa"/>
          </w:tcPr>
          <w:p w14:paraId="17BB7016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62" w:type="dxa"/>
          </w:tcPr>
          <w:p w14:paraId="0CC7BB89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5722B71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  <w:vAlign w:val="bottom"/>
          </w:tcPr>
          <w:p w14:paraId="67F9827D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A0FD996" w14:textId="77777777" w:rsidR="00257BA5" w:rsidRPr="00887B43" w:rsidRDefault="00257BA5" w:rsidP="00D82BE3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  <w:vAlign w:val="bottom"/>
          </w:tcPr>
          <w:p w14:paraId="7D1B4A12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AF59B0A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B4983E8" w14:textId="77777777" w:rsidR="00257BA5" w:rsidRPr="00887B43" w:rsidRDefault="00257BA5" w:rsidP="00D82BE3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2E563ABE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3D184E3C" w14:textId="77777777" w:rsidR="00257BA5" w:rsidRPr="00887B43" w:rsidRDefault="00257BA5" w:rsidP="00D82BE3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87E2B03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vAlign w:val="bottom"/>
          </w:tcPr>
          <w:p w14:paraId="4B44FC6A" w14:textId="77777777" w:rsidR="00257BA5" w:rsidRPr="00887B43" w:rsidRDefault="00257BA5" w:rsidP="00D82BE3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30943EAF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9" w:type="dxa"/>
            <w:vAlign w:val="bottom"/>
          </w:tcPr>
          <w:p w14:paraId="423580B0" w14:textId="77777777" w:rsidR="00257BA5" w:rsidRPr="00887B43" w:rsidRDefault="00257BA5" w:rsidP="00D82BE3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6" w:type="dxa"/>
            <w:vAlign w:val="bottom"/>
          </w:tcPr>
          <w:p w14:paraId="1996B3DC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457EC32E" w14:textId="77777777" w:rsidR="00257BA5" w:rsidRPr="00887B43" w:rsidRDefault="00257BA5" w:rsidP="00D82BE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2B12A7C2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56" w:type="dxa"/>
            <w:vAlign w:val="bottom"/>
          </w:tcPr>
          <w:p w14:paraId="05BA9479" w14:textId="77777777" w:rsidR="00257BA5" w:rsidRPr="00887B43" w:rsidRDefault="00257BA5" w:rsidP="00D82BE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5D19988C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vAlign w:val="bottom"/>
          </w:tcPr>
          <w:p w14:paraId="39FE1949" w14:textId="77777777" w:rsidR="00257BA5" w:rsidRPr="00887B43" w:rsidRDefault="00257BA5" w:rsidP="00D82BE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8" w:type="dxa"/>
          </w:tcPr>
          <w:p w14:paraId="641CEAF8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  <w:vAlign w:val="bottom"/>
          </w:tcPr>
          <w:p w14:paraId="446F2A0C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C34B40" w:rsidRPr="00887B43" w14:paraId="6D45DFED" w14:textId="77777777" w:rsidTr="006B7D18">
        <w:trPr>
          <w:cantSplit/>
        </w:trPr>
        <w:tc>
          <w:tcPr>
            <w:tcW w:w="2912" w:type="dxa"/>
          </w:tcPr>
          <w:p w14:paraId="414607D3" w14:textId="56BD6B30" w:rsidR="00C34B40" w:rsidRPr="00887B43" w:rsidRDefault="00C34B40" w:rsidP="00C34B40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62" w:type="dxa"/>
          </w:tcPr>
          <w:p w14:paraId="36A71314" w14:textId="73AA5820" w:rsidR="00C34B40" w:rsidRPr="008F3E9F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6" w:type="dxa"/>
          </w:tcPr>
          <w:p w14:paraId="4293AF8C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36C25A10" w14:textId="50231614" w:rsidR="00C34B40" w:rsidRPr="00887B43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905E73C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5284D751" w14:textId="4F0696EA" w:rsidR="00C34B40" w:rsidRPr="00887B43" w:rsidRDefault="00C34B40" w:rsidP="00C34B40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gridSpan w:val="2"/>
          </w:tcPr>
          <w:p w14:paraId="4D451531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</w:tcPr>
          <w:p w14:paraId="6E4ADFAD" w14:textId="0DD5D355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4973D8BF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</w:tcPr>
          <w:p w14:paraId="7C4EFC9D" w14:textId="7AA16E3F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5" w:type="dxa"/>
          </w:tcPr>
          <w:p w14:paraId="7D3DFC15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dxa"/>
          </w:tcPr>
          <w:p w14:paraId="4DFCA4F1" w14:textId="4EB72741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83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7050A05E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</w:tcPr>
          <w:p w14:paraId="602528C9" w14:textId="77777777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87" w:right="-80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0C9AA3EE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</w:tcPr>
          <w:p w14:paraId="238F8D12" w14:textId="03B7A8B8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523BA70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</w:tcPr>
          <w:p w14:paraId="56B43ECA" w14:textId="3F6E570B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323F882B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shd w:val="clear" w:color="auto" w:fill="auto"/>
          </w:tcPr>
          <w:p w14:paraId="4A57AEAA" w14:textId="25ADE42B" w:rsidR="00C34B40" w:rsidRPr="00887B43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20D48FD1" w14:textId="77777777" w:rsidR="00C34B40" w:rsidRPr="00887B43" w:rsidRDefault="00C34B40" w:rsidP="00C34B40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159E1986" w14:textId="52892EAB" w:rsidR="00C34B40" w:rsidRPr="00887B43" w:rsidRDefault="00C34B40" w:rsidP="00C34B40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604</w:t>
            </w:r>
          </w:p>
        </w:tc>
      </w:tr>
      <w:tr w:rsidR="00C34B40" w:rsidRPr="00887B43" w14:paraId="3B7750A7" w14:textId="77777777" w:rsidTr="006B7D18">
        <w:trPr>
          <w:cantSplit/>
        </w:trPr>
        <w:tc>
          <w:tcPr>
            <w:tcW w:w="2912" w:type="dxa"/>
          </w:tcPr>
          <w:p w14:paraId="2CAC746B" w14:textId="3653EFF5" w:rsidR="00C34B40" w:rsidRPr="00887B43" w:rsidRDefault="00C34B40" w:rsidP="00C34B40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62" w:type="dxa"/>
          </w:tcPr>
          <w:p w14:paraId="6EFB074F" w14:textId="23DC723D" w:rsidR="00C34B40" w:rsidRPr="008F3E9F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086" w:type="dxa"/>
          </w:tcPr>
          <w:p w14:paraId="2F5444C1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4EDE7F0C" w14:textId="4E898C3D" w:rsidR="00C34B40" w:rsidRPr="00887B43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5" w:type="dxa"/>
          </w:tcPr>
          <w:p w14:paraId="48BCCE85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0E4B9205" w14:textId="6E8278BD" w:rsidR="00C34B40" w:rsidRPr="00887B43" w:rsidRDefault="00C34B40" w:rsidP="00C34B40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9" w:type="dxa"/>
            <w:gridSpan w:val="2"/>
          </w:tcPr>
          <w:p w14:paraId="042D8B28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62403FFE" w14:textId="63E1C764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90" w:type="dxa"/>
          </w:tcPr>
          <w:p w14:paraId="55E3D188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1FEA3B94" w14:textId="4F40771F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95" w:type="dxa"/>
          </w:tcPr>
          <w:p w14:paraId="77FC6930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95C6122" w14:textId="6369C18D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83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58071138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14:paraId="222C7035" w14:textId="77777777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87" w:right="-80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1DD95315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5551E74" w14:textId="03BC9400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85" w:type="dxa"/>
          </w:tcPr>
          <w:p w14:paraId="1D7E091B" w14:textId="77777777" w:rsidR="00C34B40" w:rsidRPr="007907AA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073016CC" w14:textId="40B8917A" w:rsidR="00C34B40" w:rsidRPr="007907AA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89" w:type="dxa"/>
          </w:tcPr>
          <w:p w14:paraId="1540F65A" w14:textId="77777777" w:rsidR="00C34B40" w:rsidRPr="00887B43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7837936A" w14:textId="1B170EFA" w:rsidR="00C34B40" w:rsidRPr="00887B43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8" w:type="dxa"/>
          </w:tcPr>
          <w:p w14:paraId="071F369B" w14:textId="77777777" w:rsidR="00C34B40" w:rsidRPr="00887B43" w:rsidRDefault="00C34B40" w:rsidP="00C34B40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37E9DC4" w14:textId="16DACA60" w:rsidR="00C34B40" w:rsidRPr="00887B43" w:rsidRDefault="00C34B40" w:rsidP="00C34B40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34B40" w:rsidRPr="00CB27DD" w14:paraId="46FD37FF" w14:textId="77777777" w:rsidTr="006B7D18">
        <w:trPr>
          <w:cantSplit/>
        </w:trPr>
        <w:tc>
          <w:tcPr>
            <w:tcW w:w="2912" w:type="dxa"/>
          </w:tcPr>
          <w:p w14:paraId="6B5DF872" w14:textId="04DA28C2" w:rsidR="00C34B40" w:rsidRPr="00CB27DD" w:rsidRDefault="00C34B40" w:rsidP="00C34B40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62" w:type="dxa"/>
          </w:tcPr>
          <w:p w14:paraId="0F112F31" w14:textId="5D4BD3B8" w:rsidR="00C34B40" w:rsidRPr="00CB27DD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214C355B" w14:textId="4E6A40FC" w:rsidR="00C34B40" w:rsidRPr="00CB27DD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dxa"/>
          </w:tcPr>
          <w:p w14:paraId="03A7B3A3" w14:textId="77777777" w:rsidR="00C34B40" w:rsidRPr="00CB27DD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3A323F1" w14:textId="77777777" w:rsidR="00C34B40" w:rsidRPr="00CB27DD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14:paraId="34A6C971" w14:textId="53CFD667" w:rsidR="00C34B40" w:rsidRPr="00CB27DD" w:rsidRDefault="00C34B40" w:rsidP="00C34B40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9" w:type="dxa"/>
            <w:gridSpan w:val="2"/>
          </w:tcPr>
          <w:p w14:paraId="7D8AB54F" w14:textId="77777777" w:rsidR="00C34B40" w:rsidRPr="00CB27DD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4D5A9FEB" w14:textId="6B8B0120" w:rsidR="00C34B40" w:rsidRPr="00CB27DD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190" w:type="dxa"/>
          </w:tcPr>
          <w:p w14:paraId="28B5DCE7" w14:textId="77777777" w:rsidR="00C34B40" w:rsidRPr="00CB27DD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3E85E49" w14:textId="22C4345F" w:rsidR="00C34B40" w:rsidRPr="00CB27DD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201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95" w:type="dxa"/>
          </w:tcPr>
          <w:p w14:paraId="64760496" w14:textId="77777777" w:rsidR="00C34B40" w:rsidRPr="00CB27DD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1E9AE82E" w14:textId="6B332F5D" w:rsidR="00C34B40" w:rsidRPr="00CB27DD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83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37C9DF97" w14:textId="77777777" w:rsidR="00C34B40" w:rsidRPr="00CB27DD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56936425" w14:textId="77777777" w:rsidR="00C34B40" w:rsidRPr="00CB27DD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87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6F75B36F" w14:textId="77777777" w:rsidR="00C34B40" w:rsidRPr="00CB27DD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11719AEB" w14:textId="7C5A0CE7" w:rsidR="00C34B40" w:rsidRPr="00CB27DD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185" w:type="dxa"/>
          </w:tcPr>
          <w:p w14:paraId="4E50EAEF" w14:textId="77777777" w:rsidR="00C34B40" w:rsidRPr="00CB27DD" w:rsidRDefault="00C34B40" w:rsidP="00C34B4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151AA32" w14:textId="591CF5C7" w:rsidR="00C34B40" w:rsidRPr="00CB27DD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89" w:type="dxa"/>
          </w:tcPr>
          <w:p w14:paraId="1123067A" w14:textId="77777777" w:rsidR="00C34B40" w:rsidRPr="00CB27DD" w:rsidRDefault="00C34B40" w:rsidP="00C34B4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C3FC1" w14:textId="3A5EE307" w:rsidR="00C34B40" w:rsidRPr="00C34B40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34B4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88" w:type="dxa"/>
          </w:tcPr>
          <w:p w14:paraId="5BE682E3" w14:textId="77777777" w:rsidR="00C34B40" w:rsidRPr="00C34B40" w:rsidRDefault="00C34B40" w:rsidP="00C34B40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5382C03" w14:textId="2A089062" w:rsidR="00C34B40" w:rsidRPr="00CB27DD" w:rsidRDefault="00C34B40" w:rsidP="00C34B40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</w:tr>
    </w:tbl>
    <w:p w14:paraId="63DBA9DE" w14:textId="23016C8C" w:rsidR="00CB27DD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ADFEA5" w14:textId="391D70A3" w:rsidR="006B7D18" w:rsidRDefault="006B7D18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บริษัทย่อยทั้งหมดจดทะเบียนจัดตั้ง</w:t>
      </w:r>
      <w:r w:rsidR="00410F8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ดำเนินธุรกิจในประเทศไทย</w:t>
      </w:r>
    </w:p>
    <w:p w14:paraId="4EC05287" w14:textId="77777777" w:rsidR="00C62DA0" w:rsidRPr="00FA2792" w:rsidRDefault="00C62DA0" w:rsidP="0009774D">
      <w:pPr>
        <w:pStyle w:val="block"/>
        <w:spacing w:after="0" w:line="240" w:lineRule="auto"/>
        <w:ind w:left="0" w:right="289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50DB96B6" w14:textId="2DE96679" w:rsidR="00F60593" w:rsidRPr="00FA2792" w:rsidRDefault="00F60593" w:rsidP="00CD6E80">
      <w:pPr>
        <w:rPr>
          <w:rFonts w:asciiTheme="majorBidi" w:hAnsiTheme="majorBidi" w:cstheme="majorBidi"/>
          <w:sz w:val="30"/>
          <w:szCs w:val="30"/>
        </w:rPr>
        <w:sectPr w:rsidR="00F60593" w:rsidRPr="00FA2792" w:rsidSect="002978A4">
          <w:headerReference w:type="default" r:id="rId16"/>
          <w:footerReference w:type="default" r:id="rId17"/>
          <w:headerReference w:type="first" r:id="rId18"/>
          <w:footerReference w:type="first" r:id="rId19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30"/>
        <w:gridCol w:w="864"/>
        <w:gridCol w:w="1292"/>
        <w:gridCol w:w="238"/>
        <w:gridCol w:w="1297"/>
      </w:tblGrid>
      <w:tr w:rsidR="003D7BFE" w:rsidRPr="00136119" w14:paraId="4E010D5B" w14:textId="77777777" w:rsidTr="003D7BFE">
        <w:trPr>
          <w:tblHeader/>
        </w:trPr>
        <w:tc>
          <w:tcPr>
            <w:tcW w:w="2954" w:type="pct"/>
          </w:tcPr>
          <w:p w14:paraId="0B604311" w14:textId="3A61BC5A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79" w:type="pct"/>
            <w:vAlign w:val="bottom"/>
          </w:tcPr>
          <w:p w14:paraId="06F9ABA3" w14:textId="5E583C85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vAlign w:val="bottom"/>
          </w:tcPr>
          <w:p w14:paraId="11DC5DA4" w14:textId="1B467F63" w:rsidR="003D7BFE" w:rsidRPr="00F97EA7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119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136119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34B40" w:rsidRPr="00136119" w14:paraId="02E38C37" w14:textId="77777777" w:rsidTr="003D7BFE">
        <w:trPr>
          <w:tblHeader/>
        </w:trPr>
        <w:tc>
          <w:tcPr>
            <w:tcW w:w="2954" w:type="pct"/>
          </w:tcPr>
          <w:p w14:paraId="2D48EF3B" w14:textId="083B3338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79" w:type="pct"/>
            <w:vAlign w:val="bottom"/>
          </w:tcPr>
          <w:p w14:paraId="620E64F3" w14:textId="7B7CC2B0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16" w:type="pct"/>
            <w:vAlign w:val="bottom"/>
          </w:tcPr>
          <w:p w14:paraId="5D43B929" w14:textId="4B89829B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104E4878" w14:textId="77777777" w:rsidR="00C34B40" w:rsidRPr="00F97EA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0A232F8B" w14:textId="2DFE44C7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34B40" w:rsidRPr="00136119" w14:paraId="7765DFF3" w14:textId="77777777" w:rsidTr="003D7BFE">
        <w:trPr>
          <w:tblHeader/>
        </w:trPr>
        <w:tc>
          <w:tcPr>
            <w:tcW w:w="2954" w:type="pct"/>
          </w:tcPr>
          <w:p w14:paraId="5753F40D" w14:textId="77777777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AC67F52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vAlign w:val="bottom"/>
          </w:tcPr>
          <w:p w14:paraId="6467A65B" w14:textId="685A8E89" w:rsidR="00C34B40" w:rsidRPr="0085516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4FF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F024F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024FF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34B40" w:rsidRPr="00136119" w14:paraId="0C8AAE2E" w14:textId="77777777" w:rsidTr="003D7BFE">
        <w:trPr>
          <w:trHeight w:val="344"/>
        </w:trPr>
        <w:tc>
          <w:tcPr>
            <w:tcW w:w="2954" w:type="pct"/>
          </w:tcPr>
          <w:p w14:paraId="34253348" w14:textId="77777777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122D1A97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6761C6A1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4A81562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2D0DFC09" w14:textId="263EDCC4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B40" w:rsidRPr="00136119" w14:paraId="74E86111" w14:textId="77777777" w:rsidTr="003D7BFE">
        <w:trPr>
          <w:trHeight w:val="344"/>
        </w:trPr>
        <w:tc>
          <w:tcPr>
            <w:tcW w:w="2954" w:type="pct"/>
          </w:tcPr>
          <w:p w14:paraId="3F48C412" w14:textId="352ECDD8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บริษัท จีจีซี ไบโอเคมิคอล</w:t>
            </w:r>
            <w:r w:rsidRPr="0013611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79" w:type="pct"/>
          </w:tcPr>
          <w:p w14:paraId="6596CA91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pct"/>
          </w:tcPr>
          <w:p w14:paraId="64E60952" w14:textId="2A64CFFE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32" w:type="pct"/>
          </w:tcPr>
          <w:p w14:paraId="43EB4E5D" w14:textId="77777777" w:rsidR="00C34B40" w:rsidRPr="00F97EA7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8007729" w14:textId="16293C78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C34B40" w:rsidRPr="00136119" w14:paraId="2734A5E9" w14:textId="77777777" w:rsidTr="003D7BFE">
        <w:tc>
          <w:tcPr>
            <w:tcW w:w="2954" w:type="pct"/>
          </w:tcPr>
          <w:p w14:paraId="1E3C0E34" w14:textId="184384AD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</w:t>
            </w:r>
            <w:r w:rsidRPr="0013611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บริษัท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ไทยแฟตตี้แอลกอฮอลส์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479" w:type="pct"/>
          </w:tcPr>
          <w:p w14:paraId="00F9A96D" w14:textId="0DF29AAE" w:rsidR="00C34B40" w:rsidRPr="00136119" w:rsidRDefault="00C34B40" w:rsidP="00C34B40">
            <w:pPr>
              <w:pStyle w:val="acctfourfigures"/>
              <w:tabs>
                <w:tab w:val="clear" w:pos="765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97EA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16" w:type="pct"/>
          </w:tcPr>
          <w:p w14:paraId="04E5677C" w14:textId="788C1B76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A12258F" w14:textId="77777777" w:rsidR="00C34B40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FBFABF4" w14:textId="201D24BB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ABC4C04" w14:textId="24BD295F" w:rsidR="00136119" w:rsidRPr="00136119" w:rsidRDefault="00136119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39E2AE8" w14:textId="77777777" w:rsidR="00BF2E13" w:rsidRPr="00136119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36119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65E0B615" w14:textId="77777777" w:rsidR="00BF2E13" w:rsidRPr="00EF2CFE" w:rsidRDefault="00BF2E13" w:rsidP="00EF2C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7D3FB81C" w14:textId="26307C3D" w:rsidR="00BF2E13" w:rsidRDefault="00E01268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EC1F51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เมษายน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บริษัทจีจีซี ไบโอเคมิคอล จำกัด ซึ่งเป็นบริษัทย่อย ได้เรียกชำระค่าหุ้นเพิ่มเติมจำนวน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575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15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 เป็นจำนวนเงินรวม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.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63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2D1AF206" w14:textId="38EA2BDD" w:rsidR="00102EA9" w:rsidRDefault="00102EA9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0AA1A25E" w14:textId="62E79BB5" w:rsidR="00102EA9" w:rsidRDefault="00102EA9" w:rsidP="00F0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10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เมษายน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2566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จีจีซี ไบโอเคมิคอล จำกัด ซึ่งเป็นบริษัทย่อย ได้เรียกชำระค่าหุ้นเพิ่มเติมจำนวน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850,000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มูลค่าหุ้นละ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5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บาทและ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9,500,000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มูลค่าหุ้นละ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8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บาท เป็นจำนวนเงินรวม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80.25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44471918" w14:textId="77777777" w:rsidR="00BB4A5F" w:rsidRDefault="00BB4A5F" w:rsidP="00F02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EC52F23" w14:textId="1DE3A6E8" w:rsidR="00BB4A5F" w:rsidRPr="00E01268" w:rsidRDefault="00BB4A5F" w:rsidP="00BB4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="007B4651" w:rsidRPr="007B4651">
        <w:rPr>
          <w:rFonts w:ascii="Angsana New" w:hAnsi="Angsana New" w:hint="cs"/>
          <w:color w:val="000000"/>
          <w:spacing w:val="-2"/>
          <w:sz w:val="30"/>
          <w:szCs w:val="30"/>
        </w:rPr>
        <w:t>25</w:t>
      </w:r>
      <w:r w:rsidR="00A152D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ตุลาคม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2566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จีจีซี ไบโอเคมิคอล จำกัด ซึ่งเป็นบริษัทย่อย ได้เรียกชำระค่าหุ้นเพิ่มเติมจำนวน </w:t>
      </w:r>
      <w:r w:rsidR="007B4651" w:rsidRPr="007B4651">
        <w:rPr>
          <w:rFonts w:ascii="Angsana New" w:hAnsi="Angsana New" w:hint="cs"/>
          <w:color w:val="000000"/>
          <w:spacing w:val="-2"/>
          <w:sz w:val="30"/>
          <w:szCs w:val="30"/>
        </w:rPr>
        <w:t>3</w:t>
      </w:r>
      <w:r w:rsidR="00A152D7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7B4651" w:rsidRPr="007B4651">
        <w:rPr>
          <w:rFonts w:ascii="Angsana New" w:hAnsi="Angsana New" w:hint="cs"/>
          <w:color w:val="000000"/>
          <w:spacing w:val="-2"/>
          <w:sz w:val="30"/>
          <w:szCs w:val="30"/>
        </w:rPr>
        <w:t>575</w:t>
      </w:r>
      <w:r w:rsidR="00A152D7">
        <w:rPr>
          <w:rFonts w:ascii="Angsana New" w:hAnsi="Angsana New"/>
          <w:color w:val="000000"/>
          <w:spacing w:val="-2"/>
          <w:sz w:val="30"/>
          <w:szCs w:val="30"/>
        </w:rPr>
        <w:t>,000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มูลค่าหุ้นละ </w:t>
      </w:r>
      <w:r w:rsidR="007B4651" w:rsidRPr="007B4651">
        <w:rPr>
          <w:rFonts w:ascii="Angsana New" w:hAnsi="Angsana New" w:hint="cs"/>
          <w:color w:val="000000"/>
          <w:spacing w:val="-2"/>
          <w:sz w:val="30"/>
          <w:szCs w:val="30"/>
        </w:rPr>
        <w:t>30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บาท เป็นจำนวนเงินรวม </w:t>
      </w:r>
      <w:r w:rsidR="00C34B40">
        <w:rPr>
          <w:rFonts w:ascii="Angsana New" w:hAnsi="Angsana New"/>
          <w:color w:val="000000"/>
          <w:spacing w:val="-2"/>
          <w:sz w:val="30"/>
          <w:szCs w:val="30"/>
        </w:rPr>
        <w:t>107.25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261EE836" w14:textId="20CF9195" w:rsidR="00BF2E13" w:rsidRPr="007C0651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p w14:paraId="192E087A" w14:textId="78F18DF8" w:rsidR="00F87125" w:rsidRPr="00F87125" w:rsidRDefault="00F87125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lang w:bidi="th-TH"/>
        </w:rPr>
      </w:pPr>
      <w:r w:rsidRPr="00F8712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</w:t>
      </w:r>
      <w:r w:rsidRPr="00F8712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ไทยแฟตตี้แอลกอฮอลส์</w:t>
      </w:r>
      <w:r w:rsidRPr="00F87125">
        <w:rPr>
          <w:rFonts w:ascii="Angsana New" w:hAnsi="Angsana New"/>
          <w:i/>
          <w:iCs/>
          <w:color w:val="000000"/>
          <w:sz w:val="30"/>
          <w:szCs w:val="30"/>
          <w:lang w:bidi="th-TH"/>
        </w:rPr>
        <w:t xml:space="preserve"> </w:t>
      </w:r>
      <w:r w:rsidRPr="00F87125">
        <w:rPr>
          <w:rFonts w:ascii="Angsana New" w:hAnsi="Angsana New"/>
          <w:i/>
          <w:iCs/>
          <w:color w:val="000000"/>
          <w:sz w:val="30"/>
          <w:szCs w:val="30"/>
          <w:cs/>
        </w:rPr>
        <w:t>จำกัด</w:t>
      </w:r>
      <w:r w:rsidR="002E2A29">
        <w:rPr>
          <w:rFonts w:ascii="Angsana New" w:hAnsi="Angsana New"/>
          <w:i/>
          <w:iCs/>
          <w:color w:val="000000"/>
          <w:sz w:val="30"/>
          <w:szCs w:val="30"/>
          <w:lang w:bidi="th-TH"/>
        </w:rPr>
        <w:t xml:space="preserve"> </w:t>
      </w:r>
    </w:p>
    <w:p w14:paraId="51FBC637" w14:textId="77777777" w:rsidR="00F87125" w:rsidRPr="00BC687F" w:rsidRDefault="00F87125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p w14:paraId="7BC6CAB7" w14:textId="5932EB32" w:rsidR="00F87125" w:rsidRPr="00787F6E" w:rsidRDefault="00F87125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en-US" w:bidi="th-TH"/>
        </w:rPr>
      </w:pP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F024FF">
        <w:rPr>
          <w:rFonts w:ascii="Angsana New" w:hAnsi="Angsana New"/>
          <w:color w:val="000000"/>
          <w:sz w:val="30"/>
          <w:szCs w:val="30"/>
        </w:rPr>
        <w:t xml:space="preserve"> </w:t>
      </w:r>
      <w:r w:rsidRPr="00F024FF">
        <w:rPr>
          <w:rFonts w:ascii="Angsana New" w:hAnsi="Angsana New" w:hint="cs"/>
          <w:color w:val="000000"/>
          <w:sz w:val="30"/>
          <w:szCs w:val="30"/>
          <w:cs/>
          <w:lang w:bidi="th-TH"/>
        </w:rPr>
        <w:t>ตุลาคม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/>
        </w:rPr>
        <w:t>2565</w:t>
      </w:r>
      <w:r w:rsidRPr="00F024FF">
        <w:rPr>
          <w:rFonts w:ascii="Angsana New" w:hAnsi="Angsana New"/>
          <w:color w:val="000000"/>
          <w:sz w:val="30"/>
          <w:szCs w:val="30"/>
        </w:rPr>
        <w:t xml:space="preserve"> 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F024FF">
        <w:rPr>
          <w:rFonts w:ascii="Angsana New" w:hAnsi="Angsana New"/>
          <w:color w:val="000000"/>
          <w:sz w:val="30"/>
          <w:szCs w:val="30"/>
          <w:cs/>
        </w:rPr>
        <w:t xml:space="preserve"> ไทยแฟตตี้แอลกอฮอลส์</w:t>
      </w:r>
      <w:r w:rsidRPr="00F024FF">
        <w:rPr>
          <w:rFonts w:ascii="Angsana New" w:hAnsi="Angsana New"/>
          <w:color w:val="000000"/>
          <w:sz w:val="30"/>
          <w:szCs w:val="30"/>
        </w:rPr>
        <w:t xml:space="preserve"> </w:t>
      </w:r>
      <w:r w:rsidRPr="00F024FF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 ซึ่งเป็นบริษัทย่อย ได้จดทะเบียนเลิกบริษัทกับ</w:t>
      </w:r>
      <w:r w:rsidRPr="00F024FF">
        <w:rPr>
          <w:rFonts w:ascii="Angsana New" w:hAnsi="Angsana New"/>
          <w:color w:val="000000"/>
          <w:sz w:val="30"/>
          <w:szCs w:val="30"/>
          <w:cs/>
        </w:rPr>
        <w:br/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กรมพัฒนาธุรกิจการค้า กระทรวงพาณิชย์ และบริษัทย่อยได้คืนเงินลงทุนแก่บริษัทเป็นจำนวนเงิน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2E2A29" w:rsidRPr="00F024FF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Pr="00F024FF">
        <w:rPr>
          <w:rFonts w:ascii="Angsana New" w:hAnsi="Angsana New"/>
          <w:color w:val="000000"/>
          <w:sz w:val="30"/>
          <w:szCs w:val="30"/>
        </w:rPr>
        <w:t xml:space="preserve"> 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>ล้านบาท โดยบริษัทรับรู้</w:t>
      </w:r>
      <w:r w:rsidRPr="00F024FF">
        <w:rPr>
          <w:rFonts w:ascii="Angsana New" w:hAnsi="Angsana New" w:hint="cs"/>
          <w:color w:val="000000"/>
          <w:sz w:val="30"/>
          <w:szCs w:val="30"/>
          <w:cs/>
          <w:lang w:bidi="th-TH"/>
        </w:rPr>
        <w:t>ขาดทุน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จากการคืนเงินลงทุนจำนวน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/>
        </w:rPr>
        <w:t>429</w:t>
      </w:r>
      <w:r w:rsidRPr="00F024FF">
        <w:rPr>
          <w:rFonts w:ascii="Angsana New" w:hAnsi="Angsana New"/>
          <w:color w:val="000000"/>
          <w:sz w:val="30"/>
          <w:szCs w:val="30"/>
        </w:rPr>
        <w:t xml:space="preserve"> 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>ล้านบาท ในงบกำไรขาดทุนเฉพาะกิจการสำหรับ</w:t>
      </w:r>
      <w:r w:rsidRPr="00F024FF">
        <w:rPr>
          <w:rFonts w:ascii="Angsana New" w:hAnsi="Angsana New" w:hint="cs"/>
          <w:color w:val="000000"/>
          <w:sz w:val="30"/>
          <w:szCs w:val="30"/>
          <w:cs/>
          <w:lang w:bidi="th-TH"/>
        </w:rPr>
        <w:t>ปี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F024FF">
        <w:rPr>
          <w:rFonts w:ascii="Angsana New" w:hAnsi="Angsana New"/>
          <w:color w:val="000000"/>
          <w:sz w:val="30"/>
          <w:szCs w:val="30"/>
        </w:rPr>
        <w:t xml:space="preserve"> </w:t>
      </w:r>
      <w:r w:rsidRPr="00F024FF">
        <w:rPr>
          <w:rFonts w:ascii="Angsana New" w:hAnsi="Angsana New" w:hint="cs"/>
          <w:color w:val="000000"/>
          <w:sz w:val="30"/>
          <w:szCs w:val="30"/>
          <w:cs/>
          <w:lang w:bidi="th-TH"/>
        </w:rPr>
        <w:t>ธันวาคม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/>
        </w:rPr>
        <w:t>2565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บริษัทย่อยอยู่ระหว่างการชำระบัญชี ณ วันที่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F024FF">
        <w:rPr>
          <w:rFonts w:ascii="Angsana New" w:hAnsi="Angsana New"/>
          <w:color w:val="000000"/>
          <w:sz w:val="30"/>
          <w:szCs w:val="30"/>
        </w:rPr>
        <w:t xml:space="preserve"> </w:t>
      </w:r>
      <w:r w:rsidRPr="00F024FF">
        <w:rPr>
          <w:rFonts w:ascii="Angsana New" w:hAnsi="Angsana New" w:hint="cs"/>
          <w:color w:val="000000"/>
          <w:sz w:val="30"/>
          <w:szCs w:val="30"/>
          <w:cs/>
          <w:lang w:bidi="th-TH"/>
        </w:rPr>
        <w:t>ธันวาคม</w:t>
      </w:r>
      <w:r w:rsidRPr="00F024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024FF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BB4A5F">
        <w:rPr>
          <w:rFonts w:ascii="Angsana New" w:hAnsi="Angsana New"/>
          <w:color w:val="000000"/>
          <w:sz w:val="30"/>
          <w:szCs w:val="30"/>
          <w:lang w:val="en-US"/>
        </w:rPr>
        <w:t>6</w:t>
      </w:r>
    </w:p>
    <w:p w14:paraId="0800E310" w14:textId="77777777" w:rsidR="00F87125" w:rsidRPr="00136119" w:rsidRDefault="00F87125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EF09505" w14:textId="77777777" w:rsidR="00F87125" w:rsidRDefault="00F87125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93C5EFC" w14:textId="6ED25D71" w:rsidR="00F87125" w:rsidRPr="003C2D29" w:rsidRDefault="00F87125" w:rsidP="00F8712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  <w:sectPr w:rsidR="00F87125" w:rsidRPr="003C2D29" w:rsidSect="002829AB">
          <w:headerReference w:type="default" r:id="rId20"/>
          <w:footerReference w:type="default" r:id="rId21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2AB85BB" w14:textId="3673F4EA" w:rsidR="00F87125" w:rsidRPr="0008365F" w:rsidRDefault="00F87125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เงินลงทุนใน</w:t>
      </w:r>
      <w:r w:rsidR="00D14A1C" w:rsidRPr="0008365F">
        <w:rPr>
          <w:rFonts w:hint="cs"/>
          <w:b/>
          <w:bCs/>
          <w:cs/>
        </w:rPr>
        <w:t>การร่วมค้า</w:t>
      </w:r>
      <w:r w:rsidR="007F45F0" w:rsidRPr="0008365F">
        <w:rPr>
          <w:b/>
          <w:bCs/>
        </w:rPr>
        <w:t xml:space="preserve"> </w:t>
      </w:r>
    </w:p>
    <w:p w14:paraId="658C7B43" w14:textId="77777777" w:rsidR="00102EA9" w:rsidRDefault="00102EA9" w:rsidP="00197E6A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eastAsia="Yu Mincho" w:hAnsiTheme="majorBidi" w:cstheme="majorBidi"/>
          <w:szCs w:val="22"/>
          <w:lang w:val="en-US" w:eastAsia="ja-JP" w:bidi="th-TH"/>
        </w:rPr>
      </w:pPr>
    </w:p>
    <w:tbl>
      <w:tblPr>
        <w:tblW w:w="1482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02"/>
        <w:gridCol w:w="2104"/>
        <w:gridCol w:w="864"/>
        <w:gridCol w:w="579"/>
        <w:gridCol w:w="178"/>
        <w:gridCol w:w="590"/>
        <w:gridCol w:w="181"/>
        <w:gridCol w:w="629"/>
        <w:gridCol w:w="178"/>
        <w:gridCol w:w="641"/>
        <w:gridCol w:w="182"/>
        <w:gridCol w:w="651"/>
        <w:gridCol w:w="180"/>
        <w:gridCol w:w="630"/>
        <w:gridCol w:w="180"/>
        <w:gridCol w:w="682"/>
        <w:gridCol w:w="180"/>
        <w:gridCol w:w="629"/>
        <w:gridCol w:w="180"/>
        <w:gridCol w:w="669"/>
        <w:gridCol w:w="180"/>
        <w:gridCol w:w="720"/>
        <w:gridCol w:w="178"/>
        <w:gridCol w:w="658"/>
        <w:gridCol w:w="180"/>
        <w:gridCol w:w="682"/>
        <w:gridCol w:w="16"/>
      </w:tblGrid>
      <w:tr w:rsidR="00C34B40" w:rsidRPr="000308E7" w14:paraId="5C6C9E65" w14:textId="77777777" w:rsidTr="00197E6A">
        <w:trPr>
          <w:gridAfter w:val="1"/>
          <w:wAfter w:w="16" w:type="dxa"/>
          <w:cantSplit/>
          <w:tblHeader/>
        </w:trPr>
        <w:tc>
          <w:tcPr>
            <w:tcW w:w="2102" w:type="dxa"/>
          </w:tcPr>
          <w:p w14:paraId="531710E3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</w:tcPr>
          <w:p w14:paraId="36EFB486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4ED4D47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7B35175" w14:textId="6253AB6B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48AB9C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bottom w:val="single" w:sz="4" w:space="0" w:color="auto"/>
            </w:tcBorders>
          </w:tcPr>
          <w:p w14:paraId="095F16D7" w14:textId="5E8105CB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</w:tcPr>
          <w:p w14:paraId="478C4E2E" w14:textId="0D62262C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79" w:type="dxa"/>
            <w:gridSpan w:val="15"/>
            <w:tcBorders>
              <w:bottom w:val="single" w:sz="4" w:space="0" w:color="auto"/>
            </w:tcBorders>
            <w:vAlign w:val="bottom"/>
          </w:tcPr>
          <w:p w14:paraId="770D8322" w14:textId="630EBD98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34B40" w:rsidRPr="000308E7" w14:paraId="564FA042" w14:textId="77777777" w:rsidTr="00197E6A">
        <w:trPr>
          <w:cantSplit/>
          <w:tblHeader/>
        </w:trPr>
        <w:tc>
          <w:tcPr>
            <w:tcW w:w="2102" w:type="dxa"/>
          </w:tcPr>
          <w:p w14:paraId="0DDA1B47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  <w:vAlign w:val="bottom"/>
          </w:tcPr>
          <w:p w14:paraId="03552599" w14:textId="7DB27041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64" w:type="dxa"/>
            <w:vAlign w:val="bottom"/>
          </w:tcPr>
          <w:p w14:paraId="7B2BC158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749017E6" w14:textId="58A554BD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347" w:type="dxa"/>
            <w:gridSpan w:val="3"/>
            <w:vAlign w:val="bottom"/>
          </w:tcPr>
          <w:p w14:paraId="51B5BB2B" w14:textId="77777777" w:rsidR="00C34B40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</w:t>
            </w:r>
          </w:p>
          <w:p w14:paraId="462C15E0" w14:textId="203FFC10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81" w:type="dxa"/>
            <w:vAlign w:val="bottom"/>
          </w:tcPr>
          <w:p w14:paraId="24501B0D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  <w:vAlign w:val="bottom"/>
          </w:tcPr>
          <w:p w14:paraId="07B32478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20B52E5A" w14:textId="7E8AB1AF" w:rsidR="00C34B40" w:rsidRPr="000308E7" w:rsidRDefault="00C34B40" w:rsidP="00C34B40">
            <w:pPr>
              <w:tabs>
                <w:tab w:val="clear" w:pos="454"/>
                <w:tab w:val="left" w:pos="470"/>
                <w:tab w:val="center" w:pos="64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82" w:type="dxa"/>
          </w:tcPr>
          <w:p w14:paraId="52F985A3" w14:textId="1FFBFA11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</w:tcBorders>
            <w:vAlign w:val="bottom"/>
          </w:tcPr>
          <w:p w14:paraId="46029FD4" w14:textId="6CA00C01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7A378D2" w14:textId="6DBA68E5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5EFBCF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</w:tcBorders>
            <w:vAlign w:val="bottom"/>
          </w:tcPr>
          <w:p w14:paraId="23571413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77E861A" w14:textId="5EA9F28B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BEB45BA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</w:tcBorders>
            <w:vAlign w:val="bottom"/>
          </w:tcPr>
          <w:p w14:paraId="38CAAFF0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0ECFAF8" w14:textId="52CC642D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E64B378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6" w:type="dxa"/>
            <w:gridSpan w:val="4"/>
            <w:tcBorders>
              <w:top w:val="single" w:sz="4" w:space="0" w:color="auto"/>
            </w:tcBorders>
            <w:vAlign w:val="bottom"/>
          </w:tcPr>
          <w:p w14:paraId="51DE4025" w14:textId="4CF0FD0C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C34B40" w:rsidRPr="000308E7" w14:paraId="324B6171" w14:textId="77777777" w:rsidTr="00197E6A">
        <w:trPr>
          <w:cantSplit/>
          <w:tblHeader/>
        </w:trPr>
        <w:tc>
          <w:tcPr>
            <w:tcW w:w="2102" w:type="dxa"/>
          </w:tcPr>
          <w:p w14:paraId="646DF93E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</w:tcPr>
          <w:p w14:paraId="69FFA533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F718207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1095FA9F" w14:textId="1118A8C4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bottom"/>
          </w:tcPr>
          <w:p w14:paraId="64BC6274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0" w:type="dxa"/>
            <w:vAlign w:val="bottom"/>
          </w:tcPr>
          <w:p w14:paraId="2A19DAED" w14:textId="5A2F9F8D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1" w:type="dxa"/>
            <w:vAlign w:val="bottom"/>
          </w:tcPr>
          <w:p w14:paraId="3CF08752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435D7C63" w14:textId="0F9430AB" w:rsidR="00C34B40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bottom"/>
          </w:tcPr>
          <w:p w14:paraId="4D4DD575" w14:textId="77777777" w:rsidR="00C34B40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  <w:vAlign w:val="bottom"/>
          </w:tcPr>
          <w:p w14:paraId="1BF9201F" w14:textId="431BC3BF" w:rsidR="00C34B40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2" w:type="dxa"/>
          </w:tcPr>
          <w:p w14:paraId="1997133E" w14:textId="61BFF3CE" w:rsidR="00C34B40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2842ABB" w14:textId="4988A10C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53682EE2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EDB841E" w14:textId="2BF4D5B1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266861F2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0D823BBC" w14:textId="3DCA914D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583A6553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534E0CAC" w14:textId="5674F0DA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7449156C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32C7C280" w14:textId="75BF4EAE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347D827D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E03D505" w14:textId="1437729D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09E9AC87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025A7B49" w14:textId="736A3A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643840F0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D20117A" w14:textId="725CE394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34B40" w:rsidRPr="000308E7" w14:paraId="22E5C934" w14:textId="77777777" w:rsidTr="00197E6A">
        <w:trPr>
          <w:cantSplit/>
        </w:trPr>
        <w:tc>
          <w:tcPr>
            <w:tcW w:w="2102" w:type="dxa"/>
            <w:vAlign w:val="bottom"/>
          </w:tcPr>
          <w:p w14:paraId="048C84BB" w14:textId="77777777" w:rsidR="00C34B40" w:rsidRPr="000308E7" w:rsidRDefault="00C34B40" w:rsidP="00C34B4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4" w:type="dxa"/>
          </w:tcPr>
          <w:p w14:paraId="1DCC9C1A" w14:textId="77777777" w:rsidR="00C34B40" w:rsidRPr="000308E7" w:rsidRDefault="00C34B40" w:rsidP="00C34B4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</w:tcPr>
          <w:p w14:paraId="4D8D64B1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CB0CA30" w14:textId="75D34910" w:rsidR="00C34B40" w:rsidRPr="000308E7" w:rsidRDefault="00C34B40" w:rsidP="00C34B4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75493BD2" w14:textId="77777777" w:rsidR="00C34B40" w:rsidRPr="000308E7" w:rsidRDefault="00C34B40" w:rsidP="00C34B40">
            <w:pPr>
              <w:tabs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7DD5F79E" w14:textId="77777777" w:rsidR="00C34B40" w:rsidRPr="000308E7" w:rsidRDefault="00C34B40" w:rsidP="00C34B4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B09F8C6" w14:textId="77777777" w:rsidR="00C34B40" w:rsidRPr="000308E7" w:rsidRDefault="00C34B40" w:rsidP="00C34B4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41" w:type="dxa"/>
          </w:tcPr>
          <w:p w14:paraId="49441F5D" w14:textId="3E02C345" w:rsidR="00C34B40" w:rsidRPr="000308E7" w:rsidRDefault="00C34B40" w:rsidP="00C34B4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3F2BC36" w14:textId="3F520986" w:rsidR="00C34B40" w:rsidRPr="000308E7" w:rsidRDefault="00C34B40" w:rsidP="00C34B4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95" w:type="dxa"/>
            <w:gridSpan w:val="16"/>
            <w:vAlign w:val="bottom"/>
          </w:tcPr>
          <w:p w14:paraId="446CF452" w14:textId="53C9E8BF" w:rsidR="00C34B40" w:rsidRPr="000308E7" w:rsidRDefault="00C34B40" w:rsidP="00C34B4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C34B40" w:rsidRPr="000308E7" w14:paraId="45878970" w14:textId="77777777" w:rsidTr="00197E6A">
        <w:trPr>
          <w:cantSplit/>
        </w:trPr>
        <w:tc>
          <w:tcPr>
            <w:tcW w:w="2102" w:type="dxa"/>
            <w:vAlign w:val="bottom"/>
          </w:tcPr>
          <w:p w14:paraId="37B319CD" w14:textId="5C5834DA" w:rsidR="00C34B40" w:rsidRPr="000308E7" w:rsidRDefault="00C34B40" w:rsidP="00C34B4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04" w:type="dxa"/>
          </w:tcPr>
          <w:p w14:paraId="6CF18D4F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9C7069D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</w:tcPr>
          <w:p w14:paraId="335572B4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1E29AC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503193DC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90239D0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7342D2EF" w14:textId="77777777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137C1E" w14:textId="77777777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5FA7ECB6" w14:textId="18997B14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7EE5EBE" w14:textId="557409C7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0570A0B4" w14:textId="122B0869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1DF73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A761240" w14:textId="77777777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A6E211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33B5E39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9A8574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4DFE7753" w14:textId="77777777" w:rsidR="00C34B40" w:rsidRPr="000308E7" w:rsidRDefault="00C34B40" w:rsidP="00C34B4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634903B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198E028D" w14:textId="77777777" w:rsidR="00C34B40" w:rsidRPr="000308E7" w:rsidRDefault="00C34B40" w:rsidP="00C34B4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0489E6" w14:textId="77777777" w:rsidR="00C34B40" w:rsidRPr="000308E7" w:rsidRDefault="00C34B40" w:rsidP="00C34B4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2B42F9" w14:textId="77777777" w:rsidR="00C34B40" w:rsidRPr="000308E7" w:rsidRDefault="00C34B40" w:rsidP="00C34B4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F7A782" w14:textId="77777777" w:rsidR="00C34B40" w:rsidRPr="000308E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5A00D3B7" w14:textId="18B4CBB5" w:rsidR="00C34B40" w:rsidRPr="000308E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C6E872" w14:textId="77777777" w:rsidR="00C34B40" w:rsidRPr="000308E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25D05CDE" w14:textId="77777777" w:rsidR="00C34B40" w:rsidRPr="000308E7" w:rsidRDefault="00C34B40" w:rsidP="00C34B4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4B40" w:rsidRPr="000308E7" w14:paraId="05681FA6" w14:textId="77777777" w:rsidTr="00197E6A">
        <w:trPr>
          <w:cantSplit/>
        </w:trPr>
        <w:tc>
          <w:tcPr>
            <w:tcW w:w="2102" w:type="dxa"/>
          </w:tcPr>
          <w:p w14:paraId="55652800" w14:textId="3EF08056" w:rsidR="00C34B40" w:rsidRPr="000308E7" w:rsidRDefault="00C34B40" w:rsidP="00C34B4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04" w:type="dxa"/>
          </w:tcPr>
          <w:p w14:paraId="24BC6643" w14:textId="0598D54A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64" w:type="dxa"/>
          </w:tcPr>
          <w:p w14:paraId="5F19CB51" w14:textId="77777777" w:rsidR="00197E6A" w:rsidRDefault="00197E6A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BDF25" w14:textId="7AC7D3EB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79" w:type="dxa"/>
          </w:tcPr>
          <w:p w14:paraId="54794722" w14:textId="77777777" w:rsidR="00197E6A" w:rsidRDefault="00197E6A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C813B" w14:textId="307204FA" w:rsidR="00C34B40" w:rsidRPr="000308E7" w:rsidRDefault="007B4651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351698C3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70065406" w14:textId="77777777" w:rsidR="00197E6A" w:rsidRDefault="00197E6A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EF52FF" w14:textId="4BAABC4B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1" w:type="dxa"/>
          </w:tcPr>
          <w:p w14:paraId="7E4FD886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30371E7C" w14:textId="77777777" w:rsid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EC641" w14:textId="7B1BE6E7" w:rsidR="00C34B40" w:rsidRPr="00F97EA7" w:rsidRDefault="007B4651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687</w:t>
            </w:r>
          </w:p>
        </w:tc>
        <w:tc>
          <w:tcPr>
            <w:tcW w:w="178" w:type="dxa"/>
          </w:tcPr>
          <w:p w14:paraId="22C92A92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7B35F008" w14:textId="77777777" w:rsid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A9306" w14:textId="64C5C707" w:rsidR="00C34B40" w:rsidRPr="00F97EA7" w:rsidRDefault="007B4651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659</w:t>
            </w:r>
          </w:p>
        </w:tc>
        <w:tc>
          <w:tcPr>
            <w:tcW w:w="182" w:type="dxa"/>
          </w:tcPr>
          <w:p w14:paraId="7D6A0753" w14:textId="4830DEA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6C07A8CD" w14:textId="77777777" w:rsid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328F5A" w14:textId="0F1321E3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26B26782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4B788CF" w14:textId="77777777" w:rsid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39AAB7" w14:textId="7CE3A82C" w:rsidR="00C34B40" w:rsidRPr="000308E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056E2B5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6946948B" w14:textId="77777777" w:rsidR="00C34B40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440463" w14:textId="50084B89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C68FA25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28F73AF7" w14:textId="77777777" w:rsidR="00C34B40" w:rsidRDefault="00C34B40" w:rsidP="00C34B4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2512F6B" w14:textId="53BD872A" w:rsidR="00C34B40" w:rsidRPr="000308E7" w:rsidRDefault="00C34B40" w:rsidP="00C34B4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F94C467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53F4BFA6" w14:textId="77777777" w:rsidR="00C34B40" w:rsidRDefault="00C34B40" w:rsidP="00C34B4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FADE4" w14:textId="2F9DCE01" w:rsidR="00C34B40" w:rsidRPr="000308E7" w:rsidRDefault="00C34B40" w:rsidP="00C34B4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6AFEC1CB" w14:textId="77777777" w:rsidR="00C34B40" w:rsidRPr="000308E7" w:rsidRDefault="00C34B40" w:rsidP="00C34B4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369E9D" w14:textId="77777777" w:rsidR="00C34B40" w:rsidRDefault="00C34B40" w:rsidP="00C34B4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5D6AE7" w14:textId="6F69217D" w:rsidR="00C34B40" w:rsidRPr="000308E7" w:rsidRDefault="00C34B40" w:rsidP="00C34B4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78" w:type="dxa"/>
          </w:tcPr>
          <w:p w14:paraId="304E654C" w14:textId="77777777" w:rsidR="00C34B40" w:rsidRPr="000308E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14:paraId="22C8E116" w14:textId="77777777" w:rsidR="00C34B40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46A4B" w14:textId="5D6FBD95" w:rsidR="00C34B40" w:rsidRPr="000308E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80" w:type="dxa"/>
          </w:tcPr>
          <w:p w14:paraId="288EC72B" w14:textId="77777777" w:rsidR="00C34B40" w:rsidRPr="000308E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14:paraId="4E6444D5" w14:textId="77777777" w:rsidR="00C34B40" w:rsidRDefault="00C34B40" w:rsidP="00C34B4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7B8348" w14:textId="0F6FC84F" w:rsidR="00C34B40" w:rsidRPr="000308E7" w:rsidRDefault="00C34B40" w:rsidP="00C34B4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C34B40" w:rsidRPr="000308E7" w14:paraId="46B867C9" w14:textId="77777777" w:rsidTr="00197E6A">
        <w:trPr>
          <w:cantSplit/>
        </w:trPr>
        <w:tc>
          <w:tcPr>
            <w:tcW w:w="2102" w:type="dxa"/>
            <w:vAlign w:val="bottom"/>
          </w:tcPr>
          <w:p w14:paraId="2D072344" w14:textId="30D9F860" w:rsidR="00C34B40" w:rsidRPr="000308E7" w:rsidRDefault="00C34B40" w:rsidP="00C34B4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05E0C13F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A6243B0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46CB7A73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255A82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3F0DE0B4" w14:textId="1E0245AE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2722B11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6C3149AB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362AEB4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28A336B0" w14:textId="1A72DBB0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03ABCA3" w14:textId="7D47054C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40EADE34" w14:textId="22E47144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5B3F1F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00912DA8" w14:textId="618E15BA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912BA5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484439D3" w14:textId="23B7E9B9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B33A2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7A8C1D7" w14:textId="43E0D77F" w:rsidR="00C34B40" w:rsidRPr="00F97EA7" w:rsidRDefault="00C34B40" w:rsidP="00C34B4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2135D6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751B3FAF" w14:textId="29447FA0" w:rsidR="00C34B40" w:rsidRPr="00F97EA7" w:rsidRDefault="00C34B40" w:rsidP="00C34B4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6720D3" w14:textId="77777777" w:rsidR="00C34B40" w:rsidRPr="00F97EA7" w:rsidRDefault="00C34B40" w:rsidP="00C34B4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63090E" w14:textId="4E157C0B" w:rsidR="00C34B40" w:rsidRPr="00F97EA7" w:rsidRDefault="00C34B40" w:rsidP="00C34B4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D06DF51" w14:textId="77777777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4C2D0C9A" w14:textId="4C254D5B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495578" w14:textId="77777777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360E184" w14:textId="276E43A1" w:rsidR="00C34B40" w:rsidRPr="00F97EA7" w:rsidRDefault="00C34B40" w:rsidP="00C34B4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4B40" w:rsidRPr="000308E7" w14:paraId="61B2A853" w14:textId="77777777" w:rsidTr="00197E6A">
        <w:trPr>
          <w:cantSplit/>
        </w:trPr>
        <w:tc>
          <w:tcPr>
            <w:tcW w:w="2102" w:type="dxa"/>
            <w:vAlign w:val="bottom"/>
          </w:tcPr>
          <w:p w14:paraId="6F00DE7B" w14:textId="6B9E1BA2" w:rsidR="00C34B40" w:rsidRPr="000308E7" w:rsidRDefault="00C34B40" w:rsidP="00C34B4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04" w:type="dxa"/>
          </w:tcPr>
          <w:p w14:paraId="0F63FCFD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9ED2365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697396FB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740B5B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08E45251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A36A001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5CA51124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38F768F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71C415AD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A8083DD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F4F6C0E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F14CD3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81CF851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6F2812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456122EA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A8545D2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5D468D3" w14:textId="77777777" w:rsidR="00C34B40" w:rsidRPr="00F97EA7" w:rsidRDefault="00C34B40" w:rsidP="00C34B4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C630D4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2E4C2E7A" w14:textId="77777777" w:rsidR="00C34B40" w:rsidRPr="00F97EA7" w:rsidRDefault="00C34B40" w:rsidP="00C34B4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9FC2A8" w14:textId="77777777" w:rsidR="00C34B40" w:rsidRPr="00F97EA7" w:rsidRDefault="00C34B40" w:rsidP="00C34B4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FB73AE" w14:textId="77777777" w:rsidR="00C34B40" w:rsidRPr="00F97EA7" w:rsidRDefault="00C34B40" w:rsidP="00C34B4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B91D373" w14:textId="77777777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4469925B" w14:textId="77777777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209403" w14:textId="77777777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79DB0097" w14:textId="77777777" w:rsidR="00C34B40" w:rsidRPr="00F97EA7" w:rsidRDefault="00C34B40" w:rsidP="00C34B4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4B40" w:rsidRPr="000308E7" w14:paraId="389965D5" w14:textId="77777777" w:rsidTr="00197E6A">
        <w:trPr>
          <w:cantSplit/>
        </w:trPr>
        <w:tc>
          <w:tcPr>
            <w:tcW w:w="2102" w:type="dxa"/>
          </w:tcPr>
          <w:p w14:paraId="34EDEB18" w14:textId="2B9715FB" w:rsidR="00C34B40" w:rsidRPr="000308E7" w:rsidRDefault="00C34B40" w:rsidP="00C34B4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04" w:type="dxa"/>
          </w:tcPr>
          <w:p w14:paraId="2660B8FC" w14:textId="5E330909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34B40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ผลิตและจำหน่ายไฟฟ้าและ</w:t>
            </w:r>
            <w:r w:rsidRPr="00C34B4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C34B40">
              <w:rPr>
                <w:rFonts w:asciiTheme="majorBidi" w:hAnsiTheme="majorBidi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64" w:type="dxa"/>
          </w:tcPr>
          <w:p w14:paraId="6D219592" w14:textId="77777777" w:rsidR="00197E6A" w:rsidRDefault="00197E6A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5570A" w14:textId="32B88DB8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79" w:type="dxa"/>
          </w:tcPr>
          <w:p w14:paraId="47FFE7DC" w14:textId="77777777" w:rsidR="00197E6A" w:rsidRDefault="00197E6A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8FD03" w14:textId="714BC1CB" w:rsidR="00C34B40" w:rsidRPr="000308E7" w:rsidRDefault="007B4651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6CDF48E2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15078521" w14:textId="77777777" w:rsidR="00197E6A" w:rsidRDefault="00197E6A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FBFC6A" w14:textId="3F6EB44B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1" w:type="dxa"/>
            <w:vAlign w:val="bottom"/>
          </w:tcPr>
          <w:p w14:paraId="7A0F4127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E9B29FA" w14:textId="77777777" w:rsidR="00C34B40" w:rsidRP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35C6C" w14:textId="6C4CDB3D" w:rsidR="00C34B40" w:rsidRP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4B40">
              <w:rPr>
                <w:rFonts w:asciiTheme="majorBidi" w:hAnsiTheme="majorBidi" w:cstheme="majorBidi"/>
                <w:sz w:val="24"/>
                <w:szCs w:val="24"/>
              </w:rPr>
              <w:t>1,267</w:t>
            </w:r>
          </w:p>
        </w:tc>
        <w:tc>
          <w:tcPr>
            <w:tcW w:w="178" w:type="dxa"/>
          </w:tcPr>
          <w:p w14:paraId="513D5A66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0822989" w14:textId="77777777" w:rsid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C1D99D" w14:textId="020CCF87" w:rsidR="00C34B40" w:rsidRPr="00C34B40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4B40">
              <w:rPr>
                <w:rFonts w:asciiTheme="majorBidi" w:hAnsiTheme="majorBidi" w:cstheme="majorBidi"/>
                <w:sz w:val="24"/>
                <w:szCs w:val="24"/>
              </w:rPr>
              <w:t>1,223</w:t>
            </w:r>
          </w:p>
        </w:tc>
        <w:tc>
          <w:tcPr>
            <w:tcW w:w="182" w:type="dxa"/>
          </w:tcPr>
          <w:p w14:paraId="5CC63EB7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3C60D4C9" w14:textId="4F0B2CF0" w:rsidR="00C34B40" w:rsidRPr="00197E6A" w:rsidRDefault="00197E6A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D008D8" w14:textId="77777777" w:rsidR="00C34B40" w:rsidRPr="00197E6A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CF040E6" w14:textId="10094791" w:rsidR="00C34B40" w:rsidRPr="00197E6A" w:rsidRDefault="00197E6A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F6B01D" w14:textId="77777777" w:rsidR="00C34B40" w:rsidRPr="00197E6A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CF2C6A" w14:textId="600DE4A4" w:rsidR="00C34B40" w:rsidRPr="00197E6A" w:rsidRDefault="00197E6A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FE7BD37" w14:textId="77777777" w:rsidR="00C34B40" w:rsidRPr="00197E6A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852D798" w14:textId="21CA117E" w:rsidR="00C34B40" w:rsidRPr="00197E6A" w:rsidRDefault="00197E6A" w:rsidP="00C34B4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D25E2B9" w14:textId="77777777" w:rsidR="00C34B40" w:rsidRPr="00197E6A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14:paraId="51779A77" w14:textId="0C15221B" w:rsidR="00C34B40" w:rsidRPr="00197E6A" w:rsidRDefault="00197E6A" w:rsidP="00C34B4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6D971A" w14:textId="3F03B3CA" w:rsidR="00C34B40" w:rsidRPr="00197E6A" w:rsidRDefault="00C34B40" w:rsidP="00C34B4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4AB26A" w14:textId="6CA66DDA" w:rsidR="00C34B40" w:rsidRPr="00197E6A" w:rsidRDefault="00197E6A" w:rsidP="00C34B4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AB4A9F" w14:textId="77777777" w:rsidR="00C34B40" w:rsidRPr="00197E6A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255AA5DB" w14:textId="40468699" w:rsidR="00C34B40" w:rsidRPr="00197E6A" w:rsidRDefault="00197E6A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999236" w14:textId="77777777" w:rsidR="00C34B40" w:rsidRPr="00197E6A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  <w:vAlign w:val="bottom"/>
          </w:tcPr>
          <w:p w14:paraId="1B8AD851" w14:textId="56C39C92" w:rsidR="00C34B40" w:rsidRPr="00197E6A" w:rsidRDefault="00197E6A" w:rsidP="00C34B4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34B40" w:rsidRPr="000308E7" w14:paraId="097E86E3" w14:textId="77777777" w:rsidTr="00197E6A">
        <w:trPr>
          <w:cantSplit/>
        </w:trPr>
        <w:tc>
          <w:tcPr>
            <w:tcW w:w="2102" w:type="dxa"/>
            <w:vAlign w:val="bottom"/>
          </w:tcPr>
          <w:p w14:paraId="332EA9E4" w14:textId="60D4A617" w:rsidR="00C34B40" w:rsidRPr="000308E7" w:rsidRDefault="00197E6A" w:rsidP="00C34B4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04" w:type="dxa"/>
          </w:tcPr>
          <w:p w14:paraId="20385DE8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774B19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5488D24D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F8B41C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23224B60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5B25400" w14:textId="77777777" w:rsidR="00C34B40" w:rsidRPr="000308E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554D71B2" w14:textId="2A7C3634" w:rsidR="00C34B40" w:rsidRPr="00F97EA7" w:rsidRDefault="00197E6A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1,954</w:t>
            </w:r>
          </w:p>
        </w:tc>
        <w:tc>
          <w:tcPr>
            <w:tcW w:w="178" w:type="dxa"/>
          </w:tcPr>
          <w:p w14:paraId="170F9082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4B2792B5" w14:textId="1C7CB491" w:rsidR="00C34B40" w:rsidRPr="00F97EA7" w:rsidRDefault="00197E6A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1,882</w:t>
            </w:r>
          </w:p>
        </w:tc>
        <w:tc>
          <w:tcPr>
            <w:tcW w:w="182" w:type="dxa"/>
          </w:tcPr>
          <w:p w14:paraId="48340E88" w14:textId="77777777" w:rsidR="00C34B40" w:rsidRPr="00F97EA7" w:rsidRDefault="00C34B40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E5D03" w14:textId="12FB8CE1" w:rsidR="00C34B40" w:rsidRPr="00F97EA7" w:rsidRDefault="00197E6A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7E2FB40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DCB2C" w14:textId="223BE254" w:rsidR="00C34B40" w:rsidRPr="00F97EA7" w:rsidRDefault="00197E6A" w:rsidP="00C34B4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6F839D1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ED0CE" w14:textId="6E6679DE" w:rsidR="00C34B40" w:rsidRDefault="00197E6A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82D4C6D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9A00E" w14:textId="6C5E332E" w:rsidR="00C34B40" w:rsidRPr="00F97EA7" w:rsidRDefault="00197E6A" w:rsidP="00C34B4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3DE043D" w14:textId="77777777" w:rsidR="00C34B40" w:rsidRPr="00F97EA7" w:rsidRDefault="00C34B40" w:rsidP="00C34B4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5791F" w14:textId="2EEC7E8A" w:rsidR="00C34B40" w:rsidRPr="00F97EA7" w:rsidRDefault="00197E6A" w:rsidP="00C34B4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5144F62" w14:textId="77777777" w:rsidR="00C34B40" w:rsidRPr="00F97EA7" w:rsidRDefault="00C34B40" w:rsidP="00C34B4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65A7D" w14:textId="66CCAE2C" w:rsidR="00C34B40" w:rsidRPr="00F97EA7" w:rsidRDefault="00197E6A" w:rsidP="00C34B4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78" w:type="dxa"/>
            <w:tcBorders>
              <w:bottom w:val="nil"/>
            </w:tcBorders>
          </w:tcPr>
          <w:p w14:paraId="6B3A38DC" w14:textId="77777777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44CC1" w14:textId="7A358F6C" w:rsidR="00C34B40" w:rsidRDefault="00197E6A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1215344" w14:textId="77777777" w:rsidR="00C34B40" w:rsidRPr="00F97EA7" w:rsidRDefault="00C34B40" w:rsidP="00C34B4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438A9" w14:textId="1AF57CDB" w:rsidR="00C34B40" w:rsidRPr="00F97EA7" w:rsidRDefault="00197E6A" w:rsidP="00C34B4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</w:p>
        </w:tc>
      </w:tr>
    </w:tbl>
    <w:p w14:paraId="16ACBA4A" w14:textId="46BB1468" w:rsidR="00533E0A" w:rsidRPr="00BC687F" w:rsidRDefault="00533E0A" w:rsidP="00BC687F">
      <w:pPr>
        <w:pStyle w:val="block"/>
        <w:spacing w:before="240" w:after="0" w:line="240" w:lineRule="atLeast"/>
        <w:ind w:left="0" w:right="49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 w:bidi="th-TH"/>
        </w:rPr>
        <w:sectPr w:rsidR="00533E0A" w:rsidRPr="00BC687F" w:rsidSect="002978A4">
          <w:footerReference w:type="even" r:id="rId22"/>
          <w:footerReference w:type="default" r:id="rId23"/>
          <w:headerReference w:type="first" r:id="rId24"/>
          <w:footerReference w:type="first" r:id="rId25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90"/>
        <w:gridCol w:w="180"/>
        <w:gridCol w:w="1170"/>
        <w:gridCol w:w="180"/>
        <w:gridCol w:w="1080"/>
        <w:gridCol w:w="180"/>
        <w:gridCol w:w="1170"/>
      </w:tblGrid>
      <w:tr w:rsidR="00102EA9" w:rsidRPr="00FA2792" w14:paraId="6319083E" w14:textId="77777777" w:rsidTr="009A0540">
        <w:trPr>
          <w:tblHeader/>
        </w:trPr>
        <w:tc>
          <w:tcPr>
            <w:tcW w:w="4230" w:type="dxa"/>
            <w:vAlign w:val="bottom"/>
          </w:tcPr>
          <w:p w14:paraId="36845B68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</w:tcPr>
          <w:p w14:paraId="0EB37CFA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16CE2E48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ED2411E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02EA9" w:rsidRPr="00FA2792" w14:paraId="15025671" w14:textId="77777777" w:rsidTr="009A0540">
        <w:trPr>
          <w:tblHeader/>
        </w:trPr>
        <w:tc>
          <w:tcPr>
            <w:tcW w:w="4230" w:type="dxa"/>
          </w:tcPr>
          <w:p w14:paraId="525E258A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5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E5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D2F202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9AE628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7C658C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B508912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A74FE1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B04A80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26C939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2EA9" w:rsidRPr="00FA2792" w14:paraId="670EC7A1" w14:textId="77777777" w:rsidTr="009A0540">
        <w:trPr>
          <w:tblHeader/>
        </w:trPr>
        <w:tc>
          <w:tcPr>
            <w:tcW w:w="4230" w:type="dxa"/>
          </w:tcPr>
          <w:p w14:paraId="15BAF283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left w:val="nil"/>
              <w:right w:val="nil"/>
            </w:tcBorders>
          </w:tcPr>
          <w:p w14:paraId="3FF64DAD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2EA9" w:rsidRPr="00FA2792" w14:paraId="5255EF60" w14:textId="77777777" w:rsidTr="009A0540">
        <w:tc>
          <w:tcPr>
            <w:tcW w:w="4230" w:type="dxa"/>
          </w:tcPr>
          <w:p w14:paraId="3D0D46E7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65D679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E1AF87" w14:textId="77777777" w:rsidR="00102EA9" w:rsidRPr="00FA2792" w:rsidRDefault="00102EA9" w:rsidP="009A054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17CA80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C05F1A" w14:textId="77777777" w:rsidR="00102EA9" w:rsidRPr="00FA2792" w:rsidRDefault="00102EA9" w:rsidP="009A054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0D30AE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113A95" w14:textId="77777777" w:rsidR="00102EA9" w:rsidRPr="00FA2792" w:rsidRDefault="00102EA9" w:rsidP="009A054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E0148E3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102EA9" w:rsidRPr="00FA2792" w14:paraId="77030F06" w14:textId="77777777" w:rsidTr="009A0540">
        <w:tc>
          <w:tcPr>
            <w:tcW w:w="4230" w:type="dxa"/>
          </w:tcPr>
          <w:p w14:paraId="45CD1795" w14:textId="77777777" w:rsidR="00102EA9" w:rsidRPr="00BD1341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D1341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เพิ่มทุนใน</w:t>
            </w:r>
            <w:r w:rsidRPr="00BD1341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0E8392" w14:textId="56B88BBF" w:rsidR="00102EA9" w:rsidRPr="00FA2792" w:rsidRDefault="00081966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DA6D15" w14:textId="77777777" w:rsidR="00102EA9" w:rsidRPr="00FA2792" w:rsidRDefault="00102EA9" w:rsidP="009A054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976777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14:paraId="506919D8" w14:textId="77777777" w:rsidR="00102EA9" w:rsidRPr="00FA2792" w:rsidRDefault="00102EA9" w:rsidP="009A054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115699" w14:textId="00D5F7EE" w:rsidR="00102EA9" w:rsidRPr="00FA2792" w:rsidRDefault="00081966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341156" w14:textId="77777777" w:rsidR="00102EA9" w:rsidRPr="00FA2792" w:rsidRDefault="00102EA9" w:rsidP="009A054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F89DD7E" w14:textId="77777777" w:rsidR="00102EA9" w:rsidRPr="00FA2792" w:rsidRDefault="00102EA9" w:rsidP="009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</w:tbl>
    <w:p w14:paraId="7935CCE4" w14:textId="77777777" w:rsidR="00102EA9" w:rsidRPr="00197E6A" w:rsidRDefault="00102EA9" w:rsidP="00976A8D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 w:val="16"/>
          <w:szCs w:val="16"/>
        </w:rPr>
      </w:pPr>
    </w:p>
    <w:p w14:paraId="168EFB05" w14:textId="01677666" w:rsidR="003929BC" w:rsidRPr="00AB5C0F" w:rsidRDefault="003929BC" w:rsidP="00976A8D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AB5C0F">
        <w:rPr>
          <w:rFonts w:ascii="Angsana New" w:hAnsi="Angsana New"/>
          <w:i/>
          <w:iCs/>
          <w:sz w:val="30"/>
          <w:szCs w:val="30"/>
          <w:cs/>
        </w:rPr>
        <w:t>บริษัท จีจีซี เคทิส</w:t>
      </w:r>
      <w:r w:rsidRPr="00AB5C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AB5C0F">
        <w:rPr>
          <w:rFonts w:ascii="Angsana New" w:hAnsi="Angsana New"/>
          <w:i/>
          <w:iCs/>
          <w:sz w:val="30"/>
          <w:szCs w:val="30"/>
          <w:cs/>
        </w:rPr>
        <w:t>ไบโออินดัสเทรียล จำกัด</w:t>
      </w:r>
    </w:p>
    <w:p w14:paraId="0640BE8B" w14:textId="77777777" w:rsidR="003929BC" w:rsidRPr="00197E6A" w:rsidRDefault="003929BC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  <w:sz w:val="16"/>
          <w:szCs w:val="16"/>
        </w:rPr>
      </w:pPr>
    </w:p>
    <w:p w14:paraId="05203C81" w14:textId="37742950" w:rsidR="009466FB" w:rsidRDefault="006B7D18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7D1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8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เมษายน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จีจีซี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เคทิส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ไบโออินดัสเทรียล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จำกัด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ซึ่งเป็น</w:t>
      </w:r>
      <w:r w:rsidR="002219AD">
        <w:rPr>
          <w:rFonts w:ascii="Angsana New" w:hAnsi="Angsana New" w:hint="cs"/>
          <w:sz w:val="30"/>
          <w:szCs w:val="30"/>
          <w:cs/>
        </w:rPr>
        <w:t>การ</w:t>
      </w:r>
      <w:r w:rsidRPr="006B7D18">
        <w:rPr>
          <w:rFonts w:ascii="Angsana New" w:hAnsi="Angsana New" w:hint="cs"/>
          <w:sz w:val="30"/>
          <w:szCs w:val="30"/>
          <w:cs/>
        </w:rPr>
        <w:t>ร่วมค้าทางอ้อมของกลุ่มบริษัท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จีจีซี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ไบโอเคมิคอล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จำกัด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จำนวน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3</w:t>
      </w:r>
      <w:r w:rsidRPr="006B7D18">
        <w:rPr>
          <w:rFonts w:ascii="Angsana New" w:hAnsi="Angsana New"/>
          <w:sz w:val="30"/>
          <w:szCs w:val="30"/>
        </w:rPr>
        <w:t>,</w:t>
      </w:r>
      <w:r w:rsidR="00F97EA7" w:rsidRPr="00F97EA7">
        <w:rPr>
          <w:rFonts w:ascii="Angsana New" w:hAnsi="Angsana New"/>
          <w:sz w:val="30"/>
          <w:szCs w:val="30"/>
        </w:rPr>
        <w:t>575</w:t>
      </w:r>
      <w:r w:rsidRPr="006B7D18">
        <w:rPr>
          <w:rFonts w:ascii="Angsana New" w:hAnsi="Angsana New"/>
          <w:sz w:val="30"/>
          <w:szCs w:val="30"/>
        </w:rPr>
        <w:t>,</w:t>
      </w:r>
      <w:r w:rsidR="00F97EA7" w:rsidRPr="00F97EA7">
        <w:rPr>
          <w:rFonts w:ascii="Angsana New" w:hAnsi="Angsana New"/>
          <w:sz w:val="30"/>
          <w:szCs w:val="30"/>
        </w:rPr>
        <w:t>000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หุ้น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15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บาท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53</w:t>
      </w:r>
      <w:r w:rsidRPr="006B7D18">
        <w:rPr>
          <w:rFonts w:ascii="Angsana New" w:hAnsi="Angsana New"/>
          <w:sz w:val="30"/>
          <w:szCs w:val="30"/>
          <w:cs/>
        </w:rPr>
        <w:t>.</w:t>
      </w:r>
      <w:r w:rsidR="00F97EA7" w:rsidRPr="00F97EA7">
        <w:rPr>
          <w:rFonts w:ascii="Angsana New" w:hAnsi="Angsana New"/>
          <w:sz w:val="30"/>
          <w:szCs w:val="30"/>
        </w:rPr>
        <w:t>63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ล้านบาท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ซึ่งบริษัทย่อยได้จ่ายชำระเงินค่าหุ้นเต็มจำนวนแล้วในเดือนพฤษภาคม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2565</w:t>
      </w:r>
    </w:p>
    <w:p w14:paraId="794CE187" w14:textId="77777777" w:rsidR="005834C8" w:rsidRPr="00197E6A" w:rsidRDefault="005834C8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4B3A50" w14:textId="1BB40BF3" w:rsidR="00A81A9F" w:rsidRDefault="005834C8" w:rsidP="0058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="007B4651" w:rsidRPr="007B4651">
        <w:rPr>
          <w:rFonts w:ascii="Angsana New" w:hAnsi="Angsana New" w:hint="cs"/>
          <w:color w:val="000000"/>
          <w:spacing w:val="-2"/>
          <w:sz w:val="30"/>
          <w:szCs w:val="30"/>
        </w:rPr>
        <w:t>21</w:t>
      </w:r>
      <w:r w:rsid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กุมภาพันธ์ </w:t>
      </w:r>
      <w:r w:rsidR="007B4651" w:rsidRPr="007B4651">
        <w:rPr>
          <w:rFonts w:ascii="Angsana New" w:hAnsi="Angsana New" w:hint="cs"/>
          <w:color w:val="000000"/>
          <w:spacing w:val="-2"/>
          <w:sz w:val="30"/>
          <w:szCs w:val="30"/>
        </w:rPr>
        <w:t>2566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850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บาทและ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9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500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80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</w:t>
      </w:r>
      <w:r w:rsidR="00A81A9F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เมษายน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81A9F" w:rsidRPr="00A81A9F">
        <w:rPr>
          <w:rFonts w:ascii="Angsana New" w:hAnsi="Angsana New"/>
          <w:color w:val="000000"/>
          <w:spacing w:val="-2"/>
          <w:sz w:val="30"/>
          <w:szCs w:val="30"/>
        </w:rPr>
        <w:t>2566</w:t>
      </w:r>
    </w:p>
    <w:p w14:paraId="66D9C875" w14:textId="77777777" w:rsidR="005834C8" w:rsidRPr="00197E6A" w:rsidRDefault="005834C8" w:rsidP="0058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70C115BF" w14:textId="4BFE1C48" w:rsidR="005834C8" w:rsidRPr="002D16EA" w:rsidRDefault="005834C8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="002D16EA">
        <w:rPr>
          <w:rFonts w:ascii="Angsana New" w:hAnsi="Angsana New"/>
          <w:color w:val="000000"/>
          <w:spacing w:val="-2"/>
          <w:sz w:val="30"/>
          <w:szCs w:val="30"/>
        </w:rPr>
        <w:t>5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2566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575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107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2D16EA" w:rsidRP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ซึ่งบริษัทย่อยได้จ่ายชำระเงินค่าหุ้นเต็มจำนวนแล้วในเดือนพฤ</w:t>
      </w:r>
      <w:r w:rsidR="002D16EA">
        <w:rPr>
          <w:rFonts w:ascii="Angsana New" w:hAnsi="Angsana New" w:hint="cs"/>
          <w:color w:val="000000"/>
          <w:spacing w:val="-2"/>
          <w:sz w:val="30"/>
          <w:szCs w:val="30"/>
          <w:cs/>
        </w:rPr>
        <w:t>ศจิกายน</w:t>
      </w:r>
      <w:r w:rsidR="002D16EA" w:rsidRPr="002D16E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7B4651" w:rsidRPr="007B4651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7B4651" w:rsidRPr="007B4651">
        <w:rPr>
          <w:rFonts w:ascii="Angsana New" w:hAnsi="Angsana New" w:hint="cs"/>
          <w:color w:val="000000"/>
          <w:spacing w:val="-2"/>
          <w:sz w:val="30"/>
          <w:szCs w:val="30"/>
        </w:rPr>
        <w:t>6</w:t>
      </w:r>
    </w:p>
    <w:p w14:paraId="46A0D200" w14:textId="77777777" w:rsidR="006B7D18" w:rsidRPr="00197E6A" w:rsidRDefault="006B7D18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4A4C400E" w14:textId="4D6D5063" w:rsidR="00E37400" w:rsidRDefault="00E37400" w:rsidP="00E3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F97EA7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รายการเคลื่อนไหวของเงินลงทุนในการร่วมค้าสำหรับปีสิ้นสุดวันที่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F97EA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7243D">
        <w:rPr>
          <w:rFonts w:ascii="Angsana New" w:hAnsi="Angsana New"/>
          <w:sz w:val="30"/>
          <w:szCs w:val="30"/>
        </w:rPr>
        <w:t>2566</w:t>
      </w:r>
      <w:r w:rsidRPr="00F97EA7">
        <w:rPr>
          <w:rFonts w:ascii="Angsana New" w:hAnsi="Angsana New"/>
          <w:sz w:val="30"/>
          <w:szCs w:val="30"/>
        </w:rPr>
        <w:t xml:space="preserve"> </w:t>
      </w:r>
      <w:r w:rsidRPr="00F97EA7">
        <w:rPr>
          <w:rFonts w:ascii="Angsana New" w:hAnsi="Angsana New"/>
          <w:sz w:val="30"/>
          <w:szCs w:val="30"/>
          <w:cs/>
        </w:rPr>
        <w:t xml:space="preserve">และ </w:t>
      </w:r>
      <w:r w:rsidR="0047243D">
        <w:rPr>
          <w:rFonts w:ascii="Angsana New" w:hAnsi="Angsana New"/>
          <w:sz w:val="30"/>
          <w:szCs w:val="30"/>
        </w:rPr>
        <w:t>2565</w:t>
      </w:r>
      <w:r w:rsidRPr="00F97EA7">
        <w:rPr>
          <w:rFonts w:ascii="Angsana New" w:hAnsi="Angsana New"/>
          <w:sz w:val="30"/>
          <w:szCs w:val="30"/>
          <w:cs/>
        </w:rPr>
        <w:t xml:space="preserve"> 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7E39E1" w14:textId="77777777" w:rsidR="00BD1341" w:rsidRPr="00197E6A" w:rsidRDefault="00BD1341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062"/>
        <w:gridCol w:w="207"/>
        <w:gridCol w:w="1044"/>
        <w:gridCol w:w="180"/>
        <w:gridCol w:w="1062"/>
        <w:gridCol w:w="180"/>
        <w:gridCol w:w="1071"/>
      </w:tblGrid>
      <w:tr w:rsidR="009466FB" w:rsidRPr="00FA2792" w14:paraId="74D12B52" w14:textId="77777777" w:rsidTr="00197E6A">
        <w:trPr>
          <w:tblHeader/>
        </w:trPr>
        <w:tc>
          <w:tcPr>
            <w:tcW w:w="4374" w:type="dxa"/>
          </w:tcPr>
          <w:p w14:paraId="5089598B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13" w:type="dxa"/>
            <w:gridSpan w:val="3"/>
          </w:tcPr>
          <w:p w14:paraId="403CFD0B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EC456C6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13" w:type="dxa"/>
            <w:gridSpan w:val="3"/>
          </w:tcPr>
          <w:p w14:paraId="4D41EA95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466FB" w:rsidRPr="00FA2792" w14:paraId="0FF7011C" w14:textId="77777777" w:rsidTr="00197E6A">
        <w:trPr>
          <w:tblHeader/>
        </w:trPr>
        <w:tc>
          <w:tcPr>
            <w:tcW w:w="4374" w:type="dxa"/>
          </w:tcPr>
          <w:p w14:paraId="1777D6C9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B77A95E" w14:textId="32031A93" w:rsidR="009466FB" w:rsidRPr="00FA2792" w:rsidRDefault="0047243D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8A97EDF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9751770" w14:textId="625BFD3C" w:rsidR="009466FB" w:rsidRPr="00FA2792" w:rsidRDefault="0047243D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C110924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49881AC" w14:textId="15EEA6A8" w:rsidR="009466FB" w:rsidRPr="00FA2792" w:rsidRDefault="0047243D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B363ED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420D36AA" w14:textId="7BB1712C" w:rsidR="009466FB" w:rsidRPr="00FA2792" w:rsidRDefault="0047243D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466FB" w:rsidRPr="00FA2792" w14:paraId="0A8F5591" w14:textId="77777777" w:rsidTr="00197E6A">
        <w:trPr>
          <w:tblHeader/>
        </w:trPr>
        <w:tc>
          <w:tcPr>
            <w:tcW w:w="4374" w:type="dxa"/>
          </w:tcPr>
          <w:p w14:paraId="11F2517D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tcBorders>
              <w:left w:val="nil"/>
              <w:right w:val="nil"/>
            </w:tcBorders>
          </w:tcPr>
          <w:p w14:paraId="182CD25F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66FB" w:rsidRPr="00FA2792" w14:paraId="3D10CC2A" w14:textId="77777777" w:rsidTr="00197E6A">
        <w:tc>
          <w:tcPr>
            <w:tcW w:w="4374" w:type="dxa"/>
          </w:tcPr>
          <w:p w14:paraId="37D240FE" w14:textId="3822E64B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  <w:r w:rsidR="004769A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8141549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55815029" w14:textId="77777777" w:rsidR="009466FB" w:rsidRPr="00FA2792" w:rsidRDefault="009466FB" w:rsidP="00D82BE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5CED090A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09DCD" w14:textId="77777777" w:rsidR="009466FB" w:rsidRPr="00FA2792" w:rsidRDefault="009466FB" w:rsidP="00D82BE3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D327ACB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9D95DC" w14:textId="77777777" w:rsidR="009466FB" w:rsidRPr="00FA2792" w:rsidRDefault="009466FB" w:rsidP="00D82BE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3C8B0A24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47243D" w:rsidRPr="00FA2792" w14:paraId="656C6FE2" w14:textId="77777777" w:rsidTr="00197E6A">
        <w:tc>
          <w:tcPr>
            <w:tcW w:w="4374" w:type="dxa"/>
          </w:tcPr>
          <w:p w14:paraId="48752CDE" w14:textId="7299C9C5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24710AC" w14:textId="7A5384B4" w:rsidR="0047243D" w:rsidRPr="00976A8D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B577007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4717258" w14:textId="5A05D553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80" w:type="dxa"/>
          </w:tcPr>
          <w:p w14:paraId="7F3C5D7A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9DB0469" w14:textId="7E433A52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4509FB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5D9CDA38" w14:textId="6F8BF67B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691</w:t>
            </w:r>
          </w:p>
        </w:tc>
      </w:tr>
      <w:tr w:rsidR="0047243D" w:rsidRPr="00FA2792" w14:paraId="6864BBE3" w14:textId="77777777" w:rsidTr="00197E6A">
        <w:tc>
          <w:tcPr>
            <w:tcW w:w="4374" w:type="dxa"/>
          </w:tcPr>
          <w:p w14:paraId="0C0D0D44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BC2AD36" w14:textId="1E703835" w:rsidR="0047243D" w:rsidRPr="00FA2792" w:rsidRDefault="007B4651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57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267BE3B5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79DB7097" w14:textId="203813F8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14:paraId="727B48E3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7EA82C5D" w14:textId="4A67D5BF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BAEE63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2581684" w14:textId="13FFABC0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  <w:tr w:rsidR="0047243D" w:rsidRPr="00FA2792" w14:paraId="595EB947" w14:textId="77777777" w:rsidTr="00197E6A">
        <w:tc>
          <w:tcPr>
            <w:tcW w:w="4374" w:type="dxa"/>
          </w:tcPr>
          <w:p w14:paraId="7B88EFEB" w14:textId="37FC86D6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ส่วนแบ่งกำไรเบ็ดเสร็จอื่นในการร่วมค้า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F68FF42" w14:textId="58455FCF" w:rsidR="0047243D" w:rsidRPr="00FA2792" w:rsidRDefault="00197E6A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A156E9B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7340EBCD" w14:textId="42E23DCA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CA2F9DB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33580D11" w14:textId="0EF0BA21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FA1C17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3D14932B" w14:textId="29F0A810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  <w:tr w:rsidR="0047243D" w:rsidRPr="00FA2792" w14:paraId="1405378F" w14:textId="77777777" w:rsidTr="00197E6A">
        <w:tc>
          <w:tcPr>
            <w:tcW w:w="4374" w:type="dxa"/>
          </w:tcPr>
          <w:p w14:paraId="21F6BEC6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12016D93" w14:textId="24BFC66E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48A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B4651" w:rsidRPr="007B4651">
              <w:rPr>
                <w:rFonts w:asciiTheme="majorBidi" w:hAnsiTheme="majorBidi"/>
                <w:sz w:val="30"/>
                <w:szCs w:val="30"/>
              </w:rPr>
              <w:t>32</w:t>
            </w:r>
            <w:r w:rsidRPr="00F248A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5BD56A5B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255E099D" w14:textId="6B94C071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A39CBC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C0A3D3" w14:textId="44213E82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59B317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38403E" w14:textId="25533FDA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  <w:tr w:rsidR="0047243D" w:rsidRPr="00FA2792" w14:paraId="2FA6E9CB" w14:textId="77777777" w:rsidTr="00197E6A">
        <w:tc>
          <w:tcPr>
            <w:tcW w:w="4374" w:type="dxa"/>
          </w:tcPr>
          <w:p w14:paraId="273122CC" w14:textId="6AF8E2A2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0A847" w14:textId="3DCE117B" w:rsidR="0047243D" w:rsidRPr="005C4C1D" w:rsidRDefault="00197E6A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51148029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592F8" w14:textId="6BF610A8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80" w:type="dxa"/>
          </w:tcPr>
          <w:p w14:paraId="1163E10E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D88F6" w14:textId="68CF8A74" w:rsidR="0047243D" w:rsidRPr="00950730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3C2C04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18FCF" w14:textId="7BF68F55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47243D" w:rsidRPr="00F97EA7" w14:paraId="0AEFDA0C" w14:textId="77777777" w:rsidTr="00197E6A">
        <w:trPr>
          <w:trHeight w:val="170"/>
        </w:trPr>
        <w:tc>
          <w:tcPr>
            <w:tcW w:w="4374" w:type="dxa"/>
          </w:tcPr>
          <w:p w14:paraId="3163D24F" w14:textId="77777777" w:rsidR="0047243D" w:rsidRPr="00F97EA7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</w:tcPr>
          <w:p w14:paraId="5D87F810" w14:textId="77777777" w:rsidR="0047243D" w:rsidRPr="00F97EA7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44447613" w14:textId="77777777" w:rsidR="0047243D" w:rsidRPr="00F97EA7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</w:tcPr>
          <w:p w14:paraId="11727ED6" w14:textId="77777777" w:rsidR="0047243D" w:rsidRPr="00F97EA7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078999A" w14:textId="77777777" w:rsidR="0047243D" w:rsidRPr="00F97EA7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</w:tcPr>
          <w:p w14:paraId="5DA99C2F" w14:textId="77777777" w:rsidR="0047243D" w:rsidRPr="00F97EA7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D99F00" w14:textId="77777777" w:rsidR="0047243D" w:rsidRPr="00F97EA7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0DB59A5F" w14:textId="77777777" w:rsidR="0047243D" w:rsidRPr="00F97EA7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</w:tr>
      <w:tr w:rsidR="0047243D" w:rsidRPr="00FA2792" w14:paraId="230A3AD2" w14:textId="77777777" w:rsidTr="00197E6A">
        <w:tc>
          <w:tcPr>
            <w:tcW w:w="4374" w:type="dxa"/>
          </w:tcPr>
          <w:p w14:paraId="2E8CC64B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99FED1B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758180D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99F6C23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044426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2B71995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5D3050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531335F8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47243D" w:rsidRPr="00FA2792" w14:paraId="5AAC1131" w14:textId="77777777" w:rsidTr="00197E6A">
        <w:tc>
          <w:tcPr>
            <w:tcW w:w="4374" w:type="dxa"/>
          </w:tcPr>
          <w:p w14:paraId="5A7F47F4" w14:textId="1560250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FF84849" w14:textId="0778C6D1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52FA00E5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C012C01" w14:textId="7E7FB12B" w:rsidR="0047243D" w:rsidRPr="00FA2792" w:rsidRDefault="0047243D" w:rsidP="0019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4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80" w:type="dxa"/>
          </w:tcPr>
          <w:p w14:paraId="340201E6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C0F9EBC" w14:textId="00EB02A4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96565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0C39807" w14:textId="5383FD3C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47243D" w:rsidRPr="00FA2792" w14:paraId="4BFA7201" w14:textId="77777777" w:rsidTr="00197E6A">
        <w:tc>
          <w:tcPr>
            <w:tcW w:w="4374" w:type="dxa"/>
          </w:tcPr>
          <w:p w14:paraId="161C7E0A" w14:textId="5C85233D" w:rsidR="0047243D" w:rsidRPr="00FA2792" w:rsidRDefault="00197E6A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BD1341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จีจีซี เคทิส ไบโออินดัสเทรียล จำกัด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E1BF510" w14:textId="50AFE663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1953FD3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5BE79C4" w14:textId="781A3731" w:rsidR="0047243D" w:rsidRPr="00FA2792" w:rsidRDefault="0047243D" w:rsidP="0019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14:paraId="77520E45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1FA6481" w14:textId="7CFF694A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EE7106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5F72A395" w14:textId="76A2A7CF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47243D" w:rsidRPr="00FA2792" w14:paraId="2C2E624E" w14:textId="77777777" w:rsidTr="00197E6A">
        <w:tc>
          <w:tcPr>
            <w:tcW w:w="4374" w:type="dxa"/>
          </w:tcPr>
          <w:p w14:paraId="61F47943" w14:textId="77777777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ADCE491" w14:textId="2C9D71FB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73977BB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2B2E786" w14:textId="23FC5E5B" w:rsidR="0047243D" w:rsidRPr="00FA2792" w:rsidRDefault="0047243D" w:rsidP="0019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68C80F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2CFD320" w14:textId="6D774453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E326C7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A5363F4" w14:textId="5365B8CB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47243D" w:rsidRPr="00FA2792" w14:paraId="2418E32A" w14:textId="77777777" w:rsidTr="00197E6A">
        <w:tc>
          <w:tcPr>
            <w:tcW w:w="4374" w:type="dxa"/>
          </w:tcPr>
          <w:p w14:paraId="7F739A17" w14:textId="312545E9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B6D67" w14:textId="7CFDA885" w:rsidR="0047243D" w:rsidRPr="005C4C1D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1,267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2D0C470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CC320" w14:textId="70BC3B37" w:rsidR="0047243D" w:rsidRPr="00FA2792" w:rsidRDefault="0047243D" w:rsidP="0019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C4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80" w:type="dxa"/>
          </w:tcPr>
          <w:p w14:paraId="1AA64C36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6862F" w14:textId="747D5810" w:rsidR="0047243D" w:rsidRPr="00FA2792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16BFB8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5DF6B" w14:textId="5A06B78C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</w:tr>
      <w:tr w:rsidR="0047243D" w:rsidRPr="00FA2792" w14:paraId="076F1DB3" w14:textId="77777777" w:rsidTr="00197E6A">
        <w:tc>
          <w:tcPr>
            <w:tcW w:w="4374" w:type="dxa"/>
          </w:tcPr>
          <w:p w14:paraId="69CF8D2F" w14:textId="149E6C7D" w:rsidR="0047243D" w:rsidRPr="00BD1341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3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รวมเงินลงทุนในการร่วมค้า</w:t>
            </w: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A68367D" w14:textId="5508A2FA" w:rsidR="0047243D" w:rsidRPr="005C4C1D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</w:t>
            </w:r>
            <w:r w:rsidR="00197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AFF4142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D7777BD" w14:textId="1590017B" w:rsidR="0047243D" w:rsidRPr="00FA2792" w:rsidRDefault="0047243D" w:rsidP="0019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C4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80" w:type="dxa"/>
          </w:tcPr>
          <w:p w14:paraId="4B3963C1" w14:textId="77777777" w:rsidR="0047243D" w:rsidRPr="00FA2792" w:rsidRDefault="0047243D" w:rsidP="0047243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B4B1A3" w14:textId="57B0A4A7" w:rsidR="0047243D" w:rsidRPr="00950730" w:rsidRDefault="00F248A5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0FA1D6" w14:textId="77777777" w:rsidR="0047243D" w:rsidRPr="00FA2792" w:rsidRDefault="0047243D" w:rsidP="004724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0C09709" w14:textId="293358BC" w:rsidR="0047243D" w:rsidRPr="00FA2792" w:rsidRDefault="0047243D" w:rsidP="0047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3038B8E2" w14:textId="77777777" w:rsidR="009466FB" w:rsidRPr="0091569B" w:rsidRDefault="009466FB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0"/>
          <w:szCs w:val="20"/>
        </w:rPr>
      </w:pPr>
    </w:p>
    <w:p w14:paraId="09428A4D" w14:textId="20C1FB92" w:rsidR="00E37400" w:rsidRPr="00E46E4E" w:rsidRDefault="00E37400" w:rsidP="00E37400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</w:pPr>
      <w:r w:rsidRPr="002B65CF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การร่วมค้</w:t>
      </w:r>
      <w:r w:rsidR="00941FAA" w:rsidRPr="002B65CF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า</w:t>
      </w:r>
      <w:r w:rsidRPr="002B65CF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207A3F66" w14:textId="77777777" w:rsidR="003929BC" w:rsidRPr="0091569B" w:rsidRDefault="003929BC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16"/>
          <w:szCs w:val="16"/>
        </w:rPr>
      </w:pPr>
    </w:p>
    <w:p w14:paraId="0CDEEF32" w14:textId="6CF6D9BB" w:rsidR="003929BC" w:rsidRDefault="003929BC" w:rsidP="00E26FF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26FF0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</w:t>
      </w:r>
      <w:r w:rsidR="00E37400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26FF0">
        <w:rPr>
          <w:rFonts w:ascii="Angsana New" w:hAnsi="Angsana New" w:hint="cs"/>
          <w:sz w:val="30"/>
          <w:szCs w:val="30"/>
          <w:cs/>
        </w:rPr>
        <w:t>ที่รวมอยู่ในงบการเงินของการร่วมค้าปรับปรุงด้วยการปรับมูลค่ายุติธรรม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ณ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วันที่ซื้อ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611AF91" w14:textId="77777777" w:rsidR="005A149D" w:rsidRPr="00E26FF0" w:rsidRDefault="005A149D" w:rsidP="00E26FF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2"/>
        <w:gridCol w:w="1224"/>
        <w:gridCol w:w="180"/>
        <w:gridCol w:w="1242"/>
        <w:gridCol w:w="180"/>
        <w:gridCol w:w="1242"/>
        <w:gridCol w:w="180"/>
        <w:gridCol w:w="1242"/>
      </w:tblGrid>
      <w:tr w:rsidR="005A149D" w:rsidRPr="0091569B" w14:paraId="5EE2F903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052D7AA2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46" w:type="dxa"/>
            <w:gridSpan w:val="3"/>
          </w:tcPr>
          <w:p w14:paraId="1F3FBA9F" w14:textId="1D13B2B0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80" w:type="dxa"/>
          </w:tcPr>
          <w:p w14:paraId="6AE71ABC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EF9883F" w14:textId="550BBC31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5A149D" w:rsidRPr="0091569B" w14:paraId="66E38580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30B4CF76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46" w:type="dxa"/>
            <w:gridSpan w:val="3"/>
          </w:tcPr>
          <w:p w14:paraId="2387A022" w14:textId="66B75A13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25171005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00CE573A" w14:textId="3E3F74F3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5A149D" w:rsidRPr="0091569B" w14:paraId="45CA5063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4477C108" w14:textId="665DE1C8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14:paraId="41351AAF" w14:textId="0F262680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2D4D900E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39C32D2" w14:textId="76F9E4CD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6A564B93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B9E2378" w14:textId="639483FA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4CC356A2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CDF6CD9" w14:textId="32C31E66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25C99" w:rsidRPr="0091569B" w14:paraId="409E11D6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7D7ACC17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6AF47E4C" w14:textId="528E2099" w:rsidR="00C25C99" w:rsidRPr="0091569B" w:rsidRDefault="00C25C99" w:rsidP="0091569B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A149D" w:rsidRPr="0091569B" w14:paraId="50AB5995" w14:textId="77777777" w:rsidTr="00F024FF">
        <w:trPr>
          <w:cantSplit/>
        </w:trPr>
        <w:tc>
          <w:tcPr>
            <w:tcW w:w="3672" w:type="dxa"/>
          </w:tcPr>
          <w:p w14:paraId="0BB402F3" w14:textId="6EB14C95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224" w:type="dxa"/>
          </w:tcPr>
          <w:p w14:paraId="13E1D62F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E27B80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0A8C0B4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4F5A61D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EF26F85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ACF1A5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6BF26D9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5A149D" w:rsidRPr="0091569B" w14:paraId="1F6F889B" w14:textId="77777777" w:rsidTr="00F024FF">
        <w:trPr>
          <w:cantSplit/>
        </w:trPr>
        <w:tc>
          <w:tcPr>
            <w:tcW w:w="3672" w:type="dxa"/>
          </w:tcPr>
          <w:p w14:paraId="1A871CCB" w14:textId="5FE9EE4D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224" w:type="dxa"/>
          </w:tcPr>
          <w:p w14:paraId="4C6856C3" w14:textId="04C577FB" w:rsidR="005A149D" w:rsidRPr="0091569B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3,848</w:t>
            </w:r>
          </w:p>
        </w:tc>
        <w:tc>
          <w:tcPr>
            <w:tcW w:w="180" w:type="dxa"/>
          </w:tcPr>
          <w:p w14:paraId="59D54776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62364CA" w14:textId="2BBF33B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7,084</w:t>
            </w:r>
          </w:p>
        </w:tc>
        <w:tc>
          <w:tcPr>
            <w:tcW w:w="180" w:type="dxa"/>
          </w:tcPr>
          <w:p w14:paraId="76DE7AF0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1F360F" w14:textId="15F562D3" w:rsidR="005A149D" w:rsidRPr="0091569B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2,456</w:t>
            </w:r>
          </w:p>
        </w:tc>
        <w:tc>
          <w:tcPr>
            <w:tcW w:w="180" w:type="dxa"/>
          </w:tcPr>
          <w:p w14:paraId="5869B471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3C2877" w14:textId="3C473B6A" w:rsidR="005A149D" w:rsidRPr="0091569B" w:rsidRDefault="005A149D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49D" w:rsidRPr="0091569B" w14:paraId="6C950021" w14:textId="77777777" w:rsidTr="00F024FF">
        <w:trPr>
          <w:cantSplit/>
        </w:trPr>
        <w:tc>
          <w:tcPr>
            <w:tcW w:w="3672" w:type="dxa"/>
          </w:tcPr>
          <w:p w14:paraId="48A0BED9" w14:textId="146F07D6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จากการดำเนินงานอย่างต่อเนื่อง</w:t>
            </w:r>
          </w:p>
        </w:tc>
        <w:tc>
          <w:tcPr>
            <w:tcW w:w="1224" w:type="dxa"/>
          </w:tcPr>
          <w:p w14:paraId="59C6589B" w14:textId="5EAAE356" w:rsidR="005A149D" w:rsidRPr="0091569B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0" w:type="dxa"/>
          </w:tcPr>
          <w:p w14:paraId="294220FB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F7FB86" w14:textId="7ED3D7C3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180" w:type="dxa"/>
          </w:tcPr>
          <w:p w14:paraId="0C792251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E2640B7" w14:textId="797869A1" w:rsidR="005A149D" w:rsidRPr="0091569B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(288)</w:t>
            </w:r>
          </w:p>
        </w:tc>
        <w:tc>
          <w:tcPr>
            <w:tcW w:w="180" w:type="dxa"/>
          </w:tcPr>
          <w:p w14:paraId="3C8D644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74DC42D" w14:textId="59775911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(128)</w:t>
            </w:r>
          </w:p>
        </w:tc>
      </w:tr>
      <w:tr w:rsidR="005A149D" w:rsidRPr="0091569B" w14:paraId="3CAD4E51" w14:textId="77777777" w:rsidTr="00F024FF">
        <w:trPr>
          <w:cantSplit/>
        </w:trPr>
        <w:tc>
          <w:tcPr>
            <w:tcW w:w="3672" w:type="dxa"/>
          </w:tcPr>
          <w:p w14:paraId="1F49BFB9" w14:textId="5FA24CF8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4CE303" w14:textId="33A9E5BC" w:rsidR="005A149D" w:rsidRPr="0091569B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7FADDCE0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BFF8811" w14:textId="22B8C6D9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2513D669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1532A5" w14:textId="1B79319D" w:rsidR="005A149D" w:rsidRPr="0091569B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4495C5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7327863" w14:textId="3D287A0B" w:rsidR="005A149D" w:rsidRPr="0091569B" w:rsidRDefault="005A149D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49D" w:rsidRPr="0091569B" w14:paraId="0DF37BB8" w14:textId="77777777" w:rsidTr="00F024FF">
        <w:trPr>
          <w:cantSplit/>
        </w:trPr>
        <w:tc>
          <w:tcPr>
            <w:tcW w:w="3672" w:type="dxa"/>
          </w:tcPr>
          <w:p w14:paraId="5C14FD99" w14:textId="1B221DE2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เบ็ดเสร็จรวม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100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51CBFF" w14:textId="310E8BBC" w:rsidR="005A149D" w:rsidRPr="00C5441A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4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80" w:type="dxa"/>
          </w:tcPr>
          <w:p w14:paraId="590BC150" w14:textId="77777777" w:rsidR="005A149D" w:rsidRPr="00C5441A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3040570" w14:textId="1C13E877" w:rsidR="005A149D" w:rsidRPr="00C5441A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4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</w:p>
        </w:tc>
        <w:tc>
          <w:tcPr>
            <w:tcW w:w="180" w:type="dxa"/>
          </w:tcPr>
          <w:p w14:paraId="3C515854" w14:textId="77777777" w:rsidR="005A149D" w:rsidRPr="00C5441A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7B662AA" w14:textId="3D887E92" w:rsidR="005A149D" w:rsidRPr="00C5441A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4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(288)</w:t>
            </w:r>
          </w:p>
        </w:tc>
        <w:tc>
          <w:tcPr>
            <w:tcW w:w="180" w:type="dxa"/>
          </w:tcPr>
          <w:p w14:paraId="4AF3C68F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5153BA3" w14:textId="268583DB" w:rsidR="005A149D" w:rsidRPr="00D15DE6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7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(128)</w:t>
            </w:r>
          </w:p>
        </w:tc>
      </w:tr>
      <w:tr w:rsidR="005A149D" w:rsidRPr="0091569B" w14:paraId="48BAF88A" w14:textId="77777777" w:rsidTr="00F024FF">
        <w:trPr>
          <w:cantSplit/>
        </w:trPr>
        <w:tc>
          <w:tcPr>
            <w:tcW w:w="3672" w:type="dxa"/>
          </w:tcPr>
          <w:p w14:paraId="47DDB3FA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กำไร (ขาดทุน) เบ็ดเสร็จรวมตามส่วนได้เสีย</w:t>
            </w:r>
          </w:p>
          <w:p w14:paraId="215925AE" w14:textId="1F4E629A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33CD3F" w14:textId="77777777" w:rsidR="00F248A5" w:rsidRPr="00197E6A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4074DDD" w14:textId="36C77081" w:rsidR="005A149D" w:rsidRPr="00197E6A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7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80" w:type="dxa"/>
          </w:tcPr>
          <w:p w14:paraId="57430654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80EB20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56A5D9" w14:textId="36C90630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</w:t>
            </w:r>
          </w:p>
        </w:tc>
        <w:tc>
          <w:tcPr>
            <w:tcW w:w="180" w:type="dxa"/>
          </w:tcPr>
          <w:p w14:paraId="34254DC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1D9F3EA" w14:textId="77777777" w:rsidR="00F248A5" w:rsidRPr="00197E6A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6266E64" w14:textId="004212DA" w:rsidR="005A149D" w:rsidRPr="00197E6A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7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(144)</w:t>
            </w:r>
          </w:p>
        </w:tc>
        <w:tc>
          <w:tcPr>
            <w:tcW w:w="180" w:type="dxa"/>
          </w:tcPr>
          <w:p w14:paraId="5B65BFA7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00A8E06" w14:textId="77777777" w:rsidR="005A149D" w:rsidRPr="0091569B" w:rsidRDefault="005A149D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654E3" w14:textId="4D8F2C86" w:rsidR="005A149D" w:rsidRPr="0091569B" w:rsidRDefault="005A149D" w:rsidP="0069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D15DE6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</w:tr>
      <w:tr w:rsidR="005A149D" w:rsidRPr="0091569B" w14:paraId="1DDE45A2" w14:textId="77777777" w:rsidTr="00F024FF">
        <w:trPr>
          <w:cantSplit/>
        </w:trPr>
        <w:tc>
          <w:tcPr>
            <w:tcW w:w="3672" w:type="dxa"/>
          </w:tcPr>
          <w:p w14:paraId="0D509EB7" w14:textId="77777777" w:rsidR="005A149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330551AA" w14:textId="68E58E6C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firstLine="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1224" w:type="dxa"/>
          </w:tcPr>
          <w:p w14:paraId="1EBC3EF1" w14:textId="77777777" w:rsidR="00F248A5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AC863" w14:textId="7080F823" w:rsidR="005A149D" w:rsidRPr="0091569B" w:rsidRDefault="00F248A5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</w:tcPr>
          <w:p w14:paraId="148671CF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2116CCB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C8BEC9" w14:textId="01877E98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80" w:type="dxa"/>
          </w:tcPr>
          <w:p w14:paraId="244BDB6B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F678E65" w14:textId="77777777" w:rsidR="00F248A5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2D6CC5" w14:textId="79B8537B" w:rsidR="005A149D" w:rsidRPr="0091569B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B26D54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4D8F675" w14:textId="77777777" w:rsidR="005A149D" w:rsidRPr="0091569B" w:rsidRDefault="005A149D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18E5FD" w14:textId="44EC5206" w:rsidR="005A149D" w:rsidRPr="0091569B" w:rsidRDefault="005A149D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49D" w:rsidRPr="0091569B" w14:paraId="1FD0324A" w14:textId="77777777" w:rsidTr="00F024FF">
        <w:trPr>
          <w:cantSplit/>
        </w:trPr>
        <w:tc>
          <w:tcPr>
            <w:tcW w:w="3672" w:type="dxa"/>
          </w:tcPr>
          <w:p w14:paraId="7FB89A63" w14:textId="1125FE2D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กำไร (ขาดทุน) เบ็ดเสร็จรวมส่วนที่เป็นของ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br/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7B055E9" w14:textId="77777777" w:rsidR="00F248A5" w:rsidRDefault="00F248A5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  <w:p w14:paraId="6807CF6F" w14:textId="281B662A" w:rsidR="005A149D" w:rsidRPr="0091569B" w:rsidRDefault="007B4651" w:rsidP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46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80" w:type="dxa"/>
          </w:tcPr>
          <w:p w14:paraId="0EADBEC0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D0AC9C2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7B9508" w14:textId="71EAE2A0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180" w:type="dxa"/>
          </w:tcPr>
          <w:p w14:paraId="3211201C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AFC7B3D" w14:textId="77777777" w:rsidR="00F248A5" w:rsidRPr="00D15DE6" w:rsidRDefault="00F248A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09A198" w14:textId="520167EB" w:rsidR="005A149D" w:rsidRPr="00D15DE6" w:rsidRDefault="00F2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48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(144)</w:t>
            </w:r>
          </w:p>
        </w:tc>
        <w:tc>
          <w:tcPr>
            <w:tcW w:w="180" w:type="dxa"/>
          </w:tcPr>
          <w:p w14:paraId="4A8932B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9951AEB" w14:textId="77777777" w:rsidR="005A149D" w:rsidRPr="00D15DE6" w:rsidRDefault="005A149D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C6C536E" w14:textId="3E9B55BC" w:rsidR="005A149D" w:rsidRPr="00D15DE6" w:rsidRDefault="005A149D" w:rsidP="0069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7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(64)</w:t>
            </w:r>
          </w:p>
        </w:tc>
      </w:tr>
    </w:tbl>
    <w:p w14:paraId="2E8D7E27" w14:textId="682D8F70" w:rsidR="00C25C99" w:rsidRDefault="00C25C99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36E4A650" w14:textId="7CCD1C35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06"/>
        <w:gridCol w:w="180"/>
        <w:gridCol w:w="1224"/>
        <w:gridCol w:w="198"/>
        <w:gridCol w:w="1242"/>
        <w:gridCol w:w="180"/>
        <w:gridCol w:w="1242"/>
      </w:tblGrid>
      <w:tr w:rsidR="005A149D" w:rsidRPr="0091569B" w14:paraId="389F0F20" w14:textId="77777777" w:rsidTr="00F024FF">
        <w:trPr>
          <w:cantSplit/>
          <w:tblHeader/>
        </w:trPr>
        <w:tc>
          <w:tcPr>
            <w:tcW w:w="3690" w:type="dxa"/>
            <w:vAlign w:val="center"/>
          </w:tcPr>
          <w:p w14:paraId="7249CA79" w14:textId="42D48B76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13E968AA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98" w:type="dxa"/>
          </w:tcPr>
          <w:p w14:paraId="7C610591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11F7447" w14:textId="46472B23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5A149D" w:rsidRPr="0091569B" w14:paraId="1CC3B831" w14:textId="77777777" w:rsidTr="00F024FF">
        <w:trPr>
          <w:cantSplit/>
          <w:tblHeader/>
        </w:trPr>
        <w:tc>
          <w:tcPr>
            <w:tcW w:w="3690" w:type="dxa"/>
            <w:vAlign w:val="center"/>
          </w:tcPr>
          <w:p w14:paraId="49140728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20635CC7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" w:type="dxa"/>
          </w:tcPr>
          <w:p w14:paraId="1EEB1091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AE74F16" w14:textId="334EC4AB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5A149D" w:rsidRPr="0091569B" w14:paraId="3E9261AF" w14:textId="77777777" w:rsidTr="00F024FF">
        <w:trPr>
          <w:cantSplit/>
          <w:tblHeader/>
        </w:trPr>
        <w:tc>
          <w:tcPr>
            <w:tcW w:w="3690" w:type="dxa"/>
            <w:vAlign w:val="center"/>
          </w:tcPr>
          <w:p w14:paraId="1B7DDEEF" w14:textId="47FF14FF" w:rsidR="005A149D" w:rsidRPr="0091569B" w:rsidRDefault="005A149D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1569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6" w:type="dxa"/>
          </w:tcPr>
          <w:p w14:paraId="46DE33F7" w14:textId="0CF9DA43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557C6CF6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16CF83B" w14:textId="4A6F2459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98" w:type="dxa"/>
          </w:tcPr>
          <w:p w14:paraId="6C7BA142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DE65929" w14:textId="2B5E54A1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68F76138" w14:textId="77777777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5598DB0" w14:textId="53E98E4A" w:rsidR="005A149D" w:rsidRPr="0091569B" w:rsidRDefault="005A149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346FC" w:rsidRPr="0091569B" w14:paraId="3F9AAD67" w14:textId="77777777" w:rsidTr="00F024FF">
        <w:trPr>
          <w:cantSplit/>
          <w:tblHeader/>
        </w:trPr>
        <w:tc>
          <w:tcPr>
            <w:tcW w:w="3690" w:type="dxa"/>
            <w:vAlign w:val="center"/>
          </w:tcPr>
          <w:p w14:paraId="10BA5D3B" w14:textId="77777777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7"/>
          </w:tcPr>
          <w:p w14:paraId="58974E10" w14:textId="77777777" w:rsidR="00A346FC" w:rsidRPr="0091569B" w:rsidRDefault="00A346FC" w:rsidP="00856CFE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A149D" w:rsidRPr="0091569B" w14:paraId="49FCFFAB" w14:textId="77777777" w:rsidTr="00F024FF">
        <w:trPr>
          <w:cantSplit/>
        </w:trPr>
        <w:tc>
          <w:tcPr>
            <w:tcW w:w="3690" w:type="dxa"/>
            <w:vAlign w:val="bottom"/>
          </w:tcPr>
          <w:p w14:paraId="2BFB3058" w14:textId="20A718E0" w:rsidR="005A149D" w:rsidRPr="0091569B" w:rsidRDefault="005A149D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06" w:type="dxa"/>
          </w:tcPr>
          <w:p w14:paraId="5E7A7755" w14:textId="77777777" w:rsidR="005A149D" w:rsidRPr="0091569B" w:rsidRDefault="005A149D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40F024" w14:textId="77777777" w:rsidR="005A149D" w:rsidRPr="0091569B" w:rsidRDefault="005A149D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5495D03" w14:textId="77777777" w:rsidR="005A149D" w:rsidRPr="0091569B" w:rsidRDefault="005A149D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0A81FDF5" w14:textId="77777777" w:rsidR="005A149D" w:rsidRPr="0091569B" w:rsidRDefault="005A149D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7F84685" w14:textId="77777777" w:rsidR="005A149D" w:rsidRPr="0091569B" w:rsidRDefault="005A149D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B61DBA" w14:textId="77777777" w:rsidR="005A149D" w:rsidRPr="0091569B" w:rsidRDefault="005A149D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79F585D" w14:textId="77777777" w:rsidR="005A149D" w:rsidRPr="0091569B" w:rsidRDefault="005A149D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149D" w:rsidRPr="0091569B" w14:paraId="245EC899" w14:textId="77777777" w:rsidTr="00F024FF">
        <w:trPr>
          <w:cantSplit/>
        </w:trPr>
        <w:tc>
          <w:tcPr>
            <w:tcW w:w="3690" w:type="dxa"/>
            <w:shd w:val="clear" w:color="auto" w:fill="auto"/>
          </w:tcPr>
          <w:p w14:paraId="09E92BA6" w14:textId="4572160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13C41B1" w14:textId="77FBAC8D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1,88</w:t>
            </w:r>
            <w:r w:rsidR="00197E6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0FB0FA98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38A6426" w14:textId="443A25DB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98" w:type="dxa"/>
            <w:vAlign w:val="bottom"/>
          </w:tcPr>
          <w:p w14:paraId="3F30D1DB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EEFA669" w14:textId="66311FFE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1,442</w:t>
            </w:r>
          </w:p>
        </w:tc>
        <w:tc>
          <w:tcPr>
            <w:tcW w:w="180" w:type="dxa"/>
            <w:vAlign w:val="bottom"/>
          </w:tcPr>
          <w:p w14:paraId="5ACFDA8B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2FFDC83" w14:textId="6FDB9DA0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</w:tr>
      <w:tr w:rsidR="005A149D" w:rsidRPr="0091569B" w14:paraId="0277A866" w14:textId="77777777" w:rsidTr="00F024FF">
        <w:trPr>
          <w:cantSplit/>
        </w:trPr>
        <w:tc>
          <w:tcPr>
            <w:tcW w:w="3690" w:type="dxa"/>
            <w:shd w:val="clear" w:color="auto" w:fill="auto"/>
          </w:tcPr>
          <w:p w14:paraId="3C4AFD28" w14:textId="43841145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DEC2CC" w14:textId="4C1A82F2" w:rsidR="005A149D" w:rsidRPr="0091569B" w:rsidRDefault="008E0C48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E228B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33E3C8BA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985F63" w14:textId="5CF33C61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198" w:type="dxa"/>
            <w:vAlign w:val="bottom"/>
          </w:tcPr>
          <w:p w14:paraId="24902E4F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A4D6244" w14:textId="415CA6F4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8,894</w:t>
            </w:r>
          </w:p>
        </w:tc>
        <w:tc>
          <w:tcPr>
            <w:tcW w:w="180" w:type="dxa"/>
            <w:vAlign w:val="bottom"/>
          </w:tcPr>
          <w:p w14:paraId="15BFB52E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6965D74" w14:textId="573AE43B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5A149D" w:rsidRPr="0091569B" w14:paraId="551DE2CE" w14:textId="77777777" w:rsidTr="00F024FF">
        <w:trPr>
          <w:cantSplit/>
        </w:trPr>
        <w:tc>
          <w:tcPr>
            <w:tcW w:w="3690" w:type="dxa"/>
            <w:shd w:val="clear" w:color="auto" w:fill="auto"/>
          </w:tcPr>
          <w:p w14:paraId="50C75F38" w14:textId="7692DE96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9CB80C" w14:textId="00044D8F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 w:rsidR="00197E6A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Pr="00FA7B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64D4987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E0A771E" w14:textId="593F89D0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8" w:type="dxa"/>
            <w:vAlign w:val="bottom"/>
          </w:tcPr>
          <w:p w14:paraId="628880C7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9C14C0E" w14:textId="405DAB00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(2,824)</w:t>
            </w:r>
          </w:p>
        </w:tc>
        <w:tc>
          <w:tcPr>
            <w:tcW w:w="180" w:type="dxa"/>
            <w:vAlign w:val="bottom"/>
          </w:tcPr>
          <w:p w14:paraId="778F6EE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549F82FE" w14:textId="095294DD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(1,496)</w:t>
            </w:r>
          </w:p>
        </w:tc>
      </w:tr>
      <w:tr w:rsidR="005A149D" w:rsidRPr="0091569B" w14:paraId="7A3B6F3C" w14:textId="77777777" w:rsidTr="00F024FF">
        <w:trPr>
          <w:cantSplit/>
        </w:trPr>
        <w:tc>
          <w:tcPr>
            <w:tcW w:w="3690" w:type="dxa"/>
            <w:shd w:val="clear" w:color="auto" w:fill="auto"/>
          </w:tcPr>
          <w:p w14:paraId="396F5736" w14:textId="552752CC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75E6" w14:textId="19583EEC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E0C4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E228B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A7B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EC4FD1A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2EB4B9" w14:textId="36890FF3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198" w:type="dxa"/>
            <w:vAlign w:val="bottom"/>
          </w:tcPr>
          <w:p w14:paraId="68D7F4B9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FD43D0A" w14:textId="39DC41C3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(4,979)</w:t>
            </w:r>
          </w:p>
        </w:tc>
        <w:tc>
          <w:tcPr>
            <w:tcW w:w="180" w:type="dxa"/>
            <w:vAlign w:val="bottom"/>
          </w:tcPr>
          <w:p w14:paraId="4C368EAF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40CB88C" w14:textId="5403DB5C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(4,81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149D" w:rsidRPr="0091569B" w14:paraId="5A123B66" w14:textId="77777777" w:rsidTr="00F024FF">
        <w:trPr>
          <w:cantSplit/>
        </w:trPr>
        <w:tc>
          <w:tcPr>
            <w:tcW w:w="3690" w:type="dxa"/>
            <w:shd w:val="clear" w:color="auto" w:fill="auto"/>
          </w:tcPr>
          <w:p w14:paraId="61B09645" w14:textId="771C40E8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สินทรัพย์สุทธิ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100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81CB9A" w14:textId="6972AA8A" w:rsidR="005A149D" w:rsidRPr="00FA7BCD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</w:t>
            </w:r>
            <w:r w:rsidR="008114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646CBA6B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89528" w14:textId="7F48C55C" w:rsidR="005A149D" w:rsidRPr="00FA7BCD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1,365</w:t>
            </w:r>
          </w:p>
        </w:tc>
        <w:tc>
          <w:tcPr>
            <w:tcW w:w="198" w:type="dxa"/>
            <w:vAlign w:val="bottom"/>
          </w:tcPr>
          <w:p w14:paraId="27BEE3CB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5A86D" w14:textId="12C33A34" w:rsidR="005A149D" w:rsidRPr="00FA7BCD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2,533</w:t>
            </w:r>
          </w:p>
        </w:tc>
        <w:tc>
          <w:tcPr>
            <w:tcW w:w="180" w:type="dxa"/>
            <w:vAlign w:val="bottom"/>
          </w:tcPr>
          <w:p w14:paraId="628B5AF3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D1810" w14:textId="330335DC" w:rsidR="005A149D" w:rsidRPr="00FA7BCD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2,446</w:t>
            </w:r>
          </w:p>
        </w:tc>
      </w:tr>
      <w:tr w:rsidR="005A149D" w:rsidRPr="0091569B" w14:paraId="7C6355DD" w14:textId="77777777" w:rsidTr="00F024FF">
        <w:trPr>
          <w:cantSplit/>
        </w:trPr>
        <w:tc>
          <w:tcPr>
            <w:tcW w:w="3690" w:type="dxa"/>
            <w:shd w:val="clear" w:color="auto" w:fill="auto"/>
          </w:tcPr>
          <w:p w14:paraId="6E8F46A6" w14:textId="4D53622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65375" w14:textId="6F0562EC" w:rsidR="005A149D" w:rsidRPr="00FA7BCD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E228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97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670C5A70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F65799" w14:textId="115248FF" w:rsidR="005A149D" w:rsidRPr="00FA7BCD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198" w:type="dxa"/>
            <w:vAlign w:val="bottom"/>
          </w:tcPr>
          <w:p w14:paraId="088B6B6B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7A48B63" w14:textId="5C707873" w:rsidR="005A149D" w:rsidRPr="00FA7BCD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1,267</w:t>
            </w:r>
          </w:p>
        </w:tc>
        <w:tc>
          <w:tcPr>
            <w:tcW w:w="180" w:type="dxa"/>
            <w:vAlign w:val="bottom"/>
          </w:tcPr>
          <w:p w14:paraId="2E84328D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094200B" w14:textId="2747B454" w:rsidR="005A149D" w:rsidRPr="00FA7BCD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1,223</w:t>
            </w:r>
          </w:p>
        </w:tc>
      </w:tr>
      <w:tr w:rsidR="005A149D" w:rsidRPr="0091569B" w14:paraId="37CDDB86" w14:textId="77777777" w:rsidTr="00F024FF">
        <w:trPr>
          <w:cantSplit/>
        </w:trPr>
        <w:tc>
          <w:tcPr>
            <w:tcW w:w="3690" w:type="dxa"/>
            <w:shd w:val="clear" w:color="auto" w:fill="auto"/>
          </w:tcPr>
          <w:p w14:paraId="68E3ACF9" w14:textId="77777777" w:rsidR="005A149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6752E0D1" w14:textId="5DFDB3B2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87B1D3" w14:textId="3CB0DC10" w:rsidR="005A149D" w:rsidRPr="0091569B" w:rsidRDefault="00E228B5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80" w:type="dxa"/>
            <w:vAlign w:val="bottom"/>
          </w:tcPr>
          <w:p w14:paraId="7DBDEE2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E67792E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671E5E" w14:textId="02A0A1CC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198" w:type="dxa"/>
            <w:vAlign w:val="bottom"/>
          </w:tcPr>
          <w:p w14:paraId="6104FD40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77458E5" w14:textId="61C9CE10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82F818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3832B639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74A5AE" w14:textId="4990A21D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49D" w:rsidRPr="0091569B" w14:paraId="3C2366C3" w14:textId="77777777" w:rsidTr="00F024FF">
        <w:trPr>
          <w:cantSplit/>
        </w:trPr>
        <w:tc>
          <w:tcPr>
            <w:tcW w:w="3690" w:type="dxa"/>
          </w:tcPr>
          <w:p w14:paraId="43416A72" w14:textId="77777777" w:rsidR="005A149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 w:hanging="28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1569B">
              <w:rPr>
                <w:rFonts w:asciiTheme="majorBidi" w:eastAsia="Calibr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ส่วนที่ขาดทุนเกินเงินลงทุน</w:t>
            </w:r>
          </w:p>
          <w:p w14:paraId="1B9931C6" w14:textId="58CCC8D5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F173ED6" w14:textId="5969D916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D283A4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93977F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0F3A2" w14:textId="7B27BC4C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" w:type="dxa"/>
            <w:vAlign w:val="bottom"/>
          </w:tcPr>
          <w:p w14:paraId="715F6B82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4AC5C60" w14:textId="15F31714" w:rsidR="005A149D" w:rsidRPr="0091569B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360BC59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A5F1D04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266459" w14:textId="6806387D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49D" w:rsidRPr="0091569B" w14:paraId="28147823" w14:textId="77777777" w:rsidTr="00F024FF">
        <w:trPr>
          <w:cantSplit/>
        </w:trPr>
        <w:tc>
          <w:tcPr>
            <w:tcW w:w="3690" w:type="dxa"/>
          </w:tcPr>
          <w:p w14:paraId="7AC82208" w14:textId="0059F5F0" w:rsidR="005A149D" w:rsidRPr="0091569B" w:rsidRDefault="005A149D" w:rsidP="00377A8E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ของเงินลงทุน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E8457" w14:textId="110E2E0C" w:rsidR="005A149D" w:rsidRPr="00FA7BCD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  <w:r w:rsidR="00197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0FB7EC21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5E78" w14:textId="25F94A88" w:rsidR="005A149D" w:rsidRPr="00FA7BCD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198" w:type="dxa"/>
            <w:vAlign w:val="bottom"/>
          </w:tcPr>
          <w:p w14:paraId="4336E913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862AF" w14:textId="3FDC4C73" w:rsidR="005A149D" w:rsidRPr="00FA7BCD" w:rsidRDefault="00FA7BCD" w:rsidP="00F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1,267</w:t>
            </w:r>
          </w:p>
        </w:tc>
        <w:tc>
          <w:tcPr>
            <w:tcW w:w="180" w:type="dxa"/>
            <w:vAlign w:val="bottom"/>
          </w:tcPr>
          <w:p w14:paraId="6D0E92D0" w14:textId="77777777" w:rsidR="005A149D" w:rsidRPr="00FA7BC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31B17" w14:textId="37B2BF31" w:rsidR="005A149D" w:rsidRPr="00FA7BCD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1,223</w:t>
            </w:r>
          </w:p>
        </w:tc>
      </w:tr>
      <w:tr w:rsidR="005A149D" w:rsidRPr="0091569B" w14:paraId="5DD50A4A" w14:textId="77777777" w:rsidTr="00F024FF">
        <w:trPr>
          <w:cantSplit/>
        </w:trPr>
        <w:tc>
          <w:tcPr>
            <w:tcW w:w="3690" w:type="dxa"/>
          </w:tcPr>
          <w:p w14:paraId="596EB373" w14:textId="77777777" w:rsidR="005A149D" w:rsidRPr="0091569B" w:rsidRDefault="005A149D" w:rsidP="005A149D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6E7216A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F9A2CB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E723EE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14:paraId="585A47B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A7EF52E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909F2F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E378DC4" w14:textId="77777777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149D" w:rsidRPr="0091569B" w14:paraId="0D284097" w14:textId="77777777" w:rsidTr="00F024FF">
        <w:trPr>
          <w:cantSplit/>
        </w:trPr>
        <w:tc>
          <w:tcPr>
            <w:tcW w:w="3690" w:type="dxa"/>
            <w:vAlign w:val="bottom"/>
          </w:tcPr>
          <w:p w14:paraId="0CBF655F" w14:textId="5585848B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206" w:type="dxa"/>
            <w:vAlign w:val="bottom"/>
          </w:tcPr>
          <w:p w14:paraId="25A0A5A3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FF1391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9E61B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" w:type="dxa"/>
            <w:vAlign w:val="bottom"/>
          </w:tcPr>
          <w:p w14:paraId="6918751C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A51B120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04FF6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9C7DA87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149D" w:rsidRPr="0091569B" w14:paraId="6E3A8179" w14:textId="77777777" w:rsidTr="00F024FF">
        <w:trPr>
          <w:cantSplit/>
        </w:trPr>
        <w:tc>
          <w:tcPr>
            <w:tcW w:w="3690" w:type="dxa"/>
          </w:tcPr>
          <w:p w14:paraId="651DE4BC" w14:textId="62DE47C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46DCF868" w14:textId="67F7340B" w:rsidR="005A149D" w:rsidRPr="0091569B" w:rsidRDefault="00FA7BC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E228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26328E24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83C52E" w14:textId="738D767E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98" w:type="dxa"/>
            <w:vAlign w:val="bottom"/>
          </w:tcPr>
          <w:p w14:paraId="66306833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A1A5B58" w14:textId="6805BE89" w:rsidR="005A149D" w:rsidRPr="0091569B" w:rsidRDefault="00FA7BC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80" w:type="dxa"/>
            <w:vAlign w:val="bottom"/>
          </w:tcPr>
          <w:p w14:paraId="102F319D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D8F0410" w14:textId="5F5D83B4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5A149D" w:rsidRPr="0091569B" w14:paraId="4327DE11" w14:textId="77777777" w:rsidTr="00F024FF">
        <w:trPr>
          <w:cantSplit/>
        </w:trPr>
        <w:tc>
          <w:tcPr>
            <w:tcW w:w="3690" w:type="dxa"/>
          </w:tcPr>
          <w:p w14:paraId="5390DBFE" w14:textId="704C6B3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06" w:type="dxa"/>
            <w:vAlign w:val="bottom"/>
          </w:tcPr>
          <w:p w14:paraId="7754827A" w14:textId="22C98AE5" w:rsidR="005A149D" w:rsidRPr="0091569B" w:rsidRDefault="00FA7BC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80" w:type="dxa"/>
            <w:vAlign w:val="bottom"/>
          </w:tcPr>
          <w:p w14:paraId="001E6F0C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A96C20E" w14:textId="635D0296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98" w:type="dxa"/>
            <w:vAlign w:val="bottom"/>
          </w:tcPr>
          <w:p w14:paraId="749F4A62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DF57BC7" w14:textId="32EA93B7" w:rsidR="005A149D" w:rsidRPr="0091569B" w:rsidRDefault="001B2711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80" w:type="dxa"/>
            <w:vAlign w:val="bottom"/>
          </w:tcPr>
          <w:p w14:paraId="6D9A439A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522061A2" w14:textId="2192867B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A149D" w:rsidRPr="0091569B" w14:paraId="1DA3DBA4" w14:textId="77777777" w:rsidTr="00F024FF">
        <w:trPr>
          <w:cantSplit/>
        </w:trPr>
        <w:tc>
          <w:tcPr>
            <w:tcW w:w="3690" w:type="dxa"/>
          </w:tcPr>
          <w:p w14:paraId="6F0350E4" w14:textId="192D07C1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6" w:type="dxa"/>
            <w:vAlign w:val="bottom"/>
          </w:tcPr>
          <w:p w14:paraId="6D433E2D" w14:textId="7BE68F0C" w:rsidR="005A149D" w:rsidRPr="0091569B" w:rsidRDefault="00FA7BC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  <w:vAlign w:val="bottom"/>
          </w:tcPr>
          <w:p w14:paraId="47B52E39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CBB0D83" w14:textId="6393F148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98" w:type="dxa"/>
            <w:vAlign w:val="bottom"/>
          </w:tcPr>
          <w:p w14:paraId="7F021508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DEDC7D3" w14:textId="2777F4D5" w:rsidR="005A149D" w:rsidRPr="0091569B" w:rsidRDefault="001B2711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76179D20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2F3CCAA" w14:textId="0D3DDA5A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5A149D" w:rsidRPr="0091569B" w14:paraId="38BFE8E1" w14:textId="77777777" w:rsidTr="00F024FF">
        <w:trPr>
          <w:cantSplit/>
        </w:trPr>
        <w:tc>
          <w:tcPr>
            <w:tcW w:w="3690" w:type="dxa"/>
          </w:tcPr>
          <w:p w14:paraId="4A744F6D" w14:textId="2678B518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04" w:right="-4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รวมรายการหนี้สินทางการเงินหมุนเวียน </w:t>
            </w:r>
          </w:p>
          <w:p w14:paraId="620E11E0" w14:textId="77777777" w:rsidR="005A149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6B2D1E2F" w14:textId="6E329EBA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1206" w:type="dxa"/>
            <w:vAlign w:val="bottom"/>
          </w:tcPr>
          <w:p w14:paraId="3CEBE271" w14:textId="4DE0A516" w:rsidR="005A149D" w:rsidRPr="0091569B" w:rsidRDefault="00FA7BC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405ADC26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F6B07A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DD075F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BC6223" w14:textId="07709331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98" w:type="dxa"/>
            <w:vAlign w:val="bottom"/>
          </w:tcPr>
          <w:p w14:paraId="6E0DCBBA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24D97E2" w14:textId="74B4CB64" w:rsidR="005A149D" w:rsidRPr="0091569B" w:rsidRDefault="001B2711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2,289</w:t>
            </w:r>
          </w:p>
        </w:tc>
        <w:tc>
          <w:tcPr>
            <w:tcW w:w="180" w:type="dxa"/>
            <w:vAlign w:val="bottom"/>
          </w:tcPr>
          <w:p w14:paraId="15C86F94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DDC9FA9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5EC0B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D3644" w14:textId="2157EFFB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1,107</w:t>
            </w:r>
          </w:p>
        </w:tc>
      </w:tr>
      <w:tr w:rsidR="005A149D" w:rsidRPr="0091569B" w14:paraId="59510287" w14:textId="77777777" w:rsidTr="00F024FF">
        <w:trPr>
          <w:cantSplit/>
        </w:trPr>
        <w:tc>
          <w:tcPr>
            <w:tcW w:w="3690" w:type="dxa"/>
          </w:tcPr>
          <w:p w14:paraId="7A12D4A0" w14:textId="77777777" w:rsidR="005A149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รวมรายการหนี้สินทางการเงินไม่หมุนเวียน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  <w:p w14:paraId="1B9E80CE" w14:textId="77777777" w:rsidR="005A149D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196A2C48" w14:textId="27A200AE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1206" w:type="dxa"/>
          </w:tcPr>
          <w:p w14:paraId="72473DB1" w14:textId="77777777" w:rsidR="005A149D" w:rsidRDefault="005A149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1033CA" w14:textId="77777777" w:rsidR="00FA7BCD" w:rsidRDefault="00FA7BC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317CA2" w14:textId="15E02584" w:rsidR="00FA7BCD" w:rsidRPr="0091569B" w:rsidRDefault="00FA7BCD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80" w:type="dxa"/>
          </w:tcPr>
          <w:p w14:paraId="1A87085A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E8C8135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457C09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832B2" w14:textId="67B43E6F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98" w:type="dxa"/>
          </w:tcPr>
          <w:p w14:paraId="579DB3E0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8648230" w14:textId="77777777" w:rsidR="001B2711" w:rsidRDefault="001B2711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8BE805" w14:textId="77777777" w:rsidR="001B2711" w:rsidRDefault="001B2711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0A70B7" w14:textId="42E356F6" w:rsidR="005A149D" w:rsidRPr="0091569B" w:rsidRDefault="001B2711" w:rsidP="001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4,953</w:t>
            </w:r>
          </w:p>
        </w:tc>
        <w:tc>
          <w:tcPr>
            <w:tcW w:w="180" w:type="dxa"/>
          </w:tcPr>
          <w:p w14:paraId="2392FC3E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410C9CB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A3575" w14:textId="77777777" w:rsidR="005A149D" w:rsidRPr="0091569B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E38F3E" w14:textId="1A1D8D81" w:rsidR="005A149D" w:rsidRPr="00F024FF" w:rsidRDefault="005A149D" w:rsidP="00F0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</w:tr>
    </w:tbl>
    <w:p w14:paraId="15B5D4B3" w14:textId="77777777" w:rsidR="00CC0AFB" w:rsidRPr="00FA2792" w:rsidRDefault="00CC0AFB" w:rsidP="0020768F">
      <w:pPr>
        <w:ind w:right="667"/>
        <w:rPr>
          <w:rFonts w:asciiTheme="majorBidi" w:hAnsiTheme="majorBidi" w:cstheme="majorBidi"/>
          <w:b/>
          <w:bCs/>
          <w:sz w:val="24"/>
          <w:szCs w:val="24"/>
          <w:cs/>
        </w:rPr>
        <w:sectPr w:rsidR="00CC0AFB" w:rsidRPr="00FA2792" w:rsidSect="002978A4">
          <w:headerReference w:type="default" r:id="rId26"/>
          <w:footerReference w:type="default" r:id="rId27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7BAD9FC8" w14:textId="527D09EA" w:rsidR="00E7057E" w:rsidRPr="0008365F" w:rsidRDefault="00CC0AFB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อาคารและอุปกรณ์</w:t>
      </w:r>
      <w:r w:rsidR="00A35686" w:rsidRPr="0008365F">
        <w:rPr>
          <w:b/>
          <w:bCs/>
        </w:rPr>
        <w:t xml:space="preserve"> </w:t>
      </w:r>
    </w:p>
    <w:p w14:paraId="0A28BC71" w14:textId="77777777" w:rsidR="001060B3" w:rsidRDefault="001060B3" w:rsidP="00106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137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584"/>
        <w:gridCol w:w="182"/>
        <w:gridCol w:w="1296"/>
        <w:gridCol w:w="184"/>
        <w:gridCol w:w="1301"/>
        <w:gridCol w:w="178"/>
        <w:gridCol w:w="1296"/>
        <w:gridCol w:w="181"/>
        <w:gridCol w:w="1296"/>
        <w:gridCol w:w="178"/>
        <w:gridCol w:w="1296"/>
        <w:gridCol w:w="182"/>
        <w:gridCol w:w="1296"/>
      </w:tblGrid>
      <w:tr w:rsidR="00F20B7E" w:rsidRPr="00D50432" w14:paraId="74DD8373" w14:textId="77777777" w:rsidTr="003211C7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0786FF4C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60FCCC97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781265EF" w14:textId="5BAA228E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50432" w:rsidRPr="00D50432" w14:paraId="76E2C5C7" w14:textId="77777777" w:rsidTr="00D50432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109E98E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8182AE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F5C79CF" w14:textId="0348BA1A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182" w:type="dxa"/>
          </w:tcPr>
          <w:p w14:paraId="09B9D44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10F4EB" w14:textId="477EE8A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4" w:type="dxa"/>
          </w:tcPr>
          <w:p w14:paraId="5A90A86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A99206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F7CF6F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B6321" w14:textId="4B217DD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81" w:type="dxa"/>
          </w:tcPr>
          <w:p w14:paraId="2DB6DD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982C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3FAE08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83E1BA" w14:textId="09ECC6D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2" w:type="dxa"/>
          </w:tcPr>
          <w:p w14:paraId="507751C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CB0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D50432" w14:paraId="64174449" w14:textId="77777777" w:rsidTr="00D50432">
        <w:trPr>
          <w:cantSplit/>
          <w:tblHeader/>
        </w:trPr>
        <w:tc>
          <w:tcPr>
            <w:tcW w:w="2448" w:type="dxa"/>
            <w:vAlign w:val="center"/>
          </w:tcPr>
          <w:p w14:paraId="38F7F2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A92932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1C2AE6" w14:textId="7233716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82" w:type="dxa"/>
          </w:tcPr>
          <w:p w14:paraId="22A6713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529655" w14:textId="753AA53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84" w:type="dxa"/>
          </w:tcPr>
          <w:p w14:paraId="095E3A0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EE5281C" w14:textId="6DA3AE8E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</w:tcPr>
          <w:p w14:paraId="3840A6E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4F6840" w14:textId="4893477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81" w:type="dxa"/>
          </w:tcPr>
          <w:p w14:paraId="385F168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F0D4A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C1AAB5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2BE394" w14:textId="5A8A61ED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2" w:type="dxa"/>
          </w:tcPr>
          <w:p w14:paraId="5CC6565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EC37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D50432" w14:paraId="43DBC39D" w14:textId="66371BE9" w:rsidTr="00D50432">
        <w:trPr>
          <w:cantSplit/>
          <w:tblHeader/>
        </w:trPr>
        <w:tc>
          <w:tcPr>
            <w:tcW w:w="2448" w:type="dxa"/>
            <w:vAlign w:val="center"/>
          </w:tcPr>
          <w:p w14:paraId="590E1C6B" w14:textId="191F7761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74549CE" w14:textId="453E160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D6526D7" w14:textId="2424EA82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182" w:type="dxa"/>
          </w:tcPr>
          <w:p w14:paraId="7C8FC42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64A891" w14:textId="7B31CFD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84" w:type="dxa"/>
          </w:tcPr>
          <w:p w14:paraId="5AA3968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0D24FF8" w14:textId="500E10C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</w:tcPr>
          <w:p w14:paraId="2F52CD43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9959F6" w14:textId="6318B8E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1" w:type="dxa"/>
          </w:tcPr>
          <w:p w14:paraId="141CE4F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87E2B2" w14:textId="2FFC45C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8" w:type="dxa"/>
          </w:tcPr>
          <w:p w14:paraId="7F1084C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C2B663" w14:textId="7039863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2" w:type="dxa"/>
          </w:tcPr>
          <w:p w14:paraId="450186D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6AA69" w14:textId="60B4319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0B7E" w:rsidRPr="00F20B7E" w14:paraId="619B0E92" w14:textId="77777777" w:rsidTr="006B3CE0">
        <w:trPr>
          <w:cantSplit/>
          <w:tblHeader/>
        </w:trPr>
        <w:tc>
          <w:tcPr>
            <w:tcW w:w="2448" w:type="dxa"/>
            <w:vAlign w:val="center"/>
          </w:tcPr>
          <w:p w14:paraId="785B5EAC" w14:textId="77777777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88D3F92" w14:textId="77777777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46F289BE" w14:textId="15A77C05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20B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50432" w:rsidRPr="00D50432" w14:paraId="285B9A85" w14:textId="61E2DB11" w:rsidTr="00D50432">
        <w:trPr>
          <w:cantSplit/>
        </w:trPr>
        <w:tc>
          <w:tcPr>
            <w:tcW w:w="2448" w:type="dxa"/>
          </w:tcPr>
          <w:p w14:paraId="7F457D77" w14:textId="43A2CCE4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dxa"/>
          </w:tcPr>
          <w:p w14:paraId="1363525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EB3C56" w14:textId="5DCCC30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6767DB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C0CFF6" w14:textId="209FB822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1F6CFF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495B23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DE1CBC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528FAA" w14:textId="373FAB6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C5E63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283A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E65415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8953AB" w14:textId="7D72C6C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5F4DE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FB09D8" w14:textId="467F3D4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0966DB" w:rsidRPr="00D50432" w14:paraId="239EAB54" w14:textId="77B5882B" w:rsidTr="00970EF6">
        <w:trPr>
          <w:cantSplit/>
        </w:trPr>
        <w:tc>
          <w:tcPr>
            <w:tcW w:w="2448" w:type="dxa"/>
          </w:tcPr>
          <w:p w14:paraId="5D439A29" w14:textId="5E5E7273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0518E77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057DF96E" w14:textId="42D7A79F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0966DB">
              <w:rPr>
                <w:rFonts w:asciiTheme="majorBidi" w:hAnsiTheme="majorBidi" w:cstheme="majorBidi"/>
                <w:sz w:val="26"/>
                <w:szCs w:val="26"/>
              </w:rPr>
              <w:t>9,494</w:t>
            </w:r>
          </w:p>
        </w:tc>
        <w:tc>
          <w:tcPr>
            <w:tcW w:w="182" w:type="dxa"/>
            <w:vAlign w:val="center"/>
          </w:tcPr>
          <w:p w14:paraId="4CD69EF7" w14:textId="77777777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09D57CC" w14:textId="3431F893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  <w:r w:rsidRPr="000966DB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84" w:type="dxa"/>
            <w:vAlign w:val="center"/>
          </w:tcPr>
          <w:p w14:paraId="0F3E26CC" w14:textId="77777777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5E6312FC" w14:textId="0A537E85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0966DB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78" w:type="dxa"/>
            <w:vAlign w:val="center"/>
          </w:tcPr>
          <w:p w14:paraId="19DC3434" w14:textId="77777777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CB5C86" w14:textId="0FD024CD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0966DB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1" w:type="dxa"/>
            <w:vAlign w:val="center"/>
          </w:tcPr>
          <w:p w14:paraId="27A94BE9" w14:textId="77777777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4D1EB35" w14:textId="5CBCA03E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0966D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78" w:type="dxa"/>
            <w:vAlign w:val="center"/>
          </w:tcPr>
          <w:p w14:paraId="2439279F" w14:textId="77777777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FB1D0A9" w14:textId="2E137152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0966DB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82" w:type="dxa"/>
            <w:vAlign w:val="center"/>
          </w:tcPr>
          <w:p w14:paraId="5DF43807" w14:textId="77777777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A35DE9F" w14:textId="02943FE9" w:rsidR="000966DB" w:rsidRPr="000966DB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0966DB">
              <w:rPr>
                <w:rFonts w:asciiTheme="majorBidi" w:hAnsiTheme="majorBidi" w:cstheme="majorBidi"/>
                <w:sz w:val="26"/>
                <w:szCs w:val="26"/>
              </w:rPr>
              <w:t>10,561</w:t>
            </w:r>
          </w:p>
        </w:tc>
      </w:tr>
      <w:tr w:rsidR="000966DB" w:rsidRPr="00D50432" w14:paraId="4C893136" w14:textId="77777777" w:rsidTr="00CD30E6">
        <w:trPr>
          <w:cantSplit/>
        </w:trPr>
        <w:tc>
          <w:tcPr>
            <w:tcW w:w="2448" w:type="dxa"/>
          </w:tcPr>
          <w:p w14:paraId="377B9BC7" w14:textId="422B19D5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346BD34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14057A" w14:textId="0AC8B4B1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</w:tcPr>
          <w:p w14:paraId="4722C72D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3FE97C" w14:textId="3E508AD3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AECEF3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EA31C60" w14:textId="6B137E04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2847C91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ABC3E2" w14:textId="68AB299C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</w:tcPr>
          <w:p w14:paraId="4B867C9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6644E9" w14:textId="7C064551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4B6E5DE2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148CA1" w14:textId="2ADA3BB9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182" w:type="dxa"/>
          </w:tcPr>
          <w:p w14:paraId="0363E68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8F0A41" w14:textId="4443920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7</w:t>
            </w:r>
          </w:p>
        </w:tc>
      </w:tr>
      <w:tr w:rsidR="000966DB" w:rsidRPr="00D50432" w14:paraId="066D48FA" w14:textId="77777777" w:rsidTr="00CD30E6">
        <w:trPr>
          <w:cantSplit/>
        </w:trPr>
        <w:tc>
          <w:tcPr>
            <w:tcW w:w="2448" w:type="dxa"/>
          </w:tcPr>
          <w:p w14:paraId="3DF66A88" w14:textId="66B9AD14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136559E1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61C963" w14:textId="1A0901CB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82" w:type="dxa"/>
          </w:tcPr>
          <w:p w14:paraId="0F77969C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D9A89F" w14:textId="37AF56CB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4" w:type="dxa"/>
          </w:tcPr>
          <w:p w14:paraId="2E26E6A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56C720F" w14:textId="37AFCC4A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C6082EA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8B2034" w14:textId="37F85D0D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4D5F328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20B08" w14:textId="5277925D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D0E0F4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6C89FC" w14:textId="64EB1591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4)</w:t>
            </w:r>
          </w:p>
        </w:tc>
        <w:tc>
          <w:tcPr>
            <w:tcW w:w="182" w:type="dxa"/>
          </w:tcPr>
          <w:p w14:paraId="51F639B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1067DC" w14:textId="12D32B8E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0966DB" w:rsidRPr="00D50432" w14:paraId="673BFB0E" w14:textId="77777777" w:rsidTr="00CD30E6">
        <w:trPr>
          <w:cantSplit/>
        </w:trPr>
        <w:tc>
          <w:tcPr>
            <w:tcW w:w="2448" w:type="dxa"/>
          </w:tcPr>
          <w:p w14:paraId="61D399C8" w14:textId="448E70FC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569152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BF81F3" w14:textId="0D949228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2" w:type="dxa"/>
          </w:tcPr>
          <w:p w14:paraId="06E8F729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5E95FE" w14:textId="7E752D3D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1AD10A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764DFA4" w14:textId="1CBC9341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3E44B8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34A2C" w14:textId="416204AD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2B14DA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FDE1EF" w14:textId="689B82D5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4D13982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980617" w14:textId="10A3C242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82EA6B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BE1518" w14:textId="02031B63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2)</w:t>
            </w:r>
          </w:p>
        </w:tc>
      </w:tr>
      <w:tr w:rsidR="00F20B7E" w:rsidRPr="00D50432" w14:paraId="42F9A091" w14:textId="77777777" w:rsidTr="00D50432">
        <w:trPr>
          <w:cantSplit/>
        </w:trPr>
        <w:tc>
          <w:tcPr>
            <w:tcW w:w="2448" w:type="dxa"/>
          </w:tcPr>
          <w:p w14:paraId="399BB47C" w14:textId="577BA022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966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74D62E3D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67D4C3" w14:textId="3B5CDEA5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59FCE8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80F5E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582871A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B85D740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9F6DD1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4D447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906A1B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435E22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7F0D66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1F419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46E2817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4DF5C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0966DB" w:rsidRPr="00D50432" w14:paraId="52653E03" w14:textId="77777777" w:rsidTr="005167FE">
        <w:trPr>
          <w:cantSplit/>
        </w:trPr>
        <w:tc>
          <w:tcPr>
            <w:tcW w:w="2448" w:type="dxa"/>
          </w:tcPr>
          <w:p w14:paraId="56DB229F" w14:textId="35E40225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688CDFB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FCC1670" w14:textId="485EAD82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182" w:type="dxa"/>
          </w:tcPr>
          <w:p w14:paraId="4385970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FF1D23" w14:textId="73333794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81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4" w:type="dxa"/>
          </w:tcPr>
          <w:p w14:paraId="340DB9C2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D9C0CA4" w14:textId="0EE8236D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369D95C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858A6" w14:textId="7AA3CD68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81" w:type="dxa"/>
          </w:tcPr>
          <w:p w14:paraId="47BDB23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6AE6FC" w14:textId="790C138D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8" w:type="dxa"/>
          </w:tcPr>
          <w:p w14:paraId="472C26D1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D9EE88" w14:textId="5F570354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19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</w:tcPr>
          <w:p w14:paraId="5AA0794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59502A" w14:textId="28279824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</w:t>
            </w: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</w:tr>
      <w:tr w:rsidR="000966DB" w:rsidRPr="00D50432" w14:paraId="138898D6" w14:textId="77777777" w:rsidTr="00D50432">
        <w:trPr>
          <w:cantSplit/>
        </w:trPr>
        <w:tc>
          <w:tcPr>
            <w:tcW w:w="2448" w:type="dxa"/>
          </w:tcPr>
          <w:p w14:paraId="3B62DC5F" w14:textId="7A5BF486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14B7642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AACEC05" w14:textId="2B4FDB91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2" w:type="dxa"/>
          </w:tcPr>
          <w:p w14:paraId="36E76EE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96941E" w14:textId="47AFE976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" w:type="dxa"/>
          </w:tcPr>
          <w:p w14:paraId="16BD3AF0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48ABC36" w14:textId="73739872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963583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3BB502" w14:textId="49A576F6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</w:tcPr>
          <w:p w14:paraId="649BD9B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FBAF46" w14:textId="5343B4F9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77FE4F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7F13EB" w14:textId="6E94D26B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82" w:type="dxa"/>
          </w:tcPr>
          <w:p w14:paraId="062C0FD1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67788D" w14:textId="7902AAF1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149</w:t>
            </w:r>
          </w:p>
        </w:tc>
      </w:tr>
      <w:tr w:rsidR="000966DB" w:rsidRPr="00D50432" w14:paraId="6C3267F8" w14:textId="77777777" w:rsidTr="00D50432">
        <w:trPr>
          <w:cantSplit/>
        </w:trPr>
        <w:tc>
          <w:tcPr>
            <w:tcW w:w="2448" w:type="dxa"/>
          </w:tcPr>
          <w:p w14:paraId="04F28A75" w14:textId="64CB9166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5377EE9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B64C72" w14:textId="5AA383C1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82" w:type="dxa"/>
          </w:tcPr>
          <w:p w14:paraId="579F961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4EDB89" w14:textId="02D9B5B7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C48DA0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1E22945" w14:textId="34AC5329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C56224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6D819D" w14:textId="6BD18E29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71247F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609A96" w14:textId="67829DA7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C1758FD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BDBC59" w14:textId="694C594B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182" w:type="dxa"/>
          </w:tcPr>
          <w:p w14:paraId="17EF856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DD05BF" w14:textId="607FA4FE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0966DB" w:rsidRPr="00D50432" w14:paraId="5EFF7404" w14:textId="77777777" w:rsidTr="00D50432">
        <w:trPr>
          <w:cantSplit/>
        </w:trPr>
        <w:tc>
          <w:tcPr>
            <w:tcW w:w="2448" w:type="dxa"/>
          </w:tcPr>
          <w:p w14:paraId="1E459C90" w14:textId="0912A7C8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09E2F7B9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940039" w14:textId="25C38269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C46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C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BD9889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9C254" w14:textId="751CCCB9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580D03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C043DD" w14:textId="51FF2E93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FF8617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0909D" w14:textId="6147B015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478A43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088E6" w14:textId="377F69D8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C46F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25C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0DD0E53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F6BDB6" w14:textId="310A8111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1D8A83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0931" w14:textId="0A1B9DC1" w:rsidR="000966DB" w:rsidRPr="00D50432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(3)</w:t>
            </w:r>
          </w:p>
        </w:tc>
      </w:tr>
      <w:tr w:rsidR="000966DB" w:rsidRPr="003C49AF" w14:paraId="1C6EA884" w14:textId="77777777" w:rsidTr="001027D8">
        <w:trPr>
          <w:cantSplit/>
        </w:trPr>
        <w:tc>
          <w:tcPr>
            <w:tcW w:w="2448" w:type="dxa"/>
          </w:tcPr>
          <w:p w14:paraId="131BB607" w14:textId="005A39ED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15E310F2" w14:textId="77777777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22D986" w14:textId="2B6D87E8" w:rsidR="000966DB" w:rsidRPr="003C49AF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9,80</w:t>
            </w:r>
            <w:r w:rsidR="002C4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2" w:type="dxa"/>
          </w:tcPr>
          <w:p w14:paraId="38FFBF40" w14:textId="77777777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8BE5C" w14:textId="1F7C6920" w:rsidR="000966DB" w:rsidRPr="003C49AF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814</w:t>
            </w:r>
          </w:p>
        </w:tc>
        <w:tc>
          <w:tcPr>
            <w:tcW w:w="184" w:type="dxa"/>
          </w:tcPr>
          <w:p w14:paraId="558BAD88" w14:textId="77777777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A8D19A3" w14:textId="0AF85222" w:rsidR="000966DB" w:rsidRPr="003C49AF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421D7D3F" w14:textId="77777777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5ABD78" w14:textId="481B4736" w:rsidR="000966DB" w:rsidRPr="003C49AF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81" w:type="dxa"/>
          </w:tcPr>
          <w:p w14:paraId="3423676E" w14:textId="77777777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43C1B3" w14:textId="10B06656" w:rsidR="000966DB" w:rsidRPr="003C49AF" w:rsidRDefault="00002EC2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3B6AD6FB" w14:textId="77777777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C624B1" w14:textId="47EBCF0C" w:rsidR="000966DB" w:rsidRPr="003C49AF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82" w:type="dxa"/>
          </w:tcPr>
          <w:p w14:paraId="287A550C" w14:textId="77777777" w:rsidR="000966DB" w:rsidRPr="003C49AF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D706B" w14:textId="4F0E157A" w:rsidR="000966DB" w:rsidRPr="003C49AF" w:rsidRDefault="00425C8E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10,942</w:t>
            </w:r>
          </w:p>
        </w:tc>
      </w:tr>
      <w:tr w:rsidR="000966DB" w:rsidRPr="00D50432" w14:paraId="4B939B22" w14:textId="77777777" w:rsidTr="001027D8">
        <w:trPr>
          <w:cantSplit/>
        </w:trPr>
        <w:tc>
          <w:tcPr>
            <w:tcW w:w="2448" w:type="dxa"/>
          </w:tcPr>
          <w:p w14:paraId="5539AD7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602925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C070FE" w14:textId="430DDDCB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1BB940C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B46A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B43757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5FF85B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BAA690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4A24D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E23427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B95E3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7604A6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35D3C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5EC9E6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8522C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0966DB" w:rsidRPr="00D50432" w14:paraId="7A1BB87B" w14:textId="77777777" w:rsidTr="00F20B7E">
        <w:trPr>
          <w:cantSplit/>
        </w:trPr>
        <w:tc>
          <w:tcPr>
            <w:tcW w:w="2448" w:type="dxa"/>
          </w:tcPr>
          <w:p w14:paraId="034882B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FCB21D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EDDDE8A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0AF562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8835E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1880FA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BCD000A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874F6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FF19F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93B48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8187CC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1434E0A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15A08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EBD805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F257B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0966DB" w:rsidRPr="00D50432" w14:paraId="35067991" w14:textId="77777777" w:rsidTr="00F20B7E">
        <w:trPr>
          <w:cantSplit/>
        </w:trPr>
        <w:tc>
          <w:tcPr>
            <w:tcW w:w="2448" w:type="dxa"/>
          </w:tcPr>
          <w:p w14:paraId="0C78F4E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75899A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0AD9E2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557A82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9AB0A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B3361F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D43326D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F261A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9A213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9F8D5A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295AF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F943E00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1B78A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9F0021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8E314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0966DB" w:rsidRPr="00D50432" w14:paraId="080A0CBE" w14:textId="77777777" w:rsidTr="00F20B7E">
        <w:trPr>
          <w:cantSplit/>
        </w:trPr>
        <w:tc>
          <w:tcPr>
            <w:tcW w:w="2448" w:type="dxa"/>
          </w:tcPr>
          <w:p w14:paraId="14E4969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07182D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B501C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11949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F5821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5D649E9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824CDF6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FE3EA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B6F9F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0A05C62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050BC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3A15B2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33F30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3FEAB3C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BDAE9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0966DB" w:rsidRPr="00D50432" w14:paraId="600B3A60" w14:textId="77777777" w:rsidTr="00B36C89">
        <w:trPr>
          <w:cantSplit/>
          <w:trHeight w:val="227"/>
        </w:trPr>
        <w:tc>
          <w:tcPr>
            <w:tcW w:w="2448" w:type="dxa"/>
          </w:tcPr>
          <w:p w14:paraId="638F0B96" w14:textId="0E16BBCF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864" w:type="dxa"/>
          </w:tcPr>
          <w:p w14:paraId="4AC5ED2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BC671E" w14:textId="2BB49BB3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3CC9369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FEEC0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11B710CC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70C1BC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693826E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FF929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EA6D85C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C71BCA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81CA1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3350B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AC4D5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1F68F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92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D50432" w14:paraId="586EB82E" w14:textId="77777777" w:rsidTr="00D50432">
        <w:trPr>
          <w:cantSplit/>
        </w:trPr>
        <w:tc>
          <w:tcPr>
            <w:tcW w:w="2448" w:type="dxa"/>
          </w:tcPr>
          <w:p w14:paraId="2A7E04D1" w14:textId="55E522C9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08F3219D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F8B89BC" w14:textId="30C632CB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(5,764)</w:t>
            </w:r>
          </w:p>
        </w:tc>
        <w:tc>
          <w:tcPr>
            <w:tcW w:w="182" w:type="dxa"/>
            <w:vAlign w:val="center"/>
          </w:tcPr>
          <w:p w14:paraId="672FD9E5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1C715E9" w14:textId="510B5166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(483)</w:t>
            </w:r>
          </w:p>
        </w:tc>
        <w:tc>
          <w:tcPr>
            <w:tcW w:w="184" w:type="dxa"/>
            <w:vAlign w:val="center"/>
          </w:tcPr>
          <w:p w14:paraId="3DA05ED1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4C62433A" w14:textId="0DE96CF1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178" w:type="dxa"/>
            <w:vAlign w:val="center"/>
          </w:tcPr>
          <w:p w14:paraId="70B9F6F6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94434FA" w14:textId="13219111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81" w:type="dxa"/>
            <w:vAlign w:val="center"/>
          </w:tcPr>
          <w:p w14:paraId="38B12D2B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01E9601" w14:textId="3129608E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78" w:type="dxa"/>
            <w:vAlign w:val="center"/>
          </w:tcPr>
          <w:p w14:paraId="306D4D80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C42F6A0" w14:textId="4A3341E3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2" w:type="dxa"/>
            <w:vAlign w:val="center"/>
          </w:tcPr>
          <w:p w14:paraId="5FFC3928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A29960F" w14:textId="05EFAC4D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(6,302)</w:t>
            </w:r>
          </w:p>
        </w:tc>
      </w:tr>
      <w:tr w:rsidR="00DC706B" w:rsidRPr="00D50432" w14:paraId="57525802" w14:textId="77777777" w:rsidTr="00512FC2">
        <w:trPr>
          <w:cantSplit/>
        </w:trPr>
        <w:tc>
          <w:tcPr>
            <w:tcW w:w="2448" w:type="dxa"/>
          </w:tcPr>
          <w:p w14:paraId="2DAAA7D1" w14:textId="08175392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7BE85C9D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F4BB58" w14:textId="18E08163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82" w:type="dxa"/>
          </w:tcPr>
          <w:p w14:paraId="75C3DE35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307CC7" w14:textId="10CEA78A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3D2FE34B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12F779B" w14:textId="48B1FD46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78" w:type="dxa"/>
          </w:tcPr>
          <w:p w14:paraId="450C5A76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F7431A" w14:textId="26EAB56A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1" w:type="dxa"/>
          </w:tcPr>
          <w:p w14:paraId="79D5F4F0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2299BE" w14:textId="1692B114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A70DFEB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4B28AB" w14:textId="5CC0840D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963E9FB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14356D" w14:textId="14B08B9B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4)</w:t>
            </w:r>
          </w:p>
        </w:tc>
      </w:tr>
      <w:tr w:rsidR="00DC706B" w:rsidRPr="00D50432" w14:paraId="2287564D" w14:textId="77777777" w:rsidTr="00512FC2">
        <w:trPr>
          <w:cantSplit/>
        </w:trPr>
        <w:tc>
          <w:tcPr>
            <w:tcW w:w="2448" w:type="dxa"/>
          </w:tcPr>
          <w:p w14:paraId="35A33917" w14:textId="170F67C8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C42C299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D1E7F1" w14:textId="21B34B3C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</w:tcPr>
          <w:p w14:paraId="7CBBF86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3601FA" w14:textId="7438358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CF6BD3E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0C6E32B" w14:textId="2F66CC0C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905B4F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FC91D1" w14:textId="6C7C8EC6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672E535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CFD369" w14:textId="629F50D3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3FEE1C9D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CC9917" w14:textId="54D21DA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019D56E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1DC124" w14:textId="75759003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</w:p>
        </w:tc>
      </w:tr>
      <w:tr w:rsidR="000966DB" w:rsidRPr="00D50432" w14:paraId="67A97518" w14:textId="77777777" w:rsidTr="00D50432">
        <w:trPr>
          <w:cantSplit/>
        </w:trPr>
        <w:tc>
          <w:tcPr>
            <w:tcW w:w="2448" w:type="dxa"/>
          </w:tcPr>
          <w:p w14:paraId="73639820" w14:textId="5556A68B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C70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3DB244C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ECFE841" w14:textId="08303D74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190DDD5B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1BA6F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2B8A0E0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6A487330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877DA11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F5B20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4BB1665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5723D1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205DDF8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215327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77FD3C4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EBBC73" w14:textId="77777777" w:rsidR="000966DB" w:rsidRPr="00D50432" w:rsidRDefault="000966DB" w:rsidP="000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D50432" w14:paraId="3D1DE6B8" w14:textId="77777777" w:rsidTr="00CC3F19">
        <w:trPr>
          <w:cantSplit/>
        </w:trPr>
        <w:tc>
          <w:tcPr>
            <w:tcW w:w="2448" w:type="dxa"/>
          </w:tcPr>
          <w:p w14:paraId="6841F239" w14:textId="4BD64C20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7F7247F6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4F6578A" w14:textId="5F7D716A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39891303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AB37AD" w14:textId="6A74D82E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507</w:t>
            </w: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7583BCA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9E9B746" w14:textId="1F965366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628D975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2B6653" w14:textId="650A3F1A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</w:t>
            </w: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54014BB4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C21227" w14:textId="5523BA7C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403F533C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69024E" w14:textId="56B6126B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F8A5E8D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5A1680" w14:textId="21ED77E0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72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4)</w:t>
            </w:r>
          </w:p>
        </w:tc>
      </w:tr>
      <w:tr w:rsidR="00DC706B" w:rsidRPr="00D50432" w14:paraId="0551C72D" w14:textId="77777777" w:rsidTr="00D50432">
        <w:trPr>
          <w:cantSplit/>
        </w:trPr>
        <w:tc>
          <w:tcPr>
            <w:tcW w:w="2448" w:type="dxa"/>
          </w:tcPr>
          <w:p w14:paraId="76A5566C" w14:textId="2D52C3A5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852DBE5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F15F33" w14:textId="250382AA" w:rsidR="00DC706B" w:rsidRPr="00D50432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sz w:val="26"/>
                <w:szCs w:val="26"/>
              </w:rPr>
              <w:t>(356)</w:t>
            </w:r>
          </w:p>
        </w:tc>
        <w:tc>
          <w:tcPr>
            <w:tcW w:w="182" w:type="dxa"/>
          </w:tcPr>
          <w:p w14:paraId="29DE0C02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7F7275" w14:textId="5F30D23F" w:rsidR="00DC706B" w:rsidRPr="00D50432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(2</w:t>
            </w:r>
            <w:r w:rsidR="002C46F9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2256C228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5632F3A" w14:textId="4863204C" w:rsidR="00DC706B" w:rsidRPr="00D50432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7917B4D6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815DD2" w14:textId="051D4FF7" w:rsidR="00DC706B" w:rsidRPr="00D50432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2C46F9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6F9004F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8D80F6" w14:textId="12CDDE4F" w:rsidR="00DC706B" w:rsidRPr="00D50432" w:rsidRDefault="002C46F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2C46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49921ED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B762A7" w14:textId="586CE46A" w:rsidR="00DC706B" w:rsidRPr="00D50432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3508D8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52BE0C" w14:textId="5E975A86" w:rsidR="00DC706B" w:rsidRPr="00D50432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(38</w:t>
            </w:r>
            <w:r w:rsidR="002C46F9"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2C46F9" w:rsidRPr="00D50432" w14:paraId="768E43F1" w14:textId="77777777" w:rsidTr="00D50432">
        <w:trPr>
          <w:cantSplit/>
        </w:trPr>
        <w:tc>
          <w:tcPr>
            <w:tcW w:w="2448" w:type="dxa"/>
          </w:tcPr>
          <w:p w14:paraId="4FF752AD" w14:textId="4AD1768D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369CC6F" w14:textId="77777777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2B8838" w14:textId="2C19893A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</w:tcPr>
          <w:p w14:paraId="4715B039" w14:textId="77777777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6596B" w14:textId="2AB3C5A1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2712820" w14:textId="77777777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A1D2DB1" w14:textId="1DDAE6E5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C6E9F84" w14:textId="77777777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A57FA" w14:textId="3FA3C84A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B3E0788" w14:textId="77777777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B3D3F5" w14:textId="7B3C51EB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1ED7390B" w14:textId="77777777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42912" w14:textId="6483ABFE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7987BB8" w14:textId="77777777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F1610" w14:textId="05BAD190" w:rsidR="002C46F9" w:rsidRPr="00D50432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</w:tr>
      <w:tr w:rsidR="00DC706B" w:rsidRPr="003C49AF" w14:paraId="34D2329C" w14:textId="77777777" w:rsidTr="001027D8">
        <w:trPr>
          <w:cantSplit/>
        </w:trPr>
        <w:tc>
          <w:tcPr>
            <w:tcW w:w="2448" w:type="dxa"/>
          </w:tcPr>
          <w:p w14:paraId="171D12EA" w14:textId="22AFB77B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23B02B7E" w14:textId="77777777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6B53BA" w14:textId="513582EB" w:rsidR="00DC706B" w:rsidRPr="003C49AF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(6,51</w:t>
            </w:r>
            <w:r w:rsidR="002C4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D77F3AB" w14:textId="77777777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BAC95" w14:textId="391AC40B" w:rsidR="00DC706B" w:rsidRPr="003C49AF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(53</w:t>
            </w:r>
            <w:r w:rsidR="002C46F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0</w:t>
            </w: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29A89238" w14:textId="77777777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2FE29C3" w14:textId="75807DF1" w:rsidR="00DC706B" w:rsidRPr="003C49AF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(41)</w:t>
            </w:r>
          </w:p>
        </w:tc>
        <w:tc>
          <w:tcPr>
            <w:tcW w:w="178" w:type="dxa"/>
          </w:tcPr>
          <w:p w14:paraId="2B94F941" w14:textId="77777777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2AFD2C" w14:textId="7C35F18F" w:rsidR="00DC706B" w:rsidRPr="003C49AF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181" w:type="dxa"/>
          </w:tcPr>
          <w:p w14:paraId="453F2A32" w14:textId="77777777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429642" w14:textId="428DE3E7" w:rsidR="00DC706B" w:rsidRPr="003C49AF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C8B3080" w14:textId="77777777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D08621" w14:textId="2A6A2849" w:rsidR="00DC706B" w:rsidRPr="003C49AF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4B65B7B" w14:textId="77777777" w:rsidR="00DC706B" w:rsidRPr="003C49AF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E06011" w14:textId="6FFD9C06" w:rsidR="00DC706B" w:rsidRPr="003C49AF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(7,107)</w:t>
            </w:r>
          </w:p>
        </w:tc>
      </w:tr>
      <w:tr w:rsidR="00DC706B" w:rsidRPr="00230439" w14:paraId="1CA3B1A2" w14:textId="77777777" w:rsidTr="001027D8">
        <w:trPr>
          <w:cantSplit/>
        </w:trPr>
        <w:tc>
          <w:tcPr>
            <w:tcW w:w="2448" w:type="dxa"/>
          </w:tcPr>
          <w:p w14:paraId="3BFF46BC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95E339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968F9" w14:textId="388139DF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5A4CE7A8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FF1A5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22C62A13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748DA4B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30EB3C59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76F8A6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2E2DDBBC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39690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11C3CEEF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5847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62D57122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22149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</w:tr>
      <w:tr w:rsidR="00DC706B" w:rsidRPr="00D50432" w14:paraId="0B31B2A5" w14:textId="77777777" w:rsidTr="00F9302B">
        <w:trPr>
          <w:cantSplit/>
        </w:trPr>
        <w:tc>
          <w:tcPr>
            <w:tcW w:w="2448" w:type="dxa"/>
          </w:tcPr>
          <w:p w14:paraId="344CE0D6" w14:textId="1B15B8BC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69A0C00E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45A42D2" w14:textId="213AD8ED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15C213EF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8380A7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</w:tcPr>
          <w:p w14:paraId="3CEB75C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01" w:type="dxa"/>
          </w:tcPr>
          <w:p w14:paraId="3012882C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1FEC5E4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FAA7B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C01539F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F1FEC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3C840F5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70CBF9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064DE88D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F1B92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C706B" w:rsidRPr="00D50432" w14:paraId="07D9B0FB" w14:textId="77777777" w:rsidTr="00E76739">
        <w:trPr>
          <w:cantSplit/>
        </w:trPr>
        <w:tc>
          <w:tcPr>
            <w:tcW w:w="2448" w:type="dxa"/>
          </w:tcPr>
          <w:p w14:paraId="63491D34" w14:textId="59E38D9F" w:rsidR="00DC706B" w:rsidRPr="00D50432" w:rsidRDefault="00DC706B" w:rsidP="00DC706B">
            <w:pPr>
              <w:spacing w:line="240" w:lineRule="auto"/>
              <w:ind w:left="101" w:right="-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3DC3A299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06F248EF" w14:textId="30F29C15" w:rsidR="00DC706B" w:rsidRPr="00F9302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F930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182" w:type="dxa"/>
          </w:tcPr>
          <w:p w14:paraId="17E4A1A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91AAA02" w14:textId="3C351183" w:rsidR="00DC706B" w:rsidRPr="00F9302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184" w:type="dxa"/>
          </w:tcPr>
          <w:p w14:paraId="4EF8F1DB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F634450" w14:textId="69F61A8C" w:rsidR="00DC706B" w:rsidRPr="00F9302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8" w:type="dxa"/>
          </w:tcPr>
          <w:p w14:paraId="5E407E2A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B34E793" w14:textId="45BD8E0B" w:rsidR="00DC706B" w:rsidRPr="00F9302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1" w:type="dxa"/>
          </w:tcPr>
          <w:p w14:paraId="67A4D5D5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9AC27B8" w14:textId="3CA7BC65" w:rsidR="00DC706B" w:rsidRPr="00F9302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1C7C816E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F7E2CA7" w14:textId="5715455A" w:rsidR="00DC706B" w:rsidRPr="00F9302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19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</w:tcPr>
          <w:p w14:paraId="5683FEC0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0D0DDCC" w14:textId="6AC48852" w:rsidR="00DC706B" w:rsidRPr="00F9302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  <w:r w:rsidRPr="00F9302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072</w:t>
            </w:r>
          </w:p>
        </w:tc>
      </w:tr>
      <w:tr w:rsidR="00DC706B" w:rsidRPr="00D50432" w14:paraId="4BCA9EFA" w14:textId="77777777" w:rsidTr="00F9302B">
        <w:trPr>
          <w:cantSplit/>
        </w:trPr>
        <w:tc>
          <w:tcPr>
            <w:tcW w:w="2448" w:type="dxa"/>
          </w:tcPr>
          <w:p w14:paraId="401A662A" w14:textId="24C94032" w:rsidR="00DC706B" w:rsidRPr="00D50432" w:rsidRDefault="00DC706B" w:rsidP="00DC706B">
            <w:pPr>
              <w:spacing w:line="240" w:lineRule="auto"/>
              <w:ind w:left="101"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2B950F18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4FCE2276" w14:textId="30177421" w:rsidR="00DC706B" w:rsidRPr="00F9302B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3,286</w:t>
            </w:r>
          </w:p>
        </w:tc>
        <w:tc>
          <w:tcPr>
            <w:tcW w:w="182" w:type="dxa"/>
          </w:tcPr>
          <w:p w14:paraId="320CF477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60B4CC7" w14:textId="694DFE12" w:rsidR="00DC706B" w:rsidRPr="00F9302B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28</w:t>
            </w:r>
            <w:r w:rsidR="002C46F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4" w:type="dxa"/>
          </w:tcPr>
          <w:p w14:paraId="6A8D3612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46605131" w14:textId="69DA48A5" w:rsidR="00DC706B" w:rsidRPr="00F9302B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78" w:type="dxa"/>
          </w:tcPr>
          <w:p w14:paraId="781799EB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C78B366" w14:textId="09A61CE1" w:rsidR="00DC706B" w:rsidRPr="00F9302B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1" w:type="dxa"/>
          </w:tcPr>
          <w:p w14:paraId="7D872099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3FA97E6" w14:textId="026A9F9B" w:rsidR="00DC706B" w:rsidRPr="00F9302B" w:rsidRDefault="002C46F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7FA23861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D59DBAD" w14:textId="52A09CBD" w:rsidR="00DC706B" w:rsidRPr="00F9302B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82" w:type="dxa"/>
          </w:tcPr>
          <w:p w14:paraId="4B4D27D5" w14:textId="77777777" w:rsidR="00DC706B" w:rsidRPr="00D50432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9FDE1C1" w14:textId="684CCC77" w:rsidR="00DC706B" w:rsidRPr="00F9302B" w:rsidRDefault="009E1229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3,835</w:t>
            </w:r>
          </w:p>
        </w:tc>
      </w:tr>
    </w:tbl>
    <w:p w14:paraId="1C9E0298" w14:textId="23C51FFA" w:rsidR="00CC0AFB" w:rsidRDefault="00CC0AFB" w:rsidP="00DD6FBA">
      <w:pPr>
        <w:ind w:left="720" w:right="478"/>
        <w:rPr>
          <w:rFonts w:asciiTheme="majorBidi" w:hAnsiTheme="majorBidi" w:cstheme="majorBidi"/>
          <w:spacing w:val="-2"/>
          <w:sz w:val="26"/>
          <w:szCs w:val="26"/>
        </w:rPr>
      </w:pPr>
      <w:r w:rsidRPr="00FA2792"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tbl>
      <w:tblPr>
        <w:tblW w:w="137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584"/>
        <w:gridCol w:w="182"/>
        <w:gridCol w:w="1296"/>
        <w:gridCol w:w="184"/>
        <w:gridCol w:w="1301"/>
        <w:gridCol w:w="178"/>
        <w:gridCol w:w="1296"/>
        <w:gridCol w:w="181"/>
        <w:gridCol w:w="1296"/>
        <w:gridCol w:w="181"/>
        <w:gridCol w:w="1296"/>
        <w:gridCol w:w="182"/>
        <w:gridCol w:w="1256"/>
      </w:tblGrid>
      <w:tr w:rsidR="00F20B7E" w:rsidRPr="00FA2792" w14:paraId="1687248D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0C54458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C641B07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13" w:type="dxa"/>
            <w:gridSpan w:val="13"/>
          </w:tcPr>
          <w:p w14:paraId="5F49351B" w14:textId="0F9A8C6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0B7E" w:rsidRPr="00FA2792" w14:paraId="47867CFE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0892648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4CED98D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3262B2F" w14:textId="676DA7E5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182" w:type="dxa"/>
          </w:tcPr>
          <w:p w14:paraId="1A539C1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8F00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4" w:type="dxa"/>
          </w:tcPr>
          <w:p w14:paraId="4A3E3C0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091A47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E5E835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E1062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81" w:type="dxa"/>
          </w:tcPr>
          <w:p w14:paraId="75B601D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72C3F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7D3DF2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25870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2" w:type="dxa"/>
          </w:tcPr>
          <w:p w14:paraId="28BA14E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5C090F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0B7E" w:rsidRPr="00FA2792" w14:paraId="07A846C8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0D7602A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723F217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34F929D" w14:textId="3E7CDC80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82" w:type="dxa"/>
          </w:tcPr>
          <w:p w14:paraId="1EB8466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71040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84" w:type="dxa"/>
          </w:tcPr>
          <w:p w14:paraId="70B47CF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72C378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</w:tcPr>
          <w:p w14:paraId="565AF74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CE4D3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81" w:type="dxa"/>
          </w:tcPr>
          <w:p w14:paraId="5774332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DC589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33F230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3051D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2" w:type="dxa"/>
          </w:tcPr>
          <w:p w14:paraId="40BF52D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6DA818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0B7E" w:rsidRPr="00FA2792" w14:paraId="1884C30C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5DB00A3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601C3776" w14:textId="22AF9C4D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84" w:type="dxa"/>
          </w:tcPr>
          <w:p w14:paraId="4585F771" w14:textId="190B432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182" w:type="dxa"/>
          </w:tcPr>
          <w:p w14:paraId="3F727AC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DBE34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84" w:type="dxa"/>
          </w:tcPr>
          <w:p w14:paraId="7FAAF83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D01B65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</w:tcPr>
          <w:p w14:paraId="25BC14F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7D5C3D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1" w:type="dxa"/>
          </w:tcPr>
          <w:p w14:paraId="53486A7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2892E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1" w:type="dxa"/>
          </w:tcPr>
          <w:p w14:paraId="5B98423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312ED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2" w:type="dxa"/>
          </w:tcPr>
          <w:p w14:paraId="28DDE4E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63A3A88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0B7E" w:rsidRPr="00FA2792" w14:paraId="68927A31" w14:textId="77777777" w:rsidTr="002F66CA">
        <w:trPr>
          <w:cantSplit/>
          <w:tblHeader/>
        </w:trPr>
        <w:tc>
          <w:tcPr>
            <w:tcW w:w="2448" w:type="dxa"/>
          </w:tcPr>
          <w:p w14:paraId="3166AC0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3848DA8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3" w:type="dxa"/>
            <w:gridSpan w:val="13"/>
            <w:vAlign w:val="bottom"/>
          </w:tcPr>
          <w:p w14:paraId="412FF9E4" w14:textId="216E6ADA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20B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20B7E" w:rsidRPr="00FA2792" w14:paraId="25C3A96A" w14:textId="77777777" w:rsidTr="002F66CA">
        <w:trPr>
          <w:cantSplit/>
        </w:trPr>
        <w:tc>
          <w:tcPr>
            <w:tcW w:w="2448" w:type="dxa"/>
          </w:tcPr>
          <w:p w14:paraId="658F1DC7" w14:textId="586A08A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dxa"/>
          </w:tcPr>
          <w:p w14:paraId="3DA1101C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764D69" w14:textId="1F3B365B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B84811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A6326" w14:textId="7E62ADE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79A56F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7706F102" w14:textId="2AB735F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58CB3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79EA8E" w14:textId="519E08B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5282C0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2E6F65" w14:textId="36C03E7A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D7467E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C21C0B" w14:textId="08298F70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2BAD53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4491BB1A" w14:textId="3D70693F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39FED8E6" w14:textId="77777777" w:rsidTr="002F66CA">
        <w:trPr>
          <w:cantSplit/>
        </w:trPr>
        <w:tc>
          <w:tcPr>
            <w:tcW w:w="2448" w:type="dxa"/>
          </w:tcPr>
          <w:p w14:paraId="5E472099" w14:textId="39F213C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322CE93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9BA664B" w14:textId="4F5DDDAD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8,750</w:t>
            </w:r>
          </w:p>
        </w:tc>
        <w:tc>
          <w:tcPr>
            <w:tcW w:w="182" w:type="dxa"/>
            <w:vAlign w:val="center"/>
          </w:tcPr>
          <w:p w14:paraId="2EF34DD9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FE4850" w14:textId="3B84ED34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  <w:tc>
          <w:tcPr>
            <w:tcW w:w="184" w:type="dxa"/>
            <w:vAlign w:val="center"/>
          </w:tcPr>
          <w:p w14:paraId="2428EDAC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51329356" w14:textId="30B9BEBD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78" w:type="dxa"/>
            <w:vAlign w:val="center"/>
          </w:tcPr>
          <w:p w14:paraId="1C4B1865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F39F7B" w14:textId="3AD5E8E1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81" w:type="dxa"/>
            <w:vAlign w:val="center"/>
          </w:tcPr>
          <w:p w14:paraId="2839DB6C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EA37861" w14:textId="1A505A21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81" w:type="dxa"/>
            <w:vAlign w:val="center"/>
          </w:tcPr>
          <w:p w14:paraId="704DF947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A61030A" w14:textId="34AA5292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82" w:type="dxa"/>
            <w:vAlign w:val="center"/>
          </w:tcPr>
          <w:p w14:paraId="76BE8659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0634FDF2" w14:textId="62C99323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9,722</w:t>
            </w:r>
          </w:p>
        </w:tc>
      </w:tr>
      <w:tr w:rsidR="00DC706B" w:rsidRPr="00FA2792" w14:paraId="54E775B8" w14:textId="77777777" w:rsidTr="00C40759">
        <w:trPr>
          <w:cantSplit/>
        </w:trPr>
        <w:tc>
          <w:tcPr>
            <w:tcW w:w="2448" w:type="dxa"/>
          </w:tcPr>
          <w:p w14:paraId="00D3BAF0" w14:textId="4837296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67F4A95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55B73252" w14:textId="21A394EC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2" w:type="dxa"/>
            <w:vAlign w:val="center"/>
          </w:tcPr>
          <w:p w14:paraId="7012694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5DA6E8" w14:textId="3A3CADD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CD8CB2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3F66BD7" w14:textId="3FBE8244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F93D45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4536FE" w14:textId="0B4E7F6B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  <w:vAlign w:val="center"/>
          </w:tcPr>
          <w:p w14:paraId="4B5B62A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E452E0" w14:textId="4D69EFEB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center"/>
          </w:tcPr>
          <w:p w14:paraId="514C035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C27E6C8" w14:textId="6D1838A2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2" w:type="dxa"/>
            <w:vAlign w:val="center"/>
          </w:tcPr>
          <w:p w14:paraId="51CD74E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520996B5" w14:textId="4C77E7C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235</w:t>
            </w:r>
          </w:p>
        </w:tc>
      </w:tr>
      <w:tr w:rsidR="00DC706B" w:rsidRPr="00FA2792" w14:paraId="25481D5B" w14:textId="77777777" w:rsidTr="00C40759">
        <w:trPr>
          <w:cantSplit/>
        </w:trPr>
        <w:tc>
          <w:tcPr>
            <w:tcW w:w="2448" w:type="dxa"/>
          </w:tcPr>
          <w:p w14:paraId="547BBBA9" w14:textId="2F0355B9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864" w:type="dxa"/>
          </w:tcPr>
          <w:p w14:paraId="29DB28F9" w14:textId="2DFC55ED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43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84" w:type="dxa"/>
            <w:vAlign w:val="center"/>
          </w:tcPr>
          <w:p w14:paraId="57BFA57B" w14:textId="44793605" w:rsidR="00DC706B" w:rsidRPr="00F97EA7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2" w:type="dxa"/>
            <w:vAlign w:val="center"/>
          </w:tcPr>
          <w:p w14:paraId="6E3C556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A4EB3F" w14:textId="791A3E3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84" w:type="dxa"/>
          </w:tcPr>
          <w:p w14:paraId="20E1849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6A75664" w14:textId="7ED2EE52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5CA9F82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FA177A8" w14:textId="7D0DAE4E" w:rsidR="00DC706B" w:rsidRPr="00F97EA7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70786E8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350CAE" w14:textId="10E4E38B" w:rsidR="00DC706B" w:rsidRPr="00F97EA7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29344EB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6BDBF91" w14:textId="37FA130E" w:rsidR="00DC706B" w:rsidRPr="00F97EA7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  <w:vAlign w:val="center"/>
          </w:tcPr>
          <w:p w14:paraId="486AF0C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49A3A044" w14:textId="0FB9C579" w:rsidR="00DC706B" w:rsidRPr="00F97EA7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850</w:t>
            </w:r>
          </w:p>
        </w:tc>
      </w:tr>
      <w:tr w:rsidR="00DC706B" w:rsidRPr="00FA2792" w14:paraId="6968A669" w14:textId="77777777" w:rsidTr="00C40759">
        <w:trPr>
          <w:cantSplit/>
        </w:trPr>
        <w:tc>
          <w:tcPr>
            <w:tcW w:w="2448" w:type="dxa"/>
          </w:tcPr>
          <w:p w14:paraId="7719A693" w14:textId="0460B4C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1C3E525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E184F03" w14:textId="1857E874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82" w:type="dxa"/>
            <w:vAlign w:val="center"/>
          </w:tcPr>
          <w:p w14:paraId="759BF86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96AC10" w14:textId="0909F63A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4" w:type="dxa"/>
          </w:tcPr>
          <w:p w14:paraId="5E53D7D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18B96CA" w14:textId="1D20BBAC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32494C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D6B93FE" w14:textId="3BAFB95E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1" w:type="dxa"/>
            <w:vAlign w:val="center"/>
          </w:tcPr>
          <w:p w14:paraId="0319561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074EAB" w14:textId="128FD4C2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7961F26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D9E3D8D" w14:textId="1CB1146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182" w:type="dxa"/>
            <w:vAlign w:val="center"/>
          </w:tcPr>
          <w:p w14:paraId="7AAC3119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3AE474FB" w14:textId="7FFE8AF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DC706B" w:rsidRPr="00FA2792" w14:paraId="54E4D36A" w14:textId="77777777" w:rsidTr="00C40759">
        <w:trPr>
          <w:cantSplit/>
        </w:trPr>
        <w:tc>
          <w:tcPr>
            <w:tcW w:w="2448" w:type="dxa"/>
          </w:tcPr>
          <w:p w14:paraId="6D40AD56" w14:textId="4ADD444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220FCC6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546A5F7" w14:textId="7EFF131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6259D9F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B750E" w14:textId="08BE45C0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E9666E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AF5F345" w14:textId="712153D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88291F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272406" w14:textId="36B89703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7C9DCBD9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A24396" w14:textId="4C1BF0A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08079FC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8A0178" w14:textId="0077622A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7467207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354BD09" w14:textId="626BCF5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F20B7E" w:rsidRPr="00FA2792" w14:paraId="00502886" w14:textId="77777777" w:rsidTr="002F66CA">
        <w:trPr>
          <w:cantSplit/>
        </w:trPr>
        <w:tc>
          <w:tcPr>
            <w:tcW w:w="2448" w:type="dxa"/>
          </w:tcPr>
          <w:p w14:paraId="6CBEF5B4" w14:textId="2628D00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C70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2E53D732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4E4DB1F" w14:textId="5320D9E4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AB7214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84AC1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32CA952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20C96FE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6AD6F69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BEDA7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5BD0F34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12E7E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425675D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F3572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76346C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169F822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4738EC41" w14:textId="77777777" w:rsidTr="006A4B25">
        <w:trPr>
          <w:cantSplit/>
        </w:trPr>
        <w:tc>
          <w:tcPr>
            <w:tcW w:w="2448" w:type="dxa"/>
          </w:tcPr>
          <w:p w14:paraId="2112C26B" w14:textId="307B2409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23DF0CB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7B941F5" w14:textId="1691952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F930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2" w:type="dxa"/>
            <w:vAlign w:val="center"/>
          </w:tcPr>
          <w:p w14:paraId="492451F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690ACF" w14:textId="6A13AD9E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184" w:type="dxa"/>
          </w:tcPr>
          <w:p w14:paraId="05D062C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669E28E" w14:textId="0FF865E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472523E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DEFEE0" w14:textId="476B4C01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81" w:type="dxa"/>
            <w:vAlign w:val="center"/>
          </w:tcPr>
          <w:p w14:paraId="63E4CCC9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912D22" w14:textId="7A4F957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" w:type="dxa"/>
            <w:vAlign w:val="center"/>
          </w:tcPr>
          <w:p w14:paraId="6B7D63B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665E2F" w14:textId="5A259433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19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  <w:vAlign w:val="center"/>
          </w:tcPr>
          <w:p w14:paraId="263805A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4E3E4DBB" w14:textId="6EB35B8A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</w:t>
            </w:r>
            <w:r w:rsidRPr="00F9302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</w:tr>
      <w:tr w:rsidR="002C46F9" w:rsidRPr="00FA2792" w14:paraId="390759E5" w14:textId="77777777" w:rsidTr="00310DA2">
        <w:trPr>
          <w:cantSplit/>
        </w:trPr>
        <w:tc>
          <w:tcPr>
            <w:tcW w:w="2448" w:type="dxa"/>
          </w:tcPr>
          <w:p w14:paraId="1F1D2E0E" w14:textId="6A106BDF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67810D20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7C8689" w14:textId="4F3EEF2F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2" w:type="dxa"/>
          </w:tcPr>
          <w:p w14:paraId="6D41F921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FF4C25" w14:textId="670427D2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" w:type="dxa"/>
          </w:tcPr>
          <w:p w14:paraId="5B18E34F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4D52C8E" w14:textId="1F309571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11B4223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C530E6" w14:textId="61C63BD3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</w:tcPr>
          <w:p w14:paraId="40F1CEE2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9A7A2A" w14:textId="39CBA19B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C4D4A5E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2AB8F6" w14:textId="28150E48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82" w:type="dxa"/>
          </w:tcPr>
          <w:p w14:paraId="6E0693C6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D600E0A" w14:textId="660814CA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149</w:t>
            </w:r>
          </w:p>
        </w:tc>
      </w:tr>
      <w:tr w:rsidR="002C46F9" w:rsidRPr="00FA2792" w14:paraId="26525C0E" w14:textId="77777777" w:rsidTr="00310DA2">
        <w:trPr>
          <w:cantSplit/>
        </w:trPr>
        <w:tc>
          <w:tcPr>
            <w:tcW w:w="2448" w:type="dxa"/>
          </w:tcPr>
          <w:p w14:paraId="23C6EA23" w14:textId="40A25050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4F0874D9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110F3BE" w14:textId="5FDFAE98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82" w:type="dxa"/>
          </w:tcPr>
          <w:p w14:paraId="22638E40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54F900" w14:textId="7D104B36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36E16757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046557E" w14:textId="42C55850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54A70EE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DB301B" w14:textId="69D7C61B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AD15545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C1339F" w14:textId="16467D4E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4DE648D5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84E6B4" w14:textId="5C5B193C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182" w:type="dxa"/>
          </w:tcPr>
          <w:p w14:paraId="03933A45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422F295B" w14:textId="1BE8BBAA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2C46F9" w:rsidRPr="00FA2792" w14:paraId="55DA14D3" w14:textId="77777777" w:rsidTr="00310DA2">
        <w:trPr>
          <w:cantSplit/>
        </w:trPr>
        <w:tc>
          <w:tcPr>
            <w:tcW w:w="2448" w:type="dxa"/>
          </w:tcPr>
          <w:p w14:paraId="62EC71E6" w14:textId="2A5DB3CD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0DE851A4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DA5E2C" w14:textId="670F5191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C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0B5B7AC1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80FD81" w14:textId="428A2A78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28A0AF7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4D37C0D" w14:textId="1DCAD63E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04ABBCA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130FA6" w14:textId="0403DD6B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C4C0FEC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BA88C" w14:textId="1B568802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25C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34DFE91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2BD652" w14:textId="30BB86D2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6C9D2DF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07AB68A4" w14:textId="395FF341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(3)</w:t>
            </w:r>
          </w:p>
        </w:tc>
      </w:tr>
      <w:tr w:rsidR="00BE66CC" w:rsidRPr="00FA2792" w14:paraId="1D0E74F4" w14:textId="77777777" w:rsidTr="00804764">
        <w:trPr>
          <w:cantSplit/>
        </w:trPr>
        <w:tc>
          <w:tcPr>
            <w:tcW w:w="2448" w:type="dxa"/>
          </w:tcPr>
          <w:p w14:paraId="2DDE0507" w14:textId="6F26A3C2" w:rsidR="00BE66CC" w:rsidRPr="00F20B7E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618E69C5" w14:textId="77777777" w:rsidR="00BE66CC" w:rsidRPr="00F20B7E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A64D" w14:textId="79B6B9A0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33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9,80</w:t>
            </w:r>
            <w:r w:rsidR="002C4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2" w:type="dxa"/>
            <w:vAlign w:val="center"/>
          </w:tcPr>
          <w:p w14:paraId="24BF99C3" w14:textId="77777777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7A93BF" w14:textId="34CFE493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21334A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814</w:t>
            </w:r>
          </w:p>
        </w:tc>
        <w:tc>
          <w:tcPr>
            <w:tcW w:w="184" w:type="dxa"/>
          </w:tcPr>
          <w:p w14:paraId="2A82F249" w14:textId="77777777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7C95A392" w14:textId="5780C8D7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21334A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13B11C11" w14:textId="77777777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8E6DC1" w14:textId="02A5C6B0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21334A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81" w:type="dxa"/>
          </w:tcPr>
          <w:p w14:paraId="4F1533B8" w14:textId="77777777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6DF2EE" w14:textId="6F52220F" w:rsidR="00BE66CC" w:rsidRPr="0021334A" w:rsidRDefault="002C46F9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440D938A" w14:textId="77777777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E1F15E" w14:textId="748B874B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21334A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82" w:type="dxa"/>
          </w:tcPr>
          <w:p w14:paraId="11F593FE" w14:textId="77777777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153B3FE2" w14:textId="27D246CD" w:rsidR="00BE66CC" w:rsidRPr="0021334A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21334A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10,942</w:t>
            </w:r>
          </w:p>
        </w:tc>
      </w:tr>
      <w:tr w:rsidR="00DC706B" w:rsidRPr="00FA2792" w14:paraId="2534675E" w14:textId="77777777" w:rsidTr="00B044AD">
        <w:trPr>
          <w:cantSplit/>
        </w:trPr>
        <w:tc>
          <w:tcPr>
            <w:tcW w:w="2448" w:type="dxa"/>
          </w:tcPr>
          <w:p w14:paraId="7F87464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87749D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3A130FA" w14:textId="2F7C8E99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9E0861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840A3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0588201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243085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0A3B51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680CA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59B92FF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1E86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1CED90C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D9236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530D85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3DE8C0A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37F9DB19" w14:textId="77777777" w:rsidTr="002F66CA">
        <w:trPr>
          <w:cantSplit/>
        </w:trPr>
        <w:tc>
          <w:tcPr>
            <w:tcW w:w="2448" w:type="dxa"/>
          </w:tcPr>
          <w:p w14:paraId="2F8BDD6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4D4FAD3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BA3D2C" w14:textId="73598BA8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AC978A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69D4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0A6D456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D0C3D4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996F9B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F6110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DF7509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DAB88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8E5AB1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E19D5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5D385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3A465A1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35E20452" w14:textId="77777777" w:rsidTr="002F66CA">
        <w:trPr>
          <w:cantSplit/>
        </w:trPr>
        <w:tc>
          <w:tcPr>
            <w:tcW w:w="2448" w:type="dxa"/>
          </w:tcPr>
          <w:p w14:paraId="400D3D2A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1E2749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F03D63" w14:textId="04B4A9CB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96FE39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7B15E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71036CD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B7484D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018560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A8963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E98AA9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D5CD3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22F30D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7285B9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80D23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4C0D50C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2CDFE8C1" w14:textId="77777777" w:rsidTr="002F66CA">
        <w:trPr>
          <w:cantSplit/>
        </w:trPr>
        <w:tc>
          <w:tcPr>
            <w:tcW w:w="2448" w:type="dxa"/>
          </w:tcPr>
          <w:p w14:paraId="59809C5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5FA8089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21D3D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AC8072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C6C07A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31D2DE5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1A8772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F04BA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92B41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61294D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E3E8F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6C6FA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03DDB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55D882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503C1AE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27505EB0" w14:textId="77777777" w:rsidTr="002F66CA">
        <w:trPr>
          <w:cantSplit/>
        </w:trPr>
        <w:tc>
          <w:tcPr>
            <w:tcW w:w="2448" w:type="dxa"/>
          </w:tcPr>
          <w:p w14:paraId="4D4478A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6D6771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CA46D7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07AD6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94B73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4458E8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B7A7B5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4DA557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0D1A5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CB8FF6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2A22C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B84ED6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9482B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D66F7A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237875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6C3A5E1F" w14:textId="77777777" w:rsidTr="002F66CA">
        <w:trPr>
          <w:cantSplit/>
        </w:trPr>
        <w:tc>
          <w:tcPr>
            <w:tcW w:w="2448" w:type="dxa"/>
          </w:tcPr>
          <w:p w14:paraId="4A763A23" w14:textId="276F7082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864" w:type="dxa"/>
          </w:tcPr>
          <w:p w14:paraId="6856FF7A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4A11AD2" w14:textId="079E8B69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38EB66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F8EF5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4D0235C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8D6832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71C01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E3EFA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96EA33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77D63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460B02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5385C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B406F3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71F8AE0F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C706B" w:rsidRPr="00FA2792" w14:paraId="69EF45E5" w14:textId="77777777" w:rsidTr="002F66CA">
        <w:trPr>
          <w:cantSplit/>
        </w:trPr>
        <w:tc>
          <w:tcPr>
            <w:tcW w:w="2448" w:type="dxa"/>
          </w:tcPr>
          <w:p w14:paraId="36BDC397" w14:textId="30AC8916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7FC55C1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9053898" w14:textId="1A5669C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(5,244)</w:t>
            </w:r>
          </w:p>
        </w:tc>
        <w:tc>
          <w:tcPr>
            <w:tcW w:w="182" w:type="dxa"/>
            <w:vAlign w:val="center"/>
          </w:tcPr>
          <w:p w14:paraId="4858F6A9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7FB8A43" w14:textId="1BA3A320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(422)</w:t>
            </w:r>
          </w:p>
        </w:tc>
        <w:tc>
          <w:tcPr>
            <w:tcW w:w="184" w:type="dxa"/>
            <w:vAlign w:val="center"/>
          </w:tcPr>
          <w:p w14:paraId="27F3F027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5450CA67" w14:textId="2CA71A82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78" w:type="dxa"/>
            <w:vAlign w:val="center"/>
          </w:tcPr>
          <w:p w14:paraId="3A71C123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90B2EE3" w14:textId="14BDB544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81" w:type="dxa"/>
            <w:vAlign w:val="center"/>
          </w:tcPr>
          <w:p w14:paraId="7D1285C4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A29F19" w14:textId="3C8B5378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81" w:type="dxa"/>
            <w:vAlign w:val="center"/>
          </w:tcPr>
          <w:p w14:paraId="5BBE5553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DC49CA" w14:textId="5869A4B9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31078ECB" w14:textId="77777777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09FDD55F" w14:textId="467DE82F" w:rsidR="00DC706B" w:rsidRPr="00DC706B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C706B">
              <w:rPr>
                <w:rFonts w:asciiTheme="majorBidi" w:hAnsiTheme="majorBidi" w:cstheme="majorBidi"/>
                <w:sz w:val="26"/>
                <w:szCs w:val="26"/>
              </w:rPr>
              <w:t>(5,720)</w:t>
            </w:r>
          </w:p>
        </w:tc>
      </w:tr>
      <w:tr w:rsidR="00DC706B" w:rsidRPr="00FA2792" w14:paraId="5F63FE59" w14:textId="77777777" w:rsidTr="002F66CA">
        <w:trPr>
          <w:cantSplit/>
        </w:trPr>
        <w:tc>
          <w:tcPr>
            <w:tcW w:w="2448" w:type="dxa"/>
          </w:tcPr>
          <w:p w14:paraId="17F117E2" w14:textId="6F864AE8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28122159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72DE756" w14:textId="7C0B8728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2F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Pr="002F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5710847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B79CBB" w14:textId="602B491E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32048C4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73871BB2" w14:textId="754CE074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  <w:vAlign w:val="center"/>
          </w:tcPr>
          <w:p w14:paraId="213E5E9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0BED7E2" w14:textId="70C7CE98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1" w:type="dxa"/>
            <w:vAlign w:val="center"/>
          </w:tcPr>
          <w:p w14:paraId="646CF8E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9697CE" w14:textId="07C5739C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81" w:type="dxa"/>
            <w:vAlign w:val="center"/>
          </w:tcPr>
          <w:p w14:paraId="034A8F6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E6C4CE4" w14:textId="7F562F80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7BCEA4F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419A816D" w14:textId="66446801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10)</w:t>
            </w:r>
          </w:p>
        </w:tc>
      </w:tr>
      <w:tr w:rsidR="00DC706B" w:rsidRPr="00FA2792" w14:paraId="48353FAA" w14:textId="77777777" w:rsidTr="002F66CA">
        <w:trPr>
          <w:cantSplit/>
        </w:trPr>
        <w:tc>
          <w:tcPr>
            <w:tcW w:w="2448" w:type="dxa"/>
          </w:tcPr>
          <w:p w14:paraId="38F90E30" w14:textId="6956DC3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3C49A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รับโอนกิจการ</w:t>
            </w:r>
          </w:p>
        </w:tc>
        <w:tc>
          <w:tcPr>
            <w:tcW w:w="864" w:type="dxa"/>
          </w:tcPr>
          <w:p w14:paraId="45A22180" w14:textId="444AC208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43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84" w:type="dxa"/>
            <w:vAlign w:val="center"/>
          </w:tcPr>
          <w:p w14:paraId="77EC1213" w14:textId="03029283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367E564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7C14A99" w14:textId="14BB6AC2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3D5790C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6359B074" w14:textId="74FB4CAC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02D338A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30D7FF" w14:textId="67B95C2A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78DB4B7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FEB38DA" w14:textId="4D11B6DC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4DF0B93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6FE71C3" w14:textId="3BA0FC93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0A5F0635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7A7DD3DA" w14:textId="2A066766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606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C706B" w:rsidRPr="00FA2792" w14:paraId="618AE04E" w14:textId="77777777" w:rsidTr="002F66CA">
        <w:trPr>
          <w:cantSplit/>
        </w:trPr>
        <w:tc>
          <w:tcPr>
            <w:tcW w:w="2448" w:type="dxa"/>
          </w:tcPr>
          <w:p w14:paraId="0FA1FD9E" w14:textId="3154D51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4CE872D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8B5350" w14:textId="1745D189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  <w:vAlign w:val="center"/>
          </w:tcPr>
          <w:p w14:paraId="000817C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1840BF9" w14:textId="28198741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vAlign w:val="center"/>
          </w:tcPr>
          <w:p w14:paraId="51CC268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1FEECCB5" w14:textId="5884A40E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272FF00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191AAE" w14:textId="7374E4BA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5F217DF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EB71FC" w14:textId="1A6EF6B6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1" w:type="dxa"/>
            <w:vAlign w:val="center"/>
          </w:tcPr>
          <w:p w14:paraId="3D809BE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EAA29A" w14:textId="21A0AE42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096C96B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25DE7067" w14:textId="2A8BDC93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DC706B" w:rsidRPr="00FA2792" w14:paraId="063A20D3" w14:textId="77777777" w:rsidTr="002F66CA">
        <w:trPr>
          <w:cantSplit/>
        </w:trPr>
        <w:tc>
          <w:tcPr>
            <w:tcW w:w="2448" w:type="dxa"/>
          </w:tcPr>
          <w:p w14:paraId="009ACD14" w14:textId="6AC6B295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1D67541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DBA1EA1" w14:textId="0C89CC1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7835E05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EBD3A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03237F1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03D06663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6CF4983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7F716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A2F20D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0C960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66E458F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36E90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1295B85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14CC8C96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706B" w:rsidRPr="00FA2792" w14:paraId="1BFEEA6B" w14:textId="77777777" w:rsidTr="002F66CA">
        <w:trPr>
          <w:cantSplit/>
        </w:trPr>
        <w:tc>
          <w:tcPr>
            <w:tcW w:w="2448" w:type="dxa"/>
          </w:tcPr>
          <w:p w14:paraId="3E4A6DF8" w14:textId="414CE75C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09896B70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48699DE8" w14:textId="22974414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16DBACD1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481981C" w14:textId="201B720F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7AB516E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103C869E" w14:textId="57F3652A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7D05280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9DE4D98" w14:textId="2F7CF38C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70539629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1B489D8" w14:textId="6797FBED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1619137D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0D6B17" w14:textId="4CA8AA88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2CD2328A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16E9A22A" w14:textId="7DA311C6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2C46F9" w:rsidRPr="00FA2792" w14:paraId="75A9BF11" w14:textId="77777777" w:rsidTr="00980732">
        <w:trPr>
          <w:cantSplit/>
        </w:trPr>
        <w:tc>
          <w:tcPr>
            <w:tcW w:w="2448" w:type="dxa"/>
          </w:tcPr>
          <w:p w14:paraId="4D7EC41F" w14:textId="0C13F29A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1B8B06A1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36B1AE" w14:textId="2883CA0B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sz w:val="26"/>
                <w:szCs w:val="26"/>
              </w:rPr>
              <w:t>(356)</w:t>
            </w:r>
          </w:p>
        </w:tc>
        <w:tc>
          <w:tcPr>
            <w:tcW w:w="182" w:type="dxa"/>
          </w:tcPr>
          <w:p w14:paraId="344B2093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2D825E" w14:textId="658AFB92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(2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09EF1742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45C00EA" w14:textId="3BFB0A33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89BE4DA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A762DA" w14:textId="60394DC5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3880EFF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B4499E" w14:textId="1109E41D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2C46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30790B57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B4D363" w14:textId="4149EE55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A1E3B14" w14:textId="77777777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24CD5E5C" w14:textId="291DC4A8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(38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2C46F9" w:rsidRPr="00FA2792" w14:paraId="05E8D8E2" w14:textId="77777777" w:rsidTr="00980732">
        <w:trPr>
          <w:cantSplit/>
        </w:trPr>
        <w:tc>
          <w:tcPr>
            <w:tcW w:w="2448" w:type="dxa"/>
          </w:tcPr>
          <w:p w14:paraId="1FE0B509" w14:textId="50D51185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2FD88B9B" w14:textId="77777777" w:rsidR="002C46F9" w:rsidRPr="00F20B7E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8DE5F3" w14:textId="17A834B5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</w:tcPr>
          <w:p w14:paraId="00BB604A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69B586" w14:textId="729B7E5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565A9D4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830E852" w14:textId="18E5630A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74D59C1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794000" w14:textId="4E0BA532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F994466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E1D566" w14:textId="740E7F28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</w:tcPr>
          <w:p w14:paraId="13C46374" w14:textId="77777777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2811DC" w14:textId="57E7CF75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C421204" w14:textId="77777777" w:rsidR="002C46F9" w:rsidRPr="00BE66CC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DBA0F47" w14:textId="13FC8631" w:rsidR="002C46F9" w:rsidRPr="002F66CA" w:rsidRDefault="002C46F9" w:rsidP="002C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</w:tr>
      <w:tr w:rsidR="00BE66CC" w:rsidRPr="00FA2792" w14:paraId="25EC86D7" w14:textId="77777777" w:rsidTr="00325344">
        <w:trPr>
          <w:cantSplit/>
        </w:trPr>
        <w:tc>
          <w:tcPr>
            <w:tcW w:w="2448" w:type="dxa"/>
          </w:tcPr>
          <w:p w14:paraId="19DF3A47" w14:textId="5F4741FE" w:rsidR="00BE66CC" w:rsidRPr="00F20B7E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756B3A40" w14:textId="77777777" w:rsidR="00BE66CC" w:rsidRPr="00F20B7E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3CB8598" w14:textId="074592AC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(6,51</w:t>
            </w:r>
            <w:r w:rsidR="002C4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51D0DCDA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B57FB8" w14:textId="2FD2F74C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</w:t>
            </w:r>
            <w:r w:rsidR="002C4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51F19E98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D5E0483" w14:textId="197CFE56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(41)</w:t>
            </w:r>
          </w:p>
        </w:tc>
        <w:tc>
          <w:tcPr>
            <w:tcW w:w="178" w:type="dxa"/>
          </w:tcPr>
          <w:p w14:paraId="5ADFE084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B51A5E" w14:textId="6B35DAD8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181" w:type="dxa"/>
          </w:tcPr>
          <w:p w14:paraId="13C17001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F28065" w14:textId="0C1973C1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81" w:type="dxa"/>
          </w:tcPr>
          <w:p w14:paraId="38349F13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C76375" w14:textId="477A5A2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D3F6B40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50257BB" w14:textId="3BE155FF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(7,107)</w:t>
            </w:r>
          </w:p>
        </w:tc>
      </w:tr>
      <w:tr w:rsidR="00DC706B" w:rsidRPr="00230439" w14:paraId="728DB47B" w14:textId="77777777" w:rsidTr="002F66CA">
        <w:trPr>
          <w:cantSplit/>
        </w:trPr>
        <w:tc>
          <w:tcPr>
            <w:tcW w:w="2448" w:type="dxa"/>
          </w:tcPr>
          <w:p w14:paraId="358A8580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6E4992AD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E3055BF" w14:textId="2DA6AD0D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3F56367C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75126E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center"/>
          </w:tcPr>
          <w:p w14:paraId="4B50E891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79F6DE03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EB0030B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716A7B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470EADFA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3519A1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2524E5BE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8E82F7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D430882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6FAA47B4" w14:textId="77777777" w:rsidR="00DC706B" w:rsidRPr="00230439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06B" w:rsidRPr="00F20B7E" w14:paraId="6D282F09" w14:textId="77777777" w:rsidTr="00494A5D">
        <w:trPr>
          <w:cantSplit/>
        </w:trPr>
        <w:tc>
          <w:tcPr>
            <w:tcW w:w="2448" w:type="dxa"/>
          </w:tcPr>
          <w:p w14:paraId="2C8742EB" w14:textId="478110A6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16029EA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5C1F08F6" w14:textId="178CF794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2DA7AC2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484CF8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461B3D9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1E15F2B7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4B0D26CE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967BE2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21B7F2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3E97374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4DFEE7DB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71197AC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8F47688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2573F91A" w14:textId="77777777" w:rsidR="00DC706B" w:rsidRPr="00F20B7E" w:rsidRDefault="00DC706B" w:rsidP="00DC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62912" w:rsidRPr="00FA2792" w14:paraId="2720074F" w14:textId="77777777" w:rsidTr="00E674FB">
        <w:trPr>
          <w:cantSplit/>
        </w:trPr>
        <w:tc>
          <w:tcPr>
            <w:tcW w:w="2448" w:type="dxa"/>
          </w:tcPr>
          <w:p w14:paraId="727E9735" w14:textId="58D5D3ED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5F214385" w14:textId="7777777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center"/>
          </w:tcPr>
          <w:p w14:paraId="7D7BC928" w14:textId="32687D4E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6661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182" w:type="dxa"/>
            <w:vAlign w:val="center"/>
          </w:tcPr>
          <w:p w14:paraId="10E0FBF2" w14:textId="7777777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222E227F" w14:textId="1076F1EC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184" w:type="dxa"/>
            <w:vAlign w:val="center"/>
          </w:tcPr>
          <w:p w14:paraId="5EEE22B9" w14:textId="7777777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center"/>
          </w:tcPr>
          <w:p w14:paraId="70B70313" w14:textId="2C4FB90C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8" w:type="dxa"/>
            <w:vAlign w:val="center"/>
          </w:tcPr>
          <w:p w14:paraId="37FDD103" w14:textId="7777777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1F482327" w14:textId="46696588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81" w:type="dxa"/>
            <w:vAlign w:val="center"/>
          </w:tcPr>
          <w:p w14:paraId="2D795873" w14:textId="7777777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2342FFFB" w14:textId="575608E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center"/>
          </w:tcPr>
          <w:p w14:paraId="5C630F9B" w14:textId="7777777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5F5A9BD4" w14:textId="18DF009D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  <w:vAlign w:val="center"/>
          </w:tcPr>
          <w:p w14:paraId="3218EAC9" w14:textId="77777777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center"/>
          </w:tcPr>
          <w:p w14:paraId="00F3E189" w14:textId="01DA06D1" w:rsidR="00062912" w:rsidRPr="00F20B7E" w:rsidRDefault="00062912" w:rsidP="0006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6661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072</w:t>
            </w:r>
          </w:p>
        </w:tc>
      </w:tr>
      <w:tr w:rsidR="00BE66CC" w:rsidRPr="00FA2792" w14:paraId="025581A5" w14:textId="77777777" w:rsidTr="00F362DB">
        <w:trPr>
          <w:cantSplit/>
        </w:trPr>
        <w:tc>
          <w:tcPr>
            <w:tcW w:w="2448" w:type="dxa"/>
          </w:tcPr>
          <w:p w14:paraId="129A78FC" w14:textId="60B9299E" w:rsidR="00BE66CC" w:rsidRPr="00F20B7E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48B49642" w14:textId="77777777" w:rsidR="00BE66CC" w:rsidRPr="00F20B7E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4B20176A" w14:textId="436DE37A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3,286</w:t>
            </w:r>
          </w:p>
        </w:tc>
        <w:tc>
          <w:tcPr>
            <w:tcW w:w="182" w:type="dxa"/>
          </w:tcPr>
          <w:p w14:paraId="292F1C5E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F601A58" w14:textId="207DB686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2C4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4" w:type="dxa"/>
          </w:tcPr>
          <w:p w14:paraId="74DF4D6D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5AA35ED" w14:textId="01C2BD4A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78" w:type="dxa"/>
          </w:tcPr>
          <w:p w14:paraId="5DE38B27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D5E50FF" w14:textId="26E4680C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1" w:type="dxa"/>
          </w:tcPr>
          <w:p w14:paraId="2656542E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8E820D5" w14:textId="70B49314" w:rsidR="00BE66CC" w:rsidRPr="00BE66CC" w:rsidRDefault="002C46F9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1" w:type="dxa"/>
          </w:tcPr>
          <w:p w14:paraId="5C406717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DBFC3C9" w14:textId="5A79AD9F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82" w:type="dxa"/>
          </w:tcPr>
          <w:p w14:paraId="30C6B51C" w14:textId="77777777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521ECAC3" w14:textId="09068614" w:rsidR="00BE66CC" w:rsidRPr="00BE66CC" w:rsidRDefault="00BE66CC" w:rsidP="00BE6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3,835</w:t>
            </w:r>
          </w:p>
        </w:tc>
      </w:tr>
    </w:tbl>
    <w:p w14:paraId="57B38563" w14:textId="77777777" w:rsidR="00B36C89" w:rsidRDefault="00B36C89" w:rsidP="00FA2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  <w:sectPr w:rsidR="00B36C89" w:rsidSect="002978A4">
          <w:headerReference w:type="default" r:id="rId28"/>
          <w:footerReference w:type="default" r:id="rId29"/>
          <w:headerReference w:type="first" r:id="rId30"/>
          <w:footerReference w:type="first" r:id="rId31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3A4C8DE8" w14:textId="70784BC4" w:rsidR="00D96916" w:rsidRPr="008A1246" w:rsidRDefault="00D96916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8A1246">
        <w:rPr>
          <w:rFonts w:hint="cs"/>
          <w:b/>
          <w:bCs/>
          <w:cs/>
        </w:rPr>
        <w:lastRenderedPageBreak/>
        <w:t>สัญญาเช่า</w:t>
      </w:r>
    </w:p>
    <w:p w14:paraId="5867F548" w14:textId="77777777" w:rsidR="00B36C89" w:rsidRPr="00DD124B" w:rsidRDefault="00B36C89" w:rsidP="00DD12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185B3D" w:rsidRPr="005A327F" w14:paraId="78D0737C" w14:textId="77777777" w:rsidTr="00837A4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512F416" w14:textId="77777777" w:rsidR="00185B3D" w:rsidRPr="00427B5B" w:rsidRDefault="00185B3D" w:rsidP="008304DF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7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332AB7A0" w14:textId="77777777" w:rsidR="00185B3D" w:rsidRPr="00427B5B" w:rsidRDefault="00185B3D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B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D3417B" w14:textId="77777777" w:rsidR="00185B3D" w:rsidRPr="00427B5B" w:rsidRDefault="00185B3D" w:rsidP="00837A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2B83C2AF" w14:textId="77777777" w:rsidR="00185B3D" w:rsidRPr="00427B5B" w:rsidRDefault="00185B3D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B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B3D" w:rsidRPr="005A327F" w14:paraId="40FAB519" w14:textId="77777777" w:rsidTr="00837A40">
        <w:trPr>
          <w:cantSplit/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6FEB59EC" w14:textId="2B8739A0" w:rsidR="00185B3D" w:rsidRPr="00E5505B" w:rsidRDefault="00185B3D" w:rsidP="008304DF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2E5B8EF" w14:textId="42F3224A" w:rsidR="00185B3D" w:rsidRPr="00427B5B" w:rsidRDefault="00A0248A" w:rsidP="00837A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1F46897" w14:textId="77777777" w:rsidR="00185B3D" w:rsidRPr="00427B5B" w:rsidRDefault="00185B3D" w:rsidP="00837A4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5D3270" w14:textId="570F55D8" w:rsidR="00185B3D" w:rsidRPr="00427B5B" w:rsidRDefault="00A0248A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A64B465" w14:textId="77777777" w:rsidR="00185B3D" w:rsidRPr="00427B5B" w:rsidRDefault="00185B3D" w:rsidP="00837A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469925D" w14:textId="3FE66E17" w:rsidR="00185B3D" w:rsidRPr="00427B5B" w:rsidRDefault="00A0248A" w:rsidP="00837A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1209D13" w14:textId="77777777" w:rsidR="00185B3D" w:rsidRPr="00427B5B" w:rsidRDefault="00185B3D" w:rsidP="00837A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B36D0F2" w14:textId="3F55B418" w:rsidR="00185B3D" w:rsidRPr="00427B5B" w:rsidRDefault="00A0248A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85B3D" w:rsidRPr="00453B87" w14:paraId="781B1C50" w14:textId="77777777" w:rsidTr="00837A40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14:paraId="6D024A1C" w14:textId="77777777" w:rsidR="00185B3D" w:rsidRPr="001E2CE0" w:rsidRDefault="00185B3D" w:rsidP="008304D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12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0BE1FFB3" w14:textId="5022D439" w:rsidR="00185B3D" w:rsidRPr="00427B5B" w:rsidRDefault="00185B3D" w:rsidP="00837A40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D56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C41D5" w:rsidRPr="009573C6" w14:paraId="0553F6EB" w14:textId="77777777" w:rsidTr="00D42A4C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31A224C" w14:textId="11671308" w:rsidR="004C41D5" w:rsidRPr="001E2CE0" w:rsidRDefault="004C41D5" w:rsidP="004C41D5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5CA2938D" w14:textId="35CFFBA8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78" w:type="dxa"/>
            <w:vAlign w:val="bottom"/>
          </w:tcPr>
          <w:p w14:paraId="64036F2C" w14:textId="77777777" w:rsidR="004C41D5" w:rsidRPr="00427B5B" w:rsidRDefault="004C41D5" w:rsidP="004C41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2CCDAD9" w14:textId="1557DDA3" w:rsidR="004C41D5" w:rsidRPr="008304DF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14:paraId="37F4BE4E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3357966" w14:textId="5D5142E0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vAlign w:val="bottom"/>
          </w:tcPr>
          <w:p w14:paraId="757F0755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5493A72" w14:textId="499B419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</w:tr>
      <w:tr w:rsidR="004C41D5" w:rsidRPr="009573C6" w14:paraId="5D11DD63" w14:textId="77777777" w:rsidTr="00D42A4C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028B172" w14:textId="756DDFD0" w:rsidR="004C41D5" w:rsidRPr="001E2CE0" w:rsidRDefault="004C41D5" w:rsidP="004C41D5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42C26F8" w14:textId="2275BBDD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78" w:type="dxa"/>
            <w:vAlign w:val="bottom"/>
          </w:tcPr>
          <w:p w14:paraId="5CE00003" w14:textId="77777777" w:rsidR="004C41D5" w:rsidRPr="00427B5B" w:rsidRDefault="004C41D5" w:rsidP="004C41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86D601D" w14:textId="7F134B40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370CF707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76D8DC1" w14:textId="117F82AA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bottom"/>
          </w:tcPr>
          <w:p w14:paraId="10E3E029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11B3D78" w14:textId="2240CDE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C41D5" w:rsidRPr="009573C6" w14:paraId="2999CBDF" w14:textId="77777777" w:rsidTr="00D42A4C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03F7C805" w14:textId="5465183D" w:rsidR="004C41D5" w:rsidRPr="001E2CE0" w:rsidRDefault="004C41D5" w:rsidP="004C41D5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 อุปกรณ์และเครื่องมือ</w:t>
            </w:r>
          </w:p>
        </w:tc>
        <w:tc>
          <w:tcPr>
            <w:tcW w:w="1260" w:type="dxa"/>
            <w:vAlign w:val="bottom"/>
          </w:tcPr>
          <w:p w14:paraId="53C128A1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4086E6" w14:textId="77777777" w:rsidR="004C41D5" w:rsidRPr="00427B5B" w:rsidRDefault="004C41D5" w:rsidP="004C41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83FA4D" w14:textId="56F1A50D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262029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5AC839C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41D2C9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6403E10" w14:textId="5D62086D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1D5" w:rsidRPr="00526C5A" w14:paraId="11112C5E" w14:textId="77777777" w:rsidTr="00D42A4C">
        <w:trPr>
          <w:cantSplit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1343E23" w14:textId="40FB1B8E" w:rsidR="004C41D5" w:rsidRPr="001E2CE0" w:rsidRDefault="004C41D5" w:rsidP="004C41D5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4C4070FF" w14:textId="1472CAB2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78" w:type="dxa"/>
            <w:vAlign w:val="bottom"/>
          </w:tcPr>
          <w:p w14:paraId="5F3BCDE3" w14:textId="77777777" w:rsidR="004C41D5" w:rsidRPr="00427B5B" w:rsidRDefault="004C41D5" w:rsidP="004C41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566E4F" w14:textId="47D17FFC" w:rsidR="004C41D5" w:rsidRPr="00B9029C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954E" w14:textId="77777777" w:rsidR="004C41D5" w:rsidRPr="00B9029C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B6AB8C" w14:textId="63C46DD3" w:rsidR="004C41D5" w:rsidRPr="00B9029C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00E60" w14:textId="77777777" w:rsidR="004C41D5" w:rsidRPr="00B9029C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943DBC" w14:textId="30F0F1D7" w:rsidR="004C41D5" w:rsidRPr="00B9029C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4C41D5" w14:paraId="6E44A25C" w14:textId="77777777" w:rsidTr="00D42A4C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729296FA" w14:textId="77777777" w:rsidR="004C41D5" w:rsidRPr="001E2CE0" w:rsidRDefault="004C41D5" w:rsidP="004C41D5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B6EC1A" w14:textId="34DA749D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78" w:type="dxa"/>
            <w:vAlign w:val="bottom"/>
          </w:tcPr>
          <w:p w14:paraId="108CA83F" w14:textId="77777777" w:rsidR="004C41D5" w:rsidRPr="00427B5B" w:rsidRDefault="004C41D5" w:rsidP="004C41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F1F23AB" w14:textId="56F1B121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80" w:type="dxa"/>
            <w:vAlign w:val="bottom"/>
          </w:tcPr>
          <w:p w14:paraId="68A84C75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8A0FBB" w14:textId="45394D5D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bottom"/>
          </w:tcPr>
          <w:p w14:paraId="1A8A29A4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16C2E9A" w14:textId="2575A63C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  <w:tr w:rsidR="004C41D5" w14:paraId="0A0425B7" w14:textId="77777777" w:rsidTr="00D42A4C">
        <w:trPr>
          <w:cantSplit/>
          <w:trHeight w:val="20"/>
        </w:trPr>
        <w:tc>
          <w:tcPr>
            <w:tcW w:w="4050" w:type="dxa"/>
          </w:tcPr>
          <w:p w14:paraId="5A158A26" w14:textId="77777777" w:rsidR="004C41D5" w:rsidRPr="001E2CE0" w:rsidRDefault="004C41D5" w:rsidP="004C41D5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1AED9" w14:textId="2C5160F8" w:rsidR="004C41D5" w:rsidRPr="00427B5B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78" w:type="dxa"/>
            <w:vAlign w:val="bottom"/>
          </w:tcPr>
          <w:p w14:paraId="497D628B" w14:textId="77777777" w:rsidR="004C41D5" w:rsidRPr="00427B5B" w:rsidRDefault="004C41D5" w:rsidP="004C41D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52AC" w14:textId="569DF58A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  <w:vAlign w:val="bottom"/>
          </w:tcPr>
          <w:p w14:paraId="5A828B11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1DEB4F" w14:textId="4259B19E" w:rsidR="004C41D5" w:rsidRPr="004C41D5" w:rsidRDefault="004C41D5" w:rsidP="004C41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80" w:type="dxa"/>
            <w:vAlign w:val="bottom"/>
          </w:tcPr>
          <w:p w14:paraId="5FD91143" w14:textId="77777777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80FD5" w14:textId="4E4D9700" w:rsidR="004C41D5" w:rsidRPr="00427B5B" w:rsidRDefault="004C41D5" w:rsidP="004C41D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</w:tbl>
    <w:p w14:paraId="6C7839E8" w14:textId="0AEF79DF" w:rsidR="00B36C89" w:rsidRDefault="00B36C89" w:rsidP="003C2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C7884B6" w14:textId="22EBF155" w:rsidR="005B3176" w:rsidRPr="005B3176" w:rsidRDefault="005B3176" w:rsidP="005B317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A0248A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bookmarkStart w:id="3" w:name="_Hlk145340169"/>
      <w:r w:rsidR="00BD5A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B4651" w:rsidRPr="007B4651">
        <w:rPr>
          <w:rFonts w:asciiTheme="majorBidi" w:hAnsiTheme="majorBidi" w:cstheme="majorBidi" w:hint="cs"/>
          <w:spacing w:val="-4"/>
          <w:sz w:val="30"/>
          <w:szCs w:val="30"/>
        </w:rPr>
        <w:t>28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BD5A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B4651" w:rsidRPr="007B4651">
        <w:rPr>
          <w:rFonts w:asciiTheme="majorBidi" w:hAnsiTheme="majorBidi" w:cstheme="majorBidi" w:hint="cs"/>
          <w:spacing w:val="-4"/>
          <w:sz w:val="30"/>
          <w:szCs w:val="30"/>
        </w:rPr>
        <w:t>28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3"/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Pr="005B31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317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92442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B317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611C0" w:rsidRPr="00C611C0">
        <w:rPr>
          <w:rFonts w:asciiTheme="majorBidi" w:hAnsiTheme="majorBidi" w:cstheme="majorBidi"/>
          <w:i/>
          <w:iCs/>
          <w:sz w:val="30"/>
          <w:szCs w:val="30"/>
        </w:rPr>
        <w:t xml:space="preserve">49 </w:t>
      </w:r>
      <w:r w:rsidR="00C611C0" w:rsidRPr="00C611C0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611C0" w:rsidRPr="00C611C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611C0" w:rsidRPr="00C611C0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C611C0" w:rsidRPr="00C611C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611C0" w:rsidRPr="00C611C0">
        <w:rPr>
          <w:rFonts w:asciiTheme="majorBidi" w:hAnsiTheme="majorBidi" w:cstheme="majorBidi"/>
          <w:i/>
          <w:iCs/>
          <w:sz w:val="30"/>
          <w:szCs w:val="30"/>
        </w:rPr>
        <w:t xml:space="preserve">49 </w:t>
      </w:r>
      <w:r w:rsidR="00C611C0" w:rsidRPr="00C611C0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611C0" w:rsidRPr="00C611C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B3176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5B317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687EB80" w14:textId="77777777" w:rsidR="005B3176" w:rsidRPr="005B3176" w:rsidRDefault="005B3176" w:rsidP="005B317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286F78E" w14:textId="645E5B6A" w:rsidR="00740D3C" w:rsidRPr="00F024FF" w:rsidRDefault="00740D3C" w:rsidP="00454A3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024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บริษัทเช่าที่ดิน อาคาร ระบบโครงสร้างวางท่อ ถังเก็บผลิตภัณฑ์ อุปกรณ์และรถยนต์หลายสัญญา </w:t>
      </w:r>
      <w:r w:rsidR="00647D84" w:rsidRPr="00F024FF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เป็นระยะเวลา</w:t>
      </w:r>
      <w:r w:rsidR="007613BF" w:rsidRPr="00F024FF">
        <w:rPr>
          <w:rFonts w:asciiTheme="majorBidi" w:hAnsiTheme="majorBidi" w:cstheme="majorBidi"/>
          <w:spacing w:val="-4"/>
          <w:sz w:val="30"/>
          <w:szCs w:val="30"/>
        </w:rPr>
        <w:br/>
        <w:t>2</w:t>
      </w:r>
      <w:r w:rsidR="00BC0EC0" w:rsidRPr="00F024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613BF" w:rsidRPr="00F024FF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BC0EC0" w:rsidRPr="00F024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613BF" w:rsidRPr="00F024FF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647D84" w:rsidRPr="00F024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7D84" w:rsidRPr="00F024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ปี </w:t>
      </w:r>
      <w:r w:rsidRPr="00F024FF">
        <w:rPr>
          <w:rFonts w:asciiTheme="majorBidi" w:hAnsiTheme="majorBidi" w:cstheme="majorBidi" w:hint="cs"/>
          <w:spacing w:val="-4"/>
          <w:sz w:val="30"/>
          <w:szCs w:val="30"/>
          <w:cs/>
        </w:rPr>
        <w:t>โดยมีสิทธิต่ออายุสัญญาเช่าเมื่อสิ้นสุดสัญญา อัตราและกำหนดการชำระค่าเช่าเป็นไปตามที่ระบุไว้ในสัญญา</w:t>
      </w:r>
    </w:p>
    <w:p w14:paraId="1F4F03B2" w14:textId="77777777" w:rsidR="00740D3C" w:rsidRPr="001E2CE0" w:rsidRDefault="00740D3C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3B1A907" w14:textId="7ED3D2E8" w:rsidR="005B3176" w:rsidRPr="005B3176" w:rsidRDefault="005B3176" w:rsidP="005B317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3176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1AE4EAF" w14:textId="77777777" w:rsidR="005B3176" w:rsidRPr="001E2CE0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6F1C420" w14:textId="670D3A95" w:rsidR="005B3176" w:rsidRPr="005B3176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B3176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5EF6813" w14:textId="584A77F1" w:rsidR="002C46F9" w:rsidRDefault="002C46F9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1181"/>
        <w:gridCol w:w="1080"/>
        <w:gridCol w:w="179"/>
        <w:gridCol w:w="1170"/>
        <w:gridCol w:w="1144"/>
      </w:tblGrid>
      <w:tr w:rsidR="005B3176" w:rsidRPr="00C52BBD" w14:paraId="3808B481" w14:textId="77777777" w:rsidTr="00837A40">
        <w:trPr>
          <w:tblHeader/>
        </w:trPr>
        <w:tc>
          <w:tcPr>
            <w:tcW w:w="2428" w:type="pct"/>
          </w:tcPr>
          <w:p w14:paraId="02F29AEA" w14:textId="77777777" w:rsidR="005B3176" w:rsidRPr="00C52BBD" w:rsidRDefault="005B3176" w:rsidP="005B3176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3" w:type="pct"/>
            <w:gridSpan w:val="2"/>
            <w:hideMark/>
          </w:tcPr>
          <w:p w14:paraId="302DB0A4" w14:textId="77777777" w:rsidR="005B3176" w:rsidRPr="00C52BBD" w:rsidRDefault="005B3176" w:rsidP="00837A40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63DE4ECE" w14:textId="77777777" w:rsidR="005B3176" w:rsidRPr="00C52BBD" w:rsidRDefault="005B3176" w:rsidP="00837A40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pct"/>
            <w:gridSpan w:val="2"/>
            <w:hideMark/>
          </w:tcPr>
          <w:p w14:paraId="628233C3" w14:textId="77777777" w:rsidR="005B3176" w:rsidRPr="00C52BBD" w:rsidRDefault="005B3176" w:rsidP="00837A40">
            <w:pPr>
              <w:spacing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176" w:rsidRPr="00C52BBD" w14:paraId="4D9BAD5F" w14:textId="77777777" w:rsidTr="00837A40">
        <w:trPr>
          <w:tblHeader/>
        </w:trPr>
        <w:tc>
          <w:tcPr>
            <w:tcW w:w="2428" w:type="pct"/>
          </w:tcPr>
          <w:p w14:paraId="41018B96" w14:textId="28C33093" w:rsidR="005B3176" w:rsidRPr="00C52BBD" w:rsidRDefault="005B3176" w:rsidP="005B3176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2BB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52B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52B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BB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  <w:hideMark/>
          </w:tcPr>
          <w:p w14:paraId="7354C158" w14:textId="5AD3790E" w:rsidR="005B3176" w:rsidRPr="00C52BBD" w:rsidRDefault="00A44326" w:rsidP="00837A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4" w:type="pct"/>
          </w:tcPr>
          <w:p w14:paraId="158A5498" w14:textId="5520FEE4" w:rsidR="005B3176" w:rsidRPr="00C52BBD" w:rsidRDefault="00A44326" w:rsidP="00837A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7" w:type="pct"/>
          </w:tcPr>
          <w:p w14:paraId="76DBF600" w14:textId="77777777" w:rsidR="005B3176" w:rsidRPr="00C52BBD" w:rsidRDefault="005B3176" w:rsidP="00837A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hideMark/>
          </w:tcPr>
          <w:p w14:paraId="6F795356" w14:textId="175477A8" w:rsidR="005B3176" w:rsidRPr="00C52BBD" w:rsidRDefault="00A44326" w:rsidP="00837A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19" w:type="pct"/>
          </w:tcPr>
          <w:p w14:paraId="1C7EF578" w14:textId="5D052E3F" w:rsidR="005B3176" w:rsidRPr="00C52BBD" w:rsidRDefault="00A44326" w:rsidP="00837A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E701D" w:rsidRPr="00C52BBD" w14:paraId="34ED1831" w14:textId="77777777" w:rsidTr="009E701D">
        <w:tc>
          <w:tcPr>
            <w:tcW w:w="2428" w:type="pct"/>
            <w:vAlign w:val="bottom"/>
          </w:tcPr>
          <w:p w14:paraId="56E22698" w14:textId="51494A24" w:rsidR="009E701D" w:rsidRPr="00C52BBD" w:rsidRDefault="009E701D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2" w:type="pct"/>
            <w:gridSpan w:val="5"/>
            <w:vAlign w:val="bottom"/>
          </w:tcPr>
          <w:p w14:paraId="6F4B4042" w14:textId="2E66826E" w:rsidR="009E701D" w:rsidRPr="00C52BBD" w:rsidRDefault="009E701D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B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2B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52B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7F86" w:rsidRPr="00947F86" w14:paraId="1EAED9ED" w14:textId="77777777" w:rsidTr="005B3176">
        <w:tc>
          <w:tcPr>
            <w:tcW w:w="2428" w:type="pct"/>
            <w:vAlign w:val="bottom"/>
          </w:tcPr>
          <w:p w14:paraId="641C1486" w14:textId="3CBE1DE8" w:rsidR="005B3176" w:rsidRPr="00947F86" w:rsidRDefault="005B3176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จำนวนที่รับรู้ในงบกำไรขาดทุน</w:t>
            </w:r>
          </w:p>
        </w:tc>
        <w:tc>
          <w:tcPr>
            <w:tcW w:w="639" w:type="pct"/>
            <w:vAlign w:val="bottom"/>
          </w:tcPr>
          <w:p w14:paraId="244C42B5" w14:textId="77777777" w:rsidR="005B3176" w:rsidRPr="00947F86" w:rsidRDefault="005B3176" w:rsidP="00837A40">
            <w:pPr>
              <w:tabs>
                <w:tab w:val="decimal" w:pos="1265"/>
              </w:tabs>
              <w:spacing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CA7CE0E" w14:textId="77777777" w:rsidR="005B3176" w:rsidRPr="00947F86" w:rsidRDefault="005B3176" w:rsidP="00837A4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C98C0AE" w14:textId="77777777" w:rsidR="005B3176" w:rsidRPr="00947F86" w:rsidRDefault="005B3176" w:rsidP="00837A4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B24CBFF" w14:textId="77777777" w:rsidR="005B3176" w:rsidRPr="00947F86" w:rsidRDefault="005B3176" w:rsidP="00837A40">
            <w:pPr>
              <w:tabs>
                <w:tab w:val="decimal" w:pos="1438"/>
              </w:tabs>
              <w:spacing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B2C7FC" w14:textId="77777777" w:rsidR="005B3176" w:rsidRPr="00947F86" w:rsidRDefault="005B3176" w:rsidP="00837A4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F86" w:rsidRPr="00947F86" w14:paraId="5769BDBB" w14:textId="77777777" w:rsidTr="00837A40">
        <w:tc>
          <w:tcPr>
            <w:tcW w:w="2428" w:type="pct"/>
            <w:vAlign w:val="bottom"/>
          </w:tcPr>
          <w:p w14:paraId="06C5DF27" w14:textId="77777777" w:rsidR="005B3176" w:rsidRPr="00947F86" w:rsidRDefault="005B3176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39" w:type="pct"/>
            <w:vAlign w:val="bottom"/>
          </w:tcPr>
          <w:p w14:paraId="700E9C5A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B9129F1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B030F7F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F7621E1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1FE64B1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FBA" w:rsidRPr="00947F86" w14:paraId="704FF067" w14:textId="77777777" w:rsidTr="0014756E">
        <w:tc>
          <w:tcPr>
            <w:tcW w:w="2428" w:type="pct"/>
          </w:tcPr>
          <w:p w14:paraId="0EA08A33" w14:textId="38628634" w:rsidR="00513FBA" w:rsidRPr="00947F86" w:rsidRDefault="00513FBA" w:rsidP="00513FB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39" w:type="pct"/>
            <w:vAlign w:val="bottom"/>
          </w:tcPr>
          <w:p w14:paraId="3FE28325" w14:textId="24411133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3FB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84" w:type="pct"/>
            <w:vAlign w:val="bottom"/>
          </w:tcPr>
          <w:p w14:paraId="6FCDFA41" w14:textId="1552C864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7" w:type="pct"/>
            <w:vAlign w:val="bottom"/>
          </w:tcPr>
          <w:p w14:paraId="4C068B52" w14:textId="77777777" w:rsidR="00513FBA" w:rsidRPr="00947F86" w:rsidRDefault="00513FBA" w:rsidP="00513FBA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21B9E6F" w14:textId="4BF613E8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FB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19" w:type="pct"/>
            <w:vAlign w:val="bottom"/>
          </w:tcPr>
          <w:p w14:paraId="6899D366" w14:textId="4151F5C3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13FBA" w:rsidRPr="00947F86" w14:paraId="5E96945E" w14:textId="77777777" w:rsidTr="0014756E">
        <w:tc>
          <w:tcPr>
            <w:tcW w:w="2428" w:type="pct"/>
          </w:tcPr>
          <w:p w14:paraId="5A7888AC" w14:textId="52315456" w:rsidR="00513FBA" w:rsidRPr="00947F86" w:rsidRDefault="00513FBA" w:rsidP="00513FB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39" w:type="pct"/>
            <w:vAlign w:val="bottom"/>
          </w:tcPr>
          <w:p w14:paraId="5D201D87" w14:textId="7FE49611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3F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84" w:type="pct"/>
            <w:vAlign w:val="bottom"/>
          </w:tcPr>
          <w:p w14:paraId="3419A53A" w14:textId="22711BCE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7" w:type="pct"/>
            <w:vAlign w:val="bottom"/>
          </w:tcPr>
          <w:p w14:paraId="56E46C19" w14:textId="77777777" w:rsidR="00513FBA" w:rsidRPr="00947F86" w:rsidRDefault="00513FBA" w:rsidP="00513FBA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413E69B" w14:textId="3A6697B4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F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19" w:type="pct"/>
            <w:vAlign w:val="bottom"/>
          </w:tcPr>
          <w:p w14:paraId="5A8294E2" w14:textId="4D6456BF" w:rsidR="00513FBA" w:rsidRPr="00947F86" w:rsidRDefault="00513FBA" w:rsidP="005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44326" w:rsidRPr="00947F86" w14:paraId="0B5B3B13" w14:textId="77777777" w:rsidTr="00837A40">
        <w:tc>
          <w:tcPr>
            <w:tcW w:w="2428" w:type="pct"/>
            <w:vAlign w:val="bottom"/>
          </w:tcPr>
          <w:p w14:paraId="45C6A564" w14:textId="6D39F3EC" w:rsidR="00A44326" w:rsidRPr="00947F86" w:rsidRDefault="00A44326" w:rsidP="00A44326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9" w:type="pct"/>
            <w:vAlign w:val="bottom"/>
          </w:tcPr>
          <w:p w14:paraId="70C3BE79" w14:textId="77777777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06F1D4C" w14:textId="178E5B53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1C3B177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B7C1FA9" w14:textId="77777777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3D772C8" w14:textId="708CE8C0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4326" w:rsidRPr="00947F86" w14:paraId="46A6EA25" w14:textId="77777777" w:rsidTr="00837A40">
        <w:tc>
          <w:tcPr>
            <w:tcW w:w="2428" w:type="pct"/>
            <w:vAlign w:val="bottom"/>
          </w:tcPr>
          <w:p w14:paraId="29F5F9A6" w14:textId="2C5DCFBE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72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และเครื่องมือเครื่องใช้โรงงาน</w:t>
            </w:r>
          </w:p>
        </w:tc>
        <w:tc>
          <w:tcPr>
            <w:tcW w:w="639" w:type="pct"/>
            <w:vAlign w:val="bottom"/>
          </w:tcPr>
          <w:p w14:paraId="5C7715AB" w14:textId="4D07C211" w:rsidR="00A44326" w:rsidRPr="00947F86" w:rsidRDefault="00513FB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3FB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584" w:type="pct"/>
            <w:vAlign w:val="bottom"/>
          </w:tcPr>
          <w:p w14:paraId="5F871C15" w14:textId="25586914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97" w:type="pct"/>
            <w:vAlign w:val="bottom"/>
          </w:tcPr>
          <w:p w14:paraId="5D4D3F19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77A8A61" w14:textId="0F752302" w:rsidR="00A44326" w:rsidRPr="00947F86" w:rsidRDefault="00513FB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619" w:type="pct"/>
            <w:vAlign w:val="bottom"/>
          </w:tcPr>
          <w:p w14:paraId="331BA573" w14:textId="22734B5B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A44326" w:rsidRPr="00947F86" w14:paraId="36EE99C2" w14:textId="77777777" w:rsidTr="00837A40">
        <w:tc>
          <w:tcPr>
            <w:tcW w:w="2428" w:type="pct"/>
          </w:tcPr>
          <w:p w14:paraId="27B8EA23" w14:textId="16A19B8C" w:rsidR="00A44326" w:rsidRPr="00947F86" w:rsidRDefault="00A44326" w:rsidP="00A44326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639" w:type="pct"/>
            <w:vAlign w:val="bottom"/>
          </w:tcPr>
          <w:p w14:paraId="7BFB19A7" w14:textId="3DACDCA5" w:rsidR="00A44326" w:rsidRPr="00947F86" w:rsidRDefault="00513FB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4" w:type="pct"/>
            <w:vAlign w:val="bottom"/>
          </w:tcPr>
          <w:p w14:paraId="6B140CCF" w14:textId="345D9881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7B3C45D3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24FADC2" w14:textId="1BCCAD9D" w:rsidR="00A44326" w:rsidRPr="00947F86" w:rsidRDefault="00513FB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19" w:type="pct"/>
            <w:vAlign w:val="bottom"/>
          </w:tcPr>
          <w:p w14:paraId="55C9B9ED" w14:textId="7D9D6BF4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44326" w:rsidRPr="00947F86" w14:paraId="116CC319" w14:textId="77777777" w:rsidTr="00837A40">
        <w:tc>
          <w:tcPr>
            <w:tcW w:w="2428" w:type="pct"/>
          </w:tcPr>
          <w:p w14:paraId="7A8D6716" w14:textId="77777777" w:rsidR="00A44326" w:rsidRPr="00947F86" w:rsidRDefault="00A44326" w:rsidP="00A44326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9" w:type="pct"/>
            <w:vAlign w:val="bottom"/>
          </w:tcPr>
          <w:p w14:paraId="1DB8BF5D" w14:textId="388EC6EF" w:rsidR="00A44326" w:rsidRPr="00947F86" w:rsidRDefault="00513FB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84" w:type="pct"/>
            <w:vAlign w:val="bottom"/>
          </w:tcPr>
          <w:p w14:paraId="53921CBD" w14:textId="5B8ED6FE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7" w:type="pct"/>
            <w:vAlign w:val="bottom"/>
          </w:tcPr>
          <w:p w14:paraId="27656337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79C05AD" w14:textId="5D68D6B2" w:rsidR="00A44326" w:rsidRPr="00947F86" w:rsidRDefault="00513FB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19" w:type="pct"/>
            <w:vAlign w:val="bottom"/>
          </w:tcPr>
          <w:p w14:paraId="3792AFBD" w14:textId="04E74611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44326" w:rsidRPr="00947F86" w14:paraId="49EE4A38" w14:textId="77777777" w:rsidTr="00837A40">
        <w:tc>
          <w:tcPr>
            <w:tcW w:w="2428" w:type="pct"/>
            <w:vAlign w:val="bottom"/>
            <w:hideMark/>
          </w:tcPr>
          <w:p w14:paraId="5B4C4320" w14:textId="1E07D9FB" w:rsidR="00A44326" w:rsidRPr="00947F86" w:rsidRDefault="00A44326" w:rsidP="00A4432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39" w:type="pct"/>
            <w:vAlign w:val="bottom"/>
          </w:tcPr>
          <w:p w14:paraId="17B802D6" w14:textId="766EC0F5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584" w:type="pct"/>
            <w:vAlign w:val="bottom"/>
          </w:tcPr>
          <w:p w14:paraId="095187EA" w14:textId="0DFCE05D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7" w:type="pct"/>
            <w:vAlign w:val="bottom"/>
          </w:tcPr>
          <w:p w14:paraId="17D7CA04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C6DC329" w14:textId="5AA4A4CC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619" w:type="pct"/>
            <w:vAlign w:val="bottom"/>
          </w:tcPr>
          <w:p w14:paraId="29E4CF37" w14:textId="029EB041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44326" w:rsidRPr="00947F86" w14:paraId="2615B740" w14:textId="77777777" w:rsidTr="00837A40">
        <w:tc>
          <w:tcPr>
            <w:tcW w:w="2428" w:type="pct"/>
            <w:vAlign w:val="bottom"/>
            <w:hideMark/>
          </w:tcPr>
          <w:p w14:paraId="55A22CFF" w14:textId="77777777" w:rsidR="00A44326" w:rsidRPr="00947F86" w:rsidRDefault="00A44326" w:rsidP="00A4432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49A506A2" w14:textId="4723A3A7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584" w:type="pct"/>
            <w:vAlign w:val="bottom"/>
          </w:tcPr>
          <w:p w14:paraId="5AFC4014" w14:textId="35D36826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7" w:type="pct"/>
            <w:vAlign w:val="bottom"/>
          </w:tcPr>
          <w:p w14:paraId="1A332732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7735A2B" w14:textId="5EEA8298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619" w:type="pct"/>
            <w:vAlign w:val="bottom"/>
          </w:tcPr>
          <w:p w14:paraId="5F56F584" w14:textId="4B943767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44326" w:rsidRPr="00947F86" w14:paraId="1B2A9511" w14:textId="77777777" w:rsidTr="00837A40">
        <w:tc>
          <w:tcPr>
            <w:tcW w:w="2428" w:type="pct"/>
            <w:vAlign w:val="bottom"/>
            <w:hideMark/>
          </w:tcPr>
          <w:p w14:paraId="2A23D41D" w14:textId="319A2BCC" w:rsidR="00A44326" w:rsidRPr="00947F86" w:rsidRDefault="00A44326" w:rsidP="00A4432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3B8D296A" w14:textId="77777777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17A88EC" w14:textId="4046DF8D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44E38F2A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8F81865" w14:textId="77777777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0CCC83D" w14:textId="56601D0A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4326" w:rsidRPr="00947F86" w14:paraId="5045B630" w14:textId="77777777" w:rsidTr="00837A40">
        <w:tc>
          <w:tcPr>
            <w:tcW w:w="2428" w:type="pct"/>
            <w:vAlign w:val="bottom"/>
          </w:tcPr>
          <w:p w14:paraId="04A4C85B" w14:textId="7B9C6146" w:rsidR="00A44326" w:rsidRPr="00947F86" w:rsidRDefault="00A44326" w:rsidP="00A4432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ซึ่งสินทรัพย์มีมูลค่าต่ำ</w:t>
            </w:r>
          </w:p>
        </w:tc>
        <w:tc>
          <w:tcPr>
            <w:tcW w:w="639" w:type="pct"/>
            <w:vAlign w:val="bottom"/>
          </w:tcPr>
          <w:p w14:paraId="40A6F4A5" w14:textId="7A8D87C5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584" w:type="pct"/>
            <w:vAlign w:val="bottom"/>
          </w:tcPr>
          <w:p w14:paraId="60043083" w14:textId="2014F4F2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7" w:type="pct"/>
            <w:vAlign w:val="bottom"/>
          </w:tcPr>
          <w:p w14:paraId="1BC5F1E0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3DCE184" w14:textId="37AECCB1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619" w:type="pct"/>
            <w:vAlign w:val="bottom"/>
          </w:tcPr>
          <w:p w14:paraId="1BC42ED7" w14:textId="752A5E44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44326" w:rsidRPr="00947F86" w14:paraId="79D322C8" w14:textId="77777777" w:rsidTr="00837A40">
        <w:tc>
          <w:tcPr>
            <w:tcW w:w="2428" w:type="pct"/>
            <w:vAlign w:val="bottom"/>
            <w:hideMark/>
          </w:tcPr>
          <w:p w14:paraId="4BA57CE6" w14:textId="625DF846" w:rsidR="00A44326" w:rsidRPr="00947F86" w:rsidRDefault="00A44326" w:rsidP="00A44326">
            <w:pPr>
              <w:tabs>
                <w:tab w:val="clear" w:pos="227"/>
              </w:tabs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ค่าใช้จ่ายที่เกี่ยวข้องกับค่าเช่าผันแปรซึ่งไม่รวมอยู่</w:t>
            </w:r>
          </w:p>
        </w:tc>
        <w:tc>
          <w:tcPr>
            <w:tcW w:w="639" w:type="pct"/>
            <w:vAlign w:val="bottom"/>
          </w:tcPr>
          <w:p w14:paraId="26B56796" w14:textId="77777777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853ABC7" w14:textId="2B3C9125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CF1B34E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F789226" w14:textId="77777777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8B9B57" w14:textId="79FAF2AB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4326" w:rsidRPr="00947F86" w14:paraId="6F7739D0" w14:textId="77777777" w:rsidTr="00837A40">
        <w:tc>
          <w:tcPr>
            <w:tcW w:w="2428" w:type="pct"/>
            <w:vAlign w:val="bottom"/>
          </w:tcPr>
          <w:p w14:paraId="4B293D2F" w14:textId="072CF274" w:rsidR="00A44326" w:rsidRPr="00947F86" w:rsidRDefault="00A44326" w:rsidP="00A44326">
            <w:pPr>
              <w:tabs>
                <w:tab w:val="clear" w:pos="227"/>
              </w:tabs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ในการวัดมูลค่าของหนี้สินตามสัญญาเช่า</w:t>
            </w:r>
          </w:p>
        </w:tc>
        <w:tc>
          <w:tcPr>
            <w:tcW w:w="639" w:type="pct"/>
            <w:vAlign w:val="bottom"/>
          </w:tcPr>
          <w:p w14:paraId="081D1748" w14:textId="027964B3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584" w:type="pct"/>
            <w:vAlign w:val="bottom"/>
          </w:tcPr>
          <w:p w14:paraId="5F12EB83" w14:textId="74B4222C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7" w:type="pct"/>
            <w:vAlign w:val="bottom"/>
          </w:tcPr>
          <w:p w14:paraId="73E1EFEE" w14:textId="77777777" w:rsidR="00A44326" w:rsidRPr="00947F86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DBE7A84" w14:textId="03918C63" w:rsidR="00A44326" w:rsidRPr="00947F86" w:rsidRDefault="007B4651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619" w:type="pct"/>
            <w:vAlign w:val="bottom"/>
          </w:tcPr>
          <w:p w14:paraId="4F6EF9F0" w14:textId="48B9B2CF" w:rsidR="00A44326" w:rsidRPr="00947F86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44326" w:rsidRPr="00947F86" w14:paraId="46B2CE12" w14:textId="77777777" w:rsidTr="00B2710A">
        <w:tc>
          <w:tcPr>
            <w:tcW w:w="2428" w:type="pct"/>
          </w:tcPr>
          <w:p w14:paraId="7DAC040F" w14:textId="6D1FC25B" w:rsidR="00A44326" w:rsidRPr="005C56DB" w:rsidRDefault="00A44326" w:rsidP="00A44326">
            <w:pPr>
              <w:tabs>
                <w:tab w:val="clear" w:pos="227"/>
              </w:tabs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6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Pr="005C56DB">
              <w:rPr>
                <w:rFonts w:asciiTheme="majorBidi" w:hAnsiTheme="majorBidi" w:cstheme="majorBidi"/>
                <w:sz w:val="30"/>
                <w:szCs w:val="30"/>
                <w:cs/>
              </w:rPr>
              <w:t>การยกเลิกและเปลี่ยนแปลงสัญญา</w:t>
            </w:r>
          </w:p>
        </w:tc>
        <w:tc>
          <w:tcPr>
            <w:tcW w:w="639" w:type="pct"/>
            <w:vAlign w:val="bottom"/>
          </w:tcPr>
          <w:p w14:paraId="4B24A6C3" w14:textId="1B936116" w:rsidR="00A44326" w:rsidRPr="005C56DB" w:rsidRDefault="00653DD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84" w:type="pct"/>
            <w:vAlign w:val="bottom"/>
          </w:tcPr>
          <w:p w14:paraId="581E75A8" w14:textId="522EDC84" w:rsidR="00A44326" w:rsidRPr="005C56DB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7" w:type="pct"/>
            <w:vAlign w:val="bottom"/>
          </w:tcPr>
          <w:p w14:paraId="2394A0AC" w14:textId="77777777" w:rsidR="00A44326" w:rsidRPr="005C56DB" w:rsidRDefault="00A44326" w:rsidP="00A4432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E4BCE1" w14:textId="55A64EF7" w:rsidR="00A44326" w:rsidRPr="005C56DB" w:rsidRDefault="00653DDA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19" w:type="pct"/>
            <w:vAlign w:val="bottom"/>
          </w:tcPr>
          <w:p w14:paraId="3D2EC7C6" w14:textId="7BCDE7A2" w:rsidR="00A44326" w:rsidRPr="005C56DB" w:rsidRDefault="00A44326" w:rsidP="00A44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</w:tbl>
    <w:p w14:paraId="303D3149" w14:textId="77777777" w:rsidR="009E701D" w:rsidRDefault="009E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6BF0D32" w14:textId="42B7CDB7" w:rsidR="00F25A18" w:rsidRPr="00436CB4" w:rsidRDefault="00F25A18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436CB4">
        <w:rPr>
          <w:b/>
          <w:bCs/>
          <w:cs/>
        </w:rPr>
        <w:lastRenderedPageBreak/>
        <w:t>สินทรัพย์ไม่มีตัวตน</w:t>
      </w:r>
    </w:p>
    <w:p w14:paraId="158DDAFA" w14:textId="77777777" w:rsidR="003C239A" w:rsidRPr="009E701D" w:rsidRDefault="003C239A" w:rsidP="009E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48"/>
        <w:gridCol w:w="864"/>
        <w:gridCol w:w="236"/>
        <w:gridCol w:w="1247"/>
        <w:gridCol w:w="236"/>
        <w:gridCol w:w="1253"/>
        <w:gridCol w:w="236"/>
        <w:gridCol w:w="1253"/>
        <w:gridCol w:w="236"/>
        <w:gridCol w:w="1253"/>
      </w:tblGrid>
      <w:tr w:rsidR="00894849" w:rsidRPr="009E701D" w14:paraId="28335F3A" w14:textId="77777777" w:rsidTr="00F537ED">
        <w:trPr>
          <w:tblHeader/>
        </w:trPr>
        <w:tc>
          <w:tcPr>
            <w:tcW w:w="2448" w:type="dxa"/>
          </w:tcPr>
          <w:p w14:paraId="6EC1D00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38E3C8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57C5A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7"/>
          </w:tcPr>
          <w:p w14:paraId="01E779AC" w14:textId="5875AA1B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F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4849" w:rsidRPr="009E701D" w14:paraId="6AFF03A7" w14:textId="77777777" w:rsidTr="00894849">
        <w:trPr>
          <w:tblHeader/>
        </w:trPr>
        <w:tc>
          <w:tcPr>
            <w:tcW w:w="2448" w:type="dxa"/>
          </w:tcPr>
          <w:p w14:paraId="156EA68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ACEFCA0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BEECC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0F792E9" w14:textId="29476A1F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36" w:type="dxa"/>
          </w:tcPr>
          <w:p w14:paraId="44CBD6E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FF2E3C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9D8BF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9103ABB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9FF4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AB27353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849" w:rsidRPr="009E701D" w14:paraId="5368208F" w14:textId="77777777" w:rsidTr="00894849">
        <w:trPr>
          <w:tblHeader/>
        </w:trPr>
        <w:tc>
          <w:tcPr>
            <w:tcW w:w="2448" w:type="dxa"/>
          </w:tcPr>
          <w:p w14:paraId="1104EB8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5EA84195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7883E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4CB99FF" w14:textId="3E8F172A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</w:t>
            </w:r>
          </w:p>
        </w:tc>
        <w:tc>
          <w:tcPr>
            <w:tcW w:w="236" w:type="dxa"/>
          </w:tcPr>
          <w:p w14:paraId="11DF6ED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3AC894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B015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010632B" w14:textId="69C5C623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FB9314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EA53827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849" w:rsidRPr="009E701D" w14:paraId="60B99D1C" w14:textId="77777777" w:rsidTr="00894849">
        <w:trPr>
          <w:tblHeader/>
        </w:trPr>
        <w:tc>
          <w:tcPr>
            <w:tcW w:w="2448" w:type="dxa"/>
          </w:tcPr>
          <w:p w14:paraId="5FB4458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C48D507" w14:textId="1783D856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4B1ADED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1DB7581" w14:textId="3469AA29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36" w:type="dxa"/>
          </w:tcPr>
          <w:p w14:paraId="7B37913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DCA72B3" w14:textId="727ADC1D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7A9F0BC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293A776" w14:textId="22C4ABC2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36" w:type="dxa"/>
          </w:tcPr>
          <w:p w14:paraId="358C2F8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E077FAB" w14:textId="0CB04275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94849" w:rsidRPr="00894849" w14:paraId="6EC22830" w14:textId="77777777" w:rsidTr="005578AB">
        <w:trPr>
          <w:tblHeader/>
        </w:trPr>
        <w:tc>
          <w:tcPr>
            <w:tcW w:w="2448" w:type="dxa"/>
          </w:tcPr>
          <w:p w14:paraId="2C82F8B6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59C8231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E9D9ED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7"/>
          </w:tcPr>
          <w:p w14:paraId="7B14F9DA" w14:textId="6A165993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4849" w:rsidRPr="009E701D" w14:paraId="7EB36296" w14:textId="77777777" w:rsidTr="00894849">
        <w:tc>
          <w:tcPr>
            <w:tcW w:w="2448" w:type="dxa"/>
          </w:tcPr>
          <w:p w14:paraId="09B4244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4" w:type="dxa"/>
          </w:tcPr>
          <w:p w14:paraId="5A9EA054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B229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EE03EE9" w14:textId="4B5A3C61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DA544C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1E0D7C6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2C3EA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E29A96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1374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DC2368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D6D" w:rsidRPr="009E701D" w14:paraId="16B6D1A6" w14:textId="77777777" w:rsidTr="00894849">
        <w:tc>
          <w:tcPr>
            <w:tcW w:w="2448" w:type="dxa"/>
            <w:shd w:val="clear" w:color="auto" w:fill="auto"/>
          </w:tcPr>
          <w:p w14:paraId="42DA2182" w14:textId="03AEA279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5F5B656F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1B33D7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5444C5F" w14:textId="668B466A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6832B1AD" w14:textId="77777777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7BD71987" w14:textId="4DE6CB8A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05FB4E87" w14:textId="77777777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5003589" w14:textId="7416E946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44128DDA" w14:textId="77777777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6D8D02B" w14:textId="522FC15C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466D6D" w:rsidRPr="009E701D" w14:paraId="40F76B53" w14:textId="77777777" w:rsidTr="00894849">
        <w:tc>
          <w:tcPr>
            <w:tcW w:w="2448" w:type="dxa"/>
            <w:shd w:val="clear" w:color="auto" w:fill="auto"/>
          </w:tcPr>
          <w:p w14:paraId="7E95807A" w14:textId="0F771939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0878F673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A4B68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86ECAD8" w14:textId="536F92CE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68AA7E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3617E71" w14:textId="46409E15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3C6049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D46A2F2" w14:textId="0CEB9822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69E5C9E5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F7F47EF" w14:textId="13AF4E65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94849" w:rsidRPr="009E701D" w14:paraId="1BEE0955" w14:textId="77777777" w:rsidTr="00894849">
        <w:tc>
          <w:tcPr>
            <w:tcW w:w="2448" w:type="dxa"/>
            <w:shd w:val="clear" w:color="auto" w:fill="auto"/>
          </w:tcPr>
          <w:p w14:paraId="73249DA3" w14:textId="367B7613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66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64" w:type="dxa"/>
          </w:tcPr>
          <w:p w14:paraId="16C69144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E657C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5EC062EF" w14:textId="2FE867E4" w:rsidR="00894849" w:rsidRPr="009E701D" w:rsidRDefault="00894849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A05A3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3B2DA2F" w14:textId="61CE1348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6918D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DEB9D51" w14:textId="63A5918F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F0DC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DBFA371" w14:textId="52034CC9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D6D" w:rsidRPr="009E701D" w14:paraId="3732A929" w14:textId="77777777" w:rsidTr="00894849">
        <w:tc>
          <w:tcPr>
            <w:tcW w:w="2448" w:type="dxa"/>
            <w:shd w:val="clear" w:color="auto" w:fill="auto"/>
          </w:tcPr>
          <w:p w14:paraId="075A8F0A" w14:textId="76A284E1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64" w:type="dxa"/>
          </w:tcPr>
          <w:p w14:paraId="0220242A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A8604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82E20DD" w14:textId="33B68AD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5CAF9AE5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7D63083" w14:textId="7F813A20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4F0FEBF4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0DBCBBB" w14:textId="5EC32320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7B238179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C2AF62C" w14:textId="23DC755D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</w:tr>
      <w:tr w:rsidR="00436CB4" w:rsidRPr="009E701D" w14:paraId="638794BD" w14:textId="77777777" w:rsidTr="00894849">
        <w:tc>
          <w:tcPr>
            <w:tcW w:w="2448" w:type="dxa"/>
            <w:shd w:val="clear" w:color="auto" w:fill="auto"/>
          </w:tcPr>
          <w:p w14:paraId="15E8CF35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0277204A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C3FC2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F61E91E" w14:textId="0614B9D2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8D49B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140F455" w14:textId="64295E5D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EA394B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BA4D8F8" w14:textId="591C7691" w:rsidR="00436CB4" w:rsidRPr="009E701D" w:rsidRDefault="007B4651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7E24A37E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EA10D49" w14:textId="431B3C14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436CB4" w:rsidRPr="009E701D" w14:paraId="7E15181C" w14:textId="77777777" w:rsidTr="00894849">
        <w:tc>
          <w:tcPr>
            <w:tcW w:w="2448" w:type="dxa"/>
            <w:shd w:val="clear" w:color="auto" w:fill="auto"/>
          </w:tcPr>
          <w:p w14:paraId="3EDAACBF" w14:textId="794FA5EF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CB4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64" w:type="dxa"/>
          </w:tcPr>
          <w:p w14:paraId="6621EA36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2F6C1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E611B7C" w14:textId="22161504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6847ED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19C2DCF" w14:textId="4430FE43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962874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E9AC435" w14:textId="6499F969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0265E579" w14:textId="77777777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A20F99F" w14:textId="1A09E073" w:rsidR="00436CB4" w:rsidRPr="009E701D" w:rsidRDefault="00436CB4" w:rsidP="0043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894849" w:rsidRPr="009E701D" w14:paraId="4C6A99EC" w14:textId="77777777" w:rsidTr="00894849">
        <w:tc>
          <w:tcPr>
            <w:tcW w:w="2448" w:type="dxa"/>
            <w:shd w:val="clear" w:color="auto" w:fill="auto"/>
          </w:tcPr>
          <w:p w14:paraId="1A112900" w14:textId="3276AE51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66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64" w:type="dxa"/>
          </w:tcPr>
          <w:p w14:paraId="140CE131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2ED6A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E9542" w14:textId="12703EE9" w:rsidR="00894849" w:rsidRPr="009E701D" w:rsidRDefault="00436CB4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0A90B78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CDE8D5D" w14:textId="25B8B672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30E20D4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B23B381" w14:textId="1A2D35E3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53AA58D8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91F2F69" w14:textId="21B56F01" w:rsidR="00894849" w:rsidRPr="009E701D" w:rsidRDefault="00436CB4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</w:tr>
      <w:tr w:rsidR="00894849" w:rsidRPr="00894849" w14:paraId="040E3986" w14:textId="77777777" w:rsidTr="00894849">
        <w:tc>
          <w:tcPr>
            <w:tcW w:w="2448" w:type="dxa"/>
          </w:tcPr>
          <w:p w14:paraId="309FD737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95527D1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C377B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F1022B5" w14:textId="76EED708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106FC5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769C8F56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3CDFA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171D3DA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9188D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18FC892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849" w:rsidRPr="009E701D" w14:paraId="03266564" w14:textId="77777777" w:rsidTr="00894849">
        <w:tc>
          <w:tcPr>
            <w:tcW w:w="2448" w:type="dxa"/>
            <w:shd w:val="clear" w:color="auto" w:fill="auto"/>
          </w:tcPr>
          <w:p w14:paraId="55FE83A8" w14:textId="787EBA69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377A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864" w:type="dxa"/>
          </w:tcPr>
          <w:p w14:paraId="4B178CC4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2E81C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200D9661" w14:textId="26A940FA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4ED29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EF2C6E6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C534A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282C9DB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86BDD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22C939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D6D" w:rsidRPr="009E701D" w14:paraId="6FBD3C5F" w14:textId="77777777" w:rsidTr="000C2059">
        <w:tc>
          <w:tcPr>
            <w:tcW w:w="2448" w:type="dxa"/>
            <w:shd w:val="clear" w:color="auto" w:fill="auto"/>
          </w:tcPr>
          <w:p w14:paraId="331BC713" w14:textId="7A0F8FF2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09919A39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8B9653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BB0F799" w14:textId="259A6536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236" w:type="dxa"/>
            <w:shd w:val="clear" w:color="auto" w:fill="auto"/>
          </w:tcPr>
          <w:p w14:paraId="5F177E4C" w14:textId="77777777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3552205" w14:textId="67DD7B9E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06EFB0" w14:textId="77777777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925EC8E" w14:textId="3D6C420B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6" w:type="dxa"/>
            <w:shd w:val="clear" w:color="auto" w:fill="auto"/>
          </w:tcPr>
          <w:p w14:paraId="6EF0F793" w14:textId="77777777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D56A323" w14:textId="78E590DA" w:rsidR="00466D6D" w:rsidRPr="00466D6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66D6D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</w:tr>
      <w:tr w:rsidR="00466D6D" w:rsidRPr="009E701D" w14:paraId="12B75D3B" w14:textId="77777777" w:rsidTr="00894849">
        <w:tc>
          <w:tcPr>
            <w:tcW w:w="2448" w:type="dxa"/>
            <w:shd w:val="clear" w:color="auto" w:fill="auto"/>
          </w:tcPr>
          <w:p w14:paraId="49C1ED5D" w14:textId="42C22919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64" w:type="dxa"/>
          </w:tcPr>
          <w:p w14:paraId="029B7A63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32508B4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FBBF582" w14:textId="42560332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C64535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959D8F2" w14:textId="4B627276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E49BD3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B3AB44F" w14:textId="6D37B525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241F8D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DB50CB" w14:textId="193C1D3B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849" w:rsidRPr="009E701D" w14:paraId="7C0AF40E" w14:textId="77777777" w:rsidTr="00894849">
        <w:tc>
          <w:tcPr>
            <w:tcW w:w="2448" w:type="dxa"/>
            <w:shd w:val="clear" w:color="auto" w:fill="auto"/>
          </w:tcPr>
          <w:p w14:paraId="2B2AF815" w14:textId="626C5831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66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64" w:type="dxa"/>
          </w:tcPr>
          <w:p w14:paraId="2726A988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04C4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A7C01F7" w14:textId="7F52B5AB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642D6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DDB7A" w14:textId="45C9592B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986E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9C90C82" w14:textId="1AA84E1C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F1A0B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0070B" w14:textId="26515EA3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D6D" w:rsidRPr="009E701D" w14:paraId="170865DC" w14:textId="77777777" w:rsidTr="00894849">
        <w:tc>
          <w:tcPr>
            <w:tcW w:w="2448" w:type="dxa"/>
            <w:shd w:val="clear" w:color="auto" w:fill="auto"/>
          </w:tcPr>
          <w:p w14:paraId="4C830E75" w14:textId="67760939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64" w:type="dxa"/>
          </w:tcPr>
          <w:p w14:paraId="3F16BB97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3C282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5ACE7725" w14:textId="4102E31D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BD9BB6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E0B63B8" w14:textId="0770BBC0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FD5214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24280A3" w14:textId="369D370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4DCFF9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030465E" w14:textId="7C73D1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94849" w:rsidRPr="009E701D" w14:paraId="24AFBC52" w14:textId="77777777" w:rsidTr="00894849">
        <w:tc>
          <w:tcPr>
            <w:tcW w:w="2448" w:type="dxa"/>
            <w:shd w:val="clear" w:color="auto" w:fill="auto"/>
          </w:tcPr>
          <w:p w14:paraId="4B41ACB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64" w:type="dxa"/>
          </w:tcPr>
          <w:p w14:paraId="13226B6A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3C8622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18C59AD" w14:textId="1860E6EC" w:rsidR="00894849" w:rsidRPr="009E701D" w:rsidRDefault="00436CB4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36CB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(5)</w:t>
            </w:r>
          </w:p>
        </w:tc>
        <w:tc>
          <w:tcPr>
            <w:tcW w:w="236" w:type="dxa"/>
            <w:shd w:val="clear" w:color="auto" w:fill="auto"/>
          </w:tcPr>
          <w:p w14:paraId="70591038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3D03466" w14:textId="2D22704F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6F0D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F0336E3" w14:textId="6CA02492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006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36C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5D6BD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FFE2A76" w14:textId="56549CC2" w:rsidR="00894849" w:rsidRPr="009E701D" w:rsidRDefault="00436CB4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29C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36C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849" w:rsidRPr="009E701D" w14:paraId="02033617" w14:textId="77777777" w:rsidTr="00894849">
        <w:tc>
          <w:tcPr>
            <w:tcW w:w="2448" w:type="dxa"/>
            <w:shd w:val="clear" w:color="auto" w:fill="auto"/>
          </w:tcPr>
          <w:p w14:paraId="6D23972B" w14:textId="3BAE9499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66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64" w:type="dxa"/>
          </w:tcPr>
          <w:p w14:paraId="3C59E07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81E4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B44A9" w14:textId="5B14F6F4" w:rsidR="00894849" w:rsidRPr="009E701D" w:rsidRDefault="00436CB4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(74)</w:t>
            </w:r>
          </w:p>
        </w:tc>
        <w:tc>
          <w:tcPr>
            <w:tcW w:w="236" w:type="dxa"/>
            <w:shd w:val="clear" w:color="auto" w:fill="auto"/>
          </w:tcPr>
          <w:p w14:paraId="7335BA9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4F33" w14:textId="32EE54E0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42418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998F5" w14:textId="637B5DA1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3A0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CDEDE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DB845" w14:textId="75E27108" w:rsidR="00894849" w:rsidRPr="009E701D" w:rsidRDefault="00436CB4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9F2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94849" w:rsidRPr="00894849" w14:paraId="76CAEC0C" w14:textId="77777777" w:rsidTr="00894849">
        <w:tc>
          <w:tcPr>
            <w:tcW w:w="2448" w:type="dxa"/>
            <w:shd w:val="clear" w:color="auto" w:fill="auto"/>
          </w:tcPr>
          <w:p w14:paraId="503ED01E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E209DA6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FE51B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FED9" w14:textId="032E7C36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B77D30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A504F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F7D78B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514B840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ED5766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ED054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849" w:rsidRPr="009E701D" w14:paraId="17FEC133" w14:textId="77777777" w:rsidTr="00894849">
        <w:tc>
          <w:tcPr>
            <w:tcW w:w="2448" w:type="dxa"/>
            <w:shd w:val="clear" w:color="auto" w:fill="auto"/>
          </w:tcPr>
          <w:p w14:paraId="61CE77C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5567B4D1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8974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8D5EB07" w14:textId="5EE50D35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64E4C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416A2E1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399C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4E06EA5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017E9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163429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D6D" w:rsidRPr="009E701D" w14:paraId="16B0FC9B" w14:textId="77777777" w:rsidTr="00894849">
        <w:tc>
          <w:tcPr>
            <w:tcW w:w="2448" w:type="dxa"/>
            <w:shd w:val="clear" w:color="auto" w:fill="auto"/>
          </w:tcPr>
          <w:p w14:paraId="1C40191F" w14:textId="1ECA0510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75F8E091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0BDFBA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62106F02" w14:textId="3E4D7FE1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2B7F9B23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</w:tcPr>
          <w:p w14:paraId="596F4769" w14:textId="448901F5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D135BBE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33E46" w14:textId="0DD172A4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1968CA64" w14:textId="77777777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291254" w14:textId="0A75241B" w:rsidR="00466D6D" w:rsidRPr="009E701D" w:rsidRDefault="00466D6D" w:rsidP="0046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894849" w:rsidRPr="009E701D" w14:paraId="5419915F" w14:textId="77777777" w:rsidTr="00894849">
        <w:tc>
          <w:tcPr>
            <w:tcW w:w="2448" w:type="dxa"/>
          </w:tcPr>
          <w:p w14:paraId="1ED782DA" w14:textId="0729A9F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66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64" w:type="dxa"/>
          </w:tcPr>
          <w:p w14:paraId="1A3EB1F0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52CC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14:paraId="4CC3B60B" w14:textId="018F9696" w:rsidR="00894849" w:rsidRPr="009E701D" w:rsidRDefault="00436CB4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0B2B9D7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</w:tcPr>
          <w:p w14:paraId="23448D10" w14:textId="7FD75968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17E4667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3AEFC4" w14:textId="667620AE" w:rsidR="00894849" w:rsidRPr="009E701D" w:rsidRDefault="00436CB4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600D0F9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AED96" w14:textId="315D5300" w:rsidR="00894849" w:rsidRPr="009E701D" w:rsidRDefault="00436CB4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</w:tbl>
    <w:p w14:paraId="40EFEB99" w14:textId="0D12DCAC" w:rsidR="000B5170" w:rsidRDefault="000B5170"/>
    <w:p w14:paraId="27A86091" w14:textId="40415A24" w:rsidR="009E701D" w:rsidRDefault="009E701D"/>
    <w:p w14:paraId="262BE6CE" w14:textId="7D422A80" w:rsidR="003C49AF" w:rsidRDefault="003C49AF"/>
    <w:p w14:paraId="6E655D25" w14:textId="41B33CF7" w:rsidR="003C49AF" w:rsidRDefault="003C49AF"/>
    <w:p w14:paraId="1436B88F" w14:textId="1252FDD9" w:rsidR="003C49AF" w:rsidRDefault="003C49AF"/>
    <w:p w14:paraId="14E134A4" w14:textId="1EAD4402" w:rsidR="003C49AF" w:rsidRDefault="003C49AF"/>
    <w:p w14:paraId="7816BEB0" w14:textId="1B9E6E76" w:rsidR="003C49AF" w:rsidRDefault="003C49AF"/>
    <w:p w14:paraId="2800568C" w14:textId="77777777" w:rsidR="003C49AF" w:rsidRDefault="003C49AF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304"/>
        <w:gridCol w:w="1440"/>
        <w:gridCol w:w="270"/>
        <w:gridCol w:w="1440"/>
        <w:gridCol w:w="236"/>
        <w:gridCol w:w="1384"/>
      </w:tblGrid>
      <w:tr w:rsidR="003C49AF" w:rsidRPr="009E701D" w14:paraId="5ADDCC52" w14:textId="77777777" w:rsidTr="001E2CE0">
        <w:trPr>
          <w:tblHeader/>
        </w:trPr>
        <w:tc>
          <w:tcPr>
            <w:tcW w:w="3960" w:type="dxa"/>
          </w:tcPr>
          <w:p w14:paraId="5BF6FDE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77B92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6507AB8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4B88D19A" w14:textId="46A218F0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F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C49AF" w:rsidRPr="009E701D" w14:paraId="20D83356" w14:textId="77777777" w:rsidTr="001E2CE0">
        <w:trPr>
          <w:tblHeader/>
        </w:trPr>
        <w:tc>
          <w:tcPr>
            <w:tcW w:w="3960" w:type="dxa"/>
          </w:tcPr>
          <w:p w14:paraId="6EDE1632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06783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683FDAE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BED8B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</w:tcPr>
          <w:p w14:paraId="588BDE4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28AED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78C8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D67C40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9AF" w:rsidRPr="009E701D" w14:paraId="04A17EE8" w14:textId="77777777" w:rsidTr="001E2CE0">
        <w:trPr>
          <w:tblHeader/>
        </w:trPr>
        <w:tc>
          <w:tcPr>
            <w:tcW w:w="3960" w:type="dxa"/>
          </w:tcPr>
          <w:p w14:paraId="21362836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B15B6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700CA30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D76C9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</w:t>
            </w:r>
          </w:p>
        </w:tc>
        <w:tc>
          <w:tcPr>
            <w:tcW w:w="270" w:type="dxa"/>
          </w:tcPr>
          <w:p w14:paraId="766D619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24B67A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679349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2E48A7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9AF" w:rsidRPr="009E701D" w14:paraId="2FA53104" w14:textId="77777777" w:rsidTr="001E2CE0">
        <w:trPr>
          <w:tblHeader/>
        </w:trPr>
        <w:tc>
          <w:tcPr>
            <w:tcW w:w="3960" w:type="dxa"/>
          </w:tcPr>
          <w:p w14:paraId="428E452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00A058" w14:textId="33C1895E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1E14375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89D0477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</w:tcPr>
          <w:p w14:paraId="0AC1119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B9FBB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36" w:type="dxa"/>
          </w:tcPr>
          <w:p w14:paraId="2FFA296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B13BF7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49AF" w:rsidRPr="009E701D" w14:paraId="1853872B" w14:textId="77777777" w:rsidTr="001E2CE0">
        <w:trPr>
          <w:tblHeader/>
        </w:trPr>
        <w:tc>
          <w:tcPr>
            <w:tcW w:w="3960" w:type="dxa"/>
          </w:tcPr>
          <w:p w14:paraId="7F444A36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E0085A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22AD65F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133CA35B" w14:textId="674E22BA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49AF" w:rsidRPr="009E701D" w14:paraId="7144CF59" w14:textId="77777777" w:rsidTr="001E2CE0">
        <w:tc>
          <w:tcPr>
            <w:tcW w:w="3960" w:type="dxa"/>
          </w:tcPr>
          <w:p w14:paraId="440D0C3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4399DED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107921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7B381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4BB9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3142E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E0B7A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F1688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6E54" w:rsidRPr="009E701D" w14:paraId="0BD9CB73" w14:textId="77777777" w:rsidTr="001E2CE0">
        <w:tc>
          <w:tcPr>
            <w:tcW w:w="3960" w:type="dxa"/>
            <w:shd w:val="clear" w:color="auto" w:fill="auto"/>
          </w:tcPr>
          <w:p w14:paraId="77D37946" w14:textId="5860F48D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6E05AA9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802ABFB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8CAAED" w14:textId="5567E75B" w:rsidR="00876E54" w:rsidRPr="00876E54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54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348631C5" w14:textId="77777777" w:rsidR="00876E54" w:rsidRPr="00876E54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81EB8C" w14:textId="00BA2432" w:rsidR="00876E54" w:rsidRPr="00876E54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5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18362B76" w14:textId="77777777" w:rsidR="00876E54" w:rsidRPr="00876E54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12DF9EC" w14:textId="4992CC3C" w:rsidR="00876E54" w:rsidRPr="00876E54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5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876E54" w:rsidRPr="009E701D" w14:paraId="7E17074D" w14:textId="77777777" w:rsidTr="001E2CE0">
        <w:tc>
          <w:tcPr>
            <w:tcW w:w="3960" w:type="dxa"/>
            <w:shd w:val="clear" w:color="auto" w:fill="auto"/>
          </w:tcPr>
          <w:p w14:paraId="48316D71" w14:textId="6FA85636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2B4059CD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EC1C777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B0E10B3" w14:textId="28005B38" w:rsidR="00876E54" w:rsidRPr="00F97EA7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A36F27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EC19FD" w14:textId="30B8301D" w:rsidR="00876E54" w:rsidRPr="00F97EA7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11ADCB44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535BA6B3" w14:textId="251A87ED" w:rsidR="00876E54" w:rsidRPr="00F97EA7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76E54" w:rsidRPr="009E701D" w14:paraId="3BA20B90" w14:textId="77777777" w:rsidTr="001E2CE0">
        <w:tc>
          <w:tcPr>
            <w:tcW w:w="3960" w:type="dxa"/>
            <w:shd w:val="clear" w:color="auto" w:fill="auto"/>
          </w:tcPr>
          <w:p w14:paraId="5115F543" w14:textId="0D4886AB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526EFAAF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0693E245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C2A9C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DB8FB1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C9FF4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A1594F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CEC2DB3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6E54" w:rsidRPr="009E701D" w14:paraId="70E1B19C" w14:textId="77777777" w:rsidTr="001E2CE0">
        <w:tc>
          <w:tcPr>
            <w:tcW w:w="3960" w:type="dxa"/>
            <w:shd w:val="clear" w:color="auto" w:fill="auto"/>
          </w:tcPr>
          <w:p w14:paraId="52A25D91" w14:textId="2BC7E78C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9EC5DBE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3BD5023D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C3AB2F" w14:textId="1D086203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6E8B1FC9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EF45D" w14:textId="7CE3C7B0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43F1563F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C868D26" w14:textId="03148DD0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  <w:tr w:rsidR="00876E54" w:rsidRPr="009E701D" w14:paraId="21EF93B3" w14:textId="77777777" w:rsidTr="001E2CE0">
        <w:tc>
          <w:tcPr>
            <w:tcW w:w="3960" w:type="dxa"/>
            <w:shd w:val="clear" w:color="auto" w:fill="auto"/>
          </w:tcPr>
          <w:p w14:paraId="1D67A077" w14:textId="03AC4249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2B83B333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67E6751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4E8CAD" w14:textId="185D5D61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7CB99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FF7C0" w14:textId="6FFD79E2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77804801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F57449A" w14:textId="46DF4F7F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876E54" w:rsidRPr="009E701D" w14:paraId="1675FBF5" w14:textId="77777777" w:rsidTr="001E2CE0">
        <w:tc>
          <w:tcPr>
            <w:tcW w:w="3960" w:type="dxa"/>
            <w:shd w:val="clear" w:color="auto" w:fill="auto"/>
          </w:tcPr>
          <w:p w14:paraId="1B637F43" w14:textId="467BCE3D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315E1A4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097E222E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1EAC5" w14:textId="5A99D603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49C859EA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190E5B" w14:textId="000ED855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06488BB5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8245FA5" w14:textId="19ACC11E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</w:tr>
      <w:tr w:rsidR="00876E54" w:rsidRPr="00894849" w14:paraId="4A073EAD" w14:textId="77777777" w:rsidTr="001E2CE0">
        <w:tc>
          <w:tcPr>
            <w:tcW w:w="3960" w:type="dxa"/>
          </w:tcPr>
          <w:p w14:paraId="474FB6A0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81E030C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1267C4EB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1FA31E1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85BA7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267C95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864223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7A402AB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6E54" w:rsidRPr="009E701D" w14:paraId="06477B18" w14:textId="77777777" w:rsidTr="001E2CE0">
        <w:tc>
          <w:tcPr>
            <w:tcW w:w="3960" w:type="dxa"/>
            <w:shd w:val="clear" w:color="auto" w:fill="auto"/>
          </w:tcPr>
          <w:p w14:paraId="12FC438C" w14:textId="23765D41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377A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236" w:type="dxa"/>
          </w:tcPr>
          <w:p w14:paraId="72B81D62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C4C3C67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B60260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85F73D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753699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BC3EC2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4C074A4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5B7" w:rsidRPr="009E701D" w14:paraId="6CF19029" w14:textId="77777777" w:rsidTr="001E2CE0">
        <w:tc>
          <w:tcPr>
            <w:tcW w:w="3960" w:type="dxa"/>
            <w:shd w:val="clear" w:color="auto" w:fill="auto"/>
          </w:tcPr>
          <w:p w14:paraId="7F49EE14" w14:textId="26915535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23F7578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78A4E57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FEC3FF7" w14:textId="3E47A409" w:rsidR="001005B7" w:rsidRPr="001005B7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05B7">
              <w:rPr>
                <w:rFonts w:asciiTheme="majorBidi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270" w:type="dxa"/>
            <w:shd w:val="clear" w:color="auto" w:fill="auto"/>
          </w:tcPr>
          <w:p w14:paraId="655EB0D5" w14:textId="77777777" w:rsidR="001005B7" w:rsidRPr="001005B7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3543F2" w14:textId="320B043D" w:rsidR="001005B7" w:rsidRPr="001005B7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05B7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6" w:type="dxa"/>
            <w:shd w:val="clear" w:color="auto" w:fill="auto"/>
          </w:tcPr>
          <w:p w14:paraId="1D7C785A" w14:textId="77777777" w:rsidR="001005B7" w:rsidRPr="001005B7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4B21DB94" w14:textId="1F60AFC7" w:rsidR="001005B7" w:rsidRPr="001005B7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05B7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</w:tr>
      <w:tr w:rsidR="001005B7" w:rsidRPr="009E701D" w14:paraId="5595579F" w14:textId="77777777" w:rsidTr="001E2CE0">
        <w:tc>
          <w:tcPr>
            <w:tcW w:w="3960" w:type="dxa"/>
            <w:shd w:val="clear" w:color="auto" w:fill="auto"/>
          </w:tcPr>
          <w:p w14:paraId="0A34551B" w14:textId="5BC317D0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14B1A8FB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04" w:type="dxa"/>
          </w:tcPr>
          <w:p w14:paraId="7EAC5330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04682" w14:textId="449AAC11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9DBCA0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07617F" w14:textId="1AE608C0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340CD8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3DD8DCA" w14:textId="0BA0BFBF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6E54" w:rsidRPr="009E701D" w14:paraId="1D3DF912" w14:textId="77777777" w:rsidTr="001E2CE0">
        <w:tc>
          <w:tcPr>
            <w:tcW w:w="3960" w:type="dxa"/>
            <w:shd w:val="clear" w:color="auto" w:fill="auto"/>
          </w:tcPr>
          <w:p w14:paraId="24BA63AD" w14:textId="13BD9066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00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D8E9B72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02EE35B7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F6408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FD4361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01310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183C89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2D70093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005B7" w:rsidRPr="009E701D" w14:paraId="37C38400" w14:textId="77777777" w:rsidTr="001E2CE0">
        <w:tc>
          <w:tcPr>
            <w:tcW w:w="3960" w:type="dxa"/>
            <w:shd w:val="clear" w:color="auto" w:fill="auto"/>
          </w:tcPr>
          <w:p w14:paraId="6D88F011" w14:textId="151D9275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96EB5C9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6740B25D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078B87" w14:textId="0A0043EF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80898B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5B7308" w14:textId="386925BB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58DF49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37AC425" w14:textId="0F7293D0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76E54" w:rsidRPr="009E701D" w14:paraId="563F9916" w14:textId="77777777" w:rsidTr="001E2CE0">
        <w:tc>
          <w:tcPr>
            <w:tcW w:w="3960" w:type="dxa"/>
            <w:shd w:val="clear" w:color="auto" w:fill="auto"/>
          </w:tcPr>
          <w:p w14:paraId="62ABD58E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752C9574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04" w:type="dxa"/>
          </w:tcPr>
          <w:p w14:paraId="4A6E806C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417DB0" w14:textId="5E43C6F8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0084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477F833B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5BFC21" w14:textId="7E6D1EC7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46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08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E42CD1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7983BEB" w14:textId="063199FA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46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008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6E54" w:rsidRPr="009E701D" w14:paraId="4D2D320A" w14:textId="77777777" w:rsidTr="001E2CE0">
        <w:tc>
          <w:tcPr>
            <w:tcW w:w="3960" w:type="dxa"/>
            <w:shd w:val="clear" w:color="auto" w:fill="auto"/>
          </w:tcPr>
          <w:p w14:paraId="517AD4D4" w14:textId="70B15EA5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00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043A939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6EBFD23C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1429B" w14:textId="3C44F247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(74)</w:t>
            </w:r>
          </w:p>
        </w:tc>
        <w:tc>
          <w:tcPr>
            <w:tcW w:w="270" w:type="dxa"/>
            <w:shd w:val="clear" w:color="auto" w:fill="auto"/>
          </w:tcPr>
          <w:p w14:paraId="7595030E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D9427" w14:textId="5D587C64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(13)</w:t>
            </w:r>
          </w:p>
        </w:tc>
        <w:tc>
          <w:tcPr>
            <w:tcW w:w="236" w:type="dxa"/>
            <w:shd w:val="clear" w:color="auto" w:fill="auto"/>
          </w:tcPr>
          <w:p w14:paraId="070956C4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25255" w14:textId="42C527AE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(87)</w:t>
            </w:r>
          </w:p>
        </w:tc>
      </w:tr>
      <w:tr w:rsidR="00876E54" w:rsidRPr="00894849" w14:paraId="0EE6349A" w14:textId="77777777" w:rsidTr="001E2CE0">
        <w:tc>
          <w:tcPr>
            <w:tcW w:w="3960" w:type="dxa"/>
            <w:shd w:val="clear" w:color="auto" w:fill="auto"/>
          </w:tcPr>
          <w:p w14:paraId="59E57516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C9A375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1C90B0DF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E2E08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798CCA2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5B0623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074249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6AEA2" w14:textId="77777777" w:rsidR="00876E54" w:rsidRPr="00894849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6E54" w:rsidRPr="009E701D" w14:paraId="44A214A2" w14:textId="77777777" w:rsidTr="001E2CE0">
        <w:tc>
          <w:tcPr>
            <w:tcW w:w="3960" w:type="dxa"/>
            <w:shd w:val="clear" w:color="auto" w:fill="auto"/>
          </w:tcPr>
          <w:p w14:paraId="307CB0D1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3A981698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7A7A8CC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3834E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1486F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C27D7D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50F09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2E91F3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5B7" w:rsidRPr="009E701D" w14:paraId="50141D13" w14:textId="77777777" w:rsidTr="001E2CE0">
        <w:tc>
          <w:tcPr>
            <w:tcW w:w="3960" w:type="dxa"/>
            <w:shd w:val="clear" w:color="auto" w:fill="auto"/>
          </w:tcPr>
          <w:p w14:paraId="18FE6059" w14:textId="729E41BE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1C2F379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5F034B30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C684F60" w14:textId="715B0345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8B9CEAB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74B8C2" w14:textId="564254BE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EE0A25F" w14:textId="77777777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C203B0" w14:textId="7C5D2C75" w:rsidR="001005B7" w:rsidRPr="009E701D" w:rsidRDefault="001005B7" w:rsidP="0010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  <w:tr w:rsidR="00876E54" w:rsidRPr="009E701D" w14:paraId="76892832" w14:textId="77777777" w:rsidTr="001E2CE0">
        <w:tc>
          <w:tcPr>
            <w:tcW w:w="3960" w:type="dxa"/>
          </w:tcPr>
          <w:p w14:paraId="2EAC4D33" w14:textId="02D0D395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00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1A7B90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4A031B94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445D58E" w14:textId="3306B642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61E8BCB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C51912" w14:textId="4BBB4390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0E5FCDD0" w14:textId="77777777" w:rsidR="00876E54" w:rsidRPr="009E701D" w:rsidRDefault="00876E54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76B39" w14:textId="0F50222D" w:rsidR="00876E54" w:rsidRPr="009E701D" w:rsidRDefault="00E00846" w:rsidP="0087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</w:tbl>
    <w:p w14:paraId="17CD6341" w14:textId="3D6569AA" w:rsidR="00894849" w:rsidRDefault="00894849"/>
    <w:p w14:paraId="085700E5" w14:textId="77777777" w:rsidR="00F25A18" w:rsidRPr="00FA2792" w:rsidRDefault="006E3D8B" w:rsidP="00EC2E32">
      <w:pPr>
        <w:pStyle w:val="Heading9"/>
        <w:rPr>
          <w:rFonts w:asciiTheme="majorBidi" w:hAnsiTheme="majorBidi" w:cstheme="majorBidi"/>
        </w:rPr>
      </w:pPr>
      <w:r w:rsidRPr="00FA2792">
        <w:rPr>
          <w:rFonts w:asciiTheme="majorBidi" w:hAnsiTheme="majorBidi" w:cstheme="majorBidi"/>
          <w:b w:val="0"/>
          <w:cs/>
          <w:lang w:val="en-GB"/>
        </w:rPr>
        <w:br w:type="page"/>
      </w:r>
    </w:p>
    <w:p w14:paraId="0CCA154E" w14:textId="7B5C1A57" w:rsidR="006934C4" w:rsidRPr="0008365F" w:rsidRDefault="00894849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หนี้สินที่ม</w:t>
      </w:r>
      <w:r w:rsidR="00AC01C8" w:rsidRPr="0008365F">
        <w:rPr>
          <w:rFonts w:hint="cs"/>
          <w:b/>
          <w:bCs/>
          <w:cs/>
        </w:rPr>
        <w:t>ี</w:t>
      </w:r>
      <w:r w:rsidRPr="0008365F">
        <w:rPr>
          <w:rFonts w:hint="cs"/>
          <w:b/>
          <w:bCs/>
          <w:cs/>
        </w:rPr>
        <w:t>ภาระดอกเบี้ย</w:t>
      </w:r>
    </w:p>
    <w:p w14:paraId="4B8F32C3" w14:textId="498EBF2C" w:rsidR="004C5780" w:rsidRPr="001E2CE0" w:rsidRDefault="004C5780" w:rsidP="004C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8576E" w14:textId="77777777" w:rsidR="0041004A" w:rsidRDefault="0041004A" w:rsidP="003C49AF">
      <w:pPr>
        <w:tabs>
          <w:tab w:val="clear" w:pos="454"/>
          <w:tab w:val="left" w:pos="54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DF2105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19664783" w14:textId="77777777" w:rsidR="001E2CE0" w:rsidRPr="001E2CE0" w:rsidRDefault="001E2CE0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274F6A" w14:textId="05B1C0D7" w:rsidR="0041004A" w:rsidRPr="00DF2105" w:rsidRDefault="0041004A" w:rsidP="003C49AF">
      <w:pPr>
        <w:tabs>
          <w:tab w:val="clear" w:pos="454"/>
          <w:tab w:val="left" w:pos="540"/>
        </w:tabs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เงินกู้ยืมระยะยาวมียอดคงเหลือ 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002A40">
        <w:rPr>
          <w:rFonts w:ascii="Angsana New" w:hAnsi="Angsana New"/>
          <w:sz w:val="30"/>
          <w:szCs w:val="30"/>
        </w:rPr>
        <w:t>2566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002A40">
        <w:rPr>
          <w:rFonts w:ascii="Angsana New" w:hAnsi="Angsana New"/>
          <w:sz w:val="30"/>
          <w:szCs w:val="30"/>
        </w:rPr>
        <w:t>2565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35463FBF" w14:textId="77777777" w:rsidR="0041004A" w:rsidRPr="001E2CE0" w:rsidRDefault="0041004A" w:rsidP="004C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D72802" w:rsidRPr="001F6875" w14:paraId="63BEB46F" w14:textId="77777777" w:rsidTr="00D72802">
        <w:trPr>
          <w:tblHeader/>
        </w:trPr>
        <w:tc>
          <w:tcPr>
            <w:tcW w:w="4050" w:type="dxa"/>
          </w:tcPr>
          <w:p w14:paraId="33CC39C7" w14:textId="77777777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CD14AA7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4429CDD2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12C9D360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72802" w:rsidRPr="001F6875" w14:paraId="471A1B33" w14:textId="77777777" w:rsidTr="00D72802">
        <w:trPr>
          <w:tblHeader/>
        </w:trPr>
        <w:tc>
          <w:tcPr>
            <w:tcW w:w="4050" w:type="dxa"/>
          </w:tcPr>
          <w:p w14:paraId="261CE6C2" w14:textId="77777777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CD718D" w14:textId="2E0F3533" w:rsidR="00D72802" w:rsidRPr="001F6875" w:rsidRDefault="00002A40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89F63B" w14:textId="77777777" w:rsidR="00D72802" w:rsidRPr="001F6875" w:rsidRDefault="00D72802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B7FE45" w14:textId="554962F0" w:rsidR="00D72802" w:rsidRPr="001F6875" w:rsidRDefault="00002A40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DA23F76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46953A8" w14:textId="1E41DAD4" w:rsidR="00D72802" w:rsidRPr="001F6875" w:rsidRDefault="00002A40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BB2572" w14:textId="77777777" w:rsidR="00D72802" w:rsidRPr="001F6875" w:rsidRDefault="00D72802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983446" w14:textId="3F48CC1C" w:rsidR="00D72802" w:rsidRPr="001F6875" w:rsidRDefault="00002A40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72802" w:rsidRPr="001F6875" w14:paraId="4BFF0160" w14:textId="77777777" w:rsidTr="00D72802">
        <w:trPr>
          <w:tblHeader/>
        </w:trPr>
        <w:tc>
          <w:tcPr>
            <w:tcW w:w="4050" w:type="dxa"/>
          </w:tcPr>
          <w:p w14:paraId="4F924F17" w14:textId="77777777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3AF1094F" w14:textId="77777777" w:rsidR="00D72802" w:rsidRPr="001F6875" w:rsidRDefault="00D72802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2802" w:rsidRPr="001F6875" w14:paraId="3B7C5C40" w14:textId="77777777" w:rsidTr="00D72802">
        <w:tc>
          <w:tcPr>
            <w:tcW w:w="4050" w:type="dxa"/>
          </w:tcPr>
          <w:p w14:paraId="10E4AC60" w14:textId="6BB74013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B592F4" w14:textId="4833E498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D35755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CA36AA" w14:textId="43FC7C28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9FE8FC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EB9BB20" w14:textId="5B00AD12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4CA193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DF7444" w14:textId="6DE3E623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03B" w:rsidRPr="001F6875" w14:paraId="0D3D3167" w14:textId="77777777" w:rsidTr="00D72802">
        <w:tc>
          <w:tcPr>
            <w:tcW w:w="4050" w:type="dxa"/>
          </w:tcPr>
          <w:p w14:paraId="37AB76DE" w14:textId="764A9328" w:rsidR="0086603B" w:rsidRPr="001F6875" w:rsidRDefault="0086603B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FBF8BE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825F8D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98657D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A27E7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259AB4E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0D6F7B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A989B" w14:textId="77777777" w:rsidR="0086603B" w:rsidRPr="001F6875" w:rsidRDefault="0086603B" w:rsidP="0086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2802" w:rsidRPr="001F6875" w14:paraId="231CF954" w14:textId="77777777" w:rsidTr="00D72802">
        <w:tc>
          <w:tcPr>
            <w:tcW w:w="4050" w:type="dxa"/>
          </w:tcPr>
          <w:p w14:paraId="2CEBCD5B" w14:textId="431CCC74" w:rsidR="00D72802" w:rsidRPr="001F6875" w:rsidRDefault="0086603B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72802"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31E82F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A541E5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DDBA8C" w14:textId="07D2AB16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A43DC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11A0ED6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B7FF41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C866D0" w14:textId="74269944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036" w:rsidRPr="001F6875" w14:paraId="417EDC72" w14:textId="77777777" w:rsidTr="0086603B">
        <w:tc>
          <w:tcPr>
            <w:tcW w:w="4050" w:type="dxa"/>
          </w:tcPr>
          <w:p w14:paraId="003EFE72" w14:textId="08926A54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BB40454" w14:textId="3D28D77E" w:rsidR="00794036" w:rsidRPr="001F6875" w:rsidRDefault="007B46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6C4BD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864DAF" w14:textId="42066A9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87</w:t>
            </w:r>
          </w:p>
        </w:tc>
        <w:tc>
          <w:tcPr>
            <w:tcW w:w="180" w:type="dxa"/>
          </w:tcPr>
          <w:p w14:paraId="635F04A8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F428D87" w14:textId="5BD4D7B8" w:rsidR="00794036" w:rsidRPr="00794036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794036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3C4E7B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9BA7BC" w14:textId="646AF039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794036" w:rsidRPr="001F6875" w14:paraId="4E31BCFA" w14:textId="77777777" w:rsidTr="00900415">
        <w:tc>
          <w:tcPr>
            <w:tcW w:w="4050" w:type="dxa"/>
          </w:tcPr>
          <w:p w14:paraId="5356ACF5" w14:textId="36B48AFC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</w:t>
            </w:r>
            <w:r w:rsidRPr="001F687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รอตัดบัญชีส่วนที่ถึงกำหนดชำระ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</w:t>
            </w:r>
            <w:r w:rsidRPr="001F687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61C94" w14:textId="048EC701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03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F330FC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AAF782" w14:textId="47F5660E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</w:tcPr>
          <w:p w14:paraId="36E60667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F625918" w14:textId="77777777" w:rsidR="002A6B51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27BDED14" w14:textId="77777777" w:rsidR="002A6B51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1905E88" w14:textId="3B00C622" w:rsidR="00794036" w:rsidRPr="00794036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794036">
              <w:rPr>
                <w:rFonts w:asciiTheme="majorBidi" w:hAnsi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875B54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769C7" w14:textId="100CE02E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794036" w:rsidRPr="001F6875" w14:paraId="68AA8F61" w14:textId="77777777" w:rsidTr="006B36A6">
        <w:tc>
          <w:tcPr>
            <w:tcW w:w="4050" w:type="dxa"/>
          </w:tcPr>
          <w:p w14:paraId="7BA6DB01" w14:textId="724B7DA3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CB9B0" w14:textId="7B937674" w:rsidR="00794036" w:rsidRPr="0090203A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0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DC6663" w14:textId="77777777" w:rsidR="00794036" w:rsidRPr="0090203A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0A873" w14:textId="73266D53" w:rsidR="00794036" w:rsidRPr="0090203A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80" w:type="dxa"/>
          </w:tcPr>
          <w:p w14:paraId="405B1E5E" w14:textId="77777777" w:rsidR="00794036" w:rsidRPr="0090203A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8C6C8" w14:textId="21B87397" w:rsidR="00794036" w:rsidRPr="002A6B51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A6B51">
              <w:rPr>
                <w:rFonts w:asciiTheme="majorBidi" w:hAnsi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DE96D6" w14:textId="77777777" w:rsidR="00794036" w:rsidRPr="0090203A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D61B8" w14:textId="52F82622" w:rsidR="00794036" w:rsidRPr="0090203A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794036" w:rsidRPr="001F6875" w14:paraId="1EA044D1" w14:textId="77777777" w:rsidTr="006B36A6">
        <w:tc>
          <w:tcPr>
            <w:tcW w:w="4050" w:type="dxa"/>
          </w:tcPr>
          <w:p w14:paraId="679ABB31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60C4428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9F87F4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2F51D0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627EEB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2DABB5A5" w14:textId="77777777" w:rsidR="00794036" w:rsidRPr="00794036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643E3A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B41542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036" w:rsidRPr="001F6875" w14:paraId="68B0B611" w14:textId="77777777" w:rsidTr="00BD3559">
        <w:tc>
          <w:tcPr>
            <w:tcW w:w="4050" w:type="dxa"/>
          </w:tcPr>
          <w:p w14:paraId="78886FB4" w14:textId="5E45A1D6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323631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55BB90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093AE8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25CDF1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C5A738A" w14:textId="77777777" w:rsidR="00794036" w:rsidRPr="00794036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0F3891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F9FECC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036" w:rsidRPr="001F6875" w14:paraId="0F9B1023" w14:textId="77777777" w:rsidTr="00BD3559">
        <w:tc>
          <w:tcPr>
            <w:tcW w:w="4050" w:type="dxa"/>
          </w:tcPr>
          <w:p w14:paraId="3D9F599B" w14:textId="4AC6BA3F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3D5704" w14:textId="5345C901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4007C6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77102B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B42845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079D96D" w14:textId="77777777" w:rsidR="00794036" w:rsidRPr="00794036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96F5D4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618794" w14:textId="7A7AC789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036" w:rsidRPr="001F6875" w14:paraId="0F1616BF" w14:textId="77777777" w:rsidTr="0086603B">
        <w:tc>
          <w:tcPr>
            <w:tcW w:w="4050" w:type="dxa"/>
          </w:tcPr>
          <w:p w14:paraId="558F9251" w14:textId="01CCDA11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ED1606" w14:textId="5AD48D28" w:rsidR="00794036" w:rsidRPr="001F6875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6B51">
              <w:rPr>
                <w:rFonts w:asciiTheme="majorBidi" w:hAnsiTheme="majorBidi" w:cstheme="majorBidi"/>
                <w:sz w:val="30"/>
                <w:szCs w:val="30"/>
              </w:rPr>
              <w:t>1,464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72D3E6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37F1CC" w14:textId="50FF2373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80" w:type="dxa"/>
          </w:tcPr>
          <w:p w14:paraId="3A4417BF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14FBECB" w14:textId="7BCF9DAA" w:rsidR="00794036" w:rsidRPr="00794036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A6B51">
              <w:rPr>
                <w:rFonts w:asciiTheme="majorBidi" w:hAnsiTheme="majorBidi"/>
                <w:sz w:val="30"/>
                <w:szCs w:val="30"/>
              </w:rPr>
              <w:t>1,464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76BBB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CCB3AE" w14:textId="4E4BFF41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794036" w:rsidRPr="001F6875" w14:paraId="189C4C05" w14:textId="77777777" w:rsidTr="008F64DD">
        <w:tc>
          <w:tcPr>
            <w:tcW w:w="4050" w:type="dxa"/>
          </w:tcPr>
          <w:p w14:paraId="439A4DF7" w14:textId="5D399686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DDB22" w14:textId="64C9AA16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03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BC6CCF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729A6" w14:textId="7CF80AF9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20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20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FF5A715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0E17D268" w14:textId="2A45905C" w:rsidR="00794036" w:rsidRPr="00794036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794036">
              <w:rPr>
                <w:rFonts w:asciiTheme="majorBidi" w:hAnsi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EFAA56" w14:textId="77777777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F6674D0" w14:textId="258E0494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20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20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4036" w:rsidRPr="001F6875" w14:paraId="7EBB8E1E" w14:textId="77777777" w:rsidTr="0086603B">
        <w:tc>
          <w:tcPr>
            <w:tcW w:w="4050" w:type="dxa"/>
          </w:tcPr>
          <w:p w14:paraId="12DB7ACE" w14:textId="7C480AE8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2DE52" w14:textId="5C81CDB5" w:rsidR="00794036" w:rsidRPr="002C46F9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17AD14" w14:textId="77777777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7C86E" w14:textId="299721E6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180" w:type="dxa"/>
          </w:tcPr>
          <w:p w14:paraId="2BB120F1" w14:textId="77777777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9967E" w14:textId="597194A6" w:rsidR="00794036" w:rsidRPr="002C46F9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/>
                <w:b/>
                <w:bCs/>
                <w:sz w:val="30"/>
                <w:szCs w:val="30"/>
              </w:rPr>
              <w:t>1,461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1F2A8E" w14:textId="77777777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047B3" w14:textId="77CD83F9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</w:tr>
      <w:tr w:rsidR="00794036" w:rsidRPr="001F6875" w14:paraId="2D70EE28" w14:textId="77777777" w:rsidTr="0086603B">
        <w:tc>
          <w:tcPr>
            <w:tcW w:w="4050" w:type="dxa"/>
          </w:tcPr>
          <w:p w14:paraId="0A564C1E" w14:textId="4EF72E3E" w:rsidR="00794036" w:rsidRPr="001F6875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2E168" w14:textId="53B327F2" w:rsidR="00794036" w:rsidRPr="002C46F9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E29B4" w14:textId="77777777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2867A" w14:textId="573F1991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80" w:type="dxa"/>
          </w:tcPr>
          <w:p w14:paraId="40BDD6FA" w14:textId="77777777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D1AF2" w14:textId="0C55806F" w:rsidR="00794036" w:rsidRPr="002C46F9" w:rsidRDefault="002A6B51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2FA5DC" w14:textId="77777777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AAAA2" w14:textId="7B9C6D59" w:rsidR="00794036" w:rsidRPr="002C46F9" w:rsidRDefault="00794036" w:rsidP="0079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</w:tr>
    </w:tbl>
    <w:p w14:paraId="502A9AFC" w14:textId="3ABE82E4" w:rsidR="00D72802" w:rsidRPr="001E2CE0" w:rsidRDefault="00D72802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59CFBE" w14:textId="35E172D5" w:rsidR="0041004A" w:rsidRPr="0041004A" w:rsidRDefault="0041004A" w:rsidP="00FA7862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002A40">
        <w:rPr>
          <w:rFonts w:ascii="Angsana New" w:hAnsi="Angsana New"/>
          <w:sz w:val="30"/>
          <w:szCs w:val="30"/>
        </w:rPr>
        <w:t>2566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กลุ่มบริษัทมีวงเงิน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>กู้ยืม</w:t>
      </w:r>
      <w:r w:rsidR="00EB6C50">
        <w:rPr>
          <w:rFonts w:ascii="Angsana New" w:hAnsi="Angsana New" w:hint="cs"/>
          <w:sz w:val="30"/>
          <w:szCs w:val="30"/>
          <w:cs/>
          <w:lang w:val="th-TH"/>
        </w:rPr>
        <w:t>ระยะยาว</w:t>
      </w:r>
      <w:r w:rsidRPr="00272DE4">
        <w:rPr>
          <w:rFonts w:ascii="Angsana New" w:hAnsi="Angsana New"/>
          <w:sz w:val="30"/>
          <w:szCs w:val="30"/>
          <w:cs/>
          <w:lang w:val="th-TH"/>
        </w:rPr>
        <w:t>ซึ่งยังมิได้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272DE4">
        <w:rPr>
          <w:rFonts w:ascii="Angsana New" w:hAnsi="Angsana New"/>
          <w:sz w:val="30"/>
          <w:szCs w:val="30"/>
          <w:cs/>
          <w:lang w:val="th-TH"/>
        </w:rPr>
        <w:t>บิกใช้เป็นจำนวนเงินรวม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82B04">
        <w:rPr>
          <w:rFonts w:ascii="Angsana New" w:hAnsi="Angsana New"/>
          <w:sz w:val="30"/>
          <w:szCs w:val="30"/>
        </w:rPr>
        <w:t>2,000</w:t>
      </w:r>
      <w:r w:rsidR="00761A41">
        <w:rPr>
          <w:rFonts w:ascii="Angsana New" w:hAnsi="Angsana New"/>
          <w:sz w:val="30"/>
          <w:szCs w:val="30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B6C50">
        <w:rPr>
          <w:rFonts w:ascii="Angsana New" w:hAnsi="Angsana New"/>
          <w:sz w:val="30"/>
          <w:szCs w:val="30"/>
          <w:cs/>
          <w:lang w:val="th-TH"/>
        </w:rPr>
        <w:br/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002A40">
        <w:rPr>
          <w:rFonts w:ascii="Angsana New" w:hAnsi="Angsana New"/>
          <w:i/>
          <w:iCs/>
          <w:sz w:val="30"/>
          <w:szCs w:val="30"/>
        </w:rPr>
        <w:t>2565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002A40" w:rsidRPr="00002A40">
        <w:rPr>
          <w:rFonts w:ascii="Angsana New" w:hAnsi="Angsana New"/>
          <w:i/>
          <w:iCs/>
          <w:sz w:val="30"/>
          <w:szCs w:val="30"/>
        </w:rPr>
        <w:t xml:space="preserve">833 </w:t>
      </w:r>
      <w:r w:rsidRPr="004100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)</w:t>
      </w:r>
    </w:p>
    <w:p w14:paraId="30836CD6" w14:textId="77777777" w:rsidR="0041004A" w:rsidRPr="001E2CE0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F32C27" w14:textId="44A6FD80" w:rsidR="0041004A" w:rsidRPr="0041004A" w:rsidRDefault="0041004A" w:rsidP="00FA7862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002A40">
        <w:rPr>
          <w:rFonts w:ascii="Angsana New" w:hAnsi="Angsana New"/>
          <w:sz w:val="30"/>
          <w:szCs w:val="30"/>
        </w:rPr>
        <w:t>2566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กลุ่มบริษัทมีวงเงิน</w:t>
      </w:r>
      <w:r w:rsidR="00EB6C50">
        <w:rPr>
          <w:rFonts w:ascii="Angsana New" w:hAnsi="Angsana New" w:hint="cs"/>
          <w:sz w:val="30"/>
          <w:szCs w:val="30"/>
          <w:cs/>
          <w:lang w:val="th-TH"/>
        </w:rPr>
        <w:t>ระยะสั้น</w:t>
      </w:r>
      <w:r w:rsidRPr="00272DE4">
        <w:rPr>
          <w:rFonts w:ascii="Angsana New" w:hAnsi="Angsana New"/>
          <w:sz w:val="30"/>
          <w:szCs w:val="30"/>
          <w:cs/>
          <w:lang w:val="th-TH"/>
        </w:rPr>
        <w:t>ซึ่งยังมิได้เบิกใช้เป็นจำนวนเงินรวม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82B04">
        <w:rPr>
          <w:rFonts w:ascii="Angsana New" w:hAnsi="Angsana New"/>
          <w:sz w:val="30"/>
          <w:szCs w:val="30"/>
        </w:rPr>
        <w:t>900</w:t>
      </w:r>
      <w:r w:rsidR="00761A41">
        <w:rPr>
          <w:rFonts w:ascii="Angsana New" w:hAnsi="Angsana New"/>
          <w:sz w:val="30"/>
          <w:szCs w:val="30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272DE4">
        <w:rPr>
          <w:rFonts w:ascii="Angsana New" w:hAnsi="Angsana New"/>
          <w:sz w:val="30"/>
          <w:szCs w:val="30"/>
          <w:cs/>
          <w:lang w:val="th-TH"/>
        </w:rPr>
        <w:br/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002A40">
        <w:rPr>
          <w:rFonts w:ascii="Angsana New" w:hAnsi="Angsana New"/>
          <w:i/>
          <w:iCs/>
          <w:sz w:val="30"/>
          <w:szCs w:val="30"/>
        </w:rPr>
        <w:t>2565</w:t>
      </w:r>
      <w:r w:rsidRPr="0063524E">
        <w:rPr>
          <w:rFonts w:ascii="Angsana New" w:hAnsi="Angsana New" w:hint="cs"/>
          <w:i/>
          <w:iCs/>
          <w:sz w:val="30"/>
          <w:szCs w:val="30"/>
          <w:lang w:val="th-TH"/>
        </w:rPr>
        <w:t>:</w:t>
      </w:r>
      <w:r w:rsidR="00002A40" w:rsidRPr="00002A40">
        <w:t xml:space="preserve"> </w:t>
      </w:r>
      <w:r w:rsidR="00002A40" w:rsidRPr="00002A40">
        <w:rPr>
          <w:rFonts w:ascii="Angsana New" w:hAnsi="Angsana New"/>
          <w:i/>
          <w:iCs/>
          <w:sz w:val="30"/>
          <w:szCs w:val="30"/>
        </w:rPr>
        <w:t xml:space="preserve">900 </w:t>
      </w:r>
      <w:r w:rsidRPr="0063524E">
        <w:rPr>
          <w:rFonts w:ascii="Angsana New" w:hAnsi="Angsana New" w:hint="cs"/>
          <w:i/>
          <w:iCs/>
          <w:sz w:val="30"/>
          <w:szCs w:val="30"/>
          <w:cs/>
          <w:lang w:val="th-TH"/>
        </w:rPr>
        <w:t>ล้านบาท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)</w:t>
      </w:r>
    </w:p>
    <w:p w14:paraId="748FC76A" w14:textId="77777777" w:rsidR="0041004A" w:rsidRDefault="0041004A" w:rsidP="00FA7862">
      <w:pPr>
        <w:tabs>
          <w:tab w:val="clear" w:pos="680"/>
        </w:tabs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CE9DD31" w14:textId="1A37590D" w:rsidR="0041004A" w:rsidRDefault="0041004A" w:rsidP="001E2CE0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FF0A3D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002A40">
        <w:rPr>
          <w:rFonts w:ascii="Angsana New" w:hAnsi="Angsana New"/>
          <w:sz w:val="30"/>
          <w:szCs w:val="30"/>
        </w:rPr>
        <w:t>2566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FF0A3D">
        <w:rPr>
          <w:rFonts w:ascii="Angsana New" w:hAnsi="Angsana New" w:hint="cs"/>
          <w:sz w:val="30"/>
          <w:szCs w:val="30"/>
          <w:cs/>
          <w:lang w:val="th-TH"/>
        </w:rPr>
        <w:t>และบริษัท</w:t>
      </w:r>
      <w:r w:rsidRPr="00FF0A3D">
        <w:rPr>
          <w:rFonts w:ascii="Angsana New" w:hAnsi="Angsana New"/>
          <w:sz w:val="30"/>
          <w:szCs w:val="30"/>
          <w:cs/>
          <w:lang w:val="th-TH"/>
        </w:rPr>
        <w:t>มียอดเงินกู้ระยะยาวแบบมีระยะเวลาและแบบหมุนเวียนกับสถาบันการเงินหลายแห่งคงค้างรวม</w:t>
      </w:r>
      <w:r w:rsidR="002A6B5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 w:hint="cs"/>
          <w:sz w:val="30"/>
          <w:szCs w:val="30"/>
        </w:rPr>
        <w:t>1</w:t>
      </w:r>
      <w:r w:rsidR="002A6B51">
        <w:rPr>
          <w:rFonts w:ascii="Angsana New" w:hAnsi="Angsana New"/>
          <w:sz w:val="30"/>
          <w:szCs w:val="30"/>
        </w:rPr>
        <w:t>,</w:t>
      </w:r>
      <w:r w:rsidR="007B4651" w:rsidRPr="007B4651">
        <w:rPr>
          <w:rFonts w:ascii="Angsana New" w:hAnsi="Angsana New" w:hint="cs"/>
          <w:sz w:val="30"/>
          <w:szCs w:val="30"/>
        </w:rPr>
        <w:t>689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 w:rsidR="00DA7E2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A6B51" w:rsidRPr="002A6B51">
        <w:rPr>
          <w:rFonts w:ascii="Angsana New" w:hAnsi="Angsana New"/>
          <w:sz w:val="30"/>
          <w:szCs w:val="30"/>
        </w:rPr>
        <w:t>1,6</w:t>
      </w:r>
      <w:r w:rsidR="002A6B51">
        <w:rPr>
          <w:rFonts w:ascii="Angsana New" w:hAnsi="Angsana New"/>
          <w:sz w:val="30"/>
          <w:szCs w:val="30"/>
        </w:rPr>
        <w:t>89</w:t>
      </w:r>
      <w:r w:rsidR="002A6B51" w:rsidRPr="002A6B51">
        <w:rPr>
          <w:rFonts w:ascii="Angsana New" w:hAnsi="Angsana New"/>
          <w:sz w:val="30"/>
          <w:szCs w:val="30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002A40">
        <w:rPr>
          <w:rFonts w:ascii="Angsana New" w:hAnsi="Angsana New"/>
          <w:i/>
          <w:iCs/>
          <w:sz w:val="30"/>
          <w:szCs w:val="30"/>
        </w:rPr>
        <w:t>2565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002A40" w:rsidRPr="00002A40">
        <w:rPr>
          <w:rFonts w:ascii="Angsana New" w:hAnsi="Angsana New"/>
          <w:i/>
          <w:iCs/>
          <w:sz w:val="30"/>
          <w:szCs w:val="30"/>
        </w:rPr>
        <w:t xml:space="preserve">945 </w:t>
      </w:r>
      <w:r w:rsidR="00002A40" w:rsidRPr="00002A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02A40" w:rsidRPr="00002A4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02A40" w:rsidRPr="00002A4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002A40" w:rsidRPr="00002A4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02A40" w:rsidRPr="00002A40">
        <w:rPr>
          <w:rFonts w:ascii="Angsana New" w:hAnsi="Angsana New"/>
          <w:i/>
          <w:iCs/>
          <w:sz w:val="30"/>
          <w:szCs w:val="30"/>
        </w:rPr>
        <w:t xml:space="preserve">945 </w:t>
      </w:r>
      <w:r w:rsidR="00002A40" w:rsidRPr="00002A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02A40" w:rsidRPr="00002A4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1004A">
        <w:rPr>
          <w:rFonts w:ascii="Angsana New" w:hAnsi="Angsana New"/>
          <w:i/>
          <w:iCs/>
          <w:sz w:val="30"/>
          <w:szCs w:val="30"/>
          <w:cs/>
          <w:lang w:val="th-TH"/>
        </w:rPr>
        <w:t>ตามลำดับ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)</w:t>
      </w:r>
      <w:r w:rsidRPr="0041004A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โดยมีอัตราดอกเบี้ยและกำหนดชำระคืนที่แตกต่างกันตามที่ระบุไว้ในแต่ละสัญญา ภายใต้สัญญาดังกล่าว บริษั</w:t>
      </w:r>
      <w:r w:rsidRPr="0044153A">
        <w:rPr>
          <w:rFonts w:ascii="Angsana New" w:hAnsi="Angsana New"/>
          <w:sz w:val="30"/>
          <w:szCs w:val="30"/>
          <w:cs/>
          <w:lang w:val="th-TH"/>
        </w:rPr>
        <w:t>ทต้องปฏิบัติตามเงื่อนไขบางประการเกี่ยวกับการรักษาอัตราส่วนทางการเงินต่าง</w:t>
      </w:r>
      <w:r w:rsidRPr="004415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4153A">
        <w:rPr>
          <w:rFonts w:ascii="Angsana New" w:hAnsi="Angsana New"/>
          <w:sz w:val="30"/>
          <w:szCs w:val="30"/>
          <w:cs/>
          <w:lang w:val="th-TH"/>
        </w:rPr>
        <w:t>ๆ การดำรงสัดส่วนการถือหุ้นของผู้ถือหุ้นใหญ่และเงื่อนไขอื่นตามที่ระบุไว้ในสัญญา</w:t>
      </w:r>
    </w:p>
    <w:p w14:paraId="0C1C3974" w14:textId="77777777" w:rsidR="0021334A" w:rsidRDefault="0021334A" w:rsidP="001E2CE0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FE896F3" w14:textId="7590A10F" w:rsidR="0021334A" w:rsidRPr="0044153A" w:rsidRDefault="0021334A" w:rsidP="001E2CE0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C46F9">
        <w:rPr>
          <w:rFonts w:ascii="Angsana New" w:hAnsi="Angsana New" w:hint="cs"/>
          <w:sz w:val="30"/>
          <w:szCs w:val="30"/>
          <w:cs/>
          <w:lang w:val="th-TH"/>
        </w:rPr>
        <w:t>เมื่อวันที่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19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2566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บริษัทได้ลงนามในสัญญาเงินกู้ยืมระยะยาวกับสถาบันการเงินแห่งหนึ่งในประเทศจำนวน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2</w:t>
      </w:r>
      <w:r w:rsidRPr="002C46F9">
        <w:rPr>
          <w:rFonts w:ascii="Angsana New" w:hAnsi="Angsana New"/>
          <w:sz w:val="30"/>
          <w:szCs w:val="30"/>
          <w:lang w:val="th-TH"/>
        </w:rPr>
        <w:t>,</w:t>
      </w:r>
      <w:r w:rsidR="007B4651" w:rsidRPr="007B4651">
        <w:rPr>
          <w:rFonts w:ascii="Angsana New" w:hAnsi="Angsana New"/>
          <w:sz w:val="30"/>
          <w:szCs w:val="30"/>
        </w:rPr>
        <w:t>000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โดยเป็นเงินกู้ยืมระยะยาวที่เชื่อมโยงกับการดำเนินงานด้านความยั่งยืน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Sustainability-Linked Loan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SLL)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ระยะเวลา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7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ผันแปรและจะมีการปรับลดอัตราดอกเบี้ยลงหากสามารถดำเนินการบรรลุเป้าหมายด้านความยั่งยืน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Sustainability Performance Targets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 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SPTs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ตามที่กำหนดไว้ในสัญญา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31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2566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บริษัทยังไม่ได้เบิกถอนเงินกู้ดังกล่าว</w:t>
      </w:r>
    </w:p>
    <w:p w14:paraId="1BE8E27D" w14:textId="77777777" w:rsidR="0041004A" w:rsidRPr="001E2CE0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A1043" w14:textId="2A6D04BB" w:rsidR="0044153A" w:rsidRPr="00FF0A3D" w:rsidRDefault="0044153A" w:rsidP="001E2CE0">
      <w:pPr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FF0A3D">
        <w:rPr>
          <w:rFonts w:ascii="Angsana New" w:hAnsi="Angsana New"/>
          <w:sz w:val="30"/>
          <w:szCs w:val="30"/>
          <w:cs/>
          <w:lang w:val="en-GB"/>
        </w:rPr>
        <w:t>กลุ่ม</w:t>
      </w:r>
      <w:r w:rsidRPr="00FF0A3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F0A3D">
        <w:rPr>
          <w:rFonts w:ascii="Angsana New" w:hAnsi="Angsana New"/>
          <w:sz w:val="30"/>
          <w:szCs w:val="30"/>
          <w:cs/>
          <w:lang w:val="en-GB"/>
        </w:rPr>
        <w:t>มีรายละเอียดของเงินกู้ยืม</w:t>
      </w:r>
      <w:bookmarkStart w:id="4" w:name="_Hlk61804012"/>
      <w:r w:rsidRPr="00FF0A3D">
        <w:rPr>
          <w:rFonts w:ascii="Angsana New" w:hAnsi="Angsana New" w:hint="cs"/>
          <w:sz w:val="30"/>
          <w:szCs w:val="30"/>
          <w:cs/>
          <w:lang w:val="en-GB"/>
        </w:rPr>
        <w:t>จากสถาบันการเงินของกลุ่มบริษัท</w:t>
      </w:r>
      <w:r w:rsidRPr="00FF0A3D">
        <w:rPr>
          <w:rFonts w:ascii="Angsana New" w:hAnsi="Angsana New"/>
          <w:sz w:val="30"/>
          <w:szCs w:val="30"/>
          <w:cs/>
          <w:lang w:val="en-GB"/>
        </w:rPr>
        <w:t xml:space="preserve"> </w:t>
      </w:r>
      <w:bookmarkEnd w:id="4"/>
      <w:r w:rsidRPr="00FF0A3D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FF0A3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067A7">
        <w:rPr>
          <w:rFonts w:ascii="Angsana New" w:hAnsi="Angsana New"/>
          <w:sz w:val="30"/>
          <w:szCs w:val="30"/>
        </w:rPr>
        <w:t>2566</w:t>
      </w:r>
      <w:r w:rsidRPr="00FF0A3D">
        <w:rPr>
          <w:rFonts w:ascii="Angsana New" w:hAnsi="Angsana New"/>
          <w:sz w:val="30"/>
          <w:szCs w:val="30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52EC429A" w14:textId="77777777" w:rsidR="00421BE8" w:rsidRPr="001E2CE0" w:rsidRDefault="00421BE8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260"/>
        <w:gridCol w:w="2340"/>
        <w:gridCol w:w="4212"/>
      </w:tblGrid>
      <w:tr w:rsidR="006934C4" w:rsidRPr="006067A7" w14:paraId="1A9DFAA4" w14:textId="77777777" w:rsidTr="00A23793">
        <w:tc>
          <w:tcPr>
            <w:tcW w:w="1368" w:type="dxa"/>
          </w:tcPr>
          <w:p w14:paraId="31133236" w14:textId="03B2C282" w:rsidR="006934C4" w:rsidRPr="00AD336E" w:rsidRDefault="00550327" w:rsidP="00A23793">
            <w:pPr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val="th-TH" w:eastAsia="th-TH"/>
              </w:rPr>
              <w:t>สกุลเงิน</w:t>
            </w:r>
          </w:p>
        </w:tc>
        <w:tc>
          <w:tcPr>
            <w:tcW w:w="1260" w:type="dxa"/>
          </w:tcPr>
          <w:p w14:paraId="487A14B6" w14:textId="77777777" w:rsidR="006934C4" w:rsidRPr="00AD336E" w:rsidRDefault="006934C4" w:rsidP="00A23793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วงเงิน</w:t>
            </w:r>
          </w:p>
        </w:tc>
        <w:tc>
          <w:tcPr>
            <w:tcW w:w="2340" w:type="dxa"/>
          </w:tcPr>
          <w:p w14:paraId="0E7974D2" w14:textId="77777777" w:rsidR="006934C4" w:rsidRPr="00AD336E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ดอกเบี้ย</w:t>
            </w:r>
          </w:p>
        </w:tc>
        <w:tc>
          <w:tcPr>
            <w:tcW w:w="4212" w:type="dxa"/>
          </w:tcPr>
          <w:p w14:paraId="64834293" w14:textId="77777777" w:rsidR="006934C4" w:rsidRPr="00AD336E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ระยะเวลาชำระคืน</w:t>
            </w:r>
          </w:p>
        </w:tc>
      </w:tr>
      <w:tr w:rsidR="006934C4" w:rsidRPr="006067A7" w14:paraId="3004F734" w14:textId="77777777" w:rsidTr="00A23793">
        <w:tc>
          <w:tcPr>
            <w:tcW w:w="1368" w:type="dxa"/>
          </w:tcPr>
          <w:p w14:paraId="39A51502" w14:textId="32DE5D22" w:rsidR="006934C4" w:rsidRPr="00AD336E" w:rsidRDefault="006934C4" w:rsidP="00A23793">
            <w:pPr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</w:tcPr>
          <w:p w14:paraId="0D23C6BF" w14:textId="77777777" w:rsidR="006934C4" w:rsidRPr="00AD336E" w:rsidRDefault="006934C4" w:rsidP="00A23793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(ล้าน)</w:t>
            </w:r>
          </w:p>
        </w:tc>
        <w:tc>
          <w:tcPr>
            <w:tcW w:w="2340" w:type="dxa"/>
          </w:tcPr>
          <w:p w14:paraId="308C38C5" w14:textId="77777777" w:rsidR="006934C4" w:rsidRPr="00AD336E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อัตรา (ร้อยละ)</w:t>
            </w:r>
            <w:r w:rsidRPr="00AD336E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D336E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  <w:tc>
          <w:tcPr>
            <w:tcW w:w="4212" w:type="dxa"/>
          </w:tcPr>
          <w:p w14:paraId="0E6ABDED" w14:textId="0C76B642" w:rsidR="006934C4" w:rsidRPr="00AD336E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A57B1F" w:rsidRPr="006067A7" w14:paraId="3E95710F" w14:textId="77777777" w:rsidTr="00A23793">
        <w:trPr>
          <w:trHeight w:val="839"/>
        </w:trPr>
        <w:tc>
          <w:tcPr>
            <w:tcW w:w="1368" w:type="dxa"/>
          </w:tcPr>
          <w:p w14:paraId="241C540F" w14:textId="77777777" w:rsidR="00A57B1F" w:rsidRPr="00AD336E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6DD1981E" w14:textId="7D9A140C" w:rsidR="00A57B1F" w:rsidRPr="00AD336E" w:rsidRDefault="00F97EA7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700</w:t>
            </w:r>
          </w:p>
        </w:tc>
        <w:tc>
          <w:tcPr>
            <w:tcW w:w="2340" w:type="dxa"/>
          </w:tcPr>
          <w:p w14:paraId="1CC59A7B" w14:textId="77777777" w:rsidR="00A57B1F" w:rsidRPr="00AD336E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THOR</w:t>
            </w:r>
          </w:p>
          <w:p w14:paraId="63C42398" w14:textId="77777777" w:rsidR="00A57B1F" w:rsidRPr="00AD336E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14:paraId="76965FEC" w14:textId="0AF90A32" w:rsidR="00A57B1F" w:rsidRPr="00AD336E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ชำระคืนเงินต้นทุกงวดหกเดือน จำนวน </w:t>
            </w:r>
            <w:r w:rsidR="00F97EA7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15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งวด </w:t>
            </w:r>
          </w:p>
          <w:p w14:paraId="01EADB8C" w14:textId="5098D660" w:rsidR="00841A87" w:rsidRPr="00AD336E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D813D9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ab/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โดย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งวด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แรกชำระในเดือน</w:t>
            </w:r>
            <w:r w:rsidR="00A57B1F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ที่</w:t>
            </w:r>
            <w:r w:rsidR="00A57B1F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</w:t>
            </w:r>
            <w:r w:rsidR="00F97EA7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>6</w:t>
            </w:r>
            <w:r w:rsidR="00A57B1F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</w:t>
            </w:r>
            <w:r w:rsidR="00A57B1F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นับจากวันเบิก</w:t>
            </w:r>
            <w:r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  </w:t>
            </w:r>
          </w:p>
          <w:p w14:paraId="29F5323F" w14:textId="28F837A2" w:rsidR="00A57B1F" w:rsidRPr="00AD336E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ja-JP"/>
              </w:rPr>
            </w:pPr>
            <w:r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  </w:t>
            </w:r>
            <w:r w:rsidR="00D813D9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ab/>
            </w:r>
            <w:r w:rsidR="00A57B1F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เงินกู้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งวด</w:t>
            </w:r>
            <w:r w:rsidR="00A57B1F" w:rsidRPr="00AD336E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แรก</w:t>
            </w:r>
          </w:p>
        </w:tc>
      </w:tr>
      <w:tr w:rsidR="00A57B1F" w:rsidRPr="006067A7" w14:paraId="04B8DD00" w14:textId="77777777" w:rsidTr="00A23793">
        <w:trPr>
          <w:trHeight w:val="839"/>
        </w:trPr>
        <w:tc>
          <w:tcPr>
            <w:tcW w:w="1368" w:type="dxa"/>
          </w:tcPr>
          <w:p w14:paraId="061F1296" w14:textId="77777777" w:rsidR="00A57B1F" w:rsidRPr="00AD336E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7118B891" w14:textId="4ADA10C9" w:rsidR="00A57B1F" w:rsidRPr="00AD336E" w:rsidRDefault="00F97EA7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700</w:t>
            </w:r>
          </w:p>
        </w:tc>
        <w:tc>
          <w:tcPr>
            <w:tcW w:w="2340" w:type="dxa"/>
          </w:tcPr>
          <w:p w14:paraId="5C6D75BB" w14:textId="486E7F15" w:rsidR="00A57B1F" w:rsidRPr="00AD336E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FDR </w:t>
            </w:r>
            <w:r w:rsidR="00F97EA7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6</w:t>
            </w: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เดือน</w:t>
            </w:r>
          </w:p>
          <w:p w14:paraId="6E4A65DE" w14:textId="77777777" w:rsidR="00A57B1F" w:rsidRPr="00AD336E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14:paraId="3732D4CF" w14:textId="0CFA4C85" w:rsidR="00A57B1F" w:rsidRPr="00AD336E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ชำระคืนเงินต้นทุกงวดหกเดือน จำนวน </w:t>
            </w:r>
            <w:r w:rsidR="00F97EA7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12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งวด </w:t>
            </w:r>
          </w:p>
          <w:p w14:paraId="341AD70D" w14:textId="4112F413" w:rsidR="00A57B1F" w:rsidRPr="00AD336E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  </w:t>
            </w:r>
            <w:r w:rsidR="00D813D9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ab/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โดยงวดแรกชำระในเดือน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เมษายน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="00A57B1F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ปี </w:t>
            </w:r>
            <w:r w:rsidR="00F97EA7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</w:tr>
      <w:tr w:rsidR="002955C5" w:rsidRPr="00FA2792" w14:paraId="2168CF9B" w14:textId="77777777" w:rsidTr="00A23793">
        <w:trPr>
          <w:trHeight w:val="839"/>
        </w:trPr>
        <w:tc>
          <w:tcPr>
            <w:tcW w:w="1368" w:type="dxa"/>
          </w:tcPr>
          <w:p w14:paraId="43030338" w14:textId="77777777" w:rsidR="002955C5" w:rsidRPr="00AD336E" w:rsidRDefault="00B72E7C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659F5A5A" w14:textId="2909C716" w:rsidR="002955C5" w:rsidRPr="00AD336E" w:rsidRDefault="00F97EA7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400</w:t>
            </w:r>
          </w:p>
        </w:tc>
        <w:tc>
          <w:tcPr>
            <w:tcW w:w="2340" w:type="dxa"/>
          </w:tcPr>
          <w:p w14:paraId="2D5A14D3" w14:textId="77777777" w:rsidR="002955C5" w:rsidRPr="00AD336E" w:rsidRDefault="00B72E7C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MLR </w:t>
            </w: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ลบอัตราส่วนลด</w:t>
            </w:r>
          </w:p>
        </w:tc>
        <w:tc>
          <w:tcPr>
            <w:tcW w:w="4212" w:type="dxa"/>
          </w:tcPr>
          <w:p w14:paraId="73DDAC3B" w14:textId="5AB21FFD" w:rsidR="00841A87" w:rsidRPr="00AD336E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B72E7C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ชำระคืนเงินต้นทุกงวดหกเดือนจำนวน </w:t>
            </w:r>
            <w:r w:rsidR="00F97EA7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="00B72E7C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งว</w:t>
            </w:r>
            <w:r w:rsidR="00B72E7C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  <w:t>ด</w:t>
            </w: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 </w:t>
            </w:r>
          </w:p>
          <w:p w14:paraId="1A253B83" w14:textId="695397C3" w:rsidR="002955C5" w:rsidRPr="00596961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  </w:t>
            </w:r>
            <w:r w:rsidR="00D813D9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ab/>
            </w:r>
            <w:r w:rsidR="00B72E7C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โดยงวดแรกชำระในเดือนมิถุนายน </w:t>
            </w:r>
            <w:r w:rsidR="00F97EA7" w:rsidRPr="00AD336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</w:tr>
      <w:tr w:rsidR="003C0FCB" w:rsidRPr="00FA2792" w14:paraId="7B4BFB9E" w14:textId="77777777" w:rsidTr="00A23793">
        <w:trPr>
          <w:trHeight w:val="839"/>
        </w:trPr>
        <w:tc>
          <w:tcPr>
            <w:tcW w:w="1368" w:type="dxa"/>
          </w:tcPr>
          <w:p w14:paraId="2FC86EED" w14:textId="501B2B71" w:rsidR="003C0FCB" w:rsidRPr="00AD336E" w:rsidRDefault="003C0FCB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37544CAB" w14:textId="0C5E51E8" w:rsidR="003C0FCB" w:rsidRPr="00AD336E" w:rsidRDefault="007B4651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B4651">
              <w:rPr>
                <w:rFonts w:asciiTheme="majorBidi" w:eastAsia="Cordia New" w:hAnsiTheme="majorBidi" w:cstheme="majorBidi" w:hint="cs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  <w:r w:rsidR="003C0FC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7B4651">
              <w:rPr>
                <w:rFonts w:asciiTheme="majorBidi" w:eastAsia="Cordia New" w:hAnsiTheme="majorBidi" w:cstheme="majorBidi" w:hint="cs"/>
                <w:snapToGrid w:val="0"/>
                <w:color w:val="00000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340" w:type="dxa"/>
          </w:tcPr>
          <w:p w14:paraId="7033532A" w14:textId="1D8FF648" w:rsidR="003A751A" w:rsidRDefault="003C0FCB" w:rsidP="00A57B1F">
            <w:pPr>
              <w:spacing w:line="240" w:lineRule="auto"/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C0FC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THOR </w:t>
            </w:r>
          </w:p>
          <w:p w14:paraId="380E1C68" w14:textId="3503DC9D" w:rsidR="003C0FCB" w:rsidRPr="00AD336E" w:rsidRDefault="003C0FCB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C0FCB">
              <w:rPr>
                <w:rFonts w:asciiTheme="majorBidi" w:eastAsia="Cordia New" w:hAnsi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14:paraId="106484EC" w14:textId="64E00228" w:rsidR="003C0FCB" w:rsidRPr="00CE563B" w:rsidRDefault="003A751A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A751A">
              <w:rPr>
                <w:rFonts w:asciiTheme="majorBidi" w:eastAsia="Cordia New" w:hAnsiTheme="majorBidi" w:hint="cs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ชำระคืนเงินต้นทุกงวดหกเดือน</w:t>
            </w:r>
            <w:r w:rsidRPr="003A751A"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Pr="003A751A">
              <w:rPr>
                <w:rFonts w:asciiTheme="majorBidi" w:eastAsia="Cordia New" w:hAnsiTheme="majorBidi" w:hint="cs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จำนวน</w:t>
            </w:r>
            <w:r w:rsidRPr="003A751A"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7B4651" w:rsidRPr="007B4651"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3A751A"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Pr="003A751A">
              <w:rPr>
                <w:rFonts w:asciiTheme="majorBidi" w:eastAsia="Cordia New" w:hAnsiTheme="majorBidi" w:hint="cs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งวด</w:t>
            </w:r>
            <w:r w:rsidRPr="003A751A"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Pr="003A751A">
              <w:rPr>
                <w:rFonts w:asciiTheme="majorBidi" w:eastAsia="Cordia New" w:hAnsiTheme="majorBidi" w:hint="cs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โดยงวดแรกชำระในเดือนมิถุนายน</w:t>
            </w:r>
            <w:r w:rsidRPr="003A751A"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7B4651" w:rsidRPr="007B4651">
              <w:rPr>
                <w:rFonts w:asciiTheme="majorBidi" w:eastAsia="Cordia New" w:hAnsiTheme="majorBidi"/>
                <w:snapToGrid w:val="0"/>
                <w:color w:val="000000"/>
                <w:sz w:val="30"/>
                <w:szCs w:val="30"/>
                <w:lang w:eastAsia="th-TH"/>
              </w:rPr>
              <w:t>2569</w:t>
            </w:r>
          </w:p>
        </w:tc>
      </w:tr>
    </w:tbl>
    <w:p w14:paraId="39BE9BD1" w14:textId="2850691A" w:rsidR="003C49AF" w:rsidRPr="001E2CE0" w:rsidRDefault="003C49AF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F8B33" w14:textId="77777777" w:rsidR="002C46F9" w:rsidRDefault="002C46F9" w:rsidP="00800C94">
      <w:pPr>
        <w:ind w:left="540" w:right="-14"/>
        <w:jc w:val="thaiDistribute"/>
        <w:rPr>
          <w:rFonts w:ascii="Angsana New" w:eastAsia="MS Mincho" w:hAnsi="Angsana New"/>
          <w:sz w:val="30"/>
          <w:szCs w:val="30"/>
          <w:cs/>
          <w:lang w:val="th-TH"/>
        </w:rPr>
      </w:pPr>
      <w:r>
        <w:rPr>
          <w:rFonts w:ascii="Angsana New" w:eastAsia="MS Mincho" w:hAnsi="Angsana New"/>
          <w:sz w:val="30"/>
          <w:szCs w:val="30"/>
          <w:cs/>
          <w:lang w:val="th-TH"/>
        </w:rPr>
        <w:br w:type="page"/>
      </w:r>
    </w:p>
    <w:p w14:paraId="04A0003F" w14:textId="1328591E" w:rsidR="00800C94" w:rsidRPr="00800C94" w:rsidRDefault="00800C94" w:rsidP="00800C94">
      <w:pPr>
        <w:ind w:left="540" w:right="-14"/>
        <w:jc w:val="thaiDistribute"/>
        <w:rPr>
          <w:rFonts w:ascii="Angsana New" w:eastAsia="MS Mincho" w:hAnsi="Angsana New"/>
          <w:sz w:val="30"/>
          <w:szCs w:val="30"/>
        </w:rPr>
      </w:pPr>
      <w:r w:rsidRPr="00800C94">
        <w:rPr>
          <w:rFonts w:ascii="Angsana New" w:eastAsia="MS Mincho" w:hAnsi="Angsana New"/>
          <w:sz w:val="30"/>
          <w:szCs w:val="30"/>
          <w:cs/>
          <w:lang w:val="th-TH"/>
        </w:rPr>
        <w:lastRenderedPageBreak/>
        <w:t>หนี้สิน</w:t>
      </w:r>
      <w:r w:rsidRPr="00800C94">
        <w:rPr>
          <w:rFonts w:ascii="Angsana New" w:eastAsia="MS Mincho" w:hAnsi="Angsana New"/>
          <w:sz w:val="30"/>
          <w:szCs w:val="30"/>
          <w:cs/>
        </w:rPr>
        <w:t>ที่มีภาระดอกเบี้ยซึ่งไม่รวมหนี้สินตามสัญญาเช่า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00C94">
        <w:rPr>
          <w:rFonts w:ascii="Angsana New" w:eastAsia="MS Mincho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Pr="00800C94">
        <w:rPr>
          <w:rFonts w:ascii="Angsana New" w:eastAsia="MS Mincho" w:hAnsi="Angsana New"/>
          <w:sz w:val="30"/>
          <w:szCs w:val="30"/>
        </w:rPr>
        <w:br/>
      </w:r>
      <w:r w:rsidR="00F97EA7" w:rsidRPr="00F97EA7">
        <w:rPr>
          <w:rFonts w:ascii="Angsana New" w:eastAsia="MS Mincho" w:hAnsi="Angsana New"/>
          <w:sz w:val="30"/>
          <w:szCs w:val="30"/>
        </w:rPr>
        <w:t>31</w:t>
      </w:r>
      <w:r w:rsidRPr="00800C94">
        <w:rPr>
          <w:rFonts w:ascii="Angsana New" w:eastAsia="MS Mincho" w:hAnsi="Angsana New"/>
          <w:sz w:val="30"/>
          <w:szCs w:val="30"/>
          <w:cs/>
        </w:rPr>
        <w:t xml:space="preserve"> ธันวาคม </w:t>
      </w:r>
      <w:r w:rsidR="006067A7">
        <w:rPr>
          <w:rFonts w:ascii="Angsana New" w:eastAsia="MS Mincho" w:hAnsi="Angsana New"/>
          <w:sz w:val="30"/>
          <w:szCs w:val="30"/>
        </w:rPr>
        <w:t>2566</w:t>
      </w:r>
      <w:r w:rsidRPr="00800C94">
        <w:rPr>
          <w:rFonts w:ascii="Angsana New" w:eastAsia="MS Mincho" w:hAnsi="Angsana New"/>
          <w:sz w:val="30"/>
          <w:szCs w:val="30"/>
        </w:rPr>
        <w:t xml:space="preserve"> 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6067A7">
        <w:rPr>
          <w:rFonts w:ascii="Angsana New" w:eastAsia="MS Mincho" w:hAnsi="Angsana New"/>
          <w:sz w:val="30"/>
          <w:szCs w:val="30"/>
        </w:rPr>
        <w:t>2565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00C94">
        <w:rPr>
          <w:rFonts w:ascii="Angsana New" w:eastAsia="MS Mincho" w:hAnsi="Angsana New"/>
          <w:sz w:val="30"/>
          <w:szCs w:val="30"/>
          <w:cs/>
        </w:rPr>
        <w:t>ได้ดังนี้</w:t>
      </w:r>
    </w:p>
    <w:p w14:paraId="093612C2" w14:textId="77777777" w:rsidR="00800C94" w:rsidRPr="001E2CE0" w:rsidRDefault="00800C94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39"/>
        <w:gridCol w:w="1076"/>
        <w:gridCol w:w="284"/>
        <w:gridCol w:w="1070"/>
        <w:gridCol w:w="263"/>
        <w:gridCol w:w="1087"/>
        <w:gridCol w:w="283"/>
        <w:gridCol w:w="977"/>
      </w:tblGrid>
      <w:tr w:rsidR="00800C94" w:rsidRPr="00800C94" w14:paraId="621353DE" w14:textId="77777777" w:rsidTr="00F53215">
        <w:tc>
          <w:tcPr>
            <w:tcW w:w="4239" w:type="dxa"/>
            <w:shd w:val="clear" w:color="auto" w:fill="auto"/>
          </w:tcPr>
          <w:p w14:paraId="7A7A53D8" w14:textId="77777777" w:rsidR="00800C94" w:rsidRPr="00800C94" w:rsidRDefault="00800C94" w:rsidP="00800C94">
            <w:pPr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EF8E96" w14:textId="77777777" w:rsidR="00800C94" w:rsidRPr="00800C94" w:rsidRDefault="00800C94" w:rsidP="00800C94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E3DF9EB" w14:textId="77777777" w:rsidR="00800C94" w:rsidRPr="00800C94" w:rsidRDefault="00800C94" w:rsidP="00800C9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4AA975A7" w14:textId="77777777" w:rsidR="00800C94" w:rsidRPr="00800C94" w:rsidRDefault="00800C94" w:rsidP="00800C94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C94" w:rsidRPr="00800C94" w14:paraId="4DD0F0E0" w14:textId="77777777" w:rsidTr="00F53215">
        <w:tc>
          <w:tcPr>
            <w:tcW w:w="4239" w:type="dxa"/>
          </w:tcPr>
          <w:p w14:paraId="1A856170" w14:textId="77777777" w:rsidR="00800C94" w:rsidRPr="00800C94" w:rsidRDefault="00800C94" w:rsidP="00800C9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9F7CDD9" w14:textId="02EE055C" w:rsidR="00800C94" w:rsidRPr="00800C94" w:rsidRDefault="006067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2A0AE3D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9491AAC" w14:textId="60D47A83" w:rsidR="00800C94" w:rsidRPr="00800C94" w:rsidRDefault="006067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34912163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EBAA8D5" w14:textId="77575174" w:rsidR="00800C94" w:rsidRPr="00800C94" w:rsidRDefault="006067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9EBD35D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718646A" w14:textId="29BFBA64" w:rsidR="00800C94" w:rsidRPr="00800C94" w:rsidRDefault="006067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</w:tr>
      <w:tr w:rsidR="00800C94" w:rsidRPr="00800C94" w14:paraId="6C2F802D" w14:textId="77777777" w:rsidTr="00F53215">
        <w:tc>
          <w:tcPr>
            <w:tcW w:w="4239" w:type="dxa"/>
          </w:tcPr>
          <w:p w14:paraId="63B5AE52" w14:textId="77777777" w:rsidR="00800C94" w:rsidRPr="00800C94" w:rsidRDefault="00800C94" w:rsidP="00800C9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BED5DAC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563B" w:rsidRPr="00800C94" w14:paraId="29EE647C" w14:textId="77777777" w:rsidTr="00F53215">
        <w:tc>
          <w:tcPr>
            <w:tcW w:w="4239" w:type="dxa"/>
          </w:tcPr>
          <w:p w14:paraId="75551F60" w14:textId="77777777" w:rsidR="00CE563B" w:rsidRPr="00800C94" w:rsidRDefault="00CE563B" w:rsidP="00CE563B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800C9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</w:tcPr>
          <w:p w14:paraId="5DA1AEC4" w14:textId="04537B67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84" w:type="dxa"/>
          </w:tcPr>
          <w:p w14:paraId="1EBA9003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63391C3" w14:textId="467E86A6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63" w:type="dxa"/>
          </w:tcPr>
          <w:p w14:paraId="336BDB67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CCD81B" w14:textId="2881E3FE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83" w:type="dxa"/>
          </w:tcPr>
          <w:p w14:paraId="0C8B6DE9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C043EE9" w14:textId="6A56312F" w:rsidR="00CE563B" w:rsidRPr="00800C94" w:rsidRDefault="00CE563B" w:rsidP="00CE563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85</w:t>
            </w:r>
          </w:p>
        </w:tc>
      </w:tr>
      <w:tr w:rsidR="00CE563B" w:rsidRPr="00800C94" w14:paraId="54C2FEB5" w14:textId="77777777" w:rsidTr="00F53215">
        <w:tc>
          <w:tcPr>
            <w:tcW w:w="4239" w:type="dxa"/>
          </w:tcPr>
          <w:p w14:paraId="3991BBD8" w14:textId="77777777" w:rsidR="00CE563B" w:rsidRPr="00800C94" w:rsidRDefault="00CE563B" w:rsidP="00CE563B">
            <w:pPr>
              <w:spacing w:line="240" w:lineRule="auto"/>
              <w:ind w:left="70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26E01C4C" w14:textId="63EFB536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84" w:type="dxa"/>
          </w:tcPr>
          <w:p w14:paraId="7EAA4661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655AEEF9" w14:textId="5048C6DA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63" w:type="dxa"/>
          </w:tcPr>
          <w:p w14:paraId="6C8EAA7C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2F43B2" w14:textId="1A14488A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83" w:type="dxa"/>
          </w:tcPr>
          <w:p w14:paraId="0844C5D4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1661867" w14:textId="1549021A" w:rsidR="00CE563B" w:rsidRPr="00800C94" w:rsidRDefault="00CE563B" w:rsidP="00CE563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590</w:t>
            </w:r>
          </w:p>
        </w:tc>
      </w:tr>
      <w:tr w:rsidR="00CE563B" w:rsidRPr="00800C94" w14:paraId="59067F8D" w14:textId="77777777" w:rsidTr="00F53215">
        <w:tc>
          <w:tcPr>
            <w:tcW w:w="4239" w:type="dxa"/>
          </w:tcPr>
          <w:p w14:paraId="57B2570B" w14:textId="77777777" w:rsidR="00CE563B" w:rsidRPr="00800C94" w:rsidRDefault="00CE563B" w:rsidP="00CE563B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FC23369" w14:textId="23490C7D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112</w:t>
            </w:r>
          </w:p>
        </w:tc>
        <w:tc>
          <w:tcPr>
            <w:tcW w:w="284" w:type="dxa"/>
          </w:tcPr>
          <w:p w14:paraId="083B2B00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0ED492F" w14:textId="38CC7BC5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270</w:t>
            </w:r>
          </w:p>
        </w:tc>
        <w:tc>
          <w:tcPr>
            <w:tcW w:w="263" w:type="dxa"/>
          </w:tcPr>
          <w:p w14:paraId="0A1D7408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6F91639" w14:textId="172F91A1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83" w:type="dxa"/>
          </w:tcPr>
          <w:p w14:paraId="3CD64ED7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049B688C" w14:textId="05A76A77" w:rsidR="00CE563B" w:rsidRPr="00800C94" w:rsidRDefault="00CE563B" w:rsidP="00CE563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270</w:t>
            </w:r>
          </w:p>
        </w:tc>
      </w:tr>
      <w:tr w:rsidR="00CE563B" w:rsidRPr="00800C94" w14:paraId="7BBCAE0C" w14:textId="77777777" w:rsidTr="00F53215">
        <w:tc>
          <w:tcPr>
            <w:tcW w:w="4239" w:type="dxa"/>
          </w:tcPr>
          <w:p w14:paraId="69582301" w14:textId="77777777" w:rsidR="00CE563B" w:rsidRPr="00800C94" w:rsidRDefault="00CE563B" w:rsidP="00CE563B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543D4F2" w14:textId="1ED0603A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E563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284" w:type="dxa"/>
          </w:tcPr>
          <w:p w14:paraId="464D4438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D3EFF5F" w14:textId="18D6B35E" w:rsidR="00CE563B" w:rsidRPr="00800C94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63" w:type="dxa"/>
          </w:tcPr>
          <w:p w14:paraId="14D7AFFD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1873389" w14:textId="16F28982" w:rsidR="00CE563B" w:rsidRPr="00CE563B" w:rsidRDefault="00CE563B" w:rsidP="00CE563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283" w:type="dxa"/>
          </w:tcPr>
          <w:p w14:paraId="2AD0D235" w14:textId="77777777" w:rsidR="00CE563B" w:rsidRPr="00800C94" w:rsidRDefault="00CE563B" w:rsidP="00CE56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81D0104" w14:textId="1D1AF3D1" w:rsidR="00CE563B" w:rsidRPr="00800C94" w:rsidRDefault="00CE563B" w:rsidP="00CE563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</w:tr>
    </w:tbl>
    <w:p w14:paraId="32FC1842" w14:textId="39BBD8F4" w:rsidR="00800C94" w:rsidRDefault="0080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2D20C667" w14:textId="201DFF3F" w:rsidR="00B56F22" w:rsidRDefault="00B56F22" w:rsidP="00272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7862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หนี้สินตามสัญญาเช่า</w:t>
      </w:r>
    </w:p>
    <w:p w14:paraId="0B787E31" w14:textId="77777777" w:rsidR="00D813D9" w:rsidRPr="001E2CE0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83455" w14:textId="6007A4A6" w:rsidR="00B56F22" w:rsidRPr="00272DE4" w:rsidRDefault="00B56F22" w:rsidP="00D813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14"/>
        <w:rPr>
          <w:rFonts w:asciiTheme="majorBidi" w:hAnsiTheme="majorBidi" w:cstheme="majorBidi"/>
          <w:sz w:val="30"/>
          <w:szCs w:val="30"/>
          <w:lang w:val="en-US"/>
        </w:rPr>
      </w:pPr>
      <w:r w:rsidRPr="00272DE4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การวิเคราะห์การครบกำหนดของหนี้สินตามสัญญาเช่า ณ วันที่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2DE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272DE4">
        <w:rPr>
          <w:rFonts w:asciiTheme="majorBidi" w:hAnsiTheme="majorBidi" w:cstheme="majorBidi"/>
          <w:sz w:val="30"/>
          <w:szCs w:val="30"/>
        </w:rPr>
        <w:t xml:space="preserve"> </w:t>
      </w:r>
      <w:r w:rsidR="008A1246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314F4" w:rsidRPr="00272DE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8A1246">
        <w:rPr>
          <w:rFonts w:asciiTheme="majorBidi" w:hAnsiTheme="majorBidi" w:cstheme="majorBidi"/>
          <w:sz w:val="30"/>
          <w:szCs w:val="30"/>
          <w:lang w:val="en-US" w:bidi="th-TH"/>
        </w:rPr>
        <w:t xml:space="preserve"> 2565</w:t>
      </w:r>
      <w:r w:rsidR="009314F4"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2DE4">
        <w:rPr>
          <w:rFonts w:asciiTheme="majorBidi" w:hAnsiTheme="majorBidi" w:cstheme="majorBidi"/>
          <w:sz w:val="30"/>
          <w:szCs w:val="30"/>
          <w:cs/>
          <w:lang w:val="en-US"/>
        </w:rPr>
        <w:t>แสดงดังนี้</w:t>
      </w:r>
    </w:p>
    <w:p w14:paraId="40581EC6" w14:textId="0C9773D3" w:rsidR="00D813D9" w:rsidRPr="001E2CE0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69114B" w:rsidRPr="00FA2792" w14:paraId="787E4D58" w14:textId="77777777" w:rsidTr="00856CFE">
        <w:trPr>
          <w:tblHeader/>
        </w:trPr>
        <w:tc>
          <w:tcPr>
            <w:tcW w:w="4050" w:type="dxa"/>
          </w:tcPr>
          <w:p w14:paraId="1ECCEDD2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6CC4285" w14:textId="77777777" w:rsidR="0069114B" w:rsidRPr="00FA2792" w:rsidRDefault="0069114B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520A8C1" w14:textId="77777777" w:rsidR="0069114B" w:rsidRPr="00FA2792" w:rsidRDefault="0069114B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60F6D60B" w14:textId="77777777" w:rsidR="0069114B" w:rsidRPr="00FA2792" w:rsidRDefault="0069114B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9114B" w:rsidRPr="00FA2792" w14:paraId="779670DE" w14:textId="77777777" w:rsidTr="00856CFE">
        <w:trPr>
          <w:tblHeader/>
        </w:trPr>
        <w:tc>
          <w:tcPr>
            <w:tcW w:w="4050" w:type="dxa"/>
          </w:tcPr>
          <w:p w14:paraId="206A11A5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33B757" w14:textId="519844F2" w:rsidR="0069114B" w:rsidRPr="00FA2792" w:rsidRDefault="00B15C4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0D5A9F" w14:textId="77777777" w:rsidR="0069114B" w:rsidRPr="00FA2792" w:rsidRDefault="0069114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A73AE" w14:textId="552DF3B3" w:rsidR="0069114B" w:rsidRPr="00FA2792" w:rsidRDefault="00B15C4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B14C609" w14:textId="77777777" w:rsidR="0069114B" w:rsidRPr="00FA2792" w:rsidRDefault="0069114B" w:rsidP="00856CFE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6FE095B" w14:textId="2B8F1275" w:rsidR="0069114B" w:rsidRPr="00FA2792" w:rsidRDefault="00B15C4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B9C9D7" w14:textId="77777777" w:rsidR="0069114B" w:rsidRPr="00FA2792" w:rsidRDefault="0069114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811884" w14:textId="131740DB" w:rsidR="0069114B" w:rsidRPr="00FA2792" w:rsidRDefault="00B15C4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9114B" w:rsidRPr="00FA2792" w14:paraId="206AD2C3" w14:textId="77777777" w:rsidTr="00856CFE">
        <w:trPr>
          <w:tblHeader/>
        </w:trPr>
        <w:tc>
          <w:tcPr>
            <w:tcW w:w="4050" w:type="dxa"/>
          </w:tcPr>
          <w:p w14:paraId="6174EA95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5D5852BC" w14:textId="77777777" w:rsidR="0069114B" w:rsidRPr="00FA2792" w:rsidRDefault="0069114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7D48" w:rsidRPr="00FA2792" w14:paraId="2BAB9247" w14:textId="77777777" w:rsidTr="00856CFE">
        <w:tc>
          <w:tcPr>
            <w:tcW w:w="4050" w:type="dxa"/>
          </w:tcPr>
          <w:p w14:paraId="3D243BDC" w14:textId="6EF22070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194987" w14:textId="1DC060D2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269B62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23C230" w14:textId="02222F39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</w:tcPr>
          <w:p w14:paraId="11DD7F23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631111" w14:textId="37DC3F02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2B195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39D6F" w14:textId="202C2E24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927D48" w:rsidRPr="00FA2792" w14:paraId="62BC19B2" w14:textId="77777777" w:rsidTr="00311DCF">
        <w:tc>
          <w:tcPr>
            <w:tcW w:w="4050" w:type="dxa"/>
          </w:tcPr>
          <w:p w14:paraId="5D56347B" w14:textId="6532A5EB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282B79" w14:textId="5126FC65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18A429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5EA59D" w14:textId="12CE7228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80" w:type="dxa"/>
          </w:tcPr>
          <w:p w14:paraId="11046762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0FECB14" w14:textId="56579B61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C1AC1B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F4931A" w14:textId="53890825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927D48" w:rsidRPr="00FA2792" w14:paraId="4C57301A" w14:textId="77777777" w:rsidTr="00AA638C">
        <w:tc>
          <w:tcPr>
            <w:tcW w:w="4050" w:type="dxa"/>
          </w:tcPr>
          <w:p w14:paraId="165E9AD8" w14:textId="47DD391A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67012C" w14:textId="0B2C42C6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A4D15E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0101ED" w14:textId="76CCA4A2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80" w:type="dxa"/>
          </w:tcPr>
          <w:p w14:paraId="4FB3C7D3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F05C49E" w14:textId="2159E189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54A881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9D1452A" w14:textId="65B96F86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927D48" w:rsidRPr="00FA2792" w14:paraId="6A729106" w14:textId="77777777" w:rsidTr="00AA638C">
        <w:tc>
          <w:tcPr>
            <w:tcW w:w="4050" w:type="dxa"/>
          </w:tcPr>
          <w:p w14:paraId="328E659A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BDC86A9" w14:textId="0655F0B5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26C055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7AD6CE6" w14:textId="35B6D2EC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80" w:type="dxa"/>
          </w:tcPr>
          <w:p w14:paraId="63377C4F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62A8CAD9" w14:textId="514B3B85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7AD31C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3017859" w14:textId="7351D651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927D48" w:rsidRPr="00FA2792" w14:paraId="4D718B9E" w14:textId="77777777" w:rsidTr="00AA638C">
        <w:tc>
          <w:tcPr>
            <w:tcW w:w="4050" w:type="dxa"/>
          </w:tcPr>
          <w:p w14:paraId="3B6BA0D5" w14:textId="6AFCBE68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B05EA77" w14:textId="6E9ABC5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7D48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009DF7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B8D231" w14:textId="7774156D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6463E3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7258DD3E" w14:textId="387C7D7F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2C954C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87588" w14:textId="4DF717D3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7D48" w:rsidRPr="00FA2792" w14:paraId="34DCD49A" w14:textId="77777777" w:rsidTr="00AA638C">
        <w:tc>
          <w:tcPr>
            <w:tcW w:w="4050" w:type="dxa"/>
          </w:tcPr>
          <w:p w14:paraId="1A99CEFD" w14:textId="16D4F3A9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66D78" w14:textId="5F26AD7B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C258DB" w14:textId="77777777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78F3E" w14:textId="74EF2CA2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80" w:type="dxa"/>
          </w:tcPr>
          <w:p w14:paraId="1A9F1485" w14:textId="77777777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2E15F" w14:textId="33E9C4E0" w:rsidR="00927D48" w:rsidRPr="00927D4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ECD60D" w14:textId="77777777" w:rsidR="00927D48" w:rsidRPr="00927D4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C70B6" w14:textId="61246E28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  <w:tr w:rsidR="00927D48" w:rsidRPr="005C56DB" w14:paraId="2F88E772" w14:textId="77777777" w:rsidTr="00311DCF">
        <w:tc>
          <w:tcPr>
            <w:tcW w:w="4050" w:type="dxa"/>
          </w:tcPr>
          <w:p w14:paraId="1223EFFC" w14:textId="77777777" w:rsidR="00927D48" w:rsidRPr="005C56DB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7BA61DB" w14:textId="77777777" w:rsidR="00927D48" w:rsidRPr="005C56DB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48B0BB" w14:textId="77777777" w:rsidR="00927D48" w:rsidRPr="005C56DB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3B0A2D1" w14:textId="77777777" w:rsidR="00927D48" w:rsidRPr="005C56DB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62FE32" w14:textId="77777777" w:rsidR="00927D48" w:rsidRPr="005C56DB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right w:val="nil"/>
            </w:tcBorders>
          </w:tcPr>
          <w:p w14:paraId="72BEAEEF" w14:textId="77777777" w:rsidR="00927D48" w:rsidRPr="00927D4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4A00CF" w14:textId="77777777" w:rsidR="00927D48" w:rsidRPr="005C56DB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A0DD3F2" w14:textId="77777777" w:rsidR="00927D48" w:rsidRPr="005C56DB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7D48" w:rsidRPr="00FA2792" w14:paraId="1A49DE2C" w14:textId="77777777" w:rsidTr="003E0F7A">
        <w:tc>
          <w:tcPr>
            <w:tcW w:w="4050" w:type="dxa"/>
            <w:vAlign w:val="bottom"/>
          </w:tcPr>
          <w:p w14:paraId="714ACF2D" w14:textId="1EDD0AA3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FAEA95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062C11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D5957D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4CC6E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FB360A5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8F54C3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B386DE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D48" w:rsidRPr="00FA2792" w14:paraId="54ED393D" w14:textId="77777777" w:rsidTr="003E0F7A">
        <w:tc>
          <w:tcPr>
            <w:tcW w:w="4050" w:type="dxa"/>
            <w:vAlign w:val="bottom"/>
          </w:tcPr>
          <w:p w14:paraId="63D45E30" w14:textId="17A6D360" w:rsidR="00927D48" w:rsidRPr="0069114B" w:rsidRDefault="00927D48" w:rsidP="00927D4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2E4B93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163512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FED83E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BAA128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C5652E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C773E5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B5FE66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D48" w:rsidRPr="00FA2792" w14:paraId="3274286E" w14:textId="77777777" w:rsidTr="00AA638C">
        <w:tc>
          <w:tcPr>
            <w:tcW w:w="4050" w:type="dxa"/>
            <w:vAlign w:val="bottom"/>
          </w:tcPr>
          <w:p w14:paraId="450D8266" w14:textId="0A205288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506B48" w14:textId="5EBF2B5C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2307608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2CF8AF" w14:textId="34C0008F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</w:tcPr>
          <w:p w14:paraId="604D1B01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911CF81" w14:textId="7283191E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524F0C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AF4843" w14:textId="7E549052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927D48" w:rsidRPr="00FA2792" w14:paraId="2A79633E" w14:textId="77777777" w:rsidTr="00AA638C">
        <w:tc>
          <w:tcPr>
            <w:tcW w:w="4050" w:type="dxa"/>
            <w:vAlign w:val="bottom"/>
          </w:tcPr>
          <w:p w14:paraId="56804DB3" w14:textId="3036B2D9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3319E74" w14:textId="57ADAF14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98741F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0ABBB02" w14:textId="36D20E9A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80" w:type="dxa"/>
          </w:tcPr>
          <w:p w14:paraId="5731E503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02B8127" w14:textId="5EFAA59C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068B0A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10B840" w14:textId="426C1CEA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927D48" w:rsidRPr="00FA2792" w14:paraId="555199E7" w14:textId="77777777" w:rsidTr="00AA638C">
        <w:tc>
          <w:tcPr>
            <w:tcW w:w="4050" w:type="dxa"/>
            <w:vAlign w:val="bottom"/>
          </w:tcPr>
          <w:p w14:paraId="289F02E1" w14:textId="77777777" w:rsidR="00927D48" w:rsidRPr="00FA2792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E2EE0" w14:textId="0116AF5F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994FF9" w14:textId="77777777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DBC07" w14:textId="5A420EE0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80" w:type="dxa"/>
          </w:tcPr>
          <w:p w14:paraId="214337B4" w14:textId="77777777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CC218" w14:textId="13D5177F" w:rsidR="00927D48" w:rsidRPr="00927D4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6ED40F" w14:textId="77777777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A05EA" w14:textId="74F06837" w:rsidR="00927D48" w:rsidRPr="009A5828" w:rsidRDefault="00927D48" w:rsidP="0092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</w:tbl>
    <w:p w14:paraId="4DC8BCB9" w14:textId="77777777" w:rsidR="00800C94" w:rsidRPr="005C56DB" w:rsidRDefault="00800C94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p w14:paraId="71AEA436" w14:textId="77777777" w:rsidR="00785E31" w:rsidRDefault="00785E31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A63DCA0" w14:textId="4F7C6154" w:rsidR="00FA7862" w:rsidRDefault="00FA7862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56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tbl>
      <w:tblPr>
        <w:tblW w:w="92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92"/>
        <w:gridCol w:w="178"/>
        <w:gridCol w:w="1080"/>
        <w:gridCol w:w="180"/>
        <w:gridCol w:w="1080"/>
        <w:gridCol w:w="180"/>
        <w:gridCol w:w="1037"/>
        <w:gridCol w:w="184"/>
        <w:gridCol w:w="1080"/>
      </w:tblGrid>
      <w:tr w:rsidR="00204A22" w:rsidRPr="00585426" w14:paraId="5E8188AB" w14:textId="77777777" w:rsidTr="002C46F9">
        <w:trPr>
          <w:cantSplit/>
          <w:tblHeader/>
        </w:trPr>
        <w:tc>
          <w:tcPr>
            <w:tcW w:w="4292" w:type="dxa"/>
          </w:tcPr>
          <w:p w14:paraId="002AEBCA" w14:textId="77777777" w:rsidR="00204A22" w:rsidRPr="00585426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09A4541E" w14:textId="77777777" w:rsidR="00204A22" w:rsidRPr="00585426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21" w:type="dxa"/>
            <w:gridSpan w:val="7"/>
            <w:vAlign w:val="bottom"/>
          </w:tcPr>
          <w:p w14:paraId="2C629F2F" w14:textId="3F98F078" w:rsidR="00204A22" w:rsidRPr="00993420" w:rsidRDefault="00204A22" w:rsidP="00204A22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FA7862" w:rsidRPr="00585426" w14:paraId="7FEA4548" w14:textId="77777777" w:rsidTr="002C46F9">
        <w:trPr>
          <w:cantSplit/>
          <w:tblHeader/>
        </w:trPr>
        <w:tc>
          <w:tcPr>
            <w:tcW w:w="4292" w:type="dxa"/>
          </w:tcPr>
          <w:p w14:paraId="284001AC" w14:textId="77777777" w:rsidR="00FA7862" w:rsidRPr="00585426" w:rsidRDefault="00FA786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A8CE7BF" w14:textId="77777777" w:rsidR="00FA7862" w:rsidRPr="00585426" w:rsidRDefault="00FA786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DA376B2" w14:textId="77777777" w:rsidR="00794FC1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ดอกเบี้ย</w:t>
            </w:r>
          </w:p>
          <w:p w14:paraId="4AA35012" w14:textId="755A20A6" w:rsidR="00FA7862" w:rsidRPr="00993420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ค้างจ่าย</w:t>
            </w:r>
          </w:p>
        </w:tc>
        <w:tc>
          <w:tcPr>
            <w:tcW w:w="180" w:type="dxa"/>
            <w:vAlign w:val="bottom"/>
          </w:tcPr>
          <w:p w14:paraId="76439987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A65CBD4" w14:textId="42AEAC8E" w:rsidR="00FA7862" w:rsidRPr="00993420" w:rsidRDefault="00800C94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</w:tcPr>
          <w:p w14:paraId="4E493A30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hideMark/>
          </w:tcPr>
          <w:p w14:paraId="6A4A29CA" w14:textId="549550B3" w:rsidR="00FA7862" w:rsidRPr="00993420" w:rsidRDefault="00800C94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3A3208DE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C8B085D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  <w:p w14:paraId="6CCC97D9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4A22" w:rsidRPr="00585426" w14:paraId="1A5CA6CF" w14:textId="77777777" w:rsidTr="002C46F9">
        <w:trPr>
          <w:cantSplit/>
          <w:tblHeader/>
        </w:trPr>
        <w:tc>
          <w:tcPr>
            <w:tcW w:w="4292" w:type="dxa"/>
          </w:tcPr>
          <w:p w14:paraId="3D63F2B9" w14:textId="77777777" w:rsidR="00204A22" w:rsidRPr="00585426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E636D76" w14:textId="77777777" w:rsidR="00204A22" w:rsidRPr="00585426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21" w:type="dxa"/>
            <w:gridSpan w:val="7"/>
            <w:vAlign w:val="bottom"/>
          </w:tcPr>
          <w:p w14:paraId="20F96321" w14:textId="6E14F494" w:rsidR="00204A22" w:rsidRPr="00993420" w:rsidRDefault="00204A2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862" w:rsidRPr="00585426" w14:paraId="15ECC0B5" w14:textId="77777777" w:rsidTr="002C46F9">
        <w:trPr>
          <w:cantSplit/>
        </w:trPr>
        <w:tc>
          <w:tcPr>
            <w:tcW w:w="4292" w:type="dxa"/>
            <w:hideMark/>
          </w:tcPr>
          <w:p w14:paraId="10EE2AAE" w14:textId="47A34A53" w:rsidR="00FA7862" w:rsidRPr="00585426" w:rsidRDefault="00B15C4D" w:rsidP="00156BA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8" w:type="dxa"/>
            <w:vAlign w:val="bottom"/>
          </w:tcPr>
          <w:p w14:paraId="1BE81F2B" w14:textId="77777777" w:rsidR="00FA7862" w:rsidRPr="00585426" w:rsidRDefault="00FA7862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072D0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416643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CE3DD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E9915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903A7F4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C4EEFB7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F228A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C4D" w:rsidRPr="00585426" w14:paraId="1C9683FE" w14:textId="77777777" w:rsidTr="002C46F9">
        <w:trPr>
          <w:cantSplit/>
        </w:trPr>
        <w:tc>
          <w:tcPr>
            <w:tcW w:w="4292" w:type="dxa"/>
            <w:hideMark/>
          </w:tcPr>
          <w:p w14:paraId="2833E703" w14:textId="247E8C8B" w:rsidR="00B15C4D" w:rsidRPr="00585426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54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6A3222DF" w14:textId="77777777" w:rsidR="00B15C4D" w:rsidRPr="00585426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0BB7A" w14:textId="1E522308" w:rsidR="00B15C4D" w:rsidRPr="00B15C4D" w:rsidRDefault="00B15C4D" w:rsidP="00B1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D4F178" w14:textId="77777777" w:rsidR="00B15C4D" w:rsidRPr="00B15C4D" w:rsidRDefault="00B15C4D" w:rsidP="00B1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03A45" w14:textId="0F6CA118" w:rsidR="00B15C4D" w:rsidRPr="00B15C4D" w:rsidRDefault="00B15C4D" w:rsidP="00B1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80" w:type="dxa"/>
          </w:tcPr>
          <w:p w14:paraId="06085352" w14:textId="77777777" w:rsidR="00B15C4D" w:rsidRPr="00B15C4D" w:rsidRDefault="00B15C4D" w:rsidP="00B1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87113A2" w14:textId="4B831CE9" w:rsidR="00B15C4D" w:rsidRPr="00B15C4D" w:rsidRDefault="00B15C4D" w:rsidP="00B1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84" w:type="dxa"/>
          </w:tcPr>
          <w:p w14:paraId="750AF315" w14:textId="77777777" w:rsidR="00B15C4D" w:rsidRPr="00B15C4D" w:rsidRDefault="00B15C4D" w:rsidP="00B1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C668A" w14:textId="0CD82F18" w:rsidR="00B15C4D" w:rsidRPr="00B15C4D" w:rsidRDefault="00B15C4D" w:rsidP="00B1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</w:tr>
      <w:tr w:rsidR="000F3B87" w:rsidRPr="00585426" w14:paraId="5176B77E" w14:textId="77777777" w:rsidTr="002C46F9">
        <w:trPr>
          <w:cantSplit/>
        </w:trPr>
        <w:tc>
          <w:tcPr>
            <w:tcW w:w="4292" w:type="dxa"/>
            <w:hideMark/>
          </w:tcPr>
          <w:p w14:paraId="5552622B" w14:textId="77777777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548CDC9E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880CD" w14:textId="0369E4F9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180" w:type="dxa"/>
          </w:tcPr>
          <w:p w14:paraId="6A72056C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6EEFB" w14:textId="3DB0AA4B" w:rsidR="000F3B87" w:rsidRPr="005C56DB" w:rsidRDefault="007B4651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747</w:t>
            </w:r>
          </w:p>
        </w:tc>
        <w:tc>
          <w:tcPr>
            <w:tcW w:w="180" w:type="dxa"/>
          </w:tcPr>
          <w:p w14:paraId="434AD87E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960344A" w14:textId="02CC6FE3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184" w:type="dxa"/>
          </w:tcPr>
          <w:p w14:paraId="6AC2BE8A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4B529" w14:textId="0CEB120A" w:rsidR="000F3B87" w:rsidRPr="005C56DB" w:rsidRDefault="00754B2E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754B2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0F3B87" w:rsidRPr="00585426" w14:paraId="65337479" w14:textId="77777777" w:rsidTr="002C46F9">
        <w:trPr>
          <w:cantSplit/>
        </w:trPr>
        <w:tc>
          <w:tcPr>
            <w:tcW w:w="4292" w:type="dxa"/>
            <w:hideMark/>
          </w:tcPr>
          <w:p w14:paraId="526A2F32" w14:textId="77777777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4EA16382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363F8" w14:textId="536E1714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0" w:type="dxa"/>
          </w:tcPr>
          <w:p w14:paraId="05CEF099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0C657" w14:textId="04770DEA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F5F09E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1C9E5C" w14:textId="41A53AE0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</w:tcPr>
          <w:p w14:paraId="4FF41BC4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A2111" w14:textId="4D556D30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0F3B87" w:rsidRPr="00585426" w14:paraId="13B50546" w14:textId="77777777" w:rsidTr="002C46F9">
        <w:trPr>
          <w:cantSplit/>
        </w:trPr>
        <w:tc>
          <w:tcPr>
            <w:tcW w:w="4292" w:type="dxa"/>
            <w:hideMark/>
          </w:tcPr>
          <w:p w14:paraId="020823FF" w14:textId="77777777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0D599F8B" w14:textId="77777777" w:rsidR="000F3B87" w:rsidRPr="00596961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A49ED" w14:textId="36C5D172" w:rsidR="000F3B87" w:rsidRPr="005C56DB" w:rsidRDefault="007B4651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702DCF1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2ED36" w14:textId="79F1DAD0" w:rsidR="000F3B87" w:rsidRPr="005C56DB" w:rsidRDefault="00754B2E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54B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46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4B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B2D40F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E1A10" w14:textId="60BC96E0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46F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76BAD71D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B64C0" w14:textId="121C3182" w:rsidR="000F3B87" w:rsidRPr="005C56DB" w:rsidRDefault="00754B2E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754B2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0F3B87" w:rsidRPr="00585426" w14:paraId="0EED62B3" w14:textId="77777777" w:rsidTr="002C46F9">
        <w:trPr>
          <w:cantSplit/>
        </w:trPr>
        <w:tc>
          <w:tcPr>
            <w:tcW w:w="4292" w:type="dxa"/>
            <w:hideMark/>
          </w:tcPr>
          <w:p w14:paraId="22981B15" w14:textId="292E74D6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4053C780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94F4A" w14:textId="518661E5" w:rsidR="000F3B87" w:rsidRPr="005C56DB" w:rsidRDefault="006A15C4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B03C944" w14:textId="77777777" w:rsidR="000F3B87" w:rsidRPr="005C56DB" w:rsidRDefault="000F3B8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4CE117" w14:textId="6E80D242" w:rsidR="000F3B87" w:rsidRPr="005C56DB" w:rsidRDefault="006A15C4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 w:rsidR="002C4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63E95A" w14:textId="77777777" w:rsidR="000F3B87" w:rsidRPr="005C56DB" w:rsidRDefault="000F3B8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BEBCC" w14:textId="79F6B9E1" w:rsidR="000F3B87" w:rsidRPr="005C56DB" w:rsidRDefault="006A15C4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2C4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3991E39A" w14:textId="77777777" w:rsidR="000F3B87" w:rsidRPr="005C56DB" w:rsidRDefault="000F3B8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55367" w14:textId="00AD5594" w:rsidR="000F3B87" w:rsidRPr="005C56DB" w:rsidRDefault="00DA1CC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1C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2,077</w:t>
            </w:r>
          </w:p>
        </w:tc>
      </w:tr>
      <w:tr w:rsidR="005C56DB" w:rsidRPr="00585426" w14:paraId="3F097ABF" w14:textId="77777777" w:rsidTr="002C46F9">
        <w:trPr>
          <w:cantSplit/>
        </w:trPr>
        <w:tc>
          <w:tcPr>
            <w:tcW w:w="4292" w:type="dxa"/>
          </w:tcPr>
          <w:p w14:paraId="0301AA41" w14:textId="77777777" w:rsidR="005C56DB" w:rsidRPr="00585426" w:rsidRDefault="005C56DB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71ED31D0" w14:textId="77777777" w:rsidR="005C56DB" w:rsidRPr="00585426" w:rsidRDefault="005C56DB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9CED3B" w14:textId="77777777" w:rsidR="005C56DB" w:rsidRPr="005C56DB" w:rsidRDefault="005C56DB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5B3CC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0F57E6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ABF4A2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3DD4E223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2AF43926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4137E0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15C4D" w:rsidRPr="00585426" w14:paraId="26BC2996" w14:textId="77777777" w:rsidTr="002C46F9">
        <w:trPr>
          <w:cantSplit/>
        </w:trPr>
        <w:tc>
          <w:tcPr>
            <w:tcW w:w="4292" w:type="dxa"/>
          </w:tcPr>
          <w:p w14:paraId="5A123019" w14:textId="7D54D432" w:rsidR="00B15C4D" w:rsidRPr="00585426" w:rsidRDefault="00B15C4D" w:rsidP="00B15C4D">
            <w:pPr>
              <w:shd w:val="clear" w:color="auto" w:fill="FFFFFF"/>
              <w:tabs>
                <w:tab w:val="clear" w:pos="2580"/>
                <w:tab w:val="left" w:pos="2530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8" w:type="dxa"/>
            <w:vAlign w:val="bottom"/>
          </w:tcPr>
          <w:p w14:paraId="06CC0448" w14:textId="77777777" w:rsidR="00B15C4D" w:rsidRPr="00585426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CCDF6C" w14:textId="77777777" w:rsidR="00B15C4D" w:rsidRPr="005C56DB" w:rsidRDefault="00B15C4D" w:rsidP="00B15C4D">
            <w:pPr>
              <w:pStyle w:val="acctmergecolhdg"/>
              <w:tabs>
                <w:tab w:val="decimal" w:pos="864"/>
              </w:tabs>
              <w:spacing w:line="240" w:lineRule="auto"/>
              <w:ind w:left="-121" w:right="-90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A424F3" w14:textId="77777777" w:rsidR="00B15C4D" w:rsidRPr="005C56DB" w:rsidRDefault="00B15C4D" w:rsidP="00B15C4D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A5BA2" w14:textId="77777777" w:rsidR="00B15C4D" w:rsidRPr="005C56DB" w:rsidRDefault="00B15C4D" w:rsidP="00B15C4D">
            <w:pPr>
              <w:pStyle w:val="acctmergecolhdg"/>
              <w:tabs>
                <w:tab w:val="decimal" w:pos="864"/>
              </w:tabs>
              <w:spacing w:line="240" w:lineRule="auto"/>
              <w:ind w:left="-70" w:right="-128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0A627E" w14:textId="77777777" w:rsidR="00B15C4D" w:rsidRPr="005C56DB" w:rsidRDefault="00B15C4D" w:rsidP="00B15C4D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</w:tcPr>
          <w:p w14:paraId="7271535D" w14:textId="77777777" w:rsidR="00B15C4D" w:rsidRPr="005C56DB" w:rsidRDefault="00B15C4D" w:rsidP="00B15C4D">
            <w:pPr>
              <w:pStyle w:val="acctmergecolhdg"/>
              <w:tabs>
                <w:tab w:val="decimal" w:pos="864"/>
              </w:tabs>
              <w:spacing w:line="240" w:lineRule="auto"/>
              <w:ind w:left="-43" w:right="-65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" w:type="dxa"/>
          </w:tcPr>
          <w:p w14:paraId="0097FD97" w14:textId="77777777" w:rsidR="00B15C4D" w:rsidRPr="005C56DB" w:rsidRDefault="00B15C4D" w:rsidP="00B15C4D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8456C" w14:textId="77777777" w:rsidR="00B15C4D" w:rsidRPr="005C56DB" w:rsidRDefault="00B15C4D" w:rsidP="00B15C4D">
            <w:pPr>
              <w:pStyle w:val="acctmergecolhdg"/>
              <w:tabs>
                <w:tab w:val="decimal" w:pos="864"/>
              </w:tabs>
              <w:spacing w:line="240" w:lineRule="auto"/>
              <w:ind w:left="-96" w:right="-62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B15C4D" w:rsidRPr="00585426" w14:paraId="6317D61B" w14:textId="77777777" w:rsidTr="002C46F9">
        <w:trPr>
          <w:cantSplit/>
        </w:trPr>
        <w:tc>
          <w:tcPr>
            <w:tcW w:w="4292" w:type="dxa"/>
            <w:hideMark/>
          </w:tcPr>
          <w:p w14:paraId="36A9988D" w14:textId="2E25FB81" w:rsidR="00B15C4D" w:rsidRPr="00585426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54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234E26ED" w14:textId="77777777" w:rsidR="00B15C4D" w:rsidRPr="00585426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1370" w14:textId="4494992E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4E7226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E7DFA10" w14:textId="1317DCEE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0" w:type="dxa"/>
          </w:tcPr>
          <w:p w14:paraId="21EF24FC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6E6AA3F9" w14:textId="673CDEEE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84" w:type="dxa"/>
          </w:tcPr>
          <w:p w14:paraId="0C216BCA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930E03F" w14:textId="50F7D286" w:rsidR="00B15C4D" w:rsidRPr="005C56DB" w:rsidRDefault="00B15C4D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1,266</w:t>
            </w:r>
          </w:p>
        </w:tc>
      </w:tr>
      <w:tr w:rsidR="00B15C4D" w:rsidRPr="00585426" w14:paraId="2BF73086" w14:textId="77777777" w:rsidTr="002C46F9">
        <w:trPr>
          <w:cantSplit/>
        </w:trPr>
        <w:tc>
          <w:tcPr>
            <w:tcW w:w="4292" w:type="dxa"/>
            <w:hideMark/>
          </w:tcPr>
          <w:p w14:paraId="247DC884" w14:textId="0E99288C" w:rsidR="00B15C4D" w:rsidRPr="00585426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0882295A" w14:textId="77777777" w:rsidR="00B15C4D" w:rsidRPr="00585426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91A6C" w14:textId="5571243E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80" w:type="dxa"/>
          </w:tcPr>
          <w:p w14:paraId="34F7419B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C9C9CC5" w14:textId="371A801C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80" w:type="dxa"/>
          </w:tcPr>
          <w:p w14:paraId="6F36F3A7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2A2E2F73" w14:textId="4BF924E6" w:rsidR="00B15C4D" w:rsidRPr="005C56DB" w:rsidRDefault="00B15C4D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184" w:type="dxa"/>
          </w:tcPr>
          <w:p w14:paraId="48DF2A44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65443A" w14:textId="75F6492B" w:rsidR="00B15C4D" w:rsidRPr="005C56DB" w:rsidRDefault="00B15C4D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B15C4D" w:rsidRPr="00585426" w14:paraId="1898823B" w14:textId="77777777" w:rsidTr="002C46F9">
        <w:trPr>
          <w:cantSplit/>
        </w:trPr>
        <w:tc>
          <w:tcPr>
            <w:tcW w:w="4292" w:type="dxa"/>
            <w:hideMark/>
          </w:tcPr>
          <w:p w14:paraId="450D5B26" w14:textId="3ACE6ADA" w:rsidR="00B15C4D" w:rsidRPr="00585426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2C6E8BCF" w14:textId="77777777" w:rsidR="00B15C4D" w:rsidRPr="00585426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65739" w14:textId="61866300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307CE313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22020AD" w14:textId="0279C24D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925F57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3B608C49" w14:textId="1F438EA9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4" w:type="dxa"/>
          </w:tcPr>
          <w:p w14:paraId="01F293C8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1C092A" w14:textId="7F0A1768" w:rsidR="00B15C4D" w:rsidRPr="005C56DB" w:rsidRDefault="00B15C4D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B15C4D" w:rsidRPr="00585426" w14:paraId="53846B42" w14:textId="77777777" w:rsidTr="002C46F9">
        <w:trPr>
          <w:cantSplit/>
        </w:trPr>
        <w:tc>
          <w:tcPr>
            <w:tcW w:w="4292" w:type="dxa"/>
            <w:hideMark/>
          </w:tcPr>
          <w:p w14:paraId="2DC8C01E" w14:textId="0DF5C129" w:rsidR="00B15C4D" w:rsidRPr="00585426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097EF899" w14:textId="77777777" w:rsidR="00B15C4D" w:rsidRPr="00585426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B3D0" w14:textId="1FEB40E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79E60F2C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0F84F" w14:textId="035552AE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6A2A2C7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B68FB" w14:textId="045C13C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00076A56" w14:textId="7777777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7102D" w14:textId="5D368D07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15C4D" w:rsidRPr="00585426" w14:paraId="3A9EDFC9" w14:textId="77777777" w:rsidTr="002C46F9">
        <w:trPr>
          <w:cantSplit/>
        </w:trPr>
        <w:tc>
          <w:tcPr>
            <w:tcW w:w="4292" w:type="dxa"/>
            <w:hideMark/>
          </w:tcPr>
          <w:p w14:paraId="1A13B372" w14:textId="2D024D2F" w:rsidR="00B15C4D" w:rsidRPr="00585426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00D7E88C" w14:textId="77777777" w:rsidR="00B15C4D" w:rsidRPr="00585426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0E4F3" w14:textId="5D76DEE4" w:rsidR="00B15C4D" w:rsidRPr="005C56DB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5C30EC" w14:textId="77777777" w:rsidR="00B15C4D" w:rsidRPr="005C56DB" w:rsidRDefault="00B15C4D" w:rsidP="00B15C4D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D894E" w14:textId="3F1550E0" w:rsidR="00B15C4D" w:rsidRPr="005C56DB" w:rsidRDefault="00B15C4D" w:rsidP="00B15C4D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193852" w14:textId="77777777" w:rsidR="00B15C4D" w:rsidRPr="005C56DB" w:rsidRDefault="00B15C4D" w:rsidP="00B15C4D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28A77" w14:textId="5288BFB0" w:rsidR="00B15C4D" w:rsidRPr="005C56DB" w:rsidRDefault="00B15C4D" w:rsidP="00B15C4D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74D6C7A0" w14:textId="77777777" w:rsidR="00B15C4D" w:rsidRPr="005C56DB" w:rsidRDefault="00B15C4D" w:rsidP="00B15C4D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54181" w14:textId="0D611A0E" w:rsidR="00B15C4D" w:rsidRPr="005C56DB" w:rsidRDefault="00B15C4D" w:rsidP="00B15C4D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1,352</w:t>
            </w:r>
          </w:p>
        </w:tc>
      </w:tr>
    </w:tbl>
    <w:p w14:paraId="71775DF9" w14:textId="0B5D203F" w:rsidR="00FA7862" w:rsidRDefault="00FA7862" w:rsidP="00504540">
      <w:pPr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92"/>
        <w:gridCol w:w="178"/>
        <w:gridCol w:w="1080"/>
        <w:gridCol w:w="178"/>
        <w:gridCol w:w="1082"/>
        <w:gridCol w:w="180"/>
        <w:gridCol w:w="1047"/>
        <w:gridCol w:w="181"/>
        <w:gridCol w:w="1070"/>
      </w:tblGrid>
      <w:tr w:rsidR="00204A22" w:rsidRPr="00204A22" w14:paraId="66CBC21C" w14:textId="77777777" w:rsidTr="002C46F9">
        <w:trPr>
          <w:cantSplit/>
          <w:tblHeader/>
        </w:trPr>
        <w:tc>
          <w:tcPr>
            <w:tcW w:w="4292" w:type="dxa"/>
          </w:tcPr>
          <w:p w14:paraId="4A53BDC5" w14:textId="77777777" w:rsidR="00204A22" w:rsidRPr="00585426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09A4136C" w14:textId="77777777" w:rsidR="00204A22" w:rsidRPr="00585426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vAlign w:val="bottom"/>
          </w:tcPr>
          <w:p w14:paraId="38FD41A2" w14:textId="73A914B7" w:rsidR="00204A22" w:rsidRPr="00204A22" w:rsidRDefault="00204A2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04A22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6670F" w:rsidRPr="00204A22" w14:paraId="627ED0B0" w14:textId="77777777" w:rsidTr="002C46F9">
        <w:trPr>
          <w:cantSplit/>
          <w:tblHeader/>
        </w:trPr>
        <w:tc>
          <w:tcPr>
            <w:tcW w:w="4292" w:type="dxa"/>
          </w:tcPr>
          <w:p w14:paraId="6835C99C" w14:textId="77777777" w:rsidR="0076670F" w:rsidRPr="00204A22" w:rsidRDefault="0076670F" w:rsidP="0076670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72845636" w14:textId="77777777" w:rsidR="0076670F" w:rsidRPr="00204A22" w:rsidRDefault="0076670F" w:rsidP="007667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C4D674A" w14:textId="77777777" w:rsidR="0076670F" w:rsidRDefault="0076670F" w:rsidP="0076670F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ดอกเบี้ย</w:t>
            </w:r>
          </w:p>
          <w:p w14:paraId="59EC4F13" w14:textId="60804398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ค้างจ่าย</w:t>
            </w:r>
          </w:p>
        </w:tc>
        <w:tc>
          <w:tcPr>
            <w:tcW w:w="178" w:type="dxa"/>
            <w:vAlign w:val="bottom"/>
          </w:tcPr>
          <w:p w14:paraId="59A276AD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  <w:hideMark/>
          </w:tcPr>
          <w:p w14:paraId="48AF9E78" w14:textId="35C9F556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</w:tcPr>
          <w:p w14:paraId="145F3059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hideMark/>
          </w:tcPr>
          <w:p w14:paraId="22CE7623" w14:textId="6357BAEA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1" w:type="dxa"/>
          </w:tcPr>
          <w:p w14:paraId="6596F235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0" w:type="dxa"/>
          </w:tcPr>
          <w:p w14:paraId="6AD6BEC2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  <w:p w14:paraId="4B60FAB5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04A2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4A22" w:rsidRPr="00204A22" w14:paraId="28DC6C95" w14:textId="77777777" w:rsidTr="002C46F9">
        <w:trPr>
          <w:cantSplit/>
          <w:tblHeader/>
        </w:trPr>
        <w:tc>
          <w:tcPr>
            <w:tcW w:w="4292" w:type="dxa"/>
          </w:tcPr>
          <w:p w14:paraId="52F96EEF" w14:textId="77777777" w:rsidR="00204A22" w:rsidRPr="00204A22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4621BAE3" w14:textId="77777777" w:rsidR="00204A22" w:rsidRPr="00204A22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vAlign w:val="bottom"/>
          </w:tcPr>
          <w:p w14:paraId="29B53C70" w14:textId="18EAB4B9" w:rsidR="00204A22" w:rsidRPr="00204A22" w:rsidRDefault="00204A2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04A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6771" w:rsidRPr="00204A22" w14:paraId="5B3E267A" w14:textId="77777777" w:rsidTr="002C46F9">
        <w:trPr>
          <w:cantSplit/>
        </w:trPr>
        <w:tc>
          <w:tcPr>
            <w:tcW w:w="4292" w:type="dxa"/>
            <w:hideMark/>
          </w:tcPr>
          <w:p w14:paraId="5EBBD65C" w14:textId="25B884FD" w:rsidR="00036771" w:rsidRPr="00204A22" w:rsidRDefault="00B15C4D" w:rsidP="00156BA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8" w:type="dxa"/>
            <w:vAlign w:val="bottom"/>
          </w:tcPr>
          <w:p w14:paraId="671B7497" w14:textId="77777777" w:rsidR="00036771" w:rsidRPr="00204A22" w:rsidRDefault="00036771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4B7A6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4161946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ED44E39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C9B89A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2BBA1E6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33E9FA3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47F1B11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C4D" w:rsidRPr="00204A22" w14:paraId="3D14CF5D" w14:textId="77777777" w:rsidTr="002C46F9">
        <w:trPr>
          <w:cantSplit/>
        </w:trPr>
        <w:tc>
          <w:tcPr>
            <w:tcW w:w="4292" w:type="dxa"/>
            <w:hideMark/>
          </w:tcPr>
          <w:p w14:paraId="7A570536" w14:textId="03846245" w:rsidR="00B15C4D" w:rsidRPr="004A4FD9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A4F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A4F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776FE239" w14:textId="77777777" w:rsidR="00B15C4D" w:rsidRPr="004A4FD9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9D6B" w14:textId="3A313415" w:rsidR="00B15C4D" w:rsidRPr="00B15C4D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11DD53" w14:textId="77777777" w:rsidR="00B15C4D" w:rsidRPr="00B15C4D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22648F9F" w14:textId="20EDB756" w:rsidR="00B15C4D" w:rsidRPr="00B15C4D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80" w:type="dxa"/>
          </w:tcPr>
          <w:p w14:paraId="06E691C5" w14:textId="77777777" w:rsidR="00B15C4D" w:rsidRPr="00B15C4D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47" w:type="dxa"/>
          </w:tcPr>
          <w:p w14:paraId="5672DF39" w14:textId="24E1C139" w:rsidR="00B15C4D" w:rsidRPr="00B15C4D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81" w:type="dxa"/>
          </w:tcPr>
          <w:p w14:paraId="0FEA7171" w14:textId="77777777" w:rsidR="00B15C4D" w:rsidRPr="00B15C4D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70" w:type="dxa"/>
          </w:tcPr>
          <w:p w14:paraId="300EA676" w14:textId="3B57CDBE" w:rsidR="00B15C4D" w:rsidRPr="002C46F9" w:rsidRDefault="00B15C4D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</w:tr>
      <w:tr w:rsidR="008E754D" w:rsidRPr="00204A22" w14:paraId="506F814F" w14:textId="77777777" w:rsidTr="002C46F9">
        <w:trPr>
          <w:cantSplit/>
        </w:trPr>
        <w:tc>
          <w:tcPr>
            <w:tcW w:w="4292" w:type="dxa"/>
            <w:hideMark/>
          </w:tcPr>
          <w:p w14:paraId="6263FC19" w14:textId="77777777" w:rsidR="008E754D" w:rsidRPr="00204A22" w:rsidRDefault="008E754D" w:rsidP="008E75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30CB38B4" w14:textId="77777777" w:rsidR="008E754D" w:rsidRPr="00204A22" w:rsidRDefault="008E754D" w:rsidP="008E75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B2143" w14:textId="16DB2C36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4D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178" w:type="dxa"/>
          </w:tcPr>
          <w:p w14:paraId="0047F94F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3409D0" w14:textId="1FA22B2B" w:rsidR="008E754D" w:rsidRPr="008E754D" w:rsidRDefault="002C46F9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80" w:type="dxa"/>
          </w:tcPr>
          <w:p w14:paraId="3B6960A8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4ADEB11" w14:textId="1E0F83DC" w:rsidR="008E754D" w:rsidRPr="008D11A0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E754D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181" w:type="dxa"/>
          </w:tcPr>
          <w:p w14:paraId="2F1FC371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0999ED7" w14:textId="4482A8F6" w:rsidR="008E754D" w:rsidRPr="008E754D" w:rsidRDefault="002C46F9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8E754D" w:rsidRPr="00204A22" w14:paraId="4169A572" w14:textId="77777777" w:rsidTr="002C46F9">
        <w:trPr>
          <w:cantSplit/>
        </w:trPr>
        <w:tc>
          <w:tcPr>
            <w:tcW w:w="4292" w:type="dxa"/>
            <w:hideMark/>
          </w:tcPr>
          <w:p w14:paraId="60C0A06B" w14:textId="77777777" w:rsidR="008E754D" w:rsidRPr="00204A22" w:rsidRDefault="008E754D" w:rsidP="008E75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58D71837" w14:textId="77777777" w:rsidR="008E754D" w:rsidRPr="00204A22" w:rsidRDefault="008E754D" w:rsidP="008E75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8CCAC" w14:textId="10CB68C2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4D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78" w:type="dxa"/>
          </w:tcPr>
          <w:p w14:paraId="0860C265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30E635A" w14:textId="667E9FC9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E75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06322F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AC021A6" w14:textId="22C4BC89" w:rsidR="008E754D" w:rsidRPr="008D11A0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4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1" w:type="dxa"/>
          </w:tcPr>
          <w:p w14:paraId="77D7AF59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86EE591" w14:textId="7081976D" w:rsidR="008E754D" w:rsidRPr="008E754D" w:rsidRDefault="008E754D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8E754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8E754D" w:rsidRPr="00204A22" w14:paraId="3008CB5A" w14:textId="77777777" w:rsidTr="002C46F9">
        <w:trPr>
          <w:cantSplit/>
        </w:trPr>
        <w:tc>
          <w:tcPr>
            <w:tcW w:w="4292" w:type="dxa"/>
            <w:hideMark/>
          </w:tcPr>
          <w:p w14:paraId="0CFCE1FB" w14:textId="77777777" w:rsidR="008E754D" w:rsidRPr="00204A22" w:rsidRDefault="008E754D" w:rsidP="008E75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5C760C4F" w14:textId="77777777" w:rsidR="008E754D" w:rsidRPr="00204A22" w:rsidRDefault="008E754D" w:rsidP="008E75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32065" w14:textId="369B31A0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E75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53BE9988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4E440" w14:textId="6258AFCC" w:rsidR="008E754D" w:rsidRPr="008E754D" w:rsidRDefault="002C46F9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855008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C0225" w14:textId="57A327A0" w:rsidR="008E754D" w:rsidRPr="008D11A0" w:rsidRDefault="002C46F9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3BCB2AF8" w14:textId="77777777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C4AA6" w14:textId="751A078F" w:rsidR="008E754D" w:rsidRPr="008E754D" w:rsidRDefault="002C46F9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8E754D" w:rsidRPr="00204A22" w14:paraId="1C9BCA8B" w14:textId="77777777" w:rsidTr="002C46F9">
        <w:trPr>
          <w:cantSplit/>
        </w:trPr>
        <w:tc>
          <w:tcPr>
            <w:tcW w:w="4292" w:type="dxa"/>
            <w:hideMark/>
          </w:tcPr>
          <w:p w14:paraId="5C6DF7B6" w14:textId="7ABB3E5A" w:rsidR="008E754D" w:rsidRPr="00204A22" w:rsidRDefault="008E754D" w:rsidP="008E75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01C4EDEB" w14:textId="77777777" w:rsidR="008E754D" w:rsidRPr="00204A22" w:rsidRDefault="008E754D" w:rsidP="008E75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7F9F4" w14:textId="2D514258" w:rsidR="008E754D" w:rsidRPr="008E754D" w:rsidRDefault="008E754D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06CFE94" w14:textId="77777777" w:rsidR="008E754D" w:rsidRPr="008E754D" w:rsidRDefault="008E754D" w:rsidP="008E754D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F44C3" w14:textId="66926FF1" w:rsidR="008E754D" w:rsidRPr="008E754D" w:rsidRDefault="008E754D" w:rsidP="008E754D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75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 w:rsidR="002C4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ADD43E" w14:textId="77777777" w:rsidR="008E754D" w:rsidRPr="008E754D" w:rsidRDefault="008E754D" w:rsidP="008E754D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41B79" w14:textId="4D080189" w:rsidR="008E754D" w:rsidRPr="008E754D" w:rsidRDefault="008E754D" w:rsidP="008E754D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75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2C4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28EDFB3" w14:textId="77777777" w:rsidR="008E754D" w:rsidRPr="008E754D" w:rsidRDefault="008E754D" w:rsidP="008E754D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8C1B4" w14:textId="22E4C885" w:rsidR="008E754D" w:rsidRPr="002C46F9" w:rsidRDefault="008E754D" w:rsidP="002C4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2,077</w:t>
            </w:r>
          </w:p>
        </w:tc>
      </w:tr>
      <w:tr w:rsidR="00036771" w:rsidRPr="00204A22" w14:paraId="5AA7383A" w14:textId="77777777" w:rsidTr="002C46F9">
        <w:trPr>
          <w:cantSplit/>
        </w:trPr>
        <w:tc>
          <w:tcPr>
            <w:tcW w:w="4292" w:type="dxa"/>
          </w:tcPr>
          <w:p w14:paraId="1FB5FA29" w14:textId="77777777" w:rsidR="00036771" w:rsidRPr="00204A22" w:rsidRDefault="00036771" w:rsidP="00156BA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234AAB32" w14:textId="77777777" w:rsidR="00036771" w:rsidRPr="00204A22" w:rsidRDefault="00036771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66EC4" w14:textId="77777777" w:rsidR="00036771" w:rsidRPr="00204A22" w:rsidRDefault="00036771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0240142" w14:textId="77777777" w:rsidR="00036771" w:rsidRPr="00204A22" w:rsidRDefault="00036771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5139B0" w14:textId="77777777" w:rsidR="00036771" w:rsidRPr="00204A22" w:rsidRDefault="00036771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1EF752" w14:textId="77777777" w:rsidR="00036771" w:rsidRPr="00204A22" w:rsidRDefault="00036771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A02CB38" w14:textId="77777777" w:rsidR="00036771" w:rsidRPr="00204A22" w:rsidRDefault="00036771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3B19A9" w14:textId="77777777" w:rsidR="00036771" w:rsidRPr="00204A22" w:rsidRDefault="00036771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E54149A" w14:textId="77777777" w:rsidR="00036771" w:rsidRPr="00204A22" w:rsidRDefault="00036771" w:rsidP="008E7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C4D" w:rsidRPr="00204A22" w14:paraId="291067CF" w14:textId="77777777" w:rsidTr="002C46F9">
        <w:trPr>
          <w:cantSplit/>
        </w:trPr>
        <w:tc>
          <w:tcPr>
            <w:tcW w:w="4292" w:type="dxa"/>
          </w:tcPr>
          <w:p w14:paraId="5C24F291" w14:textId="0EE44B53" w:rsidR="00B15C4D" w:rsidRPr="00204A22" w:rsidRDefault="00B15C4D" w:rsidP="00B15C4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107A9B4A" w14:textId="77777777" w:rsidR="00B15C4D" w:rsidRPr="00204A22" w:rsidRDefault="00B15C4D" w:rsidP="00B15C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42DF7" w14:textId="77777777" w:rsidR="00B15C4D" w:rsidRPr="00204A22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8" w:type="dxa"/>
            <w:vAlign w:val="bottom"/>
          </w:tcPr>
          <w:p w14:paraId="17842C88" w14:textId="77777777" w:rsidR="00B15C4D" w:rsidRPr="00204A22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vAlign w:val="bottom"/>
          </w:tcPr>
          <w:p w14:paraId="44AD220A" w14:textId="77777777" w:rsidR="00B15C4D" w:rsidRPr="00204A22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0" w:type="dxa"/>
          </w:tcPr>
          <w:p w14:paraId="40FFC228" w14:textId="77777777" w:rsidR="00B15C4D" w:rsidRPr="00204A22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47" w:type="dxa"/>
          </w:tcPr>
          <w:p w14:paraId="2EC86148" w14:textId="77777777" w:rsidR="00B15C4D" w:rsidRPr="00204A22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1" w:type="dxa"/>
          </w:tcPr>
          <w:p w14:paraId="5848DE72" w14:textId="77777777" w:rsidR="00B15C4D" w:rsidRPr="00204A22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70" w:type="dxa"/>
          </w:tcPr>
          <w:p w14:paraId="7E8AACB4" w14:textId="77777777" w:rsidR="00B15C4D" w:rsidRPr="00204A22" w:rsidRDefault="00B15C4D" w:rsidP="00B15C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85E31" w:rsidRPr="00204A22" w14:paraId="7AF88A65" w14:textId="77777777" w:rsidTr="002C46F9">
        <w:trPr>
          <w:cantSplit/>
        </w:trPr>
        <w:tc>
          <w:tcPr>
            <w:tcW w:w="4292" w:type="dxa"/>
          </w:tcPr>
          <w:p w14:paraId="3AFC48C4" w14:textId="2A6FF5F1" w:rsidR="00785E31" w:rsidRPr="00204A22" w:rsidRDefault="00785E31" w:rsidP="00785E31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2565</w:t>
            </w:r>
          </w:p>
        </w:tc>
        <w:tc>
          <w:tcPr>
            <w:tcW w:w="178" w:type="dxa"/>
            <w:vAlign w:val="bottom"/>
          </w:tcPr>
          <w:p w14:paraId="7B805BF2" w14:textId="77777777" w:rsidR="00785E31" w:rsidRPr="00204A22" w:rsidRDefault="00785E31" w:rsidP="00785E3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543D77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8" w:type="dxa"/>
            <w:vAlign w:val="bottom"/>
          </w:tcPr>
          <w:p w14:paraId="68C6BD18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vAlign w:val="bottom"/>
          </w:tcPr>
          <w:p w14:paraId="2B512AC5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0" w:type="dxa"/>
          </w:tcPr>
          <w:p w14:paraId="63E2945E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47" w:type="dxa"/>
          </w:tcPr>
          <w:p w14:paraId="0662BAF6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1" w:type="dxa"/>
          </w:tcPr>
          <w:p w14:paraId="14AB168F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70" w:type="dxa"/>
          </w:tcPr>
          <w:p w14:paraId="028D1F5B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85E31" w:rsidRPr="00204A22" w14:paraId="5B55FB5F" w14:textId="77777777" w:rsidTr="002C46F9">
        <w:trPr>
          <w:cantSplit/>
        </w:trPr>
        <w:tc>
          <w:tcPr>
            <w:tcW w:w="4292" w:type="dxa"/>
            <w:hideMark/>
          </w:tcPr>
          <w:p w14:paraId="756B31C2" w14:textId="32739AD2" w:rsidR="00785E31" w:rsidRPr="00204A22" w:rsidRDefault="00785E31" w:rsidP="00785E31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A4F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A4F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2C60DD35" w14:textId="77777777" w:rsidR="00785E31" w:rsidRPr="00204A22" w:rsidRDefault="00785E31" w:rsidP="00785E3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30C4E" w14:textId="6965FC50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4CBBBD7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56F20716" w14:textId="380310F2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0" w:type="dxa"/>
          </w:tcPr>
          <w:p w14:paraId="1E06CAFC" w14:textId="6AC5D788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47" w:type="dxa"/>
          </w:tcPr>
          <w:p w14:paraId="05A5DFEB" w14:textId="732ADAEC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181" w:type="dxa"/>
          </w:tcPr>
          <w:p w14:paraId="478C00F4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70" w:type="dxa"/>
          </w:tcPr>
          <w:p w14:paraId="610D6E86" w14:textId="5BDAA1F4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785E31" w:rsidRPr="00204A22" w14:paraId="4C020F6A" w14:textId="77777777" w:rsidTr="002C46F9">
        <w:trPr>
          <w:cantSplit/>
        </w:trPr>
        <w:tc>
          <w:tcPr>
            <w:tcW w:w="4292" w:type="dxa"/>
            <w:hideMark/>
          </w:tcPr>
          <w:p w14:paraId="0C994C8C" w14:textId="7CA6D990" w:rsidR="00785E31" w:rsidRPr="00204A22" w:rsidRDefault="00785E31" w:rsidP="00785E31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701A52F3" w14:textId="77777777" w:rsidR="00785E31" w:rsidRPr="00204A22" w:rsidRDefault="00785E31" w:rsidP="00785E3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D280B" w14:textId="0AC15704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78" w:type="dxa"/>
          </w:tcPr>
          <w:p w14:paraId="7125F9E5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58F0C678" w14:textId="026EEEF4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80" w:type="dxa"/>
          </w:tcPr>
          <w:p w14:paraId="27FAC23C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47" w:type="dxa"/>
          </w:tcPr>
          <w:p w14:paraId="59FA4D10" w14:textId="2C4B492B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8D11A0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181" w:type="dxa"/>
          </w:tcPr>
          <w:p w14:paraId="726B53C6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70" w:type="dxa"/>
          </w:tcPr>
          <w:p w14:paraId="1A79C187" w14:textId="21A5CC25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785E31" w:rsidRPr="00204A22" w14:paraId="5ACF57B5" w14:textId="77777777" w:rsidTr="002C46F9">
        <w:trPr>
          <w:cantSplit/>
        </w:trPr>
        <w:tc>
          <w:tcPr>
            <w:tcW w:w="4292" w:type="dxa"/>
            <w:hideMark/>
          </w:tcPr>
          <w:p w14:paraId="06163844" w14:textId="2EBC24CD" w:rsidR="00785E31" w:rsidRPr="00204A22" w:rsidRDefault="00785E31" w:rsidP="00785E31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1D794B9E" w14:textId="77777777" w:rsidR="00785E31" w:rsidRPr="00204A22" w:rsidRDefault="00785E31" w:rsidP="00785E3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6A7BE" w14:textId="631C3CCE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8" w:type="dxa"/>
          </w:tcPr>
          <w:p w14:paraId="046DF879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09E1E246" w14:textId="686D5FE1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B24044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47" w:type="dxa"/>
          </w:tcPr>
          <w:p w14:paraId="06584A52" w14:textId="0384D8B5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8D11A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1" w:type="dxa"/>
          </w:tcPr>
          <w:p w14:paraId="0427E88F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70" w:type="dxa"/>
          </w:tcPr>
          <w:p w14:paraId="0A117558" w14:textId="610F4352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785E31" w:rsidRPr="00204A22" w14:paraId="11A5786D" w14:textId="77777777" w:rsidTr="002C46F9">
        <w:trPr>
          <w:cantSplit/>
        </w:trPr>
        <w:tc>
          <w:tcPr>
            <w:tcW w:w="4292" w:type="dxa"/>
            <w:hideMark/>
          </w:tcPr>
          <w:p w14:paraId="5F649112" w14:textId="24FF6342" w:rsidR="00785E31" w:rsidRPr="00204A22" w:rsidRDefault="00785E31" w:rsidP="00785E31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301E42F8" w14:textId="77777777" w:rsidR="00785E31" w:rsidRPr="00204A22" w:rsidRDefault="00785E31" w:rsidP="00785E3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BFF5C" w14:textId="43B49A2A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78" w:type="dxa"/>
          </w:tcPr>
          <w:p w14:paraId="4580290A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33C72" w14:textId="2CF66C46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22DD1F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9C3D4" w14:textId="355A0D48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8D11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132A867E" w14:textId="77777777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64798" w14:textId="05ECA3F6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785E31" w:rsidRPr="00585426" w14:paraId="450F3801" w14:textId="77777777" w:rsidTr="002C46F9">
        <w:trPr>
          <w:cantSplit/>
        </w:trPr>
        <w:tc>
          <w:tcPr>
            <w:tcW w:w="4292" w:type="dxa"/>
            <w:hideMark/>
          </w:tcPr>
          <w:p w14:paraId="140997C9" w14:textId="4F9D5C0C" w:rsidR="00785E31" w:rsidRPr="00204A22" w:rsidRDefault="00785E31" w:rsidP="00785E31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4F10B79C" w14:textId="77777777" w:rsidR="00785E31" w:rsidRPr="00204A22" w:rsidRDefault="00785E31" w:rsidP="00785E3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0C159" w14:textId="6E05B166" w:rsidR="00785E31" w:rsidRPr="00204A22" w:rsidRDefault="00785E31" w:rsidP="00785E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E65FD4" w14:textId="77777777" w:rsidR="00785E31" w:rsidRPr="00204A22" w:rsidRDefault="00785E31" w:rsidP="00785E31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72275" w14:textId="482DC3A1" w:rsidR="00785E31" w:rsidRPr="00204A22" w:rsidRDefault="00785E31" w:rsidP="00785E31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19F32" w14:textId="77777777" w:rsidR="00785E31" w:rsidRPr="00204A22" w:rsidRDefault="00785E31" w:rsidP="00785E31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51FF3" w14:textId="65A35F88" w:rsidR="00785E31" w:rsidRPr="00204A22" w:rsidRDefault="00785E31" w:rsidP="00785E31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8D1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0577E80" w14:textId="77777777" w:rsidR="00785E31" w:rsidRPr="00204A22" w:rsidRDefault="00785E31" w:rsidP="00785E31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CCA72" w14:textId="33ABE205" w:rsidR="00785E31" w:rsidRPr="00993420" w:rsidRDefault="00785E31" w:rsidP="00785E31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1,352</w:t>
            </w:r>
          </w:p>
        </w:tc>
      </w:tr>
    </w:tbl>
    <w:p w14:paraId="526F3AA0" w14:textId="77777777" w:rsidR="00A24F9B" w:rsidRDefault="00A24F9B" w:rsidP="00A24F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FA41E8F" w14:textId="3DA2C05B" w:rsidR="006F4A16" w:rsidRPr="0008365F" w:rsidRDefault="00EA4B66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ประมาณการหนี้สินสำหรับผลประโยชน์พนักงาน</w:t>
      </w:r>
    </w:p>
    <w:p w14:paraId="2C2D8ED9" w14:textId="78C33C7F" w:rsidR="004567D0" w:rsidRPr="004A4FD9" w:rsidRDefault="004567D0" w:rsidP="004A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4567D0" w:rsidRPr="00FA2792" w14:paraId="723EF310" w14:textId="77777777" w:rsidTr="00856CFE">
        <w:trPr>
          <w:tblHeader/>
        </w:trPr>
        <w:tc>
          <w:tcPr>
            <w:tcW w:w="4050" w:type="dxa"/>
          </w:tcPr>
          <w:p w14:paraId="7068D501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00C07763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2B0B35B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7FDD9235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567D0" w:rsidRPr="00FA2792" w14:paraId="7687995D" w14:textId="77777777" w:rsidTr="00856CFE">
        <w:trPr>
          <w:tblHeader/>
        </w:trPr>
        <w:tc>
          <w:tcPr>
            <w:tcW w:w="4050" w:type="dxa"/>
          </w:tcPr>
          <w:p w14:paraId="73FF97BB" w14:textId="2F45D79C" w:rsidR="004567D0" w:rsidRPr="00FA2792" w:rsidRDefault="00443094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79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A79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6CE8EE" w14:textId="7CB9D189" w:rsidR="004567D0" w:rsidRPr="00FA2792" w:rsidRDefault="003873C4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30C004" w14:textId="77777777" w:rsidR="004567D0" w:rsidRPr="00FA2792" w:rsidRDefault="004567D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430CDA" w14:textId="12D41117" w:rsidR="004567D0" w:rsidRPr="00FA2792" w:rsidRDefault="003873C4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C50F843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9510E3C" w14:textId="014B89A9" w:rsidR="004567D0" w:rsidRPr="00FA2792" w:rsidRDefault="003873C4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9C0338" w14:textId="77777777" w:rsidR="004567D0" w:rsidRPr="00FA2792" w:rsidRDefault="004567D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3432A5" w14:textId="6C136D84" w:rsidR="004567D0" w:rsidRPr="00FA2792" w:rsidRDefault="003873C4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67D0" w:rsidRPr="00FA2792" w14:paraId="3C0FEDF6" w14:textId="77777777" w:rsidTr="00856CFE">
        <w:trPr>
          <w:tblHeader/>
        </w:trPr>
        <w:tc>
          <w:tcPr>
            <w:tcW w:w="4050" w:type="dxa"/>
          </w:tcPr>
          <w:p w14:paraId="4B13722E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4410300B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1989" w:rsidRPr="00FA2792" w14:paraId="6E457D4F" w14:textId="77777777" w:rsidTr="00856CFE">
        <w:tc>
          <w:tcPr>
            <w:tcW w:w="4050" w:type="dxa"/>
          </w:tcPr>
          <w:p w14:paraId="63F85C4A" w14:textId="28E3F360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ผลประโยชน์หลังออกจากงาน     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F96650" w14:textId="17215850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D6E652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4EE121" w14:textId="527AFFE8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</w:tcPr>
          <w:p w14:paraId="571FAD3E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545FFE8" w14:textId="1D3F9EC3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776610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93342E" w14:textId="6D3F6746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821989" w:rsidRPr="00FA2792" w14:paraId="51DDE052" w14:textId="77777777" w:rsidTr="003D5836">
        <w:tc>
          <w:tcPr>
            <w:tcW w:w="4050" w:type="dxa"/>
            <w:vAlign w:val="bottom"/>
          </w:tcPr>
          <w:p w14:paraId="7AE52D2B" w14:textId="305BC068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502B2FF" w14:textId="05D24BFC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99BB87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BBBEA2F" w14:textId="5FB827A5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4313D322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6A9792D2" w14:textId="2CBA54CA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E86977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622D8A5" w14:textId="5E9E1A21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821989" w:rsidRPr="00D456E7" w14:paraId="0E6BFB7D" w14:textId="77777777" w:rsidTr="003D5836">
        <w:tc>
          <w:tcPr>
            <w:tcW w:w="4050" w:type="dxa"/>
            <w:vAlign w:val="bottom"/>
          </w:tcPr>
          <w:p w14:paraId="47F39456" w14:textId="1DE88489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E8C52" w14:textId="635A246D" w:rsidR="00821989" w:rsidRPr="00D456E7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AA00E8" w14:textId="77777777" w:rsidR="00821989" w:rsidRPr="00D456E7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172F6" w14:textId="45857C78" w:rsidR="00821989" w:rsidRPr="00D456E7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</w:tcPr>
          <w:p w14:paraId="7AD4276C" w14:textId="77777777" w:rsidR="00821989" w:rsidRPr="00D456E7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5531" w14:textId="03539AD5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46157C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32A55" w14:textId="02B16ACC" w:rsidR="00821989" w:rsidRPr="00D456E7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</w:tr>
    </w:tbl>
    <w:p w14:paraId="50C4AEA9" w14:textId="5E6CF45B" w:rsidR="00610439" w:rsidRPr="00742955" w:rsidRDefault="00610439" w:rsidP="004A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s/>
        </w:rPr>
      </w:pPr>
    </w:p>
    <w:p w14:paraId="5A5F82E9" w14:textId="32ED32DA" w:rsidR="0035550B" w:rsidRPr="0035550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550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E0CD2C7" w14:textId="77777777" w:rsidR="00742955" w:rsidRPr="00742955" w:rsidRDefault="00742955" w:rsidP="0074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1F4D5DEA" w14:textId="64731581" w:rsidR="0035550B" w:rsidRPr="0035550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953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4309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5550B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2541</w:t>
      </w:r>
      <w:r w:rsidRPr="0035550B">
        <w:rPr>
          <w:rFonts w:asciiTheme="majorBidi" w:hAnsiTheme="majorBidi" w:cstheme="majorBidi"/>
          <w:sz w:val="30"/>
          <w:szCs w:val="30"/>
        </w:rPr>
        <w:t xml:space="preserve"> </w:t>
      </w:r>
      <w:r w:rsidRPr="0035550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3555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550B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3B89E13" w14:textId="0820F7AE" w:rsidR="00785E31" w:rsidRDefault="00785E31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6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180"/>
        <w:gridCol w:w="1161"/>
        <w:gridCol w:w="180"/>
        <w:gridCol w:w="1170"/>
      </w:tblGrid>
      <w:tr w:rsidR="001F3020" w:rsidRPr="00FA2792" w14:paraId="2D7E5801" w14:textId="77777777" w:rsidTr="004A4FD9">
        <w:trPr>
          <w:tblHeader/>
        </w:trPr>
        <w:tc>
          <w:tcPr>
            <w:tcW w:w="4410" w:type="dxa"/>
          </w:tcPr>
          <w:p w14:paraId="247705BA" w14:textId="18940AF2" w:rsidR="001F3020" w:rsidRPr="0035550B" w:rsidRDefault="0035550B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520" w:type="dxa"/>
            <w:gridSpan w:val="3"/>
          </w:tcPr>
          <w:p w14:paraId="052378CE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3CDE2E35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329F8A03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F3020" w:rsidRPr="00FA2792" w14:paraId="1F83EB4D" w14:textId="77777777" w:rsidTr="004A4FD9">
        <w:trPr>
          <w:tblHeader/>
        </w:trPr>
        <w:tc>
          <w:tcPr>
            <w:tcW w:w="4410" w:type="dxa"/>
          </w:tcPr>
          <w:p w14:paraId="6302D9B4" w14:textId="37BAEA5A" w:rsidR="001F3020" w:rsidRPr="0035550B" w:rsidRDefault="0035550B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66C932" w14:textId="7D452012" w:rsidR="001F3020" w:rsidRPr="00FA2792" w:rsidRDefault="00D2007D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417834" w14:textId="77777777" w:rsidR="001F3020" w:rsidRPr="00FA2792" w:rsidRDefault="001F302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AD323D" w14:textId="4338E0C6" w:rsidR="001F3020" w:rsidRPr="00FA2792" w:rsidRDefault="00D2007D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E6D35B7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B26201" w14:textId="56F8C638" w:rsidR="001F3020" w:rsidRPr="00FA2792" w:rsidRDefault="00D2007D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66A6DD" w14:textId="77777777" w:rsidR="001F3020" w:rsidRPr="00FA2792" w:rsidRDefault="001F302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1C58B6" w14:textId="46D75EC1" w:rsidR="001F3020" w:rsidRPr="00FA2792" w:rsidRDefault="00D2007D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F3020" w:rsidRPr="00FA2792" w14:paraId="33BD628A" w14:textId="77777777" w:rsidTr="004A4FD9">
        <w:trPr>
          <w:tblHeader/>
        </w:trPr>
        <w:tc>
          <w:tcPr>
            <w:tcW w:w="4410" w:type="dxa"/>
          </w:tcPr>
          <w:p w14:paraId="22E6B0C2" w14:textId="77777777" w:rsidR="001F3020" w:rsidRPr="00FA2792" w:rsidRDefault="001F3020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0717B668" w14:textId="77777777" w:rsidR="001F3020" w:rsidRPr="00FA2792" w:rsidRDefault="001F302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007D" w:rsidRPr="00FA2792" w14:paraId="5DD72A9E" w14:textId="77777777" w:rsidTr="004A4FD9">
        <w:tc>
          <w:tcPr>
            <w:tcW w:w="4410" w:type="dxa"/>
          </w:tcPr>
          <w:p w14:paraId="037A08CD" w14:textId="41A1E4E8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B04A94" w14:textId="36E62831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07D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2A131E" w14:textId="77777777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2C2969" w14:textId="1B943B53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7B3D6DDE" w14:textId="77777777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EACDDD9" w14:textId="5AC1C615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07D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C7C5F1" w14:textId="77777777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018EFC" w14:textId="3E4F72BB" w:rsidR="00D2007D" w:rsidRPr="00FA2792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2007D" w:rsidRPr="004A4FD9" w14:paraId="17A09667" w14:textId="77777777" w:rsidTr="004A4FD9">
        <w:tc>
          <w:tcPr>
            <w:tcW w:w="4410" w:type="dxa"/>
          </w:tcPr>
          <w:p w14:paraId="5DD6AA35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4C91D1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82BB3F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561BD4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7679D8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B2D2789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52AB55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839966" w14:textId="77777777" w:rsidR="00D2007D" w:rsidRPr="004A4FD9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2007D" w:rsidRPr="0035550B" w14:paraId="730B53C4" w14:textId="77777777" w:rsidTr="004A4FD9">
        <w:tc>
          <w:tcPr>
            <w:tcW w:w="4410" w:type="dxa"/>
          </w:tcPr>
          <w:p w14:paraId="2DC1C065" w14:textId="234B78F3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555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3555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EA9B8" w14:textId="77777777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C1FF8A" w14:textId="77777777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75292D" w14:textId="77777777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B9673B" w14:textId="77777777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DBA3201" w14:textId="77777777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1D1598" w14:textId="77777777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D26222" w14:textId="77777777" w:rsidR="00D2007D" w:rsidRPr="0035550B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21989" w:rsidRPr="00FA2792" w14:paraId="7BA1057A" w14:textId="77777777" w:rsidTr="004A4FD9">
        <w:tc>
          <w:tcPr>
            <w:tcW w:w="4410" w:type="dxa"/>
          </w:tcPr>
          <w:p w14:paraId="6C30989D" w14:textId="6B5C0178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5BA504" w14:textId="4C5C1879" w:rsidR="00821989" w:rsidRPr="005057EC" w:rsidRDefault="007B4651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</w:t>
            </w:r>
            <w:r w:rsidR="00E74578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D6462C" w14:textId="77777777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4ED6E8" w14:textId="4B94EEB6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079762B8" w14:textId="77777777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5B2D78D" w14:textId="2EF560FB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1</w:t>
            </w:r>
            <w:r w:rsidR="00E74578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042A98" w14:textId="77777777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E2D20D" w14:textId="2A940F05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821989" w:rsidRPr="00FA2792" w14:paraId="6F4A1329" w14:textId="77777777" w:rsidTr="004A4FD9">
        <w:tc>
          <w:tcPr>
            <w:tcW w:w="4410" w:type="dxa"/>
          </w:tcPr>
          <w:p w14:paraId="57DD0580" w14:textId="07CE1132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28EC38" w14:textId="6711BDA9" w:rsidR="00821989" w:rsidRPr="005057EC" w:rsidRDefault="00E74578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FB0FB1" w14:textId="77777777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95A9A1" w14:textId="49F575D5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F996565" w14:textId="77777777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AD3C0B7" w14:textId="20C91087" w:rsidR="00821989" w:rsidRPr="00821989" w:rsidRDefault="00E74578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94EAF8" w14:textId="77777777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0718AB" w14:textId="5E1A4900" w:rsidR="00821989" w:rsidRPr="005057EC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21989" w:rsidRPr="00FA2792" w14:paraId="17C3C6B4" w14:textId="77777777" w:rsidTr="004A4FD9">
        <w:tc>
          <w:tcPr>
            <w:tcW w:w="4410" w:type="dxa"/>
          </w:tcPr>
          <w:p w14:paraId="566229B6" w14:textId="0536BA19" w:rsidR="00821989" w:rsidRPr="00F565F4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FD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E700C3" w14:textId="5B1912F9" w:rsidR="00821989" w:rsidRPr="00F565F4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F1503EB" w14:textId="77777777" w:rsidR="00821989" w:rsidRPr="00F565F4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44285B" w14:textId="342F1E54" w:rsidR="00821989" w:rsidRPr="00F565F4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65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5CD3107" w14:textId="77777777" w:rsidR="00821989" w:rsidRPr="00F565F4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DED10D" w14:textId="2D5441CD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06D523" w14:textId="77777777" w:rsidR="00821989" w:rsidRPr="00F565F4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2B6B65" w14:textId="1B25924B" w:rsidR="00821989" w:rsidRPr="00F565F4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65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65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1989" w:rsidRPr="004A4FD9" w14:paraId="5B52B15E" w14:textId="77777777" w:rsidTr="004A4FD9">
        <w:tc>
          <w:tcPr>
            <w:tcW w:w="4410" w:type="dxa"/>
          </w:tcPr>
          <w:p w14:paraId="198EE3E1" w14:textId="260F20DA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8DC13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AF7442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0BDA05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7EE0C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B34227D" w14:textId="77777777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1C1756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B816E2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21989" w:rsidRPr="0035550B" w14:paraId="20083B32" w14:textId="77777777" w:rsidTr="004A4FD9">
        <w:tc>
          <w:tcPr>
            <w:tcW w:w="4410" w:type="dxa"/>
          </w:tcPr>
          <w:p w14:paraId="18E3FC34" w14:textId="1CBCFE4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5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4F21BE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CE7879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F09CF1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C17B01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C98AAB4" w14:textId="77777777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D9B753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5AAF69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21989" w:rsidRPr="00FA2792" w14:paraId="08AE9922" w14:textId="77777777" w:rsidTr="004A4FD9">
        <w:tc>
          <w:tcPr>
            <w:tcW w:w="4410" w:type="dxa"/>
          </w:tcPr>
          <w:p w14:paraId="48B70B7E" w14:textId="7FDFF6C4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A4FD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40B4EB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69748A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88B74" w14:textId="5C4FDBFA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FAB942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3A1E3D4" w14:textId="77777777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AE2777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2CC5D7" w14:textId="20C5B8D1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989" w:rsidRPr="0010428F" w14:paraId="3A1F74C3" w14:textId="77777777" w:rsidTr="004A4FD9">
        <w:tc>
          <w:tcPr>
            <w:tcW w:w="4410" w:type="dxa"/>
          </w:tcPr>
          <w:p w14:paraId="563833A0" w14:textId="0D6CBC8C" w:rsidR="00821989" w:rsidRPr="0010428F" w:rsidRDefault="00821989" w:rsidP="0082198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ข้อสมมต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ิด้านประชากรศาสตร์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1617C" w14:textId="72095DBF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98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A59C27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64504B" w14:textId="598964AF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693C10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F322474" w14:textId="146D15B0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(11)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D4CB0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63A78B" w14:textId="25E70805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1989" w:rsidRPr="0010428F" w14:paraId="46603FAF" w14:textId="77777777" w:rsidTr="004A4FD9">
        <w:tc>
          <w:tcPr>
            <w:tcW w:w="4410" w:type="dxa"/>
          </w:tcPr>
          <w:p w14:paraId="251C3F58" w14:textId="573EBA8B" w:rsidR="00821989" w:rsidRPr="0035550B" w:rsidRDefault="00821989" w:rsidP="0082198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B6D428" w14:textId="77257ED8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98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F5DD6B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3C3860" w14:textId="42C6CD78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4B80EF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A9E244C" w14:textId="37E5CDF7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E3386D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F865A6" w14:textId="5FC550FB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1989" w:rsidRPr="0010428F" w14:paraId="393364DB" w14:textId="77777777" w:rsidTr="004A4FD9">
        <w:tc>
          <w:tcPr>
            <w:tcW w:w="4410" w:type="dxa"/>
          </w:tcPr>
          <w:p w14:paraId="7D18AF94" w14:textId="1FDBF566" w:rsidR="00821989" w:rsidRPr="0035550B" w:rsidRDefault="00821989" w:rsidP="0082198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14C5C4" w14:textId="1EA86BDE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98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F3B391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3C8077" w14:textId="7678AB8E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193751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86BC8FB" w14:textId="061B4C15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(10)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0A4BFA" w14:textId="77777777" w:rsidR="00821989" w:rsidRPr="0010428F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11AD54" w14:textId="6AE52A6D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1989" w:rsidRPr="004A4FD9" w14:paraId="280D2797" w14:textId="77777777" w:rsidTr="004A4FD9">
        <w:tc>
          <w:tcPr>
            <w:tcW w:w="4410" w:type="dxa"/>
          </w:tcPr>
          <w:p w14:paraId="521537AB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057BC8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6A6745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08A413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8B36DC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C4541C" w14:textId="77777777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DBAD3C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291A254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21989" w:rsidRPr="00926C5B" w14:paraId="7BD2F06C" w14:textId="77777777" w:rsidTr="004A4FD9">
        <w:tc>
          <w:tcPr>
            <w:tcW w:w="4410" w:type="dxa"/>
          </w:tcPr>
          <w:p w14:paraId="6349B955" w14:textId="611FCFF3" w:rsidR="00821989" w:rsidRPr="004C5A7A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A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5A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57D683" w14:textId="77777777" w:rsidR="00821989" w:rsidRPr="00926C5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CD10E5" w14:textId="77777777" w:rsidR="00821989" w:rsidRPr="00926C5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0DE89A" w14:textId="77777777" w:rsidR="00821989" w:rsidRPr="00926C5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8A11364" w14:textId="77777777" w:rsidR="00821989" w:rsidRPr="00926C5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671CD0E" w14:textId="77777777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D450E0" w14:textId="77777777" w:rsidR="00821989" w:rsidRPr="00926C5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2F8375" w14:textId="77777777" w:rsidR="00821989" w:rsidRPr="00926C5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1989" w:rsidRPr="00FA2792" w14:paraId="0E04174D" w14:textId="77777777" w:rsidTr="004A4FD9">
        <w:tc>
          <w:tcPr>
            <w:tcW w:w="4410" w:type="dxa"/>
          </w:tcPr>
          <w:p w14:paraId="0D3CE789" w14:textId="02A2D86E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8B262B" w14:textId="0E5A66DE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4430B1" w14:textId="77777777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0CAD85" w14:textId="0D4F96BC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969C280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5773A6" w14:textId="604282D1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FCAEA0" w14:textId="77777777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C40BC3" w14:textId="73523CCA" w:rsidR="00821989" w:rsidRPr="0035550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1989" w:rsidRPr="004A4FD9" w14:paraId="0D00FAE9" w14:textId="77777777" w:rsidTr="004A4FD9">
        <w:tc>
          <w:tcPr>
            <w:tcW w:w="4410" w:type="dxa"/>
          </w:tcPr>
          <w:p w14:paraId="687379B1" w14:textId="54132EE5" w:rsidR="00821989" w:rsidRPr="00365C9B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5C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รับโอนผลประโยชน์พนักงานจากกิจการที่เกี่ยวข้องกัน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1071D7" w14:textId="3D2904ED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EC0637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B76644" w14:textId="2B40F09E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9DB02F6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20D836A" w14:textId="72A166D0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775081" w14:textId="77777777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5813EB" w14:textId="6913BA8C" w:rsidR="00821989" w:rsidRPr="004A4FD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21989" w:rsidRPr="00FA2792" w14:paraId="7DCA62FA" w14:textId="77777777" w:rsidTr="004A4FD9">
        <w:tc>
          <w:tcPr>
            <w:tcW w:w="4410" w:type="dxa"/>
          </w:tcPr>
          <w:p w14:paraId="27C9A3AD" w14:textId="0D06FB32" w:rsidR="00821989" w:rsidRPr="00FA2792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8FCEF" w14:textId="794F116E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2C5BE6" w14:textId="77777777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E8927" w14:textId="58FF02F0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</w:tcPr>
          <w:p w14:paraId="07708E17" w14:textId="77777777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B192" w14:textId="34F22011" w:rsidR="00821989" w:rsidRPr="00821989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21989">
              <w:rPr>
                <w:rFonts w:asciiTheme="majorBidi" w:hAnsi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33DDC5" w14:textId="77777777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F9D16" w14:textId="583C1333" w:rsidR="00821989" w:rsidRPr="00057CC5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</w:tr>
    </w:tbl>
    <w:p w14:paraId="15F57079" w14:textId="77777777" w:rsidR="00785E31" w:rsidRDefault="00785E31" w:rsidP="00A35E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DC35C" w14:textId="1A71AC8E" w:rsidR="00A35EF3" w:rsidRPr="004448D7" w:rsidRDefault="00A35EF3" w:rsidP="00A35E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48D7">
        <w:rPr>
          <w:rFonts w:asciiTheme="majorBidi" w:hAnsiTheme="majorBidi" w:cstheme="majorBidi"/>
          <w:sz w:val="30"/>
          <w:szCs w:val="3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4448D7">
        <w:rPr>
          <w:rFonts w:asciiTheme="majorBidi" w:hAnsiTheme="majorBidi" w:cstheme="majorBidi"/>
          <w:sz w:val="30"/>
          <w:szCs w:val="30"/>
        </w:rPr>
        <w:t xml:space="preserve"> 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326AB">
        <w:rPr>
          <w:rFonts w:asciiTheme="majorBidi" w:hAnsiTheme="majorBidi" w:cstheme="majorBidi"/>
          <w:sz w:val="30"/>
          <w:szCs w:val="30"/>
        </w:rPr>
        <w:t>2566</w:t>
      </w:r>
      <w:r w:rsidRPr="004448D7">
        <w:rPr>
          <w:rFonts w:asciiTheme="majorBidi" w:hAnsiTheme="majorBidi" w:cstheme="majorBidi"/>
          <w:sz w:val="30"/>
          <w:szCs w:val="30"/>
        </w:rPr>
        <w:t xml:space="preserve"> 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326AB">
        <w:rPr>
          <w:rFonts w:asciiTheme="majorBidi" w:hAnsiTheme="majorBidi" w:cstheme="majorBidi"/>
          <w:sz w:val="30"/>
          <w:szCs w:val="30"/>
        </w:rPr>
        <w:t>2565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961">
        <w:rPr>
          <w:rFonts w:asciiTheme="majorBidi" w:hAnsiTheme="majorBidi" w:cstheme="majorBidi"/>
          <w:sz w:val="30"/>
          <w:szCs w:val="30"/>
          <w:cs/>
        </w:rPr>
        <w:br/>
      </w:r>
      <w:r w:rsidRPr="004448D7">
        <w:rPr>
          <w:rFonts w:asciiTheme="majorBidi" w:hAnsiTheme="majorBidi" w:cstheme="majorBidi"/>
          <w:sz w:val="30"/>
          <w:szCs w:val="30"/>
          <w:cs/>
        </w:rPr>
        <w:t>(แสดงโดยวิธีถัวเฉลี่ยถ่วงน้ำหนัก) ได้แก่</w:t>
      </w:r>
      <w:r w:rsidR="004C5A7A">
        <w:rPr>
          <w:rFonts w:asciiTheme="majorBidi" w:hAnsiTheme="majorBidi" w:cstheme="majorBidi"/>
          <w:sz w:val="30"/>
          <w:szCs w:val="30"/>
        </w:rPr>
        <w:t xml:space="preserve"> </w:t>
      </w:r>
    </w:p>
    <w:p w14:paraId="764A2953" w14:textId="16205642" w:rsidR="00A35EF3" w:rsidRPr="00BB6CF1" w:rsidRDefault="00A35EF3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E97DFB" w:rsidRPr="00BB6CF1" w14:paraId="142614B1" w14:textId="77777777" w:rsidTr="00926C5B">
        <w:trPr>
          <w:tblHeader/>
        </w:trPr>
        <w:tc>
          <w:tcPr>
            <w:tcW w:w="4050" w:type="dxa"/>
          </w:tcPr>
          <w:p w14:paraId="44A03505" w14:textId="77777777" w:rsidR="00926C5B" w:rsidRPr="00BB6CF1" w:rsidRDefault="00A35EF3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  <w:tab w:val="left" w:pos="2158"/>
              </w:tabs>
              <w:autoSpaceDE w:val="0"/>
              <w:autoSpaceDN w:val="0"/>
              <w:spacing w:line="240" w:lineRule="auto"/>
              <w:ind w:left="89" w:right="18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  <w:p w14:paraId="3057FDAB" w14:textId="3F948E6B" w:rsidR="00E97DFB" w:rsidRPr="00BB6CF1" w:rsidRDefault="00926C5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  <w:tab w:val="left" w:pos="2158"/>
              </w:tabs>
              <w:autoSpaceDE w:val="0"/>
              <w:autoSpaceDN w:val="0"/>
              <w:spacing w:line="240" w:lineRule="auto"/>
              <w:ind w:left="89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35EF3"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  <w:vAlign w:val="bottom"/>
          </w:tcPr>
          <w:p w14:paraId="3AAB5506" w14:textId="77777777" w:rsidR="00E97DFB" w:rsidRPr="00BB6CF1" w:rsidRDefault="00E97DF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B6C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E9A118" w14:textId="77777777" w:rsidR="00E97DFB" w:rsidRPr="00BB6CF1" w:rsidRDefault="00E97DFB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72D5EE5B" w14:textId="77777777" w:rsidR="00E97DFB" w:rsidRPr="00BB6CF1" w:rsidRDefault="00E97DF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6C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97DFB" w:rsidRPr="00BB6CF1" w14:paraId="2DC63F15" w14:textId="77777777" w:rsidTr="00856CFE">
        <w:trPr>
          <w:tblHeader/>
        </w:trPr>
        <w:tc>
          <w:tcPr>
            <w:tcW w:w="4050" w:type="dxa"/>
          </w:tcPr>
          <w:p w14:paraId="13F4990E" w14:textId="77777777" w:rsidR="00E97DFB" w:rsidRPr="00BB6CF1" w:rsidRDefault="00E97DFB" w:rsidP="0044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A05DE4" w14:textId="4912C2B1" w:rsidR="00E97DFB" w:rsidRPr="00BB6CF1" w:rsidRDefault="00D2007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3EC953" w14:textId="77777777" w:rsidR="00E97DFB" w:rsidRPr="00BB6CF1" w:rsidRDefault="00E97DF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E324B" w14:textId="65F9344A" w:rsidR="00E97DFB" w:rsidRPr="00BB6CF1" w:rsidRDefault="00D2007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A9C4979" w14:textId="77777777" w:rsidR="00E97DFB" w:rsidRPr="00BB6CF1" w:rsidRDefault="00E97DFB" w:rsidP="00856CFE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8BBAC41" w14:textId="1ED94567" w:rsidR="00E97DFB" w:rsidRPr="00BB6CF1" w:rsidRDefault="00D2007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CC18D9" w14:textId="77777777" w:rsidR="00E97DFB" w:rsidRPr="00BB6CF1" w:rsidRDefault="00E97DF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E21180" w14:textId="5C095EA1" w:rsidR="00E97DFB" w:rsidRPr="00BB6CF1" w:rsidRDefault="00D2007D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97DFB" w:rsidRPr="00BB6CF1" w14:paraId="4C2DF8A9" w14:textId="77777777" w:rsidTr="00856CFE">
        <w:trPr>
          <w:tblHeader/>
        </w:trPr>
        <w:tc>
          <w:tcPr>
            <w:tcW w:w="4050" w:type="dxa"/>
          </w:tcPr>
          <w:p w14:paraId="296ECB77" w14:textId="77777777" w:rsidR="00E97DFB" w:rsidRPr="00BB6CF1" w:rsidRDefault="00E97DFB" w:rsidP="0044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1A806EF9" w14:textId="35C55F13" w:rsidR="00E97DFB" w:rsidRPr="00BB6CF1" w:rsidRDefault="00E97DF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6C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21989" w:rsidRPr="00BB6CF1" w14:paraId="3630027F" w14:textId="77777777" w:rsidTr="00856CFE">
        <w:tc>
          <w:tcPr>
            <w:tcW w:w="4050" w:type="dxa"/>
          </w:tcPr>
          <w:p w14:paraId="1AA939B2" w14:textId="4D38FC2F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173462" w14:textId="13082BA1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4181D2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1E368B" w14:textId="5437B848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81F69DB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82CDE0A" w14:textId="0ED0A91B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4ED331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08C30F" w14:textId="32B0C35E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21989" w:rsidRPr="00BB6CF1" w14:paraId="2660FBA0" w14:textId="77777777" w:rsidTr="00856CFE">
        <w:tc>
          <w:tcPr>
            <w:tcW w:w="4050" w:type="dxa"/>
          </w:tcPr>
          <w:p w14:paraId="2DC0287B" w14:textId="71A1E3DE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DDBCD1" w14:textId="5B2F8CD0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A1785D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936AD8" w14:textId="7F115D20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37698E4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7D4340E" w14:textId="2D1DF4D6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DDACAA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35DCB5" w14:textId="393EF73C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87F6E" w:rsidRPr="00BB6CF1" w14:paraId="3FD245F3" w14:textId="77777777" w:rsidTr="00856CFE">
        <w:tc>
          <w:tcPr>
            <w:tcW w:w="4050" w:type="dxa"/>
          </w:tcPr>
          <w:p w14:paraId="5DAB929C" w14:textId="00D253E0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2463E9" w14:textId="119468DC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0 - 10.0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199114" w14:textId="77777777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DF5EEB" w14:textId="41450CDB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0 - 6.0</w:t>
            </w:r>
          </w:p>
        </w:tc>
        <w:tc>
          <w:tcPr>
            <w:tcW w:w="180" w:type="dxa"/>
          </w:tcPr>
          <w:p w14:paraId="30492F1F" w14:textId="77777777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2A17DB9" w14:textId="110AF27F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0 - 10.0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60E44C" w14:textId="77777777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22F309" w14:textId="206E9F52" w:rsidR="00787F6E" w:rsidRPr="00BB6CF1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0 - 6.0</w:t>
            </w:r>
          </w:p>
        </w:tc>
      </w:tr>
      <w:tr w:rsidR="00821989" w:rsidRPr="00BB6CF1" w14:paraId="1FC97EC6" w14:textId="77777777" w:rsidTr="00856CFE">
        <w:tc>
          <w:tcPr>
            <w:tcW w:w="4050" w:type="dxa"/>
          </w:tcPr>
          <w:p w14:paraId="51A84932" w14:textId="10112555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0CEF23" w14:textId="0729D083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3EE1BD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66E933" w14:textId="5389FB62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750D25B0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46BBAD0" w14:textId="16F4547A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EA8A5E" w14:textId="77777777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AF297" w14:textId="2430B741" w:rsidR="00821989" w:rsidRPr="00BB6CF1" w:rsidRDefault="00821989" w:rsidP="0082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7247717" w14:textId="59274DC4" w:rsidR="00707411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1CE23663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4CF9B580" w14:textId="0340922F" w:rsidR="004E3B3A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2007D">
        <w:rPr>
          <w:rFonts w:asciiTheme="majorBidi" w:hAnsiTheme="majorBidi" w:cstheme="majorBidi"/>
          <w:sz w:val="30"/>
          <w:szCs w:val="30"/>
        </w:rPr>
        <w:t xml:space="preserve">2566 </w:t>
      </w:r>
      <w:r w:rsidRPr="00BB6CF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487E97" w:rsidRPr="00BB6CF1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="0048121D">
        <w:rPr>
          <w:rFonts w:asciiTheme="majorBidi" w:eastAsia="Yu Mincho" w:hAnsiTheme="majorBidi" w:cstheme="majorBidi" w:hint="cs"/>
          <w:sz w:val="30"/>
          <w:szCs w:val="30"/>
          <w:cs/>
          <w:lang w:eastAsia="ja-JP"/>
        </w:rPr>
        <w:t xml:space="preserve"> </w:t>
      </w:r>
      <w:r w:rsidR="007B4651" w:rsidRPr="007B4651">
        <w:rPr>
          <w:rFonts w:asciiTheme="majorBidi" w:eastAsia="Yu Mincho" w:hAnsiTheme="majorBidi" w:cstheme="majorBidi" w:hint="cs"/>
          <w:sz w:val="30"/>
          <w:szCs w:val="30"/>
          <w:lang w:eastAsia="ja-JP"/>
        </w:rPr>
        <w:t>11</w:t>
      </w:r>
      <w:r w:rsidR="00CD7D28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ปี</w:t>
      </w:r>
      <w:r w:rsidR="00926C5B"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="00076DD6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BB6CF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2007D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BB6CF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BB6CF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628121F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0CDC1D70" w14:textId="77777777" w:rsidR="006F4A16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BB6CF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5AA850F4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7361F6C6" w14:textId="75ADA479" w:rsidR="006F4A16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</w:t>
      </w:r>
      <w:r w:rsidR="009D33C3">
        <w:rPr>
          <w:rFonts w:asciiTheme="majorBidi" w:hAnsiTheme="majorBidi" w:cstheme="majorBidi"/>
          <w:sz w:val="30"/>
          <w:szCs w:val="30"/>
        </w:rPr>
        <w:t>v</w:t>
      </w:r>
      <w:r w:rsidRPr="00BB6CF1">
        <w:rPr>
          <w:rFonts w:asciiTheme="majorBidi" w:hAnsiTheme="majorBidi" w:cstheme="majorBidi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696E6FA8" w14:textId="33D5EEDD" w:rsidR="0010428F" w:rsidRPr="00BB6CF1" w:rsidRDefault="0010428F" w:rsidP="00B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49" w:type="dxa"/>
        <w:tblInd w:w="450" w:type="dxa"/>
        <w:tblLook w:val="01E0" w:firstRow="1" w:lastRow="1" w:firstColumn="1" w:lastColumn="1" w:noHBand="0" w:noVBand="0"/>
      </w:tblPr>
      <w:tblGrid>
        <w:gridCol w:w="4464"/>
        <w:gridCol w:w="1037"/>
        <w:gridCol w:w="233"/>
        <w:gridCol w:w="1067"/>
        <w:gridCol w:w="233"/>
        <w:gridCol w:w="1025"/>
        <w:gridCol w:w="235"/>
        <w:gridCol w:w="1055"/>
      </w:tblGrid>
      <w:tr w:rsidR="0010428F" w:rsidRPr="0010428F" w14:paraId="192DE601" w14:textId="77777777" w:rsidTr="00BB6CF1">
        <w:trPr>
          <w:trHeight w:val="20"/>
          <w:tblHeader/>
        </w:trPr>
        <w:tc>
          <w:tcPr>
            <w:tcW w:w="4464" w:type="dxa"/>
          </w:tcPr>
          <w:p w14:paraId="5295F5F1" w14:textId="77777777" w:rsidR="0010428F" w:rsidRPr="0010428F" w:rsidRDefault="0010428F" w:rsidP="000A008F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5E08F863" w14:textId="33205680" w:rsidR="0010428F" w:rsidRPr="0010428F" w:rsidRDefault="00204A22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BB6CF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 / </w:t>
            </w:r>
            <w:r w:rsidR="0010428F" w:rsidRPr="0010428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10428F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0428F" w:rsidRPr="0010428F" w14:paraId="60788A02" w14:textId="77777777" w:rsidTr="00BB6CF1">
        <w:trPr>
          <w:trHeight w:val="20"/>
          <w:tblHeader/>
        </w:trPr>
        <w:tc>
          <w:tcPr>
            <w:tcW w:w="4464" w:type="dxa"/>
          </w:tcPr>
          <w:p w14:paraId="10DD6765" w14:textId="77777777" w:rsidR="0010428F" w:rsidRPr="0010428F" w:rsidRDefault="0010428F" w:rsidP="000A00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8D4358E" w14:textId="2020A117" w:rsidR="0010428F" w:rsidRPr="0010428F" w:rsidRDefault="0010428F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0175457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A0B5995" w14:textId="4895ADED" w:rsidR="0010428F" w:rsidRPr="0010428F" w:rsidRDefault="0010428F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042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0428F" w:rsidRPr="0010428F" w14:paraId="14169C76" w14:textId="77777777" w:rsidTr="00BB6CF1">
        <w:trPr>
          <w:trHeight w:val="20"/>
          <w:tblHeader/>
        </w:trPr>
        <w:tc>
          <w:tcPr>
            <w:tcW w:w="4464" w:type="dxa"/>
          </w:tcPr>
          <w:p w14:paraId="0B53699D" w14:textId="1E1FE6DC" w:rsidR="0010428F" w:rsidRPr="0010428F" w:rsidRDefault="0010428F" w:rsidP="000A00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A075B51" w14:textId="672B9098" w:rsidR="0010428F" w:rsidRPr="0010428F" w:rsidRDefault="00D2007D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center"/>
          </w:tcPr>
          <w:p w14:paraId="2746FD81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97817DA" w14:textId="20929818" w:rsidR="0010428F" w:rsidRPr="0010428F" w:rsidRDefault="00D2007D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3" w:type="dxa"/>
          </w:tcPr>
          <w:p w14:paraId="3F37E5CE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E77E0FB" w14:textId="5BBA56C3" w:rsidR="0010428F" w:rsidRPr="0010428F" w:rsidRDefault="00D2007D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center"/>
          </w:tcPr>
          <w:p w14:paraId="37FEF286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AAAC363" w14:textId="2B2A179F" w:rsidR="0010428F" w:rsidRPr="0010428F" w:rsidRDefault="00D2007D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0428F" w:rsidRPr="0010428F" w14:paraId="50DF5839" w14:textId="77777777" w:rsidTr="00BB6CF1">
        <w:trPr>
          <w:trHeight w:val="20"/>
          <w:tblHeader/>
        </w:trPr>
        <w:tc>
          <w:tcPr>
            <w:tcW w:w="4464" w:type="dxa"/>
          </w:tcPr>
          <w:p w14:paraId="427D1922" w14:textId="77777777" w:rsidR="0010428F" w:rsidRPr="0010428F" w:rsidRDefault="0010428F" w:rsidP="000A008F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43A0504" w14:textId="77777777" w:rsidR="0010428F" w:rsidRPr="0010428F" w:rsidRDefault="0010428F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2007D" w:rsidRPr="0010428F" w14:paraId="588AABC1" w14:textId="77777777" w:rsidTr="00BB6CF1">
        <w:trPr>
          <w:trHeight w:val="20"/>
        </w:trPr>
        <w:tc>
          <w:tcPr>
            <w:tcW w:w="4464" w:type="dxa"/>
          </w:tcPr>
          <w:p w14:paraId="23486085" w14:textId="77777777" w:rsidR="00D2007D" w:rsidRPr="0010428F" w:rsidRDefault="00D2007D" w:rsidP="00D2007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042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2AAB91AE" w14:textId="30181106" w:rsidR="00D2007D" w:rsidRPr="0010428F" w:rsidRDefault="00477B8C" w:rsidP="00D2007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B8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7B4651" w:rsidRPr="007B46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47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77B8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3007F01" w14:textId="77777777" w:rsidR="00D2007D" w:rsidRPr="0010428F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5150516" w14:textId="35D3BDC3" w:rsidR="00D2007D" w:rsidRPr="0010428F" w:rsidRDefault="00D2007D" w:rsidP="00D2007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270C78D" w14:textId="77777777" w:rsidR="00D2007D" w:rsidRPr="0010428F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BA44CA8" w14:textId="4B05BE07" w:rsidR="00D2007D" w:rsidRPr="0010428F" w:rsidRDefault="00477B8C" w:rsidP="00D2007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</w:rPr>
            </w:pPr>
            <w:r w:rsidRPr="00477B8C">
              <w:rPr>
                <w:rFonts w:ascii="Angsana New" w:hAnsi="Angsana New"/>
                <w:sz w:val="30"/>
                <w:szCs w:val="30"/>
              </w:rPr>
              <w:t>1</w:t>
            </w:r>
            <w:r w:rsidR="00CC478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center"/>
          </w:tcPr>
          <w:p w14:paraId="091D9A1B" w14:textId="77777777" w:rsidR="00D2007D" w:rsidRPr="0010428F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FADC5D0" w14:textId="29A50B43" w:rsidR="00D2007D" w:rsidRPr="0010428F" w:rsidRDefault="00D2007D" w:rsidP="00D2007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D2007D" w:rsidRPr="0010428F" w14:paraId="51769076" w14:textId="77777777" w:rsidTr="00BB6CF1">
        <w:trPr>
          <w:trHeight w:val="20"/>
        </w:trPr>
        <w:tc>
          <w:tcPr>
            <w:tcW w:w="4464" w:type="dxa"/>
          </w:tcPr>
          <w:p w14:paraId="5AEBFA3B" w14:textId="77777777" w:rsidR="00D2007D" w:rsidRPr="0010428F" w:rsidRDefault="00D2007D" w:rsidP="00D2007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29EB9196" w14:textId="2CB75041" w:rsidR="00D2007D" w:rsidRPr="0010428F" w:rsidRDefault="007B4651" w:rsidP="00D2007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B46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47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D3CED66" w14:textId="77777777" w:rsidR="00D2007D" w:rsidRPr="0010428F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56C4DF4" w14:textId="4F5445DC" w:rsidR="00D2007D" w:rsidRPr="0010428F" w:rsidRDefault="00D2007D" w:rsidP="00D2007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3" w:type="dxa"/>
          </w:tcPr>
          <w:p w14:paraId="16F752B3" w14:textId="77777777" w:rsidR="00D2007D" w:rsidRPr="0010428F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2C5453" w14:textId="66B53607" w:rsidR="00D2007D" w:rsidRPr="0010428F" w:rsidRDefault="00477B8C" w:rsidP="00D2007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7B8C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7B4651" w:rsidRPr="007B46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478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477B8C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24ABCFF1" w14:textId="77777777" w:rsidR="00D2007D" w:rsidRPr="0010428F" w:rsidRDefault="00D2007D" w:rsidP="00D2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E551795" w14:textId="16C94637" w:rsidR="00D2007D" w:rsidRPr="0010428F" w:rsidRDefault="00D2007D" w:rsidP="00D2007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285AAF20" w14:textId="2B2B669C" w:rsidR="00365C9B" w:rsidRDefault="0036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48E0E86" w14:textId="5759BAA8" w:rsidR="00746C73" w:rsidRPr="0008365F" w:rsidRDefault="00746C73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สำรองตามกฎหมาย</w:t>
      </w:r>
    </w:p>
    <w:p w14:paraId="1FEEB1B6" w14:textId="77777777" w:rsidR="00050337" w:rsidRPr="005057EC" w:rsidRDefault="00050337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8CFF695" w14:textId="5282F9AE" w:rsidR="00746C73" w:rsidRPr="00BB6CF1" w:rsidRDefault="00746C73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2535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B6CF1">
        <w:rPr>
          <w:rFonts w:asciiTheme="majorBidi" w:hAnsiTheme="majorBidi" w:cstheme="majorBidi"/>
          <w:sz w:val="30"/>
          <w:szCs w:val="30"/>
        </w:rPr>
        <w:t>“</w:t>
      </w:r>
      <w:r w:rsidRPr="00BB6CF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B6CF1">
        <w:rPr>
          <w:rFonts w:asciiTheme="majorBidi" w:hAnsiTheme="majorBidi" w:cstheme="majorBidi"/>
          <w:sz w:val="30"/>
          <w:szCs w:val="30"/>
        </w:rPr>
        <w:t>”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5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10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D338C0A" w14:textId="62C14EB2" w:rsidR="00785E31" w:rsidRDefault="00785E31" w:rsidP="002B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C02C74A" w14:textId="60AB1BFF" w:rsidR="009C14BD" w:rsidRPr="0008365F" w:rsidRDefault="009C14BD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p w14:paraId="41A44A42" w14:textId="155FA922" w:rsidR="009C14BD" w:rsidRPr="005057EC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214CC54C" w14:textId="3DB31F3C" w:rsidR="002B1261" w:rsidRDefault="002B1261" w:rsidP="002B12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036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70036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0036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1E836D3" w14:textId="1F0B893E" w:rsidR="002B1261" w:rsidRPr="005057EC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89CE17F" w14:textId="558A055B" w:rsidR="004C4B57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ผู้</w:t>
      </w:r>
      <w:r w:rsidR="004C4B57">
        <w:rPr>
          <w:rFonts w:asciiTheme="majorBidi" w:hAnsiTheme="majorBidi" w:hint="cs"/>
          <w:sz w:val="30"/>
          <w:szCs w:val="30"/>
          <w:cs/>
        </w:rPr>
        <w:t>บริหารพิจารณาว่ากลุ่ม</w:t>
      </w:r>
      <w:r w:rsidR="004C4B57" w:rsidRPr="001C790E">
        <w:rPr>
          <w:rFonts w:asciiTheme="majorBidi" w:hAnsiTheme="majorBidi" w:hint="cs"/>
          <w:sz w:val="30"/>
          <w:szCs w:val="30"/>
          <w:cs/>
        </w:rPr>
        <w:t xml:space="preserve">บริษัทมี </w:t>
      </w:r>
      <w:r w:rsidR="00F97EA7" w:rsidRPr="00F97EA7">
        <w:rPr>
          <w:rFonts w:asciiTheme="majorBidi" w:hAnsiTheme="majorBidi"/>
          <w:sz w:val="30"/>
          <w:szCs w:val="30"/>
        </w:rPr>
        <w:t>2</w:t>
      </w:r>
      <w:r w:rsidR="004C4B57" w:rsidRPr="001C790E">
        <w:rPr>
          <w:rFonts w:asciiTheme="majorBidi" w:hAnsiTheme="majorBidi"/>
          <w:sz w:val="30"/>
          <w:szCs w:val="30"/>
        </w:rPr>
        <w:t xml:space="preserve"> 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</w:t>
      </w:r>
      <w:r w:rsidR="004C4B57" w:rsidRPr="001C790E">
        <w:rPr>
          <w:rFonts w:asciiTheme="majorBidi" w:hAnsiTheme="majorBidi"/>
          <w:sz w:val="30"/>
          <w:szCs w:val="30"/>
          <w:cs/>
        </w:rPr>
        <w:t xml:space="preserve"> 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>
        <w:rPr>
          <w:rFonts w:asciiTheme="majorBidi" w:hAnsiTheme="majorBidi"/>
          <w:sz w:val="30"/>
          <w:szCs w:val="30"/>
        </w:rPr>
        <w:t xml:space="preserve"> </w:t>
      </w:r>
      <w:r w:rsidRPr="001C790E">
        <w:rPr>
          <w:rFonts w:asciiTheme="majorBidi" w:hAnsiTheme="majorBidi" w:hint="cs"/>
          <w:sz w:val="30"/>
          <w:szCs w:val="30"/>
          <w:cs/>
        </w:rPr>
        <w:t>โดยสรุปมีดังนี้</w:t>
      </w:r>
    </w:p>
    <w:p w14:paraId="595C7E94" w14:textId="77777777" w:rsidR="002B1261" w:rsidRPr="005057EC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0A11F71" w14:textId="2D43A208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FA2792">
        <w:rPr>
          <w:rFonts w:asciiTheme="majorBid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00400586" w14:textId="2E72E924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FA2792">
        <w:rPr>
          <w:rFonts w:asciiTheme="majorBid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3320A67E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FA2792">
        <w:rPr>
          <w:rFonts w:asciiTheme="majorBidi" w:hAnsiTheme="majorBidi" w:cstheme="majorBidi"/>
          <w:sz w:val="30"/>
          <w:szCs w:val="30"/>
          <w:cs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ab/>
        <w:t>กลุ่มธุรกิจอื่น</w:t>
      </w:r>
    </w:p>
    <w:p w14:paraId="06A00E30" w14:textId="77777777" w:rsidR="009C14BD" w:rsidRPr="005057EC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54D0434" w14:textId="713AD631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การดำเนินงานอื่นในปี </w:t>
      </w:r>
      <w:r w:rsidR="00D2007D">
        <w:rPr>
          <w:rFonts w:asciiTheme="majorBidi" w:hAnsiTheme="majorBidi" w:cstheme="majorBidi"/>
          <w:sz w:val="30"/>
          <w:szCs w:val="30"/>
        </w:rPr>
        <w:t>2566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2007D">
        <w:rPr>
          <w:rFonts w:asciiTheme="majorBidi" w:hAnsiTheme="majorBidi" w:cstheme="majorBidi"/>
          <w:sz w:val="30"/>
          <w:szCs w:val="30"/>
        </w:rPr>
        <w:t>2565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ยังไม่มีส่วนงานใดที่เข้าเกณฑ์เชิงปริมาณที่ต้องแยกแสดงเป็นส่วนงานดำเนินงานเพิ่มเติม </w:t>
      </w:r>
    </w:p>
    <w:p w14:paraId="59EC9C80" w14:textId="653CD109" w:rsidR="00E433DA" w:rsidRPr="005057EC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692C2DBE" w14:textId="51874D06" w:rsidR="00E433DA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E433D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 ค่าเสื่อมราคาค่าตัดจำหน่าย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E433DA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ดำเนินงานของกลุ่มบริษัท ผู้บริหารเชื่อว่าการใช้กำไรก่อนหักต้นทุนทางการเงิน</w:t>
      </w:r>
      <w:r w:rsidR="0008365F" w:rsidRPr="0008365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8365F" w:rsidRPr="0008365F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ค่าเสื่อมราคา</w:t>
      </w:r>
      <w:r w:rsidR="00740D3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>ค่าตัดจำหน่าย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E433DA">
        <w:rPr>
          <w:rFonts w:asciiTheme="majorBidi" w:hAnsiTheme="majorBidi" w:cstheme="majorBidi"/>
          <w:sz w:val="30"/>
          <w:szCs w:val="30"/>
          <w:cs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Pr="00E433D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40E5107E" w14:textId="77777777" w:rsidR="00365C9B" w:rsidRDefault="0036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499F7F" w14:textId="3CF2A519" w:rsidR="009C14BD" w:rsidRPr="006D08E3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ข้อมูลตามส่วนงานที่รายงานสำหรับปีสิ้นสุดวันที่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1198F">
        <w:rPr>
          <w:rFonts w:asciiTheme="majorBidi" w:hAnsiTheme="majorBidi" w:cstheme="majorBidi"/>
          <w:i/>
          <w:iCs/>
          <w:sz w:val="30"/>
          <w:szCs w:val="30"/>
        </w:rPr>
        <w:t>2566</w:t>
      </w:r>
    </w:p>
    <w:p w14:paraId="1478800A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9C14BD" w:rsidRPr="00B95E89" w14:paraId="449583C9" w14:textId="77777777" w:rsidTr="00E433DA">
        <w:trPr>
          <w:cantSplit/>
        </w:trPr>
        <w:tc>
          <w:tcPr>
            <w:tcW w:w="3688" w:type="dxa"/>
          </w:tcPr>
          <w:p w14:paraId="1546BB12" w14:textId="64E9A35C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835085" w14:textId="77777777" w:rsidR="009C14BD" w:rsidRPr="00B95E89" w:rsidRDefault="009C14BD" w:rsidP="003830D8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29B4D3E3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19316F94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8923884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3C8ED8D3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4F20EB52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CF08C5F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7345DB58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59FCC012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0614B2E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8DF8FB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C14BD" w:rsidRPr="00B95E89" w14:paraId="4010B84D" w14:textId="77777777" w:rsidTr="00E433DA">
        <w:trPr>
          <w:cantSplit/>
        </w:trPr>
        <w:tc>
          <w:tcPr>
            <w:tcW w:w="3688" w:type="dxa"/>
            <w:vAlign w:val="center"/>
          </w:tcPr>
          <w:p w14:paraId="36ED7E40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50113AF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B95E8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4BD" w:rsidRPr="00B95E89" w14:paraId="0C7AEDF1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5C7B4B3F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01029199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A9848A9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F287070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D6E2CF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6C0B78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A4CC8B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EBD3A8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C14BD" w:rsidRPr="00B95E89" w14:paraId="180577B8" w14:textId="77777777" w:rsidTr="00E433DA">
        <w:trPr>
          <w:cantSplit/>
        </w:trPr>
        <w:tc>
          <w:tcPr>
            <w:tcW w:w="3688" w:type="dxa"/>
            <w:vAlign w:val="center"/>
          </w:tcPr>
          <w:p w14:paraId="6306E00F" w14:textId="3A4EA76E" w:rsidR="009C14BD" w:rsidRPr="00B95E89" w:rsidRDefault="00E433DA" w:rsidP="00B95E8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C14BD" w:rsidRPr="00B95E8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  <w:vAlign w:val="bottom"/>
          </w:tcPr>
          <w:p w14:paraId="19CE916B" w14:textId="573FE8EA" w:rsidR="009C14BD" w:rsidRPr="00B95E89" w:rsidRDefault="007B4651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eastAsia="Times New Roman" w:hAnsiTheme="majorBidi"/>
                <w:sz w:val="30"/>
                <w:szCs w:val="30"/>
              </w:rPr>
              <w:t>12</w:t>
            </w:r>
            <w:r w:rsidR="001F3C6D"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eastAsia="Times New Roman" w:hAnsiTheme="majorBidi"/>
                <w:sz w:val="30"/>
                <w:szCs w:val="30"/>
              </w:rPr>
              <w:t>445</w:t>
            </w:r>
          </w:p>
        </w:tc>
        <w:tc>
          <w:tcPr>
            <w:tcW w:w="183" w:type="dxa"/>
            <w:vAlign w:val="bottom"/>
          </w:tcPr>
          <w:p w14:paraId="24AD73E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449AC5" w14:textId="178835D2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179" w:type="dxa"/>
          </w:tcPr>
          <w:p w14:paraId="3BF24B5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940FEED" w14:textId="3AFBA788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4" w:type="dxa"/>
            <w:vAlign w:val="bottom"/>
          </w:tcPr>
          <w:p w14:paraId="2D80BE63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F14B235" w14:textId="1B0A03F5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17,719</w:t>
            </w:r>
          </w:p>
        </w:tc>
      </w:tr>
      <w:tr w:rsidR="001B2BD4" w:rsidRPr="00B95E89" w14:paraId="3F63B609" w14:textId="77777777" w:rsidTr="00BC57C4">
        <w:trPr>
          <w:cantSplit/>
        </w:trPr>
        <w:tc>
          <w:tcPr>
            <w:tcW w:w="3688" w:type="dxa"/>
            <w:vAlign w:val="center"/>
            <w:hideMark/>
          </w:tcPr>
          <w:p w14:paraId="24CE86DE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8AEE5" w14:textId="638F34EB" w:rsidR="001B2BD4" w:rsidRPr="00B95E89" w:rsidRDefault="007B4651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12</w:t>
            </w:r>
            <w:r w:rsidR="001F3C6D"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83" w:type="dxa"/>
          </w:tcPr>
          <w:p w14:paraId="27FA3C2B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30135" w14:textId="28C94402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5,224</w:t>
            </w:r>
          </w:p>
        </w:tc>
        <w:tc>
          <w:tcPr>
            <w:tcW w:w="179" w:type="dxa"/>
          </w:tcPr>
          <w:p w14:paraId="30B221F3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CCD3CFF" w14:textId="15958A0A" w:rsidR="001B2BD4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4" w:type="dxa"/>
          </w:tcPr>
          <w:p w14:paraId="28A9D4A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1372" w14:textId="0F69B40B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17,719</w:t>
            </w:r>
          </w:p>
        </w:tc>
      </w:tr>
      <w:tr w:rsidR="009C14BD" w:rsidRPr="00B95E89" w14:paraId="0782D625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6F4B44E5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9EE5ED" w14:textId="1D241CBB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(11,948)</w:t>
            </w:r>
          </w:p>
        </w:tc>
        <w:tc>
          <w:tcPr>
            <w:tcW w:w="183" w:type="dxa"/>
            <w:vAlign w:val="bottom"/>
          </w:tcPr>
          <w:p w14:paraId="2BE77BC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A837FF7" w14:textId="1A4AF7E7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(4,589)</w:t>
            </w:r>
          </w:p>
        </w:tc>
        <w:tc>
          <w:tcPr>
            <w:tcW w:w="179" w:type="dxa"/>
          </w:tcPr>
          <w:p w14:paraId="51D1134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CDE5261" w14:textId="5495A019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184" w:type="dxa"/>
            <w:vAlign w:val="bottom"/>
          </w:tcPr>
          <w:p w14:paraId="580B322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090A125" w14:textId="347F568F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(16,580)</w:t>
            </w:r>
          </w:p>
        </w:tc>
      </w:tr>
      <w:tr w:rsidR="009C14BD" w:rsidRPr="00B95E89" w14:paraId="325E1F60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4FD05D1E" w14:textId="3FD3FA5B" w:rsidR="009C14BD" w:rsidRPr="00B95E89" w:rsidRDefault="00377A8E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18" w:type="dxa"/>
            <w:vAlign w:val="bottom"/>
          </w:tcPr>
          <w:p w14:paraId="07912629" w14:textId="0A0F14A2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(404)</w:t>
            </w:r>
          </w:p>
        </w:tc>
        <w:tc>
          <w:tcPr>
            <w:tcW w:w="183" w:type="dxa"/>
            <w:vAlign w:val="bottom"/>
          </w:tcPr>
          <w:p w14:paraId="6671B9B3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3EDFAD2" w14:textId="384330F6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(293)</w:t>
            </w:r>
          </w:p>
        </w:tc>
        <w:tc>
          <w:tcPr>
            <w:tcW w:w="179" w:type="dxa"/>
          </w:tcPr>
          <w:p w14:paraId="4BBC084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79587C6" w14:textId="170969E9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4" w:type="dxa"/>
            <w:vAlign w:val="bottom"/>
          </w:tcPr>
          <w:p w14:paraId="0E86687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5622CD1" w14:textId="1321C5E2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(706)</w:t>
            </w:r>
          </w:p>
        </w:tc>
      </w:tr>
      <w:tr w:rsidR="009C14BD" w:rsidRPr="00B95E89" w14:paraId="308F4A9D" w14:textId="77777777" w:rsidTr="00E433DA">
        <w:trPr>
          <w:cantSplit/>
        </w:trPr>
        <w:tc>
          <w:tcPr>
            <w:tcW w:w="3688" w:type="dxa"/>
            <w:vAlign w:val="bottom"/>
            <w:hideMark/>
          </w:tcPr>
          <w:p w14:paraId="5FE66A5C" w14:textId="0151B0EF" w:rsidR="009C14BD" w:rsidRPr="00B95E89" w:rsidRDefault="009C14BD" w:rsidP="00B3219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ก่อนต้นทุนทางการเงิน</w:t>
            </w:r>
            <w:r w:rsidR="00740D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ค่าตัดจำหน่าย</w:t>
            </w:r>
            <w:r w:rsidR="0074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42955"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 w:rsidR="00912A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  <w:vAlign w:val="bottom"/>
          </w:tcPr>
          <w:p w14:paraId="258B2603" w14:textId="15E7BC0F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83" w:type="dxa"/>
            <w:vAlign w:val="bottom"/>
          </w:tcPr>
          <w:p w14:paraId="663E0BB7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5546862" w14:textId="36894FEE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79" w:type="dxa"/>
          </w:tcPr>
          <w:p w14:paraId="42356FF0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14193D" w14:textId="65F5B529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84" w:type="dxa"/>
            <w:vAlign w:val="bottom"/>
          </w:tcPr>
          <w:p w14:paraId="791904D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FDB711D" w14:textId="1ECFF4FF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</w:tr>
      <w:tr w:rsidR="001B2BD4" w:rsidRPr="00B95E89" w14:paraId="26679BAD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042E4427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418" w:type="dxa"/>
          </w:tcPr>
          <w:p w14:paraId="7DF93AD8" w14:textId="442D0247" w:rsidR="001B2BD4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3" w:type="dxa"/>
            <w:vAlign w:val="bottom"/>
          </w:tcPr>
          <w:p w14:paraId="5D5376E3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604DD92" w14:textId="3BFC376A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9" w:type="dxa"/>
          </w:tcPr>
          <w:p w14:paraId="63B51496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4E3A392" w14:textId="55E6B0FA" w:rsidR="001B2BD4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C06F328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1AAF436" w14:textId="55B55CA3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</w:tr>
      <w:tr w:rsidR="001B2BD4" w:rsidRPr="00B95E89" w14:paraId="135C588C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6FCC1070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029F9BAB" w14:textId="38D9C8E5" w:rsidR="001B2BD4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83" w:type="dxa"/>
            <w:vAlign w:val="bottom"/>
          </w:tcPr>
          <w:p w14:paraId="40238FB7" w14:textId="77777777" w:rsidR="001B2BD4" w:rsidRPr="001B2BD4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2F4D39D9" w14:textId="354069D4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79" w:type="dxa"/>
          </w:tcPr>
          <w:p w14:paraId="40B1068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5575C9" w14:textId="08035C70" w:rsidR="001B2BD4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394980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69A2A79" w14:textId="773BAE21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(57)</w:t>
            </w:r>
          </w:p>
        </w:tc>
      </w:tr>
      <w:tr w:rsidR="001B2BD4" w:rsidRPr="00B95E89" w14:paraId="48040D4A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58BDBE9C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02465904" w14:textId="4A4B4D1E" w:rsidR="001B2BD4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(27</w:t>
            </w:r>
            <w:r w:rsidR="00D6184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FD1A8F8" w14:textId="77777777" w:rsidR="001B2BD4" w:rsidRPr="001B2BD4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94C2CFB" w14:textId="0D939B42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79" w:type="dxa"/>
          </w:tcPr>
          <w:p w14:paraId="4A665F77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69409B" w14:textId="03FDE099" w:rsidR="001B2BD4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4E0551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D2E65CC" w14:textId="3F8FBAF0" w:rsidR="001B2BD4" w:rsidRPr="00B95E89" w:rsidRDefault="001F3C6D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(503)</w:t>
            </w:r>
          </w:p>
        </w:tc>
      </w:tr>
      <w:tr w:rsidR="009C14BD" w:rsidRPr="00B95E89" w14:paraId="322A2939" w14:textId="77777777" w:rsidTr="00E433DA">
        <w:trPr>
          <w:cantSplit/>
        </w:trPr>
        <w:tc>
          <w:tcPr>
            <w:tcW w:w="3688" w:type="dxa"/>
            <w:vAlign w:val="center"/>
          </w:tcPr>
          <w:p w14:paraId="3B3F3B85" w14:textId="4D757AB7" w:rsidR="005057EC" w:rsidRPr="00B95E89" w:rsidRDefault="005057EC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50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และบริษัทร่วม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  <w:vAlign w:val="bottom"/>
          </w:tcPr>
          <w:p w14:paraId="03DB29F9" w14:textId="76780389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83" w:type="dxa"/>
            <w:vAlign w:val="bottom"/>
          </w:tcPr>
          <w:p w14:paraId="09E5E1F8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31A9686" w14:textId="3BC4123C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79" w:type="dxa"/>
          </w:tcPr>
          <w:p w14:paraId="3E0D6BB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3E95D6A" w14:textId="554104E7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184" w:type="dxa"/>
            <w:vAlign w:val="bottom"/>
          </w:tcPr>
          <w:p w14:paraId="4AB1658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28FCFF8" w14:textId="61AFFA07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(87)</w:t>
            </w:r>
          </w:p>
        </w:tc>
      </w:tr>
      <w:tr w:rsidR="009C14BD" w:rsidRPr="00B95E89" w14:paraId="61BEE460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167C382A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vAlign w:val="bottom"/>
          </w:tcPr>
          <w:p w14:paraId="36836F89" w14:textId="3B86A40D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  <w:vAlign w:val="bottom"/>
          </w:tcPr>
          <w:p w14:paraId="6B5AB129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14B5C4C" w14:textId="37506D86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13208064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0EA3951" w14:textId="23868F9D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4A5D31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89FB3BB" w14:textId="7C403D05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9C14BD" w:rsidRPr="00B95E89" w14:paraId="55F7C44C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734C0FBD" w14:textId="77777777" w:rsidR="009C14BD" w:rsidRPr="00D61843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D618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61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D618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61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vAlign w:val="bottom"/>
          </w:tcPr>
          <w:p w14:paraId="4804AFD5" w14:textId="62BDF9FF" w:rsidR="009C14BD" w:rsidRPr="00D61843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(16</w:t>
            </w:r>
            <w:r w:rsidR="00D61843"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6DA670D" w14:textId="77777777" w:rsidR="009C14BD" w:rsidRPr="00D6184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3B05469" w14:textId="7E839D9E" w:rsidR="009C14BD" w:rsidRPr="00D61843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79" w:type="dxa"/>
          </w:tcPr>
          <w:p w14:paraId="0EA30F32" w14:textId="77777777" w:rsidR="009C14BD" w:rsidRPr="00D6184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08ABCD8" w14:textId="426E93E6" w:rsidR="009C14BD" w:rsidRPr="00D61843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(146)</w:t>
            </w:r>
          </w:p>
        </w:tc>
        <w:tc>
          <w:tcPr>
            <w:tcW w:w="184" w:type="dxa"/>
            <w:vAlign w:val="bottom"/>
          </w:tcPr>
          <w:p w14:paraId="057B6F7B" w14:textId="77777777" w:rsidR="009C14BD" w:rsidRPr="00D6184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B708052" w14:textId="253767B1" w:rsidR="009C14BD" w:rsidRPr="00D61843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(119)</w:t>
            </w:r>
          </w:p>
        </w:tc>
      </w:tr>
      <w:tr w:rsidR="009C14BD" w:rsidRPr="00B95E89" w14:paraId="7593D73C" w14:textId="77777777" w:rsidTr="00E433DA">
        <w:trPr>
          <w:cantSplit/>
        </w:trPr>
        <w:tc>
          <w:tcPr>
            <w:tcW w:w="3688" w:type="dxa"/>
            <w:vAlign w:val="center"/>
          </w:tcPr>
          <w:p w14:paraId="1D3270DA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3201B7C" w14:textId="77777777" w:rsidR="009C14BD" w:rsidRPr="00B95E89" w:rsidRDefault="009C14B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71CB380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6" w:type="dxa"/>
            <w:vAlign w:val="bottom"/>
          </w:tcPr>
          <w:p w14:paraId="1C31C93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D0177A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</w:tcPr>
          <w:p w14:paraId="7C575937" w14:textId="77777777" w:rsidR="009C14BD" w:rsidRPr="00B95E89" w:rsidRDefault="009C14B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E068B3E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1C189188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C14BD" w:rsidRPr="00B95E89" w14:paraId="1B81AFA6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43B507EA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  <w:vAlign w:val="bottom"/>
          </w:tcPr>
          <w:p w14:paraId="12FD843C" w14:textId="5DF6E9E9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(189)</w:t>
            </w:r>
          </w:p>
        </w:tc>
        <w:tc>
          <w:tcPr>
            <w:tcW w:w="183" w:type="dxa"/>
            <w:vAlign w:val="bottom"/>
          </w:tcPr>
          <w:p w14:paraId="22C6BEA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D8DB443" w14:textId="276FF212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79" w:type="dxa"/>
          </w:tcPr>
          <w:p w14:paraId="004937C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3ED5AB5" w14:textId="6FD6A07C" w:rsidR="009C14BD" w:rsidRPr="00B95E89" w:rsidRDefault="001F3C6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(146)</w:t>
            </w:r>
          </w:p>
        </w:tc>
        <w:tc>
          <w:tcPr>
            <w:tcW w:w="184" w:type="dxa"/>
            <w:vAlign w:val="bottom"/>
          </w:tcPr>
          <w:p w14:paraId="13BD98F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BA10675" w14:textId="4EC8D7C5" w:rsidR="009C14BD" w:rsidRPr="00B95E89" w:rsidRDefault="001F3C6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(202)</w:t>
            </w:r>
          </w:p>
        </w:tc>
      </w:tr>
    </w:tbl>
    <w:p w14:paraId="593C23A2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23"/>
        <w:jc w:val="right"/>
        <w:rPr>
          <w:rFonts w:asciiTheme="majorBidi" w:hAnsiTheme="majorBidi" w:cstheme="majorBidi"/>
        </w:rPr>
      </w:pPr>
    </w:p>
    <w:p w14:paraId="164A8861" w14:textId="77777777" w:rsidR="00740D3C" w:rsidRDefault="007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E5B4880" w14:textId="2ED41F40" w:rsidR="009C14BD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ข้อมูลตามส่วนงานที่รายงานสำหรับปีสิ้นสุดวันที่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1198F">
        <w:rPr>
          <w:rFonts w:asciiTheme="majorBidi" w:hAnsiTheme="majorBidi" w:cstheme="majorBidi"/>
          <w:i/>
          <w:iCs/>
          <w:sz w:val="30"/>
          <w:szCs w:val="30"/>
        </w:rPr>
        <w:t>2565</w:t>
      </w:r>
    </w:p>
    <w:p w14:paraId="00ABADF2" w14:textId="553CC1B4" w:rsidR="0011198F" w:rsidRDefault="0011198F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11198F" w:rsidRPr="00B95E89" w14:paraId="06F44EE8" w14:textId="77777777" w:rsidTr="00651A21">
        <w:trPr>
          <w:cantSplit/>
        </w:trPr>
        <w:tc>
          <w:tcPr>
            <w:tcW w:w="3688" w:type="dxa"/>
          </w:tcPr>
          <w:p w14:paraId="2920F849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E1D206" w14:textId="77777777" w:rsidR="0011198F" w:rsidRPr="00B95E89" w:rsidRDefault="0011198F" w:rsidP="00651A21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2243114A" w14:textId="77777777" w:rsidR="0011198F" w:rsidRPr="00B95E89" w:rsidRDefault="0011198F" w:rsidP="00651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01FB06F3" w14:textId="77777777" w:rsidR="0011198F" w:rsidRPr="00B95E89" w:rsidRDefault="0011198F" w:rsidP="00651A2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6463B32" w14:textId="77777777" w:rsidR="0011198F" w:rsidRPr="00B95E89" w:rsidRDefault="0011198F" w:rsidP="00651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59B95F" w14:textId="77777777" w:rsidR="0011198F" w:rsidRPr="00B95E89" w:rsidRDefault="0011198F" w:rsidP="00651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50293193" w14:textId="77777777" w:rsidR="0011198F" w:rsidRPr="00B95E89" w:rsidRDefault="0011198F" w:rsidP="00651A2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5FB9DB" w14:textId="77777777" w:rsidR="0011198F" w:rsidRPr="00B95E89" w:rsidRDefault="0011198F" w:rsidP="00651A2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0E69DE27" w14:textId="77777777" w:rsidR="0011198F" w:rsidRPr="00B95E89" w:rsidRDefault="0011198F" w:rsidP="00651A2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0E7C3E9C" w14:textId="77777777" w:rsidR="0011198F" w:rsidRPr="00B95E89" w:rsidRDefault="0011198F" w:rsidP="00651A2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F7AA23D" w14:textId="77777777" w:rsidR="0011198F" w:rsidRPr="00B95E89" w:rsidRDefault="0011198F" w:rsidP="00651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AEE783" w14:textId="77777777" w:rsidR="0011198F" w:rsidRPr="00B95E89" w:rsidRDefault="0011198F" w:rsidP="00651A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1198F" w:rsidRPr="00B95E89" w14:paraId="7208CC14" w14:textId="77777777" w:rsidTr="00651A21">
        <w:trPr>
          <w:cantSplit/>
        </w:trPr>
        <w:tc>
          <w:tcPr>
            <w:tcW w:w="3688" w:type="dxa"/>
            <w:vAlign w:val="center"/>
          </w:tcPr>
          <w:p w14:paraId="6583C43D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0B0C4D94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B95E8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198F" w:rsidRPr="00B95E89" w14:paraId="4CF96C05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568A06A3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082D804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49F985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9A4D67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13C4734B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87B279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AD6CEEE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DCD6DC7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1198F" w:rsidRPr="00B95E89" w14:paraId="0C2C9C9D" w14:textId="77777777" w:rsidTr="00651A21">
        <w:trPr>
          <w:cantSplit/>
        </w:trPr>
        <w:tc>
          <w:tcPr>
            <w:tcW w:w="3688" w:type="dxa"/>
            <w:vAlign w:val="center"/>
          </w:tcPr>
          <w:p w14:paraId="17B1D80E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95E8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  <w:vAlign w:val="bottom"/>
          </w:tcPr>
          <w:p w14:paraId="1CBA5B9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Pr="000E2E6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83" w:type="dxa"/>
            <w:vAlign w:val="bottom"/>
          </w:tcPr>
          <w:p w14:paraId="3457924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E93AE5F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79" w:type="dxa"/>
          </w:tcPr>
          <w:p w14:paraId="229540AA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2DE7E8B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CA96A9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A6B29BA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084</w:t>
            </w:r>
          </w:p>
        </w:tc>
      </w:tr>
      <w:tr w:rsidR="0011198F" w:rsidRPr="00B95E89" w14:paraId="2DE4446D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2680F6EC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D84F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83" w:type="dxa"/>
          </w:tcPr>
          <w:p w14:paraId="1C31D6C9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9B09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79" w:type="dxa"/>
          </w:tcPr>
          <w:p w14:paraId="71C77274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B7ECCC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A835CF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1512F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084</w:t>
            </w:r>
          </w:p>
        </w:tc>
      </w:tr>
      <w:tr w:rsidR="0011198F" w:rsidRPr="00B95E89" w14:paraId="05D81EC5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2921E6F6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A62B49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677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5D740A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DD8E65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877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508977B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5A80C72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AF2452F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B54F8C2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554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1198F" w:rsidRPr="00B95E89" w14:paraId="533BAE3A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4426C0E0" w14:textId="1927DD05" w:rsidR="0011198F" w:rsidRPr="00B95E89" w:rsidRDefault="00377A8E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18" w:type="dxa"/>
            <w:vAlign w:val="bottom"/>
          </w:tcPr>
          <w:p w14:paraId="1DC230C3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DD56515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E93B1F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369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31F3AAE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01AF8E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5CBB200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2787C0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865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1198F" w:rsidRPr="00B95E89" w14:paraId="01024A63" w14:textId="77777777" w:rsidTr="00651A21">
        <w:trPr>
          <w:cantSplit/>
        </w:trPr>
        <w:tc>
          <w:tcPr>
            <w:tcW w:w="3688" w:type="dxa"/>
            <w:vAlign w:val="bottom"/>
            <w:hideMark/>
          </w:tcPr>
          <w:p w14:paraId="3397C70E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ก่อนต้นทุนทางการเงิน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ค่าตัดจำหน่าย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  <w:vAlign w:val="bottom"/>
          </w:tcPr>
          <w:p w14:paraId="60BC31B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83" w:type="dxa"/>
            <w:vAlign w:val="bottom"/>
          </w:tcPr>
          <w:p w14:paraId="2ECBF3DA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156B8C7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179" w:type="dxa"/>
          </w:tcPr>
          <w:p w14:paraId="56FB882D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AA4170B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414BBAA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A704B37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</w:tr>
      <w:tr w:rsidR="0011198F" w:rsidRPr="00B95E89" w14:paraId="067758AC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4FEC5D6E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418" w:type="dxa"/>
          </w:tcPr>
          <w:p w14:paraId="39C917E9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72A7078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CD7D31B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9" w:type="dxa"/>
          </w:tcPr>
          <w:p w14:paraId="4ECA745F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DF37E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96F84A2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640292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1198F" w:rsidRPr="00B95E89" w14:paraId="7E69C09C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2B916500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03DC726B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B1E15F0" w14:textId="77777777" w:rsidR="0011198F" w:rsidRPr="001B2BD4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C3C7254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05FAC7B4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0CBE6F0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9672E8D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67194E3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1198F" w:rsidRPr="00B95E89" w14:paraId="78995220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3A0F17BC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700E52E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337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08F25F5" w14:textId="77777777" w:rsidR="0011198F" w:rsidRPr="001B2BD4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EB0112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038DF2D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7A9B90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52C5813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13BA79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604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1198F" w:rsidRPr="00B95E89" w14:paraId="60A77F2C" w14:textId="77777777" w:rsidTr="00651A21">
        <w:trPr>
          <w:cantSplit/>
        </w:trPr>
        <w:tc>
          <w:tcPr>
            <w:tcW w:w="3688" w:type="dxa"/>
            <w:vAlign w:val="center"/>
          </w:tcPr>
          <w:p w14:paraId="2CF082A6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50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และบริษัทร่วม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  <w:vAlign w:val="bottom"/>
          </w:tcPr>
          <w:p w14:paraId="21D0D8DF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41CB030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B9FFEB9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79" w:type="dxa"/>
          </w:tcPr>
          <w:p w14:paraId="03FBDE85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094499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64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03D8055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150B7CA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47</w:t>
            </w:r>
          </w:p>
        </w:tc>
      </w:tr>
      <w:tr w:rsidR="0011198F" w:rsidRPr="00B95E89" w14:paraId="4EC622E2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14C69D12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vAlign w:val="bottom"/>
          </w:tcPr>
          <w:p w14:paraId="2284661A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3" w:type="dxa"/>
            <w:vAlign w:val="bottom"/>
          </w:tcPr>
          <w:p w14:paraId="4C4DAD84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B06720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61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1513E8D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4D9700E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4AC91D7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B63CD4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1198F" w:rsidRPr="00B95E89" w14:paraId="12DEA9F9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22352400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vAlign w:val="bottom"/>
          </w:tcPr>
          <w:p w14:paraId="6BB2DD0E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121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7D73FBF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7B55E53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73F06B1E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94A5D59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64EC1E7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15A5E40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</w:tr>
      <w:tr w:rsidR="0011198F" w:rsidRPr="00B95E89" w14:paraId="2901F5BA" w14:textId="77777777" w:rsidTr="00651A21">
        <w:trPr>
          <w:cantSplit/>
        </w:trPr>
        <w:tc>
          <w:tcPr>
            <w:tcW w:w="3688" w:type="dxa"/>
            <w:vAlign w:val="center"/>
          </w:tcPr>
          <w:p w14:paraId="032B7E71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69E656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75A41A25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6" w:type="dxa"/>
            <w:vAlign w:val="bottom"/>
          </w:tcPr>
          <w:p w14:paraId="338C0177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1D210E2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</w:tcPr>
          <w:p w14:paraId="18295C9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5D1E5F3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606F4DA1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11198F" w:rsidRPr="00B95E89" w14:paraId="7FA193E7" w14:textId="77777777" w:rsidTr="00651A21">
        <w:trPr>
          <w:cantSplit/>
        </w:trPr>
        <w:tc>
          <w:tcPr>
            <w:tcW w:w="3688" w:type="dxa"/>
            <w:vAlign w:val="center"/>
            <w:hideMark/>
          </w:tcPr>
          <w:p w14:paraId="4B3CAB0C" w14:textId="77777777" w:rsidR="0011198F" w:rsidRPr="00B95E89" w:rsidRDefault="0011198F" w:rsidP="00651A21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  <w:vAlign w:val="bottom"/>
          </w:tcPr>
          <w:p w14:paraId="717ADA53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169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116A2BC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C6DAE1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79" w:type="dxa"/>
          </w:tcPr>
          <w:p w14:paraId="06BC46C8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FF41063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125ACD6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D6465C9" w14:textId="77777777" w:rsidR="0011198F" w:rsidRPr="00B95E89" w:rsidRDefault="0011198F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</w:tr>
    </w:tbl>
    <w:p w14:paraId="16DFF75A" w14:textId="77777777" w:rsidR="0011198F" w:rsidRPr="006D08E3" w:rsidRDefault="0011198F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p w14:paraId="5EF91510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385E93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115"/>
        <w:rPr>
          <w:rFonts w:asciiTheme="majorBidi" w:hAnsiTheme="majorBidi" w:cstheme="majorBidi"/>
          <w:sz w:val="30"/>
          <w:szCs w:val="30"/>
        </w:rPr>
      </w:pPr>
    </w:p>
    <w:p w14:paraId="15910020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23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cs/>
        </w:rPr>
        <w:br w:type="page"/>
      </w:r>
    </w:p>
    <w:p w14:paraId="2482B0F7" w14:textId="068B15D7" w:rsidR="00B95E89" w:rsidRDefault="00B95E89" w:rsidP="00B95E89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036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C0799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0036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0036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ภูมิศาสตร์</w:t>
      </w:r>
    </w:p>
    <w:p w14:paraId="4C588DBA" w14:textId="7C41EB36" w:rsidR="00B95E89" w:rsidRPr="00F10BEB" w:rsidRDefault="00B95E89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5263E08" w14:textId="70A6AA11" w:rsidR="009C14BD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FA279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ในการนำเสนอจำแนกส่วนงานภูมิศาสตร์รายได้จากการขายแยกแสดงตามสถานที่ตั้งทางภูมิศาสตร์ของลูกค้า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05596029" w14:textId="77777777" w:rsidR="007A2000" w:rsidRPr="00F10BEB" w:rsidRDefault="007A2000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7269B97" w14:textId="6C89C49C" w:rsidR="009C14BD" w:rsidRPr="00365C9B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1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65C9B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ข้อมูลเกี่ยวกับส่วนงานภูมิศาสตร์</w:t>
      </w:r>
      <w:r w:rsidRPr="00365C9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8"/>
        <w:gridCol w:w="270"/>
        <w:gridCol w:w="1269"/>
      </w:tblGrid>
      <w:tr w:rsidR="009C14BD" w:rsidRPr="00C07993" w14:paraId="39603B2C" w14:textId="77777777" w:rsidTr="00C07993">
        <w:tc>
          <w:tcPr>
            <w:tcW w:w="6300" w:type="dxa"/>
          </w:tcPr>
          <w:p w14:paraId="096A96F1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807" w:type="dxa"/>
            <w:gridSpan w:val="3"/>
            <w:hideMark/>
          </w:tcPr>
          <w:p w14:paraId="592D4941" w14:textId="77777777" w:rsidR="009C14BD" w:rsidRPr="00CB3CD5" w:rsidRDefault="009C14BD" w:rsidP="003830D8">
            <w:pPr>
              <w:spacing w:line="240" w:lineRule="auto"/>
              <w:ind w:hanging="180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B3CD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9C14BD" w:rsidRPr="00C07993" w14:paraId="4EE063C7" w14:textId="77777777" w:rsidTr="00C07993">
        <w:tc>
          <w:tcPr>
            <w:tcW w:w="6300" w:type="dxa"/>
          </w:tcPr>
          <w:p w14:paraId="3BCAEACA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68" w:type="dxa"/>
            <w:hideMark/>
          </w:tcPr>
          <w:p w14:paraId="729E1F1F" w14:textId="47C3CCEC" w:rsidR="009C14BD" w:rsidRPr="00C07993" w:rsidRDefault="004C527C" w:rsidP="003830D8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371CDD00" w14:textId="77777777" w:rsidR="009C14BD" w:rsidRPr="00C07993" w:rsidRDefault="009C14BD" w:rsidP="003830D8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69" w:type="dxa"/>
            <w:hideMark/>
          </w:tcPr>
          <w:p w14:paraId="695722D6" w14:textId="41077A5C" w:rsidR="009C14BD" w:rsidRPr="00C07993" w:rsidRDefault="004C527C" w:rsidP="003830D8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</w:tr>
      <w:tr w:rsidR="009C14BD" w:rsidRPr="00C07993" w14:paraId="1DDC413A" w14:textId="77777777" w:rsidTr="00C07993">
        <w:tc>
          <w:tcPr>
            <w:tcW w:w="6300" w:type="dxa"/>
          </w:tcPr>
          <w:p w14:paraId="1160A2B0" w14:textId="77777777" w:rsidR="009C14BD" w:rsidRPr="00C07993" w:rsidRDefault="009C14BD" w:rsidP="00C07993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07" w:type="dxa"/>
            <w:gridSpan w:val="3"/>
          </w:tcPr>
          <w:p w14:paraId="434DE1CD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9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527C" w:rsidRPr="00C07993" w14:paraId="59D6FFA8" w14:textId="77777777" w:rsidTr="00C07993">
        <w:tc>
          <w:tcPr>
            <w:tcW w:w="6300" w:type="dxa"/>
            <w:hideMark/>
          </w:tcPr>
          <w:p w14:paraId="25BF1A0D" w14:textId="77777777" w:rsidR="004C527C" w:rsidRPr="00C07993" w:rsidRDefault="004C527C" w:rsidP="004C527C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68" w:type="dxa"/>
          </w:tcPr>
          <w:p w14:paraId="2F571F3E" w14:textId="0F50DA10" w:rsidR="004C527C" w:rsidRPr="00C07993" w:rsidRDefault="00D1149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13,539</w:t>
            </w:r>
          </w:p>
        </w:tc>
        <w:tc>
          <w:tcPr>
            <w:tcW w:w="270" w:type="dxa"/>
          </w:tcPr>
          <w:p w14:paraId="3C56620B" w14:textId="77777777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FC15A3" w14:textId="599BA35B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18</w:t>
            </w:r>
            <w:r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666</w:t>
            </w:r>
          </w:p>
        </w:tc>
      </w:tr>
      <w:tr w:rsidR="004C527C" w:rsidRPr="00C07993" w14:paraId="391365A5" w14:textId="77777777" w:rsidTr="00C07993">
        <w:tc>
          <w:tcPr>
            <w:tcW w:w="6300" w:type="dxa"/>
            <w:hideMark/>
          </w:tcPr>
          <w:p w14:paraId="281AAA06" w14:textId="77777777" w:rsidR="004C527C" w:rsidRPr="00C07993" w:rsidRDefault="004C527C" w:rsidP="004C527C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268" w:type="dxa"/>
          </w:tcPr>
          <w:p w14:paraId="21F9616D" w14:textId="6DD105B3" w:rsidR="004C527C" w:rsidRPr="00C07993" w:rsidRDefault="00D1149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2,081</w:t>
            </w:r>
          </w:p>
        </w:tc>
        <w:tc>
          <w:tcPr>
            <w:tcW w:w="270" w:type="dxa"/>
          </w:tcPr>
          <w:p w14:paraId="771B63BE" w14:textId="77777777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0CE655C" w14:textId="458904A5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2</w:t>
            </w:r>
            <w:r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283</w:t>
            </w:r>
          </w:p>
        </w:tc>
      </w:tr>
      <w:tr w:rsidR="004C527C" w:rsidRPr="00C07993" w14:paraId="51F9A4B2" w14:textId="77777777" w:rsidTr="00C07993">
        <w:tc>
          <w:tcPr>
            <w:tcW w:w="6300" w:type="dxa"/>
            <w:hideMark/>
          </w:tcPr>
          <w:p w14:paraId="382F4215" w14:textId="77777777" w:rsidR="004C527C" w:rsidRPr="00C07993" w:rsidRDefault="004C527C" w:rsidP="004C527C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268" w:type="dxa"/>
          </w:tcPr>
          <w:p w14:paraId="080702FD" w14:textId="3B1A8D90" w:rsidR="004C527C" w:rsidRPr="00C07993" w:rsidRDefault="00D1149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100A51D8" w14:textId="77777777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F28C34" w14:textId="46F2036D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</w:t>
            </w:r>
            <w:r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364</w:t>
            </w:r>
          </w:p>
        </w:tc>
      </w:tr>
      <w:tr w:rsidR="004C527C" w:rsidRPr="00C07993" w14:paraId="18E6945F" w14:textId="77777777" w:rsidTr="00C07993">
        <w:tc>
          <w:tcPr>
            <w:tcW w:w="6300" w:type="dxa"/>
          </w:tcPr>
          <w:p w14:paraId="7130199A" w14:textId="77777777" w:rsidR="004C527C" w:rsidRPr="00C07993" w:rsidRDefault="004C527C" w:rsidP="004C527C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268" w:type="dxa"/>
          </w:tcPr>
          <w:p w14:paraId="5D531A16" w14:textId="79C990B3" w:rsidR="004C527C" w:rsidRPr="00C07993" w:rsidRDefault="00D1149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581CA29F" w14:textId="77777777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D97856D" w14:textId="652F7C67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404</w:t>
            </w:r>
          </w:p>
        </w:tc>
      </w:tr>
      <w:tr w:rsidR="004C527C" w:rsidRPr="00C07993" w14:paraId="2774A1E2" w14:textId="77777777" w:rsidTr="00C07993">
        <w:tc>
          <w:tcPr>
            <w:tcW w:w="6300" w:type="dxa"/>
            <w:hideMark/>
          </w:tcPr>
          <w:p w14:paraId="60D6B7F5" w14:textId="29533D9F" w:rsidR="004C527C" w:rsidRPr="00C07993" w:rsidRDefault="004C527C" w:rsidP="004C527C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ประเทศอื่น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ๆ</w:t>
            </w:r>
          </w:p>
        </w:tc>
        <w:tc>
          <w:tcPr>
            <w:tcW w:w="1268" w:type="dxa"/>
          </w:tcPr>
          <w:p w14:paraId="285C1BBB" w14:textId="64F57CAB" w:rsidR="004C527C" w:rsidRPr="00C07993" w:rsidRDefault="00D1149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70A093B9" w14:textId="77777777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B500249" w14:textId="2FB38C5C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2</w:t>
            </w:r>
            <w:r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367</w:t>
            </w:r>
          </w:p>
        </w:tc>
      </w:tr>
      <w:tr w:rsidR="004C527C" w:rsidRPr="00C07993" w14:paraId="35590751" w14:textId="77777777" w:rsidTr="00C07993">
        <w:tc>
          <w:tcPr>
            <w:tcW w:w="6300" w:type="dxa"/>
            <w:hideMark/>
          </w:tcPr>
          <w:p w14:paraId="40731C24" w14:textId="77777777" w:rsidR="004C527C" w:rsidRPr="00C07993" w:rsidRDefault="004C527C" w:rsidP="004C527C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B5E08" w14:textId="3503D093" w:rsidR="004C527C" w:rsidRPr="00C07993" w:rsidRDefault="00D1149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17,719</w:t>
            </w:r>
          </w:p>
        </w:tc>
        <w:tc>
          <w:tcPr>
            <w:tcW w:w="270" w:type="dxa"/>
          </w:tcPr>
          <w:p w14:paraId="1E23214A" w14:textId="77777777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0D931" w14:textId="5D7EE831" w:rsidR="004C527C" w:rsidRPr="00C0799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/>
                <w:b/>
                <w:bCs/>
                <w:sz w:val="30"/>
                <w:szCs w:val="30"/>
              </w:rPr>
              <w:t>25</w:t>
            </w:r>
            <w:r w:rsidRPr="002A5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b/>
                <w:bCs/>
                <w:sz w:val="30"/>
                <w:szCs w:val="30"/>
              </w:rPr>
              <w:t>084</w:t>
            </w:r>
          </w:p>
        </w:tc>
      </w:tr>
    </w:tbl>
    <w:p w14:paraId="3E80E7EB" w14:textId="77777777" w:rsidR="0046191F" w:rsidRPr="00F10BEB" w:rsidRDefault="0046191F" w:rsidP="0046191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7B7790A7" w14:textId="4BC4C63B" w:rsidR="009C14BD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และไม่มีสินทรัพย์ในต่างประเทศ</w:t>
      </w:r>
    </w:p>
    <w:p w14:paraId="56F5AEA2" w14:textId="77777777" w:rsidR="00F10BEB" w:rsidRPr="00F10BEB" w:rsidRDefault="00F10BEB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5173C3F1" w14:textId="75256D94" w:rsidR="00C07993" w:rsidRPr="00C07993" w:rsidRDefault="00C07993" w:rsidP="00C07993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993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C079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0799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993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ลูกค้ารายใหญ่</w:t>
      </w:r>
    </w:p>
    <w:p w14:paraId="54BAC4DC" w14:textId="77777777" w:rsidR="009C14BD" w:rsidRPr="00F10BEB" w:rsidRDefault="009C14BD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C1F198B" w14:textId="1174A994" w:rsidR="009C14BD" w:rsidRPr="00EB6C50" w:rsidRDefault="009C14BD" w:rsidP="00EB6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รายได้ของกลุ่มบริษัท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จากลูกค้าหนึ่งรายจาก</w:t>
      </w:r>
      <w:r w:rsidR="00EB6C50"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ส่วนงานผลิตภัณฑ์เมทิลเอสเทอร์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ที่มากกว่า</w:t>
      </w:r>
      <w:r w:rsidR="00D11495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1495" w:rsidRPr="00D11495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17.5</w:t>
      </w:r>
      <w:r w:rsidR="00EB6C50" w:rsidRPr="00D11495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%</w:t>
      </w:r>
      <w:r w:rsidR="00EB6C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ของรายได้รวมของกลุ่มบริษัท รายได้จากลูกค้าดังกล่าว สำหรับปีสิ้นสุดวันที่ </w:t>
      </w:r>
      <w:r w:rsidR="00EB6C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4C527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2566</w:t>
      </w:r>
      <w:r w:rsidR="00EB6C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เป็นจำนวนเงิน</w:t>
      </w:r>
      <w:r w:rsidR="00D11495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1495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3,111</w:t>
      </w:r>
      <w:r w:rsidR="00EF580E" w:rsidRPr="00C058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058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4C52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2565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4C527C" w:rsidRPr="004C527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3,004 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</w:p>
    <w:p w14:paraId="0083064A" w14:textId="77777777" w:rsidR="00F10BEB" w:rsidRDefault="00F1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b/>
          <w:bCs/>
          <w:cs/>
        </w:rPr>
        <w:br w:type="page"/>
      </w:r>
    </w:p>
    <w:p w14:paraId="7C63E1C7" w14:textId="59E6A634" w:rsidR="00366435" w:rsidRPr="0008365F" w:rsidRDefault="00366435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ค่าใช้จ่ายตามลักษณะ</w:t>
      </w:r>
      <w:r w:rsidRPr="0008365F">
        <w:rPr>
          <w:b/>
          <w:bCs/>
        </w:rPr>
        <w:t xml:space="preserve"> </w:t>
      </w:r>
    </w:p>
    <w:p w14:paraId="1D1A9906" w14:textId="7B071179" w:rsidR="00366435" w:rsidRPr="00F10BEB" w:rsidRDefault="00366435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5"/>
        <w:gridCol w:w="1833"/>
        <w:gridCol w:w="7"/>
        <w:gridCol w:w="236"/>
        <w:gridCol w:w="1080"/>
        <w:gridCol w:w="262"/>
        <w:gridCol w:w="983"/>
        <w:gridCol w:w="270"/>
        <w:gridCol w:w="1080"/>
        <w:gridCol w:w="270"/>
        <w:gridCol w:w="994"/>
      </w:tblGrid>
      <w:tr w:rsidR="00366435" w:rsidRPr="00366435" w14:paraId="399D825D" w14:textId="77777777" w:rsidTr="00B929E8">
        <w:trPr>
          <w:tblHeader/>
        </w:trPr>
        <w:tc>
          <w:tcPr>
            <w:tcW w:w="2075" w:type="dxa"/>
            <w:shd w:val="clear" w:color="auto" w:fill="auto"/>
          </w:tcPr>
          <w:p w14:paraId="206D43DD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33" w:type="dxa"/>
            <w:shd w:val="clear" w:color="auto" w:fill="auto"/>
          </w:tcPr>
          <w:p w14:paraId="1AD1301B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62F45D6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 w:firstLine="45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3E970E44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64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0B1348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77EF7D0E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64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64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66435" w:rsidRPr="00366435" w14:paraId="4D3D1B70" w14:textId="77777777" w:rsidTr="00B929E8">
        <w:trPr>
          <w:tblHeader/>
        </w:trPr>
        <w:tc>
          <w:tcPr>
            <w:tcW w:w="3915" w:type="dxa"/>
            <w:gridSpan w:val="3"/>
          </w:tcPr>
          <w:p w14:paraId="6A9F026C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CE4DD" w14:textId="77777777" w:rsidR="00366435" w:rsidRPr="00366435" w:rsidRDefault="00366435" w:rsidP="00D04DB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54E73F" w14:textId="45E82DCC" w:rsidR="00366435" w:rsidRPr="00366435" w:rsidRDefault="004C527C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62" w:type="dxa"/>
          </w:tcPr>
          <w:p w14:paraId="6E384A8E" w14:textId="77777777" w:rsidR="00366435" w:rsidRPr="00366435" w:rsidRDefault="00366435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83" w:type="dxa"/>
            <w:shd w:val="clear" w:color="auto" w:fill="auto"/>
          </w:tcPr>
          <w:p w14:paraId="00910E4B" w14:textId="31CA2413" w:rsidR="00366435" w:rsidRPr="00366435" w:rsidRDefault="004C527C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57DE0B84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CB09A" w14:textId="3C2E11A2" w:rsidR="00366435" w:rsidRPr="00366435" w:rsidRDefault="004C527C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70BFED97" w14:textId="77777777" w:rsidR="00366435" w:rsidRPr="00366435" w:rsidRDefault="00366435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14:paraId="0E0ABE8F" w14:textId="5B2C2BCA" w:rsidR="00366435" w:rsidRPr="00366435" w:rsidRDefault="004C527C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</w:tr>
      <w:tr w:rsidR="00C22E04" w:rsidRPr="00366435" w14:paraId="383D9BCE" w14:textId="77777777" w:rsidTr="00B929E8">
        <w:trPr>
          <w:tblHeader/>
        </w:trPr>
        <w:tc>
          <w:tcPr>
            <w:tcW w:w="3915" w:type="dxa"/>
            <w:gridSpan w:val="3"/>
          </w:tcPr>
          <w:p w14:paraId="37FBC0F8" w14:textId="77777777" w:rsidR="00C22E04" w:rsidRPr="00366435" w:rsidRDefault="00C22E04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26C85A" w14:textId="77777777" w:rsidR="00C22E04" w:rsidRPr="00366435" w:rsidRDefault="00C22E04" w:rsidP="00D04DB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939" w:type="dxa"/>
            <w:gridSpan w:val="7"/>
            <w:shd w:val="clear" w:color="auto" w:fill="auto"/>
          </w:tcPr>
          <w:p w14:paraId="6EB1DB79" w14:textId="570950A1" w:rsidR="00C22E04" w:rsidRPr="00366435" w:rsidRDefault="00C22E04" w:rsidP="003830D8">
            <w:pPr>
              <w:spacing w:line="40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E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6435" w:rsidRPr="00366435" w14:paraId="7A5238AB" w14:textId="77777777" w:rsidTr="00B929E8">
        <w:tc>
          <w:tcPr>
            <w:tcW w:w="3915" w:type="dxa"/>
            <w:gridSpan w:val="3"/>
          </w:tcPr>
          <w:p w14:paraId="3C5266F6" w14:textId="77777777" w:rsidR="00366435" w:rsidRPr="00366435" w:rsidRDefault="00366435" w:rsidP="00D04DB0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36" w:type="dxa"/>
          </w:tcPr>
          <w:p w14:paraId="4044CBF3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2A51084A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2" w:type="dxa"/>
          </w:tcPr>
          <w:p w14:paraId="01B7BEA7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3" w:type="dxa"/>
          </w:tcPr>
          <w:p w14:paraId="0119AFE3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17D592E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30FA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C0C272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0946C077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C527C" w:rsidRPr="00366435" w14:paraId="6CF284C2" w14:textId="77777777" w:rsidTr="00B929E8">
        <w:tc>
          <w:tcPr>
            <w:tcW w:w="3915" w:type="dxa"/>
            <w:gridSpan w:val="3"/>
          </w:tcPr>
          <w:p w14:paraId="3F54F51A" w14:textId="77777777" w:rsidR="004C527C" w:rsidRPr="00366435" w:rsidRDefault="004C527C" w:rsidP="004C527C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6643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366435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36" w:type="dxa"/>
          </w:tcPr>
          <w:p w14:paraId="394BBF63" w14:textId="77777777" w:rsidR="004C527C" w:rsidRPr="00366435" w:rsidRDefault="004C527C" w:rsidP="004C527C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FA03BF" w14:textId="27FFE07D" w:rsidR="004C527C" w:rsidRPr="00366435" w:rsidRDefault="007B4651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62" w:type="dxa"/>
            <w:shd w:val="clear" w:color="auto" w:fill="auto"/>
          </w:tcPr>
          <w:p w14:paraId="776E7480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63784297" w14:textId="0B9D816A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79F90DF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571B5" w14:textId="657CE476" w:rsidR="004C527C" w:rsidRPr="00366435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1D681D86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E415F51" w14:textId="38C2290A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15C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309</w:t>
            </w:r>
            <w:r w:rsidRPr="009615C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C527C" w:rsidRPr="00366435" w14:paraId="60FD1AB1" w14:textId="77777777" w:rsidTr="00B929E8">
        <w:trPr>
          <w:trHeight w:val="80"/>
        </w:trPr>
        <w:tc>
          <w:tcPr>
            <w:tcW w:w="3915" w:type="dxa"/>
            <w:gridSpan w:val="3"/>
          </w:tcPr>
          <w:p w14:paraId="2EDBFA9E" w14:textId="77777777" w:rsidR="004C527C" w:rsidRPr="00366435" w:rsidRDefault="004C527C" w:rsidP="004C527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482A47DB" w14:textId="77777777" w:rsidR="004C527C" w:rsidRPr="00366435" w:rsidRDefault="004C527C" w:rsidP="004C527C">
            <w:pPr>
              <w:tabs>
                <w:tab w:val="clear" w:pos="907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1368D7" w14:textId="5569BE1E" w:rsidR="004C527C" w:rsidRPr="00366435" w:rsidRDefault="007B4651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240F54" w:rsidRPr="00240F5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B929E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8A9B023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0D6F2C0" w14:textId="57694CED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Pr="009615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2B86E5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E2BC2F" w14:textId="181C1D0C" w:rsidR="004C527C" w:rsidRPr="00366435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15,595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5A2B5F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343E9C40" w14:textId="11F765F9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9615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</w:p>
        </w:tc>
      </w:tr>
      <w:tr w:rsidR="004C527C" w:rsidRPr="00366435" w14:paraId="374DEE13" w14:textId="77777777" w:rsidTr="00B929E8">
        <w:tc>
          <w:tcPr>
            <w:tcW w:w="3915" w:type="dxa"/>
            <w:gridSpan w:val="3"/>
          </w:tcPr>
          <w:p w14:paraId="68F5D12A" w14:textId="77777777" w:rsidR="004C527C" w:rsidRPr="00366435" w:rsidRDefault="004C527C" w:rsidP="004C527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66435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236" w:type="dxa"/>
          </w:tcPr>
          <w:p w14:paraId="3966226F" w14:textId="77777777" w:rsidR="004C527C" w:rsidRPr="00366435" w:rsidRDefault="004C527C" w:rsidP="004C527C">
            <w:pPr>
              <w:tabs>
                <w:tab w:val="clear" w:pos="907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3BE90" w14:textId="59CE2CD8" w:rsidR="004C527C" w:rsidRPr="00366435" w:rsidRDefault="007B4651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  <w:tc>
          <w:tcPr>
            <w:tcW w:w="262" w:type="dxa"/>
            <w:shd w:val="clear" w:color="auto" w:fill="auto"/>
          </w:tcPr>
          <w:p w14:paraId="27F263AB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18E66A4B" w14:textId="3E81250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5A888A8C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380BC1" w14:textId="431AAA65" w:rsidR="004C527C" w:rsidRPr="00366435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5827BE5C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7BEA1B2" w14:textId="08689ACA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574</w:t>
            </w:r>
          </w:p>
        </w:tc>
      </w:tr>
      <w:tr w:rsidR="004C527C" w:rsidRPr="00366435" w14:paraId="1930BDFE" w14:textId="77777777" w:rsidTr="00B929E8">
        <w:tc>
          <w:tcPr>
            <w:tcW w:w="3915" w:type="dxa"/>
            <w:gridSpan w:val="3"/>
          </w:tcPr>
          <w:p w14:paraId="43B32286" w14:textId="77777777" w:rsidR="004C527C" w:rsidRPr="00366435" w:rsidRDefault="004C527C" w:rsidP="004C527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36" w:type="dxa"/>
          </w:tcPr>
          <w:p w14:paraId="4A403D6E" w14:textId="77777777" w:rsidR="004C527C" w:rsidRPr="00366435" w:rsidRDefault="004C527C" w:rsidP="004C527C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17B22" w14:textId="52EF3E39" w:rsidR="004C527C" w:rsidRPr="00366435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439</w:t>
            </w:r>
          </w:p>
        </w:tc>
        <w:tc>
          <w:tcPr>
            <w:tcW w:w="262" w:type="dxa"/>
            <w:shd w:val="clear" w:color="auto" w:fill="auto"/>
          </w:tcPr>
          <w:p w14:paraId="0B5D767C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1B973031" w14:textId="081F83F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122083AC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6815FC" w14:textId="6332FC44" w:rsidR="004C527C" w:rsidRPr="00366435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28201660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20732B2" w14:textId="129560CE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</w:tr>
      <w:tr w:rsidR="004C527C" w:rsidRPr="00366435" w14:paraId="36D3DE2D" w14:textId="77777777" w:rsidTr="00B929E8">
        <w:tc>
          <w:tcPr>
            <w:tcW w:w="3915" w:type="dxa"/>
            <w:gridSpan w:val="3"/>
          </w:tcPr>
          <w:p w14:paraId="7DF57F54" w14:textId="77777777" w:rsidR="004C527C" w:rsidRPr="00366435" w:rsidRDefault="004C527C" w:rsidP="004C527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236" w:type="dxa"/>
          </w:tcPr>
          <w:p w14:paraId="4E22B359" w14:textId="77777777" w:rsidR="004C527C" w:rsidRPr="00366435" w:rsidRDefault="004C527C" w:rsidP="004C527C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4744A9" w14:textId="656B05F6" w:rsidR="004C527C" w:rsidRPr="00366435" w:rsidRDefault="007B4651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295</w:t>
            </w:r>
          </w:p>
        </w:tc>
        <w:tc>
          <w:tcPr>
            <w:tcW w:w="262" w:type="dxa"/>
            <w:shd w:val="clear" w:color="auto" w:fill="auto"/>
          </w:tcPr>
          <w:p w14:paraId="5D21CD60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74D0CEBD" w14:textId="3D982660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099813F6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427C0A" w14:textId="26D3CF40" w:rsidR="004C527C" w:rsidRPr="00366435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539D63E6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80E4758" w14:textId="743C50A4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</w:tr>
      <w:tr w:rsidR="004C527C" w:rsidRPr="00366435" w14:paraId="778EC82B" w14:textId="77777777" w:rsidTr="00B929E8">
        <w:tc>
          <w:tcPr>
            <w:tcW w:w="3915" w:type="dxa"/>
            <w:gridSpan w:val="3"/>
          </w:tcPr>
          <w:p w14:paraId="6912CA4D" w14:textId="093E3DE9" w:rsidR="004C527C" w:rsidRPr="00366435" w:rsidRDefault="004C527C" w:rsidP="004C527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7050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ขาดทุนจากการคืนทุนของบริษัทย่อย</w:t>
            </w:r>
          </w:p>
        </w:tc>
        <w:tc>
          <w:tcPr>
            <w:tcW w:w="236" w:type="dxa"/>
          </w:tcPr>
          <w:p w14:paraId="10E7D912" w14:textId="77777777" w:rsidR="004C527C" w:rsidRPr="00366435" w:rsidRDefault="004C527C" w:rsidP="004C527C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7F4D00" w14:textId="524BFFCD" w:rsidR="004C527C" w:rsidRPr="00F97EA7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3B9BB17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574B1CC6" w14:textId="0A64958D" w:rsidR="004C527C" w:rsidRPr="00F97EA7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BB357" w14:textId="77777777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3C0186" w14:textId="26C29508" w:rsidR="004C527C" w:rsidRPr="00F97EA7" w:rsidRDefault="00240F54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134154" w14:textId="11AE0D21" w:rsidR="004C527C" w:rsidRPr="00366435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5BE1093" w14:textId="04421619" w:rsidR="004C527C" w:rsidRPr="00F97EA7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</w:tr>
    </w:tbl>
    <w:p w14:paraId="4482372D" w14:textId="77777777" w:rsidR="00D11C6F" w:rsidRPr="00F10BEB" w:rsidRDefault="00D11C6F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B414124" w14:textId="0C56E4D8" w:rsidR="00D04DB0" w:rsidRDefault="00D04DB0" w:rsidP="00D04DB0">
      <w:pPr>
        <w:tabs>
          <w:tab w:val="left" w:pos="54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3611E2">
        <w:rPr>
          <w:rFonts w:asciiTheme="majorBidi" w:hAnsiTheme="majorBidi" w:hint="cs"/>
          <w:sz w:val="30"/>
          <w:szCs w:val="30"/>
          <w:cs/>
        </w:rPr>
        <w:t>ใน</w:t>
      </w:r>
      <w:r w:rsidRPr="00C058FB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="004C527C">
        <w:rPr>
          <w:rFonts w:asciiTheme="majorBidi" w:hAnsiTheme="majorBidi" w:cstheme="majorBidi"/>
          <w:sz w:val="30"/>
          <w:szCs w:val="30"/>
        </w:rPr>
        <w:t>2566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912AFE">
        <w:rPr>
          <w:rFonts w:asciiTheme="majorBidi" w:hAnsiTheme="majorBidi"/>
          <w:sz w:val="30"/>
          <w:szCs w:val="30"/>
          <w:cs/>
        </w:rPr>
        <w:br/>
      </w:r>
      <w:r w:rsidR="00912AFE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3611E2">
        <w:rPr>
          <w:rFonts w:asciiTheme="majorBidi" w:hAnsiTheme="majorBidi" w:hint="cs"/>
          <w:sz w:val="30"/>
          <w:szCs w:val="30"/>
          <w:cs/>
        </w:rPr>
        <w:t>เป็นจำนวน</w:t>
      </w:r>
      <w:r w:rsidR="00932AD2">
        <w:rPr>
          <w:rFonts w:asciiTheme="majorBidi" w:hAnsiTheme="majorBidi" w:hint="cs"/>
          <w:sz w:val="30"/>
          <w:szCs w:val="30"/>
          <w:cs/>
        </w:rPr>
        <w:t xml:space="preserve"> </w:t>
      </w:r>
      <w:r w:rsidR="007B4651" w:rsidRPr="007B4651">
        <w:rPr>
          <w:rFonts w:asciiTheme="majorBidi" w:hAnsiTheme="majorBidi" w:hint="cs"/>
          <w:sz w:val="30"/>
          <w:szCs w:val="30"/>
        </w:rPr>
        <w:t>22</w:t>
      </w:r>
      <w:r w:rsidRPr="003611E2">
        <w:rPr>
          <w:rFonts w:asciiTheme="majorBidi" w:hAnsiTheme="majorBidi" w:cstheme="majorBidi"/>
          <w:sz w:val="30"/>
          <w:szCs w:val="30"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ล้านบาทและ</w:t>
      </w:r>
      <w:r w:rsidR="00932AD2">
        <w:rPr>
          <w:rFonts w:asciiTheme="majorBidi" w:hAnsiTheme="majorBidi" w:hint="cs"/>
          <w:sz w:val="30"/>
          <w:szCs w:val="30"/>
          <w:cs/>
        </w:rPr>
        <w:t xml:space="preserve"> </w:t>
      </w:r>
      <w:r w:rsidR="007B4651" w:rsidRPr="007B4651">
        <w:rPr>
          <w:rFonts w:asciiTheme="majorBidi" w:hAnsiTheme="majorBidi" w:hint="cs"/>
          <w:sz w:val="30"/>
          <w:szCs w:val="30"/>
        </w:rPr>
        <w:t>22</w:t>
      </w:r>
      <w:r w:rsidR="00BB3F90">
        <w:rPr>
          <w:rFonts w:asciiTheme="majorBidi" w:hAnsiTheme="majorBidi" w:hint="cs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ล้านบาท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ตามลำดับ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>(</w:t>
      </w:r>
      <w:r w:rsidR="004C527C">
        <w:rPr>
          <w:rFonts w:asciiTheme="majorBidi" w:hAnsiTheme="majorBidi"/>
          <w:i/>
          <w:iCs/>
          <w:sz w:val="30"/>
          <w:szCs w:val="30"/>
        </w:rPr>
        <w:t>2565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3611E2">
        <w:rPr>
          <w:rFonts w:asciiTheme="majorBidi" w:hAnsiTheme="majorBidi" w:hint="cs"/>
          <w:i/>
          <w:iCs/>
          <w:sz w:val="30"/>
          <w:szCs w:val="30"/>
          <w:cs/>
        </w:rPr>
        <w:t>จำนวน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C527C" w:rsidRPr="004C527C">
        <w:rPr>
          <w:rFonts w:asciiTheme="majorBidi" w:hAnsiTheme="majorBidi"/>
          <w:i/>
          <w:iCs/>
          <w:sz w:val="30"/>
          <w:szCs w:val="30"/>
        </w:rPr>
        <w:t xml:space="preserve">20 </w:t>
      </w:r>
      <w:r w:rsidR="004C527C" w:rsidRPr="004C527C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="004C527C" w:rsidRPr="004C527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C527C" w:rsidRPr="004C527C">
        <w:rPr>
          <w:rFonts w:asciiTheme="majorBidi" w:hAnsiTheme="majorBidi"/>
          <w:i/>
          <w:iCs/>
          <w:sz w:val="30"/>
          <w:szCs w:val="30"/>
        </w:rPr>
        <w:t xml:space="preserve">20 </w:t>
      </w:r>
      <w:r w:rsidR="004C527C" w:rsidRPr="004C527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4C527C" w:rsidRPr="004C527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10804695" w14:textId="48F90076" w:rsidR="00D11C6F" w:rsidRDefault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B3C5F02" w14:textId="02BC6521" w:rsidR="00913D8A" w:rsidRPr="0008365F" w:rsidRDefault="00913D8A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ภาษีเงินได้</w:t>
      </w:r>
    </w:p>
    <w:p w14:paraId="0615BE40" w14:textId="77777777" w:rsidR="00913D8A" w:rsidRPr="00D15DE6" w:rsidRDefault="00913D8A" w:rsidP="00D04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  <w:lang w:val="en-GB"/>
        </w:rPr>
      </w:pPr>
    </w:p>
    <w:tbl>
      <w:tblPr>
        <w:tblW w:w="91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52"/>
        <w:gridCol w:w="121"/>
        <w:gridCol w:w="1152"/>
        <w:gridCol w:w="133"/>
        <w:gridCol w:w="1152"/>
        <w:gridCol w:w="117"/>
        <w:gridCol w:w="1152"/>
      </w:tblGrid>
      <w:tr w:rsidR="00D04DB0" w:rsidRPr="00FA2792" w14:paraId="37A0D9B1" w14:textId="77777777" w:rsidTr="00C63AC5">
        <w:trPr>
          <w:trHeight w:val="416"/>
        </w:trPr>
        <w:tc>
          <w:tcPr>
            <w:tcW w:w="4176" w:type="dxa"/>
          </w:tcPr>
          <w:p w14:paraId="119E9D71" w14:textId="762A73C8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7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2425" w:type="dxa"/>
            <w:gridSpan w:val="3"/>
            <w:tcBorders>
              <w:left w:val="nil"/>
              <w:right w:val="nil"/>
            </w:tcBorders>
          </w:tcPr>
          <w:p w14:paraId="2082B406" w14:textId="11026416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3" w:type="dxa"/>
          </w:tcPr>
          <w:p w14:paraId="514118A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</w:tcPr>
          <w:p w14:paraId="476638E1" w14:textId="1F7E2F2F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04DB0" w:rsidRPr="00FA2792" w14:paraId="5B5FEF13" w14:textId="77777777" w:rsidTr="00D04DB0">
        <w:trPr>
          <w:trHeight w:val="416"/>
        </w:trPr>
        <w:tc>
          <w:tcPr>
            <w:tcW w:w="4176" w:type="dxa"/>
          </w:tcPr>
          <w:p w14:paraId="27437C93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0EDFC1" w14:textId="3B9D7A8E" w:rsidR="00D04DB0" w:rsidRPr="00FA2792" w:rsidRDefault="004C527C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AACC79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73243C" w14:textId="7159AF37" w:rsidR="00D04DB0" w:rsidRPr="00FA2792" w:rsidRDefault="004C527C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" w:type="dxa"/>
          </w:tcPr>
          <w:p w14:paraId="0F41E95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A081E5" w14:textId="37C1CC2B" w:rsidR="00D04DB0" w:rsidRPr="00FA2792" w:rsidRDefault="004C527C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EA4143F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A977A7" w14:textId="08B06C2A" w:rsidR="00D04DB0" w:rsidRPr="00FA2792" w:rsidRDefault="004C527C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4DB0" w:rsidRPr="00FA2792" w14:paraId="32EEEA1B" w14:textId="77777777" w:rsidTr="006B1A2F">
        <w:trPr>
          <w:trHeight w:val="416"/>
        </w:trPr>
        <w:tc>
          <w:tcPr>
            <w:tcW w:w="4176" w:type="dxa"/>
          </w:tcPr>
          <w:p w14:paraId="2DB1EBC6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7"/>
            <w:tcBorders>
              <w:left w:val="nil"/>
              <w:right w:val="nil"/>
            </w:tcBorders>
          </w:tcPr>
          <w:p w14:paraId="64D3F871" w14:textId="751005EF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E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DB0" w:rsidRPr="00FA2792" w14:paraId="384721E4" w14:textId="77777777" w:rsidTr="00D04DB0">
        <w:trPr>
          <w:trHeight w:val="416"/>
        </w:trPr>
        <w:tc>
          <w:tcPr>
            <w:tcW w:w="4176" w:type="dxa"/>
          </w:tcPr>
          <w:p w14:paraId="1FEFDC39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งงวด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E9634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691A47C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5FE3DD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35B585AE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D6295F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25FDEE17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A3B443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F1D" w:rsidRPr="00FA2792" w14:paraId="1FD5BCF0" w14:textId="77777777" w:rsidTr="00A33179">
        <w:trPr>
          <w:trHeight w:val="416"/>
        </w:trPr>
        <w:tc>
          <w:tcPr>
            <w:tcW w:w="4176" w:type="dxa"/>
          </w:tcPr>
          <w:p w14:paraId="1BEC0079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08B7CE3" w14:textId="77331FCC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242D8B1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9800267" w14:textId="4A565453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  <w:tc>
          <w:tcPr>
            <w:tcW w:w="133" w:type="dxa"/>
          </w:tcPr>
          <w:p w14:paraId="0EE8E5E3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C7FF59" w14:textId="484DCA99" w:rsidR="00440F1D" w:rsidRPr="00FA2792" w:rsidRDefault="00440F1D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6E9BB08D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D10C67" w14:textId="6C68BA31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0F1D" w:rsidRPr="00FA2792" w14:paraId="2015BE26" w14:textId="77777777" w:rsidTr="00A33179">
        <w:trPr>
          <w:trHeight w:val="416"/>
        </w:trPr>
        <w:tc>
          <w:tcPr>
            <w:tcW w:w="4176" w:type="dxa"/>
          </w:tcPr>
          <w:p w14:paraId="4BB31AF3" w14:textId="6DB39A6C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ภาษีปีก่อนๆ ที่บันทึกต่ำไป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11DA748" w14:textId="7F57DD8D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9A7482D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188CA15" w14:textId="7A7D1583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3" w:type="dxa"/>
          </w:tcPr>
          <w:p w14:paraId="77BD3209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0357C22" w14:textId="6B622F0A" w:rsidR="00440F1D" w:rsidRPr="00FA2792" w:rsidRDefault="00440F1D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EE7E2EC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0F91E8B" w14:textId="2BCADD03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0F1D" w:rsidRPr="00FA2792" w14:paraId="4717F908" w14:textId="77777777" w:rsidTr="00A33179">
        <w:trPr>
          <w:trHeight w:val="416"/>
        </w:trPr>
        <w:tc>
          <w:tcPr>
            <w:tcW w:w="4176" w:type="dxa"/>
          </w:tcPr>
          <w:p w14:paraId="6DAC84BC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D1EEE" w14:textId="68DB6195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B48430B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0A169" w14:textId="7A9FDA26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123</w:t>
            </w:r>
          </w:p>
        </w:tc>
        <w:tc>
          <w:tcPr>
            <w:tcW w:w="133" w:type="dxa"/>
          </w:tcPr>
          <w:p w14:paraId="407D1DA0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4CEF" w14:textId="30B37C35" w:rsidR="00440F1D" w:rsidRPr="00FA2792" w:rsidRDefault="00440F1D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0221D15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26136" w14:textId="6FA160F4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0F1D" w:rsidRPr="00FA2792" w14:paraId="2536CA16" w14:textId="77777777" w:rsidTr="00A33179">
        <w:trPr>
          <w:trHeight w:val="416"/>
        </w:trPr>
        <w:tc>
          <w:tcPr>
            <w:tcW w:w="4176" w:type="dxa"/>
          </w:tcPr>
          <w:p w14:paraId="58E30A58" w14:textId="3C9820E2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10B9BF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1B29DD1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C5D3511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0EC9945C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4D5653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3FF5A43D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DAA9C30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40F1D" w:rsidRPr="00FA2792" w14:paraId="6B0C1A0C" w14:textId="77777777" w:rsidTr="00A33179">
        <w:trPr>
          <w:trHeight w:val="416"/>
        </w:trPr>
        <w:tc>
          <w:tcPr>
            <w:tcW w:w="4176" w:type="dxa"/>
          </w:tcPr>
          <w:p w14:paraId="30B82469" w14:textId="241E9B98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 w:rsidR="008322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359A650" w14:textId="5B8EA63A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14E208E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43CB17" w14:textId="287B9544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33" w:type="dxa"/>
          </w:tcPr>
          <w:p w14:paraId="5CD31396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8A3406E" w14:textId="70B0D48B" w:rsidR="00440F1D" w:rsidRPr="00FA2792" w:rsidRDefault="00440F1D" w:rsidP="003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727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9EB74C2" w14:textId="77777777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8EB042D" w14:textId="3FAA5115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440F1D" w:rsidRPr="00FA2792" w14:paraId="1C485FAA" w14:textId="77777777" w:rsidTr="00A33179">
        <w:trPr>
          <w:trHeight w:val="416"/>
        </w:trPr>
        <w:tc>
          <w:tcPr>
            <w:tcW w:w="4176" w:type="dxa"/>
          </w:tcPr>
          <w:p w14:paraId="39FFBECD" w14:textId="321CB504" w:rsidR="00440F1D" w:rsidRPr="00FA2792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792C5" w14:textId="1F4780F1" w:rsidR="00440F1D" w:rsidRPr="00D04DB0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BD6504F" w14:textId="77777777" w:rsidR="00440F1D" w:rsidRPr="00D04DB0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397C7" w14:textId="0CC37F2A" w:rsidR="00440F1D" w:rsidRPr="00D04DB0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33" w:type="dxa"/>
          </w:tcPr>
          <w:p w14:paraId="4B728628" w14:textId="77777777" w:rsidR="00440F1D" w:rsidRPr="00D04DB0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196B5" w14:textId="4AD6C9CA" w:rsidR="00440F1D" w:rsidRPr="00337273" w:rsidRDefault="00440F1D" w:rsidP="0033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7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34F5FFF" w14:textId="77777777" w:rsidR="00440F1D" w:rsidRPr="00D04DB0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25CA2" w14:textId="79A82541" w:rsidR="00440F1D" w:rsidRPr="00D04DB0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</w:tr>
    </w:tbl>
    <w:p w14:paraId="3BBF526F" w14:textId="09CE7933" w:rsidR="0044001F" w:rsidRDefault="0044001F" w:rsidP="00CB7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Cs/>
          <w:sz w:val="28"/>
          <w:szCs w:val="28"/>
          <w:lang w:val="en-GB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062"/>
        <w:gridCol w:w="270"/>
        <w:gridCol w:w="1084"/>
        <w:gridCol w:w="270"/>
        <w:gridCol w:w="1080"/>
        <w:gridCol w:w="236"/>
        <w:gridCol w:w="1110"/>
      </w:tblGrid>
      <w:tr w:rsidR="00913D8A" w:rsidRPr="00CB7769" w14:paraId="0EFADDBA" w14:textId="77777777" w:rsidTr="003830D8">
        <w:tc>
          <w:tcPr>
            <w:tcW w:w="4086" w:type="dxa"/>
            <w:shd w:val="clear" w:color="auto" w:fill="auto"/>
          </w:tcPr>
          <w:p w14:paraId="35CA40C5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12" w:type="dxa"/>
            <w:gridSpan w:val="7"/>
            <w:shd w:val="clear" w:color="auto" w:fill="auto"/>
          </w:tcPr>
          <w:p w14:paraId="2B23943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3D8A" w:rsidRPr="00CB7769" w14:paraId="61C64263" w14:textId="77777777" w:rsidTr="00C058FB">
        <w:tc>
          <w:tcPr>
            <w:tcW w:w="4086" w:type="dxa"/>
            <w:shd w:val="clear" w:color="auto" w:fill="auto"/>
          </w:tcPr>
          <w:p w14:paraId="4918DBD2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5EA6B" w14:textId="6BAEBCE6" w:rsidR="00913D8A" w:rsidRPr="00CB7769" w:rsidRDefault="004C527C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2EEF0A0" w14:textId="77777777" w:rsidR="00913D8A" w:rsidRPr="00CB7769" w:rsidRDefault="00913D8A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1F73B" w14:textId="20EB8905" w:rsidR="00913D8A" w:rsidRPr="00CB7769" w:rsidRDefault="004C527C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</w:tr>
      <w:tr w:rsidR="00913D8A" w:rsidRPr="00CB7769" w14:paraId="293F8802" w14:textId="77777777" w:rsidTr="009957CE">
        <w:tc>
          <w:tcPr>
            <w:tcW w:w="4086" w:type="dxa"/>
            <w:shd w:val="clear" w:color="auto" w:fill="auto"/>
          </w:tcPr>
          <w:p w14:paraId="0DEDB366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30804F4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5B2E7A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B6C96A8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C60FA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814EA2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0FB2615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4CFAD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</w:tr>
      <w:tr w:rsidR="00913D8A" w:rsidRPr="00CB7769" w14:paraId="06142663" w14:textId="77777777" w:rsidTr="003830D8">
        <w:tc>
          <w:tcPr>
            <w:tcW w:w="4086" w:type="dxa"/>
            <w:shd w:val="clear" w:color="auto" w:fill="auto"/>
          </w:tcPr>
          <w:p w14:paraId="05518B46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458A80A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33568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48B8382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574105D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89ED5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A63BD9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F6DE5C3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527C" w:rsidRPr="00CB7769" w14:paraId="2F043689" w14:textId="77777777" w:rsidTr="0025290B">
        <w:tc>
          <w:tcPr>
            <w:tcW w:w="4086" w:type="dxa"/>
          </w:tcPr>
          <w:p w14:paraId="4E114E73" w14:textId="269F5A29" w:rsidR="004C527C" w:rsidRPr="00C058FB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58F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</w:t>
            </w:r>
            <w:r w:rsidR="00B929E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(ขาดทุน) </w:t>
            </w:r>
            <w:r w:rsidRPr="00C058F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62" w:type="dxa"/>
          </w:tcPr>
          <w:p w14:paraId="08FB6B3F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DFEB8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B31A07A" w14:textId="3DBD1614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bCs/>
                <w:sz w:val="30"/>
                <w:szCs w:val="30"/>
              </w:rPr>
              <w:t>(120)</w:t>
            </w:r>
          </w:p>
        </w:tc>
        <w:tc>
          <w:tcPr>
            <w:tcW w:w="270" w:type="dxa"/>
          </w:tcPr>
          <w:p w14:paraId="79E634AB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87D9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8B4FE6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D84E9A5" w14:textId="47B1E20C" w:rsidR="004C527C" w:rsidRPr="00D15DE6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D15DE6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</w:tr>
      <w:tr w:rsidR="004C527C" w:rsidRPr="00CB7769" w14:paraId="7FBAD811" w14:textId="77777777" w:rsidTr="0025290B">
        <w:tc>
          <w:tcPr>
            <w:tcW w:w="4086" w:type="dxa"/>
          </w:tcPr>
          <w:p w14:paraId="4FACE635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</w:tcPr>
          <w:p w14:paraId="37086130" w14:textId="1D1228B5" w:rsidR="00440F1D" w:rsidRPr="00CB7769" w:rsidRDefault="00440F1D" w:rsidP="0044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5785316C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2BC5E4E9" w14:textId="3B87D071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61EB8EF7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88F25" w14:textId="562DD19E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7760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2F84A1F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A404C46" w14:textId="4E4C699C" w:rsidR="004C527C" w:rsidRPr="00CB7769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D15DE6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4C527C" w:rsidRPr="00CB7769" w14:paraId="1F514456" w14:textId="77777777" w:rsidTr="003830D8">
        <w:tc>
          <w:tcPr>
            <w:tcW w:w="4086" w:type="dxa"/>
          </w:tcPr>
          <w:p w14:paraId="442D445B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62" w:type="dxa"/>
          </w:tcPr>
          <w:p w14:paraId="17A41D92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F1A99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47C07AA" w14:textId="05B1796E" w:rsidR="004C527C" w:rsidRPr="00944476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41F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40F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3F0BC7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B3B76B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073CF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B7DAC9" w14:textId="048C360C" w:rsidR="004C527C" w:rsidRPr="00CB7769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7F6E" w:rsidRPr="009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7F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00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527C" w:rsidRPr="00CB7769" w14:paraId="417E6738" w14:textId="77777777" w:rsidTr="003830D8">
        <w:tc>
          <w:tcPr>
            <w:tcW w:w="4086" w:type="dxa"/>
          </w:tcPr>
          <w:p w14:paraId="076EE92A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</w:tcPr>
          <w:p w14:paraId="44F3B006" w14:textId="77777777" w:rsidR="004C527C" w:rsidRPr="00CB7769" w:rsidRDefault="004C527C" w:rsidP="004C527C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49FC2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361BD8D" w14:textId="12022FF9" w:rsidR="004C527C" w:rsidRPr="00944476" w:rsidRDefault="00EB41F2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B1AF86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A797B3" w14:textId="77777777" w:rsidR="004C527C" w:rsidRPr="00CB7769" w:rsidRDefault="004C527C" w:rsidP="004C527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376B6" w14:textId="77777777" w:rsidR="004C527C" w:rsidRPr="00CB7769" w:rsidRDefault="004C527C" w:rsidP="004C52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69DDEF0" w14:textId="78F70D1D" w:rsidR="004C527C" w:rsidRPr="00CB7769" w:rsidRDefault="00787F6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00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C527C" w:rsidRPr="00CB7769" w14:paraId="2253657D" w14:textId="77777777" w:rsidTr="003830D8">
        <w:tc>
          <w:tcPr>
            <w:tcW w:w="4086" w:type="dxa"/>
          </w:tcPr>
          <w:p w14:paraId="2D2FE571" w14:textId="2EA68663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440F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="00440F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C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40F1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EA29C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าที่</w:t>
            </w:r>
            <w:r w:rsidRPr="00213E5C">
              <w:rPr>
                <w:rFonts w:asciiTheme="majorBidi" w:hAnsiTheme="majorBidi" w:hint="cs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062" w:type="dxa"/>
            <w:vAlign w:val="bottom"/>
          </w:tcPr>
          <w:p w14:paraId="2181EBF5" w14:textId="77777777" w:rsidR="004C527C" w:rsidRPr="00CB7769" w:rsidRDefault="004C527C" w:rsidP="004C527C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45C98F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0522539" w14:textId="4A49C976" w:rsidR="004C527C" w:rsidRPr="00944476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4A6AF757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F9336" w14:textId="77777777" w:rsidR="004C527C" w:rsidRPr="00CB7769" w:rsidRDefault="004C527C" w:rsidP="004C527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DF207B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2EE12C9" w14:textId="30D9A7ED" w:rsidR="004C527C" w:rsidRPr="00CB7769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4C527C" w:rsidRPr="00CB7769" w14:paraId="3A72BBFE" w14:textId="77777777" w:rsidTr="003830D8">
        <w:tc>
          <w:tcPr>
            <w:tcW w:w="4086" w:type="dxa"/>
          </w:tcPr>
          <w:p w14:paraId="43CF49BC" w14:textId="150CD1ED" w:rsidR="004C527C" w:rsidRPr="00CB7769" w:rsidRDefault="00787F6E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62" w:type="dxa"/>
          </w:tcPr>
          <w:p w14:paraId="024C8BE4" w14:textId="77777777" w:rsidR="004C527C" w:rsidRPr="00CB7769" w:rsidRDefault="004C527C" w:rsidP="004C527C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F4E18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383C543" w14:textId="27DE3B94" w:rsidR="004C527C" w:rsidRPr="00944476" w:rsidRDefault="0029058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8723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338451" w14:textId="77777777" w:rsidR="004C527C" w:rsidRPr="00F06D7A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7DD55" w14:textId="77777777" w:rsidR="004C527C" w:rsidRPr="00F06D7A" w:rsidRDefault="004C527C" w:rsidP="004C527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2F1C7" w14:textId="77777777" w:rsidR="004C527C" w:rsidRPr="00F06D7A" w:rsidRDefault="004C527C" w:rsidP="004C52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5222858" w14:textId="13A06560" w:rsidR="004C527C" w:rsidRPr="00F06D7A" w:rsidRDefault="00290585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947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72394" w:rsidRPr="00CB7769" w14:paraId="44D376F0" w14:textId="77777777" w:rsidTr="003830D8">
        <w:tc>
          <w:tcPr>
            <w:tcW w:w="4086" w:type="dxa"/>
          </w:tcPr>
          <w:p w14:paraId="2DC15698" w14:textId="6FBDAF81" w:rsidR="00872394" w:rsidRPr="00CB7769" w:rsidDel="00787F6E" w:rsidRDefault="00872394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62" w:type="dxa"/>
          </w:tcPr>
          <w:p w14:paraId="6D23D11E" w14:textId="77777777" w:rsidR="00872394" w:rsidRPr="00CB7769" w:rsidRDefault="00872394" w:rsidP="00872394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A6C2E" w14:textId="77777777" w:rsidR="00872394" w:rsidRPr="00CB7769" w:rsidRDefault="00872394" w:rsidP="008723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AB4D2FE" w14:textId="139117D5" w:rsidR="00872394" w:rsidRPr="007B4651" w:rsidDel="00787F6E" w:rsidRDefault="00872394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60F092E" w14:textId="77777777" w:rsidR="00872394" w:rsidRPr="00F06D7A" w:rsidRDefault="00872394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DFF850" w14:textId="77777777" w:rsidR="00872394" w:rsidRPr="00F06D7A" w:rsidRDefault="00872394" w:rsidP="00872394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5DD4C" w14:textId="77777777" w:rsidR="00872394" w:rsidRPr="00F06D7A" w:rsidRDefault="00872394" w:rsidP="008723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4763FB" w14:textId="4C94CF8D" w:rsidR="00872394" w:rsidRPr="00944476" w:rsidDel="00787F6E" w:rsidRDefault="001E00B2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72394" w:rsidRPr="00CB7769" w14:paraId="5A6A239B" w14:textId="77777777" w:rsidTr="003830D8">
        <w:tc>
          <w:tcPr>
            <w:tcW w:w="4086" w:type="dxa"/>
          </w:tcPr>
          <w:p w14:paraId="6E443F8E" w14:textId="77777777" w:rsidR="00872394" w:rsidRPr="00CB7769" w:rsidRDefault="00872394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B472492" w14:textId="02A278A5" w:rsidR="00872394" w:rsidRPr="00CB7769" w:rsidRDefault="00872394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52C3CB" w14:textId="77777777" w:rsidR="00872394" w:rsidRPr="00CB7769" w:rsidRDefault="00872394" w:rsidP="008723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92DF28E" w14:textId="7BFF1574" w:rsidR="00872394" w:rsidRPr="00CB7769" w:rsidRDefault="00872394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BEE0B9" w14:textId="77777777" w:rsidR="00872394" w:rsidRPr="00CB7769" w:rsidRDefault="00872394" w:rsidP="008723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BFC6FD" w14:textId="057F2879" w:rsidR="00872394" w:rsidRPr="00CB7769" w:rsidRDefault="00872394" w:rsidP="0087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977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3B41B113" w14:textId="77777777" w:rsidR="00872394" w:rsidRPr="00CB7769" w:rsidRDefault="00872394" w:rsidP="008723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2330596" w14:textId="12363E09" w:rsidR="00872394" w:rsidRPr="00787F6E" w:rsidRDefault="00872394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</w:tr>
    </w:tbl>
    <w:p w14:paraId="4BD31A20" w14:textId="01C78069" w:rsidR="00913D8A" w:rsidRPr="00D15DE6" w:rsidRDefault="00913D8A" w:rsidP="00913D8A">
      <w:pPr>
        <w:ind w:left="720" w:right="-23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9"/>
        <w:gridCol w:w="1089"/>
        <w:gridCol w:w="270"/>
        <w:gridCol w:w="1080"/>
        <w:gridCol w:w="270"/>
        <w:gridCol w:w="1107"/>
        <w:gridCol w:w="270"/>
        <w:gridCol w:w="1081"/>
      </w:tblGrid>
      <w:tr w:rsidR="00913D8A" w:rsidRPr="00CB7769" w14:paraId="78A0EDD8" w14:textId="77777777" w:rsidTr="00D15DE6">
        <w:tc>
          <w:tcPr>
            <w:tcW w:w="4049" w:type="dxa"/>
            <w:shd w:val="clear" w:color="auto" w:fill="auto"/>
          </w:tcPr>
          <w:p w14:paraId="7C9E2998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CB776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67" w:type="dxa"/>
            <w:gridSpan w:val="7"/>
          </w:tcPr>
          <w:p w14:paraId="5AAEA29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B776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13D8A" w:rsidRPr="00CB7769" w14:paraId="220FEB0B" w14:textId="77777777" w:rsidTr="00D15DE6">
        <w:tc>
          <w:tcPr>
            <w:tcW w:w="4049" w:type="dxa"/>
            <w:shd w:val="clear" w:color="auto" w:fill="auto"/>
          </w:tcPr>
          <w:p w14:paraId="50D179F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0F41EF4D" w14:textId="1E667671" w:rsidR="00913D8A" w:rsidRPr="00CB7769" w:rsidRDefault="004C527C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6F861145" w14:textId="77777777" w:rsidR="00913D8A" w:rsidRPr="00CB7769" w:rsidRDefault="00913D8A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05517C08" w14:textId="13461588" w:rsidR="00913D8A" w:rsidRPr="00CB7769" w:rsidRDefault="004C527C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</w:tr>
      <w:tr w:rsidR="00913D8A" w:rsidRPr="00CB7769" w14:paraId="136397F1" w14:textId="77777777" w:rsidTr="00D15DE6">
        <w:tc>
          <w:tcPr>
            <w:tcW w:w="4049" w:type="dxa"/>
          </w:tcPr>
          <w:p w14:paraId="57B8B7F2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475AC88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68D3A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8C2C8A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5B4E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B49C4A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80B1AF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D16EBDF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913D8A" w:rsidRPr="00CB7769" w14:paraId="779526C8" w14:textId="77777777" w:rsidTr="00D15DE6">
        <w:tc>
          <w:tcPr>
            <w:tcW w:w="4049" w:type="dxa"/>
          </w:tcPr>
          <w:p w14:paraId="6EC8A86D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F2606D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69EEC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9C5BF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1A24037C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A67061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6322C4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DD88C8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527C" w:rsidRPr="00CB7769" w14:paraId="7823441E" w14:textId="77777777" w:rsidTr="00D15DE6">
        <w:tc>
          <w:tcPr>
            <w:tcW w:w="4049" w:type="dxa"/>
          </w:tcPr>
          <w:p w14:paraId="2FFDC8F5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9" w:type="dxa"/>
          </w:tcPr>
          <w:p w14:paraId="3613340C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0906C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712D78" w14:textId="3DBC60F0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EA0AD8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AEC76E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57AF5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4EB0B73" w14:textId="1CFBD464" w:rsidR="004C527C" w:rsidRPr="00CB7769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4C527C" w:rsidRPr="00CB7769" w14:paraId="5FA0EE1C" w14:textId="77777777" w:rsidTr="00D15DE6">
        <w:tc>
          <w:tcPr>
            <w:tcW w:w="4049" w:type="dxa"/>
          </w:tcPr>
          <w:p w14:paraId="7BF93126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9" w:type="dxa"/>
          </w:tcPr>
          <w:p w14:paraId="21DF818F" w14:textId="392E1CC4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1679FD14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EEAF98" w14:textId="3912553C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D3576D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9CDB815" w14:textId="6DEF83C6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541BBC0B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709D799" w14:textId="30FBFFCE" w:rsidR="004C527C" w:rsidRPr="00CB7769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4C527C" w:rsidRPr="00CB7769" w14:paraId="45FAE756" w14:textId="77777777" w:rsidTr="00D15DE6">
        <w:tc>
          <w:tcPr>
            <w:tcW w:w="4049" w:type="dxa"/>
          </w:tcPr>
          <w:p w14:paraId="3BDB86BB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9" w:type="dxa"/>
          </w:tcPr>
          <w:p w14:paraId="6FCC969D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AE758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9DA70" w14:textId="6F19F787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7B4DA864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D41FCE3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8F7459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56F32C0" w14:textId="3A03A72F" w:rsidR="004C527C" w:rsidRPr="00CB7769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0402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0402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527C" w:rsidRPr="00CB7769" w14:paraId="336A57ED" w14:textId="77777777" w:rsidTr="00D15DE6">
        <w:tc>
          <w:tcPr>
            <w:tcW w:w="4049" w:type="dxa"/>
          </w:tcPr>
          <w:p w14:paraId="4589A42F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9" w:type="dxa"/>
          </w:tcPr>
          <w:p w14:paraId="4C6C8606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5E840B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CA178" w14:textId="0B5DC7BB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0585" w:rsidRPr="0029058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440F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CB3BA7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3BC6550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877A6A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17011DF" w14:textId="27C3F8B9" w:rsidR="004C527C" w:rsidRPr="00CB7769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0402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00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402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527C" w:rsidRPr="00CB7769" w14:paraId="32848898" w14:textId="77777777" w:rsidTr="00D15DE6">
        <w:tc>
          <w:tcPr>
            <w:tcW w:w="4049" w:type="dxa"/>
          </w:tcPr>
          <w:p w14:paraId="67911F6F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9" w:type="dxa"/>
          </w:tcPr>
          <w:p w14:paraId="456FC7EE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5D0CC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80C0F" w14:textId="242995FE" w:rsidR="004C527C" w:rsidRPr="00CB7769" w:rsidRDefault="00290585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336F4C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4173E7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082EB9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EF545D3" w14:textId="4C7D7A05" w:rsidR="004C527C" w:rsidRPr="00CB7769" w:rsidRDefault="001E00B2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87F6E" w:rsidRPr="009957CE" w14:paraId="33557CAA" w14:textId="77777777" w:rsidTr="00D15DE6">
        <w:tc>
          <w:tcPr>
            <w:tcW w:w="4049" w:type="dxa"/>
          </w:tcPr>
          <w:p w14:paraId="0A50606D" w14:textId="2B1E60CF" w:rsidR="00787F6E" w:rsidRPr="009957CE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9" w:type="dxa"/>
          </w:tcPr>
          <w:p w14:paraId="488FFCDB" w14:textId="77777777" w:rsidR="00787F6E" w:rsidRPr="009957CE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42D6E" w14:textId="77777777" w:rsidR="00787F6E" w:rsidRPr="009957CE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FC6EE" w14:textId="4774AE67" w:rsidR="00787F6E" w:rsidRPr="009957CE" w:rsidRDefault="00290585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872394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46F5681" w14:textId="77777777" w:rsidR="00787F6E" w:rsidRPr="009957CE" w:rsidRDefault="00787F6E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E5655A1" w14:textId="77777777" w:rsidR="00787F6E" w:rsidRPr="009957CE" w:rsidRDefault="00787F6E" w:rsidP="00787F6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FAEE6" w14:textId="77777777" w:rsidR="00787F6E" w:rsidRPr="009957CE" w:rsidRDefault="00787F6E" w:rsidP="00787F6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78563E0" w14:textId="01C539C9" w:rsidR="00787F6E" w:rsidRPr="009957CE" w:rsidRDefault="00787F6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995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D59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72394" w:rsidRPr="009957CE" w14:paraId="2005634D" w14:textId="77777777" w:rsidTr="00787F6E">
        <w:tc>
          <w:tcPr>
            <w:tcW w:w="4049" w:type="dxa"/>
          </w:tcPr>
          <w:p w14:paraId="78032A20" w14:textId="00BA69F2" w:rsidR="00872394" w:rsidRDefault="00872394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9" w:type="dxa"/>
          </w:tcPr>
          <w:p w14:paraId="2C74018A" w14:textId="77777777" w:rsidR="00872394" w:rsidRPr="009957CE" w:rsidRDefault="00872394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BE4F8" w14:textId="77777777" w:rsidR="00872394" w:rsidRPr="009957CE" w:rsidRDefault="00872394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BF621" w14:textId="5E4A58CB" w:rsidR="00872394" w:rsidRPr="007B4651" w:rsidDel="00787F6E" w:rsidRDefault="00872394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065E2988" w14:textId="77777777" w:rsidR="00872394" w:rsidRPr="009957CE" w:rsidRDefault="00872394" w:rsidP="0078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56BFC34" w14:textId="77777777" w:rsidR="00872394" w:rsidRPr="009957CE" w:rsidRDefault="00872394" w:rsidP="00787F6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740C3" w14:textId="77777777" w:rsidR="00872394" w:rsidRPr="009957CE" w:rsidRDefault="00872394" w:rsidP="00787F6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33C6BEE" w14:textId="049B1582" w:rsidR="00872394" w:rsidRPr="009957CE" w:rsidDel="00787F6E" w:rsidRDefault="001E0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C527C" w:rsidRPr="00CB7769" w14:paraId="00BF2E81" w14:textId="77777777" w:rsidTr="00D15DE6">
        <w:tc>
          <w:tcPr>
            <w:tcW w:w="4049" w:type="dxa"/>
          </w:tcPr>
          <w:p w14:paraId="5F5C6A2F" w14:textId="3D344AAC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7626CFB" w14:textId="10957E03" w:rsidR="004C527C" w:rsidRPr="00CB7769" w:rsidRDefault="00B929E8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4,100</w:t>
            </w:r>
          </w:p>
        </w:tc>
        <w:tc>
          <w:tcPr>
            <w:tcW w:w="270" w:type="dxa"/>
          </w:tcPr>
          <w:p w14:paraId="15FBC635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F9DD1" w14:textId="4177EFAF" w:rsidR="004C527C" w:rsidRPr="00CB7769" w:rsidRDefault="00440F1D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B4651"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1864E77" w14:textId="77777777" w:rsidR="004C527C" w:rsidRPr="00CB7769" w:rsidRDefault="004C527C" w:rsidP="004C527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87D08AA" w14:textId="49070FF0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3.70</w:t>
            </w:r>
          </w:p>
        </w:tc>
        <w:tc>
          <w:tcPr>
            <w:tcW w:w="270" w:type="dxa"/>
          </w:tcPr>
          <w:p w14:paraId="6FC24F00" w14:textId="77777777" w:rsidR="004C527C" w:rsidRPr="00CB7769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DACE9" w14:textId="77DDD8AE" w:rsidR="004C527C" w:rsidRPr="00787F6E" w:rsidRDefault="004C527C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</w:tr>
    </w:tbl>
    <w:p w14:paraId="4ED7DFB5" w14:textId="3FF7B647" w:rsidR="00BA4E9E" w:rsidRDefault="00BA4E9E">
      <w:pPr>
        <w:rPr>
          <w:sz w:val="32"/>
          <w:szCs w:val="32"/>
        </w:rPr>
      </w:pPr>
    </w:p>
    <w:p w14:paraId="1D18A9B9" w14:textId="57648316" w:rsidR="00787F6E" w:rsidRDefault="00787F6E">
      <w:pPr>
        <w:rPr>
          <w:sz w:val="32"/>
          <w:szCs w:val="32"/>
        </w:rPr>
      </w:pPr>
    </w:p>
    <w:p w14:paraId="4605DA94" w14:textId="77777777" w:rsidR="00787F6E" w:rsidRPr="00D15DE6" w:rsidRDefault="00787F6E">
      <w:pPr>
        <w:rPr>
          <w:sz w:val="32"/>
          <w:szCs w:val="32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630"/>
        <w:gridCol w:w="236"/>
        <w:gridCol w:w="664"/>
        <w:gridCol w:w="236"/>
        <w:gridCol w:w="664"/>
        <w:gridCol w:w="236"/>
        <w:gridCol w:w="632"/>
        <w:gridCol w:w="241"/>
        <w:gridCol w:w="647"/>
        <w:gridCol w:w="236"/>
        <w:gridCol w:w="618"/>
        <w:gridCol w:w="240"/>
        <w:gridCol w:w="660"/>
        <w:gridCol w:w="236"/>
        <w:gridCol w:w="574"/>
      </w:tblGrid>
      <w:tr w:rsidR="0055157F" w:rsidRPr="00D87838" w14:paraId="51F391D8" w14:textId="77777777" w:rsidTr="00BA4E9E">
        <w:trPr>
          <w:tblHeader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733D3E0" w14:textId="77777777" w:rsidR="0055157F" w:rsidRPr="00211292" w:rsidRDefault="0055157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3298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6A53FBBC" w14:textId="77777777" w:rsidR="0055157F" w:rsidRPr="00D87838" w:rsidRDefault="0055157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  <w:vAlign w:val="bottom"/>
          </w:tcPr>
          <w:p w14:paraId="32ED4074" w14:textId="77777777" w:rsidR="0055157F" w:rsidRPr="00D87838" w:rsidRDefault="0055157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2CE5DDC" w14:textId="77777777" w:rsidR="0055157F" w:rsidRPr="00D87838" w:rsidRDefault="0055157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CB7769" w:rsidRPr="00D87838" w14:paraId="4EAC8792" w14:textId="77777777" w:rsidTr="00BA4E9E">
        <w:trPr>
          <w:tblHeader/>
        </w:trPr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7EBCD66A" w14:textId="7AEEB9F9" w:rsidR="00CB7769" w:rsidRPr="00D87838" w:rsidRDefault="005057E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1292">
              <w:rPr>
                <w:rFonts w:asciiTheme="majorBidi" w:hAnsiTheme="majorBidi" w:cstheme="majorBidi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98" w:type="dxa"/>
            <w:gridSpan w:val="7"/>
            <w:tcBorders>
              <w:top w:val="nil"/>
            </w:tcBorders>
            <w:shd w:val="clear" w:color="auto" w:fill="auto"/>
            <w:vAlign w:val="bottom"/>
          </w:tcPr>
          <w:p w14:paraId="2D7A8E6E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  <w:vAlign w:val="bottom"/>
          </w:tcPr>
          <w:p w14:paraId="51B6D76B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7"/>
            <w:tcBorders>
              <w:top w:val="nil"/>
            </w:tcBorders>
            <w:shd w:val="clear" w:color="auto" w:fill="auto"/>
            <w:vAlign w:val="bottom"/>
          </w:tcPr>
          <w:p w14:paraId="6E730C52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769" w:rsidRPr="00D87838" w14:paraId="4F0389AF" w14:textId="77777777" w:rsidTr="00BA4E9E">
        <w:trPr>
          <w:tblHeader/>
        </w:trPr>
        <w:tc>
          <w:tcPr>
            <w:tcW w:w="2430" w:type="dxa"/>
            <w:shd w:val="clear" w:color="auto" w:fill="auto"/>
          </w:tcPr>
          <w:p w14:paraId="4BD9C787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7CC85790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CD42121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6107C587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41" w:type="dxa"/>
            <w:shd w:val="clear" w:color="auto" w:fill="auto"/>
          </w:tcPr>
          <w:p w14:paraId="0231C462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1" w:type="dxa"/>
            <w:gridSpan w:val="3"/>
            <w:shd w:val="clear" w:color="auto" w:fill="auto"/>
          </w:tcPr>
          <w:p w14:paraId="4A478C23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35D7FED3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3A57A28B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B7769" w:rsidRPr="00D87838" w14:paraId="6EA748CF" w14:textId="77777777" w:rsidTr="00BA4E9E">
        <w:trPr>
          <w:tblHeader/>
        </w:trPr>
        <w:tc>
          <w:tcPr>
            <w:tcW w:w="2430" w:type="dxa"/>
            <w:shd w:val="clear" w:color="auto" w:fill="auto"/>
          </w:tcPr>
          <w:p w14:paraId="55C5DA96" w14:textId="1D2C6035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  <w:shd w:val="clear" w:color="auto" w:fill="auto"/>
          </w:tcPr>
          <w:p w14:paraId="225F886E" w14:textId="7B885CE8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601B8EE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4B205B8D" w14:textId="15021972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36508F0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shd w:val="clear" w:color="auto" w:fill="auto"/>
          </w:tcPr>
          <w:p w14:paraId="4614BB6D" w14:textId="7A9377DF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4670F14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14:paraId="20BA3AE0" w14:textId="536B917C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371573A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4E2C1A38" w14:textId="595EEA24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F6C17F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dxa"/>
            <w:tcBorders>
              <w:bottom w:val="nil"/>
            </w:tcBorders>
            <w:shd w:val="clear" w:color="auto" w:fill="auto"/>
          </w:tcPr>
          <w:p w14:paraId="7169CEDE" w14:textId="0DFA0CB8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03322186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dxa"/>
            <w:tcBorders>
              <w:bottom w:val="nil"/>
            </w:tcBorders>
            <w:shd w:val="clear" w:color="auto" w:fill="auto"/>
          </w:tcPr>
          <w:p w14:paraId="353CC35C" w14:textId="59D24056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F644E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dxa"/>
            <w:tcBorders>
              <w:bottom w:val="nil"/>
            </w:tcBorders>
            <w:shd w:val="clear" w:color="auto" w:fill="auto"/>
          </w:tcPr>
          <w:p w14:paraId="0A580AE9" w14:textId="474E63A4" w:rsidR="00CB7769" w:rsidRPr="00D87838" w:rsidRDefault="004C527C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CB7769" w:rsidRPr="00D87838" w14:paraId="75B0CB77" w14:textId="77777777" w:rsidTr="00BA4E9E">
        <w:trPr>
          <w:tblHeader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2A127EF" w14:textId="77777777" w:rsidR="00CB7769" w:rsidRPr="00D87838" w:rsidRDefault="00CB7769" w:rsidP="00837A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15"/>
            <w:tcBorders>
              <w:bottom w:val="nil"/>
            </w:tcBorders>
            <w:shd w:val="clear" w:color="auto" w:fill="auto"/>
          </w:tcPr>
          <w:p w14:paraId="1B85C3AF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929E8" w:rsidRPr="00D87838" w14:paraId="47DE9CF6" w14:textId="77777777" w:rsidTr="00BA4E9E">
        <w:trPr>
          <w:trHeight w:val="209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A7A8B98" w14:textId="77777777" w:rsidR="00B929E8" w:rsidRPr="00D87838" w:rsidRDefault="00B929E8" w:rsidP="00B929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A4A0754" w14:textId="4F7E5878" w:rsidR="00B929E8" w:rsidRPr="00D87838" w:rsidRDefault="007B4651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651">
              <w:rPr>
                <w:rFonts w:asciiTheme="majorBidi" w:hAnsiTheme="majorBidi"/>
                <w:sz w:val="30"/>
                <w:szCs w:val="30"/>
                <w:lang w:val="en-US" w:bidi="th-TH"/>
              </w:rPr>
              <w:t>16</w:t>
            </w:r>
            <w:r w:rsidR="00B929E8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081BCD" w14:textId="77777777" w:rsidR="00B929E8" w:rsidRPr="00D87838" w:rsidRDefault="00B929E8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31F4BBC" w14:textId="1F9AB7ED" w:rsidR="00B929E8" w:rsidRPr="00D87838" w:rsidRDefault="007B4651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A930FB" w14:textId="77777777" w:rsidR="00B929E8" w:rsidRPr="00D87838" w:rsidRDefault="00B929E8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FC8E42D" w14:textId="02854A35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971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E667C3" w14:textId="77777777" w:rsidR="00B929E8" w:rsidRPr="00D87838" w:rsidRDefault="00B929E8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14:paraId="3A27A6BE" w14:textId="6059812B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7B4651" w:rsidRPr="007B4651">
              <w:rPr>
                <w:rFonts w:asciiTheme="majorBidi" w:hAnsiTheme="majorBidi"/>
                <w:sz w:val="30"/>
                <w:szCs w:val="30"/>
                <w:lang w:val="en-US" w:bidi="th-TH"/>
              </w:rPr>
              <w:t>64</w:t>
            </w:r>
            <w:r w:rsidRPr="00D8783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E348717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602F3C72" w14:textId="4C101723" w:rsidR="00B929E8" w:rsidRPr="00D87838" w:rsidRDefault="007B4651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  <w:lang w:val="en-US" w:bidi="th-TH"/>
              </w:rPr>
              <w:t>16</w:t>
            </w:r>
            <w:r w:rsidR="00B929E8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2EB902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dxa"/>
            <w:tcBorders>
              <w:bottom w:val="nil"/>
            </w:tcBorders>
            <w:shd w:val="clear" w:color="auto" w:fill="auto"/>
          </w:tcPr>
          <w:p w14:paraId="0E7C422B" w14:textId="279323ED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0032730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bottom w:val="nil"/>
            </w:tcBorders>
            <w:shd w:val="clear" w:color="auto" w:fill="auto"/>
          </w:tcPr>
          <w:p w14:paraId="240345CA" w14:textId="22D83EE1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971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9918B2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  <w:tcBorders>
              <w:bottom w:val="nil"/>
            </w:tcBorders>
            <w:shd w:val="clear" w:color="auto" w:fill="auto"/>
          </w:tcPr>
          <w:p w14:paraId="085534FE" w14:textId="735DF421" w:rsidR="00B929E8" w:rsidRPr="00D87838" w:rsidRDefault="00B929E8" w:rsidP="00B929E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</w:tr>
      <w:tr w:rsidR="00B929E8" w:rsidRPr="00D87838" w14:paraId="08E574DE" w14:textId="77777777" w:rsidTr="00BA4E9E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4238550C" w14:textId="77777777" w:rsidR="00B929E8" w:rsidRPr="00D87838" w:rsidRDefault="00B929E8" w:rsidP="00B929E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3725F" w14:textId="2DFE1A5C" w:rsidR="00B929E8" w:rsidRPr="00797149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971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E76528" w14:textId="77777777" w:rsidR="00B929E8" w:rsidRPr="00D87838" w:rsidRDefault="00B929E8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05D51" w14:textId="76537FD1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89F39" w14:textId="77777777" w:rsidR="00B929E8" w:rsidRPr="00D87838" w:rsidRDefault="00B929E8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153C2" w14:textId="19F9093B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26F9B0" w14:textId="77777777" w:rsidR="00B929E8" w:rsidRPr="00D87838" w:rsidRDefault="00B929E8" w:rsidP="00B92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5C853" w14:textId="4C10445B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6230DDE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7BED5" w14:textId="5266BB61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971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C0F2A1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8F110" w14:textId="75B25D9D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12B4E635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0283D" w14:textId="24932370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4493B6" w14:textId="77777777" w:rsidR="00B929E8" w:rsidRPr="00D87838" w:rsidRDefault="00B929E8" w:rsidP="00B929E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38801" w14:textId="1462D61C" w:rsidR="00B929E8" w:rsidRPr="00D87838" w:rsidRDefault="00B929E8" w:rsidP="00B929E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4C527C" w:rsidRPr="009E6FDC" w14:paraId="1F25757B" w14:textId="77777777" w:rsidTr="00BA4E9E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65C12EB4" w14:textId="77777777" w:rsidR="004C527C" w:rsidRPr="00D87838" w:rsidRDefault="004C527C" w:rsidP="004C527C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9A939" w14:textId="153CFE82" w:rsidR="004C527C" w:rsidRPr="00DD3533" w:rsidRDefault="00797149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DD6E2" w14:textId="77777777" w:rsidR="004C527C" w:rsidRPr="00DD353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97A84" w14:textId="58CC45A3" w:rsidR="004C527C" w:rsidRPr="00DD3533" w:rsidRDefault="004C527C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DC855" w14:textId="77777777" w:rsidR="004C527C" w:rsidRPr="00DD353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B4F6D" w14:textId="29F667CA" w:rsidR="004C527C" w:rsidRPr="00DD3533" w:rsidRDefault="00797149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2EDAD" w14:textId="77777777" w:rsidR="004C527C" w:rsidRPr="00DD3533" w:rsidRDefault="004C527C" w:rsidP="004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4E0F6" w14:textId="590D3AC7" w:rsidR="004C527C" w:rsidRPr="00DD3533" w:rsidRDefault="004C527C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7126A" w14:textId="77777777" w:rsidR="004C527C" w:rsidRPr="00DD3533" w:rsidRDefault="004C527C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A2634" w14:textId="520E3331" w:rsidR="004C527C" w:rsidRPr="00DD3533" w:rsidRDefault="00797149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86D7B" w14:textId="77777777" w:rsidR="004C527C" w:rsidRPr="00DD3533" w:rsidRDefault="004C527C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D0AA9" w14:textId="5B2507D8" w:rsidR="004C527C" w:rsidRPr="00DD3533" w:rsidRDefault="004C527C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EBC59" w14:textId="77777777" w:rsidR="004C527C" w:rsidRPr="00DD3533" w:rsidRDefault="004C527C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CA310" w14:textId="70144369" w:rsidR="004C527C" w:rsidRPr="00DD3533" w:rsidRDefault="00797149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852AF" w14:textId="77777777" w:rsidR="004C527C" w:rsidRPr="00DD3533" w:rsidRDefault="004C527C" w:rsidP="004C52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8F46A" w14:textId="14F8F353" w:rsidR="004C527C" w:rsidRPr="00DD3533" w:rsidRDefault="004C527C" w:rsidP="004C527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7E9F6EA" w14:textId="274347FA" w:rsidR="000D5D43" w:rsidRPr="0044001F" w:rsidRDefault="000D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36"/>
        <w:gridCol w:w="1161"/>
        <w:gridCol w:w="270"/>
        <w:gridCol w:w="1161"/>
        <w:gridCol w:w="237"/>
        <w:gridCol w:w="1149"/>
      </w:tblGrid>
      <w:tr w:rsidR="00913D8A" w:rsidRPr="00E922FC" w14:paraId="67D7BB96" w14:textId="77777777" w:rsidTr="00E922FC">
        <w:trPr>
          <w:tblHeader/>
        </w:trPr>
        <w:tc>
          <w:tcPr>
            <w:tcW w:w="3960" w:type="dxa"/>
          </w:tcPr>
          <w:p w14:paraId="451A747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83" w:type="dxa"/>
            <w:gridSpan w:val="7"/>
            <w:shd w:val="clear" w:color="auto" w:fill="auto"/>
          </w:tcPr>
          <w:p w14:paraId="22F338D3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3D8A" w:rsidRPr="00E922FC" w14:paraId="16E5B433" w14:textId="77777777" w:rsidTr="000D5D43">
        <w:trPr>
          <w:tblHeader/>
        </w:trPr>
        <w:tc>
          <w:tcPr>
            <w:tcW w:w="3960" w:type="dxa"/>
          </w:tcPr>
          <w:p w14:paraId="5A444787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878DE5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F5557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D7F9E" w14:textId="77777777" w:rsidR="00913D8A" w:rsidRPr="00E922FC" w:rsidRDefault="00913D8A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  <w:shd w:val="clear" w:color="auto" w:fill="auto"/>
          </w:tcPr>
          <w:p w14:paraId="497596C1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F255975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E922FC" w14:paraId="63CAB640" w14:textId="77777777" w:rsidTr="000D5D43">
        <w:trPr>
          <w:tblHeader/>
        </w:trPr>
        <w:tc>
          <w:tcPr>
            <w:tcW w:w="3960" w:type="dxa"/>
          </w:tcPr>
          <w:p w14:paraId="053EC214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3A8198F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72E967CD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F40100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7B4577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C8CC94C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0134A9F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F225959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913D8A" w:rsidRPr="00E922FC" w14:paraId="4F1CD15B" w14:textId="77777777" w:rsidTr="000D5D43">
        <w:trPr>
          <w:tblHeader/>
        </w:trPr>
        <w:tc>
          <w:tcPr>
            <w:tcW w:w="3960" w:type="dxa"/>
          </w:tcPr>
          <w:p w14:paraId="72BE93BB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4366F03" w14:textId="44A8481E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3D8A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74D8628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4206B9F" w14:textId="41D90A88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E922FC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70" w:type="dxa"/>
            <w:shd w:val="clear" w:color="auto" w:fill="auto"/>
          </w:tcPr>
          <w:p w14:paraId="2ACD8A5B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41858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  <w:shd w:val="clear" w:color="auto" w:fill="auto"/>
          </w:tcPr>
          <w:p w14:paraId="2EAB3B12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A05E486" w14:textId="4FDCA765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3D8A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13D8A" w:rsidRPr="00E922FC" w14:paraId="16C8A3C0" w14:textId="77777777" w:rsidTr="000D5D43">
        <w:trPr>
          <w:tblHeader/>
        </w:trPr>
        <w:tc>
          <w:tcPr>
            <w:tcW w:w="3960" w:type="dxa"/>
          </w:tcPr>
          <w:p w14:paraId="1F986075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3B93E86" w14:textId="76A8B626" w:rsidR="00913D8A" w:rsidRPr="00E922FC" w:rsidRDefault="000F284E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4A0623C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7E5838A" w14:textId="3E75D215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AF44CF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939F8CC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  <w:shd w:val="clear" w:color="auto" w:fill="auto"/>
          </w:tcPr>
          <w:p w14:paraId="500A8C1D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FAE24DA" w14:textId="54F11E20" w:rsidR="00913D8A" w:rsidRPr="00E922FC" w:rsidRDefault="000F284E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13D8A" w:rsidRPr="00E922FC" w14:paraId="65B30DC5" w14:textId="77777777" w:rsidTr="00E922FC">
        <w:trPr>
          <w:tblHeader/>
        </w:trPr>
        <w:tc>
          <w:tcPr>
            <w:tcW w:w="3960" w:type="dxa"/>
          </w:tcPr>
          <w:p w14:paraId="2A3ECD73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  <w:shd w:val="clear" w:color="auto" w:fill="auto"/>
          </w:tcPr>
          <w:p w14:paraId="465C804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3D8A" w:rsidRPr="00E922FC" w14:paraId="32EB57E7" w14:textId="77777777" w:rsidTr="000D5D43">
        <w:tc>
          <w:tcPr>
            <w:tcW w:w="3960" w:type="dxa"/>
          </w:tcPr>
          <w:p w14:paraId="21242BD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03B19DF6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05A036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E01A27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57F82C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BD89E0E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0346969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5BCB152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E922FC" w14:paraId="48BBCEB3" w14:textId="77777777" w:rsidTr="000D5D43">
        <w:tc>
          <w:tcPr>
            <w:tcW w:w="3960" w:type="dxa"/>
          </w:tcPr>
          <w:p w14:paraId="09980CD7" w14:textId="68B24BCB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  <w:shd w:val="clear" w:color="auto" w:fill="auto"/>
          </w:tcPr>
          <w:p w14:paraId="2931585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17D3D4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26695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A536EF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739250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64D30FF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A5D4F65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6D89" w:rsidRPr="00E922FC" w14:paraId="20827914" w14:textId="77777777" w:rsidTr="000D5D43">
        <w:tc>
          <w:tcPr>
            <w:tcW w:w="3960" w:type="dxa"/>
          </w:tcPr>
          <w:p w14:paraId="45021E04" w14:textId="5AC6759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7D464FEC" w14:textId="78661F1C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0D751416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F905380" w14:textId="34951F09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EE04897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D4DA2B2" w14:textId="74B8E27A" w:rsidR="00376D89" w:rsidRPr="00E922FC" w:rsidRDefault="00376D89" w:rsidP="00F0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29E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76D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667585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5B4B4A2" w14:textId="5CDDF8AA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929E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76D89" w:rsidRPr="00E922FC" w14:paraId="60000FDA" w14:textId="77777777" w:rsidTr="000D5D43">
        <w:tc>
          <w:tcPr>
            <w:tcW w:w="3960" w:type="dxa"/>
          </w:tcPr>
          <w:p w14:paraId="67F59047" w14:textId="77777777" w:rsidR="00376D89" w:rsidRPr="00E922FC" w:rsidRDefault="00376D89" w:rsidP="00376D89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52ACD92C" w14:textId="07EC82D6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C143D9B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8C4E3B" w14:textId="57D46579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14:paraId="04A20EFF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25ECC8" w14:textId="064687F3" w:rsidR="00376D89" w:rsidRPr="00E922FC" w:rsidRDefault="00376D89" w:rsidP="00F0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F98B93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D6C54DB" w14:textId="3A525021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76D89" w:rsidRPr="00E922FC" w14:paraId="7DC4C554" w14:textId="77777777" w:rsidTr="000D5D43">
        <w:tc>
          <w:tcPr>
            <w:tcW w:w="3960" w:type="dxa"/>
          </w:tcPr>
          <w:p w14:paraId="7D6D042B" w14:textId="77777777" w:rsidR="00376D89" w:rsidRPr="00E922FC" w:rsidRDefault="00376D89" w:rsidP="00376D89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922FC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169" w:type="dxa"/>
            <w:shd w:val="clear" w:color="auto" w:fill="auto"/>
          </w:tcPr>
          <w:p w14:paraId="5A45EDFD" w14:textId="715A0EFD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47C7F33A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CCADC9F" w14:textId="0A45BE8F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6D7EB6D2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138882E" w14:textId="5ADA2409" w:rsidR="00376D89" w:rsidRPr="00E922FC" w:rsidRDefault="00376D89" w:rsidP="00F0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CD2A2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9D6BAB0" w14:textId="02D8E1C0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376D89" w:rsidRPr="00E922FC" w14:paraId="60D7DBBA" w14:textId="77777777" w:rsidTr="000D5D43">
        <w:tc>
          <w:tcPr>
            <w:tcW w:w="3960" w:type="dxa"/>
          </w:tcPr>
          <w:p w14:paraId="6317B58F" w14:textId="77777777" w:rsidR="00376D89" w:rsidRPr="00E922FC" w:rsidRDefault="00376D89" w:rsidP="00376D89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F9D2410" w14:textId="6CA58883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A7D4FFA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47225AD" w14:textId="567FDD22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0A1C415B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903FBEC" w14:textId="7DA544EC" w:rsidR="00376D89" w:rsidRPr="00E922FC" w:rsidRDefault="00376D89" w:rsidP="00F0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E491F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3C03C58" w14:textId="5B4B57B1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6D89" w:rsidRPr="00E922FC" w14:paraId="516DD34F" w14:textId="77777777" w:rsidTr="000D5D43">
        <w:tc>
          <w:tcPr>
            <w:tcW w:w="3960" w:type="dxa"/>
          </w:tcPr>
          <w:p w14:paraId="54154DA7" w14:textId="36337FB1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0ECC3" w14:textId="453251C6" w:rsidR="00376D89" w:rsidRPr="00376D89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4B97E0A9" w14:textId="77777777" w:rsidR="00376D89" w:rsidRPr="00376D89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29BD9" w14:textId="4E23D7B2" w:rsidR="00376D89" w:rsidRPr="00376D89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(62)</w:t>
            </w:r>
          </w:p>
        </w:tc>
        <w:tc>
          <w:tcPr>
            <w:tcW w:w="270" w:type="dxa"/>
            <w:shd w:val="clear" w:color="auto" w:fill="auto"/>
          </w:tcPr>
          <w:p w14:paraId="3F718F40" w14:textId="77777777" w:rsidR="00376D89" w:rsidRPr="00376D89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165AB" w14:textId="653D1147" w:rsidR="00376D89" w:rsidRPr="00376D89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4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EF5F550" w14:textId="77777777" w:rsidR="00376D89" w:rsidRPr="00376D89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0CDA3" w14:textId="7EEEEE24" w:rsidR="00376D89" w:rsidRPr="00376D89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B92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F284E" w:rsidRPr="00E922FC" w14:paraId="7DE7231A" w14:textId="77777777" w:rsidTr="000D5D43">
        <w:tc>
          <w:tcPr>
            <w:tcW w:w="3960" w:type="dxa"/>
          </w:tcPr>
          <w:p w14:paraId="2DD6B381" w14:textId="77777777" w:rsidR="000F284E" w:rsidRPr="0044001F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0B12EBC" w14:textId="77777777" w:rsidR="000F284E" w:rsidRPr="00376D89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85AB817" w14:textId="77777777" w:rsidR="000F284E" w:rsidRPr="00376D89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B55235E" w14:textId="77777777" w:rsidR="000F284E" w:rsidRPr="00376D89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3AC542" w14:textId="77777777" w:rsidR="000F284E" w:rsidRPr="00376D89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5AE5556" w14:textId="77777777" w:rsidR="000F284E" w:rsidRPr="00376D89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2C0C8E7F" w14:textId="77777777" w:rsidR="000F284E" w:rsidRPr="00376D89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8C37833" w14:textId="77777777" w:rsidR="000F284E" w:rsidRPr="00376D89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F284E" w:rsidRPr="00E922FC" w14:paraId="37CA1C85" w14:textId="77777777" w:rsidTr="000D5D43">
        <w:tc>
          <w:tcPr>
            <w:tcW w:w="3960" w:type="dxa"/>
          </w:tcPr>
          <w:p w14:paraId="3B286C1E" w14:textId="56CE08C5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18C87EB6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B1CE5A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6464269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6EAFAE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1567184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C4D9D7D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89F714C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7149" w:rsidRPr="00E922FC" w14:paraId="796FD92D" w14:textId="77777777" w:rsidTr="000D5D43">
        <w:tc>
          <w:tcPr>
            <w:tcW w:w="3960" w:type="dxa"/>
          </w:tcPr>
          <w:p w14:paraId="6ABF5D5B" w14:textId="39333FC3" w:rsidR="00797149" w:rsidRPr="00E922FC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4A6D66DE" w14:textId="2FFBC00F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62102152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FDB3C5B" w14:textId="6803D59E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38A7224F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DC13D3" w14:textId="7626FAE4" w:rsidR="00797149" w:rsidRPr="004A1948" w:rsidRDefault="00797149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BF191C4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D71FFD1" w14:textId="5073FDA1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797149" w:rsidRPr="00E922FC" w14:paraId="792676B9" w14:textId="77777777" w:rsidTr="000D5D43">
        <w:tc>
          <w:tcPr>
            <w:tcW w:w="3960" w:type="dxa"/>
          </w:tcPr>
          <w:p w14:paraId="3FEF34C1" w14:textId="5D9B11CB" w:rsidR="00797149" w:rsidRPr="00E922FC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  <w:shd w:val="clear" w:color="auto" w:fill="auto"/>
          </w:tcPr>
          <w:p w14:paraId="56C7A1DC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995548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C697542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C45778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B5C5F0D" w14:textId="77777777" w:rsidR="00797149" w:rsidRPr="004A1948" w:rsidRDefault="00797149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1B74200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E6BD065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149" w:rsidRPr="00E922FC" w14:paraId="3311DD77" w14:textId="77777777" w:rsidTr="000D5D43">
        <w:tc>
          <w:tcPr>
            <w:tcW w:w="3960" w:type="dxa"/>
          </w:tcPr>
          <w:p w14:paraId="796FF1A8" w14:textId="1334B6B7" w:rsidR="00797149" w:rsidRPr="00E922FC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  <w:shd w:val="clear" w:color="auto" w:fill="auto"/>
          </w:tcPr>
          <w:p w14:paraId="5696BFA1" w14:textId="05E34F28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36" w:type="dxa"/>
            <w:shd w:val="clear" w:color="auto" w:fill="auto"/>
          </w:tcPr>
          <w:p w14:paraId="7042583B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C3FB9FB" w14:textId="7D629D74" w:rsidR="00797149" w:rsidRPr="00B929E8" w:rsidRDefault="00507F3C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73CEB769" w14:textId="77777777" w:rsidR="00797149" w:rsidRPr="00B929E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C5F2031" w14:textId="17272563" w:rsidR="00797149" w:rsidRPr="00B929E8" w:rsidRDefault="00797149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862EB1D" w14:textId="77777777" w:rsidR="00797149" w:rsidRPr="00B929E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5E2A648" w14:textId="7DC9B484" w:rsidR="00797149" w:rsidRPr="00B929E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7F3C" w:rsidRPr="00B929E8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B92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7149" w:rsidRPr="00E922FC" w14:paraId="03AF9D6E" w14:textId="77777777" w:rsidTr="000D5D43">
        <w:tc>
          <w:tcPr>
            <w:tcW w:w="3960" w:type="dxa"/>
          </w:tcPr>
          <w:p w14:paraId="108ACBAB" w14:textId="6E46EC06" w:rsidR="00797149" w:rsidRPr="00E922FC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7B42987" w14:textId="5E1B8E9A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A9E1AF" w14:textId="77777777" w:rsidR="00797149" w:rsidRPr="004A194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3AE8C" w14:textId="3715DDBE" w:rsidR="00797149" w:rsidRPr="00B929E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7F3C" w:rsidRPr="00B929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2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8BFEA3" w14:textId="77777777" w:rsidR="00797149" w:rsidRPr="00B929E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B47B85" w14:textId="7990EB2E" w:rsidR="00797149" w:rsidRPr="00B929E8" w:rsidRDefault="00797149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7" w:type="dxa"/>
            <w:shd w:val="clear" w:color="auto" w:fill="auto"/>
          </w:tcPr>
          <w:p w14:paraId="33F38205" w14:textId="77777777" w:rsidR="00797149" w:rsidRPr="00B929E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FCFD874" w14:textId="5BA98437" w:rsidR="00797149" w:rsidRPr="00B929E8" w:rsidRDefault="00797149" w:rsidP="007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7F3C" w:rsidRPr="00B929E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92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284E" w:rsidRPr="00E922FC" w14:paraId="0751FDD3" w14:textId="77777777" w:rsidTr="000D5D43">
        <w:tc>
          <w:tcPr>
            <w:tcW w:w="3960" w:type="dxa"/>
          </w:tcPr>
          <w:p w14:paraId="12020F6B" w14:textId="22A706B6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6265A" w14:textId="4C6AE6DE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CA4A87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CC06" w14:textId="3F9EAA6B" w:rsidR="000F284E" w:rsidRPr="00E922FC" w:rsidRDefault="00797149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1634D7C0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A4DD" w14:textId="4C2B63EC" w:rsidR="000F284E" w:rsidRPr="00F03D33" w:rsidRDefault="00797149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929E8" w:rsidRPr="00F0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0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ED26A07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9423" w14:textId="4D3B6918" w:rsidR="000F284E" w:rsidRPr="00E922FC" w:rsidRDefault="00797149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B92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F284E" w:rsidRPr="00E922FC" w14:paraId="5EB20718" w14:textId="77777777" w:rsidTr="000D5D43">
        <w:tc>
          <w:tcPr>
            <w:tcW w:w="3960" w:type="dxa"/>
          </w:tcPr>
          <w:p w14:paraId="0AF0B941" w14:textId="008011AB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F96BA" w14:textId="59DD1FE6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  <w:shd w:val="clear" w:color="auto" w:fill="auto"/>
          </w:tcPr>
          <w:p w14:paraId="1B464C8B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32458" w14:textId="500CF3BE" w:rsidR="000F284E" w:rsidRPr="00E922FC" w:rsidRDefault="00797149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14:paraId="74C6387B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1B1E7" w14:textId="393FA23A" w:rsidR="000F284E" w:rsidRPr="00F03D33" w:rsidRDefault="00376D89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5D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7B4651" w:rsidRPr="00D15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D15D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BC2E86C" w14:textId="77777777" w:rsidR="000F284E" w:rsidRPr="00E922FC" w:rsidRDefault="000F284E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5AAA" w14:textId="0EC6BE65" w:rsidR="000F284E" w:rsidRPr="00E922FC" w:rsidRDefault="00376D89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</w:tr>
    </w:tbl>
    <w:p w14:paraId="551CB811" w14:textId="77777777" w:rsidR="00831FFF" w:rsidRPr="00831FFF" w:rsidRDefault="00831FFF" w:rsidP="00831F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12"/>
          <w:szCs w:val="12"/>
        </w:rPr>
      </w:pPr>
    </w:p>
    <w:p w14:paraId="7B71B355" w14:textId="7F074631" w:rsidR="00831FFF" w:rsidRPr="00CB7769" w:rsidRDefault="00831FFF" w:rsidP="00831F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  <w:cs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</w:t>
      </w:r>
      <w:r w:rsidRPr="00CB7769">
        <w:rPr>
          <w:rFonts w:asciiTheme="majorBidi" w:hAnsiTheme="majorBidi" w:cstheme="majorBidi"/>
          <w:sz w:val="28"/>
          <w:szCs w:val="28"/>
          <w:cs/>
        </w:rPr>
        <w:t>ค่าเสียหายจากคดีความ</w:t>
      </w: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36"/>
        <w:gridCol w:w="1161"/>
        <w:gridCol w:w="270"/>
        <w:gridCol w:w="1161"/>
        <w:gridCol w:w="237"/>
        <w:gridCol w:w="1149"/>
      </w:tblGrid>
      <w:tr w:rsidR="000F284E" w:rsidRPr="00E922FC" w14:paraId="04BE2BBB" w14:textId="77777777" w:rsidTr="00651A21">
        <w:trPr>
          <w:tblHeader/>
        </w:trPr>
        <w:tc>
          <w:tcPr>
            <w:tcW w:w="3960" w:type="dxa"/>
          </w:tcPr>
          <w:p w14:paraId="411DA1C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83" w:type="dxa"/>
            <w:gridSpan w:val="7"/>
            <w:shd w:val="clear" w:color="auto" w:fill="auto"/>
          </w:tcPr>
          <w:p w14:paraId="28D4BF5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284E" w:rsidRPr="00E922FC" w14:paraId="58931B87" w14:textId="77777777" w:rsidTr="00651A21">
        <w:trPr>
          <w:tblHeader/>
        </w:trPr>
        <w:tc>
          <w:tcPr>
            <w:tcW w:w="3960" w:type="dxa"/>
          </w:tcPr>
          <w:p w14:paraId="0EA0495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62ABFD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0D584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104E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  <w:shd w:val="clear" w:color="auto" w:fill="auto"/>
          </w:tcPr>
          <w:p w14:paraId="7A25A24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0CE620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E922FC" w14:paraId="186B1CA1" w14:textId="77777777" w:rsidTr="00651A21">
        <w:trPr>
          <w:tblHeader/>
        </w:trPr>
        <w:tc>
          <w:tcPr>
            <w:tcW w:w="3960" w:type="dxa"/>
          </w:tcPr>
          <w:p w14:paraId="1E93EF5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C51F2F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EE39C9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CFB2E0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21FFA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259E1E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D3CC0F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EC2F62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0F284E" w:rsidRPr="00E922FC" w14:paraId="6009C9FF" w14:textId="77777777" w:rsidTr="00651A21">
        <w:trPr>
          <w:tblHeader/>
        </w:trPr>
        <w:tc>
          <w:tcPr>
            <w:tcW w:w="3960" w:type="dxa"/>
          </w:tcPr>
          <w:p w14:paraId="6035FEC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27B7A7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616428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04302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1EB9327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1D1222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  <w:shd w:val="clear" w:color="auto" w:fill="auto"/>
          </w:tcPr>
          <w:p w14:paraId="0F18B4E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1E096E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F284E" w:rsidRPr="00E922FC" w14:paraId="3D66CEEB" w14:textId="77777777" w:rsidTr="00651A21">
        <w:trPr>
          <w:tblHeader/>
        </w:trPr>
        <w:tc>
          <w:tcPr>
            <w:tcW w:w="3960" w:type="dxa"/>
          </w:tcPr>
          <w:p w14:paraId="729730A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D332C0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F2DA20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AE907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7E8BA2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6399E3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  <w:shd w:val="clear" w:color="auto" w:fill="auto"/>
          </w:tcPr>
          <w:p w14:paraId="0B76909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E960C6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F284E" w:rsidRPr="00E922FC" w14:paraId="316E36A1" w14:textId="77777777" w:rsidTr="00651A21">
        <w:trPr>
          <w:tblHeader/>
        </w:trPr>
        <w:tc>
          <w:tcPr>
            <w:tcW w:w="3960" w:type="dxa"/>
          </w:tcPr>
          <w:p w14:paraId="2C1CDEB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  <w:shd w:val="clear" w:color="auto" w:fill="auto"/>
          </w:tcPr>
          <w:p w14:paraId="6A9A02E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84E" w:rsidRPr="00E922FC" w14:paraId="76463BC3" w14:textId="77777777" w:rsidTr="00651A21">
        <w:tc>
          <w:tcPr>
            <w:tcW w:w="3960" w:type="dxa"/>
          </w:tcPr>
          <w:p w14:paraId="6C3288B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69B4BB1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7A21B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96C6AC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4A4E4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0AAEEA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891B70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9289E1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E922FC" w14:paraId="4C369417" w14:textId="77777777" w:rsidTr="00651A21">
        <w:tc>
          <w:tcPr>
            <w:tcW w:w="3960" w:type="dxa"/>
          </w:tcPr>
          <w:p w14:paraId="7F6F8C6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  <w:shd w:val="clear" w:color="auto" w:fill="auto"/>
          </w:tcPr>
          <w:p w14:paraId="7569CF8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4BBAA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F4534B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0467C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D0D736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8117F9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259058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6D89" w:rsidRPr="00E922FC" w14:paraId="2C5BD15C" w14:textId="77777777" w:rsidTr="00651A21">
        <w:tc>
          <w:tcPr>
            <w:tcW w:w="3960" w:type="dxa"/>
          </w:tcPr>
          <w:p w14:paraId="64DC1417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69FB991C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42DB071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7D6E720" w14:textId="62353D2D" w:rsidR="00376D89" w:rsidRPr="00E922FC" w:rsidRDefault="0029221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6D64B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1BD426E" w14:textId="77777777" w:rsidR="00376D89" w:rsidRPr="00E922FC" w:rsidRDefault="00376D89" w:rsidP="00F0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14AA452A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32C0F82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376D89" w:rsidRPr="00E922FC" w14:paraId="22AB2801" w14:textId="77777777" w:rsidTr="00651A21">
        <w:tc>
          <w:tcPr>
            <w:tcW w:w="3960" w:type="dxa"/>
          </w:tcPr>
          <w:p w14:paraId="597B75CF" w14:textId="77777777" w:rsidR="00376D89" w:rsidRPr="00E922FC" w:rsidRDefault="00376D89" w:rsidP="00376D89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706379A9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333F4514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D49CD56" w14:textId="33886368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221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76D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57112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39750F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D4C9843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E7A3E0C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376D89" w:rsidRPr="00E922FC" w14:paraId="4D4D76F4" w14:textId="77777777" w:rsidTr="00651A21">
        <w:tc>
          <w:tcPr>
            <w:tcW w:w="3960" w:type="dxa"/>
          </w:tcPr>
          <w:p w14:paraId="1B2A7972" w14:textId="77777777" w:rsidR="00376D89" w:rsidRPr="00E922FC" w:rsidRDefault="00376D89" w:rsidP="00376D89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922FC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169" w:type="dxa"/>
            <w:shd w:val="clear" w:color="auto" w:fill="auto"/>
          </w:tcPr>
          <w:p w14:paraId="4781BE0A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5764653D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18CCCAC" w14:textId="4376DFEE" w:rsidR="00376D89" w:rsidRPr="00E922FC" w:rsidRDefault="0029221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194B17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068C093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B0B6E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F6553D2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376D89" w:rsidRPr="00E922FC" w14:paraId="466F3848" w14:textId="77777777" w:rsidTr="00651A21">
        <w:tc>
          <w:tcPr>
            <w:tcW w:w="3960" w:type="dxa"/>
          </w:tcPr>
          <w:p w14:paraId="2FD95C69" w14:textId="77777777" w:rsidR="00376D89" w:rsidRPr="00E922FC" w:rsidRDefault="00376D89" w:rsidP="00376D89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169" w:type="dxa"/>
            <w:shd w:val="clear" w:color="auto" w:fill="auto"/>
          </w:tcPr>
          <w:p w14:paraId="40BB05F4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1E04B5D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4B813EF" w14:textId="7EE5A893" w:rsidR="00376D89" w:rsidRPr="00E922FC" w:rsidRDefault="0029221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54E1C04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399E810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2689536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1312BEF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6D89" w:rsidRPr="00E922FC" w14:paraId="59155847" w14:textId="77777777" w:rsidTr="00651A21">
        <w:tc>
          <w:tcPr>
            <w:tcW w:w="3960" w:type="dxa"/>
          </w:tcPr>
          <w:p w14:paraId="33CEEE6F" w14:textId="77777777" w:rsidR="00376D89" w:rsidRPr="00E922FC" w:rsidRDefault="00376D89" w:rsidP="00376D89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49DEEB8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9DBCCE1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4FAAE1" w14:textId="2FD08F9C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22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76D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5B5D17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0F3604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97F845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E1C271D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6D89" w:rsidRPr="00E922FC" w14:paraId="5140F34A" w14:textId="77777777" w:rsidTr="00651A21">
        <w:tc>
          <w:tcPr>
            <w:tcW w:w="3960" w:type="dxa"/>
          </w:tcPr>
          <w:p w14:paraId="22E891CF" w14:textId="77777777" w:rsidR="00376D89" w:rsidRPr="00E922FC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68E5" w14:textId="77777777" w:rsidR="00376D89" w:rsidRPr="001E73FD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427B09F5" w14:textId="77777777" w:rsidR="00376D89" w:rsidRPr="001E73FD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9E402" w14:textId="2DBA0A4A" w:rsidR="00376D89" w:rsidRPr="001E73FD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8ECD8B3" w14:textId="77777777" w:rsidR="00376D89" w:rsidRPr="001E73FD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218CD" w14:textId="77777777" w:rsidR="00376D89" w:rsidRPr="001E73FD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FBE5F24" w14:textId="77777777" w:rsidR="00376D89" w:rsidRPr="001E73FD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4CCC7" w14:textId="77777777" w:rsidR="00376D89" w:rsidRPr="001E73FD" w:rsidRDefault="00376D89" w:rsidP="00376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</w:tr>
      <w:tr w:rsidR="000F284E" w:rsidRPr="00E922FC" w14:paraId="5D7334E9" w14:textId="77777777" w:rsidTr="00651A21">
        <w:tc>
          <w:tcPr>
            <w:tcW w:w="3960" w:type="dxa"/>
          </w:tcPr>
          <w:p w14:paraId="43C2479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F41EA7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CC92F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92E453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2195F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682CF7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35CEA0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E8C0A4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284E" w:rsidRPr="00E922FC" w14:paraId="31C6B398" w14:textId="77777777" w:rsidTr="00651A21">
        <w:tc>
          <w:tcPr>
            <w:tcW w:w="3960" w:type="dxa"/>
          </w:tcPr>
          <w:p w14:paraId="27C1B6D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4D9155E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98CD3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0068CF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5A46C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05A2DD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E9D5A0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592F4D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284E" w:rsidRPr="00E922FC" w14:paraId="4125D4A0" w14:textId="77777777" w:rsidTr="00651A21">
        <w:tc>
          <w:tcPr>
            <w:tcW w:w="3960" w:type="dxa"/>
          </w:tcPr>
          <w:p w14:paraId="2EE4948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1221DAE1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D69E30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7F76F9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03F8A4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B66584F" w14:textId="77777777" w:rsidR="000F284E" w:rsidRPr="004A1948" w:rsidRDefault="000F284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056B965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A134AB5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284E" w:rsidRPr="00E922FC" w14:paraId="6AAB85AE" w14:textId="77777777" w:rsidTr="00651A21">
        <w:tc>
          <w:tcPr>
            <w:tcW w:w="3960" w:type="dxa"/>
          </w:tcPr>
          <w:p w14:paraId="635AD3E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  <w:shd w:val="clear" w:color="auto" w:fill="auto"/>
          </w:tcPr>
          <w:p w14:paraId="2E80B763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0822B7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228807A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5926E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A5F2BB9" w14:textId="77777777" w:rsidR="000F284E" w:rsidRPr="004A1948" w:rsidRDefault="000F284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1D4707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E3AA3D2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E922FC" w14:paraId="41F823EC" w14:textId="77777777" w:rsidTr="00651A21">
        <w:tc>
          <w:tcPr>
            <w:tcW w:w="3960" w:type="dxa"/>
          </w:tcPr>
          <w:p w14:paraId="51344E9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  <w:shd w:val="clear" w:color="auto" w:fill="auto"/>
          </w:tcPr>
          <w:p w14:paraId="5EB88DD0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2547EA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644D6AA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C1EDC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268B55D" w14:textId="77777777" w:rsidR="000F284E" w:rsidRPr="004A1948" w:rsidRDefault="000F284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60289A6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A678F7B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284E" w:rsidRPr="00E922FC" w14:paraId="34C4AB8E" w14:textId="77777777" w:rsidTr="00651A21">
        <w:tc>
          <w:tcPr>
            <w:tcW w:w="3960" w:type="dxa"/>
          </w:tcPr>
          <w:p w14:paraId="6786DE1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C02EB87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126558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C6CFDC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1212488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8347C1" w14:textId="77777777" w:rsidR="000F284E" w:rsidRPr="004A1948" w:rsidRDefault="000F284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A64827E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EEEB46" w14:textId="77777777" w:rsidR="000F284E" w:rsidRPr="004A1948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84E" w:rsidRPr="00E922FC" w14:paraId="1436D0D8" w14:textId="77777777" w:rsidTr="00651A21">
        <w:tc>
          <w:tcPr>
            <w:tcW w:w="3960" w:type="dxa"/>
          </w:tcPr>
          <w:p w14:paraId="77F6393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E73A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A8E61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0520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A6D30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B2F4E" w14:textId="77777777" w:rsidR="000F284E" w:rsidRPr="00F03D33" w:rsidRDefault="000F284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15282C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0D20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F284E" w:rsidRPr="00E922FC" w14:paraId="2C5D9385" w14:textId="77777777" w:rsidTr="00651A21">
        <w:tc>
          <w:tcPr>
            <w:tcW w:w="3960" w:type="dxa"/>
          </w:tcPr>
          <w:p w14:paraId="15F6AC5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F209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17D2DCB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9018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6BD38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FEE0A" w14:textId="77777777" w:rsidR="000F284E" w:rsidRPr="00F03D33" w:rsidRDefault="000F284E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037BCE5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8089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</w:tr>
    </w:tbl>
    <w:p w14:paraId="0FD1B04F" w14:textId="1E9E6FC6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9D27123" w14:textId="77777777" w:rsidR="001C7EAD" w:rsidRPr="00CB7769" w:rsidRDefault="001C7EAD" w:rsidP="001C7E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  <w:cs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</w:t>
      </w:r>
      <w:r w:rsidRPr="00CB7769">
        <w:rPr>
          <w:rFonts w:asciiTheme="majorBidi" w:hAnsiTheme="majorBidi" w:cstheme="majorBidi"/>
          <w:sz w:val="28"/>
          <w:szCs w:val="28"/>
          <w:cs/>
        </w:rPr>
        <w:t>ค่าเสียหายจากคดีความ</w:t>
      </w:r>
    </w:p>
    <w:p w14:paraId="205DB56C" w14:textId="77777777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E815EE" w14:textId="1A3C6C86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1"/>
        <w:gridCol w:w="238"/>
        <w:gridCol w:w="1166"/>
        <w:gridCol w:w="253"/>
        <w:gridCol w:w="1169"/>
        <w:gridCol w:w="243"/>
        <w:gridCol w:w="1161"/>
      </w:tblGrid>
      <w:tr w:rsidR="00EE64EF" w:rsidRPr="00E922FC" w14:paraId="6A409786" w14:textId="77777777" w:rsidTr="00B929E8">
        <w:trPr>
          <w:tblHeader/>
        </w:trPr>
        <w:tc>
          <w:tcPr>
            <w:tcW w:w="3960" w:type="dxa"/>
          </w:tcPr>
          <w:p w14:paraId="3ACAEE96" w14:textId="42B64AF5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91" w:type="dxa"/>
            <w:gridSpan w:val="7"/>
            <w:shd w:val="clear" w:color="auto" w:fill="auto"/>
          </w:tcPr>
          <w:p w14:paraId="0DC8C52A" w14:textId="0CCA7FD0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B0F" w:rsidRPr="00E922FC" w14:paraId="1F6F1843" w14:textId="77777777" w:rsidTr="00B929E8">
        <w:trPr>
          <w:tblHeader/>
        </w:trPr>
        <w:tc>
          <w:tcPr>
            <w:tcW w:w="3960" w:type="dxa"/>
          </w:tcPr>
          <w:p w14:paraId="59799C57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296FA507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B1AB4D7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2351930A" w14:textId="3324F5C0" w:rsidR="00704B0F" w:rsidRPr="00EE64EF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EE64E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บันทึกเป็น (รายจ่าย) </w:t>
            </w:r>
            <w:r w:rsidRPr="00EE64E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/ </w:t>
            </w:r>
            <w:r w:rsidRPr="00EE64E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รายได้ใ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น</w:t>
            </w:r>
          </w:p>
        </w:tc>
        <w:tc>
          <w:tcPr>
            <w:tcW w:w="243" w:type="dxa"/>
            <w:shd w:val="clear" w:color="auto" w:fill="auto"/>
          </w:tcPr>
          <w:p w14:paraId="19FDA99D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360B0E5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4B0F" w:rsidRPr="00E922FC" w14:paraId="7C92A2E6" w14:textId="77777777" w:rsidTr="00B929E8">
        <w:trPr>
          <w:tblHeader/>
        </w:trPr>
        <w:tc>
          <w:tcPr>
            <w:tcW w:w="3960" w:type="dxa"/>
          </w:tcPr>
          <w:p w14:paraId="14E2A957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56872EF8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8" w:type="dxa"/>
            <w:shd w:val="clear" w:color="auto" w:fill="auto"/>
          </w:tcPr>
          <w:p w14:paraId="1B21BB0F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7811F58E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single" w:sz="4" w:space="0" w:color="auto"/>
            </w:tcBorders>
            <w:shd w:val="clear" w:color="auto" w:fill="auto"/>
          </w:tcPr>
          <w:p w14:paraId="640630E2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C8E484F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978E25A" w14:textId="11D4746D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D9086DE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04B0F" w:rsidRPr="00E922FC" w14:paraId="4C460401" w14:textId="77777777" w:rsidTr="00B929E8">
        <w:trPr>
          <w:tblHeader/>
        </w:trPr>
        <w:tc>
          <w:tcPr>
            <w:tcW w:w="3960" w:type="dxa"/>
          </w:tcPr>
          <w:p w14:paraId="208050DC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5AAD2C6" w14:textId="51464DC0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shd w:val="clear" w:color="auto" w:fill="auto"/>
          </w:tcPr>
          <w:p w14:paraId="3564E161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A270BFE" w14:textId="08864412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3" w:type="dxa"/>
            <w:shd w:val="clear" w:color="auto" w:fill="auto"/>
          </w:tcPr>
          <w:p w14:paraId="47041399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270A608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  <w:shd w:val="clear" w:color="auto" w:fill="auto"/>
          </w:tcPr>
          <w:p w14:paraId="369E4564" w14:textId="2B9E29F8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D8E7EB" w14:textId="4F892A15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4B0F" w:rsidRPr="00E922FC" w14:paraId="5F312F3B" w14:textId="77777777" w:rsidTr="00B929E8">
        <w:trPr>
          <w:tblHeader/>
        </w:trPr>
        <w:tc>
          <w:tcPr>
            <w:tcW w:w="3960" w:type="dxa"/>
          </w:tcPr>
          <w:p w14:paraId="351467EA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AE355C5" w14:textId="0AE6F4D3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2E5E57A2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454BF6F" w14:textId="1C5BCAF8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3" w:type="dxa"/>
            <w:shd w:val="clear" w:color="auto" w:fill="auto"/>
          </w:tcPr>
          <w:p w14:paraId="72410081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2BD4661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  <w:shd w:val="clear" w:color="auto" w:fill="auto"/>
          </w:tcPr>
          <w:p w14:paraId="7241D845" w14:textId="01A2FD20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312B185" w14:textId="4E43A6CC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04B0F" w:rsidRPr="00E922FC" w14:paraId="1CB868BC" w14:textId="77777777" w:rsidTr="00B929E8">
        <w:tc>
          <w:tcPr>
            <w:tcW w:w="3960" w:type="dxa"/>
          </w:tcPr>
          <w:p w14:paraId="00A78329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  <w:shd w:val="clear" w:color="auto" w:fill="auto"/>
          </w:tcPr>
          <w:p w14:paraId="491744D5" w14:textId="1A171EA6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9"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4B0F" w:rsidRPr="00E922FC" w14:paraId="0B9BC471" w14:textId="77777777" w:rsidTr="00B929E8">
        <w:tc>
          <w:tcPr>
            <w:tcW w:w="3960" w:type="dxa"/>
          </w:tcPr>
          <w:p w14:paraId="129150A3" w14:textId="697016DD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1" w:type="dxa"/>
            <w:shd w:val="clear" w:color="auto" w:fill="auto"/>
          </w:tcPr>
          <w:p w14:paraId="6BCF485E" w14:textId="77777777" w:rsidR="00704B0F" w:rsidRPr="00E922FC" w:rsidRDefault="00704B0F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A181F1C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A6E2A72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4F5F36DF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2C8F297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20F3BB5" w14:textId="66EE22CF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D727913" w14:textId="77777777" w:rsidR="00704B0F" w:rsidRPr="00E922FC" w:rsidRDefault="00704B0F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B0F" w:rsidRPr="00E922FC" w14:paraId="3C3BD67A" w14:textId="77777777" w:rsidTr="00B929E8">
        <w:tc>
          <w:tcPr>
            <w:tcW w:w="3960" w:type="dxa"/>
          </w:tcPr>
          <w:p w14:paraId="71CBE429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1" w:type="dxa"/>
            <w:shd w:val="clear" w:color="auto" w:fill="auto"/>
          </w:tcPr>
          <w:p w14:paraId="35FCF32E" w14:textId="77777777" w:rsidR="00704B0F" w:rsidRPr="00E922FC" w:rsidRDefault="00704B0F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409EFF8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C47E924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7DC7E111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1244F4" w14:textId="77777777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FEC478A" w14:textId="008BE85D" w:rsidR="00704B0F" w:rsidRPr="00E922FC" w:rsidRDefault="00704B0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6815F8F" w14:textId="77777777" w:rsidR="00704B0F" w:rsidRPr="00E922FC" w:rsidRDefault="00704B0F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9"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4B0F" w:rsidRPr="00E922FC" w14:paraId="39D6E379" w14:textId="77777777" w:rsidTr="00B929E8">
        <w:tc>
          <w:tcPr>
            <w:tcW w:w="3960" w:type="dxa"/>
          </w:tcPr>
          <w:p w14:paraId="5E9FE4E1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1" w:type="dxa"/>
            <w:shd w:val="clear" w:color="auto" w:fill="auto"/>
          </w:tcPr>
          <w:p w14:paraId="371C6E6B" w14:textId="19C1BAFC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8" w:type="dxa"/>
            <w:shd w:val="clear" w:color="auto" w:fill="auto"/>
          </w:tcPr>
          <w:p w14:paraId="58C4E12D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3FF612E" w14:textId="10ED95A3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B0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3" w:type="dxa"/>
            <w:shd w:val="clear" w:color="auto" w:fill="auto"/>
          </w:tcPr>
          <w:p w14:paraId="473FCF6B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6050E11" w14:textId="275826C1" w:rsidR="00704B0F" w:rsidRPr="00E922FC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29E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04B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AF985FB" w14:textId="356839EC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195C5EE" w14:textId="395C9557" w:rsidR="00704B0F" w:rsidRPr="00E922FC" w:rsidRDefault="00B929E8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704B0F" w:rsidRPr="00E922FC" w14:paraId="4C488E1B" w14:textId="77777777" w:rsidTr="00B929E8">
        <w:tc>
          <w:tcPr>
            <w:tcW w:w="3960" w:type="dxa"/>
          </w:tcPr>
          <w:p w14:paraId="03E172A6" w14:textId="77777777" w:rsidR="00704B0F" w:rsidRPr="00E922FC" w:rsidRDefault="00704B0F" w:rsidP="00704B0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1" w:type="dxa"/>
            <w:shd w:val="clear" w:color="auto" w:fill="auto"/>
          </w:tcPr>
          <w:p w14:paraId="7AF80E09" w14:textId="7F2C6057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193F7744" w14:textId="77777777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2CF3941" w14:textId="10485FDA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4B0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B4651" w:rsidRPr="007B4651">
              <w:rPr>
                <w:rFonts w:asciiTheme="majorBidi" w:hAnsiTheme="majorBidi"/>
                <w:sz w:val="30"/>
                <w:szCs w:val="30"/>
              </w:rPr>
              <w:t>18</w:t>
            </w:r>
            <w:r w:rsidRPr="00704B0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52D44C60" w14:textId="77777777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2EFF1" w14:textId="48521695" w:rsidR="00704B0F" w:rsidRPr="00D15DE6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5D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3BCE0F" w14:textId="0B828790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05D09AA" w14:textId="5F7F18C5" w:rsidR="00704B0F" w:rsidRPr="00E922FC" w:rsidRDefault="007B4651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704B0F" w:rsidRPr="00E922FC" w14:paraId="7E4ADCD2" w14:textId="77777777" w:rsidTr="00B929E8">
        <w:tc>
          <w:tcPr>
            <w:tcW w:w="3960" w:type="dxa"/>
          </w:tcPr>
          <w:p w14:paraId="1680895D" w14:textId="77777777" w:rsidR="00704B0F" w:rsidRPr="00E922FC" w:rsidRDefault="00704B0F" w:rsidP="00704B0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922FC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161" w:type="dxa"/>
            <w:shd w:val="clear" w:color="auto" w:fill="auto"/>
          </w:tcPr>
          <w:p w14:paraId="5C22694F" w14:textId="0D0AA365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8" w:type="dxa"/>
            <w:shd w:val="clear" w:color="auto" w:fill="auto"/>
          </w:tcPr>
          <w:p w14:paraId="2F2EE234" w14:textId="77777777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4A8AAF3" w14:textId="6186AFF9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53" w:type="dxa"/>
            <w:shd w:val="clear" w:color="auto" w:fill="auto"/>
          </w:tcPr>
          <w:p w14:paraId="45B2FFBF" w14:textId="77777777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F0A298F" w14:textId="10392DEB" w:rsidR="00704B0F" w:rsidRPr="00D15DE6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5D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3E957B9" w14:textId="2D446193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9D728F3" w14:textId="05CF8E9F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704B0F" w:rsidRPr="00E922FC" w14:paraId="27936A7E" w14:textId="77777777" w:rsidTr="00B929E8">
        <w:tc>
          <w:tcPr>
            <w:tcW w:w="3960" w:type="dxa"/>
          </w:tcPr>
          <w:p w14:paraId="0AF8EB50" w14:textId="77777777" w:rsidR="00704B0F" w:rsidRPr="00E922FC" w:rsidRDefault="00704B0F" w:rsidP="00704B0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A680FEB" w14:textId="15321696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55375228" w14:textId="77777777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657B3AE" w14:textId="7F5E0463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4B0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B4651" w:rsidRPr="007B4651">
              <w:rPr>
                <w:rFonts w:asciiTheme="majorBidi" w:hAnsiTheme="majorBidi"/>
                <w:sz w:val="30"/>
                <w:szCs w:val="30"/>
              </w:rPr>
              <w:t>2</w:t>
            </w:r>
            <w:r w:rsidRPr="00704B0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2D94EA50" w14:textId="77777777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4EDB935" w14:textId="7CA35766" w:rsidR="00704B0F" w:rsidRPr="00D15DE6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5D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EE6FE4B" w14:textId="6CF2E662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B66D7F" w14:textId="234B06A6" w:rsidR="00704B0F" w:rsidRPr="00E922FC" w:rsidRDefault="00704B0F" w:rsidP="0070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4B0F" w:rsidRPr="00E922FC" w14:paraId="6F801827" w14:textId="77777777" w:rsidTr="00B929E8">
        <w:tc>
          <w:tcPr>
            <w:tcW w:w="3960" w:type="dxa"/>
          </w:tcPr>
          <w:p w14:paraId="5D6936F1" w14:textId="4FE2C2C2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AD38" w14:textId="397A8C48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129B05E1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D359E" w14:textId="4C19EDEB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(62)</w:t>
            </w:r>
          </w:p>
        </w:tc>
        <w:tc>
          <w:tcPr>
            <w:tcW w:w="253" w:type="dxa"/>
            <w:shd w:val="clear" w:color="auto" w:fill="auto"/>
          </w:tcPr>
          <w:p w14:paraId="273EE709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208AE" w14:textId="0F18C97F" w:rsidR="00704B0F" w:rsidRPr="00E922FC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B929E8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704B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183CED5" w14:textId="08A79A5D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29021" w14:textId="4D026DC5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B92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04B0F" w:rsidRPr="00E922FC" w14:paraId="634B6BD2" w14:textId="77777777" w:rsidTr="00B929E8">
        <w:tc>
          <w:tcPr>
            <w:tcW w:w="3960" w:type="dxa"/>
          </w:tcPr>
          <w:p w14:paraId="202B8C07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1A7A5C2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78EECAD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11A8397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36EA10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2BE0FC1" w14:textId="77777777" w:rsidR="00704B0F" w:rsidRPr="00E922FC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06F0B78" w14:textId="552EE94C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F17E8D1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B0F" w:rsidRPr="00E922FC" w14:paraId="14BC685B" w14:textId="77777777" w:rsidTr="00B929E8">
        <w:tc>
          <w:tcPr>
            <w:tcW w:w="3960" w:type="dxa"/>
          </w:tcPr>
          <w:p w14:paraId="5F744595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1" w:type="dxa"/>
            <w:shd w:val="clear" w:color="auto" w:fill="auto"/>
          </w:tcPr>
          <w:p w14:paraId="0A9E4D5C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60A68EF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868809B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C1A5D74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A7FE5E3" w14:textId="77777777" w:rsidR="00704B0F" w:rsidRPr="00E922FC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7A2F886" w14:textId="67F0BAA5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2251C52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B0F" w:rsidRPr="00E922FC" w14:paraId="6CB648F9" w14:textId="77777777" w:rsidTr="00B929E8">
        <w:tc>
          <w:tcPr>
            <w:tcW w:w="3960" w:type="dxa"/>
          </w:tcPr>
          <w:p w14:paraId="1AFC3A8F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1" w:type="dxa"/>
            <w:shd w:val="clear" w:color="auto" w:fill="auto"/>
          </w:tcPr>
          <w:p w14:paraId="595F4F13" w14:textId="034FEE28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8695E8D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D5D081C" w14:textId="36582AAD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53" w:type="dxa"/>
            <w:shd w:val="clear" w:color="auto" w:fill="auto"/>
          </w:tcPr>
          <w:p w14:paraId="350CFF8D" w14:textId="77777777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EB494D8" w14:textId="6F6A0A08" w:rsidR="00704B0F" w:rsidRPr="009B0E4B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0BF0D65" w14:textId="28FF83EC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C7196E3" w14:textId="37E82FC8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704B0F" w:rsidRPr="00E922FC" w14:paraId="45C1B265" w14:textId="77777777" w:rsidTr="00B929E8">
        <w:tc>
          <w:tcPr>
            <w:tcW w:w="3960" w:type="dxa"/>
          </w:tcPr>
          <w:p w14:paraId="281A5AD7" w14:textId="1B53A5F1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1" w:type="dxa"/>
            <w:shd w:val="clear" w:color="auto" w:fill="auto"/>
          </w:tcPr>
          <w:p w14:paraId="161BB09E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F534DF4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9E25816" w14:textId="77777777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7B5A4B02" w14:textId="77777777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1FC9837" w14:textId="77777777" w:rsidR="00704B0F" w:rsidRPr="009B0E4B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26865FF" w14:textId="3287ED35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A1DD6AE" w14:textId="77777777" w:rsidR="00704B0F" w:rsidRPr="009B0E4B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B0F" w:rsidRPr="00E922FC" w14:paraId="6BF84281" w14:textId="77777777" w:rsidTr="00B929E8">
        <w:tc>
          <w:tcPr>
            <w:tcW w:w="3960" w:type="dxa"/>
          </w:tcPr>
          <w:p w14:paraId="32E596B9" w14:textId="0E66B486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1" w:type="dxa"/>
            <w:shd w:val="clear" w:color="auto" w:fill="auto"/>
          </w:tcPr>
          <w:p w14:paraId="2CD3FC5E" w14:textId="67C10F1F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B856EB9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8F5A179" w14:textId="7906DD98" w:rsidR="00704B0F" w:rsidRPr="00B929E8" w:rsidRDefault="00F7074C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53" w:type="dxa"/>
            <w:shd w:val="clear" w:color="auto" w:fill="auto"/>
          </w:tcPr>
          <w:p w14:paraId="724078DE" w14:textId="77777777" w:rsidR="00704B0F" w:rsidRPr="00B929E8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E69DBA7" w14:textId="377DB7EE" w:rsidR="00704B0F" w:rsidRPr="00B929E8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E1C6B03" w14:textId="618EFD18" w:rsidR="00704B0F" w:rsidRPr="00B929E8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34227A9" w14:textId="383DD7C0" w:rsidR="00704B0F" w:rsidRPr="00B929E8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74C" w:rsidRPr="00B929E8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B92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4B0F" w:rsidRPr="00E922FC" w14:paraId="4D8385EE" w14:textId="77777777" w:rsidTr="00B929E8">
        <w:tc>
          <w:tcPr>
            <w:tcW w:w="3960" w:type="dxa"/>
          </w:tcPr>
          <w:p w14:paraId="0ED8EECF" w14:textId="51849A70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334E3D96" w14:textId="3A60706F" w:rsidR="00704B0F" w:rsidRPr="00EE64EF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B9D7AC8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37C3BF3" w14:textId="072821D4" w:rsidR="00704B0F" w:rsidRPr="00B929E8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74C" w:rsidRPr="00B929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2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1014A555" w14:textId="77777777" w:rsidR="00704B0F" w:rsidRPr="00B929E8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3176F5F" w14:textId="00C454B3" w:rsidR="00704B0F" w:rsidRPr="00B929E8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43" w:type="dxa"/>
            <w:shd w:val="clear" w:color="auto" w:fill="auto"/>
          </w:tcPr>
          <w:p w14:paraId="1470E74D" w14:textId="77777777" w:rsidR="00704B0F" w:rsidRPr="00B929E8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A663171" w14:textId="04F093E9" w:rsidR="00704B0F" w:rsidRPr="00B929E8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074C" w:rsidRPr="00B929E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92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4B0F" w:rsidRPr="00E922FC" w14:paraId="68FF4DFE" w14:textId="77777777" w:rsidTr="00B929E8">
        <w:tc>
          <w:tcPr>
            <w:tcW w:w="3960" w:type="dxa"/>
          </w:tcPr>
          <w:p w14:paraId="40B59BAA" w14:textId="162C713D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1AA05" w14:textId="6E5C9022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0842C74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1F2D" w14:textId="25C789FA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(20)</w:t>
            </w:r>
          </w:p>
        </w:tc>
        <w:tc>
          <w:tcPr>
            <w:tcW w:w="253" w:type="dxa"/>
            <w:shd w:val="clear" w:color="auto" w:fill="auto"/>
          </w:tcPr>
          <w:p w14:paraId="6E7AF4A9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8E623" w14:textId="58906A9B" w:rsidR="00704B0F" w:rsidRPr="00E922FC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92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671B88A" w14:textId="2BE65C4A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484B" w14:textId="59D8A9FC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B92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04B0F" w:rsidRPr="00E922FC" w14:paraId="14E967EF" w14:textId="77777777" w:rsidTr="00B929E8">
        <w:tc>
          <w:tcPr>
            <w:tcW w:w="3960" w:type="dxa"/>
          </w:tcPr>
          <w:p w14:paraId="256006EE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6A363" w14:textId="0B703649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8" w:type="dxa"/>
            <w:shd w:val="clear" w:color="auto" w:fill="auto"/>
          </w:tcPr>
          <w:p w14:paraId="63E6FF61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0142A" w14:textId="3DAF8CAA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(82)</w:t>
            </w:r>
          </w:p>
        </w:tc>
        <w:tc>
          <w:tcPr>
            <w:tcW w:w="253" w:type="dxa"/>
            <w:shd w:val="clear" w:color="auto" w:fill="auto"/>
          </w:tcPr>
          <w:p w14:paraId="427266A0" w14:textId="77777777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7DA06" w14:textId="78CA805C" w:rsidR="00704B0F" w:rsidRPr="00E922FC" w:rsidRDefault="00704B0F" w:rsidP="00D1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(13)</w:t>
            </w:r>
          </w:p>
        </w:tc>
        <w:tc>
          <w:tcPr>
            <w:tcW w:w="243" w:type="dxa"/>
            <w:shd w:val="clear" w:color="auto" w:fill="auto"/>
          </w:tcPr>
          <w:p w14:paraId="28D3E01D" w14:textId="2C620C9B" w:rsidR="00704B0F" w:rsidRPr="00215D89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7A65" w14:textId="274B8763" w:rsidR="00704B0F" w:rsidRPr="00E922FC" w:rsidRDefault="00704B0F" w:rsidP="000F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</w:tr>
    </w:tbl>
    <w:p w14:paraId="0351D4ED" w14:textId="00BF0445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05C7B7" w14:textId="1462CAE3" w:rsidR="001C7EAD" w:rsidRDefault="001C7EAD" w:rsidP="001C7E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</w:t>
      </w:r>
      <w:r w:rsidRPr="00CB7769">
        <w:rPr>
          <w:rFonts w:asciiTheme="majorBidi" w:hAnsiTheme="majorBidi" w:cstheme="majorBidi"/>
          <w:sz w:val="28"/>
          <w:szCs w:val="28"/>
          <w:cs/>
        </w:rPr>
        <w:t>ค่าเสียหายจากคดีความ</w:t>
      </w:r>
    </w:p>
    <w:p w14:paraId="2D0E13B9" w14:textId="1794574B" w:rsidR="00B929E8" w:rsidRDefault="00B929E8" w:rsidP="001C7E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008"/>
        <w:gridCol w:w="236"/>
        <w:gridCol w:w="1008"/>
        <w:gridCol w:w="270"/>
        <w:gridCol w:w="1152"/>
        <w:gridCol w:w="237"/>
        <w:gridCol w:w="1008"/>
        <w:gridCol w:w="237"/>
        <w:gridCol w:w="1008"/>
      </w:tblGrid>
      <w:tr w:rsidR="000F284E" w:rsidRPr="00E922FC" w14:paraId="482023C1" w14:textId="77777777" w:rsidTr="00651A21">
        <w:trPr>
          <w:tblHeader/>
        </w:trPr>
        <w:tc>
          <w:tcPr>
            <w:tcW w:w="3168" w:type="dxa"/>
          </w:tcPr>
          <w:p w14:paraId="579D047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6164" w:type="dxa"/>
            <w:gridSpan w:val="9"/>
            <w:shd w:val="clear" w:color="auto" w:fill="auto"/>
          </w:tcPr>
          <w:p w14:paraId="3DC19FE7" w14:textId="77777777" w:rsidR="000F284E" w:rsidRPr="00EE64EF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84E" w:rsidRPr="00E922FC" w14:paraId="55500F65" w14:textId="77777777" w:rsidTr="00651A21">
        <w:trPr>
          <w:tblHeader/>
        </w:trPr>
        <w:tc>
          <w:tcPr>
            <w:tcW w:w="3168" w:type="dxa"/>
          </w:tcPr>
          <w:p w14:paraId="14087DD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D0ECC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17C32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0A60ECC" w14:textId="77777777" w:rsidR="000F284E" w:rsidRPr="00EE64EF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EE64E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บันทึกเป็น (รายจ่าย) </w:t>
            </w:r>
            <w:r w:rsidRPr="00EE64E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/ </w:t>
            </w:r>
            <w:r w:rsidRPr="00EE64E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รายได้ใ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น</w:t>
            </w:r>
          </w:p>
        </w:tc>
        <w:tc>
          <w:tcPr>
            <w:tcW w:w="237" w:type="dxa"/>
          </w:tcPr>
          <w:p w14:paraId="2D92965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9DF5D8" w14:textId="77777777" w:rsidR="000F284E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5ED5DC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E343E8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284E" w:rsidRPr="00E922FC" w14:paraId="0BF6EC8D" w14:textId="77777777" w:rsidTr="00651A21">
        <w:trPr>
          <w:tblHeader/>
        </w:trPr>
        <w:tc>
          <w:tcPr>
            <w:tcW w:w="3168" w:type="dxa"/>
          </w:tcPr>
          <w:p w14:paraId="7B6B78A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501364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7A8CFD5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DDEE1F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A90B7E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EBB83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A07D32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93C5495" w14:textId="77777777" w:rsidR="000F284E" w:rsidRPr="001C7EAD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EA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</w:p>
        </w:tc>
        <w:tc>
          <w:tcPr>
            <w:tcW w:w="237" w:type="dxa"/>
            <w:shd w:val="clear" w:color="auto" w:fill="auto"/>
          </w:tcPr>
          <w:p w14:paraId="1A85DB0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C3081F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0F284E" w:rsidRPr="00E922FC" w14:paraId="79211F11" w14:textId="77777777" w:rsidTr="00651A21">
        <w:trPr>
          <w:tblHeader/>
        </w:trPr>
        <w:tc>
          <w:tcPr>
            <w:tcW w:w="3168" w:type="dxa"/>
          </w:tcPr>
          <w:p w14:paraId="1ADD8E7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AEB89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9EBE7B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A24810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257638C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6C878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</w:tcPr>
          <w:p w14:paraId="3598151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6E0566" w14:textId="77777777" w:rsidR="000F284E" w:rsidRPr="001C7EAD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237" w:type="dxa"/>
            <w:shd w:val="clear" w:color="auto" w:fill="auto"/>
          </w:tcPr>
          <w:p w14:paraId="65D1DF1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F674DD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284E" w:rsidRPr="00E922FC" w14:paraId="590B3E5D" w14:textId="77777777" w:rsidTr="00651A21">
        <w:trPr>
          <w:tblHeader/>
        </w:trPr>
        <w:tc>
          <w:tcPr>
            <w:tcW w:w="3168" w:type="dxa"/>
          </w:tcPr>
          <w:p w14:paraId="06B1CEB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E53AF3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7603C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97B129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18571B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768562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</w:tcPr>
          <w:p w14:paraId="18BE7D8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EE33A1A" w14:textId="77777777" w:rsidR="000F284E" w:rsidRPr="001C7EAD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37" w:type="dxa"/>
            <w:shd w:val="clear" w:color="auto" w:fill="auto"/>
          </w:tcPr>
          <w:p w14:paraId="4E38D3E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264AA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F284E" w:rsidRPr="00E922FC" w14:paraId="30407750" w14:textId="77777777" w:rsidTr="00651A21">
        <w:trPr>
          <w:tblHeader/>
        </w:trPr>
        <w:tc>
          <w:tcPr>
            <w:tcW w:w="3168" w:type="dxa"/>
          </w:tcPr>
          <w:p w14:paraId="1F64512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4" w:type="dxa"/>
            <w:gridSpan w:val="9"/>
            <w:shd w:val="clear" w:color="auto" w:fill="auto"/>
          </w:tcPr>
          <w:p w14:paraId="6688FC3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84E" w:rsidRPr="00E922FC" w14:paraId="4FBB8866" w14:textId="77777777" w:rsidTr="00651A21">
        <w:tc>
          <w:tcPr>
            <w:tcW w:w="3168" w:type="dxa"/>
          </w:tcPr>
          <w:p w14:paraId="342E0DC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65D383B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70664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90FD1F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F6981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534ABE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0B2993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AC17C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B19673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8988F3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E922FC" w14:paraId="633B3971" w14:textId="77777777" w:rsidTr="00651A21">
        <w:tc>
          <w:tcPr>
            <w:tcW w:w="3168" w:type="dxa"/>
          </w:tcPr>
          <w:p w14:paraId="686C933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08" w:type="dxa"/>
            <w:shd w:val="clear" w:color="auto" w:fill="auto"/>
          </w:tcPr>
          <w:p w14:paraId="2858568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FFB958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1A4A09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B1389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0D5B9A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23EF9C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50037A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463FA0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A7AC74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9"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284E" w:rsidRPr="00E922FC" w14:paraId="3A962563" w14:textId="77777777" w:rsidTr="00651A21">
        <w:tc>
          <w:tcPr>
            <w:tcW w:w="3168" w:type="dxa"/>
          </w:tcPr>
          <w:p w14:paraId="721797A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008" w:type="dxa"/>
            <w:shd w:val="clear" w:color="auto" w:fill="auto"/>
          </w:tcPr>
          <w:p w14:paraId="0E22390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1F2036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C7A568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C570C8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89794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EFF776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93C078" w14:textId="77777777" w:rsidR="000F284E" w:rsidRPr="000E3C7A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44BB2A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711A28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0F284E" w:rsidRPr="00E922FC" w14:paraId="1A72FC59" w14:textId="77777777" w:rsidTr="00651A21">
        <w:tc>
          <w:tcPr>
            <w:tcW w:w="3168" w:type="dxa"/>
          </w:tcPr>
          <w:p w14:paraId="2D250DD9" w14:textId="77777777" w:rsidR="000F284E" w:rsidRPr="00E922FC" w:rsidRDefault="000F284E" w:rsidP="00651A2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008" w:type="dxa"/>
            <w:shd w:val="clear" w:color="auto" w:fill="auto"/>
          </w:tcPr>
          <w:p w14:paraId="0191113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354EBE4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8E68C5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70" w:type="dxa"/>
            <w:shd w:val="clear" w:color="auto" w:fill="auto"/>
          </w:tcPr>
          <w:p w14:paraId="2FA22C0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B7FB888" w14:textId="77777777" w:rsidR="000F284E" w:rsidRPr="00E922FC" w:rsidRDefault="000F284E" w:rsidP="00651A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DD7338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3DFA1EB" w14:textId="77777777" w:rsidR="000F284E" w:rsidRPr="000E3C7A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6553AE4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651C80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F284E" w:rsidRPr="00E922FC" w14:paraId="137FA8B7" w14:textId="77777777" w:rsidTr="00651A21">
        <w:tc>
          <w:tcPr>
            <w:tcW w:w="3168" w:type="dxa"/>
          </w:tcPr>
          <w:p w14:paraId="4847B354" w14:textId="77777777" w:rsidR="000F284E" w:rsidRPr="00E922FC" w:rsidRDefault="000F284E" w:rsidP="00651A2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922FC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008" w:type="dxa"/>
            <w:shd w:val="clear" w:color="auto" w:fill="auto"/>
          </w:tcPr>
          <w:p w14:paraId="01B784E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7872F85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DAD508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2CF7742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C2FFB06" w14:textId="77777777" w:rsidR="000F284E" w:rsidRPr="00E922FC" w:rsidRDefault="000F284E" w:rsidP="00651A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7BDDC8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C1646E" w14:textId="77777777" w:rsidR="000F284E" w:rsidRPr="000E3C7A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36BDC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E1C6C9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0F284E" w:rsidRPr="00E922FC" w14:paraId="628939BE" w14:textId="77777777" w:rsidTr="00651A21">
        <w:tc>
          <w:tcPr>
            <w:tcW w:w="3168" w:type="dxa"/>
          </w:tcPr>
          <w:p w14:paraId="23783A9E" w14:textId="77777777" w:rsidR="000F284E" w:rsidRPr="00E922FC" w:rsidRDefault="000F284E" w:rsidP="00651A2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008" w:type="dxa"/>
            <w:shd w:val="clear" w:color="auto" w:fill="auto"/>
          </w:tcPr>
          <w:p w14:paraId="566D737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3FF3CC0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6E66DE1" w14:textId="77777777" w:rsidR="000F284E" w:rsidRPr="00E922FC" w:rsidRDefault="000F284E" w:rsidP="00651A2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FA7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11FB9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9EDF287" w14:textId="77777777" w:rsidR="000F284E" w:rsidRPr="00E922FC" w:rsidRDefault="000F284E" w:rsidP="00651A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87DE5A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DF415C" w14:textId="77777777" w:rsidR="000F284E" w:rsidRPr="000E3C7A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FDB213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497118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84E" w:rsidRPr="00E922FC" w14:paraId="1FC16074" w14:textId="77777777" w:rsidTr="00651A21">
        <w:tc>
          <w:tcPr>
            <w:tcW w:w="3168" w:type="dxa"/>
          </w:tcPr>
          <w:p w14:paraId="4579210A" w14:textId="77777777" w:rsidR="000F284E" w:rsidRPr="00E922FC" w:rsidRDefault="000F284E" w:rsidP="00651A2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F54F8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7F7DDA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AFF4F0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5F88511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9C593F" w14:textId="77777777" w:rsidR="000F284E" w:rsidRPr="00E922FC" w:rsidRDefault="000F284E" w:rsidP="00651A2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818709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A46597" w14:textId="77777777" w:rsidR="000F284E" w:rsidRPr="000E3C7A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39DA1AB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F3E9AB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F284E" w:rsidRPr="00E922FC" w14:paraId="67203C2A" w14:textId="77777777" w:rsidTr="00651A21">
        <w:tc>
          <w:tcPr>
            <w:tcW w:w="3168" w:type="dxa"/>
          </w:tcPr>
          <w:p w14:paraId="589E083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D5FF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3348A0D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E29F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9)</w:t>
            </w:r>
          </w:p>
        </w:tc>
        <w:tc>
          <w:tcPr>
            <w:tcW w:w="270" w:type="dxa"/>
            <w:shd w:val="clear" w:color="auto" w:fill="auto"/>
          </w:tcPr>
          <w:p w14:paraId="45AD0A3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D311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A008AF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E09A4C" w14:textId="77777777" w:rsidR="000F284E" w:rsidRPr="00215D89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108C2AA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28B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0F284E" w:rsidRPr="00E922FC" w14:paraId="5B881F53" w14:textId="77777777" w:rsidTr="00651A21">
        <w:tc>
          <w:tcPr>
            <w:tcW w:w="3168" w:type="dxa"/>
          </w:tcPr>
          <w:p w14:paraId="5AB0F3F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18B58D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DC065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EC60C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4A2B2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65739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10698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AE568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93A997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1E3FF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284E" w:rsidRPr="00E922FC" w14:paraId="3F76CBB1" w14:textId="77777777" w:rsidTr="00651A21">
        <w:tc>
          <w:tcPr>
            <w:tcW w:w="3168" w:type="dxa"/>
          </w:tcPr>
          <w:p w14:paraId="1026890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316364C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1EDA1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3A1D1D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FB058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0F2A1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CF64D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55D535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8522CE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390A78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284E" w:rsidRPr="00E922FC" w14:paraId="51844009" w14:textId="77777777" w:rsidTr="00651A21">
        <w:tc>
          <w:tcPr>
            <w:tcW w:w="3168" w:type="dxa"/>
          </w:tcPr>
          <w:p w14:paraId="4B71183F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08" w:type="dxa"/>
            <w:shd w:val="clear" w:color="auto" w:fill="auto"/>
          </w:tcPr>
          <w:p w14:paraId="4CBC05A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318632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F624A6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E8D124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AC2DF2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56B448E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31B26F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09724AA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1666D85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284E" w:rsidRPr="00E922FC" w14:paraId="35705190" w14:textId="77777777" w:rsidTr="00651A21">
        <w:tc>
          <w:tcPr>
            <w:tcW w:w="3168" w:type="dxa"/>
          </w:tcPr>
          <w:p w14:paraId="5999865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008" w:type="dxa"/>
            <w:shd w:val="clear" w:color="auto" w:fill="auto"/>
          </w:tcPr>
          <w:p w14:paraId="71C4951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97B3F9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FE0289A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829149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D0C623A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213A91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8D08AF2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36F1738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7DA86C1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E922FC" w14:paraId="28E227E6" w14:textId="77777777" w:rsidTr="00651A21">
        <w:tc>
          <w:tcPr>
            <w:tcW w:w="3168" w:type="dxa"/>
          </w:tcPr>
          <w:p w14:paraId="30F5C4A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008" w:type="dxa"/>
            <w:shd w:val="clear" w:color="auto" w:fill="auto"/>
          </w:tcPr>
          <w:p w14:paraId="5F86DFA3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3E524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E7FE87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1C87D6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1941441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8D9D096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723F592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9084CF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843B778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284E" w:rsidRPr="00E922FC" w14:paraId="6C3D280F" w14:textId="77777777" w:rsidTr="00651A21">
        <w:tc>
          <w:tcPr>
            <w:tcW w:w="3168" w:type="dxa"/>
          </w:tcPr>
          <w:p w14:paraId="072169F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08" w:type="dxa"/>
            <w:shd w:val="clear" w:color="auto" w:fill="auto"/>
          </w:tcPr>
          <w:p w14:paraId="27EAE02E" w14:textId="77777777" w:rsidR="000F284E" w:rsidRPr="00EE64EF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A70811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AED7FB1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488B88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E1DBF44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3F6BE5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A1B0204" w14:textId="77777777" w:rsidR="000F284E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7" w:type="dxa"/>
            <w:shd w:val="clear" w:color="auto" w:fill="auto"/>
          </w:tcPr>
          <w:p w14:paraId="4929146A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80112DB" w14:textId="77777777" w:rsidR="000F284E" w:rsidRPr="009B0E4B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84E" w:rsidRPr="00E922FC" w14:paraId="0E414279" w14:textId="77777777" w:rsidTr="00651A21">
        <w:tc>
          <w:tcPr>
            <w:tcW w:w="3168" w:type="dxa"/>
          </w:tcPr>
          <w:p w14:paraId="0136B2C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4276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19328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33CCA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300346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A71D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7EF1887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A8CECCD" w14:textId="77777777" w:rsidR="000F284E" w:rsidRPr="000E3C7A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E3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B6554A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E79BE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F284E" w:rsidRPr="00E922FC" w14:paraId="55C42486" w14:textId="77777777" w:rsidTr="00651A21">
        <w:tc>
          <w:tcPr>
            <w:tcW w:w="3168" w:type="dxa"/>
          </w:tcPr>
          <w:p w14:paraId="789FC44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95A45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36" w:type="dxa"/>
            <w:shd w:val="clear" w:color="auto" w:fill="auto"/>
          </w:tcPr>
          <w:p w14:paraId="4748BC64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0326D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4B613C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DE1E8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8307A70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6D60FF4" w14:textId="77777777" w:rsidR="000F284E" w:rsidRPr="00215D89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7D2EC161" w14:textId="77777777" w:rsidR="000F284E" w:rsidRPr="00215D89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D99DB" w14:textId="77777777" w:rsidR="000F284E" w:rsidRPr="00E922FC" w:rsidRDefault="000F284E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</w:tr>
    </w:tbl>
    <w:p w14:paraId="29527370" w14:textId="2B1771D8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9092AC" w14:textId="77777777" w:rsidR="008174D6" w:rsidRPr="00CB7769" w:rsidRDefault="008174D6" w:rsidP="00817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  <w:cs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รวมสินทรัพย์ภาษีเงินได้รอการตัดบัญชีที่เกิดจากการตั้งสำรองค่าเสียหายจากคดีความ</w:t>
      </w:r>
    </w:p>
    <w:p w14:paraId="77D67A3F" w14:textId="7D04A510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D601EE" w14:textId="7EBABA0E" w:rsidR="008174D6" w:rsidRPr="00FA2792" w:rsidRDefault="008174D6" w:rsidP="005D1E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929E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97EA7" w:rsidRPr="00B929E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929E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929E8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0F284E" w:rsidRPr="00B929E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B929E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B6C50" w:rsidRPr="00B929E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กลุ่มบริษัทและ</w:t>
      </w:r>
      <w:r w:rsidRPr="00B929E8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A321EC" w:rsidRPr="00B929E8">
        <w:rPr>
          <w:rFonts w:asciiTheme="majorBidi" w:hAnsiTheme="majorBidi" w:cstheme="majorBidi" w:hint="cs"/>
          <w:spacing w:val="-4"/>
          <w:sz w:val="30"/>
          <w:szCs w:val="30"/>
          <w:cs/>
        </w:rPr>
        <w:t>ไม่</w:t>
      </w:r>
      <w:r w:rsidRPr="00B929E8">
        <w:rPr>
          <w:rFonts w:asciiTheme="majorBidi" w:hAnsiTheme="majorBidi" w:cstheme="majorBidi"/>
          <w:spacing w:val="-4"/>
          <w:sz w:val="30"/>
          <w:szCs w:val="30"/>
          <w:cs/>
        </w:rPr>
        <w:t>มีขาดทุนทางภาษี</w:t>
      </w:r>
      <w:r w:rsidR="00944476" w:rsidRPr="00B929E8">
        <w:rPr>
          <w:rFonts w:asciiTheme="majorBidi" w:hAnsiTheme="majorBidi" w:cstheme="majorBidi" w:hint="cs"/>
          <w:spacing w:val="-4"/>
          <w:sz w:val="30"/>
          <w:szCs w:val="30"/>
          <w:cs/>
        </w:rPr>
        <w:t>สะสม</w:t>
      </w:r>
      <w:r w:rsidR="00A321EC" w:rsidRPr="00B929E8">
        <w:rPr>
          <w:rFonts w:asciiTheme="majorBidi" w:hAnsiTheme="majorBidi" w:cstheme="majorBidi" w:hint="cs"/>
          <w:spacing w:val="-4"/>
          <w:sz w:val="30"/>
          <w:szCs w:val="30"/>
          <w:cs/>
        </w:rPr>
        <w:t>ซึ่ง</w:t>
      </w:r>
      <w:r w:rsidRPr="00B929E8">
        <w:rPr>
          <w:rFonts w:asciiTheme="majorBidi" w:hAnsiTheme="majorBidi" w:cstheme="majorBidi"/>
          <w:sz w:val="30"/>
          <w:szCs w:val="30"/>
          <w:cs/>
        </w:rPr>
        <w:t xml:space="preserve">ยังไม่ได้รับรู้รายการดังกล่าวเป็นสินทรัพย์ภาษีเงินได้รอการตัดบัญชี </w:t>
      </w:r>
      <w:r w:rsidR="00944476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502D81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="00944476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F284E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987 </w:t>
      </w:r>
      <w:r w:rsidR="000F284E" w:rsidRPr="00B929E8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ล้านบาทและ</w:t>
      </w:r>
      <w:r w:rsidR="000F284E" w:rsidRPr="00B929E8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0F284E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981 </w:t>
      </w:r>
      <w:r w:rsidR="000F284E" w:rsidRPr="00B929E8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="000F284E" w:rsidRPr="00B929E8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EB6C50" w:rsidRPr="00B929E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ตามลำดับ</w:t>
      </w:r>
      <w:r w:rsidR="00944476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4EDA2EF" w14:textId="77777777" w:rsidR="008174D6" w:rsidRDefault="008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381A8C" w14:textId="5B236494" w:rsidR="00E922FC" w:rsidRPr="00A321E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C605C17" w14:textId="3FCBEF4D" w:rsidR="007A2000" w:rsidRPr="0008365F" w:rsidRDefault="00D11C6F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สิทธิประโยชน์จากการส่งเสริมการลงทุน</w:t>
      </w:r>
    </w:p>
    <w:p w14:paraId="16C0BAF9" w14:textId="77777777" w:rsidR="007A2000" w:rsidRPr="00C07993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576E32CC" w14:textId="364D3266" w:rsidR="00D11C6F" w:rsidRPr="00D11C6F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11C6F">
        <w:rPr>
          <w:rFonts w:asciiTheme="majorBidi" w:hAnsiTheme="majorBidi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บริษัทได้รับบัตรส่งเสริมการลงทุนจากสำนักงานคณะกรรมการส่งเสริมการลงทุนสำหรับการผลิตแ</w:t>
      </w:r>
      <w:r w:rsidRPr="00D11C6F">
        <w:rPr>
          <w:rFonts w:asciiTheme="majorBidi" w:hAnsiTheme="majorBidi" w:cstheme="majorBidi"/>
          <w:sz w:val="30"/>
          <w:szCs w:val="30"/>
          <w:cs/>
        </w:rPr>
        <w:t>ละการจัดจำหน่ายผลิตภัณฑ์เมทิลเอสเตอร์ แฟตตี้แอลกอฮอล์ กลีเซอรีน และโพแทสเซียมซัลเฟต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>/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78C9B5D6" w14:textId="77777777" w:rsidR="007A2000" w:rsidRPr="00CB7769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4"/>
          <w:szCs w:val="24"/>
          <w:cs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008"/>
        <w:gridCol w:w="249"/>
        <w:gridCol w:w="993"/>
        <w:gridCol w:w="270"/>
        <w:gridCol w:w="990"/>
        <w:gridCol w:w="270"/>
        <w:gridCol w:w="990"/>
      </w:tblGrid>
      <w:tr w:rsidR="007A2000" w:rsidRPr="00C07993" w14:paraId="7BCF8608" w14:textId="77777777" w:rsidTr="003B1589">
        <w:tc>
          <w:tcPr>
            <w:tcW w:w="1710" w:type="dxa"/>
          </w:tcPr>
          <w:p w14:paraId="6D51BAD1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14:paraId="7378C94D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A2000" w:rsidRPr="00C07993" w14:paraId="306FD2A7" w14:textId="77777777" w:rsidTr="000E3C7A">
        <w:tc>
          <w:tcPr>
            <w:tcW w:w="1710" w:type="dxa"/>
          </w:tcPr>
          <w:p w14:paraId="6355D2D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8" w:type="dxa"/>
            <w:gridSpan w:val="5"/>
            <w:tcBorders>
              <w:bottom w:val="single" w:sz="4" w:space="0" w:color="auto"/>
            </w:tcBorders>
          </w:tcPr>
          <w:p w14:paraId="6E87997D" w14:textId="7994EBA8" w:rsidR="007A2000" w:rsidRPr="00C07993" w:rsidRDefault="001A15C6" w:rsidP="003B1589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9" w:type="dxa"/>
          </w:tcPr>
          <w:p w14:paraId="63184080" w14:textId="77777777" w:rsidR="007A2000" w:rsidRPr="00C07993" w:rsidRDefault="007A2000" w:rsidP="003B1589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</w:tcPr>
          <w:p w14:paraId="346F6483" w14:textId="7454EDCF" w:rsidR="007A2000" w:rsidRPr="00C07993" w:rsidRDefault="001A15C6" w:rsidP="003B1589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</w:tr>
      <w:tr w:rsidR="007A2000" w:rsidRPr="00C07993" w14:paraId="7306325D" w14:textId="77777777" w:rsidTr="000E3C7A">
        <w:tc>
          <w:tcPr>
            <w:tcW w:w="1710" w:type="dxa"/>
          </w:tcPr>
          <w:p w14:paraId="4CF11B12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A8698A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E5B178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D6165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2502D1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9F0A1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12F1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9A1E9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14:paraId="380545D5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54BC38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76C580E3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8EC9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</w:tcPr>
          <w:p w14:paraId="07E8747D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98D1D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78A17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B99E99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A2000" w:rsidRPr="00C07993" w14:paraId="42792C18" w14:textId="77777777" w:rsidTr="003B1589">
        <w:tc>
          <w:tcPr>
            <w:tcW w:w="1710" w:type="dxa"/>
          </w:tcPr>
          <w:p w14:paraId="4FC7115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1"/>
          </w:tcPr>
          <w:p w14:paraId="22F23F75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15C6" w:rsidRPr="00C07993" w14:paraId="4EFE8D5C" w14:textId="77777777" w:rsidTr="003B1589">
        <w:tc>
          <w:tcPr>
            <w:tcW w:w="1710" w:type="dxa"/>
          </w:tcPr>
          <w:p w14:paraId="3D9D5E39" w14:textId="77777777" w:rsidR="001A15C6" w:rsidRPr="00C07993" w:rsidRDefault="001A15C6" w:rsidP="001A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593491D0" w14:textId="2662F938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50CAC1FC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80D032" w14:textId="1361FC94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4</w:t>
            </w:r>
            <w:r w:rsidR="00D72F32"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21BFB401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26959C9" w14:textId="76D46DE4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4</w:t>
            </w:r>
            <w:r w:rsidR="00D72F32"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196</w:t>
            </w:r>
          </w:p>
        </w:tc>
        <w:tc>
          <w:tcPr>
            <w:tcW w:w="249" w:type="dxa"/>
          </w:tcPr>
          <w:p w14:paraId="2EA6628A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01F1EE6" w14:textId="1D9CE753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4F1446F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B18DD" w14:textId="205FCF34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14:paraId="0E559527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7BBDC" w14:textId="15C5C3E2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1A15C6" w:rsidRPr="00C07993" w14:paraId="210836CF" w14:textId="77777777" w:rsidTr="003B1589">
        <w:tc>
          <w:tcPr>
            <w:tcW w:w="1710" w:type="dxa"/>
          </w:tcPr>
          <w:p w14:paraId="1681E33B" w14:textId="77777777" w:rsidR="001A15C6" w:rsidRPr="00C07993" w:rsidRDefault="001A15C6" w:rsidP="001A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0FF71BFD" w14:textId="2E41B301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8</w:t>
            </w:r>
            <w:r w:rsidR="00D72F32"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15F96C50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BD03C5" w14:textId="40020296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4</w:t>
            </w:r>
            <w:r w:rsidR="00D72F32"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1A4653B7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066155" w14:textId="3AA94C96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13</w:t>
            </w:r>
            <w:r w:rsidR="00D72F32"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523</w:t>
            </w:r>
          </w:p>
        </w:tc>
        <w:tc>
          <w:tcPr>
            <w:tcW w:w="249" w:type="dxa"/>
          </w:tcPr>
          <w:p w14:paraId="6AD0C927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1BDC0" w14:textId="7A552CFF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31994DD6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BD179" w14:textId="56E56DEC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34AFFAC8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48CBE" w14:textId="12190CD4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1A15C6" w:rsidRPr="00C07993" w14:paraId="63B9D922" w14:textId="77777777" w:rsidTr="003B1589">
        <w:tc>
          <w:tcPr>
            <w:tcW w:w="1710" w:type="dxa"/>
          </w:tcPr>
          <w:p w14:paraId="532B583F" w14:textId="77777777" w:rsidR="001A15C6" w:rsidRPr="00C07993" w:rsidRDefault="001A15C6" w:rsidP="001A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559CE" w14:textId="70AFAED2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D72F32" w:rsidRPr="00D72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39B30369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96A93D" w14:textId="13858936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D72F32" w:rsidRPr="00D72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65E757AF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1BBC32" w14:textId="28E8D874" w:rsidR="001A15C6" w:rsidRPr="00C07993" w:rsidRDefault="007B4651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="00D72F32" w:rsidRPr="00D72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49" w:type="dxa"/>
          </w:tcPr>
          <w:p w14:paraId="7E0FD261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006DC22" w14:textId="3C36109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6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6237D8CB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4D8CA" w14:textId="5D1B6CCE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C6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A7D6637" w14:textId="77777777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74BF5" w14:textId="69061B28" w:rsidR="001A15C6" w:rsidRPr="00C07993" w:rsidRDefault="001A15C6" w:rsidP="001A15C6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C6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</w:tr>
    </w:tbl>
    <w:p w14:paraId="1E0ACF42" w14:textId="1FBDCECD" w:rsidR="007A2000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5FFEA0" w14:textId="3ECB2453" w:rsidR="00D11C6F" w:rsidRPr="0008365F" w:rsidRDefault="00D11C6F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กำไร</w:t>
      </w:r>
      <w:r w:rsidR="00B929E8">
        <w:rPr>
          <w:b/>
          <w:bCs/>
        </w:rPr>
        <w:t xml:space="preserve"> </w:t>
      </w:r>
      <w:r w:rsidR="00B929E8">
        <w:rPr>
          <w:rFonts w:hint="cs"/>
          <w:b/>
          <w:bCs/>
          <w:cs/>
        </w:rPr>
        <w:t xml:space="preserve">(ขาดทุน) </w:t>
      </w:r>
      <w:r w:rsidRPr="0008365F">
        <w:rPr>
          <w:b/>
          <w:bCs/>
          <w:cs/>
        </w:rPr>
        <w:t>ต่อหุ้น</w:t>
      </w:r>
    </w:p>
    <w:p w14:paraId="59B7E5F6" w14:textId="77777777" w:rsidR="00D11C6F" w:rsidRPr="00A73787" w:rsidRDefault="00D11C6F" w:rsidP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61"/>
        <w:gridCol w:w="180"/>
        <w:gridCol w:w="1080"/>
        <w:gridCol w:w="178"/>
        <w:gridCol w:w="1172"/>
      </w:tblGrid>
      <w:tr w:rsidR="00D11C6F" w:rsidRPr="00A73787" w14:paraId="25CF4B71" w14:textId="77777777" w:rsidTr="00211292">
        <w:trPr>
          <w:cantSplit/>
        </w:trPr>
        <w:tc>
          <w:tcPr>
            <w:tcW w:w="4050" w:type="dxa"/>
          </w:tcPr>
          <w:p w14:paraId="7EFE0427" w14:textId="77777777" w:rsidR="00D11C6F" w:rsidRPr="00A73787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1F23AAF" w14:textId="77777777" w:rsidR="00D11C6F" w:rsidRPr="00A73787" w:rsidRDefault="00D11C6F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C248C7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6EE836" w14:textId="77777777" w:rsidR="00D11C6F" w:rsidRPr="00A73787" w:rsidRDefault="00D11C6F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11C6F" w:rsidRPr="00A73787" w14:paraId="6FDA2D4E" w14:textId="77777777" w:rsidTr="00211292">
        <w:trPr>
          <w:cantSplit/>
        </w:trPr>
        <w:tc>
          <w:tcPr>
            <w:tcW w:w="4050" w:type="dxa"/>
          </w:tcPr>
          <w:p w14:paraId="1C8DF024" w14:textId="77777777" w:rsidR="00D11C6F" w:rsidRPr="00A73787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25080" w14:textId="086CC084" w:rsidR="00D11C6F" w:rsidRPr="00A73787" w:rsidRDefault="001A15C6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716F38C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8A32C6" w14:textId="40317895" w:rsidR="00D11C6F" w:rsidRPr="00A73787" w:rsidRDefault="001A15C6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ECACBDE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BD9E4" w14:textId="6BBF308D" w:rsidR="00D11C6F" w:rsidRPr="00A73787" w:rsidRDefault="001A15C6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CE2DC4A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29E244" w14:textId="4458CD73" w:rsidR="00D11C6F" w:rsidRPr="00A73787" w:rsidRDefault="001A15C6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D11C6F" w:rsidRPr="00A73787" w14:paraId="167111EA" w14:textId="77777777" w:rsidTr="00211292">
        <w:trPr>
          <w:cantSplit/>
        </w:trPr>
        <w:tc>
          <w:tcPr>
            <w:tcW w:w="4050" w:type="dxa"/>
          </w:tcPr>
          <w:p w14:paraId="20090B0A" w14:textId="77777777" w:rsidR="00D11C6F" w:rsidRPr="00A73787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15F9424C" w14:textId="77777777" w:rsidR="00D11C6F" w:rsidRPr="00A73787" w:rsidRDefault="00D11C6F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15C6" w:rsidRPr="00A73787" w14:paraId="6AB39363" w14:textId="77777777" w:rsidTr="00211292">
        <w:trPr>
          <w:cantSplit/>
        </w:trPr>
        <w:tc>
          <w:tcPr>
            <w:tcW w:w="4050" w:type="dxa"/>
            <w:vAlign w:val="bottom"/>
            <w:hideMark/>
          </w:tcPr>
          <w:p w14:paraId="58A8C1F2" w14:textId="3AAE96FF" w:rsidR="001A15C6" w:rsidRPr="00A73787" w:rsidRDefault="001A15C6" w:rsidP="00240F54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40F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(ขาดทุน) </w:t>
            </w: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  <w:r w:rsidRPr="00A737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253342" w14:textId="522F31B6" w:rsidR="001A15C6" w:rsidRPr="00A73787" w:rsidRDefault="00240F54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ar-SA"/>
              </w:rPr>
            </w:pPr>
            <w:r w:rsidRPr="00240F5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(202)</w:t>
            </w:r>
          </w:p>
        </w:tc>
        <w:tc>
          <w:tcPr>
            <w:tcW w:w="180" w:type="dxa"/>
            <w:vAlign w:val="bottom"/>
          </w:tcPr>
          <w:p w14:paraId="772C5CB7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BEDCE57" w14:textId="428F7622" w:rsidR="001A15C6" w:rsidRPr="00A73787" w:rsidRDefault="001A15C6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953</w:t>
            </w:r>
          </w:p>
        </w:tc>
        <w:tc>
          <w:tcPr>
            <w:tcW w:w="180" w:type="dxa"/>
            <w:vAlign w:val="bottom"/>
          </w:tcPr>
          <w:p w14:paraId="6D11D52A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2BAC4F" w14:textId="08ECF3F6" w:rsidR="001A15C6" w:rsidRPr="00A73787" w:rsidRDefault="00240F54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40F54">
              <w:rPr>
                <w:rFonts w:asciiTheme="majorBidi" w:eastAsia="Times New Roman" w:hAnsiTheme="majorBidi"/>
                <w:sz w:val="30"/>
                <w:szCs w:val="30"/>
                <w:cs/>
              </w:rPr>
              <w:t>(</w:t>
            </w:r>
            <w:r w:rsidR="007B4651" w:rsidRPr="007B4651">
              <w:rPr>
                <w:rFonts w:asciiTheme="majorBidi" w:eastAsia="Times New Roman" w:hAnsiTheme="majorBidi"/>
                <w:sz w:val="30"/>
                <w:szCs w:val="30"/>
              </w:rPr>
              <w:t>80</w:t>
            </w:r>
            <w:r w:rsidRPr="00240F54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067E3CE0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F21F9D" w14:textId="1030CAFA" w:rsidR="001A15C6" w:rsidRPr="00A73787" w:rsidRDefault="001A15C6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753</w:t>
            </w:r>
          </w:p>
        </w:tc>
      </w:tr>
      <w:tr w:rsidR="001A15C6" w:rsidRPr="00A73787" w14:paraId="797F77D4" w14:textId="77777777" w:rsidTr="00211292">
        <w:trPr>
          <w:cantSplit/>
        </w:trPr>
        <w:tc>
          <w:tcPr>
            <w:tcW w:w="4050" w:type="dxa"/>
            <w:vAlign w:val="bottom"/>
            <w:hideMark/>
          </w:tcPr>
          <w:p w14:paraId="062A3681" w14:textId="77777777" w:rsidR="001A15C6" w:rsidRPr="00A73787" w:rsidRDefault="001A15C6" w:rsidP="001A15C6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A737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7997CE" w14:textId="47E7CAB7" w:rsidR="001A15C6" w:rsidRPr="00A73787" w:rsidRDefault="007B4651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  <w:r w:rsidR="00240F54" w:rsidRPr="00240F5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eastAsia="Times New Roman" w:hAnsiTheme="majorBidi"/>
                <w:sz w:val="30"/>
                <w:szCs w:val="30"/>
              </w:rPr>
              <w:t>024</w:t>
            </w:r>
          </w:p>
        </w:tc>
        <w:tc>
          <w:tcPr>
            <w:tcW w:w="180" w:type="dxa"/>
            <w:vAlign w:val="bottom"/>
          </w:tcPr>
          <w:p w14:paraId="7FC1825D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32365" w14:textId="531B4464" w:rsidR="001A15C6" w:rsidRPr="00A73787" w:rsidRDefault="001A15C6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  <w:r w:rsidRPr="00C6091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024</w:t>
            </w:r>
          </w:p>
        </w:tc>
        <w:tc>
          <w:tcPr>
            <w:tcW w:w="180" w:type="dxa"/>
            <w:vAlign w:val="bottom"/>
          </w:tcPr>
          <w:p w14:paraId="1C61AC0A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11C702" w14:textId="5B750708" w:rsidR="001A15C6" w:rsidRPr="00A73787" w:rsidRDefault="00240F54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40F54">
              <w:rPr>
                <w:rFonts w:asciiTheme="majorBidi" w:eastAsia="Times New Roman" w:hAnsiTheme="majorBidi" w:cstheme="majorBidi"/>
                <w:sz w:val="30"/>
                <w:szCs w:val="30"/>
              </w:rPr>
              <w:t>1,024</w:t>
            </w:r>
          </w:p>
        </w:tc>
        <w:tc>
          <w:tcPr>
            <w:tcW w:w="178" w:type="dxa"/>
            <w:vAlign w:val="bottom"/>
          </w:tcPr>
          <w:p w14:paraId="470C8D97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0A8FB" w14:textId="60C4685B" w:rsidR="001A15C6" w:rsidRPr="00A73787" w:rsidRDefault="001A15C6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  <w:r w:rsidRPr="00C6091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024</w:t>
            </w:r>
          </w:p>
        </w:tc>
      </w:tr>
      <w:tr w:rsidR="001A15C6" w:rsidRPr="00A73787" w14:paraId="683F96CF" w14:textId="77777777" w:rsidTr="00211292">
        <w:trPr>
          <w:cantSplit/>
        </w:trPr>
        <w:tc>
          <w:tcPr>
            <w:tcW w:w="4050" w:type="dxa"/>
            <w:vAlign w:val="bottom"/>
          </w:tcPr>
          <w:p w14:paraId="2A24E745" w14:textId="69A65136" w:rsidR="001A15C6" w:rsidRPr="00A73787" w:rsidRDefault="001A15C6" w:rsidP="001A15C6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40F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40F54" w:rsidRPr="004B2F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(ขาดทุน)</w:t>
            </w:r>
            <w:r w:rsidR="00240F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737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C9013B" w14:textId="651F9831" w:rsidR="001A15C6" w:rsidRPr="00A73787" w:rsidRDefault="00240F54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40F5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(0.20)</w:t>
            </w:r>
          </w:p>
        </w:tc>
        <w:tc>
          <w:tcPr>
            <w:tcW w:w="180" w:type="dxa"/>
            <w:vAlign w:val="bottom"/>
          </w:tcPr>
          <w:p w14:paraId="0E4112FF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27CF4" w14:textId="3650A59C" w:rsidR="001A15C6" w:rsidRPr="00A73787" w:rsidRDefault="001A15C6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0</w:t>
            </w:r>
            <w:r w:rsidRPr="00C6091B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80" w:type="dxa"/>
            <w:vAlign w:val="bottom"/>
          </w:tcPr>
          <w:p w14:paraId="36007EF3" w14:textId="77777777" w:rsidR="001A15C6" w:rsidRPr="00A73787" w:rsidRDefault="001A15C6" w:rsidP="001A15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12EFBE" w14:textId="7D8BB897" w:rsidR="001A15C6" w:rsidRPr="00A73787" w:rsidRDefault="00240F54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40F5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178" w:type="dxa"/>
            <w:vAlign w:val="bottom"/>
          </w:tcPr>
          <w:p w14:paraId="0D842019" w14:textId="77777777" w:rsidR="001A15C6" w:rsidRPr="00A73787" w:rsidRDefault="001A15C6" w:rsidP="001A15C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D00AEB" w14:textId="7883F713" w:rsidR="001A15C6" w:rsidRPr="00A73787" w:rsidRDefault="001A15C6" w:rsidP="001A15C6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0</w:t>
            </w:r>
            <w:r w:rsidRPr="00C6091B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74</w:t>
            </w:r>
          </w:p>
        </w:tc>
      </w:tr>
    </w:tbl>
    <w:p w14:paraId="6A89814D" w14:textId="77777777" w:rsidR="00D11C6F" w:rsidRPr="00A73787" w:rsidRDefault="00D11C6F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25BB6" w14:textId="034EA66E" w:rsidR="00D11C6F" w:rsidRPr="00A73787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73787">
        <w:rPr>
          <w:rFonts w:asciiTheme="majorBidi" w:hAnsiTheme="majorBidi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ปีสิ้นสุดวันที่ </w:t>
      </w:r>
      <w:r w:rsidR="00F97EA7" w:rsidRPr="00F97EA7">
        <w:rPr>
          <w:rFonts w:asciiTheme="majorBidi" w:hAnsiTheme="majorBidi"/>
          <w:sz w:val="30"/>
          <w:szCs w:val="30"/>
        </w:rPr>
        <w:t>31</w:t>
      </w:r>
      <w:r w:rsidRPr="00A73787">
        <w:rPr>
          <w:rFonts w:asciiTheme="majorBidi" w:hAnsiTheme="majorBidi"/>
          <w:sz w:val="30"/>
          <w:szCs w:val="30"/>
        </w:rPr>
        <w:t xml:space="preserve"> 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1A15C6">
        <w:rPr>
          <w:rFonts w:asciiTheme="majorBidi" w:hAnsiTheme="majorBidi"/>
          <w:sz w:val="30"/>
          <w:szCs w:val="30"/>
        </w:rPr>
        <w:t>2566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1A15C6">
        <w:rPr>
          <w:rFonts w:asciiTheme="majorBidi" w:hAnsiTheme="majorBidi"/>
          <w:sz w:val="30"/>
          <w:szCs w:val="30"/>
        </w:rPr>
        <w:t>2565</w:t>
      </w:r>
      <w:r w:rsidRPr="00A73787">
        <w:rPr>
          <w:rFonts w:asciiTheme="majorBidi" w:hAnsiTheme="majorBidi"/>
          <w:sz w:val="30"/>
          <w:szCs w:val="30"/>
          <w:cs/>
        </w:rPr>
        <w:t xml:space="preserve"> ดังนั้นจึงไม่มี</w:t>
      </w:r>
      <w:r w:rsidRPr="00A73787">
        <w:rPr>
          <w:rFonts w:asciiTheme="majorBidi" w:hAnsiTheme="majorBidi" w:hint="cs"/>
          <w:sz w:val="30"/>
          <w:szCs w:val="30"/>
          <w:cs/>
        </w:rPr>
        <w:t>ผลกระทบต่อ</w:t>
      </w:r>
      <w:r w:rsidRPr="00A73787">
        <w:rPr>
          <w:rFonts w:asciiTheme="majorBidi" w:hAnsiTheme="majorBidi"/>
          <w:sz w:val="30"/>
          <w:szCs w:val="30"/>
          <w:cs/>
        </w:rPr>
        <w:t>กำไรต่อหุ้นปรับลด</w:t>
      </w:r>
    </w:p>
    <w:p w14:paraId="4FB34E50" w14:textId="48AAEBCE" w:rsidR="007A2000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0252742" w14:textId="77777777" w:rsidR="00D11C6F" w:rsidRDefault="00D11C6F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7CBCE2" w14:textId="4FF5851E" w:rsidR="005416C7" w:rsidRPr="00ED2F13" w:rsidRDefault="005416C7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ED2F13">
        <w:rPr>
          <w:b/>
          <w:bCs/>
          <w:cs/>
        </w:rPr>
        <w:lastRenderedPageBreak/>
        <w:t>เงินปันผล</w:t>
      </w:r>
    </w:p>
    <w:p w14:paraId="5C6704FD" w14:textId="77777777" w:rsidR="005416C7" w:rsidRPr="00D167D9" w:rsidRDefault="005416C7" w:rsidP="0054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501"/>
        <w:gridCol w:w="1255"/>
        <w:gridCol w:w="231"/>
        <w:gridCol w:w="1513"/>
      </w:tblGrid>
      <w:tr w:rsidR="005416C7" w:rsidRPr="004A2DCB" w14:paraId="6B9A0B56" w14:textId="77777777" w:rsidTr="0033108D">
        <w:trPr>
          <w:tblHeader/>
        </w:trPr>
        <w:tc>
          <w:tcPr>
            <w:tcW w:w="2970" w:type="dxa"/>
            <w:vAlign w:val="bottom"/>
          </w:tcPr>
          <w:p w14:paraId="77374469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485C91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01" w:type="dxa"/>
            <w:vAlign w:val="bottom"/>
          </w:tcPr>
          <w:p w14:paraId="5913FA38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55" w:type="dxa"/>
            <w:vAlign w:val="bottom"/>
          </w:tcPr>
          <w:p w14:paraId="6E73247C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524BA9B3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3BBA0D39" w14:textId="77777777" w:rsidR="005416C7" w:rsidRPr="004A2DCB" w:rsidDel="00D43E7A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416C7" w:rsidRPr="004A2DCB" w14:paraId="7737EC7B" w14:textId="77777777" w:rsidTr="0033108D">
        <w:trPr>
          <w:tblHeader/>
        </w:trPr>
        <w:tc>
          <w:tcPr>
            <w:tcW w:w="2970" w:type="dxa"/>
            <w:vAlign w:val="bottom"/>
          </w:tcPr>
          <w:p w14:paraId="0FB1D4F6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4439871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14:paraId="203BEDEF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3623BD38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vAlign w:val="bottom"/>
          </w:tcPr>
          <w:p w14:paraId="141EED8E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018C1CC2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6C7" w:rsidRPr="004A2DCB" w14:paraId="61A38588" w14:textId="77777777" w:rsidTr="0033108D">
        <w:tc>
          <w:tcPr>
            <w:tcW w:w="2970" w:type="dxa"/>
          </w:tcPr>
          <w:p w14:paraId="377818C1" w14:textId="7B39DEC8" w:rsidR="005416C7" w:rsidRPr="004A2DCB" w:rsidRDefault="0068507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155A830D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4C624285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709EB604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3B99F28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531B83FE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185E" w:rsidRPr="004A2DCB" w14:paraId="514E923F" w14:textId="77777777" w:rsidTr="0033108D">
        <w:tc>
          <w:tcPr>
            <w:tcW w:w="2970" w:type="dxa"/>
          </w:tcPr>
          <w:p w14:paraId="59469F93" w14:textId="40BBDCF7" w:rsidR="00E4185E" w:rsidRPr="004A2DC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0564BD32" w14:textId="50340CA5" w:rsidR="00E4185E" w:rsidRPr="00B5412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1" w:type="dxa"/>
          </w:tcPr>
          <w:p w14:paraId="04BAE522" w14:textId="687039E4" w:rsidR="00E4185E" w:rsidRPr="00B5412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5" w:type="dxa"/>
          </w:tcPr>
          <w:p w14:paraId="10F50526" w14:textId="32CFF734" w:rsidR="00E4185E" w:rsidRPr="00B5412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22D33456" w14:textId="77777777" w:rsidR="00E4185E" w:rsidRPr="00B5412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B8B7D31" w14:textId="6F4B53BD" w:rsidR="00E4185E" w:rsidRPr="00B5412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255.92</w:t>
            </w:r>
          </w:p>
        </w:tc>
      </w:tr>
      <w:tr w:rsidR="00E4185E" w:rsidRPr="004A2DCB" w14:paraId="063FD18D" w14:textId="77777777" w:rsidTr="0033108D">
        <w:tc>
          <w:tcPr>
            <w:tcW w:w="2970" w:type="dxa"/>
          </w:tcPr>
          <w:p w14:paraId="4E4D65BC" w14:textId="1530DA1E" w:rsidR="00E4185E" w:rsidRPr="004A2DC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0A44B7E4" w14:textId="3E9D0C16" w:rsidR="00E4185E" w:rsidRPr="0007303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1" w:type="dxa"/>
          </w:tcPr>
          <w:p w14:paraId="094F4A19" w14:textId="61A79D19" w:rsidR="00E4185E" w:rsidRPr="0007303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5" w:type="dxa"/>
          </w:tcPr>
          <w:p w14:paraId="41DA5143" w14:textId="1669EAF6" w:rsidR="00E4185E" w:rsidRPr="0007303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6F6C494F" w14:textId="77777777" w:rsidR="00E4185E" w:rsidRPr="0007303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84550F7" w14:textId="786797C9" w:rsidR="00E4185E" w:rsidRPr="0007303B" w:rsidRDefault="00E4185E" w:rsidP="00E4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102.36</w:t>
            </w:r>
          </w:p>
        </w:tc>
      </w:tr>
      <w:tr w:rsidR="000E3C7A" w:rsidRPr="004A2DCB" w14:paraId="1B800C43" w14:textId="77777777" w:rsidTr="0033108D">
        <w:tc>
          <w:tcPr>
            <w:tcW w:w="2970" w:type="dxa"/>
          </w:tcPr>
          <w:p w14:paraId="0C050A9A" w14:textId="77777777" w:rsidR="000E3C7A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8747137" w14:textId="77777777" w:rsidR="000E3C7A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66281874" w14:textId="77777777" w:rsidR="000E3C7A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2B3F134D" w14:textId="77777777" w:rsidR="000E3C7A" w:rsidRPr="00581E41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D43FCC" w14:textId="77777777" w:rsidR="000E3C7A" w:rsidRPr="0007303B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42A0523F" w14:textId="56C2276D" w:rsidR="000E3C7A" w:rsidRPr="001715C9" w:rsidRDefault="007B4651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358</w:t>
            </w:r>
            <w:r w:rsidR="00E418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</w:t>
            </w:r>
          </w:p>
        </w:tc>
      </w:tr>
      <w:tr w:rsidR="005416C7" w:rsidRPr="00A73787" w14:paraId="2036774A" w14:textId="77777777" w:rsidTr="0033108D">
        <w:tc>
          <w:tcPr>
            <w:tcW w:w="2970" w:type="dxa"/>
          </w:tcPr>
          <w:p w14:paraId="5956BC14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6F7A2B65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3CDFC39E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6F605D09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1" w:type="dxa"/>
          </w:tcPr>
          <w:p w14:paraId="5EDE1DE6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14:paraId="0A2DF5AC" w14:textId="77777777" w:rsidR="005416C7" w:rsidRPr="00A73787" w:rsidRDefault="005416C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5075" w:rsidRPr="004A2DCB" w14:paraId="515CF439" w14:textId="77777777" w:rsidTr="0033108D">
        <w:tc>
          <w:tcPr>
            <w:tcW w:w="2970" w:type="dxa"/>
          </w:tcPr>
          <w:p w14:paraId="648B2760" w14:textId="68FD3D36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9727161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46747878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7D3E7273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FB9A454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FE222C6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075" w:rsidRPr="004A2DCB" w14:paraId="38156A50" w14:textId="77777777" w:rsidTr="005A64CB">
        <w:tc>
          <w:tcPr>
            <w:tcW w:w="2970" w:type="dxa"/>
          </w:tcPr>
          <w:p w14:paraId="761216EE" w14:textId="7AD88D10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2F069BB4" w14:textId="3D6B0AE9" w:rsidR="00685075" w:rsidRPr="00603BE0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41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1" w:type="dxa"/>
          </w:tcPr>
          <w:p w14:paraId="2B9009F4" w14:textId="4818538E" w:rsidR="00685075" w:rsidRPr="00603BE0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5" w:type="dxa"/>
          </w:tcPr>
          <w:p w14:paraId="4FDAAD02" w14:textId="04E8EDDA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132BF7A0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8C77D0F" w14:textId="5A543FF5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685075" w:rsidRPr="004A2DCB" w14:paraId="6ECEEC91" w14:textId="77777777" w:rsidTr="005A64CB">
        <w:tc>
          <w:tcPr>
            <w:tcW w:w="2970" w:type="dxa"/>
          </w:tcPr>
          <w:p w14:paraId="21649A02" w14:textId="6D268BD1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B7511E6" w14:textId="7ACECDC1" w:rsidR="00685075" w:rsidRPr="00AA1075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73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1" w:type="dxa"/>
          </w:tcPr>
          <w:p w14:paraId="453C6FDC" w14:textId="6AB856A1" w:rsidR="00685075" w:rsidRPr="00603BE0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5" w:type="dxa"/>
          </w:tcPr>
          <w:p w14:paraId="3A9C1374" w14:textId="3CE03F85" w:rsidR="00685075" w:rsidRPr="00AA1075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10A31C64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5C84D43C" w14:textId="01F1B3C7" w:rsidR="00685075" w:rsidRPr="001715C9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685075" w:rsidRPr="004A2DCB" w14:paraId="77B6D21C" w14:textId="77777777" w:rsidTr="0033108D">
        <w:tc>
          <w:tcPr>
            <w:tcW w:w="2970" w:type="dxa"/>
          </w:tcPr>
          <w:p w14:paraId="2F720726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4890DF4" w14:textId="77777777" w:rsidR="00685075" w:rsidRPr="00AA1075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8E9189D" w14:textId="77777777" w:rsidR="00685075" w:rsidRPr="00603BE0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01622A1D" w14:textId="77777777" w:rsidR="00685075" w:rsidRPr="00AA1075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F63D4E" w14:textId="77777777" w:rsidR="00685075" w:rsidRPr="004A2DCB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5A9A979A" w14:textId="4C6A08B5" w:rsidR="00685075" w:rsidRPr="001715C9" w:rsidRDefault="00685075" w:rsidP="0068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614.20</w:t>
            </w:r>
          </w:p>
        </w:tc>
      </w:tr>
    </w:tbl>
    <w:p w14:paraId="04E5F278" w14:textId="04939073" w:rsidR="00DF734B" w:rsidRPr="00A73787" w:rsidRDefault="00DF734B" w:rsidP="001555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B5A07D0" w14:textId="381D968D" w:rsidR="00496DF8" w:rsidRPr="0008365F" w:rsidRDefault="00496DF8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  <w:rtl/>
          <w:cs/>
        </w:rPr>
      </w:pPr>
      <w:r w:rsidRPr="0008365F">
        <w:rPr>
          <w:b/>
          <w:bCs/>
          <w:cs/>
        </w:rPr>
        <w:t>เครื่องมือทางการเงิน</w:t>
      </w:r>
    </w:p>
    <w:p w14:paraId="045B3007" w14:textId="77777777" w:rsidR="003F3C7D" w:rsidRPr="00417C1B" w:rsidRDefault="003F3C7D" w:rsidP="00A7378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152E51FC" w14:textId="726189B5" w:rsidR="00A73787" w:rsidRDefault="00A73787" w:rsidP="00A73787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>
        <w:rPr>
          <w:rFonts w:asciiTheme="majorBidi" w:hAnsiTheme="majorBidi" w:hint="cs"/>
          <w:i/>
          <w:iCs/>
          <w:spacing w:val="2"/>
          <w:sz w:val="30"/>
          <w:szCs w:val="30"/>
          <w:cs/>
        </w:rPr>
        <w:t>(ก</w:t>
      </w:r>
      <w:r w:rsidR="00417C1B">
        <w:rPr>
          <w:rFonts w:asciiTheme="majorBidi" w:hAnsiTheme="majorBidi"/>
          <w:i/>
          <w:iCs/>
          <w:spacing w:val="2"/>
          <w:sz w:val="30"/>
          <w:szCs w:val="30"/>
        </w:rPr>
        <w:t>)</w:t>
      </w:r>
      <w:r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Pr="00755A5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2D0BF7E1" w14:textId="77777777" w:rsidR="00A73787" w:rsidRPr="00417C1B" w:rsidRDefault="00A73787" w:rsidP="00417C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F314995" w14:textId="5B0A7005" w:rsidR="00A73787" w:rsidRPr="00417C1B" w:rsidRDefault="00A73787" w:rsidP="00A7378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7C1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สินทรัพย์ทางการเงินหมุนเวียน ลูกหนี้การค้า ลูกหนี้อื่น</w:t>
      </w:r>
      <w:r w:rsidR="001715C9">
        <w:rPr>
          <w:rFonts w:asciiTheme="majorBidi" w:hAnsiTheme="majorBidi" w:cstheme="majorBidi"/>
          <w:sz w:val="30"/>
          <w:szCs w:val="30"/>
        </w:rPr>
        <w:br/>
      </w:r>
      <w:r w:rsidR="00417C1B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17C1B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Pr="00417C1B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 เจ้าหนี้อื่น </w:t>
      </w:r>
      <w:r w:rsidR="0074076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17C1B">
        <w:rPr>
          <w:rFonts w:asciiTheme="majorBidi" w:hAnsiTheme="majorBidi" w:cstheme="majorBidi"/>
          <w:sz w:val="30"/>
          <w:szCs w:val="30"/>
          <w:cs/>
        </w:rPr>
        <w:t>เจ้าหนี้ผู้รับเหมาก่อสร้าง ซึ่งวัดมูลค่าด้วยราคาทุนตัดจำหน่าย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60E0A09C" w14:textId="77777777" w:rsidR="00A73787" w:rsidRPr="00417C1B" w:rsidRDefault="00A73787" w:rsidP="00417C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47E6574" w14:textId="3A7867C7" w:rsidR="00A73787" w:rsidRPr="00417C1B" w:rsidRDefault="00A73787" w:rsidP="00A73787">
      <w:pPr>
        <w:spacing w:line="240" w:lineRule="auto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417C1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มูลค่าตามบัญชีของเงินกู้ยืมระยะยาวจากสถาบันการเงินที่มีอัตราดอกเบี้ยลอยตัว</w:t>
      </w:r>
      <w:r w:rsidR="00596057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417C1B">
        <w:rPr>
          <w:rFonts w:asciiTheme="majorBidi" w:hAnsiTheme="majorBidi" w:cstheme="majorBidi"/>
          <w:sz w:val="30"/>
          <w:szCs w:val="30"/>
          <w:cs/>
        </w:rPr>
        <w:t>หนี้สินตามสัญญาเช่า 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158D990E" w14:textId="3B2C4490" w:rsidR="00A73787" w:rsidRPr="00B05D99" w:rsidRDefault="00A73787" w:rsidP="00B05D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C4F1F28" w14:textId="726B0903" w:rsidR="00B05D99" w:rsidRPr="00B05D99" w:rsidRDefault="00B05D99" w:rsidP="00B05D99">
      <w:pPr>
        <w:spacing w:line="240" w:lineRule="auto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B05D99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05D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33108D">
        <w:rPr>
          <w:rFonts w:asciiTheme="majorBidi" w:hAnsiTheme="majorBidi" w:cstheme="majorBidi" w:hint="cs"/>
          <w:spacing w:val="-6"/>
          <w:sz w:val="30"/>
          <w:szCs w:val="30"/>
          <w:cs/>
        </w:rPr>
        <w:t>ลำดับชั้นมูลค่ายุติธรรม</w:t>
      </w:r>
      <w:r w:rsidRPr="003310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3108D">
        <w:rPr>
          <w:rFonts w:asciiTheme="majorBidi" w:hAnsiTheme="majorBidi" w:cstheme="majorBidi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B05D99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B60571" w14:textId="7E00432F" w:rsidR="00A73787" w:rsidRDefault="00A73787" w:rsidP="00A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16"/>
        <w:gridCol w:w="1998"/>
        <w:gridCol w:w="18"/>
        <w:gridCol w:w="218"/>
        <w:gridCol w:w="27"/>
        <w:gridCol w:w="722"/>
        <w:gridCol w:w="27"/>
        <w:gridCol w:w="209"/>
        <w:gridCol w:w="27"/>
        <w:gridCol w:w="727"/>
        <w:gridCol w:w="27"/>
        <w:gridCol w:w="209"/>
        <w:gridCol w:w="27"/>
        <w:gridCol w:w="745"/>
        <w:gridCol w:w="27"/>
        <w:gridCol w:w="209"/>
        <w:gridCol w:w="27"/>
        <w:gridCol w:w="849"/>
        <w:gridCol w:w="9"/>
        <w:gridCol w:w="18"/>
      </w:tblGrid>
      <w:tr w:rsidR="004B2F01" w:rsidRPr="00E73590" w14:paraId="08452298" w14:textId="77777777" w:rsidTr="009D45D7">
        <w:trPr>
          <w:gridAfter w:val="2"/>
          <w:wAfter w:w="27" w:type="dxa"/>
          <w:trHeight w:val="261"/>
          <w:tblHeader/>
        </w:trPr>
        <w:tc>
          <w:tcPr>
            <w:tcW w:w="2916" w:type="dxa"/>
            <w:vAlign w:val="bottom"/>
          </w:tcPr>
          <w:p w14:paraId="0C89A3CF" w14:textId="77777777" w:rsidR="004B2F01" w:rsidRPr="00E73590" w:rsidRDefault="004B2F01" w:rsidP="009D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6093" w:type="dxa"/>
            <w:gridSpan w:val="17"/>
          </w:tcPr>
          <w:p w14:paraId="175DE5CA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B2F01" w:rsidRPr="00E73590" w14:paraId="30E9EBC1" w14:textId="77777777" w:rsidTr="009D45D7">
        <w:trPr>
          <w:gridAfter w:val="2"/>
          <w:wAfter w:w="27" w:type="dxa"/>
          <w:trHeight w:val="261"/>
          <w:tblHeader/>
        </w:trPr>
        <w:tc>
          <w:tcPr>
            <w:tcW w:w="2916" w:type="dxa"/>
            <w:vAlign w:val="bottom"/>
          </w:tcPr>
          <w:p w14:paraId="5F4CDB23" w14:textId="77777777" w:rsidR="004B2F01" w:rsidRPr="00E73590" w:rsidRDefault="004B2F01" w:rsidP="009D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227FB737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18A4893B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59" w:type="dxa"/>
            <w:gridSpan w:val="14"/>
            <w:tcBorders>
              <w:bottom w:val="single" w:sz="4" w:space="0" w:color="auto"/>
            </w:tcBorders>
            <w:vAlign w:val="bottom"/>
          </w:tcPr>
          <w:p w14:paraId="7B316483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B2F01" w:rsidRPr="00E73590" w14:paraId="238C032F" w14:textId="77777777" w:rsidTr="009D45D7">
        <w:trPr>
          <w:gridAfter w:val="2"/>
          <w:wAfter w:w="27" w:type="dxa"/>
          <w:trHeight w:val="261"/>
          <w:tblHeader/>
        </w:trPr>
        <w:tc>
          <w:tcPr>
            <w:tcW w:w="2916" w:type="dxa"/>
            <w:vAlign w:val="bottom"/>
            <w:hideMark/>
          </w:tcPr>
          <w:p w14:paraId="19060FD3" w14:textId="77777777" w:rsidR="004B2F01" w:rsidRPr="00E73590" w:rsidRDefault="004B2F01" w:rsidP="009D45D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B76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B76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31 </w:t>
            </w:r>
            <w:r w:rsidRPr="00B76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1899DAC9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109" w:right="-13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14:paraId="616B0F49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9" w:type="dxa"/>
            <w:gridSpan w:val="2"/>
            <w:vAlign w:val="bottom"/>
            <w:hideMark/>
          </w:tcPr>
          <w:p w14:paraId="63363B2F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328967D8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  <w:hideMark/>
          </w:tcPr>
          <w:p w14:paraId="5C61A747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295B3885" w14:textId="77777777" w:rsidR="004B2F01" w:rsidRPr="00E73590" w:rsidRDefault="004B2F01" w:rsidP="009D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  <w:hideMark/>
          </w:tcPr>
          <w:p w14:paraId="2B94051C" w14:textId="77777777" w:rsidR="004B2F01" w:rsidRPr="00E73590" w:rsidRDefault="004B2F01" w:rsidP="009D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</w:tcPr>
          <w:p w14:paraId="6894BEE3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gridSpan w:val="2"/>
            <w:vAlign w:val="bottom"/>
            <w:hideMark/>
          </w:tcPr>
          <w:p w14:paraId="2D6C01C1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B2F01" w:rsidRPr="00E929AB" w14:paraId="4BEFB464" w14:textId="77777777" w:rsidTr="009D45D7">
        <w:trPr>
          <w:gridAfter w:val="1"/>
          <w:wAfter w:w="18" w:type="dxa"/>
          <w:trHeight w:val="261"/>
          <w:tblHeader/>
        </w:trPr>
        <w:tc>
          <w:tcPr>
            <w:tcW w:w="2916" w:type="dxa"/>
            <w:vAlign w:val="bottom"/>
          </w:tcPr>
          <w:p w14:paraId="4D62F325" w14:textId="77777777" w:rsidR="004B2F01" w:rsidRPr="00E929AB" w:rsidRDefault="004B2F01" w:rsidP="009D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6102" w:type="dxa"/>
            <w:gridSpan w:val="18"/>
            <w:vAlign w:val="bottom"/>
          </w:tcPr>
          <w:p w14:paraId="6816C0CF" w14:textId="77777777" w:rsidR="004B2F01" w:rsidRPr="00E929AB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4B2F01" w:rsidRPr="00E73590" w14:paraId="06A86225" w14:textId="77777777" w:rsidTr="009D45D7">
        <w:trPr>
          <w:trHeight w:val="261"/>
        </w:trPr>
        <w:tc>
          <w:tcPr>
            <w:tcW w:w="2916" w:type="dxa"/>
          </w:tcPr>
          <w:p w14:paraId="45E84F72" w14:textId="77777777" w:rsidR="004B2F01" w:rsidRPr="00E73590" w:rsidRDefault="004B2F01" w:rsidP="009D45D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016" w:type="dxa"/>
            <w:gridSpan w:val="2"/>
          </w:tcPr>
          <w:p w14:paraId="7C3CB090" w14:textId="77777777" w:rsidR="004B2F01" w:rsidRPr="00E73590" w:rsidRDefault="004B2F01" w:rsidP="009D45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F4E7096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</w:tcPr>
          <w:p w14:paraId="3F41F01A" w14:textId="77777777" w:rsidR="004B2F01" w:rsidRPr="00E73590" w:rsidRDefault="004B2F01" w:rsidP="009D45D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FA4E578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54040622" w14:textId="77777777" w:rsidR="004B2F01" w:rsidRPr="00E73590" w:rsidRDefault="004B2F01" w:rsidP="009D45D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96C2284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</w:tcPr>
          <w:p w14:paraId="0474E578" w14:textId="77777777" w:rsidR="004B2F01" w:rsidRPr="00E73590" w:rsidRDefault="004B2F01" w:rsidP="009D45D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393D2F6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gridSpan w:val="3"/>
          </w:tcPr>
          <w:p w14:paraId="2910DAD8" w14:textId="77777777" w:rsidR="004B2F01" w:rsidRPr="00E73590" w:rsidRDefault="004B2F01" w:rsidP="009D45D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2F01" w:rsidRPr="00E73590" w14:paraId="431E0EB3" w14:textId="77777777" w:rsidTr="009D45D7">
        <w:trPr>
          <w:trHeight w:val="261"/>
        </w:trPr>
        <w:tc>
          <w:tcPr>
            <w:tcW w:w="2916" w:type="dxa"/>
          </w:tcPr>
          <w:p w14:paraId="04C9D879" w14:textId="77777777" w:rsidR="004B2F01" w:rsidRPr="00B7624F" w:rsidRDefault="004B2F01" w:rsidP="009D45D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762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016" w:type="dxa"/>
            <w:gridSpan w:val="2"/>
            <w:vAlign w:val="bottom"/>
          </w:tcPr>
          <w:p w14:paraId="4E8241D1" w14:textId="4F578ACD" w:rsidR="004B2F01" w:rsidRPr="00E73590" w:rsidRDefault="0031113C" w:rsidP="009D45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45" w:type="dxa"/>
            <w:gridSpan w:val="2"/>
            <w:vAlign w:val="bottom"/>
          </w:tcPr>
          <w:p w14:paraId="7623E10A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597D2EF9" w14:textId="77777777" w:rsidR="004B2F01" w:rsidRPr="00E73590" w:rsidRDefault="004B2F01" w:rsidP="009D45D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7FE77E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FE088DD" w14:textId="62FE4BAD" w:rsidR="004B2F01" w:rsidRPr="00E73590" w:rsidRDefault="0031113C" w:rsidP="009D45D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36" w:type="dxa"/>
            <w:gridSpan w:val="2"/>
            <w:vAlign w:val="bottom"/>
          </w:tcPr>
          <w:p w14:paraId="13EF7A0D" w14:textId="77777777" w:rsidR="004B2F01" w:rsidRPr="00E73590" w:rsidRDefault="004B2F01" w:rsidP="009D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652A10A0" w14:textId="77777777" w:rsidR="004B2F01" w:rsidRPr="00E73590" w:rsidRDefault="004B2F01" w:rsidP="009D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CCA40B" w14:textId="77777777" w:rsidR="004B2F01" w:rsidRPr="00E73590" w:rsidRDefault="004B2F01" w:rsidP="009D45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gridSpan w:val="3"/>
            <w:vAlign w:val="bottom"/>
          </w:tcPr>
          <w:p w14:paraId="5ABDEC46" w14:textId="2569062C" w:rsidR="004B2F01" w:rsidRPr="00E73590" w:rsidRDefault="0031113C" w:rsidP="009D45D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</w:tr>
    </w:tbl>
    <w:p w14:paraId="11A35B6C" w14:textId="77777777" w:rsidR="004B2F01" w:rsidRPr="004B2F01" w:rsidRDefault="004B2F01" w:rsidP="001715C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4F23A60" w14:textId="77777777" w:rsidR="00B05D99" w:rsidRPr="00B05D99" w:rsidRDefault="00B05D99" w:rsidP="00B05D9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B05D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1BB652FD" w14:textId="77777777" w:rsidR="00B05D99" w:rsidRPr="004B2F01" w:rsidRDefault="00B05D99" w:rsidP="00D11C6F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C9A6CC8" w14:textId="38320FB7" w:rsidR="00B05D99" w:rsidRDefault="00B05D99" w:rsidP="00B05D9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B05D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05D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B05D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B05D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7391B1D3" w14:textId="68795209" w:rsidR="001715C9" w:rsidRPr="004B2F01" w:rsidRDefault="001715C9" w:rsidP="001715C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2CD9DAA7" w14:textId="77777777" w:rsidR="00B05D99" w:rsidRPr="00B05D99" w:rsidRDefault="00B05D99" w:rsidP="00B05D99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 w:hint="cs"/>
          <w:i/>
          <w:iCs/>
          <w:sz w:val="30"/>
          <w:szCs w:val="30"/>
          <w:cs/>
        </w:rPr>
        <w:t>(ข)</w:t>
      </w:r>
      <w:r w:rsidRPr="00B05D99">
        <w:rPr>
          <w:rFonts w:asciiTheme="majorBidi" w:hAnsi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3CA60253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7B3F2D5" w14:textId="77777777" w:rsidR="00B05D99" w:rsidRPr="00B05D99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D77B68F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54A37C57" w14:textId="076F385C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5D99">
        <w:rPr>
          <w:rFonts w:asciiTheme="majorBidi" w:hAnsiTheme="majorBidi" w:hint="cs"/>
          <w:sz w:val="30"/>
          <w:szCs w:val="30"/>
          <w:cs/>
        </w:rPr>
        <w:t>กลุ่ม</w:t>
      </w:r>
      <w:r w:rsidRPr="00B05D99">
        <w:rPr>
          <w:rFonts w:asciiTheme="majorBidi" w:hAnsi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</w:t>
      </w:r>
      <w:r w:rsidR="00B8641C">
        <w:rPr>
          <w:rFonts w:asciiTheme="majorBidi" w:hAnsiTheme="majorBidi" w:hint="cs"/>
          <w:sz w:val="30"/>
          <w:szCs w:val="30"/>
          <w:cs/>
        </w:rPr>
        <w:t xml:space="preserve">ราคาสินค้าโภคภัณฑ์ </w:t>
      </w:r>
      <w:r w:rsidRPr="00B05D99">
        <w:rPr>
          <w:rFonts w:asciiTheme="majorBidi" w:hAnsiTheme="majorBidi"/>
          <w:sz w:val="30"/>
          <w:szCs w:val="30"/>
          <w:cs/>
        </w:rPr>
        <w:t>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</w:t>
      </w:r>
    </w:p>
    <w:p w14:paraId="1EE60121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78C61B90" w14:textId="77777777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5D99">
        <w:rPr>
          <w:rFonts w:asciiTheme="majorBidi" w:hAnsiTheme="majorBidi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41A0EA0D" w14:textId="77777777" w:rsidR="00CB055D" w:rsidRPr="004B2F01" w:rsidRDefault="00CB055D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510BE8C1" w14:textId="553FD7B4" w:rsidR="00B05D99" w:rsidRPr="00B05D99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/>
          <w:i/>
          <w:iCs/>
          <w:sz w:val="30"/>
          <w:szCs w:val="30"/>
          <w:cs/>
        </w:rPr>
        <w:t>การบริหารจัดการทุน</w:t>
      </w:r>
    </w:p>
    <w:p w14:paraId="50ED13B9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21A715B" w14:textId="76F3200C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5D99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คือ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เจ้าหนี้</w:t>
      </w:r>
      <w:r>
        <w:rPr>
          <w:rFonts w:asciiTheme="majorBidi" w:hAnsiTheme="majorBidi"/>
          <w:sz w:val="30"/>
          <w:szCs w:val="30"/>
          <w:cs/>
        </w:rPr>
        <w:br/>
      </w:r>
      <w:r w:rsidRPr="00B05D99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772DA32D" w14:textId="77777777" w:rsidR="00B05D99" w:rsidRPr="0033108D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7FD30DD" w14:textId="36CE84A3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5D99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B05D9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05D9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05D9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05D9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77487828" w14:textId="77777777" w:rsidR="00B05D99" w:rsidRPr="0033108D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714A7299" w14:textId="27AF480C" w:rsidR="00B05D99" w:rsidRDefault="00115B2A" w:rsidP="00115B2A">
      <w:pPr>
        <w:tabs>
          <w:tab w:val="clear" w:pos="680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5B2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115B2A">
        <w:rPr>
          <w:rFonts w:ascii="Angsana New" w:hAnsi="Angsana New"/>
          <w:sz w:val="30"/>
          <w:szCs w:val="30"/>
          <w:cs/>
        </w:rPr>
        <w:t xml:space="preserve"> </w:t>
      </w:r>
      <w:r w:rsidRPr="00115B2A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115B2A">
        <w:rPr>
          <w:rFonts w:ascii="Angsana New" w:hAnsi="Angsana New"/>
          <w:sz w:val="30"/>
          <w:szCs w:val="30"/>
          <w:cs/>
        </w:rPr>
        <w:t xml:space="preserve"> </w:t>
      </w:r>
      <w:r w:rsidRPr="00115B2A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0A6BB999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31D8859" w14:textId="082219A5" w:rsidR="00B05D99" w:rsidRDefault="00B05D99" w:rsidP="0033108D">
      <w:pPr>
        <w:tabs>
          <w:tab w:val="clear" w:pos="454"/>
          <w:tab w:val="clear" w:pos="1644"/>
          <w:tab w:val="left" w:pos="171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5" w:name="_Hlk60232071"/>
      <w:r w:rsidRPr="00B05D99">
        <w:rPr>
          <w:rFonts w:ascii="Angsana New" w:hAnsi="Angsana New"/>
          <w:sz w:val="30"/>
          <w:szCs w:val="30"/>
        </w:rPr>
        <w:t>(</w:t>
      </w:r>
      <w:r w:rsidRPr="00B05D99">
        <w:rPr>
          <w:rFonts w:ascii="Angsana New" w:hAnsi="Angsana New" w:hint="cs"/>
          <w:sz w:val="30"/>
          <w:szCs w:val="30"/>
          <w:cs/>
        </w:rPr>
        <w:t>ข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)</w:t>
      </w:r>
      <w:r w:rsidR="0033108D">
        <w:rPr>
          <w:rFonts w:ascii="Angsana New" w:hAnsi="Angsana New"/>
          <w:sz w:val="30"/>
          <w:szCs w:val="30"/>
        </w:rPr>
        <w:tab/>
      </w:r>
      <w:r w:rsidRPr="00B05D99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F000282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9638E78" w14:textId="77777777" w:rsidR="00115B2A" w:rsidRPr="0033108D" w:rsidRDefault="00115B2A" w:rsidP="0033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3108D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26A4ED3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8653B3F" w14:textId="1D29709E" w:rsidR="0032449A" w:rsidRPr="00B05D99" w:rsidRDefault="0032449A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B05D99">
        <w:rPr>
          <w:rFonts w:ascii="Angsana New" w:hAnsi="Angsana New"/>
          <w:sz w:val="30"/>
          <w:szCs w:val="30"/>
          <w:cs/>
        </w:rPr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B05D99">
        <w:rPr>
          <w:rFonts w:ascii="Angsana New" w:hAnsi="Angsana New" w:hint="cs"/>
          <w:sz w:val="30"/>
          <w:szCs w:val="30"/>
          <w:cs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ๆ</w:t>
      </w:r>
      <w:r w:rsidR="001715C9">
        <w:rPr>
          <w:rFonts w:ascii="Angsana New" w:hAnsi="Angsana New"/>
          <w:sz w:val="30"/>
          <w:szCs w:val="30"/>
        </w:rPr>
        <w:br/>
      </w:r>
      <w:r w:rsidRPr="00B05D99">
        <w:rPr>
          <w:rFonts w:ascii="Angsana New" w:hAnsi="Angsana New"/>
          <w:sz w:val="30"/>
          <w:szCs w:val="30"/>
          <w:cs/>
        </w:rPr>
        <w:t>ณ วันที่รายงาน</w:t>
      </w:r>
      <w:r w:rsidRPr="00B05D99">
        <w:rPr>
          <w:rFonts w:ascii="Angsana New" w:hAnsi="Angsana New"/>
          <w:sz w:val="30"/>
          <w:szCs w:val="30"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</w:t>
      </w:r>
      <w:r w:rsidRPr="00B05D99">
        <w:rPr>
          <w:rFonts w:ascii="Angsana New" w:hAnsi="Angsana New" w:hint="cs"/>
          <w:sz w:val="30"/>
          <w:szCs w:val="30"/>
          <w:cs/>
        </w:rPr>
        <w:t>ัญและการกระจุกตัวของความเสี่ยงด้านเครดิตของกลุ่มบริษัท</w:t>
      </w:r>
      <w:r w:rsidRPr="00B05D99">
        <w:rPr>
          <w:rFonts w:ascii="Angsana New" w:hAnsi="Angsana New"/>
          <w:sz w:val="30"/>
          <w:szCs w:val="30"/>
          <w:cs/>
        </w:rPr>
        <w:t xml:space="preserve">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</w:t>
      </w:r>
      <w:r w:rsidRPr="00B05D99">
        <w:rPr>
          <w:rFonts w:ascii="Angsana New" w:hAnsi="Angsana New" w:hint="cs"/>
          <w:sz w:val="30"/>
          <w:szCs w:val="30"/>
          <w:cs/>
        </w:rPr>
        <w:t>ไม่</w:t>
      </w:r>
      <w:r w:rsidRPr="00B05D99">
        <w:rPr>
          <w:rFonts w:ascii="Angsana New" w:hAnsi="Angsana New"/>
          <w:sz w:val="30"/>
          <w:szCs w:val="30"/>
          <w:cs/>
        </w:rPr>
        <w:t>เกิด</w:t>
      </w:r>
      <w:r w:rsidRPr="00B05D99">
        <w:rPr>
          <w:rFonts w:ascii="Angsana New" w:hAnsi="Angsana New" w:hint="cs"/>
          <w:sz w:val="30"/>
          <w:szCs w:val="30"/>
          <w:cs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ผลเสียหายที่มีสาระสำคัญจากการเก็บหนี้ไม่ได้</w:t>
      </w:r>
    </w:p>
    <w:bookmarkEnd w:id="5"/>
    <w:p w14:paraId="128406BF" w14:textId="7642A5BD" w:rsidR="0033108D" w:rsidRDefault="0033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0B5C5FA" w14:textId="5CF7339D" w:rsidR="00B05D99" w:rsidRPr="00B05D99" w:rsidRDefault="00B05D99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B05D99">
        <w:rPr>
          <w:rFonts w:ascii="Angsana New" w:hAnsi="Angsana New" w:hint="cs"/>
          <w:sz w:val="30"/>
          <w:szCs w:val="30"/>
          <w:cs/>
        </w:rPr>
        <w:t>กลุ่มบริษัทได้ใช้วิธีการอย่างง่ายตามมาตรฐานการรายงานทางการเงินฉบับที่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9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เพื่อวัดมูลค่าผลขาดทุนด้านเครดิตที่คาดว่าจะเกิดขึ้นตลอดอายุ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</w:p>
    <w:p w14:paraId="72452774" w14:textId="01F65D98" w:rsidR="00B05D99" w:rsidRDefault="00B05D9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63713F0C" w14:textId="0A8C9D5C" w:rsidR="004B2F01" w:rsidRDefault="004B2F01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4F7D8F6A" w14:textId="1EF3A9CE" w:rsidR="004B2F01" w:rsidRDefault="004B2F01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04C60494" w14:textId="77777777" w:rsidR="004B2F01" w:rsidRPr="0033108D" w:rsidRDefault="004B2F01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5CB8C041" w14:textId="1AF40348" w:rsidR="00B05D99" w:rsidRPr="00B05D99" w:rsidRDefault="00B05D99" w:rsidP="0033108D">
      <w:pPr>
        <w:tabs>
          <w:tab w:val="left" w:pos="540"/>
        </w:tabs>
        <w:spacing w:line="240" w:lineRule="auto"/>
        <w:ind w:left="1087"/>
        <w:jc w:val="thaiDistribute"/>
        <w:rPr>
          <w:rFonts w:ascii="Angsana New" w:hAnsi="Angsana New"/>
          <w:sz w:val="30"/>
          <w:szCs w:val="30"/>
          <w:cs/>
        </w:rPr>
      </w:pPr>
      <w:r w:rsidRPr="00B05D99">
        <w:rPr>
          <w:rFonts w:ascii="Angsana New" w:hAnsi="Angsana New"/>
          <w:sz w:val="30"/>
          <w:szCs w:val="30"/>
        </w:rPr>
        <w:lastRenderedPageBreak/>
        <w:t>(</w:t>
      </w:r>
      <w:r w:rsidRPr="00B05D99">
        <w:rPr>
          <w:rFonts w:ascii="Angsana New" w:hAnsi="Angsana New" w:hint="cs"/>
          <w:sz w:val="30"/>
          <w:szCs w:val="30"/>
          <w:cs/>
        </w:rPr>
        <w:t>ข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2</w:t>
      </w:r>
      <w:r w:rsidRPr="00B05D99">
        <w:rPr>
          <w:rFonts w:ascii="Angsana New" w:hAnsi="Angsana New"/>
          <w:sz w:val="30"/>
          <w:szCs w:val="30"/>
        </w:rPr>
        <w:t xml:space="preserve">) </w:t>
      </w:r>
      <w:r w:rsidRPr="00B05D9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36B464A4" w14:textId="77777777" w:rsidR="00B05D99" w:rsidRPr="004B2F01" w:rsidRDefault="00B05D9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4185B80D" w14:textId="33167B57" w:rsidR="00B05D99" w:rsidRDefault="00B05D99" w:rsidP="0033108D">
      <w:pPr>
        <w:pStyle w:val="ListParagraph"/>
        <w:spacing w:line="240" w:lineRule="auto"/>
        <w:ind w:left="1710"/>
        <w:jc w:val="thaiDistribute"/>
        <w:rPr>
          <w:rFonts w:ascii="Angsana New" w:eastAsia="MS Mincho" w:hAnsi="Angsana New"/>
          <w:sz w:val="30"/>
          <w:szCs w:val="30"/>
        </w:rPr>
      </w:pPr>
      <w:r w:rsidRPr="00B05D99">
        <w:rPr>
          <w:rFonts w:ascii="Angsana New" w:eastAsia="MS Mincho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ฝากและสินทรัพย์ทางการเงินมีจำกัดเนื่องจากคู่สัญญาเป็นสถาบันการเงินและบริษัทที่มีอันดับความน่าเชื่อถืออยู่ในระดับ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/>
          <w:sz w:val="30"/>
          <w:szCs w:val="30"/>
        </w:rPr>
        <w:t xml:space="preserve">Investment Grade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กลุ่มบริษัทได้มีการประเมินสถานะทางการเงินและความมั่นคงของสถาบันการเงินและบริษัทเหล่านี้อย่างสม่ำเสมอ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เพื่อเป็นการบริหารความเสี่ยงในการฝากเงินและการลงทุนต่างๆ</w:t>
      </w:r>
    </w:p>
    <w:p w14:paraId="1C4B1A1D" w14:textId="08358236" w:rsidR="0032449A" w:rsidRPr="004B2F01" w:rsidRDefault="0032449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7086690E" w14:textId="009AC7E4" w:rsidR="00D205B9" w:rsidRPr="00D205B9" w:rsidRDefault="00D205B9" w:rsidP="0033108D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05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205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205B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205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205B9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F7935BE" w14:textId="77777777" w:rsidR="00D205B9" w:rsidRPr="004B2F01" w:rsidRDefault="00D205B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80FBD60" w14:textId="6C6F294A" w:rsidR="00D205B9" w:rsidRDefault="00D205B9" w:rsidP="0033108D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05B9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</w:t>
      </w:r>
      <w:r w:rsidR="0032449A">
        <w:rPr>
          <w:rFonts w:ascii="Angsana New" w:hAnsi="Angsana New"/>
          <w:sz w:val="30"/>
          <w:szCs w:val="30"/>
          <w:cs/>
        </w:rPr>
        <w:br/>
      </w:r>
      <w:r w:rsidRPr="00D205B9">
        <w:rPr>
          <w:rFonts w:ascii="Angsana New" w:hAnsi="Angsana New"/>
          <w:sz w:val="30"/>
          <w:szCs w:val="30"/>
          <w:cs/>
        </w:rPr>
        <w:t>กระแสเงินสดลดลง</w:t>
      </w:r>
    </w:p>
    <w:p w14:paraId="752B2E7C" w14:textId="77777777" w:rsidR="007A1BC3" w:rsidRPr="004B2F01" w:rsidRDefault="007A1BC3" w:rsidP="00DA4001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180D5B2" w14:textId="0E51DA2A" w:rsidR="00D205B9" w:rsidRDefault="00D205B9" w:rsidP="00DA4001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05B9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ณ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65D9B318" w14:textId="77777777" w:rsidR="00EA4570" w:rsidRPr="004B2F01" w:rsidRDefault="00EA4570" w:rsidP="0033108D">
      <w:pPr>
        <w:tabs>
          <w:tab w:val="clear" w:pos="907"/>
          <w:tab w:val="left" w:pos="540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8570E" w:rsidRPr="00D205B9" w14:paraId="5445AD21" w14:textId="77777777" w:rsidTr="00B700D4">
        <w:trPr>
          <w:trHeight w:val="153"/>
        </w:trPr>
        <w:tc>
          <w:tcPr>
            <w:tcW w:w="3744" w:type="dxa"/>
            <w:shd w:val="clear" w:color="auto" w:fill="auto"/>
          </w:tcPr>
          <w:p w14:paraId="1C5D6962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46A0A899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2DACABC0" w14:textId="21ACE279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B1A8D" w:rsidRPr="00D205B9" w14:paraId="741EF9E3" w14:textId="77777777" w:rsidTr="00B700D4">
        <w:trPr>
          <w:trHeight w:val="153"/>
        </w:trPr>
        <w:tc>
          <w:tcPr>
            <w:tcW w:w="3744" w:type="dxa"/>
            <w:shd w:val="clear" w:color="auto" w:fill="auto"/>
          </w:tcPr>
          <w:p w14:paraId="45C649D2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30AD255" w14:textId="03E263FD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  <w:shd w:val="clear" w:color="auto" w:fill="auto"/>
          </w:tcPr>
          <w:p w14:paraId="46942A4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66006" w14:textId="19C86C03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  <w:shd w:val="clear" w:color="auto" w:fill="auto"/>
          </w:tcPr>
          <w:p w14:paraId="043EA08C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A1D095" w14:textId="045C8952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CBC708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F751F" w14:textId="1D93DBBB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5CD95C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0B99FA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570E" w:rsidRPr="0048570E" w14:paraId="423419CB" w14:textId="77777777" w:rsidTr="00B700D4">
        <w:trPr>
          <w:trHeight w:val="153"/>
        </w:trPr>
        <w:tc>
          <w:tcPr>
            <w:tcW w:w="3744" w:type="dxa"/>
            <w:shd w:val="clear" w:color="auto" w:fill="auto"/>
          </w:tcPr>
          <w:p w14:paraId="555AF4EB" w14:textId="77777777" w:rsidR="0048570E" w:rsidRPr="0048570E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1D72C8FE" w14:textId="77777777" w:rsidR="0048570E" w:rsidRPr="0048570E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5374C846" w14:textId="6E0B2B56" w:rsidR="0048570E" w:rsidRPr="0048570E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B1A8D" w:rsidRPr="00D205B9" w14:paraId="4251DF02" w14:textId="77777777" w:rsidTr="00B700D4">
        <w:trPr>
          <w:trHeight w:val="173"/>
        </w:trPr>
        <w:tc>
          <w:tcPr>
            <w:tcW w:w="3744" w:type="dxa"/>
            <w:shd w:val="clear" w:color="auto" w:fill="auto"/>
          </w:tcPr>
          <w:p w14:paraId="3B37F24D" w14:textId="44D5119C" w:rsidR="008B1A8D" w:rsidRPr="00D205B9" w:rsidRDefault="009853DB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6" w:name="_Hlk90627124"/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7" w:type="dxa"/>
            <w:shd w:val="clear" w:color="auto" w:fill="auto"/>
          </w:tcPr>
          <w:p w14:paraId="6A234F52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7A6F665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B47795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0064FED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D350AB8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6E90399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43BB46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1840F76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1A8D" w:rsidRPr="00D205B9" w14:paraId="2C021FBD" w14:textId="77777777" w:rsidTr="00B700D4">
        <w:trPr>
          <w:trHeight w:val="153"/>
        </w:trPr>
        <w:tc>
          <w:tcPr>
            <w:tcW w:w="3744" w:type="dxa"/>
            <w:shd w:val="clear" w:color="auto" w:fill="auto"/>
          </w:tcPr>
          <w:p w14:paraId="59E531F5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33275CB1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81BB36B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9BEBD6E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575E939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80F563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952D452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A82335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25B84CB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6"/>
      <w:tr w:rsidR="008B1A8D" w:rsidRPr="00D205B9" w14:paraId="21BAE40F" w14:textId="77777777" w:rsidTr="00B700D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42759EE" w14:textId="77777777" w:rsidR="008B1A8D" w:rsidRPr="00D205B9" w:rsidRDefault="008B1A8D" w:rsidP="00EA4570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70A8FB89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C69DB9" w14:textId="1CA47F1D" w:rsidR="008B1A8D" w:rsidRPr="00D205B9" w:rsidRDefault="007B465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984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9D8BDC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0B65F8" w14:textId="4EC8828F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5395EA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AAFC09" w14:textId="617CF5E2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193D0CB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DC853" w14:textId="68B3C8C8" w:rsidR="008B1A8D" w:rsidRPr="00581B75" w:rsidRDefault="00727FE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8B1A8D" w:rsidRPr="00D205B9" w14:paraId="60986E7A" w14:textId="77777777" w:rsidTr="00B700D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9CBC701" w14:textId="77777777" w:rsidR="008B1A8D" w:rsidRPr="00D205B9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02CA1FDA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4966F" w14:textId="5BF5C087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D17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F7BE88F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58454" w14:textId="7D4584EF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6023DD7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B4B34" w14:textId="11F1BD24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F50EB85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684127" w14:textId="45488C75" w:rsidR="008B1A8D" w:rsidRPr="00581B75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D17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B1A8D" w:rsidRPr="00D205B9" w14:paraId="5551ADE4" w14:textId="77777777" w:rsidTr="00B700D4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52D31B15" w14:textId="77777777" w:rsidR="008B1A8D" w:rsidRPr="00D205B9" w:rsidRDefault="008B1A8D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6B9EBCD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97F44F" w14:textId="32B46D0E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1845690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F9A04F" w14:textId="6F09AE9F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F87FA46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9927C5" w14:textId="01F1BFFC" w:rsidR="008B1A8D" w:rsidRPr="00D205B9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4979053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889F3D" w14:textId="5497EA99" w:rsidR="008B1A8D" w:rsidRPr="00581B75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8B1A8D" w:rsidRPr="00D205B9" w14:paraId="1253F04B" w14:textId="77777777" w:rsidTr="00B700D4">
        <w:trPr>
          <w:trHeight w:val="200"/>
        </w:trPr>
        <w:tc>
          <w:tcPr>
            <w:tcW w:w="3744" w:type="dxa"/>
            <w:shd w:val="clear" w:color="auto" w:fill="auto"/>
            <w:vAlign w:val="bottom"/>
          </w:tcPr>
          <w:p w14:paraId="4E46A006" w14:textId="77777777" w:rsidR="008B1A8D" w:rsidRPr="00B8641C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72343C17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F236C4" w14:textId="38226167" w:rsidR="008B1A8D" w:rsidRPr="00B8641C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2BD325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501965" w14:textId="7B5DD447" w:rsidR="008B1A8D" w:rsidRPr="00B8641C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EEB0133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99BC46" w14:textId="7475F944" w:rsidR="008B1A8D" w:rsidRPr="00B8641C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CD88C7E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92870D" w14:textId="0F104062" w:rsidR="008B1A8D" w:rsidRPr="00B8641C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D17BB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8B1A8D" w:rsidRPr="00D205B9" w14:paraId="2538BCCF" w14:textId="77777777" w:rsidTr="00B700D4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42039C89" w14:textId="77777777" w:rsidR="008B1A8D" w:rsidRPr="00D205B9" w:rsidRDefault="008B1A8D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001D071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6719D" w14:textId="7AF6D2FF" w:rsidR="008B1A8D" w:rsidRPr="00D205B9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C6189D3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F12BD0" w14:textId="41E9E237" w:rsidR="008B1A8D" w:rsidRPr="00D205B9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32A7AF8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C3C9A" w14:textId="4C24708F" w:rsidR="008B1A8D" w:rsidRPr="00D205B9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6DEF35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EA97B" w14:textId="614442FF" w:rsidR="008B1A8D" w:rsidRPr="00D205B9" w:rsidRDefault="000C09C4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8B1A8D" w:rsidRPr="00D205B9" w14:paraId="55FC52EE" w14:textId="77777777" w:rsidTr="00B700D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5A0F0178" w14:textId="77777777" w:rsidR="008B1A8D" w:rsidRPr="00D205B9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1492BA0C" w14:textId="77777777" w:rsidR="008B1A8D" w:rsidRPr="00C53304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816A1" w14:textId="41B48DE8" w:rsidR="008B1A8D" w:rsidRPr="00B8641C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1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7890823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A04E6" w14:textId="05CAEAD2" w:rsidR="008B1A8D" w:rsidRPr="00B8641C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E6AD1C1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DD006" w14:textId="14865B3E" w:rsidR="008B1A8D" w:rsidRPr="00B8641C" w:rsidRDefault="00D82E22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225A36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B8FE6" w14:textId="53041567" w:rsidR="008B1A8D" w:rsidRPr="00B8641C" w:rsidRDefault="005D17BB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3,483</w:t>
            </w:r>
          </w:p>
        </w:tc>
      </w:tr>
      <w:tr w:rsidR="007A1BC3" w:rsidRPr="00D205B9" w14:paraId="296FDF21" w14:textId="77777777" w:rsidTr="007A1BC3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AC07A0D" w14:textId="77777777" w:rsidR="007A1BC3" w:rsidRPr="00D205B9" w:rsidRDefault="007A1BC3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15170BFB" w14:textId="77777777" w:rsidR="007A1BC3" w:rsidRPr="00C53304" w:rsidRDefault="007A1BC3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36C0F" w14:textId="77777777" w:rsidR="007A1BC3" w:rsidRPr="00B8641C" w:rsidRDefault="007A1BC3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3FC5470D" w14:textId="77777777" w:rsidR="007A1BC3" w:rsidRPr="00B8641C" w:rsidRDefault="007A1BC3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43A221" w14:textId="77777777" w:rsidR="007A1BC3" w:rsidRPr="00B8641C" w:rsidRDefault="007A1BC3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53AF8EC0" w14:textId="77777777" w:rsidR="007A1BC3" w:rsidRPr="00B8641C" w:rsidRDefault="007A1BC3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042F86" w14:textId="77777777" w:rsidR="007A1BC3" w:rsidRPr="00B8641C" w:rsidRDefault="007A1BC3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689FDE00" w14:textId="77777777" w:rsidR="007A1BC3" w:rsidRPr="00B8641C" w:rsidRDefault="007A1BC3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49A4A" w14:textId="77777777" w:rsidR="007A1BC3" w:rsidRPr="00B8641C" w:rsidRDefault="007A1BC3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2F01" w:rsidRPr="00D205B9" w14:paraId="5AC33738" w14:textId="77777777" w:rsidTr="004B2F01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5D9734CF" w14:textId="77777777" w:rsidR="004B2F01" w:rsidRPr="00D205B9" w:rsidRDefault="004B2F01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0CD1DAF2" w14:textId="77777777" w:rsidR="004B2F01" w:rsidRPr="00C53304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9C91F0C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63B904D8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BFBCB7A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15B9EE93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9023C6B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05D4A57F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9DDBDB2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2F01" w:rsidRPr="00D205B9" w14:paraId="787A6F4C" w14:textId="77777777" w:rsidTr="004B2F01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E0A0962" w14:textId="77777777" w:rsidR="004B2F01" w:rsidRPr="00D205B9" w:rsidRDefault="004B2F01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3216ABAD" w14:textId="77777777" w:rsidR="004B2F01" w:rsidRPr="00C53304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AC4D2BB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5BD52354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AB92DBA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4D1BF4BD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488CB08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4EE1B99D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49A8F5B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2F01" w:rsidRPr="00D205B9" w14:paraId="4600D4FA" w14:textId="77777777" w:rsidTr="004B2F01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50C185B8" w14:textId="77777777" w:rsidR="004B2F01" w:rsidRPr="00D205B9" w:rsidRDefault="004B2F01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2B33C002" w14:textId="77777777" w:rsidR="004B2F01" w:rsidRPr="00C53304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B59D03C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3F9680E3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BDB5E4F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79BDA801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BE32E1D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bottom"/>
          </w:tcPr>
          <w:p w14:paraId="556D0333" w14:textId="77777777" w:rsidR="004B2F01" w:rsidRPr="00B8641C" w:rsidRDefault="004B2F01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2208E53" w14:textId="77777777" w:rsidR="004B2F01" w:rsidRPr="00B8641C" w:rsidRDefault="004B2F01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53DB" w:rsidRPr="00D205B9" w14:paraId="61EA6092" w14:textId="77777777" w:rsidTr="007F0574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093EFB89" w14:textId="77777777" w:rsidR="009853DB" w:rsidRPr="00D205B9" w:rsidRDefault="009853DB" w:rsidP="00651A2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</w:tcPr>
          <w:p w14:paraId="50446AC5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6BC0E3A7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853DB" w:rsidRPr="00D205B9" w14:paraId="1F3A59FF" w14:textId="77777777" w:rsidTr="007F0574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7787B83F" w14:textId="77777777" w:rsidR="009853DB" w:rsidRPr="00D205B9" w:rsidRDefault="009853DB" w:rsidP="00651A2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CB448B7" w14:textId="77777777" w:rsidR="009853DB" w:rsidRPr="00D205B9" w:rsidRDefault="009853DB" w:rsidP="00651A2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  <w:shd w:val="clear" w:color="auto" w:fill="auto"/>
          </w:tcPr>
          <w:p w14:paraId="1B5669D4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69938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  <w:shd w:val="clear" w:color="auto" w:fill="auto"/>
          </w:tcPr>
          <w:p w14:paraId="2CD0E3D1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C0A709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DD4E381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8A087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0A364FC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600D1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853DB" w:rsidRPr="0048570E" w14:paraId="3A94F862" w14:textId="77777777" w:rsidTr="007F0574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1C9B6015" w14:textId="77777777" w:rsidR="009853DB" w:rsidRPr="0048570E" w:rsidRDefault="009853DB" w:rsidP="00651A2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0FC1D44F" w14:textId="77777777" w:rsidR="009853DB" w:rsidRPr="0048570E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19FA838A" w14:textId="77777777" w:rsidR="009853DB" w:rsidRPr="0048570E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853DB" w:rsidRPr="00D205B9" w14:paraId="42E36301" w14:textId="77777777" w:rsidTr="007F0574">
        <w:trPr>
          <w:trHeight w:val="173"/>
        </w:trPr>
        <w:tc>
          <w:tcPr>
            <w:tcW w:w="3744" w:type="dxa"/>
            <w:shd w:val="clear" w:color="auto" w:fill="auto"/>
          </w:tcPr>
          <w:p w14:paraId="0009AABC" w14:textId="77777777" w:rsidR="009853DB" w:rsidRPr="00D205B9" w:rsidRDefault="009853DB" w:rsidP="00651A2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7" w:type="dxa"/>
            <w:shd w:val="clear" w:color="auto" w:fill="auto"/>
          </w:tcPr>
          <w:p w14:paraId="0DE7ADB1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BFF060B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197919B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EB9C523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7CCB191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2C5106D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D13C5BE" w14:textId="77777777" w:rsidR="009853DB" w:rsidRPr="00D205B9" w:rsidRDefault="009853DB" w:rsidP="00651A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95E0F1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853DB" w:rsidRPr="00D205B9" w14:paraId="4419789E" w14:textId="77777777" w:rsidTr="007F0574">
        <w:trPr>
          <w:trHeight w:val="153"/>
        </w:trPr>
        <w:tc>
          <w:tcPr>
            <w:tcW w:w="3744" w:type="dxa"/>
            <w:shd w:val="clear" w:color="auto" w:fill="auto"/>
          </w:tcPr>
          <w:p w14:paraId="2859F4F5" w14:textId="77777777" w:rsidR="009853DB" w:rsidRPr="00D205B9" w:rsidRDefault="009853DB" w:rsidP="00651A2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1E171B72" w14:textId="77777777" w:rsidR="009853DB" w:rsidRPr="00D205B9" w:rsidRDefault="009853DB" w:rsidP="00651A2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7849FFB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5FA4989" w14:textId="77777777" w:rsidR="009853DB" w:rsidRPr="00D205B9" w:rsidRDefault="009853DB" w:rsidP="00651A2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DE3CF3B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91E8B2" w14:textId="77777777" w:rsidR="009853DB" w:rsidRPr="00D205B9" w:rsidRDefault="009853DB" w:rsidP="00651A2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98BB7A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55CDD63" w14:textId="77777777" w:rsidR="009853DB" w:rsidRPr="00D205B9" w:rsidRDefault="009853DB" w:rsidP="00651A2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6A5DCEF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853DB" w:rsidRPr="00D205B9" w14:paraId="28A7091A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20351D4B" w14:textId="77777777" w:rsidR="009853DB" w:rsidRPr="00D205B9" w:rsidRDefault="009853DB" w:rsidP="00651A21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30B17C32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F65B9D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D255A85" w14:textId="77777777" w:rsidR="009853DB" w:rsidRPr="00D205B9" w:rsidRDefault="009853DB" w:rsidP="00651A2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0E7AE7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F8DE0EA" w14:textId="77777777" w:rsidR="009853DB" w:rsidRPr="00D205B9" w:rsidRDefault="009853DB" w:rsidP="00651A2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A2130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D80069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948B0B" w14:textId="77777777" w:rsidR="009853DB" w:rsidRPr="00581B75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9853DB" w:rsidRPr="00D205B9" w14:paraId="572A34EE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2B14F7B3" w14:textId="77777777" w:rsidR="009853DB" w:rsidRPr="00D205B9" w:rsidRDefault="009853DB" w:rsidP="00651A2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E6F4BEB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0518E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05B6F6" w14:textId="77777777" w:rsidR="009853DB" w:rsidRPr="00D205B9" w:rsidRDefault="009853DB" w:rsidP="00651A2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48D74D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E78A04F" w14:textId="77777777" w:rsidR="009853DB" w:rsidRPr="00D205B9" w:rsidRDefault="009853DB" w:rsidP="00651A2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AAA994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38530D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D71414" w14:textId="77777777" w:rsidR="009853DB" w:rsidRPr="00581B75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9853DB" w:rsidRPr="00D205B9" w14:paraId="01363858" w14:textId="77777777" w:rsidTr="007F0574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093D7D6F" w14:textId="77777777" w:rsidR="009853DB" w:rsidRPr="00D205B9" w:rsidRDefault="009853DB" w:rsidP="00651A21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1701BF2D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0FEF80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363C649" w14:textId="77777777" w:rsidR="009853DB" w:rsidRPr="00D205B9" w:rsidRDefault="009853DB" w:rsidP="00651A2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AAE9F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5C9C3E8" w14:textId="77777777" w:rsidR="009853DB" w:rsidRPr="00D205B9" w:rsidRDefault="009853DB" w:rsidP="00651A2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6D7353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9EDFB0A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477D6" w14:textId="77777777" w:rsidR="009853DB" w:rsidRPr="00581B75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9853DB" w:rsidRPr="00D205B9" w14:paraId="371D9685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81C3527" w14:textId="77777777" w:rsidR="009853DB" w:rsidRPr="00B8641C" w:rsidRDefault="009853DB" w:rsidP="00651A2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0D2FE0F4" w14:textId="77777777" w:rsidR="009853DB" w:rsidRPr="00B8641C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D5B012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D05FF2" w14:textId="77777777" w:rsidR="009853DB" w:rsidRPr="00B8641C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FD87FD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D56E408" w14:textId="77777777" w:rsidR="009853DB" w:rsidRPr="00B8641C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6C8C5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D00FA71" w14:textId="77777777" w:rsidR="009853DB" w:rsidRPr="00B8641C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4A8D3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</w:tr>
      <w:tr w:rsidR="009853DB" w:rsidRPr="00D205B9" w14:paraId="5A7CD052" w14:textId="77777777" w:rsidTr="007F0574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05244D6D" w14:textId="77777777" w:rsidR="009853DB" w:rsidRPr="00D205B9" w:rsidRDefault="009853DB" w:rsidP="00651A21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CBB11A8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149AD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9943E0D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1D4827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965A1F7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033123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480CC3A" w14:textId="77777777" w:rsidR="009853DB" w:rsidRPr="00D205B9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7B5F8" w14:textId="77777777" w:rsidR="009853DB" w:rsidRPr="00D205B9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9853DB" w:rsidRPr="00D205B9" w14:paraId="04BB26C3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150C2D8" w14:textId="77777777" w:rsidR="009853DB" w:rsidRPr="00D205B9" w:rsidRDefault="009853DB" w:rsidP="00651A2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124F7EE9" w14:textId="77777777" w:rsidR="009853DB" w:rsidRPr="00C53304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46B18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4D2A69" w14:textId="77777777" w:rsidR="009853DB" w:rsidRPr="00B8641C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0C032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9BA0947" w14:textId="77777777" w:rsidR="009853DB" w:rsidRPr="00B8641C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2D97C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55E4B13" w14:textId="77777777" w:rsidR="009853DB" w:rsidRPr="00B8641C" w:rsidRDefault="009853DB" w:rsidP="00651A2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320B9" w14:textId="77777777" w:rsidR="009853DB" w:rsidRPr="00B8641C" w:rsidRDefault="009853DB" w:rsidP="0065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</w:t>
            </w:r>
          </w:p>
        </w:tc>
      </w:tr>
    </w:tbl>
    <w:p w14:paraId="4C28B74E" w14:textId="5FDFFF40" w:rsidR="00D205B9" w:rsidRPr="004B2F01" w:rsidRDefault="00D205B9" w:rsidP="009853D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8570E" w:rsidRPr="00D205B9" w14:paraId="2DBF15F5" w14:textId="77777777" w:rsidTr="00B6442F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08AE0588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1716DB65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54787F79" w14:textId="1A326F02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48570E" w:rsidRPr="00D205B9" w14:paraId="0DAB7F84" w14:textId="77777777" w:rsidTr="00B6442F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1E1337DB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528102" w14:textId="5964372C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  <w:shd w:val="clear" w:color="auto" w:fill="auto"/>
          </w:tcPr>
          <w:p w14:paraId="541BD669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FD64D8" w14:textId="0837758C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  <w:shd w:val="clear" w:color="auto" w:fill="auto"/>
          </w:tcPr>
          <w:p w14:paraId="76127F1E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A39B22" w14:textId="76F56590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5833D4C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D34D33" w14:textId="06026969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456708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8E7F03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570E" w:rsidRPr="00D205B9" w14:paraId="0806EAEE" w14:textId="77777777" w:rsidTr="00B6442F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619475E1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177B3127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6760CF8B" w14:textId="318F41E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570E" w:rsidRPr="00D205B9" w14:paraId="5CD8D240" w14:textId="77777777" w:rsidTr="00B6442F">
        <w:trPr>
          <w:trHeight w:val="173"/>
        </w:trPr>
        <w:tc>
          <w:tcPr>
            <w:tcW w:w="3780" w:type="dxa"/>
            <w:shd w:val="clear" w:color="auto" w:fill="auto"/>
          </w:tcPr>
          <w:p w14:paraId="6E0EBEF4" w14:textId="24A516F6" w:rsidR="0048570E" w:rsidRPr="00D205B9" w:rsidRDefault="009853DB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7" w:type="dxa"/>
            <w:shd w:val="clear" w:color="auto" w:fill="auto"/>
          </w:tcPr>
          <w:p w14:paraId="646AB998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D5EEDF5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DDBC5DD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342A4D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EBAF285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F6C269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98D3E24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95B8A0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70E" w:rsidRPr="00D205B9" w14:paraId="6849031B" w14:textId="77777777" w:rsidTr="00B6442F">
        <w:trPr>
          <w:trHeight w:val="153"/>
        </w:trPr>
        <w:tc>
          <w:tcPr>
            <w:tcW w:w="3780" w:type="dxa"/>
            <w:shd w:val="clear" w:color="auto" w:fill="auto"/>
          </w:tcPr>
          <w:p w14:paraId="0506D278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2F377AD2" w14:textId="77777777" w:rsidR="0048570E" w:rsidRPr="00D205B9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E6F9A62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A82A87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1860200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D077DE3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37536AC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2BF29B9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AB04B63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83BA4" w:rsidRPr="00D205B9" w14:paraId="25AA4307" w14:textId="77777777" w:rsidTr="00B6442F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4092376" w14:textId="77777777" w:rsidR="00F83BA4" w:rsidRPr="00D205B9" w:rsidRDefault="00F83BA4" w:rsidP="00F83BA4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3BDBC93" w14:textId="77777777" w:rsidR="00F83BA4" w:rsidRPr="00D205B9" w:rsidRDefault="00F83BA4" w:rsidP="00F83BA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823F4" w14:textId="5092E963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A88053B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3D8E1D" w14:textId="546F734C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781B4AB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FCDE8F" w14:textId="52A6FFCD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0F2F701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3FAC025" w14:textId="3042C5FA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3BA4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F83BA4" w:rsidRPr="00D205B9" w14:paraId="0F2C69B7" w14:textId="77777777" w:rsidTr="00B6442F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0FDA397D" w14:textId="77777777" w:rsidR="00F83BA4" w:rsidRPr="00D205B9" w:rsidRDefault="00F83BA4" w:rsidP="00F83BA4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37509681" w14:textId="77777777" w:rsidR="00F83BA4" w:rsidRPr="00D205B9" w:rsidRDefault="00F83BA4" w:rsidP="00F83BA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AAB3F9" w14:textId="3C8F1877" w:rsidR="00F83BA4" w:rsidRPr="00233A3A" w:rsidRDefault="005D17BB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4C71A85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512999" w14:textId="6BB049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5B59ECA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95472" w14:textId="64FF4CF2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496192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630F4CF" w14:textId="6627E3E2" w:rsidR="00F83BA4" w:rsidRPr="00233A3A" w:rsidRDefault="005D17BB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F83BA4" w:rsidRPr="00D205B9" w14:paraId="3BDEA4B0" w14:textId="77777777" w:rsidTr="00B6442F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35E05405" w14:textId="77777777" w:rsidR="00F83BA4" w:rsidRPr="00D205B9" w:rsidRDefault="00F83BA4" w:rsidP="00F83BA4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06E7B644" w14:textId="77777777" w:rsidR="00F83BA4" w:rsidRPr="00D205B9" w:rsidRDefault="00F83BA4" w:rsidP="00F83BA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7F54C" w14:textId="2D400330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D9A06A1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D13CD" w14:textId="3137BD5A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ED6AA0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205D15" w14:textId="4267EC94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E9FCA1E" w14:textId="77777777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319B26B" w14:textId="1E89E950" w:rsidR="00F83BA4" w:rsidRPr="00233A3A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3BA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83BA4" w:rsidRPr="00D205B9" w14:paraId="59004A30" w14:textId="77777777" w:rsidTr="00B6442F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6760CA7A" w14:textId="77777777" w:rsidR="00F83BA4" w:rsidRPr="00B8641C" w:rsidRDefault="00F83BA4" w:rsidP="00F83BA4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F20D5EE" w14:textId="77777777" w:rsidR="00F83BA4" w:rsidRPr="00B8641C" w:rsidRDefault="00F83BA4" w:rsidP="00F83BA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9BBEF90" w14:textId="64DB08F8" w:rsidR="00F83BA4" w:rsidRPr="00B8641C" w:rsidRDefault="005D17BB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4" w:type="dxa"/>
            <w:shd w:val="clear" w:color="auto" w:fill="auto"/>
          </w:tcPr>
          <w:p w14:paraId="19E25AEE" w14:textId="77777777" w:rsidR="00F83BA4" w:rsidRPr="00B8641C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BC71A5B" w14:textId="00C49241" w:rsidR="00F83BA4" w:rsidRPr="00B8641C" w:rsidRDefault="005D17BB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44" w:type="dxa"/>
            <w:shd w:val="clear" w:color="auto" w:fill="auto"/>
          </w:tcPr>
          <w:p w14:paraId="404AC9E2" w14:textId="77777777" w:rsidR="00F83BA4" w:rsidRPr="00B8641C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02FBF1E" w14:textId="5D92333C" w:rsidR="00F83BA4" w:rsidRPr="00B8641C" w:rsidRDefault="005D17BB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4" w:type="dxa"/>
            <w:shd w:val="clear" w:color="auto" w:fill="auto"/>
          </w:tcPr>
          <w:p w14:paraId="12C3977A" w14:textId="77777777" w:rsidR="00F83BA4" w:rsidRPr="00B8641C" w:rsidRDefault="00F83BA4" w:rsidP="00F8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496D1EC" w14:textId="0FAAFD4F" w:rsidR="00F83BA4" w:rsidRPr="00B8641C" w:rsidRDefault="00F83BA4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3BA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D17BB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727FE2" w:rsidRPr="00D205B9" w14:paraId="673866C7" w14:textId="77777777" w:rsidTr="00B6442F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7B2AEC39" w14:textId="77777777" w:rsidR="00727FE2" w:rsidRPr="00B8641C" w:rsidRDefault="00727FE2" w:rsidP="00727FE2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1ED57A27" w14:textId="77777777" w:rsidR="00727FE2" w:rsidRPr="00B8641C" w:rsidRDefault="00727FE2" w:rsidP="00727FE2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BBF325" w14:textId="2B28AA57" w:rsidR="00727FE2" w:rsidRPr="00B8641C" w:rsidRDefault="00727FE2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6BCF80" w14:textId="77777777" w:rsidR="00727FE2" w:rsidRPr="00B8641C" w:rsidRDefault="00727FE2" w:rsidP="0072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41B1F" w14:textId="0496726A" w:rsidR="00727FE2" w:rsidRPr="00B8641C" w:rsidRDefault="00727FE2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29141E3" w14:textId="77777777" w:rsidR="00727FE2" w:rsidRPr="00B8641C" w:rsidRDefault="00727FE2" w:rsidP="0072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98233" w14:textId="6F7D3B60" w:rsidR="00727FE2" w:rsidRPr="00B8641C" w:rsidRDefault="00727FE2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124A51C" w14:textId="77777777" w:rsidR="00727FE2" w:rsidRPr="00B8641C" w:rsidRDefault="00727FE2" w:rsidP="0072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F010E" w14:textId="07C7F8BE" w:rsidR="00727FE2" w:rsidRPr="00B8641C" w:rsidRDefault="00727FE2" w:rsidP="001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B8641C" w:rsidRPr="002A5380" w14:paraId="690EF4D6" w14:textId="77777777" w:rsidTr="00B6442F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79CBC152" w14:textId="77777777" w:rsidR="00B8641C" w:rsidRPr="00B8641C" w:rsidRDefault="00B8641C" w:rsidP="00B8641C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42FA8139" w14:textId="77777777" w:rsidR="00B8641C" w:rsidRPr="00B8641C" w:rsidRDefault="00B8641C" w:rsidP="00B8641C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C4179" w14:textId="5A976534" w:rsidR="00B8641C" w:rsidRPr="00B8641C" w:rsidRDefault="005D17BB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5A889A9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5F5E9" w14:textId="7FA2EF81" w:rsidR="00B8641C" w:rsidRPr="00B8641C" w:rsidRDefault="005D17BB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8A79322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44EA0" w14:textId="0E34F82F" w:rsidR="00B8641C" w:rsidRPr="00B8641C" w:rsidRDefault="005D17BB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90930B5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E6ED6" w14:textId="55FB030C" w:rsidR="00B8641C" w:rsidRPr="00B8641C" w:rsidRDefault="005D17BB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3,482</w:t>
            </w:r>
          </w:p>
        </w:tc>
      </w:tr>
      <w:tr w:rsidR="003F712A" w:rsidRPr="00D205B9" w14:paraId="53DF71E8" w14:textId="77777777" w:rsidTr="0048570E">
        <w:trPr>
          <w:trHeight w:val="173"/>
        </w:trPr>
        <w:tc>
          <w:tcPr>
            <w:tcW w:w="3780" w:type="dxa"/>
            <w:shd w:val="clear" w:color="auto" w:fill="auto"/>
          </w:tcPr>
          <w:p w14:paraId="4DF149D2" w14:textId="77777777" w:rsidR="003F712A" w:rsidRPr="00D205B9" w:rsidRDefault="003F712A" w:rsidP="009853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3CA9E6B7" w14:textId="77777777" w:rsidR="003F712A" w:rsidRPr="00D205B9" w:rsidRDefault="003F712A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D04C3C2" w14:textId="77777777" w:rsidR="003F712A" w:rsidRPr="00D205B9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AD6DC0B" w14:textId="77777777" w:rsidR="003F712A" w:rsidRPr="00D205B9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FC4616C" w14:textId="77777777" w:rsidR="003F712A" w:rsidRPr="00D205B9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BDA3463" w14:textId="77777777" w:rsidR="003F712A" w:rsidRPr="00D205B9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D18B719" w14:textId="77777777" w:rsidR="003F712A" w:rsidRPr="00D205B9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834FABF" w14:textId="77777777" w:rsidR="003F712A" w:rsidRPr="00D205B9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38441DD" w14:textId="77777777" w:rsidR="003F712A" w:rsidRPr="00D205B9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853DB" w:rsidRPr="00D205B9" w14:paraId="487B840B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58385AE6" w14:textId="36302EA8" w:rsidR="009853DB" w:rsidRPr="00D205B9" w:rsidRDefault="009853DB" w:rsidP="009853DB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" w:type="dxa"/>
          </w:tcPr>
          <w:p w14:paraId="079E2456" w14:textId="77777777" w:rsidR="009853DB" w:rsidRPr="00D205B9" w:rsidRDefault="009853DB" w:rsidP="009853D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8E4BAC0" w14:textId="77777777" w:rsidR="009853DB" w:rsidRPr="00D205B9" w:rsidRDefault="009853DB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9DD4AD7" w14:textId="77777777" w:rsidR="009853DB" w:rsidRPr="00D205B9" w:rsidRDefault="009853DB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98CF3F2" w14:textId="77777777" w:rsidR="009853DB" w:rsidRPr="00D205B9" w:rsidRDefault="009853DB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F775C96" w14:textId="77777777" w:rsidR="009853DB" w:rsidRPr="00D205B9" w:rsidRDefault="009853DB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127BFE2" w14:textId="77777777" w:rsidR="009853DB" w:rsidRPr="00D205B9" w:rsidRDefault="009853DB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CF90F53" w14:textId="77777777" w:rsidR="009853DB" w:rsidRPr="00D205B9" w:rsidRDefault="009853DB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9CDD544" w14:textId="77777777" w:rsidR="009853DB" w:rsidRPr="00D205B9" w:rsidRDefault="009853DB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2F01" w:rsidRPr="00D205B9" w14:paraId="2950C9B7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07BDD43F" w14:textId="77777777" w:rsidR="004B2F01" w:rsidRPr="00D205B9" w:rsidRDefault="004B2F01" w:rsidP="009853DB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" w:type="dxa"/>
          </w:tcPr>
          <w:p w14:paraId="18843627" w14:textId="77777777" w:rsidR="004B2F01" w:rsidRPr="00D205B9" w:rsidRDefault="004B2F01" w:rsidP="009853D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1E31AA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86402C6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FCB52BB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6317986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30FB5E3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CC1A5BF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C0079E3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2F01" w:rsidRPr="00D205B9" w14:paraId="68A632AD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2F425E25" w14:textId="77777777" w:rsidR="004B2F01" w:rsidRPr="00D205B9" w:rsidRDefault="004B2F01" w:rsidP="009853DB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" w:type="dxa"/>
          </w:tcPr>
          <w:p w14:paraId="2022855D" w14:textId="77777777" w:rsidR="004B2F01" w:rsidRPr="00D205B9" w:rsidRDefault="004B2F01" w:rsidP="009853D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763050B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CC5630B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B7573FE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3EF8655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701210E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15DD614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7EA7564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2F01" w:rsidRPr="00D205B9" w14:paraId="55813422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3B17724E" w14:textId="77777777" w:rsidR="004B2F01" w:rsidRPr="00D205B9" w:rsidRDefault="004B2F01" w:rsidP="009853DB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" w:type="dxa"/>
          </w:tcPr>
          <w:p w14:paraId="0D88E0FF" w14:textId="77777777" w:rsidR="004B2F01" w:rsidRPr="00D205B9" w:rsidRDefault="004B2F01" w:rsidP="009853D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72C5520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ACA9932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963F493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AAA63F8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5CA269D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738493F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55EEB99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2F01" w:rsidRPr="00D205B9" w14:paraId="742CFEB2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0D78D2BA" w14:textId="77777777" w:rsidR="004B2F01" w:rsidRPr="00D205B9" w:rsidRDefault="004B2F01" w:rsidP="009853DB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" w:type="dxa"/>
          </w:tcPr>
          <w:p w14:paraId="6F38D926" w14:textId="77777777" w:rsidR="004B2F01" w:rsidRPr="00D205B9" w:rsidRDefault="004B2F01" w:rsidP="009853D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EF6DC1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6527521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464621C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A148DF6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196DC47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38D5554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00F4092" w14:textId="77777777" w:rsidR="004B2F01" w:rsidRPr="00D205B9" w:rsidRDefault="004B2F01" w:rsidP="0098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2F01" w:rsidRPr="00D205B9" w14:paraId="4D88740F" w14:textId="77777777" w:rsidTr="00AF5829">
        <w:trPr>
          <w:trHeight w:val="153"/>
        </w:trPr>
        <w:tc>
          <w:tcPr>
            <w:tcW w:w="3780" w:type="dxa"/>
            <w:shd w:val="clear" w:color="auto" w:fill="auto"/>
          </w:tcPr>
          <w:p w14:paraId="7C8F8842" w14:textId="0477DB40" w:rsidR="004B2F01" w:rsidRPr="003F09B4" w:rsidRDefault="004B2F01" w:rsidP="004B2F0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2565</w:t>
            </w:r>
          </w:p>
        </w:tc>
        <w:tc>
          <w:tcPr>
            <w:tcW w:w="47" w:type="dxa"/>
            <w:shd w:val="clear" w:color="auto" w:fill="auto"/>
          </w:tcPr>
          <w:p w14:paraId="296B3DF2" w14:textId="77777777" w:rsidR="004B2F01" w:rsidRPr="003F09B4" w:rsidRDefault="004B2F01" w:rsidP="004B2F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2342B08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6639BA2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6568BDD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1407A6C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A5529B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E5EE82F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9FE5826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2F01" w:rsidRPr="00D205B9" w14:paraId="33417E0F" w14:textId="77777777" w:rsidTr="00AF5829">
        <w:trPr>
          <w:trHeight w:val="323"/>
        </w:trPr>
        <w:tc>
          <w:tcPr>
            <w:tcW w:w="3780" w:type="dxa"/>
            <w:shd w:val="clear" w:color="auto" w:fill="auto"/>
          </w:tcPr>
          <w:p w14:paraId="45857AE1" w14:textId="2C227EEB" w:rsidR="004B2F01" w:rsidRPr="003F09B4" w:rsidRDefault="004B2F01" w:rsidP="004B2F01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0AA65FA0" w14:textId="77777777" w:rsidR="004B2F01" w:rsidRPr="003F09B4" w:rsidRDefault="004B2F01" w:rsidP="004B2F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BAF21D7" w14:textId="426BD171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8B20F17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1F9EB53" w14:textId="3D4EB9C0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BC5C6AA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D6336BB" w14:textId="1038C6E1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2378F01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87608EF" w14:textId="6D326E31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2F01" w:rsidRPr="00D205B9" w14:paraId="54E9C536" w14:textId="77777777" w:rsidTr="00AF5829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728DD8FE" w14:textId="7E470597" w:rsidR="004B2F01" w:rsidRPr="003F09B4" w:rsidRDefault="004B2F01" w:rsidP="004B2F0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02DC14F" w14:textId="77777777" w:rsidR="004B2F01" w:rsidRPr="003F09B4" w:rsidRDefault="004B2F01" w:rsidP="004B2F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5DD6C1" w14:textId="0F2CA8DA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90488E5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04B0C6" w14:textId="744E1C62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4FE983C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31CD2" w14:textId="6C20CE73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C159B20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CF7C3" w14:textId="41B09CF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4B2F01" w:rsidRPr="00D205B9" w14:paraId="2443B5A2" w14:textId="77777777" w:rsidTr="00AF5829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273F8C80" w14:textId="3E0F95C5" w:rsidR="004B2F01" w:rsidRPr="003F09B4" w:rsidRDefault="004B2F01" w:rsidP="004B2F01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128C916" w14:textId="77777777" w:rsidR="004B2F01" w:rsidRPr="003F09B4" w:rsidRDefault="004B2F01" w:rsidP="004B2F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B72B0E" w14:textId="2C02AE7F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1FB9EAA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2ACDD" w14:textId="077954A4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AAE4A3E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2E997" w14:textId="1C56B62D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CA8211D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0B5EE1" w14:textId="64300F68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4B2F01" w:rsidRPr="00D205B9" w14:paraId="4CF1AF57" w14:textId="77777777" w:rsidTr="00AF5829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49BBDCD" w14:textId="055121F3" w:rsidR="004B2F01" w:rsidRPr="003F09B4" w:rsidRDefault="004B2F01" w:rsidP="004B2F0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C274C38" w14:textId="77777777" w:rsidR="004B2F01" w:rsidRPr="003F09B4" w:rsidRDefault="004B2F01" w:rsidP="004B2F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3DB14" w14:textId="7A394EEF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B188D32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ED8576" w14:textId="30AF1CF3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E25F8F4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CC7080" w14:textId="2E5541CF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049966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7D88B0" w14:textId="4BB25813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4B2F01" w:rsidRPr="00D205B9" w14:paraId="130C1423" w14:textId="77777777" w:rsidTr="00AF5829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6EE0698E" w14:textId="07929DD4" w:rsidR="004B2F01" w:rsidRPr="003F09B4" w:rsidRDefault="004B2F01" w:rsidP="004B2F01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1D429157" w14:textId="77777777" w:rsidR="004B2F01" w:rsidRPr="003F09B4" w:rsidRDefault="004B2F01" w:rsidP="004B2F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CE78B2" w14:textId="650408A1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4F90016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5010B" w14:textId="37269D25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C85CD8D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2B69CC" w14:textId="1CD67F2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868D34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3D26A" w14:textId="72FE5E1E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</w:tr>
      <w:tr w:rsidR="004B2F01" w:rsidRPr="00D205B9" w14:paraId="052677C8" w14:textId="77777777" w:rsidTr="00AF5829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16D3E35" w14:textId="236DA88D" w:rsidR="004B2F01" w:rsidRPr="003F09B4" w:rsidRDefault="004B2F01" w:rsidP="004B2F0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09388A5" w14:textId="77777777" w:rsidR="004B2F01" w:rsidRPr="003F09B4" w:rsidRDefault="004B2F01" w:rsidP="004B2F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EE1842" w14:textId="1ADF4722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725482F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4F135B" w14:textId="7EB89219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A67390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AC0533" w14:textId="1C5028CD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503D9C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5864F9" w14:textId="2F897DD6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4B2F01" w:rsidRPr="00EA4570" w14:paraId="24E2F820" w14:textId="77777777" w:rsidTr="00AF5829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2FCDE689" w14:textId="77777777" w:rsidR="004B2F01" w:rsidRPr="003F09B4" w:rsidRDefault="004B2F01" w:rsidP="004B2F0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0C4DD173" w14:textId="77777777" w:rsidR="004B2F01" w:rsidRPr="003F09B4" w:rsidRDefault="004B2F01" w:rsidP="004B2F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8CDA5" w14:textId="48AD3449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0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A5F480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A1D03B" w14:textId="37BBC18B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  <w:r w:rsidRPr="003F0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6BE397A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FF98C" w14:textId="38FCAFFD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0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05765B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5CB3" w14:textId="50F8431E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0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</w:t>
            </w:r>
          </w:p>
        </w:tc>
      </w:tr>
    </w:tbl>
    <w:p w14:paraId="6704BEC8" w14:textId="3C17F1E6" w:rsidR="00C53304" w:rsidRPr="0072256D" w:rsidRDefault="00C53304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222E4D76" w14:textId="5AA49FEB" w:rsidR="0072256D" w:rsidRPr="002A5380" w:rsidRDefault="0072256D" w:rsidP="00DA4001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5380">
        <w:rPr>
          <w:rFonts w:ascii="Angsana New" w:hAnsi="Angsana New"/>
          <w:sz w:val="30"/>
          <w:szCs w:val="30"/>
          <w:cs/>
        </w:rPr>
        <w:t>กระแสเงินสดเข้า</w:t>
      </w:r>
      <w:r w:rsidRPr="002A5380">
        <w:rPr>
          <w:rFonts w:ascii="Angsana New" w:hAnsi="Angsana New"/>
          <w:sz w:val="30"/>
          <w:szCs w:val="30"/>
        </w:rPr>
        <w:t>/</w:t>
      </w:r>
      <w:r w:rsidRPr="002A5380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4439C7">
        <w:rPr>
          <w:rFonts w:ascii="Angsana New" w:hAnsi="Angsana New" w:hint="cs"/>
          <w:sz w:val="30"/>
          <w:szCs w:val="30"/>
          <w:cs/>
        </w:rPr>
        <w:t xml:space="preserve">   </w:t>
      </w:r>
      <w:r w:rsidRPr="002A5380">
        <w:rPr>
          <w:rFonts w:ascii="Angsana New" w:hAnsi="Angsana New"/>
          <w:sz w:val="30"/>
          <w:szCs w:val="30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2A5380">
        <w:rPr>
          <w:rFonts w:ascii="Angsana New" w:hAnsi="Angsana New"/>
          <w:sz w:val="30"/>
          <w:szCs w:val="30"/>
        </w:rPr>
        <w:t xml:space="preserve"> </w:t>
      </w:r>
      <w:r w:rsidRPr="002A5380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0BB4EA1" w14:textId="1D9E4AB8" w:rsidR="007A1BC3" w:rsidRDefault="007A1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FD4454F" w14:textId="0914DEFD" w:rsidR="0072256D" w:rsidRPr="0072256D" w:rsidRDefault="0072256D" w:rsidP="0072256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2256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2256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2256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2256D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2256D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2D739ACD" w14:textId="77777777" w:rsidR="0072256D" w:rsidRPr="00EA4570" w:rsidRDefault="0072256D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67FAB" w14:textId="7F2A6126" w:rsidR="0072256D" w:rsidRPr="0072256D" w:rsidRDefault="0072256D" w:rsidP="0072256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72256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2256D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3108D">
        <w:rPr>
          <w:rFonts w:asciiTheme="majorBidi" w:hAnsiTheme="majorBidi" w:cstheme="majorBidi"/>
          <w:sz w:val="30"/>
          <w:szCs w:val="30"/>
        </w:rPr>
        <w:br/>
      </w:r>
      <w:r w:rsidRPr="0072256D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DA7C5F7" w14:textId="382AAB13" w:rsidR="00C53304" w:rsidRPr="00EA4570" w:rsidRDefault="00C53304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A9DE7E" w14:textId="6959E103" w:rsidR="0072256D" w:rsidRDefault="0072256D" w:rsidP="0072256D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2256D">
        <w:rPr>
          <w:rFonts w:asciiTheme="majorBidi" w:hAnsiTheme="majorBidi" w:cstheme="majorBidi"/>
          <w:sz w:val="30"/>
          <w:szCs w:val="30"/>
        </w:rPr>
        <w:t>(</w:t>
      </w:r>
      <w:r w:rsidRPr="0072256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1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72256D">
        <w:rPr>
          <w:rFonts w:asciiTheme="majorBidi" w:hAnsiTheme="majorBidi" w:cstheme="majorBidi"/>
          <w:sz w:val="30"/>
          <w:szCs w:val="30"/>
        </w:rPr>
        <w:tab/>
      </w:r>
      <w:r w:rsidRPr="0072256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3A4FFE" w14:textId="77777777" w:rsidR="00B64D4B" w:rsidRPr="00EA4570" w:rsidRDefault="00B64D4B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9B0DBF" w14:textId="2E44B456" w:rsidR="00115B2A" w:rsidRDefault="00115B2A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5B2A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มีความเสี่ยงจากความผันผวนของอัตราแลกเปลี่ยนในสินทรัพย์และหนี้สินทางการเงิน รวมถึงกำไรขั้นต้น</w:t>
      </w:r>
      <w:r w:rsidRPr="00115B2A">
        <w:rPr>
          <w:rFonts w:asciiTheme="majorBidi" w:hAnsiTheme="majorBidi" w:cstheme="majorBidi"/>
          <w:sz w:val="30"/>
          <w:szCs w:val="30"/>
        </w:rPr>
        <w:t xml:space="preserve"> </w:t>
      </w:r>
      <w:r w:rsidRPr="00115B2A">
        <w:rPr>
          <w:rFonts w:asciiTheme="majorBidi" w:hAnsiTheme="majorBidi" w:cstheme="majorBidi"/>
          <w:sz w:val="30"/>
          <w:szCs w:val="30"/>
          <w:cs/>
        </w:rPr>
        <w:t>(</w:t>
      </w:r>
      <w:r w:rsidRPr="00115B2A">
        <w:rPr>
          <w:rFonts w:asciiTheme="majorBidi" w:hAnsiTheme="majorBidi" w:cstheme="majorBidi"/>
          <w:sz w:val="30"/>
          <w:szCs w:val="30"/>
        </w:rPr>
        <w:t>Product to Feed margin - P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15B2A">
        <w:rPr>
          <w:rFonts w:asciiTheme="majorBidi" w:hAnsiTheme="majorBidi" w:cstheme="majorBidi"/>
          <w:sz w:val="30"/>
          <w:szCs w:val="30"/>
        </w:rPr>
        <w:t xml:space="preserve">F) </w:t>
      </w:r>
      <w:r w:rsidRPr="00115B2A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 กลุ่มบริษัทมีนโยบายในการบริหารความเสี่ยงดังกล่าว ซึ่งเน้นการป้องกันความเสี่ยงแบบธรรมชาติ (</w:t>
      </w:r>
      <w:r w:rsidRPr="00115B2A">
        <w:rPr>
          <w:rFonts w:asciiTheme="majorBidi" w:hAnsiTheme="majorBidi" w:cstheme="majorBidi"/>
          <w:sz w:val="30"/>
          <w:szCs w:val="30"/>
        </w:rPr>
        <w:t xml:space="preserve">Natural Hedge) </w:t>
      </w:r>
      <w:r w:rsidRPr="00115B2A">
        <w:rPr>
          <w:rFonts w:asciiTheme="majorBidi" w:hAnsiTheme="majorBidi" w:cstheme="majorBidi"/>
          <w:sz w:val="30"/>
          <w:szCs w:val="30"/>
          <w:cs/>
        </w:rPr>
        <w:t>โดยการรักษาสมดุลระหว่างสินทรัพย์และหนี้สินสกุลเงินตราต่างประเทศ รวมถึงกำไรขั้นต้น</w:t>
      </w:r>
      <w:r w:rsidRPr="00115B2A">
        <w:rPr>
          <w:rFonts w:asciiTheme="majorBidi" w:hAnsiTheme="majorBidi" w:cstheme="majorBidi"/>
          <w:sz w:val="30"/>
          <w:szCs w:val="30"/>
        </w:rPr>
        <w:t xml:space="preserve"> </w:t>
      </w:r>
      <w:r w:rsidRPr="00115B2A">
        <w:rPr>
          <w:rFonts w:asciiTheme="majorBidi" w:hAnsiTheme="majorBidi" w:cstheme="majorBidi"/>
          <w:sz w:val="30"/>
          <w:szCs w:val="30"/>
          <w:cs/>
        </w:rPr>
        <w:t>(</w:t>
      </w:r>
      <w:r w:rsidRPr="00115B2A">
        <w:rPr>
          <w:rFonts w:asciiTheme="majorBidi" w:hAnsiTheme="majorBidi" w:cstheme="majorBidi"/>
          <w:sz w:val="30"/>
          <w:szCs w:val="30"/>
        </w:rPr>
        <w:t>P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15B2A">
        <w:rPr>
          <w:rFonts w:asciiTheme="majorBidi" w:hAnsiTheme="majorBidi" w:cstheme="majorBidi"/>
          <w:sz w:val="30"/>
          <w:szCs w:val="30"/>
        </w:rPr>
        <w:t xml:space="preserve">F) </w:t>
      </w:r>
      <w:r w:rsidRPr="00115B2A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1CC71FE3" w14:textId="4CC51F13" w:rsidR="007A1BC3" w:rsidRDefault="007A1BC3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5EAF4" w14:textId="1F849A12" w:rsidR="007A1BC3" w:rsidRPr="00727FE2" w:rsidRDefault="007A1BC3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7F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Pr="00727FE2">
        <w:rPr>
          <w:rFonts w:asciiTheme="majorBidi" w:hAnsiTheme="majorBidi" w:cstheme="majorBidi"/>
          <w:sz w:val="30"/>
          <w:szCs w:val="30"/>
        </w:rPr>
        <w:t xml:space="preserve">2566 </w:t>
      </w:r>
      <w:r w:rsidRPr="00727FE2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งป้องกันความเสี่ยงในสินทรัพย์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72BE4683" w14:textId="77777777" w:rsidR="00B85614" w:rsidRPr="00D15DE6" w:rsidRDefault="00B85614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98"/>
        <w:gridCol w:w="1168"/>
        <w:gridCol w:w="236"/>
        <w:gridCol w:w="1121"/>
        <w:gridCol w:w="236"/>
        <w:gridCol w:w="1176"/>
        <w:gridCol w:w="236"/>
        <w:gridCol w:w="1138"/>
      </w:tblGrid>
      <w:tr w:rsidR="0072256D" w:rsidRPr="0072256D" w14:paraId="4946703F" w14:textId="77777777" w:rsidTr="00837A40">
        <w:trPr>
          <w:tblHeader/>
        </w:trPr>
        <w:tc>
          <w:tcPr>
            <w:tcW w:w="2178" w:type="pct"/>
          </w:tcPr>
          <w:p w14:paraId="7C569C5F" w14:textId="1A6F73B1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342" w:type="pct"/>
            <w:gridSpan w:val="3"/>
            <w:shd w:val="clear" w:color="auto" w:fill="auto"/>
          </w:tcPr>
          <w:p w14:paraId="21B9E1BF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2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" w:type="pct"/>
            <w:shd w:val="clear" w:color="auto" w:fill="auto"/>
          </w:tcPr>
          <w:p w14:paraId="73163254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shd w:val="clear" w:color="auto" w:fill="auto"/>
          </w:tcPr>
          <w:p w14:paraId="3595A778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2256D" w:rsidRPr="0072256D" w14:paraId="1F5D6C30" w14:textId="77777777" w:rsidTr="00837A40">
        <w:trPr>
          <w:tblHeader/>
        </w:trPr>
        <w:tc>
          <w:tcPr>
            <w:tcW w:w="2178" w:type="pct"/>
          </w:tcPr>
          <w:p w14:paraId="2E4D0FEF" w14:textId="34D28AF1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shd w:val="clear" w:color="auto" w:fill="auto"/>
          </w:tcPr>
          <w:p w14:paraId="5D68FEA4" w14:textId="63F29AF7" w:rsidR="0072256D" w:rsidRPr="0072256D" w:rsidRDefault="009853DB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1FFDC9F9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3A1A9D" w14:textId="364127CB" w:rsidR="0072256D" w:rsidRPr="0072256D" w:rsidRDefault="009853DB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5E1BEBF9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038A1B8" w14:textId="555AF487" w:rsidR="0072256D" w:rsidRPr="0072256D" w:rsidRDefault="009853DB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47A1101F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8F44DE8" w14:textId="22B56E05" w:rsidR="0072256D" w:rsidRPr="0072256D" w:rsidRDefault="009853DB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2256D" w:rsidRPr="0072256D" w14:paraId="31CEE306" w14:textId="77777777" w:rsidTr="00837A40">
        <w:tc>
          <w:tcPr>
            <w:tcW w:w="2178" w:type="pct"/>
          </w:tcPr>
          <w:p w14:paraId="5E0C3C09" w14:textId="0303E952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166813DE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56D" w:rsidRPr="0072256D" w14:paraId="24DDF6F5" w14:textId="77777777" w:rsidTr="00837A40">
        <w:tc>
          <w:tcPr>
            <w:tcW w:w="2178" w:type="pct"/>
          </w:tcPr>
          <w:p w14:paraId="68E81992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621" w:type="pct"/>
            <w:vAlign w:val="center"/>
          </w:tcPr>
          <w:p w14:paraId="2B29DF51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0068E1C6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52AA1703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62419CC4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A27E8CB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381A6234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6736300B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3AD" w:rsidRPr="0072256D" w14:paraId="194AFBDD" w14:textId="77777777" w:rsidTr="00FE0A12">
        <w:tc>
          <w:tcPr>
            <w:tcW w:w="2178" w:type="pct"/>
          </w:tcPr>
          <w:p w14:paraId="5F6D02AE" w14:textId="1E5D0CB3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21" w:type="pct"/>
            <w:vAlign w:val="center"/>
          </w:tcPr>
          <w:p w14:paraId="740CAD7E" w14:textId="4AB32FAA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25" w:type="pct"/>
            <w:vAlign w:val="center"/>
          </w:tcPr>
          <w:p w14:paraId="2568A446" w14:textId="77777777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3A72E1AE" w14:textId="1FF5BBF1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5" w:type="pct"/>
            <w:vAlign w:val="center"/>
          </w:tcPr>
          <w:p w14:paraId="6448984A" w14:textId="77777777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007450B" w14:textId="117AF6F2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25" w:type="pct"/>
            <w:vAlign w:val="center"/>
          </w:tcPr>
          <w:p w14:paraId="41F0A1FE" w14:textId="77777777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478375CC" w14:textId="07DFE85C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</w:tr>
      <w:tr w:rsidR="002A33AD" w:rsidRPr="0072256D" w14:paraId="747416AF" w14:textId="77777777" w:rsidTr="00FE0A12">
        <w:tc>
          <w:tcPr>
            <w:tcW w:w="2178" w:type="pct"/>
          </w:tcPr>
          <w:p w14:paraId="3D1F0682" w14:textId="3A0EDCE8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21" w:type="pct"/>
            <w:vAlign w:val="center"/>
          </w:tcPr>
          <w:p w14:paraId="6A49737A" w14:textId="7C4990D9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25" w:type="pct"/>
            <w:vAlign w:val="center"/>
          </w:tcPr>
          <w:p w14:paraId="1EE00FC0" w14:textId="77777777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4C8F8F7" w14:textId="42A0A049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7D03E8C1" w14:textId="77777777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0529D4" w14:textId="3560504C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25" w:type="pct"/>
            <w:vAlign w:val="center"/>
          </w:tcPr>
          <w:p w14:paraId="53226B47" w14:textId="77777777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6A7A64A6" w14:textId="76F2613C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33AD" w:rsidRPr="0072256D" w14:paraId="3786D430" w14:textId="77777777" w:rsidTr="004D4C4E">
        <w:tc>
          <w:tcPr>
            <w:tcW w:w="2178" w:type="pct"/>
          </w:tcPr>
          <w:p w14:paraId="416CC0A7" w14:textId="77777777" w:rsidR="002A33AD" w:rsidRPr="0072256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04279280" w14:textId="189BBDF4" w:rsidR="002A33AD" w:rsidRPr="00581B75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25" w:type="pct"/>
            <w:vAlign w:val="center"/>
          </w:tcPr>
          <w:p w14:paraId="7D2BE514" w14:textId="77777777" w:rsidR="002A33AD" w:rsidRPr="00581B75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8003365" w14:textId="3F49707E" w:rsidR="002A33AD" w:rsidRPr="00581B75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5" w:type="pct"/>
            <w:vAlign w:val="center"/>
          </w:tcPr>
          <w:p w14:paraId="5AC0585F" w14:textId="77777777" w:rsidR="002A33AD" w:rsidRPr="00581B75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00B1492" w14:textId="4AF537CB" w:rsidR="002A33AD" w:rsidRPr="002A33AD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25" w:type="pct"/>
            <w:vAlign w:val="center"/>
          </w:tcPr>
          <w:p w14:paraId="6420F9A2" w14:textId="77777777" w:rsidR="002A33AD" w:rsidRPr="00581B75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60159876" w14:textId="66BE0DF4" w:rsidR="002A33AD" w:rsidRPr="00581B75" w:rsidRDefault="002A33AD" w:rsidP="002A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4A1508" w:rsidRPr="0072256D" w14:paraId="5353FF15" w14:textId="77777777" w:rsidTr="00D15DE6">
        <w:tc>
          <w:tcPr>
            <w:tcW w:w="2178" w:type="pct"/>
          </w:tcPr>
          <w:p w14:paraId="179D0213" w14:textId="3CFB6C0F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ประมาณการยอดขายสินค้า</w:t>
            </w:r>
          </w:p>
        </w:tc>
        <w:tc>
          <w:tcPr>
            <w:tcW w:w="621" w:type="pct"/>
            <w:vAlign w:val="center"/>
          </w:tcPr>
          <w:p w14:paraId="7D655B81" w14:textId="146D458E" w:rsidR="004A1508" w:rsidRPr="002A33A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25" w:type="pct"/>
            <w:vAlign w:val="center"/>
          </w:tcPr>
          <w:p w14:paraId="34746471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03E1133" w14:textId="3F1224B7" w:rsidR="004A1508" w:rsidRPr="00F97EA7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center"/>
          </w:tcPr>
          <w:p w14:paraId="1826BCAD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21210919" w14:textId="361748F0" w:rsidR="004A1508" w:rsidRPr="002A33A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25" w:type="pct"/>
            <w:vAlign w:val="center"/>
          </w:tcPr>
          <w:p w14:paraId="0B66CC2B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01B33710" w14:textId="3655EB77" w:rsidR="004A1508" w:rsidRPr="00F97EA7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508" w:rsidRPr="0072256D" w14:paraId="0C5E8CFE" w14:textId="77777777" w:rsidTr="00D15DE6">
        <w:tc>
          <w:tcPr>
            <w:tcW w:w="2178" w:type="pct"/>
          </w:tcPr>
          <w:p w14:paraId="671A84C3" w14:textId="19370AA0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8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ยอดรวมความเสี่ยงทั้งสิ้น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7F64131D" w14:textId="6F9F6028" w:rsidR="004A1508" w:rsidRPr="002A33A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125" w:type="pct"/>
            <w:vAlign w:val="center"/>
          </w:tcPr>
          <w:p w14:paraId="3D3E3D6A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7C6EB58" w14:textId="5038DC09" w:rsidR="004A1508" w:rsidRPr="00F97EA7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5" w:type="pct"/>
            <w:vAlign w:val="center"/>
          </w:tcPr>
          <w:p w14:paraId="453F4EA8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28B96C02" w14:textId="305E28B3" w:rsidR="004A1508" w:rsidRPr="002A33A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125" w:type="pct"/>
            <w:vAlign w:val="center"/>
          </w:tcPr>
          <w:p w14:paraId="6C714E8F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51DFA8E0" w14:textId="274C364B" w:rsidR="004A1508" w:rsidRPr="00F97EA7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4A1508" w:rsidRPr="0072256D" w14:paraId="0612EB32" w14:textId="77777777" w:rsidTr="00D15DE6">
        <w:tc>
          <w:tcPr>
            <w:tcW w:w="2178" w:type="pct"/>
          </w:tcPr>
          <w:p w14:paraId="4A4A3AD1" w14:textId="31CB97DD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C4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ตราสารอนุพันธ์สุทธิ</w:t>
            </w:r>
          </w:p>
        </w:tc>
        <w:tc>
          <w:tcPr>
            <w:tcW w:w="621" w:type="pct"/>
            <w:vAlign w:val="center"/>
          </w:tcPr>
          <w:p w14:paraId="1CBF43B0" w14:textId="6A8DD119" w:rsidR="004A1508" w:rsidRPr="002A33A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508">
              <w:rPr>
                <w:rFonts w:asciiTheme="majorBidi" w:hAnsiTheme="majorBidi" w:cstheme="majorBidi"/>
                <w:sz w:val="30"/>
                <w:szCs w:val="30"/>
              </w:rPr>
              <w:t>(886)</w:t>
            </w:r>
          </w:p>
        </w:tc>
        <w:tc>
          <w:tcPr>
            <w:tcW w:w="125" w:type="pct"/>
            <w:vAlign w:val="center"/>
          </w:tcPr>
          <w:p w14:paraId="70946FA8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098C6D21" w14:textId="5D9BA7CA" w:rsidR="004A1508" w:rsidRPr="00F97EA7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5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center"/>
          </w:tcPr>
          <w:p w14:paraId="6B435072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10720DDE" w14:textId="3780C5F4" w:rsidR="004A1508" w:rsidRPr="002A33A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508">
              <w:rPr>
                <w:rFonts w:asciiTheme="majorBidi" w:hAnsiTheme="majorBidi" w:cstheme="majorBidi"/>
                <w:sz w:val="30"/>
                <w:szCs w:val="30"/>
              </w:rPr>
              <w:t>(886)</w:t>
            </w:r>
          </w:p>
        </w:tc>
        <w:tc>
          <w:tcPr>
            <w:tcW w:w="125" w:type="pct"/>
            <w:vAlign w:val="center"/>
          </w:tcPr>
          <w:p w14:paraId="028AB938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1EF05C55" w14:textId="6236E5C0" w:rsidR="004A1508" w:rsidRPr="00F97EA7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5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508" w:rsidRPr="0072256D" w14:paraId="42C7F7F2" w14:textId="77777777" w:rsidTr="00D15DE6">
        <w:tc>
          <w:tcPr>
            <w:tcW w:w="2178" w:type="pct"/>
          </w:tcPr>
          <w:p w14:paraId="51B62A9E" w14:textId="04CCFCCB" w:rsidR="004A1508" w:rsidRPr="0048570E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857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8DBEF9" w14:textId="470ABBA2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5CE42C8C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8DEBC0" w14:textId="01CCFF10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3799E603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19E2F3" w14:textId="3061A7AF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4A24404B" w14:textId="77777777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36A0A" w14:textId="2D6AB820" w:rsidR="004A1508" w:rsidRPr="00581B75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4A1508" w:rsidRPr="00EA4570" w14:paraId="53CF2999" w14:textId="77777777" w:rsidTr="00635769">
        <w:trPr>
          <w:trHeight w:val="40"/>
        </w:trPr>
        <w:tc>
          <w:tcPr>
            <w:tcW w:w="2178" w:type="pct"/>
          </w:tcPr>
          <w:p w14:paraId="2A7289AC" w14:textId="0BF4B6B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vAlign w:val="center"/>
          </w:tcPr>
          <w:p w14:paraId="07186301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  <w:vAlign w:val="center"/>
          </w:tcPr>
          <w:p w14:paraId="4D9AD6D5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48308F6E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  <w:vAlign w:val="center"/>
          </w:tcPr>
          <w:p w14:paraId="09FB57F0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center"/>
          </w:tcPr>
          <w:p w14:paraId="0A695806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  <w:vAlign w:val="center"/>
          </w:tcPr>
          <w:p w14:paraId="06629CC0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vAlign w:val="center"/>
          </w:tcPr>
          <w:p w14:paraId="10241891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A1508" w:rsidRPr="0072256D" w14:paraId="3A87AFA7" w14:textId="77777777" w:rsidTr="00635769">
        <w:tc>
          <w:tcPr>
            <w:tcW w:w="2178" w:type="pct"/>
          </w:tcPr>
          <w:p w14:paraId="52EB345E" w14:textId="1CF10F0D" w:rsidR="004A1508" w:rsidRPr="0048570E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621" w:type="pct"/>
            <w:vAlign w:val="center"/>
          </w:tcPr>
          <w:p w14:paraId="2444EE37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03737552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F688D3F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68FFAE82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33D69E8C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4B8D3B39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0425D5CC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508" w:rsidRPr="0072256D" w14:paraId="6CC93D75" w14:textId="77777777" w:rsidTr="00635769">
        <w:tc>
          <w:tcPr>
            <w:tcW w:w="2178" w:type="pct"/>
          </w:tcPr>
          <w:p w14:paraId="6C07E84C" w14:textId="5A947D39" w:rsidR="004A1508" w:rsidRPr="0048570E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14:paraId="06678D9F" w14:textId="2F1AD379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4DB0B05A" w14:textId="77777777" w:rsidR="004A1508" w:rsidRPr="0072256D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E6A5141" w14:textId="6DC9D8A2" w:rsidR="004A1508" w:rsidRPr="00233A3A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1FBBD4F3" w14:textId="77777777" w:rsidR="004A1508" w:rsidRPr="00233A3A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3E539CF" w14:textId="07AE1ECF" w:rsidR="004A1508" w:rsidRPr="00233A3A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0BE77146" w14:textId="77777777" w:rsidR="004A1508" w:rsidRPr="00233A3A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48F15150" w14:textId="0731C68E" w:rsidR="004A1508" w:rsidRPr="00233A3A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1508" w:rsidRPr="0072256D" w14:paraId="4B86F6A5" w14:textId="77777777" w:rsidTr="00635769">
        <w:tc>
          <w:tcPr>
            <w:tcW w:w="2178" w:type="pct"/>
          </w:tcPr>
          <w:p w14:paraId="7F4791B5" w14:textId="77777777" w:rsidR="004A1508" w:rsidRPr="0048570E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ADD5A5" w14:textId="352E4575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62EA15BF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513580" w14:textId="5C33BA94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125" w:type="pct"/>
            <w:vAlign w:val="center"/>
          </w:tcPr>
          <w:p w14:paraId="4B7E45AB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43869D" w14:textId="70F36A58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2790188B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A485D" w14:textId="223F0D3A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</w:tr>
      <w:tr w:rsidR="004A1508" w:rsidRPr="0072256D" w14:paraId="4AE2B386" w14:textId="77777777" w:rsidTr="00635769">
        <w:tc>
          <w:tcPr>
            <w:tcW w:w="2178" w:type="pct"/>
          </w:tcPr>
          <w:p w14:paraId="13B0F023" w14:textId="09CF115D" w:rsidR="004A1508" w:rsidRPr="0048570E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F91A2D" w14:textId="0293395E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406DF150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CF500B" w14:textId="06CACA7B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125" w:type="pct"/>
            <w:vAlign w:val="center"/>
          </w:tcPr>
          <w:p w14:paraId="303EA8DD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E0EB37" w14:textId="69ABF2AB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45ACA161" w14:textId="7777777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B7DE95" w14:textId="43A540D7" w:rsidR="004A1508" w:rsidRPr="00EA4570" w:rsidRDefault="004A1508" w:rsidP="004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</w:tr>
    </w:tbl>
    <w:p w14:paraId="5B02C691" w14:textId="1488A057" w:rsidR="00C44445" w:rsidRPr="00D15DE6" w:rsidRDefault="00C4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35BAEF" w14:textId="1F331D64" w:rsidR="00B85614" w:rsidRPr="00B85614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56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45144E9" w14:textId="77777777" w:rsidR="00B85614" w:rsidRPr="00D15DE6" w:rsidRDefault="00B85614" w:rsidP="00B85614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D4935" w14:textId="640BD7F1" w:rsidR="00B85614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</w:rPr>
      </w:pPr>
      <w:r w:rsidRPr="00B85614">
        <w:rPr>
          <w:rFonts w:asciiTheme="majorBidi" w:hAnsiTheme="majorBidi" w:hint="cs"/>
          <w:sz w:val="30"/>
          <w:szCs w:val="30"/>
          <w:cs/>
        </w:rPr>
        <w:t>การแข็งค่า</w:t>
      </w:r>
      <w:r w:rsidRPr="00B85614">
        <w:rPr>
          <w:rFonts w:asciiTheme="majorBidi" w:hAnsiTheme="majorBidi"/>
          <w:sz w:val="30"/>
          <w:szCs w:val="30"/>
          <w:cs/>
        </w:rPr>
        <w:t xml:space="preserve"> (</w:t>
      </w:r>
      <w:r w:rsidRPr="00B85614">
        <w:rPr>
          <w:rFonts w:asciiTheme="majorBidi" w:hAnsiTheme="majorBidi" w:hint="cs"/>
          <w:sz w:val="30"/>
          <w:szCs w:val="30"/>
          <w:cs/>
        </w:rPr>
        <w:t>การอ่อนค่า</w:t>
      </w:r>
      <w:r w:rsidRPr="00B85614">
        <w:rPr>
          <w:rFonts w:asciiTheme="majorBidi" w:hAnsiTheme="majorBidi"/>
          <w:sz w:val="30"/>
          <w:szCs w:val="30"/>
          <w:cs/>
        </w:rPr>
        <w:t xml:space="preserve">) </w:t>
      </w:r>
      <w:r w:rsidRPr="00B85614">
        <w:rPr>
          <w:rFonts w:asciiTheme="majorBidi" w:hAnsiTheme="majorBidi" w:hint="cs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>
        <w:rPr>
          <w:rFonts w:asciiTheme="majorBidi" w:hAnsiTheme="majorBidi"/>
          <w:sz w:val="30"/>
          <w:szCs w:val="30"/>
        </w:rPr>
        <w:br/>
      </w:r>
      <w:r w:rsidRPr="00B85614">
        <w:rPr>
          <w:rFonts w:asciiTheme="majorBidi" w:hAnsiTheme="majorBidi" w:hint="cs"/>
          <w:sz w:val="30"/>
          <w:szCs w:val="30"/>
          <w:cs/>
        </w:rPr>
        <w:t>ณ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5B15800" w14:textId="4B2F6921" w:rsidR="00B85614" w:rsidRDefault="00B85614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E0F89E" w14:textId="75AEB93C" w:rsidR="00227BD7" w:rsidRDefault="00227BD7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052C1B" w14:textId="2079E4A6" w:rsidR="00227BD7" w:rsidRDefault="00227BD7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4569CD" w14:textId="24F8D1D7" w:rsidR="00227BD7" w:rsidRDefault="00227BD7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96DC06" w14:textId="77777777" w:rsidR="00227BD7" w:rsidRDefault="00227BD7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FF2A4C" w14:textId="77777777" w:rsidR="00727FE2" w:rsidRPr="00B7624F" w:rsidRDefault="00727FE2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180"/>
        <w:gridCol w:w="900"/>
        <w:gridCol w:w="180"/>
        <w:gridCol w:w="900"/>
        <w:gridCol w:w="180"/>
        <w:gridCol w:w="900"/>
      </w:tblGrid>
      <w:tr w:rsidR="00B85614" w:rsidRPr="002A5380" w14:paraId="10263DEC" w14:textId="77777777" w:rsidTr="00DA4001">
        <w:trPr>
          <w:trHeight w:val="218"/>
          <w:tblHeader/>
        </w:trPr>
        <w:tc>
          <w:tcPr>
            <w:tcW w:w="3060" w:type="dxa"/>
          </w:tcPr>
          <w:p w14:paraId="39C34033" w14:textId="77777777" w:rsidR="00B85614" w:rsidRPr="002A5380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282B860" w14:textId="77777777" w:rsidR="00B85614" w:rsidRPr="002A5380" w:rsidRDefault="00B85614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3BE7F82B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53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28536D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F155338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53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85614" w:rsidRPr="002A5380" w14:paraId="26A27BE1" w14:textId="77777777" w:rsidTr="00DA4001">
        <w:trPr>
          <w:tblHeader/>
        </w:trPr>
        <w:tc>
          <w:tcPr>
            <w:tcW w:w="3060" w:type="dxa"/>
          </w:tcPr>
          <w:p w14:paraId="26225184" w14:textId="77777777" w:rsidR="00B85614" w:rsidRPr="002A5380" w:rsidRDefault="00B85614" w:rsidP="00DA4001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vAlign w:val="bottom"/>
            <w:hideMark/>
          </w:tcPr>
          <w:p w14:paraId="0D9DF312" w14:textId="77777777" w:rsidR="00B85614" w:rsidRPr="002A5380" w:rsidRDefault="00B85614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00" w:type="dxa"/>
            <w:vAlign w:val="bottom"/>
            <w:hideMark/>
          </w:tcPr>
          <w:p w14:paraId="7F82C344" w14:textId="77777777" w:rsidR="00B85614" w:rsidRPr="002A5380" w:rsidRDefault="00B85614" w:rsidP="002A5380">
            <w:pPr>
              <w:pStyle w:val="acctmergecolhdg"/>
              <w:spacing w:line="240" w:lineRule="auto"/>
              <w:ind w:left="-83" w:right="-8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5689FDB7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6D7329F" w14:textId="77777777" w:rsidR="00B85614" w:rsidRPr="002A5380" w:rsidRDefault="00B85614" w:rsidP="002A5380">
            <w:pPr>
              <w:pStyle w:val="acctmergecolhdg"/>
              <w:spacing w:line="240" w:lineRule="auto"/>
              <w:ind w:left="-77" w:right="-37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vAlign w:val="bottom"/>
          </w:tcPr>
          <w:p w14:paraId="08BDA8C6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F007171" w14:textId="77777777" w:rsidR="00B85614" w:rsidRPr="002A5380" w:rsidRDefault="00B85614" w:rsidP="002A5380">
            <w:pPr>
              <w:pStyle w:val="acctmergecolhdg"/>
              <w:spacing w:line="240" w:lineRule="auto"/>
              <w:ind w:left="-121" w:right="-1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7F0D011F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0F0F2E1" w14:textId="77777777" w:rsidR="00B85614" w:rsidRPr="002A5380" w:rsidRDefault="00B85614" w:rsidP="002A538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DA4001" w:rsidRPr="00DA4001" w14:paraId="27BC0A69" w14:textId="77777777" w:rsidTr="00DA4001">
        <w:trPr>
          <w:trHeight w:val="70"/>
          <w:tblHeader/>
        </w:trPr>
        <w:tc>
          <w:tcPr>
            <w:tcW w:w="3060" w:type="dxa"/>
          </w:tcPr>
          <w:p w14:paraId="29B99A96" w14:textId="77777777" w:rsidR="00DA4001" w:rsidRPr="00DA4001" w:rsidRDefault="00DA4001" w:rsidP="00DA4001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6C353F" w14:textId="7316BAEF" w:rsidR="00DA4001" w:rsidRPr="00DA4001" w:rsidRDefault="00DA4001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A40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4140" w:type="dxa"/>
            <w:gridSpan w:val="7"/>
            <w:vAlign w:val="bottom"/>
          </w:tcPr>
          <w:p w14:paraId="4D82A335" w14:textId="0C698C8D" w:rsidR="00DA4001" w:rsidRPr="00DA4001" w:rsidRDefault="00DA4001" w:rsidP="002A538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DA4001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85614" w:rsidRPr="002A5380" w14:paraId="2D6951FC" w14:textId="77777777" w:rsidTr="00DA4001">
        <w:tc>
          <w:tcPr>
            <w:tcW w:w="3060" w:type="dxa"/>
          </w:tcPr>
          <w:p w14:paraId="28BA18A6" w14:textId="70323FF5" w:rsidR="00B85614" w:rsidRPr="002A5380" w:rsidRDefault="00C44445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06505A52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53A5B03D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1666F3B2" w14:textId="77777777" w:rsidR="00B85614" w:rsidRPr="002A5380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69FBDD9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42DA91" w14:textId="77777777" w:rsidR="00B85614" w:rsidRPr="002A5380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54C7B102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DE8CBF" w14:textId="77777777" w:rsidR="00B85614" w:rsidRPr="002A5380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3CA27E4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85614" w:rsidRPr="002A5380" w14:paraId="25483243" w14:textId="77777777" w:rsidTr="00DA4001">
        <w:tc>
          <w:tcPr>
            <w:tcW w:w="3060" w:type="dxa"/>
            <w:hideMark/>
          </w:tcPr>
          <w:p w14:paraId="3C7B09A3" w14:textId="77777777" w:rsidR="00B85614" w:rsidRPr="002A5380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72D8AEE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37A8B4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4FA582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D34D6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30A998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E6FA5F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FD34B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F9DAB5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D59" w:rsidRPr="002A5380" w14:paraId="53B865BA" w14:textId="77777777" w:rsidTr="00DA4001">
        <w:tc>
          <w:tcPr>
            <w:tcW w:w="3060" w:type="dxa"/>
          </w:tcPr>
          <w:p w14:paraId="5DBD0C61" w14:textId="77777777" w:rsidR="00115D59" w:rsidRPr="002A5380" w:rsidRDefault="00115D59" w:rsidP="00115D59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3890CF7D" w14:textId="2A7B501D" w:rsidR="00115D59" w:rsidRPr="002A5380" w:rsidRDefault="00115D59" w:rsidP="00115D5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14:paraId="2674B79E" w14:textId="55DE2030" w:rsidR="00115D59" w:rsidRPr="002A5380" w:rsidRDefault="00115D59" w:rsidP="00115D5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D59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80" w:type="dxa"/>
          </w:tcPr>
          <w:p w14:paraId="66B4EDA1" w14:textId="77777777" w:rsidR="00115D59" w:rsidRPr="002A5380" w:rsidRDefault="00115D59" w:rsidP="00115D5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0D3366" w14:textId="10188E49" w:rsidR="00115D59" w:rsidRPr="002A5380" w:rsidRDefault="00115D59" w:rsidP="00115D5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D59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0" w:type="dxa"/>
          </w:tcPr>
          <w:p w14:paraId="037997D7" w14:textId="77777777" w:rsidR="00115D59" w:rsidRPr="002A5380" w:rsidRDefault="00115D59" w:rsidP="00115D5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2C707" w14:textId="535E2736" w:rsidR="00115D59" w:rsidRPr="002A5380" w:rsidRDefault="00115D59" w:rsidP="00115D5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D59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80" w:type="dxa"/>
          </w:tcPr>
          <w:p w14:paraId="4D5A5306" w14:textId="77777777" w:rsidR="00115D59" w:rsidRPr="002A5380" w:rsidRDefault="00115D59" w:rsidP="00115D5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2FF435" w14:textId="5E1332EF" w:rsidR="00115D59" w:rsidRPr="002A5380" w:rsidRDefault="00115D59" w:rsidP="00115D5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D59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8A0DB3" w:rsidRPr="002A5380" w14:paraId="687C1D17" w14:textId="77777777" w:rsidTr="00DA4001">
        <w:tc>
          <w:tcPr>
            <w:tcW w:w="3060" w:type="dxa"/>
          </w:tcPr>
          <w:p w14:paraId="01754D57" w14:textId="77777777" w:rsidR="008A0DB3" w:rsidRDefault="008A0DB3" w:rsidP="008A0D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/>
                <w:sz w:val="28"/>
                <w:szCs w:val="28"/>
              </w:rPr>
            </w:pPr>
            <w:r w:rsidRPr="00E4317C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E4317C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E4317C">
              <w:rPr>
                <w:rFonts w:asciiTheme="majorBidi" w:hAnsiTheme="majorBidi" w:hint="cs"/>
                <w:sz w:val="28"/>
                <w:szCs w:val="28"/>
                <w:cs/>
              </w:rPr>
              <w:t>ส่วนของผู้ถือหุ้นอื่น</w:t>
            </w:r>
            <w:r w:rsidRPr="00E4317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E4317C">
              <w:rPr>
                <w:rFonts w:asciiTheme="majorBidi" w:hAnsiTheme="majorBidi" w:hint="cs"/>
                <w:sz w:val="28"/>
                <w:szCs w:val="28"/>
                <w:cs/>
              </w:rPr>
              <w:t>ผลกำไร</w:t>
            </w:r>
            <w:r w:rsidRPr="00E4317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</w:p>
          <w:p w14:paraId="0995F7C1" w14:textId="4BED42C6" w:rsidR="008A0DB3" w:rsidRDefault="008A0DB3" w:rsidP="008A0D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E4317C">
              <w:rPr>
                <w:rFonts w:asciiTheme="majorBidi" w:hAnsiTheme="majorBidi" w:hint="cs"/>
                <w:sz w:val="28"/>
                <w:szCs w:val="28"/>
                <w:cs/>
              </w:rPr>
              <w:t>จากเครื่องมือป้องกันความ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</w:p>
          <w:p w14:paraId="6E25FA07" w14:textId="63C7DE98" w:rsidR="008A0DB3" w:rsidRPr="00E4317C" w:rsidRDefault="008A0DB3" w:rsidP="008A0D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E4317C">
              <w:rPr>
                <w:rFonts w:asciiTheme="majorBidi" w:hAnsiTheme="majorBidi" w:hint="cs"/>
                <w:sz w:val="28"/>
                <w:szCs w:val="28"/>
                <w:cs/>
              </w:rPr>
              <w:t>เสี่ยงกระแสเงินสด</w:t>
            </w:r>
          </w:p>
        </w:tc>
        <w:tc>
          <w:tcPr>
            <w:tcW w:w="990" w:type="dxa"/>
          </w:tcPr>
          <w:p w14:paraId="1D6838B0" w14:textId="77777777" w:rsidR="008A0DB3" w:rsidRDefault="008A0DB3" w:rsidP="008A0D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517960" w14:textId="77777777" w:rsidR="008A0DB3" w:rsidRDefault="008A0DB3" w:rsidP="008A0D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F5D18F" w14:textId="7893F0F9" w:rsidR="008A0DB3" w:rsidRPr="002A5380" w:rsidRDefault="007B4651" w:rsidP="008A0D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65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5E131151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4F8399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752DE6" w14:textId="4D9BF263" w:rsidR="008A0DB3" w:rsidRP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0DB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406E86F4" w14:textId="77777777" w:rsidR="008A0DB3" w:rsidRPr="002A5380" w:rsidRDefault="008A0DB3" w:rsidP="008A0D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3BDD93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FD53E9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3C1388" w14:textId="6FE06E25" w:rsidR="008A0DB3" w:rsidRPr="002A5380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A0DB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C640E3" w14:textId="77777777" w:rsidR="008A0DB3" w:rsidRPr="002A5380" w:rsidRDefault="008A0DB3" w:rsidP="008A0D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63AD30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80459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B447AB" w14:textId="7BCB922F" w:rsidR="008A0DB3" w:rsidRP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0DB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792E20B1" w14:textId="77777777" w:rsidR="008A0DB3" w:rsidRPr="002A5380" w:rsidRDefault="008A0DB3" w:rsidP="008A0D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41CB2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BDA9CF" w14:textId="77777777" w:rsidR="008A0DB3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21A1" w14:textId="22285F8A" w:rsidR="008A0DB3" w:rsidRPr="002A5380" w:rsidRDefault="008A0DB3" w:rsidP="008A0D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A0DB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5614" w:rsidRPr="002A5380" w14:paraId="3A6C9340" w14:textId="77777777" w:rsidTr="00DA4001">
        <w:tc>
          <w:tcPr>
            <w:tcW w:w="3060" w:type="dxa"/>
          </w:tcPr>
          <w:p w14:paraId="584BB250" w14:textId="77777777" w:rsidR="00B85614" w:rsidRPr="00B7624F" w:rsidRDefault="00B85614" w:rsidP="00DA40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B049235" w14:textId="77777777" w:rsidR="00B85614" w:rsidRPr="00B7624F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969F1B8" w14:textId="77777777" w:rsidR="00B85614" w:rsidRPr="00B7624F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06ADA10" w14:textId="77777777" w:rsidR="00B85614" w:rsidRPr="00B7624F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E3C76D1" w14:textId="77777777" w:rsidR="00B85614" w:rsidRPr="00B7624F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0A73C6A" w14:textId="77777777" w:rsidR="00B85614" w:rsidRPr="00B7624F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AC59E86" w14:textId="77777777" w:rsidR="00B85614" w:rsidRPr="00B7624F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A5F69CC" w14:textId="77777777" w:rsidR="00B85614" w:rsidRPr="00B7624F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96A9F42" w14:textId="77777777" w:rsidR="00B85614" w:rsidRPr="00B7624F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C44445" w:rsidRPr="002A5380" w14:paraId="245534D1" w14:textId="77777777" w:rsidTr="00AA1A43">
        <w:tc>
          <w:tcPr>
            <w:tcW w:w="3060" w:type="dxa"/>
          </w:tcPr>
          <w:p w14:paraId="4FF217A5" w14:textId="2A1D7DCC" w:rsidR="00C44445" w:rsidRPr="002A5380" w:rsidRDefault="00C44445" w:rsidP="00C44445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1581EEA2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34AC8096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58CDDC1F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C828519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39093D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35245E6D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473957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A6F8BDA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44445" w:rsidRPr="002A5380" w14:paraId="6F7DED8A" w14:textId="77777777" w:rsidTr="00DA4001">
        <w:tc>
          <w:tcPr>
            <w:tcW w:w="3060" w:type="dxa"/>
            <w:hideMark/>
          </w:tcPr>
          <w:p w14:paraId="73D7EAE6" w14:textId="05717E24" w:rsidR="00C44445" w:rsidRPr="002A5380" w:rsidRDefault="00C44445" w:rsidP="00C44445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D5B6381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051FB4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9E4669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FFF418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4447A3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7D0910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D18447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CC6CFC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445" w:rsidRPr="002A5380" w14:paraId="1F4693FD" w14:textId="77777777" w:rsidTr="00DA4001">
        <w:tc>
          <w:tcPr>
            <w:tcW w:w="3060" w:type="dxa"/>
          </w:tcPr>
          <w:p w14:paraId="4D0EB9D9" w14:textId="352F9F30" w:rsidR="00C44445" w:rsidRPr="002A5380" w:rsidRDefault="00C44445" w:rsidP="00C44445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48FC9744" w14:textId="730DF666" w:rsidR="00C44445" w:rsidRPr="002A5380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</w:tcPr>
          <w:p w14:paraId="1D43F8F3" w14:textId="53CD777C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3B255AC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D87B0" w14:textId="668E35F6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</w:tcPr>
          <w:p w14:paraId="7F9B73D4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B786D4" w14:textId="6F106D24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0BC1B66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741496" w14:textId="52E9647D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C44445" w:rsidRPr="002A5380" w14:paraId="1507E549" w14:textId="77777777" w:rsidTr="00DA4001">
        <w:tc>
          <w:tcPr>
            <w:tcW w:w="3060" w:type="dxa"/>
            <w:hideMark/>
          </w:tcPr>
          <w:p w14:paraId="31E3B734" w14:textId="2B9598D8" w:rsidR="00C44445" w:rsidRPr="002A5380" w:rsidRDefault="00C44445" w:rsidP="00C44445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990" w:type="dxa"/>
          </w:tcPr>
          <w:p w14:paraId="07F81013" w14:textId="77777777" w:rsidR="00C44445" w:rsidRPr="003D217D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28D55A2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1B128D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377E1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3A9F3E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FC09AD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0C313B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94FD2" w14:textId="77777777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445" w:rsidRPr="002A5380" w14:paraId="2824F4C3" w14:textId="77777777" w:rsidTr="00DA4001">
        <w:tc>
          <w:tcPr>
            <w:tcW w:w="3060" w:type="dxa"/>
          </w:tcPr>
          <w:p w14:paraId="6AF3EB9F" w14:textId="3F82DAE7" w:rsidR="00C44445" w:rsidRPr="002A5380" w:rsidRDefault="00C44445" w:rsidP="00C44445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2AA32541" w14:textId="23DB7F02" w:rsidR="00C44445" w:rsidRPr="002A5380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</w:tcPr>
          <w:p w14:paraId="4FD8F711" w14:textId="52B92A1F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518B39D1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35DD51" w14:textId="07816A6C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E7856D3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7B3CB" w14:textId="43ABD051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41A9561A" w14:textId="77777777" w:rsidR="00C44445" w:rsidRPr="002A5380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58F7BE" w14:textId="51BC6C0F" w:rsidR="00C44445" w:rsidRPr="002A5380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7F08551" w14:textId="77777777" w:rsidR="006F62E0" w:rsidRDefault="006F62E0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98BE47" w14:textId="77777777" w:rsidR="00727FE2" w:rsidRDefault="00727FE2" w:rsidP="00727FE2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55A7F">
        <w:rPr>
          <w:rFonts w:asciiTheme="majorBidi" w:hAnsiTheme="majorBidi" w:cstheme="majorBidi"/>
          <w:sz w:val="30"/>
          <w:szCs w:val="30"/>
        </w:rPr>
        <w:t>(</w:t>
      </w:r>
      <w:r w:rsidRPr="00055A7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A7F">
        <w:rPr>
          <w:rFonts w:asciiTheme="majorBidi" w:hAnsiTheme="majorBidi" w:cstheme="majorBidi"/>
          <w:sz w:val="30"/>
          <w:szCs w:val="30"/>
          <w:lang w:bidi="ar-SA"/>
        </w:rPr>
        <w:t>.</w:t>
      </w:r>
      <w:r w:rsidRPr="00F97EA7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055A7F">
        <w:rPr>
          <w:rFonts w:asciiTheme="majorBidi" w:hAnsiTheme="majorBidi" w:cstheme="majorBidi"/>
          <w:sz w:val="30"/>
          <w:szCs w:val="30"/>
          <w:lang w:bidi="ar-SA"/>
        </w:rPr>
        <w:t>.</w:t>
      </w:r>
      <w:r w:rsidRPr="00F97EA7">
        <w:rPr>
          <w:rFonts w:asciiTheme="majorBidi" w:hAnsiTheme="majorBidi" w:cstheme="majorBidi"/>
          <w:sz w:val="30"/>
          <w:szCs w:val="30"/>
          <w:lang w:bidi="ar-SA"/>
        </w:rPr>
        <w:t>2</w:t>
      </w:r>
      <w:r w:rsidRPr="00055A7F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055A7F">
        <w:rPr>
          <w:rFonts w:asciiTheme="majorBidi" w:hAnsiTheme="majorBidi" w:cstheme="majorBidi"/>
          <w:sz w:val="30"/>
          <w:szCs w:val="30"/>
        </w:rPr>
        <w:tab/>
      </w:r>
      <w:r w:rsidRPr="00055A7F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69C8AA84" w14:textId="77777777" w:rsidR="00727FE2" w:rsidRPr="00B7624F" w:rsidRDefault="00727FE2" w:rsidP="00727FE2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12E52" w14:textId="75DD45CF" w:rsid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7B43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887B43">
        <w:rPr>
          <w:rFonts w:ascii="Angsana New" w:hAnsi="Angsana New"/>
          <w:sz w:val="30"/>
          <w:szCs w:val="30"/>
        </w:rPr>
        <w:t xml:space="preserve"> </w:t>
      </w:r>
    </w:p>
    <w:p w14:paraId="542AF700" w14:textId="77777777" w:rsidR="00727FE2" w:rsidRPr="00727FE2" w:rsidRDefault="00727FE2" w:rsidP="00787F6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0F529478" w14:textId="3817B190" w:rsidR="00727FE2" w:rsidRPr="001D2B15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D2B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E166E6C" w14:textId="77777777" w:rsidR="00727FE2" w:rsidRP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6D97133A" w14:textId="77777777" w:rsidR="00727FE2" w:rsidRPr="001D2B15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D2B15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57C98AC9" w14:textId="00339913" w:rsid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568426EC" w14:textId="26D60E58" w:rsidR="007B4651" w:rsidRDefault="007B4651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F10953" w14:textId="45FFC0AB" w:rsidR="007B4651" w:rsidRDefault="007B4651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7F8F4259" w14:textId="35F1558E" w:rsidR="007B4651" w:rsidRDefault="007B4651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066C00EE" w14:textId="786C63DA" w:rsidR="007B4651" w:rsidRDefault="007B4651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713FA7A4" w14:textId="77777777" w:rsidR="007B4651" w:rsidRDefault="007B4651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5DE1256D" w14:textId="77777777" w:rsidR="007B4651" w:rsidRPr="00727FE2" w:rsidRDefault="007B4651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19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48"/>
        <w:gridCol w:w="1349"/>
        <w:gridCol w:w="180"/>
        <w:gridCol w:w="1353"/>
        <w:gridCol w:w="180"/>
        <w:gridCol w:w="1350"/>
        <w:gridCol w:w="180"/>
        <w:gridCol w:w="1350"/>
      </w:tblGrid>
      <w:tr w:rsidR="00727FE2" w:rsidRPr="001D2B15" w14:paraId="131F2206" w14:textId="77777777" w:rsidTr="009D45D7">
        <w:tc>
          <w:tcPr>
            <w:tcW w:w="2248" w:type="dxa"/>
          </w:tcPr>
          <w:p w14:paraId="69DE1E74" w14:textId="77777777" w:rsidR="00727FE2" w:rsidRPr="001D2B15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vAlign w:val="bottom"/>
            <w:hideMark/>
          </w:tcPr>
          <w:p w14:paraId="09433564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263EA5B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7E22ABA0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FE2" w:rsidRPr="001D2B15" w14:paraId="199D36C8" w14:textId="77777777" w:rsidTr="009D45D7">
        <w:trPr>
          <w:trHeight w:val="362"/>
        </w:trPr>
        <w:tc>
          <w:tcPr>
            <w:tcW w:w="2248" w:type="dxa"/>
            <w:vAlign w:val="bottom"/>
            <w:hideMark/>
          </w:tcPr>
          <w:p w14:paraId="2C68EE43" w14:textId="77777777" w:rsidR="00727FE2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</w:p>
          <w:p w14:paraId="50894F04" w14:textId="77777777" w:rsidR="00727FE2" w:rsidRPr="001D2B15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D2B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49" w:type="dxa"/>
            <w:vAlign w:val="bottom"/>
            <w:hideMark/>
          </w:tcPr>
          <w:p w14:paraId="3EA91BA7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7896AF47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  <w:hideMark/>
          </w:tcPr>
          <w:p w14:paraId="47CF4049" w14:textId="77777777" w:rsidR="00727FE2" w:rsidRPr="001D2B15" w:rsidRDefault="00727FE2" w:rsidP="009D45D7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74E21658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0802867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F9AC9C3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03B2F95" w14:textId="77777777" w:rsidR="00727FE2" w:rsidRPr="001D2B15" w:rsidRDefault="00727FE2" w:rsidP="009D45D7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727FE2" w:rsidRPr="001D2B15" w14:paraId="1CDEA4DF" w14:textId="77777777" w:rsidTr="009D45D7">
        <w:tc>
          <w:tcPr>
            <w:tcW w:w="2248" w:type="dxa"/>
          </w:tcPr>
          <w:p w14:paraId="3F4B4D5B" w14:textId="77777777" w:rsidR="00727FE2" w:rsidRPr="001D2B15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46E36676" w14:textId="77777777" w:rsidR="00727FE2" w:rsidRPr="001D2B15" w:rsidRDefault="00727FE2" w:rsidP="009D45D7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7FE2" w:rsidRPr="001D2B15" w14:paraId="381658E8" w14:textId="77777777" w:rsidTr="009D45D7">
        <w:tc>
          <w:tcPr>
            <w:tcW w:w="2248" w:type="dxa"/>
          </w:tcPr>
          <w:p w14:paraId="2467B6FC" w14:textId="77777777" w:rsidR="00727FE2" w:rsidRPr="001D2B15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39E3AF53" w14:textId="77777777" w:rsidR="00727FE2" w:rsidRPr="001D2B15" w:rsidRDefault="00727FE2" w:rsidP="009D45D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EC9CB75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3" w:type="dxa"/>
          </w:tcPr>
          <w:p w14:paraId="4E8F2C35" w14:textId="77777777" w:rsidR="00727FE2" w:rsidRPr="001D2B15" w:rsidRDefault="00727FE2" w:rsidP="009D45D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59FCBE3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E5DAD1D" w14:textId="77777777" w:rsidR="00727FE2" w:rsidRPr="001D2B15" w:rsidRDefault="00727FE2" w:rsidP="009D45D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AC70FB9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1B2EC0C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27FE2" w:rsidRPr="001D2B15" w14:paraId="365484A1" w14:textId="77777777" w:rsidTr="009D45D7">
        <w:tc>
          <w:tcPr>
            <w:tcW w:w="2248" w:type="dxa"/>
          </w:tcPr>
          <w:p w14:paraId="4C5DA03C" w14:textId="77777777" w:rsidR="00727FE2" w:rsidRPr="001D2B15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9" w:type="dxa"/>
          </w:tcPr>
          <w:p w14:paraId="3ED9037A" w14:textId="77777777" w:rsidR="00727FE2" w:rsidRPr="001D2B15" w:rsidRDefault="00727FE2" w:rsidP="009D45D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26672575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E14AD94" w14:textId="77777777" w:rsidR="00727FE2" w:rsidRPr="001D2B15" w:rsidRDefault="00727FE2" w:rsidP="009D45D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80" w:type="dxa"/>
          </w:tcPr>
          <w:p w14:paraId="5A53E9D2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3DFC12" w14:textId="77777777" w:rsidR="00727FE2" w:rsidRPr="001D2B15" w:rsidRDefault="00727FE2" w:rsidP="009D45D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44FC3620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B53F92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727FE2" w:rsidRPr="00A75768" w14:paraId="3FEF63FE" w14:textId="77777777" w:rsidTr="009D45D7">
        <w:tc>
          <w:tcPr>
            <w:tcW w:w="2248" w:type="dxa"/>
          </w:tcPr>
          <w:p w14:paraId="6370DDFE" w14:textId="77777777" w:rsidR="00727FE2" w:rsidRPr="00A75768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7C013A61" w14:textId="77777777" w:rsidR="00727FE2" w:rsidRPr="00A75768" w:rsidRDefault="00727FE2" w:rsidP="009D45D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2984A9" w14:textId="77777777" w:rsidR="00727FE2" w:rsidRPr="00A75768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3" w:type="dxa"/>
          </w:tcPr>
          <w:p w14:paraId="11D3371E" w14:textId="77777777" w:rsidR="00727FE2" w:rsidRPr="00A75768" w:rsidRDefault="00727FE2" w:rsidP="009D45D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F626B4" w14:textId="77777777" w:rsidR="00727FE2" w:rsidRPr="00A75768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437B90E" w14:textId="77777777" w:rsidR="00727FE2" w:rsidRPr="00A75768" w:rsidRDefault="00727FE2" w:rsidP="009D45D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C33D0F" w14:textId="77777777" w:rsidR="00727FE2" w:rsidRPr="00A75768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50A1C61" w14:textId="77777777" w:rsidR="00727FE2" w:rsidRPr="00A75768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27FE2" w:rsidRPr="001D2B15" w14:paraId="0136CC16" w14:textId="77777777" w:rsidTr="009D45D7">
        <w:tc>
          <w:tcPr>
            <w:tcW w:w="2248" w:type="dxa"/>
          </w:tcPr>
          <w:p w14:paraId="5DDBEE4C" w14:textId="77777777" w:rsidR="00727FE2" w:rsidRPr="001D2B15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5951D072" w14:textId="77777777" w:rsidR="00727FE2" w:rsidRPr="001D2B15" w:rsidRDefault="00727FE2" w:rsidP="009D45D7">
            <w:pPr>
              <w:pStyle w:val="NoSpacing"/>
              <w:ind w:right="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68267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EB56CDB" w14:textId="77777777" w:rsidR="00727FE2" w:rsidRPr="001D2B15" w:rsidRDefault="00727FE2" w:rsidP="009D45D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DD351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40A862" w14:textId="77777777" w:rsidR="00727FE2" w:rsidRPr="001D2B15" w:rsidRDefault="00727FE2" w:rsidP="009D45D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88AF43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B87A40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27FE2" w:rsidRPr="001D2B15" w14:paraId="13B42E5D" w14:textId="77777777" w:rsidTr="009D45D7">
        <w:tc>
          <w:tcPr>
            <w:tcW w:w="2248" w:type="dxa"/>
          </w:tcPr>
          <w:p w14:paraId="2E400B82" w14:textId="77777777" w:rsidR="00727FE2" w:rsidRPr="001D2B15" w:rsidRDefault="00727FE2" w:rsidP="009D45D7">
            <w:pPr>
              <w:pStyle w:val="NoSpacing"/>
              <w:ind w:left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9" w:type="dxa"/>
          </w:tcPr>
          <w:p w14:paraId="6A0657D0" w14:textId="77777777" w:rsidR="00727FE2" w:rsidRPr="001D2B15" w:rsidRDefault="00727FE2" w:rsidP="009D45D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1063A6E3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A0605DD" w14:textId="77777777" w:rsidR="00727FE2" w:rsidRPr="001D2B15" w:rsidRDefault="00727FE2" w:rsidP="009D45D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41BE05A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7ABA35" w14:textId="77777777" w:rsidR="00727FE2" w:rsidRPr="001D2B15" w:rsidRDefault="00727FE2" w:rsidP="009D45D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7B46511A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A24815" w14:textId="77777777" w:rsidR="00727FE2" w:rsidRPr="001D2B15" w:rsidRDefault="00727FE2" w:rsidP="009D45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367453D" w14:textId="77777777" w:rsidR="00727FE2" w:rsidRPr="00727FE2" w:rsidRDefault="00727FE2" w:rsidP="00727FE2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D839B5" w14:textId="77777777" w:rsidR="00727FE2" w:rsidRPr="00B05D99" w:rsidRDefault="00727FE2" w:rsidP="00727FE2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hint="cs"/>
          <w:i/>
          <w:iCs/>
          <w:sz w:val="30"/>
          <w:szCs w:val="30"/>
          <w:cs/>
        </w:rPr>
        <w:t>ค</w:t>
      </w:r>
      <w:r w:rsidRPr="00B05D99">
        <w:rPr>
          <w:rFonts w:asciiTheme="majorBidi" w:hAnsiTheme="majorBidi" w:hint="cs"/>
          <w:i/>
          <w:iCs/>
          <w:sz w:val="30"/>
          <w:szCs w:val="30"/>
          <w:cs/>
        </w:rPr>
        <w:t>)</w:t>
      </w:r>
      <w:r w:rsidRPr="00B05D99">
        <w:rPr>
          <w:rFonts w:asciiTheme="majorBidi" w:hAnsi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hint="cs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12ABB09" w14:textId="77777777" w:rsidR="00727FE2" w:rsidRPr="00727FE2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/>
          <w:sz w:val="22"/>
          <w:szCs w:val="22"/>
        </w:rPr>
      </w:pPr>
    </w:p>
    <w:p w14:paraId="2F55F96D" w14:textId="77777777" w:rsidR="00727FE2" w:rsidRPr="001A16CC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  <w:cs/>
        </w:rPr>
      </w:pPr>
      <w:r w:rsidRPr="001A16CC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1A16CC">
        <w:rPr>
          <w:rFonts w:asciiTheme="majorBidi" w:hAnsiTheme="majorBidi"/>
          <w:sz w:val="30"/>
          <w:szCs w:val="30"/>
        </w:rPr>
        <w:t xml:space="preserve">31 </w:t>
      </w:r>
      <w:r w:rsidRPr="001A16C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1A16CC">
        <w:rPr>
          <w:rFonts w:asciiTheme="majorBidi" w:hAnsiTheme="majorBidi"/>
          <w:sz w:val="30"/>
          <w:szCs w:val="30"/>
        </w:rPr>
        <w:t>2566</w:t>
      </w:r>
      <w:r w:rsidRPr="001A16CC">
        <w:rPr>
          <w:rFonts w:asciiTheme="majorBidi" w:hAnsiTheme="majorBidi" w:hint="cs"/>
          <w:sz w:val="30"/>
          <w:szCs w:val="30"/>
          <w:cs/>
        </w:rPr>
        <w:t xml:space="preserve"> บริษัทถือเครื่องมือทางการเงินเพื่อป้องกันความเสี่ยงในฐานะปิดต่อการเปลี่ยนแปลงในอัตราแลกเปลี่ยนเงินตราต่างประเทศ</w:t>
      </w:r>
    </w:p>
    <w:p w14:paraId="104E8412" w14:textId="77777777" w:rsidR="00727FE2" w:rsidRP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2F2D663B" w14:textId="77777777" w:rsidR="00727FE2" w:rsidRPr="009A54C3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ตารางต่อไปนี้แสดงรายละเอียดของสัญญาซื้อเงินตราต่างประเทศล่วงหน้าที่คงค้าง ณ วันที่รายงาน ที่เป็นรายการป้องกันความเสี่ยง สินทรัพย์และหนี้สินตามสัญญาซื้อขาย</w:t>
      </w:r>
      <w:r w:rsidRPr="00CB584F">
        <w:rPr>
          <w:rFonts w:asciiTheme="majorBidi" w:hAnsiTheme="majorBidi" w:cstheme="majorBidi"/>
          <w:spacing w:val="2"/>
          <w:sz w:val="30"/>
          <w:szCs w:val="30"/>
          <w:cs/>
        </w:rPr>
        <w:t>เงินตราต่างประเทศล่วงหน้าแสดงอยู่ในบรรทัด "ตราสารอนุพันธ์" (ทั้งสินทรัพย์หรือหนี้สิน) ภายใน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งบแสดงฐานะการเงิน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B7A80B" w14:textId="77777777" w:rsidR="00727FE2" w:rsidRP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72" w:type="dxa"/>
        <w:tblInd w:w="5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93"/>
        <w:gridCol w:w="1347"/>
        <w:gridCol w:w="90"/>
        <w:gridCol w:w="1440"/>
        <w:gridCol w:w="90"/>
        <w:gridCol w:w="1440"/>
        <w:gridCol w:w="90"/>
        <w:gridCol w:w="1530"/>
      </w:tblGrid>
      <w:tr w:rsidR="00727FE2" w:rsidRPr="009A54C3" w14:paraId="2447D476" w14:textId="77777777" w:rsidTr="009D45D7">
        <w:trPr>
          <w:trHeight w:val="80"/>
        </w:trPr>
        <w:tc>
          <w:tcPr>
            <w:tcW w:w="3052" w:type="dxa"/>
            <w:shd w:val="clear" w:color="auto" w:fill="auto"/>
          </w:tcPr>
          <w:p w14:paraId="4FB69A31" w14:textId="77777777" w:rsidR="00727FE2" w:rsidRPr="009A54C3" w:rsidRDefault="00727FE2" w:rsidP="009D45D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2B462EBB" w14:textId="77777777" w:rsidR="00727FE2" w:rsidRPr="009A54C3" w:rsidRDefault="00727FE2" w:rsidP="009D45D7">
            <w:pPr>
              <w:numPr>
                <w:ilvl w:val="0"/>
                <w:numId w:val="53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027" w:type="dxa"/>
            <w:gridSpan w:val="7"/>
            <w:shd w:val="clear" w:color="auto" w:fill="auto"/>
          </w:tcPr>
          <w:p w14:paraId="3E7B891C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27FE2" w:rsidRPr="009A54C3" w14:paraId="560B3096" w14:textId="77777777" w:rsidTr="009D45D7">
        <w:trPr>
          <w:trHeight w:val="385"/>
        </w:trPr>
        <w:tc>
          <w:tcPr>
            <w:tcW w:w="3052" w:type="dxa"/>
            <w:shd w:val="clear" w:color="auto" w:fill="auto"/>
          </w:tcPr>
          <w:p w14:paraId="72AE6BCF" w14:textId="77777777" w:rsidR="00727FE2" w:rsidRPr="009A54C3" w:rsidRDefault="00727FE2" w:rsidP="009D45D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286AE634" w14:textId="77777777" w:rsidR="00727FE2" w:rsidRPr="009A54C3" w:rsidRDefault="00727FE2" w:rsidP="009D45D7">
            <w:pPr>
              <w:numPr>
                <w:ilvl w:val="0"/>
                <w:numId w:val="53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o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80E1210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D7B9FE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7185E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อัตราแลกเปลี่ยนเฉลี่ย</w:t>
            </w:r>
          </w:p>
        </w:tc>
        <w:tc>
          <w:tcPr>
            <w:tcW w:w="90" w:type="dxa"/>
            <w:vAlign w:val="bottom"/>
          </w:tcPr>
          <w:p w14:paraId="2C3EB8D9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46297B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24CEC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5E3DA950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90" w:type="dxa"/>
            <w:vAlign w:val="bottom"/>
          </w:tcPr>
          <w:p w14:paraId="7E954903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01EE7F5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B5832F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5A769277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สกุลเงินท้องถิ่น</w:t>
            </w:r>
          </w:p>
        </w:tc>
        <w:tc>
          <w:tcPr>
            <w:tcW w:w="90" w:type="dxa"/>
            <w:vAlign w:val="bottom"/>
          </w:tcPr>
          <w:p w14:paraId="11DDCAC1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B81AB2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  <w:p w14:paraId="25E4C434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เครื่องมือป้องกัน</w:t>
            </w:r>
          </w:p>
          <w:p w14:paraId="5447D8CE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  <w:p w14:paraId="63552F79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(หนี้สิน)</w:t>
            </w:r>
          </w:p>
        </w:tc>
      </w:tr>
      <w:tr w:rsidR="00727FE2" w:rsidRPr="009A54C3" w14:paraId="73F51B82" w14:textId="77777777" w:rsidTr="009D45D7">
        <w:trPr>
          <w:trHeight w:val="510"/>
        </w:trPr>
        <w:tc>
          <w:tcPr>
            <w:tcW w:w="3052" w:type="dxa"/>
            <w:shd w:val="clear" w:color="auto" w:fill="auto"/>
          </w:tcPr>
          <w:p w14:paraId="0653DF76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5AB053BC" w14:textId="77777777" w:rsidR="00727FE2" w:rsidRPr="009A54C3" w:rsidRDefault="00727FE2" w:rsidP="009D45D7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39893108" w14:textId="77777777" w:rsidR="00727FE2" w:rsidRPr="009A54C3" w:rsidRDefault="00727FE2" w:rsidP="009D45D7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5F2AE2A9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อัตรา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B4656AC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77BFD4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สกุลเงินต่างประเทศ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106FC76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10098B" w14:textId="77777777" w:rsidR="00727FE2" w:rsidRPr="009A54C3" w:rsidRDefault="00727FE2" w:rsidP="009D45D7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164AE8B3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2CDCE47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C6F5CEC" w14:textId="77777777" w:rsidR="00727FE2" w:rsidRPr="009A54C3" w:rsidRDefault="00727FE2" w:rsidP="009D45D7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174CAF7D" w14:textId="77777777" w:rsidR="00727FE2" w:rsidRPr="009A54C3" w:rsidRDefault="00727FE2" w:rsidP="009D45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</w:tr>
      <w:tr w:rsidR="00727FE2" w:rsidRPr="009A54C3" w14:paraId="3575F25A" w14:textId="77777777" w:rsidTr="009D45D7">
        <w:tc>
          <w:tcPr>
            <w:tcW w:w="3052" w:type="dxa"/>
            <w:shd w:val="clear" w:color="auto" w:fill="auto"/>
          </w:tcPr>
          <w:p w14:paraId="1D2D46E9" w14:textId="77777777" w:rsidR="00727FE2" w:rsidRPr="009A54C3" w:rsidRDefault="00727FE2" w:rsidP="009D45D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93" w:type="dxa"/>
            <w:shd w:val="clear" w:color="auto" w:fill="auto"/>
          </w:tcPr>
          <w:p w14:paraId="6D0615B5" w14:textId="77777777" w:rsidR="00727FE2" w:rsidRPr="009A54C3" w:rsidRDefault="00727FE2" w:rsidP="009D45D7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1D7BC262" w14:textId="77777777" w:rsidR="00727FE2" w:rsidRPr="009A54C3" w:rsidRDefault="00727FE2" w:rsidP="009D45D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2FDCE65F" w14:textId="77777777" w:rsidR="00727FE2" w:rsidRPr="009A54C3" w:rsidRDefault="00727FE2" w:rsidP="009D45D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7E89E7" w14:textId="77777777" w:rsidR="00727FE2" w:rsidRPr="009A54C3" w:rsidRDefault="00727FE2" w:rsidP="009D45D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397D3005" w14:textId="77777777" w:rsidR="00727FE2" w:rsidRPr="009A54C3" w:rsidRDefault="00727FE2" w:rsidP="009D45D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A80623" w14:textId="77777777" w:rsidR="00727FE2" w:rsidRPr="009A54C3" w:rsidRDefault="00727FE2" w:rsidP="009D45D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530029C8" w14:textId="77777777" w:rsidR="00727FE2" w:rsidRPr="009A54C3" w:rsidRDefault="00727FE2" w:rsidP="009D45D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4FB8EB" w14:textId="77777777" w:rsidR="00727FE2" w:rsidRPr="009A54C3" w:rsidRDefault="00727FE2" w:rsidP="009D45D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727FE2" w:rsidRPr="009A54C3" w14:paraId="6D101F0A" w14:textId="77777777" w:rsidTr="009D45D7">
        <w:tc>
          <w:tcPr>
            <w:tcW w:w="3052" w:type="dxa"/>
            <w:shd w:val="clear" w:color="auto" w:fill="auto"/>
          </w:tcPr>
          <w:p w14:paraId="08DF3E84" w14:textId="77777777" w:rsidR="00727FE2" w:rsidRPr="009A54C3" w:rsidRDefault="00727FE2" w:rsidP="009D45D7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ขาย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76DFCEE" w14:textId="77777777" w:rsidR="00727FE2" w:rsidRPr="009A54C3" w:rsidRDefault="00727FE2" w:rsidP="009D45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518D3264" w14:textId="77777777" w:rsidR="00727FE2" w:rsidRPr="009A54C3" w:rsidRDefault="00727FE2" w:rsidP="009D45D7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35.23</w:t>
            </w:r>
          </w:p>
        </w:tc>
        <w:tc>
          <w:tcPr>
            <w:tcW w:w="90" w:type="dxa"/>
            <w:vAlign w:val="bottom"/>
          </w:tcPr>
          <w:p w14:paraId="30D310F4" w14:textId="77777777" w:rsidR="00727FE2" w:rsidRPr="009A54C3" w:rsidRDefault="00727FE2" w:rsidP="009D45D7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3E2653" w14:textId="77777777" w:rsidR="00727FE2" w:rsidRPr="009A54C3" w:rsidRDefault="00727FE2" w:rsidP="009D45D7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90" w:type="dxa"/>
            <w:vAlign w:val="bottom"/>
          </w:tcPr>
          <w:p w14:paraId="67511524" w14:textId="77777777" w:rsidR="00727FE2" w:rsidRPr="009A54C3" w:rsidRDefault="00727FE2" w:rsidP="009D45D7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A501DC" w14:textId="77777777" w:rsidR="00727FE2" w:rsidRPr="009A54C3" w:rsidRDefault="00727FE2" w:rsidP="009D45D7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90" w:type="dxa"/>
            <w:vAlign w:val="bottom"/>
          </w:tcPr>
          <w:p w14:paraId="51453175" w14:textId="77777777" w:rsidR="00727FE2" w:rsidRPr="009A54C3" w:rsidRDefault="00727FE2" w:rsidP="009D45D7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873BDB" w14:textId="77777777" w:rsidR="00727FE2" w:rsidRPr="009A54C3" w:rsidRDefault="00727FE2" w:rsidP="009D45D7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</w:tbl>
    <w:p w14:paraId="401E3A2E" w14:textId="77777777" w:rsidR="00727FE2" w:rsidRPr="007B4651" w:rsidRDefault="00727FE2" w:rsidP="00727FE2">
      <w:pPr>
        <w:rPr>
          <w:rFonts w:asciiTheme="majorBidi" w:hAnsiTheme="majorBidi" w:cstheme="majorBidi"/>
          <w:sz w:val="22"/>
          <w:szCs w:val="22"/>
        </w:rPr>
      </w:pPr>
    </w:p>
    <w:p w14:paraId="62AADC29" w14:textId="77777777" w:rsidR="00727FE2" w:rsidRPr="00E201EC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4733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กลุ่มบริษัทจะประเมินประสิทธิผลโดยการเปรียบเทียบจำนวนเงินตามสัญญาของสินทรัพย์สุทธิที่กำหนด</w:t>
      </w:r>
      <w:r w:rsidRPr="009A54C3">
        <w:rPr>
          <w:rFonts w:asciiTheme="majorBidi" w:hAnsiTheme="majorBidi" w:cstheme="majorBidi"/>
          <w:sz w:val="30"/>
          <w:szCs w:val="30"/>
          <w:cs/>
        </w:rPr>
        <w:t>ในความสัมพันธ์ป้องกันความเสี่ยงกับจำนวนเงินตามสัญญาของเครื่องมือที่ใช้ป้องกันความเสี่ยง ทั้งนี้เป็น</w:t>
      </w:r>
      <w:r w:rsidRPr="00824733">
        <w:rPr>
          <w:rFonts w:asciiTheme="majorBidi" w:hAnsiTheme="majorBidi" w:cstheme="majorBidi"/>
          <w:sz w:val="30"/>
          <w:szCs w:val="30"/>
          <w:cs/>
        </w:rPr>
        <w:t>วิธีการอย่างง่ายเนื่องจากสกุลเงินของความเสี่ยงที่เปิดเผยและเครื่องมือป้องกันความเสี่ยงนั้นสอดคล้องกันอย่าง</w:t>
      </w:r>
      <w:r w:rsidRPr="009A54C3">
        <w:rPr>
          <w:rFonts w:asciiTheme="majorBidi" w:hAnsiTheme="majorBidi" w:cstheme="majorBidi"/>
          <w:sz w:val="30"/>
          <w:szCs w:val="30"/>
          <w:cs/>
        </w:rPr>
        <w:t>สมบูรณ์ และพบว่าไม่มีการเปลี่ยนแปลงมูลค่ายุติธรรมสำหรับการรับรู้การป้องกันความเสี่ยงที่ไม่มีประสิทธิผลที่รับรู้ในงบกำไรขาดทุน</w:t>
      </w:r>
    </w:p>
    <w:p w14:paraId="16514E5F" w14:textId="132E1FF9" w:rsidR="00642DC3" w:rsidRPr="0008365F" w:rsidRDefault="00642DC3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ภาระผูกพัน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29065382" w14:textId="7528D87F" w:rsidR="0002780D" w:rsidRPr="007B4651" w:rsidRDefault="0002780D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14:paraId="2C7A9683" w14:textId="6B86BA04" w:rsidR="001D2B15" w:rsidRPr="00C07993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993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C079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0799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ภาระผูกพัน</w:t>
      </w:r>
    </w:p>
    <w:p w14:paraId="7AA6178D" w14:textId="2A9B0AC3" w:rsidR="00642DC3" w:rsidRPr="007B4651" w:rsidRDefault="00642DC3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9371EB" w:rsidRPr="00FA2792" w14:paraId="2EA0400A" w14:textId="77777777" w:rsidTr="001D2B15">
        <w:trPr>
          <w:tblHeader/>
        </w:trPr>
        <w:tc>
          <w:tcPr>
            <w:tcW w:w="2113" w:type="pct"/>
          </w:tcPr>
          <w:p w14:paraId="5C877392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53698300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11D38479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7A8DD7E4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371EB" w:rsidRPr="00E81148" w14:paraId="4FFA4659" w14:textId="77777777" w:rsidTr="001D2B15">
        <w:trPr>
          <w:tblHeader/>
        </w:trPr>
        <w:tc>
          <w:tcPr>
            <w:tcW w:w="2113" w:type="pct"/>
          </w:tcPr>
          <w:p w14:paraId="54C57D00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375939C6" w14:textId="08D310F5" w:rsidR="009371EB" w:rsidRPr="00E81148" w:rsidRDefault="009402C1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750A336C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363B5EA" w14:textId="0F73AE93" w:rsidR="009371EB" w:rsidRPr="00E81148" w:rsidRDefault="009402C1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43469944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06729595" w14:textId="4F782CE6" w:rsidR="009371EB" w:rsidRPr="00E81148" w:rsidRDefault="009402C1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74E11A5E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ABD6C8D" w14:textId="0FBBA30F" w:rsidR="009371EB" w:rsidRPr="00E81148" w:rsidRDefault="009402C1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71EB" w:rsidRPr="00E81148" w14:paraId="125B222C" w14:textId="77777777" w:rsidTr="001D2B15">
        <w:trPr>
          <w:tblHeader/>
        </w:trPr>
        <w:tc>
          <w:tcPr>
            <w:tcW w:w="2113" w:type="pct"/>
          </w:tcPr>
          <w:p w14:paraId="4F69982D" w14:textId="77777777" w:rsidR="009371EB" w:rsidRPr="00FA2792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20FFDA01" w14:textId="77777777" w:rsidR="009371EB" w:rsidRPr="00E81148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1EB" w:rsidRPr="00FA2792" w14:paraId="6DAD3B9A" w14:textId="77777777" w:rsidTr="001D2B15">
        <w:tc>
          <w:tcPr>
            <w:tcW w:w="2113" w:type="pct"/>
          </w:tcPr>
          <w:p w14:paraId="4D3AA23D" w14:textId="7B6D0D6E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5D6ED719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03ECB3A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04072E31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283B12C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1309CA5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0F62751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E4F278D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7F5" w:rsidRPr="00FA2792" w14:paraId="44876A28" w14:textId="77777777" w:rsidTr="001D2B15">
        <w:tc>
          <w:tcPr>
            <w:tcW w:w="2113" w:type="pct"/>
          </w:tcPr>
          <w:p w14:paraId="29D4706B" w14:textId="55A55AA9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55E97AE2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91C0AE9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3DB928B" w14:textId="026FADAA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991A8C0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403A7D0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B49BD23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6E9DB1B" w14:textId="4D3B992A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2C1" w:rsidRPr="00FA2792" w14:paraId="6AF3072C" w14:textId="77777777" w:rsidTr="00D25507">
        <w:tc>
          <w:tcPr>
            <w:tcW w:w="2113" w:type="pct"/>
          </w:tcPr>
          <w:p w14:paraId="1A006816" w14:textId="79215A9A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1CA5C885" w14:textId="620ED54D" w:rsidR="009402C1" w:rsidRPr="009371EB" w:rsidRDefault="008B16D2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1F0A5675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AA38C8F" w14:textId="3E106DCF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1F5443C9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7EB936D4" w14:textId="75321829" w:rsidR="009402C1" w:rsidRPr="009371EB" w:rsidRDefault="008B16D2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227967CA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68F8521" w14:textId="68B91958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</w:tr>
      <w:tr w:rsidR="009402C1" w:rsidRPr="00FA2792" w14:paraId="3C3B4DE8" w14:textId="77777777" w:rsidTr="00D25507">
        <w:tc>
          <w:tcPr>
            <w:tcW w:w="2113" w:type="pct"/>
          </w:tcPr>
          <w:p w14:paraId="6FF52EC4" w14:textId="2C6EC1BB" w:rsidR="009402C1" w:rsidRPr="001A381D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1017F4" w14:textId="724EDB4D" w:rsidR="009402C1" w:rsidRPr="00CF2730" w:rsidRDefault="008B16D2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0073C423" w14:textId="77777777" w:rsidR="009402C1" w:rsidRPr="00CF2730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3813AE" w14:textId="2ADBB04A" w:rsidR="009402C1" w:rsidRPr="00CF2730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2657F76B" w14:textId="77777777" w:rsidR="009402C1" w:rsidRPr="00CF2730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BB96F8" w14:textId="2D459FCC" w:rsidR="009402C1" w:rsidRPr="00CF2730" w:rsidRDefault="008B16D2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129B6C6E" w14:textId="77777777" w:rsidR="009402C1" w:rsidRPr="00CF2730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B849C" w14:textId="5DBFE352" w:rsidR="009402C1" w:rsidRPr="00CF2730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</w:tr>
      <w:tr w:rsidR="009402C1" w:rsidRPr="008067F5" w14:paraId="25B6C4E1" w14:textId="77777777" w:rsidTr="00D25507">
        <w:tc>
          <w:tcPr>
            <w:tcW w:w="2113" w:type="pct"/>
          </w:tcPr>
          <w:p w14:paraId="5017C3AF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3ABAFE1F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32B3B42B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3313A559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3BB0500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08BB9749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FA78D89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79ED7537" w14:textId="77777777" w:rsidR="009402C1" w:rsidRPr="008067F5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2C1" w:rsidRPr="00FA2792" w14:paraId="09F8D8D1" w14:textId="77777777" w:rsidTr="00D25507">
        <w:tc>
          <w:tcPr>
            <w:tcW w:w="2113" w:type="pct"/>
          </w:tcPr>
          <w:p w14:paraId="5EEC90BB" w14:textId="13E2A354" w:rsidR="009402C1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34794ECB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CD09B10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59D97C11" w14:textId="77777777" w:rsidR="009402C1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7798E6B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D59441C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496CA93" w14:textId="77777777" w:rsidR="009402C1" w:rsidRPr="009371EB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7E65286" w14:textId="77777777" w:rsidR="009402C1" w:rsidRDefault="009402C1" w:rsidP="0094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6D2" w:rsidRPr="00FA2792" w14:paraId="027F1053" w14:textId="77777777" w:rsidTr="00F10072">
        <w:tc>
          <w:tcPr>
            <w:tcW w:w="2113" w:type="pct"/>
          </w:tcPr>
          <w:p w14:paraId="6315134B" w14:textId="5FA1F653" w:rsidR="008B16D2" w:rsidRPr="00FA279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3A920115" w14:textId="0005006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0E405E7F" w14:textId="7777777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5675D5C6" w14:textId="26B178D9" w:rsidR="008B16D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0196EA25" w14:textId="7777777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5A13F6C" w14:textId="4030F43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B16D2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660ACBA1" w14:textId="7777777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732CA13" w14:textId="52C9F7E0" w:rsidR="008B16D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</w:tr>
      <w:tr w:rsidR="008B16D2" w:rsidRPr="00FA2792" w14:paraId="44279C43" w14:textId="77777777" w:rsidTr="00F10072">
        <w:tc>
          <w:tcPr>
            <w:tcW w:w="2113" w:type="pct"/>
          </w:tcPr>
          <w:p w14:paraId="213A02CC" w14:textId="3EA28DEE" w:rsidR="008B16D2" w:rsidRPr="00FA279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498A231A" w14:textId="5563883F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" w:type="pct"/>
            <w:vAlign w:val="center"/>
          </w:tcPr>
          <w:p w14:paraId="537171DD" w14:textId="7777777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22A07D2" w14:textId="23295151" w:rsidR="008B16D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617AE9A4" w14:textId="7777777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3621710" w14:textId="3115B5D4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B16D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" w:type="pct"/>
            <w:vAlign w:val="center"/>
          </w:tcPr>
          <w:p w14:paraId="251B9C87" w14:textId="77777777" w:rsidR="008B16D2" w:rsidRPr="009371EB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F50A71C" w14:textId="4282CC02" w:rsidR="008B16D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</w:tr>
      <w:tr w:rsidR="008B16D2" w:rsidRPr="00FA2792" w14:paraId="725F0BFC" w14:textId="77777777" w:rsidTr="00F10072">
        <w:tc>
          <w:tcPr>
            <w:tcW w:w="2113" w:type="pct"/>
          </w:tcPr>
          <w:p w14:paraId="22E6D508" w14:textId="435BC66C" w:rsidR="008B16D2" w:rsidRPr="00FA279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875672" w14:textId="75B06BF4" w:rsidR="008B16D2" w:rsidRPr="00922DF6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28" w:type="pct"/>
            <w:vAlign w:val="center"/>
          </w:tcPr>
          <w:p w14:paraId="3F0C1247" w14:textId="77777777" w:rsidR="008B16D2" w:rsidRPr="00922DF6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2616D8" w14:textId="315BADE2" w:rsidR="008B16D2" w:rsidRPr="00922DF6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49472945" w14:textId="77777777" w:rsidR="008B16D2" w:rsidRPr="00922DF6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A071CE0" w14:textId="28ED4EC6" w:rsidR="008B16D2" w:rsidRPr="008B16D2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28" w:type="pct"/>
            <w:vAlign w:val="center"/>
          </w:tcPr>
          <w:p w14:paraId="0DEB8AEE" w14:textId="77777777" w:rsidR="008B16D2" w:rsidRPr="00922DF6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D7FDD" w14:textId="5F5A2C2A" w:rsidR="008B16D2" w:rsidRPr="00922DF6" w:rsidRDefault="008B16D2" w:rsidP="008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</w:tr>
    </w:tbl>
    <w:p w14:paraId="428137A9" w14:textId="756CA5F4" w:rsidR="009371EB" w:rsidRPr="007B4651" w:rsidRDefault="009371EB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42200" w14:textId="77777777" w:rsidR="00E013C0" w:rsidRPr="00194A45" w:rsidRDefault="00E013C0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สัญญาซื้อสาธารณูปการและบริการอื่นๆ ที่มีปริมาณซื้อขั้นต่ำ</w:t>
      </w:r>
    </w:p>
    <w:p w14:paraId="51BF4102" w14:textId="77777777" w:rsidR="00581CD2" w:rsidRPr="007B4651" w:rsidRDefault="00581CD2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70DE0" w14:textId="5C4D1D0A" w:rsidR="00A154BA" w:rsidRDefault="00A154BA" w:rsidP="00A15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ฉบับกับกิจการแห่งหนึ่ง สัญญามีระยะเวลาตั้งแต่วันที่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2550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2570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A11EB">
        <w:rPr>
          <w:rFonts w:asciiTheme="majorBidi" w:hAnsiTheme="majorBidi" w:cstheme="majorBidi"/>
          <w:sz w:val="30"/>
          <w:szCs w:val="30"/>
        </w:rPr>
        <w:t>2566</w:t>
      </w:r>
      <w:r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บริษัทมีภาระผูกพันคงเหลือเป็นจำนวนเงินรวม</w:t>
      </w:r>
      <w:r w:rsidRPr="00066D7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bookmarkStart w:id="7" w:name="_Hlk145345502"/>
      <w:r w:rsidR="007B4651" w:rsidRPr="007B4651">
        <w:rPr>
          <w:rFonts w:asciiTheme="majorBidi" w:hAnsiTheme="majorBidi" w:cstheme="majorBidi" w:hint="cs"/>
          <w:sz w:val="30"/>
          <w:szCs w:val="30"/>
        </w:rPr>
        <w:t>30</w:t>
      </w:r>
      <w:r w:rsidR="008B16D2">
        <w:rPr>
          <w:rFonts w:asciiTheme="majorBidi" w:hAnsiTheme="majorBidi" w:cstheme="majorBidi" w:hint="cs"/>
          <w:sz w:val="30"/>
          <w:szCs w:val="30"/>
          <w:cs/>
        </w:rPr>
        <w:t>.</w:t>
      </w:r>
      <w:r w:rsidR="007B4651" w:rsidRPr="007B4651">
        <w:rPr>
          <w:rFonts w:asciiTheme="majorBidi" w:hAnsiTheme="majorBidi" w:cstheme="majorBidi" w:hint="cs"/>
          <w:sz w:val="30"/>
          <w:szCs w:val="30"/>
        </w:rPr>
        <w:t>28</w:t>
      </w:r>
      <w:r w:rsidR="00744D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7"/>
      <w:r w:rsidRPr="001E48BA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Pr="003D71B5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7A11EB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7A11EB" w:rsidRPr="007A11EB">
        <w:rPr>
          <w:rFonts w:asciiTheme="majorBidi" w:hAnsiTheme="majorBidi" w:cstheme="majorBidi"/>
          <w:i/>
          <w:iCs/>
          <w:sz w:val="30"/>
          <w:szCs w:val="30"/>
        </w:rPr>
        <w:t xml:space="preserve">38.17 </w:t>
      </w:r>
      <w:r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Pr="003D71B5">
        <w:rPr>
          <w:rFonts w:asciiTheme="majorBidi" w:hAnsiTheme="majorBidi"/>
          <w:sz w:val="30"/>
          <w:szCs w:val="30"/>
          <w:cs/>
          <w:lang w:val="en-GB"/>
        </w:rPr>
        <w:t>)</w:t>
      </w:r>
      <w:r>
        <w:rPr>
          <w:rFonts w:asciiTheme="majorBidi" w:hAnsiTheme="majorBidi"/>
          <w:sz w:val="30"/>
          <w:szCs w:val="30"/>
          <w:lang w:val="en-GB"/>
        </w:rPr>
        <w:tab/>
      </w:r>
    </w:p>
    <w:p w14:paraId="454E4AC6" w14:textId="77777777" w:rsidR="001D2B15" w:rsidRPr="007B4651" w:rsidRDefault="001D2B15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08D1B29" w14:textId="2197F923" w:rsidR="001D2B15" w:rsidRPr="00C07993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7428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7428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E7428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7428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E74282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ประมาณการหนี้สินและหนี้สินที่อาจเกิดขึ้น</w:t>
      </w:r>
    </w:p>
    <w:p w14:paraId="4136A038" w14:textId="77777777" w:rsidR="000E391E" w:rsidRPr="007B4651" w:rsidRDefault="000E391E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1D050D" w14:textId="32F3775B" w:rsidR="00BA2DA1" w:rsidRPr="00FA2792" w:rsidRDefault="00BA2DA1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033F0904" w14:textId="77777777" w:rsidR="000E391E" w:rsidRPr="007B4651" w:rsidRDefault="000E391E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28CAE4" w14:textId="704FC469" w:rsidR="007B4651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DA40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Pr="00DA400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  <w:r w:rsidR="007B465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18C108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2BB21A3D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550D4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AA1075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 </w:t>
      </w:r>
      <w:r w:rsidRPr="00AA1075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>,</w:t>
      </w:r>
      <w:r w:rsidRPr="00AA1075">
        <w:rPr>
          <w:rFonts w:asciiTheme="majorBidi" w:hAnsiTheme="majorBidi" w:cstheme="majorBidi"/>
          <w:sz w:val="30"/>
          <w:szCs w:val="30"/>
        </w:rPr>
        <w:t>004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631AB778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D6A5C" w14:textId="55C62C90" w:rsidR="00A75768" w:rsidRPr="00E9186E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9186E">
        <w:rPr>
          <w:rFonts w:asciiTheme="majorBidi" w:hAnsiTheme="majorBidi" w:cstheme="majorBidi"/>
          <w:sz w:val="30"/>
          <w:szCs w:val="30"/>
        </w:rPr>
        <w:t>2562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E9186E">
        <w:rPr>
          <w:rFonts w:asciiTheme="majorBidi" w:hAnsiTheme="majorBidi" w:cstheme="majorBidi"/>
          <w:sz w:val="30"/>
          <w:szCs w:val="30"/>
        </w:rPr>
        <w:t>16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Pr="00E9186E">
        <w:rPr>
          <w:rFonts w:asciiTheme="majorBidi" w:hAnsiTheme="majorBidi" w:cstheme="majorBidi"/>
          <w:sz w:val="30"/>
          <w:szCs w:val="30"/>
        </w:rPr>
        <w:t>217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จึงได้มีการทบทวน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Pr="00E9186E">
        <w:rPr>
          <w:rFonts w:asciiTheme="majorBidi" w:hAnsiTheme="majorBidi" w:cstheme="majorBidi"/>
          <w:sz w:val="30"/>
          <w:szCs w:val="30"/>
        </w:rPr>
        <w:t>233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4C15E9" w:rsidRPr="00E918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F6A1A" w:rsidRPr="00E9186E">
        <w:rPr>
          <w:rFonts w:asciiTheme="majorBidi" w:hAnsiTheme="majorBidi" w:cstheme="majorBidi"/>
          <w:sz w:val="30"/>
          <w:szCs w:val="30"/>
        </w:rPr>
        <w:t xml:space="preserve">2566 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มูลค่ายุติธรรมของที่ดินเพิ่มขึ้นเป็นจำนวน </w:t>
      </w:r>
      <w:r w:rsidR="00FF6A1A" w:rsidRPr="00E9186E">
        <w:rPr>
          <w:rFonts w:asciiTheme="majorBidi" w:hAnsiTheme="majorBidi" w:cstheme="majorBidi"/>
          <w:sz w:val="30"/>
          <w:szCs w:val="30"/>
        </w:rPr>
        <w:t>72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ส่งผลให้บริษัททบทวนสำรองค่า</w:t>
      </w:r>
      <w:r w:rsidR="00FF6A1A" w:rsidRPr="00E9186E">
        <w:rPr>
          <w:rFonts w:asciiTheme="majorBidi" w:hAnsiTheme="majorBidi" w:cstheme="majorBidi" w:hint="cs"/>
          <w:sz w:val="30"/>
          <w:szCs w:val="30"/>
          <w:cs/>
        </w:rPr>
        <w:t>ใ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ช้จ่ายจากความเสียหายของวัตถุดิบคงคลัง และได้บันทึกการกลับรายการสำรองดังกล่าวจำนวน </w:t>
      </w:r>
      <w:r w:rsidR="00FF6A1A" w:rsidRPr="00E9186E">
        <w:rPr>
          <w:rFonts w:asciiTheme="majorBidi" w:hAnsiTheme="majorBidi" w:cstheme="majorBidi"/>
          <w:sz w:val="30"/>
          <w:szCs w:val="30"/>
        </w:rPr>
        <w:t xml:space="preserve">72 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EE61740" w14:textId="77777777" w:rsidR="00A75768" w:rsidRPr="00E9186E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6C531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t xml:space="preserve">นอกจากนี้ เมื่อวันที่ </w:t>
      </w:r>
      <w:r w:rsidRPr="00E9186E">
        <w:rPr>
          <w:rFonts w:asciiTheme="majorBidi" w:hAnsiTheme="majorBidi" w:cstheme="majorBidi"/>
          <w:sz w:val="30"/>
          <w:szCs w:val="30"/>
        </w:rPr>
        <w:t>23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E9186E">
        <w:rPr>
          <w:rFonts w:asciiTheme="majorBidi" w:hAnsiTheme="majorBidi" w:cstheme="majorBidi"/>
          <w:sz w:val="30"/>
          <w:szCs w:val="30"/>
        </w:rPr>
        <w:t>2564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E9186E">
        <w:rPr>
          <w:rFonts w:asciiTheme="majorBidi" w:hAnsiTheme="majorBidi" w:cstheme="majorBidi"/>
          <w:sz w:val="30"/>
          <w:szCs w:val="30"/>
        </w:rPr>
        <w:t>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ราย และคู่ค้าของบริษัทจำนวน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1075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รวมทั้งสิ้น </w:t>
      </w:r>
      <w:r w:rsidRPr="00AA1075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495737E2" w14:textId="77777777" w:rsidR="00DD0D1C" w:rsidRPr="00194A45" w:rsidRDefault="00DD0D1C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F97E9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คดีแพ่งเกี่ยวกับการโอนสิทธิการรับชำระเงินค่าวัตถุดิบ</w:t>
      </w:r>
    </w:p>
    <w:p w14:paraId="2C03C4CD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88208" w14:textId="72265C0B" w:rsidR="001E21F5" w:rsidRPr="00194A45" w:rsidRDefault="001E21F5" w:rsidP="00274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18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บริษัท และบริษัท เอเชีย แคปปิตอล กรุ๊ป จำกัด (มหาชน) (“</w:t>
      </w:r>
      <w:r w:rsidRPr="00194A45">
        <w:rPr>
          <w:rFonts w:asciiTheme="majorBidi" w:hAnsiTheme="majorBidi" w:cstheme="majorBidi"/>
          <w:sz w:val="30"/>
          <w:szCs w:val="30"/>
        </w:rPr>
        <w:t xml:space="preserve">ACAP”)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ได้ทำบันทึกความเข้าใจ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และโอนสิทธิการรับเงินค่าวัตถุดิบให้แก่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>พร้อมกับแจ้งการโอนสิทธิการรับเงินให้บริษัททราบ และบริษัทได้ให้ความยินยอมในการโอนสิทธิเรียกร้องดังกล่าว</w:t>
      </w:r>
    </w:p>
    <w:p w14:paraId="22C6A7E4" w14:textId="74E2A6CB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ในช่วงไตรมาส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Pr="00194A45">
        <w:rPr>
          <w:rFonts w:asciiTheme="majorBidi" w:hAnsiTheme="majorBidi" w:cstheme="majorBidi"/>
          <w:sz w:val="30"/>
          <w:szCs w:val="30"/>
        </w:rPr>
        <w:br/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ในเวลาเดียวกัน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รายการ ซึ่งบริษัทได้พิจารณาเอกสารที่ได้รับมาและได้ชี้แจงกับ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7D63E380" w14:textId="77777777" w:rsidR="00FC5817" w:rsidRPr="007B4651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91639A" w14:textId="75AFB8EE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</w:rPr>
        <w:t xml:space="preserve"> 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ได้ยื่นฟ้องคดีต่อศาลแพ่ง เพื่อเรียกร้องให้อนัตตา และบริษัทร่วมกันชดใช้ค่าเสียหายรวมเป็นจำนวนเงินทั้งสิ้น </w:t>
      </w:r>
      <w:r w:rsidR="00F97EA7" w:rsidRPr="00F97EA7">
        <w:rPr>
          <w:rFonts w:asciiTheme="majorBidi" w:hAnsiTheme="majorBidi" w:cstheme="majorBidi"/>
          <w:sz w:val="30"/>
          <w:szCs w:val="30"/>
        </w:rPr>
        <w:t>324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และดอกเบี้ยร้อยละ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0CA6D906" w14:textId="77777777" w:rsidR="001E21F5" w:rsidRPr="007B4651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078FE" w14:textId="1DBD32A5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ศาลชั้นต้นได้พิพากษาให้บริษัทชดใช้ค่าเสียหายให้กับ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289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56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บริษัทได้ยื่นอุทธรณ์ตามกฎหมายเมื่อวันที่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</w:p>
    <w:p w14:paraId="798EA2DA" w14:textId="77777777" w:rsidR="001E21F5" w:rsidRPr="007B4651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0A8BB0" w14:textId="5C84A81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Pr="00194A45">
        <w:rPr>
          <w:rFonts w:asciiTheme="majorBidi" w:hAnsiTheme="majorBidi" w:cstheme="majorBidi"/>
          <w:sz w:val="30"/>
          <w:szCs w:val="30"/>
        </w:rPr>
        <w:br/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4C60142C" w14:textId="77777777" w:rsidR="00FC5817" w:rsidRPr="007B4651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8A20F8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7E1FB636" w14:textId="6A385259" w:rsidR="001E21F5" w:rsidRPr="007B4651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9E3A05" w14:textId="3749C3DC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นิติกรรมการซื้อขายที่อนัตตาได้ทำขึ้นโดยมีอดีตพนักงานของบริษัทให้ความช่วยเหลือแก่อนัตตา  รวมถึงหลักฐานที่ </w:t>
      </w:r>
      <w:r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นำมาใช้ในการฟ้องเอาผิดกับบริษัท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2535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444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ล้านบาทในปี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2564</w:t>
      </w:r>
    </w:p>
    <w:p w14:paraId="001234E3" w14:textId="5DEEAB28" w:rsidR="00C750F1" w:rsidRDefault="00C750F1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เจ้าพนักงานบังคับคดีตามคำร้องขอของ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ต่อมาเมื่อวันที่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17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ศาลแพ่งได้ไต่สวนคำร้องและมีคำสั่งอนุญาตให้ถอนการอายัดเงินฝากของบริษัท และให้บริษัทนำหนังสือสัญญาค้ำประกันของธนาคารวงเงิน </w:t>
      </w:r>
      <w:r w:rsidR="00F97EA7" w:rsidRPr="00F97EA7">
        <w:rPr>
          <w:rFonts w:asciiTheme="majorBidi" w:hAnsiTheme="majorBidi" w:cstheme="majorBidi"/>
          <w:sz w:val="30"/>
          <w:szCs w:val="30"/>
        </w:rPr>
        <w:t>503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ล้านบาทไปวางต่อศาล ซึ่งบริษัทได้นำเงินฝากธนาคารของบริษัทเป็นหลักประกันสำหรับหนังสือสัญญาค้ำประกันที่บริษัทได้รับจากธนาคาร</w:t>
      </w:r>
    </w:p>
    <w:p w14:paraId="28290023" w14:textId="1FDC9FC9" w:rsidR="006F7748" w:rsidRPr="007B4651" w:rsidRDefault="006F7748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0B764DA1" w14:textId="77777777" w:rsidR="006F7748" w:rsidRPr="00616564" w:rsidRDefault="006F7748" w:rsidP="006F7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/>
          <w:sz w:val="30"/>
          <w:szCs w:val="30"/>
        </w:rPr>
        <w:t>20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กุมภาพันธ์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/>
          <w:sz w:val="30"/>
          <w:szCs w:val="30"/>
        </w:rPr>
        <w:t>2566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ศาลฎีกามีคําสั่งรับฎีกาของบริษัทไว้พิจารณา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คดีนี้จึงยังไม่ถึงที่สุดต้องรอผลคําพิพากษาของศาลฎีกาต่อไป</w:t>
      </w:r>
    </w:p>
    <w:p w14:paraId="3DE75F3C" w14:textId="4E86E959" w:rsidR="00A75768" w:rsidRPr="007B4651" w:rsidRDefault="00A75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  <w:bookmarkStart w:id="8" w:name="_Hlk109309395"/>
    </w:p>
    <w:p w14:paraId="0F431167" w14:textId="39B7092A" w:rsidR="00A64DE4" w:rsidRPr="007B4651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8"/>
    <w:p w14:paraId="1AFF5F1B" w14:textId="77777777" w:rsidR="00A64DE4" w:rsidRPr="007B4651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5572D11A" w14:textId="508549D1" w:rsidR="006F7748" w:rsidRPr="007B4651" w:rsidRDefault="006F7748" w:rsidP="006F774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จำนวน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7B4651" w:rsidRPr="007B4651">
        <w:rPr>
          <w:rFonts w:asciiTheme="majorBidi" w:hAnsiTheme="majorBidi"/>
          <w:sz w:val="30"/>
          <w:szCs w:val="30"/>
        </w:rPr>
        <w:t>3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ดังนั้น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0CF7507C" w14:textId="77777777" w:rsidR="00A64DE4" w:rsidRPr="007B4651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06D74C3D" w14:textId="2B6D5259" w:rsidR="00A64DE4" w:rsidRPr="007B4651" w:rsidRDefault="00A64DE4" w:rsidP="00ED2F13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8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F97EA7" w:rsidRPr="007B4651">
        <w:rPr>
          <w:rFonts w:asciiTheme="majorBidi" w:hAnsiTheme="majorBidi" w:cstheme="majorBidi"/>
          <w:sz w:val="30"/>
          <w:szCs w:val="30"/>
        </w:rPr>
        <w:t>2563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="00F97EA7" w:rsidRPr="007B4651">
        <w:rPr>
          <w:rFonts w:asciiTheme="majorBidi" w:hAnsiTheme="majorBidi" w:cstheme="majorBidi"/>
          <w:sz w:val="30"/>
          <w:szCs w:val="30"/>
        </w:rPr>
        <w:t>470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03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F97EA7" w:rsidRPr="007B4651">
        <w:rPr>
          <w:rFonts w:asciiTheme="majorBidi" w:hAnsiTheme="majorBidi" w:cstheme="majorBidi"/>
          <w:sz w:val="30"/>
          <w:szCs w:val="30"/>
        </w:rPr>
        <w:t>7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5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="00F97EA7" w:rsidRPr="007B4651">
        <w:rPr>
          <w:rFonts w:asciiTheme="majorBidi" w:hAnsiTheme="majorBidi" w:cstheme="majorBidi"/>
          <w:sz w:val="30"/>
          <w:szCs w:val="30"/>
        </w:rPr>
        <w:t>595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10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</w:t>
      </w:r>
      <w:r w:rsidR="006F7748" w:rsidRPr="007B46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0C947390" w14:textId="77777777" w:rsidR="00A64DE4" w:rsidRPr="007B4651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571944F6" w14:textId="11685F83" w:rsidR="00A64DE4" w:rsidRPr="007B4651" w:rsidRDefault="00A64DE4" w:rsidP="00ED2F13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8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F97EA7" w:rsidRPr="007B4651">
        <w:rPr>
          <w:rFonts w:asciiTheme="majorBidi" w:hAnsiTheme="majorBidi" w:cstheme="majorBidi"/>
          <w:sz w:val="30"/>
          <w:szCs w:val="30"/>
        </w:rPr>
        <w:t>2563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1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และบริษัทอื่นอีก </w:t>
      </w:r>
      <w:r w:rsidR="00F97EA7" w:rsidRPr="007B4651">
        <w:rPr>
          <w:rFonts w:asciiTheme="majorBidi" w:hAnsiTheme="majorBidi" w:cstheme="majorBidi"/>
          <w:sz w:val="30"/>
          <w:szCs w:val="30"/>
        </w:rPr>
        <w:t>2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="00F97EA7" w:rsidRPr="007B4651">
        <w:rPr>
          <w:rFonts w:asciiTheme="majorBidi" w:hAnsiTheme="majorBidi" w:cstheme="majorBidi"/>
          <w:sz w:val="30"/>
          <w:szCs w:val="30"/>
        </w:rPr>
        <w:t>92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29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F97EA7" w:rsidRPr="007B4651">
        <w:rPr>
          <w:rFonts w:asciiTheme="majorBidi" w:hAnsiTheme="majorBidi" w:cstheme="majorBidi"/>
          <w:sz w:val="30"/>
          <w:szCs w:val="30"/>
        </w:rPr>
        <w:t>7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5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="00F97EA7" w:rsidRPr="007B4651">
        <w:rPr>
          <w:rFonts w:asciiTheme="majorBidi" w:hAnsiTheme="majorBidi" w:cstheme="majorBidi"/>
          <w:sz w:val="30"/>
          <w:szCs w:val="30"/>
        </w:rPr>
        <w:t>109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42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6979C863" w14:textId="77777777" w:rsidR="00FC5817" w:rsidRPr="007B4651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022C837E" w14:textId="185C42BD" w:rsidR="00FC5817" w:rsidRPr="007B4651" w:rsidRDefault="00BA0FAF" w:rsidP="00A75768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25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97EA7" w:rsidRPr="007B4651">
        <w:rPr>
          <w:rFonts w:asciiTheme="majorBidi" w:hAnsiTheme="majorBidi" w:cstheme="majorBidi"/>
          <w:sz w:val="30"/>
          <w:szCs w:val="30"/>
        </w:rPr>
        <w:t>2563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2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="00F97EA7" w:rsidRPr="007B4651">
        <w:rPr>
          <w:rFonts w:asciiTheme="majorBidi" w:hAnsiTheme="majorBidi" w:cstheme="majorBidi"/>
          <w:sz w:val="30"/>
          <w:szCs w:val="30"/>
        </w:rPr>
        <w:t>305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26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F97EA7" w:rsidRPr="007B4651">
        <w:rPr>
          <w:rFonts w:asciiTheme="majorBidi" w:hAnsiTheme="majorBidi" w:cstheme="majorBidi"/>
          <w:sz w:val="30"/>
          <w:szCs w:val="30"/>
        </w:rPr>
        <w:t>7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5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="00F97EA7" w:rsidRPr="007B4651">
        <w:rPr>
          <w:rFonts w:asciiTheme="majorBidi" w:hAnsiTheme="majorBidi" w:cstheme="majorBidi"/>
          <w:sz w:val="30"/>
          <w:szCs w:val="30"/>
        </w:rPr>
        <w:t>364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71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</w:t>
      </w:r>
      <w:r w:rsidR="006F7748" w:rsidRPr="007B46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6F7748"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cstheme="majorBidi"/>
          <w:sz w:val="30"/>
          <w:szCs w:val="30"/>
        </w:rPr>
        <w:t xml:space="preserve">21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กันยายน</w:t>
      </w:r>
      <w:r w:rsidR="006F7748"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cstheme="majorBidi"/>
          <w:sz w:val="30"/>
          <w:szCs w:val="30"/>
        </w:rPr>
        <w:t xml:space="preserve">2566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ศาลแพ่งมี</w:t>
      </w:r>
      <w:r w:rsidR="006F7748"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คำพิพากษายกฟ้อง</w:t>
      </w:r>
      <w:r w:rsidR="006F7748"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6F7748"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="006F7748"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คู่ความฝ่ายที่ไม่เห็นด้วยกับคำพิพากษาของศาลมีสิทธิอุทธรณ์ต่อศาลอุทธรณ์ได้ภายใน</w:t>
      </w:r>
      <w:r w:rsidR="006F7748" w:rsidRPr="007B4651">
        <w:rPr>
          <w:rFonts w:asciiTheme="majorBidi" w:hAnsiTheme="majorBidi"/>
          <w:sz w:val="30"/>
          <w:szCs w:val="30"/>
          <w:cs/>
        </w:rPr>
        <w:t xml:space="preserve"> </w:t>
      </w:r>
      <w:r w:rsidR="006F7748" w:rsidRPr="007B4651">
        <w:rPr>
          <w:rFonts w:asciiTheme="majorBidi" w:hAnsiTheme="majorBidi" w:cstheme="majorBidi"/>
          <w:sz w:val="30"/>
          <w:szCs w:val="30"/>
        </w:rPr>
        <w:t xml:space="preserve">1 </w:t>
      </w:r>
      <w:r w:rsidR="006F7748" w:rsidRPr="007B4651">
        <w:rPr>
          <w:rFonts w:asciiTheme="majorBidi" w:hAnsiTheme="majorBidi" w:hint="cs"/>
          <w:sz w:val="30"/>
          <w:szCs w:val="30"/>
          <w:cs/>
        </w:rPr>
        <w:t>เดือนนับแต่วันที่ศาลมีคำพิพากษา</w:t>
      </w:r>
      <w:r w:rsidR="0068391F" w:rsidRPr="007B4651">
        <w:rPr>
          <w:rFonts w:asciiTheme="majorBidi" w:hAnsiTheme="majorBidi" w:cstheme="majorBidi"/>
          <w:sz w:val="30"/>
          <w:szCs w:val="30"/>
        </w:rPr>
        <w:t xml:space="preserve"> </w:t>
      </w:r>
      <w:r w:rsidR="0068391F" w:rsidRPr="007B4651">
        <w:rPr>
          <w:rFonts w:asciiTheme="majorBidi" w:hAnsiTheme="majorBidi" w:hint="cs"/>
          <w:sz w:val="30"/>
          <w:szCs w:val="30"/>
          <w:cs/>
        </w:rPr>
        <w:t>หรือตามระยะเวลาที่ศาลอนุญาตให้ขยาย</w:t>
      </w:r>
    </w:p>
    <w:p w14:paraId="1B782CDA" w14:textId="6B2CC229" w:rsidR="00BA0FAF" w:rsidRPr="007B4651" w:rsidRDefault="00BA0FAF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คดีความอื่นๆ</w:t>
      </w:r>
    </w:p>
    <w:p w14:paraId="6C5D6D2D" w14:textId="77777777" w:rsidR="00BA0FAF" w:rsidRPr="007B4651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7324A36" w14:textId="5A96E7BF" w:rsidR="00BA0FAF" w:rsidRPr="007B4651" w:rsidRDefault="00BA0FAF" w:rsidP="00ED2F13">
      <w:pPr>
        <w:pStyle w:val="BodyText2"/>
        <w:numPr>
          <w:ilvl w:val="0"/>
          <w:numId w:val="26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F97EA7" w:rsidRPr="007B4651">
        <w:rPr>
          <w:rFonts w:asciiTheme="majorBidi" w:hAnsiTheme="majorBidi" w:cstheme="majorBidi"/>
          <w:sz w:val="30"/>
          <w:szCs w:val="30"/>
        </w:rPr>
        <w:t>2563</w:t>
      </w:r>
    </w:p>
    <w:p w14:paraId="3F55E4FD" w14:textId="77777777" w:rsidR="00BA0FAF" w:rsidRPr="007B4651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D3EA2E9" w14:textId="3451956F" w:rsidR="00BA0FAF" w:rsidRPr="007B4651" w:rsidRDefault="00BA0FAF" w:rsidP="00194A45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5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97EA7" w:rsidRPr="007B4651">
        <w:rPr>
          <w:rFonts w:asciiTheme="majorBidi" w:hAnsiTheme="majorBidi" w:cstheme="majorBidi"/>
          <w:sz w:val="30"/>
          <w:szCs w:val="30"/>
        </w:rPr>
        <w:t>2563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Pr="007B4651">
        <w:rPr>
          <w:rFonts w:asciiTheme="majorBidi" w:hAnsiTheme="majorBidi" w:cstheme="majorBidi"/>
          <w:sz w:val="30"/>
          <w:szCs w:val="30"/>
          <w:cs/>
        </w:rPr>
        <w:br/>
        <w:t xml:space="preserve">จำนวนเงินรวม </w:t>
      </w:r>
      <w:r w:rsidR="00F97EA7" w:rsidRPr="007B4651">
        <w:rPr>
          <w:rFonts w:asciiTheme="majorBidi" w:hAnsiTheme="majorBidi" w:cstheme="majorBidi"/>
          <w:sz w:val="30"/>
          <w:szCs w:val="30"/>
        </w:rPr>
        <w:t>22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94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F97EA7" w:rsidRPr="007B4651">
        <w:rPr>
          <w:rFonts w:asciiTheme="majorBidi" w:hAnsiTheme="majorBidi" w:cstheme="majorBidi"/>
          <w:sz w:val="30"/>
          <w:szCs w:val="30"/>
        </w:rPr>
        <w:t>7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5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ต่อปี ซึ่งบริษัทและที่ปรึกษากฎหมายของบริษัท</w:t>
      </w:r>
      <w:r w:rsidRPr="007B4651">
        <w:rPr>
          <w:rFonts w:asciiTheme="majorBidi" w:hAnsiTheme="majorBidi" w:cstheme="majorBidi"/>
          <w:sz w:val="30"/>
          <w:szCs w:val="30"/>
          <w:cs/>
        </w:rPr>
        <w:br/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Pr="007B4651">
        <w:rPr>
          <w:rFonts w:asciiTheme="majorBidi" w:hAnsiTheme="majorBidi" w:cstheme="majorBidi"/>
          <w:sz w:val="30"/>
          <w:szCs w:val="30"/>
          <w:cs/>
        </w:rPr>
        <w:br/>
        <w:t xml:space="preserve">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รวมถึงได้ฟ้องแย้งเรียกเงินคืนจากโจทก์ฐานลาภมิควรได้ จำนวน </w:t>
      </w:r>
      <w:r w:rsidR="00F97EA7" w:rsidRPr="007B4651">
        <w:rPr>
          <w:rFonts w:asciiTheme="majorBidi" w:hAnsiTheme="majorBidi" w:cstheme="majorBidi"/>
          <w:sz w:val="30"/>
          <w:szCs w:val="30"/>
        </w:rPr>
        <w:t>8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29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ต่อมาเมื่อวันที่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16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97EA7" w:rsidRPr="007B4651">
        <w:rPr>
          <w:rFonts w:asciiTheme="majorBidi" w:hAnsiTheme="majorBidi" w:cstheme="majorBidi"/>
          <w:sz w:val="30"/>
          <w:szCs w:val="30"/>
        </w:rPr>
        <w:t>2565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ศาลแพ่งได้มีคำพิพากษาให้บริษัทชำระเงินจำนวน </w:t>
      </w:r>
      <w:r w:rsidR="00F97EA7" w:rsidRPr="007B4651">
        <w:rPr>
          <w:rFonts w:asciiTheme="majorBidi" w:hAnsiTheme="majorBidi" w:cstheme="majorBidi"/>
          <w:sz w:val="30"/>
          <w:szCs w:val="30"/>
        </w:rPr>
        <w:t>60</w:t>
      </w:r>
      <w:r w:rsidRPr="007B4651">
        <w:rPr>
          <w:rFonts w:asciiTheme="majorBidi" w:hAnsiTheme="majorBidi" w:cstheme="majorBidi"/>
          <w:sz w:val="30"/>
          <w:szCs w:val="30"/>
        </w:rPr>
        <w:t>,</w:t>
      </w:r>
      <w:r w:rsidR="00F97EA7" w:rsidRPr="007B4651">
        <w:rPr>
          <w:rFonts w:asciiTheme="majorBidi" w:hAnsiTheme="majorBidi" w:cstheme="majorBidi"/>
          <w:sz w:val="30"/>
          <w:szCs w:val="30"/>
        </w:rPr>
        <w:t>318</w:t>
      </w:r>
      <w:r w:rsidRPr="007B4651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54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F97EA7" w:rsidRPr="007B4651">
        <w:rPr>
          <w:rFonts w:asciiTheme="majorBidi" w:hAnsiTheme="majorBidi" w:cstheme="majorBidi"/>
          <w:sz w:val="30"/>
          <w:szCs w:val="30"/>
        </w:rPr>
        <w:t>22</w:t>
      </w:r>
      <w:r w:rsidRPr="007B4651">
        <w:rPr>
          <w:rFonts w:asciiTheme="majorBidi" w:hAnsiTheme="majorBidi" w:cstheme="majorBidi"/>
          <w:sz w:val="30"/>
          <w:szCs w:val="30"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94</w:t>
      </w:r>
      <w:r w:rsidRPr="007B4651">
        <w:rPr>
          <w:rFonts w:asciiTheme="majorBidi" w:hAnsiTheme="majorBidi" w:cstheme="majorBidi"/>
          <w:sz w:val="30"/>
          <w:szCs w:val="30"/>
          <w:cs/>
        </w:rPr>
        <w:t xml:space="preserve"> ล้านบาท) และพิพากษายกฟ้องแย้งของบริษัท อย่างไรก็ตาม คดีนี้ยังไม่ถึงที่สุด </w:t>
      </w:r>
      <w:r w:rsidR="00581B75" w:rsidRPr="007B4651">
        <w:rPr>
          <w:rFonts w:ascii="Angsana New" w:hAnsi="Angsana New" w:hint="cs"/>
          <w:sz w:val="30"/>
          <w:szCs w:val="30"/>
          <w:cs/>
        </w:rPr>
        <w:t xml:space="preserve">เนื่องจากทั้งโจทก์ได้ใช้สิทธิยื่นอุทธรณ์เมื่อวันที่ </w:t>
      </w:r>
      <w:r w:rsidR="00F97EA7" w:rsidRPr="007B4651">
        <w:rPr>
          <w:rFonts w:ascii="Angsana New" w:hAnsi="Angsana New" w:hint="cs"/>
          <w:sz w:val="30"/>
          <w:szCs w:val="30"/>
        </w:rPr>
        <w:t>10</w:t>
      </w:r>
      <w:r w:rsidR="00581B75" w:rsidRPr="007B4651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F97EA7" w:rsidRPr="007B4651">
        <w:rPr>
          <w:rFonts w:ascii="Angsana New" w:hAnsi="Angsana New" w:hint="cs"/>
          <w:sz w:val="30"/>
          <w:szCs w:val="30"/>
        </w:rPr>
        <w:t>2565</w:t>
      </w:r>
    </w:p>
    <w:p w14:paraId="05F1C111" w14:textId="77777777" w:rsidR="00BA0FAF" w:rsidRPr="007B4651" w:rsidRDefault="00BA0FAF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888B9D" w14:textId="509ECBEF" w:rsidR="00BA0FAF" w:rsidRPr="007B4651" w:rsidRDefault="00BA0FAF" w:rsidP="00ED2F13">
      <w:pPr>
        <w:pStyle w:val="BodyText2"/>
        <w:numPr>
          <w:ilvl w:val="0"/>
          <w:numId w:val="26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F97EA7" w:rsidRPr="007B4651">
        <w:rPr>
          <w:rFonts w:asciiTheme="majorBidi" w:hAnsiTheme="majorBidi" w:cstheme="majorBidi"/>
          <w:sz w:val="30"/>
          <w:szCs w:val="30"/>
        </w:rPr>
        <w:t>2564</w:t>
      </w:r>
    </w:p>
    <w:p w14:paraId="4160F05C" w14:textId="77777777" w:rsidR="00BA0FAF" w:rsidRPr="007B4651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9BB157E" w14:textId="25AB2099" w:rsidR="008B4D4B" w:rsidRPr="00FA2792" w:rsidRDefault="00BA0FAF" w:rsidP="006F7748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28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F97EA7" w:rsidRPr="007B4651">
        <w:rPr>
          <w:rFonts w:asciiTheme="majorBidi" w:hAnsiTheme="majorBidi" w:cstheme="majorBidi"/>
          <w:sz w:val="30"/>
          <w:szCs w:val="30"/>
        </w:rPr>
        <w:t>2564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 w:rsidR="00F97EA7" w:rsidRPr="007B4651">
        <w:rPr>
          <w:rFonts w:asciiTheme="majorBidi" w:hAnsiTheme="majorBidi" w:cstheme="majorBidi"/>
          <w:sz w:val="30"/>
          <w:szCs w:val="30"/>
        </w:rPr>
        <w:t>449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77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F97EA7" w:rsidRPr="007B4651">
        <w:rPr>
          <w:rFonts w:asciiTheme="majorBidi" w:hAnsiTheme="majorBidi" w:cstheme="majorBidi"/>
          <w:sz w:val="30"/>
          <w:szCs w:val="30"/>
        </w:rPr>
        <w:t>7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F97EA7" w:rsidRPr="007B4651">
        <w:rPr>
          <w:rFonts w:asciiTheme="majorBidi" w:hAnsiTheme="majorBidi" w:cstheme="majorBidi"/>
          <w:sz w:val="30"/>
          <w:szCs w:val="30"/>
        </w:rPr>
        <w:t>5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 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ต่อมาเมื่อวันที่ </w:t>
      </w:r>
      <w:r w:rsidR="00F97EA7" w:rsidRPr="007B4651">
        <w:rPr>
          <w:rFonts w:asciiTheme="majorBidi" w:hAnsiTheme="majorBidi" w:cstheme="majorBidi"/>
          <w:sz w:val="30"/>
          <w:szCs w:val="30"/>
        </w:rPr>
        <w:t>21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F97EA7" w:rsidRPr="007B4651">
        <w:rPr>
          <w:rFonts w:asciiTheme="majorBidi" w:hAnsiTheme="majorBidi" w:cstheme="majorBidi"/>
          <w:sz w:val="30"/>
          <w:szCs w:val="30"/>
        </w:rPr>
        <w:t>2565</w:t>
      </w:r>
      <w:r w:rsidRPr="007B465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ศาลแพ่งได้มีคำพิพากษายกฟ้อง </w:t>
      </w:r>
      <w:r w:rsidR="006F7748" w:rsidRPr="007B4651">
        <w:rPr>
          <w:rFonts w:asciiTheme="majorBidi" w:hAnsiTheme="majorBidi" w:hint="cs"/>
          <w:sz w:val="30"/>
          <w:szCs w:val="30"/>
          <w:cs/>
          <w:lang w:val="en-GB"/>
        </w:rPr>
        <w:t>และเมื่อวันที่</w:t>
      </w:r>
      <w:r w:rsidR="006F7748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F7748" w:rsidRPr="007B4651">
        <w:rPr>
          <w:rFonts w:asciiTheme="majorBidi" w:hAnsiTheme="majorBidi"/>
          <w:sz w:val="30"/>
          <w:szCs w:val="30"/>
        </w:rPr>
        <w:t>29</w:t>
      </w:r>
      <w:r w:rsidR="006F7748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="006F7748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F7748" w:rsidRPr="007B4651">
        <w:rPr>
          <w:rFonts w:asciiTheme="majorBidi" w:hAnsiTheme="majorBidi"/>
          <w:sz w:val="30"/>
          <w:szCs w:val="30"/>
        </w:rPr>
        <w:t>2566</w:t>
      </w:r>
      <w:r w:rsidR="006F7748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  <w:lang w:val="en-GB"/>
        </w:rPr>
        <w:t>ศาลอุทธรณ์พิพากษายืนตามศาลชั้นต้น</w:t>
      </w:r>
      <w:r w:rsidR="006F7748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  <w:lang w:val="en-GB"/>
        </w:rPr>
        <w:t>อย่างไรก็ตาม</w:t>
      </w:r>
      <w:r w:rsidR="006F7748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F7748" w:rsidRPr="007B4651">
        <w:rPr>
          <w:rFonts w:asciiTheme="majorBidi" w:hAnsiTheme="majorBidi" w:hint="cs"/>
          <w:sz w:val="30"/>
          <w:szCs w:val="30"/>
          <w:cs/>
          <w:lang w:val="en-GB"/>
        </w:rPr>
        <w:t>คดียังไม่ถึงที่สุด</w:t>
      </w:r>
      <w:r w:rsidR="006F7748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8391F" w:rsidRPr="007B4651">
        <w:rPr>
          <w:rFonts w:asciiTheme="majorBidi" w:hAnsiTheme="majorBidi" w:hint="cs"/>
          <w:sz w:val="30"/>
          <w:szCs w:val="30"/>
          <w:cs/>
          <w:lang w:val="en-GB"/>
        </w:rPr>
        <w:t>เนื่องจาก</w:t>
      </w:r>
      <w:r w:rsidR="006F7748" w:rsidRPr="007B4651">
        <w:rPr>
          <w:rFonts w:asciiTheme="majorBidi" w:hAnsiTheme="majorBidi" w:hint="cs"/>
          <w:sz w:val="30"/>
          <w:szCs w:val="30"/>
          <w:cs/>
          <w:lang w:val="en-GB"/>
        </w:rPr>
        <w:t>โจทก์ใช้สิทธิยื่นขออนุญาตฎีกาต่อศาลฎีกา</w:t>
      </w:r>
      <w:r w:rsidR="0068391F" w:rsidRPr="007B4651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="0068391F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B4651" w:rsidRPr="007B4651">
        <w:rPr>
          <w:rFonts w:asciiTheme="majorBidi" w:hAnsiTheme="majorBidi"/>
          <w:sz w:val="30"/>
          <w:szCs w:val="30"/>
        </w:rPr>
        <w:t>25</w:t>
      </w:r>
      <w:r w:rsidR="0068391F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8391F" w:rsidRPr="007B4651">
        <w:rPr>
          <w:rFonts w:asciiTheme="majorBidi" w:hAnsiTheme="majorBidi" w:hint="cs"/>
          <w:sz w:val="30"/>
          <w:szCs w:val="30"/>
          <w:cs/>
          <w:lang w:val="en-GB"/>
        </w:rPr>
        <w:t>กันยายน</w:t>
      </w:r>
      <w:r w:rsidR="0068391F" w:rsidRPr="007B465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B4651" w:rsidRPr="007B4651">
        <w:rPr>
          <w:rFonts w:asciiTheme="majorBidi" w:hAnsiTheme="majorBidi"/>
          <w:sz w:val="30"/>
          <w:szCs w:val="30"/>
        </w:rPr>
        <w:t>2566</w:t>
      </w:r>
      <w:r w:rsidR="0068391F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</w:p>
    <w:p w14:paraId="0CA4CA13" w14:textId="72592CB8" w:rsidR="00FE621C" w:rsidRPr="00E30771" w:rsidRDefault="00FE621C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FE621C" w:rsidRPr="00E30771" w:rsidSect="002978A4">
      <w:headerReference w:type="default" r:id="rId32"/>
      <w:footerReference w:type="even" r:id="rId33"/>
      <w:footerReference w:type="default" r:id="rId34"/>
      <w:pgSz w:w="11907" w:h="16840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7D5F" w14:textId="77777777" w:rsidR="00B647EE" w:rsidRDefault="00B647EE" w:rsidP="004956B4">
      <w:r>
        <w:separator/>
      </w:r>
    </w:p>
  </w:endnote>
  <w:endnote w:type="continuationSeparator" w:id="0">
    <w:p w14:paraId="3474788E" w14:textId="77777777" w:rsidR="00B647EE" w:rsidRDefault="00B647E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56FF" w14:textId="5C89A294" w:rsidR="008D22D9" w:rsidRDefault="008D22D9" w:rsidP="006A2B55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  <w:p w14:paraId="4D2344E2" w14:textId="44736EF1" w:rsidR="008D22D9" w:rsidRPr="002C2265" w:rsidRDefault="008D22D9" w:rsidP="002C2265">
    <w:pPr>
      <w:pStyle w:val="Footer"/>
      <w:jc w:val="right"/>
      <w:rPr>
        <w:rFonts w:ascii="Angsana New" w:hAnsi="Angsana New"/>
        <w:sz w:val="28"/>
        <w:szCs w:val="28"/>
      </w:rPr>
    </w:pPr>
    <w:r w:rsidRPr="002C2265">
      <w:rPr>
        <w:rFonts w:ascii="Angsana New" w:hAnsi="Angsana New"/>
        <w:sz w:val="28"/>
        <w:szCs w:val="28"/>
        <w:cs/>
      </w:rPr>
      <w:fldChar w:fldCharType="begin"/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</w:rPr>
      <w:instrText>FILENAME   \* MERGEFORMAT</w:instrText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  <w:cs/>
      </w:rPr>
      <w:fldChar w:fldCharType="separate"/>
    </w:r>
    <w:r w:rsidR="0082789C">
      <w:rPr>
        <w:rFonts w:ascii="Angsana New" w:hAnsi="Angsana New"/>
        <w:noProof/>
        <w:sz w:val="28"/>
        <w:szCs w:val="28"/>
      </w:rPr>
      <w:t>TH_GGC_</w:t>
    </w:r>
    <w:r w:rsidR="0082789C">
      <w:rPr>
        <w:rFonts w:ascii="Angsana New" w:hAnsi="Angsana New"/>
        <w:noProof/>
        <w:sz w:val="28"/>
        <w:szCs w:val="28"/>
        <w:cs/>
      </w:rPr>
      <w:t>3</w:t>
    </w:r>
    <w:r w:rsidR="0082789C">
      <w:rPr>
        <w:rFonts w:ascii="Angsana New" w:hAnsi="Angsana New"/>
        <w:noProof/>
        <w:sz w:val="28"/>
        <w:szCs w:val="28"/>
      </w:rPr>
      <w:t>Note_YE</w:t>
    </w:r>
    <w:r w:rsidR="0082789C">
      <w:rPr>
        <w:rFonts w:ascii="Angsana New" w:hAnsi="Angsana New"/>
        <w:noProof/>
        <w:sz w:val="28"/>
        <w:szCs w:val="28"/>
        <w:cs/>
      </w:rPr>
      <w:t>2023 4.</w:t>
    </w:r>
    <w:r w:rsidR="0082789C">
      <w:rPr>
        <w:rFonts w:ascii="Angsana New" w:hAnsi="Angsana New"/>
        <w:noProof/>
        <w:sz w:val="28"/>
        <w:szCs w:val="28"/>
      </w:rPr>
      <w:t>docx</w:t>
    </w:r>
    <w:r w:rsidRPr="002C2265">
      <w:rPr>
        <w:rFonts w:ascii="Angsana New" w:hAnsi="Angsana New"/>
        <w:sz w:val="28"/>
        <w:szCs w:val="28"/>
        <w:cs/>
      </w:rPr>
      <w:fldChar w:fldCharType="end"/>
    </w:r>
    <w:r w:rsidRPr="002C2265">
      <w:rPr>
        <w:rFonts w:ascii="Angsana New" w:hAnsi="Angsana New"/>
        <w:sz w:val="28"/>
        <w:szCs w:val="28"/>
        <w:cs/>
      </w:rPr>
      <w:t xml:space="preserve">  </w:t>
    </w:r>
    <w:r w:rsidR="00F97EA7" w:rsidRPr="00F97EA7">
      <w:rPr>
        <w:rFonts w:ascii="Angsana New" w:hAnsi="Angsana New"/>
        <w:sz w:val="28"/>
        <w:szCs w:val="28"/>
      </w:rPr>
      <w:t>10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11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2020</w:t>
    </w:r>
    <w:r w:rsidRPr="002C2265">
      <w:rPr>
        <w:rFonts w:ascii="Angsana New" w:hAnsi="Angsana New"/>
        <w:sz w:val="28"/>
        <w:szCs w:val="28"/>
      </w:rPr>
      <w:t xml:space="preserve"> </w:t>
    </w:r>
    <w:r w:rsidR="00F97EA7" w:rsidRPr="00F97EA7">
      <w:rPr>
        <w:rFonts w:ascii="Angsana New" w:hAnsi="Angsana New"/>
        <w:sz w:val="28"/>
        <w:szCs w:val="28"/>
      </w:rPr>
      <w:t>01</w:t>
    </w:r>
    <w:r w:rsidRPr="002C2265">
      <w:rPr>
        <w:rFonts w:ascii="Angsana New" w:hAnsi="Angsana New"/>
        <w:sz w:val="28"/>
        <w:szCs w:val="28"/>
      </w:rPr>
      <w:t>:</w:t>
    </w:r>
    <w:r w:rsidR="00F97EA7" w:rsidRPr="00F97EA7">
      <w:rPr>
        <w:rFonts w:ascii="Angsana New" w:hAnsi="Angsana New"/>
        <w:sz w:val="28"/>
        <w:szCs w:val="28"/>
      </w:rPr>
      <w:t>15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F9513" w14:textId="04A41778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B78D" w14:textId="512E4076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2B0A" w14:textId="24D59085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E08A" w14:textId="32B05CA3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4BBFABF8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82789C">
      <w:rPr>
        <w:rFonts w:cs="Times New Roman"/>
        <w:b w:val="0"/>
        <w:noProof/>
        <w:sz w:val="20"/>
        <w:lang w:val="en-US" w:bidi="th-TH"/>
      </w:rPr>
      <w:t>TH_GGC_3Note_YE2023 4.docx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 w:rsidR="00F97EA7" w:rsidRPr="00F97EA7">
      <w:rPr>
        <w:rFonts w:cs="Times New Roman"/>
        <w:b w:val="0"/>
        <w:sz w:val="20"/>
        <w:lang w:val="en-US" w:bidi="th-TH"/>
      </w:rPr>
      <w:t>10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11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2020</w:t>
    </w:r>
    <w:r>
      <w:rPr>
        <w:rFonts w:cs="Times New Roman"/>
        <w:b w:val="0"/>
        <w:sz w:val="20"/>
        <w:lang w:val="en-US" w:bidi="th-TH"/>
      </w:rPr>
      <w:t xml:space="preserve"> </w:t>
    </w:r>
    <w:r w:rsidR="00F97EA7" w:rsidRPr="00F97EA7">
      <w:rPr>
        <w:rFonts w:cs="Times New Roman"/>
        <w:b w:val="0"/>
        <w:sz w:val="20"/>
        <w:lang w:val="en-US" w:bidi="th-TH"/>
      </w:rPr>
      <w:t>01</w:t>
    </w:r>
    <w:r>
      <w:rPr>
        <w:rFonts w:cs="Times New Roman"/>
        <w:b w:val="0"/>
        <w:sz w:val="20"/>
        <w:lang w:val="en-US" w:bidi="th-TH"/>
      </w:rPr>
      <w:t>:</w:t>
    </w:r>
    <w:r w:rsidR="00F97EA7" w:rsidRPr="00F97EA7">
      <w:rPr>
        <w:rFonts w:cs="Times New Roman"/>
        <w:b w:val="0"/>
        <w:sz w:val="20"/>
        <w:lang w:val="en-US" w:bidi="th-TH"/>
      </w:rPr>
      <w:t>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DAB44" w14:textId="4C302BA1" w:rsidR="008D22D9" w:rsidRDefault="008D22D9" w:rsidP="00214A20">
    <w:pPr>
      <w:pStyle w:val="acctmainheading"/>
      <w:tabs>
        <w:tab w:val="center" w:pos="432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4AA8" w14:textId="624B8CA8" w:rsidR="008D22D9" w:rsidRDefault="008D22D9" w:rsidP="00EE0A06">
    <w:pPr>
      <w:pStyle w:val="acctmainheading"/>
      <w:tabs>
        <w:tab w:val="center" w:pos="504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7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76D4" w14:textId="13CA4CB8" w:rsidR="008D22D9" w:rsidRDefault="008D22D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7FEE" w14:textId="3084CC72" w:rsidR="008D22D9" w:rsidRPr="009D2126" w:rsidRDefault="008D22D9" w:rsidP="00214564">
    <w:pPr>
      <w:pStyle w:val="acctmainheading"/>
      <w:tabs>
        <w:tab w:val="center" w:pos="7740"/>
        <w:tab w:val="right" w:pos="1431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  <w:r w:rsidRPr="009D2126">
      <w:rPr>
        <w:rFonts w:cs="Times New Roman"/>
        <w:b w:val="0"/>
        <w:sz w:val="24"/>
        <w:szCs w:val="24"/>
        <w:cs/>
        <w:lang w:val="en-US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68796" w14:textId="057AE9F8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B5A3" w14:textId="3C05FD28" w:rsidR="00A55CF2" w:rsidRPr="009D2126" w:rsidRDefault="00A55CF2" w:rsidP="00A55CF2">
    <w:pPr>
      <w:pStyle w:val="acctmainheading"/>
      <w:tabs>
        <w:tab w:val="center" w:pos="7740"/>
        <w:tab w:val="right" w:pos="14310"/>
      </w:tabs>
      <w:spacing w:after="0" w:line="240" w:lineRule="atLeast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E398" w14:textId="0E7A146D" w:rsidR="008D22D9" w:rsidRPr="009D2126" w:rsidRDefault="008D22D9" w:rsidP="005B7EF8">
    <w:pPr>
      <w:pStyle w:val="acctmainheading"/>
      <w:tabs>
        <w:tab w:val="right" w:pos="9243"/>
        <w:tab w:val="right" w:pos="15480"/>
      </w:tabs>
      <w:spacing w:after="0" w:line="240" w:lineRule="atLeast"/>
      <w:ind w:firstLine="4320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ascii="Angsana New" w:hAnsi="Angsana New"/>
        <w:b w:val="0"/>
        <w:sz w:val="32"/>
        <w:szCs w:val="32"/>
        <w:lang w:val="en-US" w:bidi="th-TH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D05D" w14:textId="1864DCB1" w:rsidR="008D22D9" w:rsidRDefault="008D22D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6154" w14:textId="0BA76B21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49736" w14:textId="77777777" w:rsidR="00B647EE" w:rsidRDefault="00B647EE" w:rsidP="004956B4">
      <w:r>
        <w:separator/>
      </w:r>
    </w:p>
  </w:footnote>
  <w:footnote w:type="continuationSeparator" w:id="0">
    <w:p w14:paraId="55DCF7AC" w14:textId="77777777" w:rsidR="00B647EE" w:rsidRDefault="00B647E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8B088" w14:textId="77777777" w:rsidR="008F1C25" w:rsidRPr="00083EBD" w:rsidRDefault="008F1C25" w:rsidP="00083E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30C92926" w14:textId="77777777" w:rsidR="008F1C25" w:rsidRPr="00083EBD" w:rsidRDefault="008F1C25" w:rsidP="00083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03C652E" w14:textId="6EE057AA" w:rsidR="008F1C25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6</w:t>
    </w:r>
  </w:p>
  <w:p w14:paraId="18026F67" w14:textId="77777777" w:rsidR="008F1C25" w:rsidRPr="00083EBD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A72B" w14:textId="77777777" w:rsidR="00454509" w:rsidRPr="00083EBD" w:rsidRDefault="0045450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C7003CD" w14:textId="77777777" w:rsidR="00454509" w:rsidRPr="00083EBD" w:rsidRDefault="0045450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4E8785" w14:textId="3621D926" w:rsidR="00454509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6</w:t>
    </w:r>
  </w:p>
  <w:p w14:paraId="1FB1CE10" w14:textId="77777777" w:rsidR="00454509" w:rsidRPr="00083EBD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BFCA" w14:textId="77777777" w:rsidR="008F1C25" w:rsidRPr="00083EBD" w:rsidRDefault="008F1C25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4A28DFD" w14:textId="77777777" w:rsidR="008F1C25" w:rsidRPr="00083EBD" w:rsidRDefault="008F1C25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B2DE213" w14:textId="31B2E5B9" w:rsidR="008F1C25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2566</w:t>
    </w:r>
  </w:p>
  <w:p w14:paraId="6A46D176" w14:textId="77777777" w:rsidR="008F1C25" w:rsidRPr="00083EBD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E1D5" w14:textId="77777777" w:rsidR="008D22D9" w:rsidRPr="00270C0D" w:rsidRDefault="008D22D9" w:rsidP="00985B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C391A8" w14:textId="77777777" w:rsidR="008D22D9" w:rsidRPr="00FA7747" w:rsidRDefault="008D22D9" w:rsidP="00985B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B79561" w14:textId="09E80A20" w:rsidR="008D22D9" w:rsidRPr="00BD30EC" w:rsidRDefault="008D22D9" w:rsidP="002C7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/>
        <w:bCs/>
        <w:sz w:val="30"/>
        <w:szCs w:val="30"/>
        <w:cs/>
        <w:lang w:val="en-US" w:bidi="th-TH"/>
      </w:rPr>
      <w:t>สำหรับ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ปี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สิ้นสุดวันที่ </w:t>
    </w:r>
    <w:r w:rsidR="00F97EA7" w:rsidRPr="00F97EA7">
      <w:rPr>
        <w:rFonts w:ascii="Angsana New" w:hAnsi="Angsana New" w:hint="cs"/>
        <w:bCs/>
        <w:sz w:val="30"/>
        <w:szCs w:val="30"/>
        <w:lang w:val="en-US" w:bidi="th-TH"/>
      </w:rPr>
      <w:t>31</w:t>
    </w:r>
    <w:r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="00F97EA7" w:rsidRPr="00F97EA7">
      <w:rPr>
        <w:rFonts w:ascii="Angsana New" w:hAnsi="Angsana New"/>
        <w:bCs/>
        <w:sz w:val="30"/>
        <w:szCs w:val="30"/>
        <w:lang w:val="en-US" w:bidi="th-TH"/>
      </w:rPr>
      <w:t>256</w:t>
    </w:r>
    <w:r w:rsidR="00043A76">
      <w:rPr>
        <w:rFonts w:ascii="Angsana New" w:hAnsi="Angsana New"/>
        <w:bCs/>
        <w:sz w:val="30"/>
        <w:szCs w:val="30"/>
        <w:lang w:val="en-US" w:bidi="th-TH"/>
      </w:rPr>
      <w:t>6</w:t>
    </w:r>
  </w:p>
  <w:p w14:paraId="1DEA5852" w14:textId="77777777" w:rsidR="008D22D9" w:rsidRPr="006329BD" w:rsidRDefault="008D22D9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A0B3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43C1B351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908FE6B" w14:textId="412E44FB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6</w:t>
    </w:r>
  </w:p>
  <w:p w14:paraId="69154076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994B2" w14:textId="77777777" w:rsidR="00D120BB" w:rsidRPr="00270C0D" w:rsidRDefault="00D120BB" w:rsidP="00985B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625A39CB" w14:textId="77777777" w:rsidR="00D120BB" w:rsidRPr="00FA7747" w:rsidRDefault="00D120BB" w:rsidP="00985B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80560" w14:textId="77777777" w:rsidR="00D120BB" w:rsidRPr="00BD30EC" w:rsidRDefault="00D120BB" w:rsidP="002C7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/>
        <w:bCs/>
        <w:sz w:val="30"/>
        <w:szCs w:val="30"/>
        <w:cs/>
        <w:lang w:val="en-US" w:bidi="th-TH"/>
      </w:rPr>
      <w:t>สำหรับ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ปี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สิ้นสุดวันที่ </w:t>
    </w:r>
    <w:r w:rsidRPr="00F97EA7">
      <w:rPr>
        <w:rFonts w:ascii="Angsana New" w:hAnsi="Angsana New" w:hint="cs"/>
        <w:bCs/>
        <w:sz w:val="30"/>
        <w:szCs w:val="30"/>
        <w:lang w:val="en-US" w:bidi="th-TH"/>
      </w:rPr>
      <w:t>31</w:t>
    </w:r>
    <w:r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Pr="00F97EA7">
      <w:rPr>
        <w:rFonts w:ascii="Angsana New" w:hAnsi="Angsana New"/>
        <w:bCs/>
        <w:sz w:val="30"/>
        <w:szCs w:val="30"/>
        <w:lang w:val="en-US" w:bidi="th-TH"/>
      </w:rPr>
      <w:t>256</w:t>
    </w:r>
    <w:r>
      <w:rPr>
        <w:rFonts w:ascii="Angsana New" w:hAnsi="Angsana New"/>
        <w:bCs/>
        <w:sz w:val="30"/>
        <w:szCs w:val="30"/>
        <w:lang w:val="en-US" w:bidi="th-TH"/>
      </w:rPr>
      <w:t>6</w:t>
    </w:r>
  </w:p>
  <w:p w14:paraId="43A30B8B" w14:textId="77777777" w:rsidR="00D120BB" w:rsidRPr="006329BD" w:rsidRDefault="00D120BB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538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D236290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2188F127" w14:textId="15CF1482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6</w:t>
    </w:r>
  </w:p>
  <w:p w14:paraId="1D98198C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7EE3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C7295EC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2EE2ED6" w14:textId="2BD04080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6</w:t>
    </w:r>
  </w:p>
  <w:p w14:paraId="3687B91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0A10C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5DF054E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7DB40CD" w14:textId="4BCAC3A4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6</w:t>
    </w:r>
  </w:p>
  <w:p w14:paraId="1151CC8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6044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BB0F09D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E0B7DB1" w14:textId="1C27E95C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6</w:t>
    </w:r>
  </w:p>
  <w:p w14:paraId="49E1D427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C96F67"/>
    <w:multiLevelType w:val="hybridMultilevel"/>
    <w:tmpl w:val="C7B4FA26"/>
    <w:lvl w:ilvl="0" w:tplc="DB54B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D460A13"/>
    <w:multiLevelType w:val="hybridMultilevel"/>
    <w:tmpl w:val="E90CFEA6"/>
    <w:lvl w:ilvl="0" w:tplc="C178C060">
      <w:start w:val="1"/>
      <w:numFmt w:val="decimal"/>
      <w:pStyle w:val="NFS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4100E"/>
    <w:multiLevelType w:val="multilevel"/>
    <w:tmpl w:val="3A7C08B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534467817">
    <w:abstractNumId w:val="6"/>
  </w:num>
  <w:num w:numId="2" w16cid:durableId="1209297239">
    <w:abstractNumId w:val="5"/>
  </w:num>
  <w:num w:numId="3" w16cid:durableId="1769081010">
    <w:abstractNumId w:val="9"/>
  </w:num>
  <w:num w:numId="4" w16cid:durableId="320279022">
    <w:abstractNumId w:val="7"/>
  </w:num>
  <w:num w:numId="5" w16cid:durableId="657465563">
    <w:abstractNumId w:val="8"/>
  </w:num>
  <w:num w:numId="6" w16cid:durableId="467481672">
    <w:abstractNumId w:val="3"/>
  </w:num>
  <w:num w:numId="7" w16cid:durableId="596864468">
    <w:abstractNumId w:val="2"/>
  </w:num>
  <w:num w:numId="8" w16cid:durableId="409548019">
    <w:abstractNumId w:val="0"/>
  </w:num>
  <w:num w:numId="9" w16cid:durableId="1735473010">
    <w:abstractNumId w:val="1"/>
  </w:num>
  <w:num w:numId="10" w16cid:durableId="693922043">
    <w:abstractNumId w:val="4"/>
  </w:num>
  <w:num w:numId="11" w16cid:durableId="378674386">
    <w:abstractNumId w:val="18"/>
  </w:num>
  <w:num w:numId="12" w16cid:durableId="337773390">
    <w:abstractNumId w:val="11"/>
  </w:num>
  <w:num w:numId="13" w16cid:durableId="1477606901">
    <w:abstractNumId w:val="22"/>
  </w:num>
  <w:num w:numId="14" w16cid:durableId="1790314299">
    <w:abstractNumId w:val="16"/>
  </w:num>
  <w:num w:numId="15" w16cid:durableId="1679964892">
    <w:abstractNumId w:val="20"/>
  </w:num>
  <w:num w:numId="16" w16cid:durableId="399206982">
    <w:abstractNumId w:val="24"/>
  </w:num>
  <w:num w:numId="17" w16cid:durableId="783036238">
    <w:abstractNumId w:val="25"/>
  </w:num>
  <w:num w:numId="18" w16cid:durableId="60521823">
    <w:abstractNumId w:val="28"/>
  </w:num>
  <w:num w:numId="19" w16cid:durableId="632757649">
    <w:abstractNumId w:val="27"/>
  </w:num>
  <w:num w:numId="20" w16cid:durableId="1543011857">
    <w:abstractNumId w:val="26"/>
  </w:num>
  <w:num w:numId="21" w16cid:durableId="470295394">
    <w:abstractNumId w:val="17"/>
  </w:num>
  <w:num w:numId="22" w16cid:durableId="745225906">
    <w:abstractNumId w:val="14"/>
  </w:num>
  <w:num w:numId="23" w16cid:durableId="969703419">
    <w:abstractNumId w:val="23"/>
  </w:num>
  <w:num w:numId="24" w16cid:durableId="1484005554">
    <w:abstractNumId w:val="13"/>
  </w:num>
  <w:num w:numId="25" w16cid:durableId="1875461547">
    <w:abstractNumId w:val="19"/>
  </w:num>
  <w:num w:numId="26" w16cid:durableId="1856921211">
    <w:abstractNumId w:val="21"/>
  </w:num>
  <w:num w:numId="27" w16cid:durableId="2063745085">
    <w:abstractNumId w:val="10"/>
  </w:num>
  <w:num w:numId="28" w16cid:durableId="1496843338">
    <w:abstractNumId w:val="15"/>
  </w:num>
  <w:num w:numId="29" w16cid:durableId="769542060">
    <w:abstractNumId w:val="14"/>
  </w:num>
  <w:num w:numId="30" w16cid:durableId="174199818">
    <w:abstractNumId w:val="14"/>
  </w:num>
  <w:num w:numId="31" w16cid:durableId="416025791">
    <w:abstractNumId w:val="14"/>
  </w:num>
  <w:num w:numId="32" w16cid:durableId="624655417">
    <w:abstractNumId w:val="14"/>
  </w:num>
  <w:num w:numId="33" w16cid:durableId="452938784">
    <w:abstractNumId w:val="14"/>
  </w:num>
  <w:num w:numId="34" w16cid:durableId="1488745887">
    <w:abstractNumId w:val="14"/>
  </w:num>
  <w:num w:numId="35" w16cid:durableId="681669681">
    <w:abstractNumId w:val="14"/>
  </w:num>
  <w:num w:numId="36" w16cid:durableId="1242252825">
    <w:abstractNumId w:val="14"/>
  </w:num>
  <w:num w:numId="37" w16cid:durableId="932591920">
    <w:abstractNumId w:val="14"/>
  </w:num>
  <w:num w:numId="38" w16cid:durableId="713308846">
    <w:abstractNumId w:val="14"/>
  </w:num>
  <w:num w:numId="39" w16cid:durableId="1596212317">
    <w:abstractNumId w:val="14"/>
  </w:num>
  <w:num w:numId="40" w16cid:durableId="417141408">
    <w:abstractNumId w:val="14"/>
  </w:num>
  <w:num w:numId="41" w16cid:durableId="353388069">
    <w:abstractNumId w:val="14"/>
  </w:num>
  <w:num w:numId="42" w16cid:durableId="962270988">
    <w:abstractNumId w:val="14"/>
  </w:num>
  <w:num w:numId="43" w16cid:durableId="721253155">
    <w:abstractNumId w:val="14"/>
  </w:num>
  <w:num w:numId="44" w16cid:durableId="1659261005">
    <w:abstractNumId w:val="14"/>
  </w:num>
  <w:num w:numId="45" w16cid:durableId="1489051638">
    <w:abstractNumId w:val="14"/>
  </w:num>
  <w:num w:numId="46" w16cid:durableId="1244266772">
    <w:abstractNumId w:val="14"/>
  </w:num>
  <w:num w:numId="47" w16cid:durableId="556859950">
    <w:abstractNumId w:val="14"/>
  </w:num>
  <w:num w:numId="48" w16cid:durableId="1726489075">
    <w:abstractNumId w:val="14"/>
  </w:num>
  <w:num w:numId="49" w16cid:durableId="46220132">
    <w:abstractNumId w:val="14"/>
  </w:num>
  <w:num w:numId="50" w16cid:durableId="1472944593">
    <w:abstractNumId w:val="14"/>
  </w:num>
  <w:num w:numId="51" w16cid:durableId="1589651929">
    <w:abstractNumId w:val="14"/>
  </w:num>
  <w:num w:numId="52" w16cid:durableId="496505514">
    <w:abstractNumId w:val="14"/>
  </w:num>
  <w:num w:numId="53" w16cid:durableId="677315233">
    <w:abstractNumId w:val="1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100B"/>
    <w:rsid w:val="00001145"/>
    <w:rsid w:val="000012CF"/>
    <w:rsid w:val="00001741"/>
    <w:rsid w:val="000019C7"/>
    <w:rsid w:val="00001F91"/>
    <w:rsid w:val="00002354"/>
    <w:rsid w:val="0000260C"/>
    <w:rsid w:val="0000265F"/>
    <w:rsid w:val="00002740"/>
    <w:rsid w:val="00002A40"/>
    <w:rsid w:val="00002EC2"/>
    <w:rsid w:val="00002F4D"/>
    <w:rsid w:val="000032FE"/>
    <w:rsid w:val="00003AE6"/>
    <w:rsid w:val="00003CF4"/>
    <w:rsid w:val="00004376"/>
    <w:rsid w:val="0000493D"/>
    <w:rsid w:val="00004C4B"/>
    <w:rsid w:val="000056D8"/>
    <w:rsid w:val="00005773"/>
    <w:rsid w:val="000061A8"/>
    <w:rsid w:val="00006216"/>
    <w:rsid w:val="000063D3"/>
    <w:rsid w:val="000063E3"/>
    <w:rsid w:val="000064E6"/>
    <w:rsid w:val="000074FC"/>
    <w:rsid w:val="00007982"/>
    <w:rsid w:val="00007AA4"/>
    <w:rsid w:val="00007BFE"/>
    <w:rsid w:val="00007E44"/>
    <w:rsid w:val="000102DC"/>
    <w:rsid w:val="000103ED"/>
    <w:rsid w:val="00010D91"/>
    <w:rsid w:val="00010F4D"/>
    <w:rsid w:val="00011647"/>
    <w:rsid w:val="0001169E"/>
    <w:rsid w:val="00011892"/>
    <w:rsid w:val="00011F96"/>
    <w:rsid w:val="00011F9B"/>
    <w:rsid w:val="0001279E"/>
    <w:rsid w:val="00013106"/>
    <w:rsid w:val="000132EA"/>
    <w:rsid w:val="0001342C"/>
    <w:rsid w:val="00013704"/>
    <w:rsid w:val="0001390A"/>
    <w:rsid w:val="00014E9B"/>
    <w:rsid w:val="00015077"/>
    <w:rsid w:val="00015227"/>
    <w:rsid w:val="000154ED"/>
    <w:rsid w:val="00015715"/>
    <w:rsid w:val="0001580A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5F"/>
    <w:rsid w:val="000169B6"/>
    <w:rsid w:val="000175DD"/>
    <w:rsid w:val="0002090F"/>
    <w:rsid w:val="00020955"/>
    <w:rsid w:val="00020C4D"/>
    <w:rsid w:val="00021566"/>
    <w:rsid w:val="000216F8"/>
    <w:rsid w:val="00021C8E"/>
    <w:rsid w:val="00021EC6"/>
    <w:rsid w:val="000224EE"/>
    <w:rsid w:val="00022944"/>
    <w:rsid w:val="00022A1B"/>
    <w:rsid w:val="000231A0"/>
    <w:rsid w:val="00023492"/>
    <w:rsid w:val="0002369A"/>
    <w:rsid w:val="00023B24"/>
    <w:rsid w:val="00023B3C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70E"/>
    <w:rsid w:val="0002685E"/>
    <w:rsid w:val="00026A4A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8E7"/>
    <w:rsid w:val="00030AEA"/>
    <w:rsid w:val="00030C47"/>
    <w:rsid w:val="00031870"/>
    <w:rsid w:val="00031976"/>
    <w:rsid w:val="00031A92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9B5"/>
    <w:rsid w:val="00032A15"/>
    <w:rsid w:val="00032C0D"/>
    <w:rsid w:val="00032CC1"/>
    <w:rsid w:val="0003337F"/>
    <w:rsid w:val="0003353C"/>
    <w:rsid w:val="00033812"/>
    <w:rsid w:val="000339B8"/>
    <w:rsid w:val="00033B04"/>
    <w:rsid w:val="00033D3A"/>
    <w:rsid w:val="00034073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771"/>
    <w:rsid w:val="00036CD0"/>
    <w:rsid w:val="0003793A"/>
    <w:rsid w:val="00037B04"/>
    <w:rsid w:val="00037CF6"/>
    <w:rsid w:val="00037D1E"/>
    <w:rsid w:val="0004022C"/>
    <w:rsid w:val="000402C8"/>
    <w:rsid w:val="000405B2"/>
    <w:rsid w:val="00040D9C"/>
    <w:rsid w:val="00041034"/>
    <w:rsid w:val="00041214"/>
    <w:rsid w:val="000412C7"/>
    <w:rsid w:val="0004217C"/>
    <w:rsid w:val="00042957"/>
    <w:rsid w:val="000429DE"/>
    <w:rsid w:val="0004316A"/>
    <w:rsid w:val="0004319B"/>
    <w:rsid w:val="00043A76"/>
    <w:rsid w:val="00043CB6"/>
    <w:rsid w:val="00044200"/>
    <w:rsid w:val="000443A3"/>
    <w:rsid w:val="00044635"/>
    <w:rsid w:val="000447C0"/>
    <w:rsid w:val="00044F02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50012"/>
    <w:rsid w:val="00050337"/>
    <w:rsid w:val="000505EB"/>
    <w:rsid w:val="00050839"/>
    <w:rsid w:val="000508DC"/>
    <w:rsid w:val="00050948"/>
    <w:rsid w:val="00050C35"/>
    <w:rsid w:val="00050F6E"/>
    <w:rsid w:val="00051491"/>
    <w:rsid w:val="000517DE"/>
    <w:rsid w:val="00051A81"/>
    <w:rsid w:val="00051C2F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234"/>
    <w:rsid w:val="00055333"/>
    <w:rsid w:val="00055960"/>
    <w:rsid w:val="00055981"/>
    <w:rsid w:val="00055D63"/>
    <w:rsid w:val="000562ED"/>
    <w:rsid w:val="000564BE"/>
    <w:rsid w:val="00056538"/>
    <w:rsid w:val="00056906"/>
    <w:rsid w:val="00056F61"/>
    <w:rsid w:val="000573F8"/>
    <w:rsid w:val="000574DA"/>
    <w:rsid w:val="000575CA"/>
    <w:rsid w:val="00057AEA"/>
    <w:rsid w:val="00057CAE"/>
    <w:rsid w:val="00057CC5"/>
    <w:rsid w:val="000601A9"/>
    <w:rsid w:val="0006033C"/>
    <w:rsid w:val="0006042E"/>
    <w:rsid w:val="00060457"/>
    <w:rsid w:val="00060EFD"/>
    <w:rsid w:val="00061083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5F9"/>
    <w:rsid w:val="00062722"/>
    <w:rsid w:val="0006287C"/>
    <w:rsid w:val="00062912"/>
    <w:rsid w:val="00062920"/>
    <w:rsid w:val="00062C04"/>
    <w:rsid w:val="0006319E"/>
    <w:rsid w:val="000632C7"/>
    <w:rsid w:val="0006354B"/>
    <w:rsid w:val="000635DE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2D"/>
    <w:rsid w:val="00064CB0"/>
    <w:rsid w:val="00064FDC"/>
    <w:rsid w:val="00064FDD"/>
    <w:rsid w:val="00065407"/>
    <w:rsid w:val="00065442"/>
    <w:rsid w:val="000656E1"/>
    <w:rsid w:val="000659CB"/>
    <w:rsid w:val="00065A0F"/>
    <w:rsid w:val="00065ADE"/>
    <w:rsid w:val="00065C80"/>
    <w:rsid w:val="00065E35"/>
    <w:rsid w:val="00066600"/>
    <w:rsid w:val="000668C4"/>
    <w:rsid w:val="00066EE2"/>
    <w:rsid w:val="00066FB0"/>
    <w:rsid w:val="000678BA"/>
    <w:rsid w:val="00067C1F"/>
    <w:rsid w:val="00067D22"/>
    <w:rsid w:val="000701A9"/>
    <w:rsid w:val="00070327"/>
    <w:rsid w:val="0007069B"/>
    <w:rsid w:val="000707B3"/>
    <w:rsid w:val="000707FC"/>
    <w:rsid w:val="0007080C"/>
    <w:rsid w:val="000709DA"/>
    <w:rsid w:val="000709F9"/>
    <w:rsid w:val="00070C56"/>
    <w:rsid w:val="000722E1"/>
    <w:rsid w:val="0007277C"/>
    <w:rsid w:val="0007277D"/>
    <w:rsid w:val="000729B1"/>
    <w:rsid w:val="00072B21"/>
    <w:rsid w:val="00072CEF"/>
    <w:rsid w:val="000730AF"/>
    <w:rsid w:val="000730CF"/>
    <w:rsid w:val="000730FE"/>
    <w:rsid w:val="00073B1F"/>
    <w:rsid w:val="00073B97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EEB"/>
    <w:rsid w:val="00075FFC"/>
    <w:rsid w:val="00076640"/>
    <w:rsid w:val="0007679B"/>
    <w:rsid w:val="00076DD6"/>
    <w:rsid w:val="000779F7"/>
    <w:rsid w:val="000802A4"/>
    <w:rsid w:val="000809D6"/>
    <w:rsid w:val="00080F0D"/>
    <w:rsid w:val="00081600"/>
    <w:rsid w:val="00081646"/>
    <w:rsid w:val="0008178B"/>
    <w:rsid w:val="000817CF"/>
    <w:rsid w:val="000818A1"/>
    <w:rsid w:val="000818AD"/>
    <w:rsid w:val="00081909"/>
    <w:rsid w:val="00081966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65F"/>
    <w:rsid w:val="000838F4"/>
    <w:rsid w:val="00083D28"/>
    <w:rsid w:val="00083EBD"/>
    <w:rsid w:val="00083F44"/>
    <w:rsid w:val="00084073"/>
    <w:rsid w:val="000840F3"/>
    <w:rsid w:val="000841EB"/>
    <w:rsid w:val="0008436C"/>
    <w:rsid w:val="00084387"/>
    <w:rsid w:val="000843CE"/>
    <w:rsid w:val="00084539"/>
    <w:rsid w:val="00084561"/>
    <w:rsid w:val="0008493B"/>
    <w:rsid w:val="00084A8B"/>
    <w:rsid w:val="00084CA1"/>
    <w:rsid w:val="00085055"/>
    <w:rsid w:val="000855B7"/>
    <w:rsid w:val="000856FA"/>
    <w:rsid w:val="00085ADA"/>
    <w:rsid w:val="000862C7"/>
    <w:rsid w:val="0008635F"/>
    <w:rsid w:val="00086BE5"/>
    <w:rsid w:val="00086D23"/>
    <w:rsid w:val="00086E7A"/>
    <w:rsid w:val="000877F1"/>
    <w:rsid w:val="00087C9A"/>
    <w:rsid w:val="00087FCD"/>
    <w:rsid w:val="00090EFD"/>
    <w:rsid w:val="000910A9"/>
    <w:rsid w:val="000919AE"/>
    <w:rsid w:val="00091AF4"/>
    <w:rsid w:val="00091D45"/>
    <w:rsid w:val="00092442"/>
    <w:rsid w:val="00092641"/>
    <w:rsid w:val="0009270A"/>
    <w:rsid w:val="00092B54"/>
    <w:rsid w:val="00092FFA"/>
    <w:rsid w:val="0009329F"/>
    <w:rsid w:val="000933C1"/>
    <w:rsid w:val="0009366D"/>
    <w:rsid w:val="00093A25"/>
    <w:rsid w:val="00093DB7"/>
    <w:rsid w:val="00094164"/>
    <w:rsid w:val="00094272"/>
    <w:rsid w:val="00094304"/>
    <w:rsid w:val="00094395"/>
    <w:rsid w:val="00094986"/>
    <w:rsid w:val="00094B46"/>
    <w:rsid w:val="00094BAC"/>
    <w:rsid w:val="000955AC"/>
    <w:rsid w:val="000957CE"/>
    <w:rsid w:val="00095E39"/>
    <w:rsid w:val="0009657B"/>
    <w:rsid w:val="000966D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AB7"/>
    <w:rsid w:val="000A0B6F"/>
    <w:rsid w:val="000A0C84"/>
    <w:rsid w:val="000A0EA3"/>
    <w:rsid w:val="000A0FDC"/>
    <w:rsid w:val="000A1623"/>
    <w:rsid w:val="000A18E6"/>
    <w:rsid w:val="000A1D94"/>
    <w:rsid w:val="000A2167"/>
    <w:rsid w:val="000A24AD"/>
    <w:rsid w:val="000A2540"/>
    <w:rsid w:val="000A286C"/>
    <w:rsid w:val="000A29D1"/>
    <w:rsid w:val="000A363B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28E"/>
    <w:rsid w:val="000A730A"/>
    <w:rsid w:val="000A7430"/>
    <w:rsid w:val="000A75A6"/>
    <w:rsid w:val="000A76C9"/>
    <w:rsid w:val="000A772F"/>
    <w:rsid w:val="000A7ADA"/>
    <w:rsid w:val="000A7B44"/>
    <w:rsid w:val="000B01B8"/>
    <w:rsid w:val="000B0215"/>
    <w:rsid w:val="000B021D"/>
    <w:rsid w:val="000B0412"/>
    <w:rsid w:val="000B0720"/>
    <w:rsid w:val="000B0ACF"/>
    <w:rsid w:val="000B0AFD"/>
    <w:rsid w:val="000B0E74"/>
    <w:rsid w:val="000B1164"/>
    <w:rsid w:val="000B17A0"/>
    <w:rsid w:val="000B1B02"/>
    <w:rsid w:val="000B1B44"/>
    <w:rsid w:val="000B1C74"/>
    <w:rsid w:val="000B1ECB"/>
    <w:rsid w:val="000B1F8A"/>
    <w:rsid w:val="000B1F9F"/>
    <w:rsid w:val="000B2223"/>
    <w:rsid w:val="000B235E"/>
    <w:rsid w:val="000B24BB"/>
    <w:rsid w:val="000B268F"/>
    <w:rsid w:val="000B26FB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A81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6DB"/>
    <w:rsid w:val="000B695E"/>
    <w:rsid w:val="000B6B68"/>
    <w:rsid w:val="000B6F74"/>
    <w:rsid w:val="000B7644"/>
    <w:rsid w:val="000B77E7"/>
    <w:rsid w:val="000B78AD"/>
    <w:rsid w:val="000B7A60"/>
    <w:rsid w:val="000B7F82"/>
    <w:rsid w:val="000C0365"/>
    <w:rsid w:val="000C052E"/>
    <w:rsid w:val="000C0946"/>
    <w:rsid w:val="000C09C4"/>
    <w:rsid w:val="000C0A65"/>
    <w:rsid w:val="000C0AFD"/>
    <w:rsid w:val="000C0B63"/>
    <w:rsid w:val="000C0D80"/>
    <w:rsid w:val="000C0EE7"/>
    <w:rsid w:val="000C1393"/>
    <w:rsid w:val="000C1750"/>
    <w:rsid w:val="000C1822"/>
    <w:rsid w:val="000C1A8C"/>
    <w:rsid w:val="000C1A94"/>
    <w:rsid w:val="000C1BA5"/>
    <w:rsid w:val="000C2046"/>
    <w:rsid w:val="000C2089"/>
    <w:rsid w:val="000C2123"/>
    <w:rsid w:val="000C218C"/>
    <w:rsid w:val="000C292D"/>
    <w:rsid w:val="000C29C3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2F4"/>
    <w:rsid w:val="000C55D7"/>
    <w:rsid w:val="000C5B66"/>
    <w:rsid w:val="000C5DC6"/>
    <w:rsid w:val="000C5F79"/>
    <w:rsid w:val="000C6367"/>
    <w:rsid w:val="000C6A58"/>
    <w:rsid w:val="000C6D34"/>
    <w:rsid w:val="000C6E29"/>
    <w:rsid w:val="000C73B2"/>
    <w:rsid w:val="000C74A7"/>
    <w:rsid w:val="000C75E1"/>
    <w:rsid w:val="000C7D67"/>
    <w:rsid w:val="000D007D"/>
    <w:rsid w:val="000D08A1"/>
    <w:rsid w:val="000D0C54"/>
    <w:rsid w:val="000D1388"/>
    <w:rsid w:val="000D17D4"/>
    <w:rsid w:val="000D1AB9"/>
    <w:rsid w:val="000D1BE4"/>
    <w:rsid w:val="000D1E7D"/>
    <w:rsid w:val="000D22F3"/>
    <w:rsid w:val="000D251D"/>
    <w:rsid w:val="000D2CE3"/>
    <w:rsid w:val="000D318C"/>
    <w:rsid w:val="000D33B4"/>
    <w:rsid w:val="000D3D9A"/>
    <w:rsid w:val="000D3DA2"/>
    <w:rsid w:val="000D41FB"/>
    <w:rsid w:val="000D46C0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FBA"/>
    <w:rsid w:val="000E0209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2E69"/>
    <w:rsid w:val="000E391E"/>
    <w:rsid w:val="000E3978"/>
    <w:rsid w:val="000E3C7A"/>
    <w:rsid w:val="000E3CD1"/>
    <w:rsid w:val="000E409E"/>
    <w:rsid w:val="000E40E3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D5"/>
    <w:rsid w:val="000E7E13"/>
    <w:rsid w:val="000F0717"/>
    <w:rsid w:val="000F0BD0"/>
    <w:rsid w:val="000F1222"/>
    <w:rsid w:val="000F12E1"/>
    <w:rsid w:val="000F1661"/>
    <w:rsid w:val="000F23BF"/>
    <w:rsid w:val="000F2705"/>
    <w:rsid w:val="000F284E"/>
    <w:rsid w:val="000F2A8E"/>
    <w:rsid w:val="000F2D84"/>
    <w:rsid w:val="000F3485"/>
    <w:rsid w:val="000F34DD"/>
    <w:rsid w:val="000F3899"/>
    <w:rsid w:val="000F399B"/>
    <w:rsid w:val="000F3B57"/>
    <w:rsid w:val="000F3B87"/>
    <w:rsid w:val="000F3C0F"/>
    <w:rsid w:val="000F3E52"/>
    <w:rsid w:val="000F3FDD"/>
    <w:rsid w:val="000F4116"/>
    <w:rsid w:val="000F480A"/>
    <w:rsid w:val="000F4995"/>
    <w:rsid w:val="000F4A12"/>
    <w:rsid w:val="000F4EE6"/>
    <w:rsid w:val="000F5015"/>
    <w:rsid w:val="000F52B1"/>
    <w:rsid w:val="000F52CD"/>
    <w:rsid w:val="000F560C"/>
    <w:rsid w:val="000F5637"/>
    <w:rsid w:val="000F617F"/>
    <w:rsid w:val="000F6241"/>
    <w:rsid w:val="000F634F"/>
    <w:rsid w:val="000F674D"/>
    <w:rsid w:val="000F69D3"/>
    <w:rsid w:val="000F7332"/>
    <w:rsid w:val="000F7772"/>
    <w:rsid w:val="000F7915"/>
    <w:rsid w:val="000F7BE0"/>
    <w:rsid w:val="000F7CDB"/>
    <w:rsid w:val="001001CF"/>
    <w:rsid w:val="001005B7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E0C"/>
    <w:rsid w:val="00102153"/>
    <w:rsid w:val="00102676"/>
    <w:rsid w:val="001027D8"/>
    <w:rsid w:val="0010284B"/>
    <w:rsid w:val="00102B04"/>
    <w:rsid w:val="00102EA9"/>
    <w:rsid w:val="00102F77"/>
    <w:rsid w:val="001030AE"/>
    <w:rsid w:val="001037F5"/>
    <w:rsid w:val="00103803"/>
    <w:rsid w:val="00103AB1"/>
    <w:rsid w:val="00103CD4"/>
    <w:rsid w:val="00103E0D"/>
    <w:rsid w:val="0010428F"/>
    <w:rsid w:val="00104539"/>
    <w:rsid w:val="0010496A"/>
    <w:rsid w:val="00104BC1"/>
    <w:rsid w:val="00104DBC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CE0"/>
    <w:rsid w:val="0011162E"/>
    <w:rsid w:val="00111817"/>
    <w:rsid w:val="001118F9"/>
    <w:rsid w:val="0011198F"/>
    <w:rsid w:val="00111A06"/>
    <w:rsid w:val="00112401"/>
    <w:rsid w:val="00112A9F"/>
    <w:rsid w:val="00112C19"/>
    <w:rsid w:val="00112E05"/>
    <w:rsid w:val="0011319F"/>
    <w:rsid w:val="00113BB2"/>
    <w:rsid w:val="00113F1C"/>
    <w:rsid w:val="00113FE9"/>
    <w:rsid w:val="001149A6"/>
    <w:rsid w:val="001153E5"/>
    <w:rsid w:val="0011549F"/>
    <w:rsid w:val="001155F9"/>
    <w:rsid w:val="0011560E"/>
    <w:rsid w:val="00115725"/>
    <w:rsid w:val="0011593B"/>
    <w:rsid w:val="00115AFE"/>
    <w:rsid w:val="00115B2A"/>
    <w:rsid w:val="00115D59"/>
    <w:rsid w:val="00116610"/>
    <w:rsid w:val="00116B3B"/>
    <w:rsid w:val="0011742A"/>
    <w:rsid w:val="001174EC"/>
    <w:rsid w:val="001174F1"/>
    <w:rsid w:val="00117734"/>
    <w:rsid w:val="0011791D"/>
    <w:rsid w:val="00117BCE"/>
    <w:rsid w:val="00117EBD"/>
    <w:rsid w:val="00120065"/>
    <w:rsid w:val="001202E8"/>
    <w:rsid w:val="00120302"/>
    <w:rsid w:val="001204FD"/>
    <w:rsid w:val="001205FF"/>
    <w:rsid w:val="001208F5"/>
    <w:rsid w:val="00120EC2"/>
    <w:rsid w:val="00120FEB"/>
    <w:rsid w:val="00121317"/>
    <w:rsid w:val="001213FD"/>
    <w:rsid w:val="0012145F"/>
    <w:rsid w:val="00121A6F"/>
    <w:rsid w:val="00121CC7"/>
    <w:rsid w:val="00121EA6"/>
    <w:rsid w:val="001220A0"/>
    <w:rsid w:val="001226A3"/>
    <w:rsid w:val="0012297C"/>
    <w:rsid w:val="00122D0D"/>
    <w:rsid w:val="00122F57"/>
    <w:rsid w:val="001232BA"/>
    <w:rsid w:val="0012366C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A9B"/>
    <w:rsid w:val="00126B8D"/>
    <w:rsid w:val="00126C10"/>
    <w:rsid w:val="0012721C"/>
    <w:rsid w:val="00127299"/>
    <w:rsid w:val="00127625"/>
    <w:rsid w:val="0012774A"/>
    <w:rsid w:val="001278BD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9D9"/>
    <w:rsid w:val="00132F79"/>
    <w:rsid w:val="001330E2"/>
    <w:rsid w:val="001336FA"/>
    <w:rsid w:val="00133A8B"/>
    <w:rsid w:val="00133AA6"/>
    <w:rsid w:val="00133B1F"/>
    <w:rsid w:val="00133D5E"/>
    <w:rsid w:val="00133F1E"/>
    <w:rsid w:val="001341DF"/>
    <w:rsid w:val="00134415"/>
    <w:rsid w:val="0013473C"/>
    <w:rsid w:val="00134F3C"/>
    <w:rsid w:val="0013526B"/>
    <w:rsid w:val="00135361"/>
    <w:rsid w:val="001357DA"/>
    <w:rsid w:val="00135BB2"/>
    <w:rsid w:val="00135C74"/>
    <w:rsid w:val="00136087"/>
    <w:rsid w:val="00136119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2F5"/>
    <w:rsid w:val="0014174A"/>
    <w:rsid w:val="00141DCD"/>
    <w:rsid w:val="00141E22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77E"/>
    <w:rsid w:val="00144D5B"/>
    <w:rsid w:val="00144FC8"/>
    <w:rsid w:val="001453F2"/>
    <w:rsid w:val="001457C3"/>
    <w:rsid w:val="0014599D"/>
    <w:rsid w:val="00145E3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9AB"/>
    <w:rsid w:val="00150A2B"/>
    <w:rsid w:val="00150C2E"/>
    <w:rsid w:val="00150DAD"/>
    <w:rsid w:val="001513FB"/>
    <w:rsid w:val="00151693"/>
    <w:rsid w:val="00151923"/>
    <w:rsid w:val="001519A3"/>
    <w:rsid w:val="001523D5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41A2"/>
    <w:rsid w:val="00154665"/>
    <w:rsid w:val="00154858"/>
    <w:rsid w:val="00154989"/>
    <w:rsid w:val="00154FF0"/>
    <w:rsid w:val="001550DE"/>
    <w:rsid w:val="00155361"/>
    <w:rsid w:val="001555C9"/>
    <w:rsid w:val="00155782"/>
    <w:rsid w:val="0015588C"/>
    <w:rsid w:val="001558D9"/>
    <w:rsid w:val="001559F5"/>
    <w:rsid w:val="00155A44"/>
    <w:rsid w:val="00155FC1"/>
    <w:rsid w:val="001561BB"/>
    <w:rsid w:val="001567FC"/>
    <w:rsid w:val="001569AF"/>
    <w:rsid w:val="001569CC"/>
    <w:rsid w:val="001575BB"/>
    <w:rsid w:val="001576B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6C1"/>
    <w:rsid w:val="001627CC"/>
    <w:rsid w:val="00162D09"/>
    <w:rsid w:val="00163151"/>
    <w:rsid w:val="001632BA"/>
    <w:rsid w:val="0016334B"/>
    <w:rsid w:val="0016339C"/>
    <w:rsid w:val="0016366A"/>
    <w:rsid w:val="00163BB1"/>
    <w:rsid w:val="00163D67"/>
    <w:rsid w:val="001645BF"/>
    <w:rsid w:val="001645F7"/>
    <w:rsid w:val="00164927"/>
    <w:rsid w:val="00164B50"/>
    <w:rsid w:val="00165188"/>
    <w:rsid w:val="00165E0F"/>
    <w:rsid w:val="00166260"/>
    <w:rsid w:val="0016711F"/>
    <w:rsid w:val="00167192"/>
    <w:rsid w:val="00167942"/>
    <w:rsid w:val="00167955"/>
    <w:rsid w:val="00167E58"/>
    <w:rsid w:val="00167F66"/>
    <w:rsid w:val="00170397"/>
    <w:rsid w:val="0017076E"/>
    <w:rsid w:val="00170BD5"/>
    <w:rsid w:val="00170C6C"/>
    <w:rsid w:val="00170D44"/>
    <w:rsid w:val="001710E7"/>
    <w:rsid w:val="001715C9"/>
    <w:rsid w:val="0017192F"/>
    <w:rsid w:val="00171B32"/>
    <w:rsid w:val="00171D05"/>
    <w:rsid w:val="00171D29"/>
    <w:rsid w:val="00172300"/>
    <w:rsid w:val="001723D9"/>
    <w:rsid w:val="00172413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B2A"/>
    <w:rsid w:val="00175B8B"/>
    <w:rsid w:val="00176278"/>
    <w:rsid w:val="001762AD"/>
    <w:rsid w:val="001762F1"/>
    <w:rsid w:val="00176E71"/>
    <w:rsid w:val="00177717"/>
    <w:rsid w:val="00177853"/>
    <w:rsid w:val="00177BC1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D0E"/>
    <w:rsid w:val="00181DFA"/>
    <w:rsid w:val="0018251B"/>
    <w:rsid w:val="001829C5"/>
    <w:rsid w:val="00182B2B"/>
    <w:rsid w:val="00182B39"/>
    <w:rsid w:val="00182F6D"/>
    <w:rsid w:val="00182FF7"/>
    <w:rsid w:val="00183067"/>
    <w:rsid w:val="00183215"/>
    <w:rsid w:val="00183270"/>
    <w:rsid w:val="00183283"/>
    <w:rsid w:val="001832C9"/>
    <w:rsid w:val="001833FE"/>
    <w:rsid w:val="00183D8E"/>
    <w:rsid w:val="00183E8D"/>
    <w:rsid w:val="00184236"/>
    <w:rsid w:val="001843E9"/>
    <w:rsid w:val="001846A4"/>
    <w:rsid w:val="00184878"/>
    <w:rsid w:val="00184A97"/>
    <w:rsid w:val="00184B46"/>
    <w:rsid w:val="00184CAC"/>
    <w:rsid w:val="00184D37"/>
    <w:rsid w:val="00185297"/>
    <w:rsid w:val="001852DD"/>
    <w:rsid w:val="001853F3"/>
    <w:rsid w:val="00185B3D"/>
    <w:rsid w:val="00185E1F"/>
    <w:rsid w:val="00185E50"/>
    <w:rsid w:val="001864A9"/>
    <w:rsid w:val="001868AA"/>
    <w:rsid w:val="00187E65"/>
    <w:rsid w:val="00190055"/>
    <w:rsid w:val="00190123"/>
    <w:rsid w:val="00190367"/>
    <w:rsid w:val="00190986"/>
    <w:rsid w:val="00190A82"/>
    <w:rsid w:val="00190E42"/>
    <w:rsid w:val="00190E9E"/>
    <w:rsid w:val="00191A8E"/>
    <w:rsid w:val="00191B63"/>
    <w:rsid w:val="00192018"/>
    <w:rsid w:val="0019271D"/>
    <w:rsid w:val="00192784"/>
    <w:rsid w:val="00192899"/>
    <w:rsid w:val="0019289B"/>
    <w:rsid w:val="00192AC6"/>
    <w:rsid w:val="0019355A"/>
    <w:rsid w:val="001935A1"/>
    <w:rsid w:val="0019392B"/>
    <w:rsid w:val="00193AEA"/>
    <w:rsid w:val="00193D18"/>
    <w:rsid w:val="00193F8D"/>
    <w:rsid w:val="0019427D"/>
    <w:rsid w:val="00194802"/>
    <w:rsid w:val="001948E1"/>
    <w:rsid w:val="0019496E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E00"/>
    <w:rsid w:val="00195E5F"/>
    <w:rsid w:val="0019625D"/>
    <w:rsid w:val="0019625E"/>
    <w:rsid w:val="0019673C"/>
    <w:rsid w:val="001967D1"/>
    <w:rsid w:val="001968AB"/>
    <w:rsid w:val="00196D83"/>
    <w:rsid w:val="0019727B"/>
    <w:rsid w:val="001976A5"/>
    <w:rsid w:val="00197763"/>
    <w:rsid w:val="00197DCA"/>
    <w:rsid w:val="00197E6A"/>
    <w:rsid w:val="00197EC9"/>
    <w:rsid w:val="001A03CD"/>
    <w:rsid w:val="001A0608"/>
    <w:rsid w:val="001A0B6B"/>
    <w:rsid w:val="001A0C48"/>
    <w:rsid w:val="001A15C6"/>
    <w:rsid w:val="001A1712"/>
    <w:rsid w:val="001A18BF"/>
    <w:rsid w:val="001A1BB9"/>
    <w:rsid w:val="001A1E48"/>
    <w:rsid w:val="001A1F0F"/>
    <w:rsid w:val="001A23D9"/>
    <w:rsid w:val="001A2573"/>
    <w:rsid w:val="001A2E0D"/>
    <w:rsid w:val="001A2F0E"/>
    <w:rsid w:val="001A3022"/>
    <w:rsid w:val="001A31A6"/>
    <w:rsid w:val="001A31AC"/>
    <w:rsid w:val="001A381D"/>
    <w:rsid w:val="001A3860"/>
    <w:rsid w:val="001A38F1"/>
    <w:rsid w:val="001A394D"/>
    <w:rsid w:val="001A39E8"/>
    <w:rsid w:val="001A3AAF"/>
    <w:rsid w:val="001A431A"/>
    <w:rsid w:val="001A4530"/>
    <w:rsid w:val="001A45CF"/>
    <w:rsid w:val="001A4AEF"/>
    <w:rsid w:val="001A57C0"/>
    <w:rsid w:val="001A5BED"/>
    <w:rsid w:val="001A5CC2"/>
    <w:rsid w:val="001A6A4A"/>
    <w:rsid w:val="001A6C91"/>
    <w:rsid w:val="001A70EA"/>
    <w:rsid w:val="001A71C1"/>
    <w:rsid w:val="001A72E0"/>
    <w:rsid w:val="001B0684"/>
    <w:rsid w:val="001B09D4"/>
    <w:rsid w:val="001B0BB8"/>
    <w:rsid w:val="001B0D2A"/>
    <w:rsid w:val="001B1C98"/>
    <w:rsid w:val="001B2355"/>
    <w:rsid w:val="001B2535"/>
    <w:rsid w:val="001B2539"/>
    <w:rsid w:val="001B2711"/>
    <w:rsid w:val="001B274D"/>
    <w:rsid w:val="001B280E"/>
    <w:rsid w:val="001B2BD4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7082"/>
    <w:rsid w:val="001B70A6"/>
    <w:rsid w:val="001B73B7"/>
    <w:rsid w:val="001B77BD"/>
    <w:rsid w:val="001C064C"/>
    <w:rsid w:val="001C07F6"/>
    <w:rsid w:val="001C07F7"/>
    <w:rsid w:val="001C112C"/>
    <w:rsid w:val="001C148C"/>
    <w:rsid w:val="001C1492"/>
    <w:rsid w:val="001C1537"/>
    <w:rsid w:val="001C16DA"/>
    <w:rsid w:val="001C1747"/>
    <w:rsid w:val="001C1D84"/>
    <w:rsid w:val="001C26D2"/>
    <w:rsid w:val="001C297C"/>
    <w:rsid w:val="001C2BDE"/>
    <w:rsid w:val="001C2EB2"/>
    <w:rsid w:val="001C39E3"/>
    <w:rsid w:val="001C3DAE"/>
    <w:rsid w:val="001C4195"/>
    <w:rsid w:val="001C444B"/>
    <w:rsid w:val="001C45FF"/>
    <w:rsid w:val="001C4DCD"/>
    <w:rsid w:val="001C5060"/>
    <w:rsid w:val="001C53D2"/>
    <w:rsid w:val="001C5A43"/>
    <w:rsid w:val="001C5D41"/>
    <w:rsid w:val="001C6388"/>
    <w:rsid w:val="001C65FC"/>
    <w:rsid w:val="001C6DCF"/>
    <w:rsid w:val="001C6E31"/>
    <w:rsid w:val="001C7115"/>
    <w:rsid w:val="001C713C"/>
    <w:rsid w:val="001C7520"/>
    <w:rsid w:val="001C7885"/>
    <w:rsid w:val="001C79C2"/>
    <w:rsid w:val="001C7A7C"/>
    <w:rsid w:val="001C7D6D"/>
    <w:rsid w:val="001C7EAD"/>
    <w:rsid w:val="001D01D7"/>
    <w:rsid w:val="001D08F7"/>
    <w:rsid w:val="001D0CFF"/>
    <w:rsid w:val="001D1100"/>
    <w:rsid w:val="001D116D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276"/>
    <w:rsid w:val="001D4317"/>
    <w:rsid w:val="001D432A"/>
    <w:rsid w:val="001D4426"/>
    <w:rsid w:val="001D497B"/>
    <w:rsid w:val="001D4B74"/>
    <w:rsid w:val="001D4E9E"/>
    <w:rsid w:val="001D522E"/>
    <w:rsid w:val="001D538A"/>
    <w:rsid w:val="001D5488"/>
    <w:rsid w:val="001D605F"/>
    <w:rsid w:val="001D6914"/>
    <w:rsid w:val="001D6BEA"/>
    <w:rsid w:val="001D6CBF"/>
    <w:rsid w:val="001D7275"/>
    <w:rsid w:val="001D7310"/>
    <w:rsid w:val="001D7445"/>
    <w:rsid w:val="001D7522"/>
    <w:rsid w:val="001D7728"/>
    <w:rsid w:val="001D7C23"/>
    <w:rsid w:val="001D7D48"/>
    <w:rsid w:val="001D7FA2"/>
    <w:rsid w:val="001E00B2"/>
    <w:rsid w:val="001E00DB"/>
    <w:rsid w:val="001E032C"/>
    <w:rsid w:val="001E052E"/>
    <w:rsid w:val="001E0C84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CE0"/>
    <w:rsid w:val="001E2FD5"/>
    <w:rsid w:val="001E319B"/>
    <w:rsid w:val="001E3272"/>
    <w:rsid w:val="001E3496"/>
    <w:rsid w:val="001E3D8B"/>
    <w:rsid w:val="001E43A8"/>
    <w:rsid w:val="001E46E0"/>
    <w:rsid w:val="001E499D"/>
    <w:rsid w:val="001E4B57"/>
    <w:rsid w:val="001E4DF5"/>
    <w:rsid w:val="001E58BC"/>
    <w:rsid w:val="001E5C7D"/>
    <w:rsid w:val="001E6013"/>
    <w:rsid w:val="001E62AA"/>
    <w:rsid w:val="001E63B3"/>
    <w:rsid w:val="001E6408"/>
    <w:rsid w:val="001E6538"/>
    <w:rsid w:val="001E6A75"/>
    <w:rsid w:val="001E70EE"/>
    <w:rsid w:val="001E73F9"/>
    <w:rsid w:val="001E73FD"/>
    <w:rsid w:val="001E789C"/>
    <w:rsid w:val="001E78C3"/>
    <w:rsid w:val="001E78C5"/>
    <w:rsid w:val="001E78E9"/>
    <w:rsid w:val="001E7E16"/>
    <w:rsid w:val="001F05AF"/>
    <w:rsid w:val="001F0891"/>
    <w:rsid w:val="001F0B05"/>
    <w:rsid w:val="001F0D24"/>
    <w:rsid w:val="001F1095"/>
    <w:rsid w:val="001F1332"/>
    <w:rsid w:val="001F1759"/>
    <w:rsid w:val="001F1879"/>
    <w:rsid w:val="001F1D2A"/>
    <w:rsid w:val="001F1F1A"/>
    <w:rsid w:val="001F20DB"/>
    <w:rsid w:val="001F226F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91E"/>
    <w:rsid w:val="001F3AB9"/>
    <w:rsid w:val="001F3C6D"/>
    <w:rsid w:val="001F41EF"/>
    <w:rsid w:val="001F438E"/>
    <w:rsid w:val="001F43E8"/>
    <w:rsid w:val="001F49D0"/>
    <w:rsid w:val="001F4E23"/>
    <w:rsid w:val="001F4EFC"/>
    <w:rsid w:val="001F51AD"/>
    <w:rsid w:val="001F547E"/>
    <w:rsid w:val="001F55AE"/>
    <w:rsid w:val="001F56B3"/>
    <w:rsid w:val="001F5B23"/>
    <w:rsid w:val="001F5C62"/>
    <w:rsid w:val="001F600D"/>
    <w:rsid w:val="001F685B"/>
    <w:rsid w:val="001F6875"/>
    <w:rsid w:val="001F6AA4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A9"/>
    <w:rsid w:val="00200C27"/>
    <w:rsid w:val="00200F07"/>
    <w:rsid w:val="00201504"/>
    <w:rsid w:val="0020162F"/>
    <w:rsid w:val="0020178D"/>
    <w:rsid w:val="00201E81"/>
    <w:rsid w:val="00202092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A22"/>
    <w:rsid w:val="00204B6D"/>
    <w:rsid w:val="00204BBA"/>
    <w:rsid w:val="00204D9D"/>
    <w:rsid w:val="00205252"/>
    <w:rsid w:val="002052A9"/>
    <w:rsid w:val="00205429"/>
    <w:rsid w:val="00205482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F8"/>
    <w:rsid w:val="00207EC3"/>
    <w:rsid w:val="0021056F"/>
    <w:rsid w:val="0021063D"/>
    <w:rsid w:val="00210822"/>
    <w:rsid w:val="0021129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34A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3AE"/>
    <w:rsid w:val="00215838"/>
    <w:rsid w:val="00215A0C"/>
    <w:rsid w:val="00215A92"/>
    <w:rsid w:val="00215B43"/>
    <w:rsid w:val="00215BC3"/>
    <w:rsid w:val="00215D89"/>
    <w:rsid w:val="00215EEA"/>
    <w:rsid w:val="0021634C"/>
    <w:rsid w:val="002163CF"/>
    <w:rsid w:val="002163FD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14B"/>
    <w:rsid w:val="00220342"/>
    <w:rsid w:val="0022066D"/>
    <w:rsid w:val="002208CB"/>
    <w:rsid w:val="00220D1E"/>
    <w:rsid w:val="00220F74"/>
    <w:rsid w:val="00221050"/>
    <w:rsid w:val="002218C8"/>
    <w:rsid w:val="00221929"/>
    <w:rsid w:val="002219AD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84E"/>
    <w:rsid w:val="002268BB"/>
    <w:rsid w:val="00226B6B"/>
    <w:rsid w:val="00226CC4"/>
    <w:rsid w:val="002270F5"/>
    <w:rsid w:val="00227595"/>
    <w:rsid w:val="002276B5"/>
    <w:rsid w:val="00227908"/>
    <w:rsid w:val="002279D7"/>
    <w:rsid w:val="00227AA5"/>
    <w:rsid w:val="00227BD7"/>
    <w:rsid w:val="00227D8F"/>
    <w:rsid w:val="00227DC8"/>
    <w:rsid w:val="00230204"/>
    <w:rsid w:val="00230439"/>
    <w:rsid w:val="002304C0"/>
    <w:rsid w:val="00230D77"/>
    <w:rsid w:val="00231242"/>
    <w:rsid w:val="002313FB"/>
    <w:rsid w:val="0023165F"/>
    <w:rsid w:val="00231694"/>
    <w:rsid w:val="00231B76"/>
    <w:rsid w:val="00232973"/>
    <w:rsid w:val="00232AB1"/>
    <w:rsid w:val="00232BEB"/>
    <w:rsid w:val="00232EE7"/>
    <w:rsid w:val="002338E8"/>
    <w:rsid w:val="00233A13"/>
    <w:rsid w:val="00233A3A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FEC"/>
    <w:rsid w:val="00236598"/>
    <w:rsid w:val="0023693D"/>
    <w:rsid w:val="002369B1"/>
    <w:rsid w:val="00236B3E"/>
    <w:rsid w:val="00236D5B"/>
    <w:rsid w:val="0023724E"/>
    <w:rsid w:val="002373A2"/>
    <w:rsid w:val="00237949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0F54"/>
    <w:rsid w:val="00241364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2A1D"/>
    <w:rsid w:val="00242A26"/>
    <w:rsid w:val="00242E92"/>
    <w:rsid w:val="00243088"/>
    <w:rsid w:val="00243312"/>
    <w:rsid w:val="0024348E"/>
    <w:rsid w:val="0024358D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F4E"/>
    <w:rsid w:val="0024524F"/>
    <w:rsid w:val="002458C1"/>
    <w:rsid w:val="00245A64"/>
    <w:rsid w:val="00245E67"/>
    <w:rsid w:val="002460CC"/>
    <w:rsid w:val="002462BC"/>
    <w:rsid w:val="002464AB"/>
    <w:rsid w:val="002468CC"/>
    <w:rsid w:val="00246A85"/>
    <w:rsid w:val="00246E4A"/>
    <w:rsid w:val="002471D8"/>
    <w:rsid w:val="002473EC"/>
    <w:rsid w:val="002473F5"/>
    <w:rsid w:val="00250379"/>
    <w:rsid w:val="00250380"/>
    <w:rsid w:val="00250394"/>
    <w:rsid w:val="00250B33"/>
    <w:rsid w:val="00251860"/>
    <w:rsid w:val="00251A0F"/>
    <w:rsid w:val="00251A37"/>
    <w:rsid w:val="00251B07"/>
    <w:rsid w:val="0025290B"/>
    <w:rsid w:val="002533E9"/>
    <w:rsid w:val="00253482"/>
    <w:rsid w:val="00253535"/>
    <w:rsid w:val="00253570"/>
    <w:rsid w:val="002535D9"/>
    <w:rsid w:val="002536A2"/>
    <w:rsid w:val="00253745"/>
    <w:rsid w:val="00253A0E"/>
    <w:rsid w:val="00253D55"/>
    <w:rsid w:val="00253DFC"/>
    <w:rsid w:val="00254138"/>
    <w:rsid w:val="00254150"/>
    <w:rsid w:val="0025486A"/>
    <w:rsid w:val="00254875"/>
    <w:rsid w:val="00254AFC"/>
    <w:rsid w:val="00255006"/>
    <w:rsid w:val="002552BB"/>
    <w:rsid w:val="002555ED"/>
    <w:rsid w:val="002568C6"/>
    <w:rsid w:val="002569E1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A5"/>
    <w:rsid w:val="00257BF5"/>
    <w:rsid w:val="00257C99"/>
    <w:rsid w:val="00257D00"/>
    <w:rsid w:val="00257E2F"/>
    <w:rsid w:val="00257FCB"/>
    <w:rsid w:val="0026026B"/>
    <w:rsid w:val="00260547"/>
    <w:rsid w:val="00260555"/>
    <w:rsid w:val="00260926"/>
    <w:rsid w:val="00260B1B"/>
    <w:rsid w:val="00260B85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0EF"/>
    <w:rsid w:val="00265231"/>
    <w:rsid w:val="0026523D"/>
    <w:rsid w:val="0026550E"/>
    <w:rsid w:val="002658BB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40F"/>
    <w:rsid w:val="002674EF"/>
    <w:rsid w:val="00267510"/>
    <w:rsid w:val="00267527"/>
    <w:rsid w:val="002675A2"/>
    <w:rsid w:val="002677F1"/>
    <w:rsid w:val="00267800"/>
    <w:rsid w:val="0026797F"/>
    <w:rsid w:val="00267E71"/>
    <w:rsid w:val="002702F8"/>
    <w:rsid w:val="0027058F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30F8"/>
    <w:rsid w:val="00273215"/>
    <w:rsid w:val="00273464"/>
    <w:rsid w:val="00273DB4"/>
    <w:rsid w:val="00273ECB"/>
    <w:rsid w:val="00274206"/>
    <w:rsid w:val="00274622"/>
    <w:rsid w:val="00274794"/>
    <w:rsid w:val="00274B10"/>
    <w:rsid w:val="00275011"/>
    <w:rsid w:val="00275017"/>
    <w:rsid w:val="002752E5"/>
    <w:rsid w:val="0027569B"/>
    <w:rsid w:val="002758CC"/>
    <w:rsid w:val="00275F65"/>
    <w:rsid w:val="0027643C"/>
    <w:rsid w:val="0027656E"/>
    <w:rsid w:val="00276874"/>
    <w:rsid w:val="002772AB"/>
    <w:rsid w:val="002775D0"/>
    <w:rsid w:val="00277CB8"/>
    <w:rsid w:val="00277EF7"/>
    <w:rsid w:val="002804F4"/>
    <w:rsid w:val="00280F70"/>
    <w:rsid w:val="00280FE1"/>
    <w:rsid w:val="0028183A"/>
    <w:rsid w:val="00281A6F"/>
    <w:rsid w:val="00281CB1"/>
    <w:rsid w:val="00281EAA"/>
    <w:rsid w:val="00282570"/>
    <w:rsid w:val="002829AB"/>
    <w:rsid w:val="00282A55"/>
    <w:rsid w:val="00282B7B"/>
    <w:rsid w:val="00282C30"/>
    <w:rsid w:val="00282EC6"/>
    <w:rsid w:val="00282F8F"/>
    <w:rsid w:val="00283350"/>
    <w:rsid w:val="00283549"/>
    <w:rsid w:val="0028371A"/>
    <w:rsid w:val="00283CD2"/>
    <w:rsid w:val="00283E4B"/>
    <w:rsid w:val="002840F0"/>
    <w:rsid w:val="00284371"/>
    <w:rsid w:val="00284817"/>
    <w:rsid w:val="00284871"/>
    <w:rsid w:val="002848A4"/>
    <w:rsid w:val="002848B9"/>
    <w:rsid w:val="002851E3"/>
    <w:rsid w:val="002857F7"/>
    <w:rsid w:val="00285885"/>
    <w:rsid w:val="00285CBC"/>
    <w:rsid w:val="00285F56"/>
    <w:rsid w:val="0028629E"/>
    <w:rsid w:val="0028633B"/>
    <w:rsid w:val="002869E4"/>
    <w:rsid w:val="00286B60"/>
    <w:rsid w:val="00286C9C"/>
    <w:rsid w:val="00287F76"/>
    <w:rsid w:val="0029001D"/>
    <w:rsid w:val="0029026A"/>
    <w:rsid w:val="00290585"/>
    <w:rsid w:val="00290BA4"/>
    <w:rsid w:val="00290BCB"/>
    <w:rsid w:val="00290DE2"/>
    <w:rsid w:val="00290F64"/>
    <w:rsid w:val="00291266"/>
    <w:rsid w:val="00291737"/>
    <w:rsid w:val="002917F3"/>
    <w:rsid w:val="00291A4F"/>
    <w:rsid w:val="00291C63"/>
    <w:rsid w:val="00291FE3"/>
    <w:rsid w:val="00292219"/>
    <w:rsid w:val="0029232E"/>
    <w:rsid w:val="002925EF"/>
    <w:rsid w:val="00292A0C"/>
    <w:rsid w:val="00293111"/>
    <w:rsid w:val="00293148"/>
    <w:rsid w:val="00293A3D"/>
    <w:rsid w:val="00293B98"/>
    <w:rsid w:val="00293D89"/>
    <w:rsid w:val="00293EE2"/>
    <w:rsid w:val="00294269"/>
    <w:rsid w:val="002942E2"/>
    <w:rsid w:val="0029466B"/>
    <w:rsid w:val="00294A17"/>
    <w:rsid w:val="00294BB1"/>
    <w:rsid w:val="002951E3"/>
    <w:rsid w:val="002951E5"/>
    <w:rsid w:val="0029548A"/>
    <w:rsid w:val="002955C5"/>
    <w:rsid w:val="00295ADD"/>
    <w:rsid w:val="00295B5B"/>
    <w:rsid w:val="00295D1C"/>
    <w:rsid w:val="00295F30"/>
    <w:rsid w:val="002960A4"/>
    <w:rsid w:val="0029612F"/>
    <w:rsid w:val="00296771"/>
    <w:rsid w:val="00296D95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B6E"/>
    <w:rsid w:val="002A1CA2"/>
    <w:rsid w:val="002A1E65"/>
    <w:rsid w:val="002A1F37"/>
    <w:rsid w:val="002A1F58"/>
    <w:rsid w:val="002A1FB1"/>
    <w:rsid w:val="002A20C4"/>
    <w:rsid w:val="002A2431"/>
    <w:rsid w:val="002A2806"/>
    <w:rsid w:val="002A287F"/>
    <w:rsid w:val="002A33AD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380"/>
    <w:rsid w:val="002A592C"/>
    <w:rsid w:val="002A59A9"/>
    <w:rsid w:val="002A5EA5"/>
    <w:rsid w:val="002A5F4B"/>
    <w:rsid w:val="002A65CF"/>
    <w:rsid w:val="002A6B51"/>
    <w:rsid w:val="002A6D2F"/>
    <w:rsid w:val="002A6D99"/>
    <w:rsid w:val="002A6E78"/>
    <w:rsid w:val="002A6F91"/>
    <w:rsid w:val="002A707F"/>
    <w:rsid w:val="002A70E4"/>
    <w:rsid w:val="002A7653"/>
    <w:rsid w:val="002A7744"/>
    <w:rsid w:val="002A789E"/>
    <w:rsid w:val="002A7A5C"/>
    <w:rsid w:val="002A7BD8"/>
    <w:rsid w:val="002B0129"/>
    <w:rsid w:val="002B0301"/>
    <w:rsid w:val="002B041E"/>
    <w:rsid w:val="002B0551"/>
    <w:rsid w:val="002B0757"/>
    <w:rsid w:val="002B088A"/>
    <w:rsid w:val="002B090D"/>
    <w:rsid w:val="002B1261"/>
    <w:rsid w:val="002B137A"/>
    <w:rsid w:val="002B13F2"/>
    <w:rsid w:val="002B15CC"/>
    <w:rsid w:val="002B1883"/>
    <w:rsid w:val="002B1CA4"/>
    <w:rsid w:val="002B1F94"/>
    <w:rsid w:val="002B244E"/>
    <w:rsid w:val="002B2650"/>
    <w:rsid w:val="002B28CE"/>
    <w:rsid w:val="002B3094"/>
    <w:rsid w:val="002B3099"/>
    <w:rsid w:val="002B3588"/>
    <w:rsid w:val="002B35AE"/>
    <w:rsid w:val="002B3BC6"/>
    <w:rsid w:val="002B480E"/>
    <w:rsid w:val="002B5218"/>
    <w:rsid w:val="002B5488"/>
    <w:rsid w:val="002B5796"/>
    <w:rsid w:val="002B5BDD"/>
    <w:rsid w:val="002B616D"/>
    <w:rsid w:val="002B6230"/>
    <w:rsid w:val="002B65CF"/>
    <w:rsid w:val="002B6ACD"/>
    <w:rsid w:val="002B6B19"/>
    <w:rsid w:val="002B6E81"/>
    <w:rsid w:val="002B6ECB"/>
    <w:rsid w:val="002B7040"/>
    <w:rsid w:val="002B72C0"/>
    <w:rsid w:val="002B73F8"/>
    <w:rsid w:val="002B74F2"/>
    <w:rsid w:val="002B7989"/>
    <w:rsid w:val="002B7B19"/>
    <w:rsid w:val="002B7FA5"/>
    <w:rsid w:val="002B7FC2"/>
    <w:rsid w:val="002C038B"/>
    <w:rsid w:val="002C074B"/>
    <w:rsid w:val="002C0754"/>
    <w:rsid w:val="002C075B"/>
    <w:rsid w:val="002C082A"/>
    <w:rsid w:val="002C094D"/>
    <w:rsid w:val="002C0D01"/>
    <w:rsid w:val="002C13BE"/>
    <w:rsid w:val="002C13C3"/>
    <w:rsid w:val="002C142D"/>
    <w:rsid w:val="002C14EB"/>
    <w:rsid w:val="002C1559"/>
    <w:rsid w:val="002C1639"/>
    <w:rsid w:val="002C1784"/>
    <w:rsid w:val="002C18FB"/>
    <w:rsid w:val="002C1CCF"/>
    <w:rsid w:val="002C1F02"/>
    <w:rsid w:val="002C2265"/>
    <w:rsid w:val="002C2511"/>
    <w:rsid w:val="002C283E"/>
    <w:rsid w:val="002C28E5"/>
    <w:rsid w:val="002C2B75"/>
    <w:rsid w:val="002C2E4C"/>
    <w:rsid w:val="002C345C"/>
    <w:rsid w:val="002C38B6"/>
    <w:rsid w:val="002C3FE6"/>
    <w:rsid w:val="002C40ED"/>
    <w:rsid w:val="002C44F5"/>
    <w:rsid w:val="002C45A5"/>
    <w:rsid w:val="002C465A"/>
    <w:rsid w:val="002C46F9"/>
    <w:rsid w:val="002C4803"/>
    <w:rsid w:val="002C50B0"/>
    <w:rsid w:val="002C5724"/>
    <w:rsid w:val="002C5811"/>
    <w:rsid w:val="002C5C17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FC1"/>
    <w:rsid w:val="002C7122"/>
    <w:rsid w:val="002C755C"/>
    <w:rsid w:val="002C77DE"/>
    <w:rsid w:val="002C796E"/>
    <w:rsid w:val="002C7973"/>
    <w:rsid w:val="002C79B1"/>
    <w:rsid w:val="002C7A02"/>
    <w:rsid w:val="002C7F33"/>
    <w:rsid w:val="002D0110"/>
    <w:rsid w:val="002D045B"/>
    <w:rsid w:val="002D0D3B"/>
    <w:rsid w:val="002D110D"/>
    <w:rsid w:val="002D121F"/>
    <w:rsid w:val="002D1243"/>
    <w:rsid w:val="002D16EA"/>
    <w:rsid w:val="002D16F7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30C3"/>
    <w:rsid w:val="002D39E9"/>
    <w:rsid w:val="002D4065"/>
    <w:rsid w:val="002D41B9"/>
    <w:rsid w:val="002D4A24"/>
    <w:rsid w:val="002D4AD2"/>
    <w:rsid w:val="002D55CC"/>
    <w:rsid w:val="002D599F"/>
    <w:rsid w:val="002D5D50"/>
    <w:rsid w:val="002D613D"/>
    <w:rsid w:val="002D642B"/>
    <w:rsid w:val="002D65DC"/>
    <w:rsid w:val="002D68ED"/>
    <w:rsid w:val="002D693A"/>
    <w:rsid w:val="002D6E51"/>
    <w:rsid w:val="002D6F7A"/>
    <w:rsid w:val="002D7203"/>
    <w:rsid w:val="002D737A"/>
    <w:rsid w:val="002D7617"/>
    <w:rsid w:val="002E0631"/>
    <w:rsid w:val="002E0AB3"/>
    <w:rsid w:val="002E0D06"/>
    <w:rsid w:val="002E10D2"/>
    <w:rsid w:val="002E114C"/>
    <w:rsid w:val="002E124E"/>
    <w:rsid w:val="002E1807"/>
    <w:rsid w:val="002E188B"/>
    <w:rsid w:val="002E2301"/>
    <w:rsid w:val="002E261A"/>
    <w:rsid w:val="002E2755"/>
    <w:rsid w:val="002E2783"/>
    <w:rsid w:val="002E2A29"/>
    <w:rsid w:val="002E2EB0"/>
    <w:rsid w:val="002E2F32"/>
    <w:rsid w:val="002E2FF2"/>
    <w:rsid w:val="002E30E6"/>
    <w:rsid w:val="002E3B6F"/>
    <w:rsid w:val="002E3C05"/>
    <w:rsid w:val="002E43BD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852"/>
    <w:rsid w:val="002E6FDC"/>
    <w:rsid w:val="002E74C8"/>
    <w:rsid w:val="002E74D9"/>
    <w:rsid w:val="002E765B"/>
    <w:rsid w:val="002E7931"/>
    <w:rsid w:val="002E7D4C"/>
    <w:rsid w:val="002E7E10"/>
    <w:rsid w:val="002F01AC"/>
    <w:rsid w:val="002F0913"/>
    <w:rsid w:val="002F0E87"/>
    <w:rsid w:val="002F0EAE"/>
    <w:rsid w:val="002F0F2C"/>
    <w:rsid w:val="002F185D"/>
    <w:rsid w:val="002F1BB2"/>
    <w:rsid w:val="002F1CD1"/>
    <w:rsid w:val="002F24B0"/>
    <w:rsid w:val="002F28BD"/>
    <w:rsid w:val="002F2C7D"/>
    <w:rsid w:val="002F3088"/>
    <w:rsid w:val="002F3A19"/>
    <w:rsid w:val="002F3A5C"/>
    <w:rsid w:val="002F3AC9"/>
    <w:rsid w:val="002F3AE1"/>
    <w:rsid w:val="002F3E58"/>
    <w:rsid w:val="002F409F"/>
    <w:rsid w:val="002F4118"/>
    <w:rsid w:val="002F43E6"/>
    <w:rsid w:val="002F4484"/>
    <w:rsid w:val="002F4752"/>
    <w:rsid w:val="002F4C38"/>
    <w:rsid w:val="002F4FA2"/>
    <w:rsid w:val="002F5013"/>
    <w:rsid w:val="002F53BB"/>
    <w:rsid w:val="002F5666"/>
    <w:rsid w:val="002F57E6"/>
    <w:rsid w:val="002F5AE9"/>
    <w:rsid w:val="002F66CA"/>
    <w:rsid w:val="002F6A77"/>
    <w:rsid w:val="002F6C8D"/>
    <w:rsid w:val="002F6E33"/>
    <w:rsid w:val="002F7222"/>
    <w:rsid w:val="002F78D0"/>
    <w:rsid w:val="002F7AB4"/>
    <w:rsid w:val="002F7BD6"/>
    <w:rsid w:val="00300121"/>
    <w:rsid w:val="0030060C"/>
    <w:rsid w:val="0030067F"/>
    <w:rsid w:val="00301000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6D6"/>
    <w:rsid w:val="0030389D"/>
    <w:rsid w:val="00303A19"/>
    <w:rsid w:val="00303B07"/>
    <w:rsid w:val="00303DB4"/>
    <w:rsid w:val="003040FA"/>
    <w:rsid w:val="003042DB"/>
    <w:rsid w:val="003044E8"/>
    <w:rsid w:val="003045FF"/>
    <w:rsid w:val="00304A45"/>
    <w:rsid w:val="00304C39"/>
    <w:rsid w:val="00304CF5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CC7"/>
    <w:rsid w:val="00306CFA"/>
    <w:rsid w:val="003073D1"/>
    <w:rsid w:val="00307447"/>
    <w:rsid w:val="00307726"/>
    <w:rsid w:val="003077B0"/>
    <w:rsid w:val="0030794F"/>
    <w:rsid w:val="00310CA7"/>
    <w:rsid w:val="00310E92"/>
    <w:rsid w:val="0031113C"/>
    <w:rsid w:val="00311203"/>
    <w:rsid w:val="0031135D"/>
    <w:rsid w:val="003119AE"/>
    <w:rsid w:val="00311B72"/>
    <w:rsid w:val="00311DCF"/>
    <w:rsid w:val="00312332"/>
    <w:rsid w:val="00312A9B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999"/>
    <w:rsid w:val="00315BB6"/>
    <w:rsid w:val="00315C87"/>
    <w:rsid w:val="00315D2F"/>
    <w:rsid w:val="00316136"/>
    <w:rsid w:val="00316159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0C71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491"/>
    <w:rsid w:val="0032364D"/>
    <w:rsid w:val="003238CF"/>
    <w:rsid w:val="00323D13"/>
    <w:rsid w:val="0032418B"/>
    <w:rsid w:val="003241AB"/>
    <w:rsid w:val="003242FA"/>
    <w:rsid w:val="0032449A"/>
    <w:rsid w:val="003246B1"/>
    <w:rsid w:val="00324769"/>
    <w:rsid w:val="00324CC3"/>
    <w:rsid w:val="00324DC7"/>
    <w:rsid w:val="003251F6"/>
    <w:rsid w:val="00325223"/>
    <w:rsid w:val="003252BA"/>
    <w:rsid w:val="00325309"/>
    <w:rsid w:val="003254D3"/>
    <w:rsid w:val="003257CC"/>
    <w:rsid w:val="00325818"/>
    <w:rsid w:val="0032584F"/>
    <w:rsid w:val="0032586D"/>
    <w:rsid w:val="00325A81"/>
    <w:rsid w:val="00325ADD"/>
    <w:rsid w:val="0032609C"/>
    <w:rsid w:val="0032679C"/>
    <w:rsid w:val="00326A55"/>
    <w:rsid w:val="00326AFE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F0D"/>
    <w:rsid w:val="0033108D"/>
    <w:rsid w:val="00331301"/>
    <w:rsid w:val="00331A74"/>
    <w:rsid w:val="00331D83"/>
    <w:rsid w:val="0033230D"/>
    <w:rsid w:val="00332701"/>
    <w:rsid w:val="003331A0"/>
    <w:rsid w:val="00333297"/>
    <w:rsid w:val="003337DB"/>
    <w:rsid w:val="00333CFA"/>
    <w:rsid w:val="00334170"/>
    <w:rsid w:val="003342E7"/>
    <w:rsid w:val="00334400"/>
    <w:rsid w:val="00334950"/>
    <w:rsid w:val="00334963"/>
    <w:rsid w:val="00334D65"/>
    <w:rsid w:val="00334ED6"/>
    <w:rsid w:val="00335473"/>
    <w:rsid w:val="003354C5"/>
    <w:rsid w:val="003363E8"/>
    <w:rsid w:val="0033658B"/>
    <w:rsid w:val="003368CF"/>
    <w:rsid w:val="003368FD"/>
    <w:rsid w:val="00337273"/>
    <w:rsid w:val="003372CD"/>
    <w:rsid w:val="003377DD"/>
    <w:rsid w:val="00337BE7"/>
    <w:rsid w:val="00337D65"/>
    <w:rsid w:val="00340642"/>
    <w:rsid w:val="00340A29"/>
    <w:rsid w:val="00340D91"/>
    <w:rsid w:val="00340DD8"/>
    <w:rsid w:val="00340E37"/>
    <w:rsid w:val="00341384"/>
    <w:rsid w:val="003415A7"/>
    <w:rsid w:val="00341B1C"/>
    <w:rsid w:val="00341FD5"/>
    <w:rsid w:val="003421A9"/>
    <w:rsid w:val="00342252"/>
    <w:rsid w:val="003424E2"/>
    <w:rsid w:val="0034254E"/>
    <w:rsid w:val="00342649"/>
    <w:rsid w:val="00342C2E"/>
    <w:rsid w:val="00343005"/>
    <w:rsid w:val="003431FD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54B"/>
    <w:rsid w:val="003465A9"/>
    <w:rsid w:val="003465BB"/>
    <w:rsid w:val="00346DF1"/>
    <w:rsid w:val="0034705A"/>
    <w:rsid w:val="00347847"/>
    <w:rsid w:val="00347EB7"/>
    <w:rsid w:val="00347F1B"/>
    <w:rsid w:val="00350496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41A6"/>
    <w:rsid w:val="003543C8"/>
    <w:rsid w:val="00354588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A24"/>
    <w:rsid w:val="00362374"/>
    <w:rsid w:val="0036265F"/>
    <w:rsid w:val="00362837"/>
    <w:rsid w:val="00362939"/>
    <w:rsid w:val="00362E4B"/>
    <w:rsid w:val="00363080"/>
    <w:rsid w:val="003632F5"/>
    <w:rsid w:val="00363442"/>
    <w:rsid w:val="00363598"/>
    <w:rsid w:val="0036405C"/>
    <w:rsid w:val="003643CD"/>
    <w:rsid w:val="003645E1"/>
    <w:rsid w:val="003648FA"/>
    <w:rsid w:val="00364973"/>
    <w:rsid w:val="00364ED8"/>
    <w:rsid w:val="0036534A"/>
    <w:rsid w:val="0036585E"/>
    <w:rsid w:val="00365C1B"/>
    <w:rsid w:val="00365C8C"/>
    <w:rsid w:val="00365C9B"/>
    <w:rsid w:val="00366435"/>
    <w:rsid w:val="0036669A"/>
    <w:rsid w:val="00366972"/>
    <w:rsid w:val="00366BB6"/>
    <w:rsid w:val="003673BA"/>
    <w:rsid w:val="003673F3"/>
    <w:rsid w:val="00367675"/>
    <w:rsid w:val="00367B77"/>
    <w:rsid w:val="00367B85"/>
    <w:rsid w:val="00367C0C"/>
    <w:rsid w:val="00367E27"/>
    <w:rsid w:val="00370366"/>
    <w:rsid w:val="0037037F"/>
    <w:rsid w:val="00370E3A"/>
    <w:rsid w:val="00371167"/>
    <w:rsid w:val="00371217"/>
    <w:rsid w:val="00371523"/>
    <w:rsid w:val="00371546"/>
    <w:rsid w:val="00371E31"/>
    <w:rsid w:val="0037252F"/>
    <w:rsid w:val="003726E4"/>
    <w:rsid w:val="0037293A"/>
    <w:rsid w:val="00372AF9"/>
    <w:rsid w:val="00372B91"/>
    <w:rsid w:val="00372D89"/>
    <w:rsid w:val="00372E7B"/>
    <w:rsid w:val="00372F3C"/>
    <w:rsid w:val="003734BB"/>
    <w:rsid w:val="0037365D"/>
    <w:rsid w:val="00373D61"/>
    <w:rsid w:val="00373DBF"/>
    <w:rsid w:val="00373F59"/>
    <w:rsid w:val="00373FB5"/>
    <w:rsid w:val="00374141"/>
    <w:rsid w:val="0037429E"/>
    <w:rsid w:val="003748A6"/>
    <w:rsid w:val="00374A94"/>
    <w:rsid w:val="00374B18"/>
    <w:rsid w:val="00374EC3"/>
    <w:rsid w:val="00374F54"/>
    <w:rsid w:val="003756AB"/>
    <w:rsid w:val="00375B1C"/>
    <w:rsid w:val="00375F5C"/>
    <w:rsid w:val="00376302"/>
    <w:rsid w:val="003766E9"/>
    <w:rsid w:val="003768E1"/>
    <w:rsid w:val="00376C61"/>
    <w:rsid w:val="00376CE8"/>
    <w:rsid w:val="00376D89"/>
    <w:rsid w:val="003775E5"/>
    <w:rsid w:val="0037763E"/>
    <w:rsid w:val="00377774"/>
    <w:rsid w:val="00377A8E"/>
    <w:rsid w:val="00377CDE"/>
    <w:rsid w:val="0038030A"/>
    <w:rsid w:val="003807D0"/>
    <w:rsid w:val="00380B1E"/>
    <w:rsid w:val="00380E39"/>
    <w:rsid w:val="00381095"/>
    <w:rsid w:val="003812F2"/>
    <w:rsid w:val="0038137B"/>
    <w:rsid w:val="003813B7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41"/>
    <w:rsid w:val="003834A6"/>
    <w:rsid w:val="00383845"/>
    <w:rsid w:val="0038398D"/>
    <w:rsid w:val="00383A1D"/>
    <w:rsid w:val="00383D8B"/>
    <w:rsid w:val="00383FB6"/>
    <w:rsid w:val="00384057"/>
    <w:rsid w:val="003849E4"/>
    <w:rsid w:val="0038558F"/>
    <w:rsid w:val="003857A0"/>
    <w:rsid w:val="00385E3D"/>
    <w:rsid w:val="00385FD9"/>
    <w:rsid w:val="003861CB"/>
    <w:rsid w:val="00386399"/>
    <w:rsid w:val="00386FBA"/>
    <w:rsid w:val="00387043"/>
    <w:rsid w:val="003870AD"/>
    <w:rsid w:val="003873C4"/>
    <w:rsid w:val="0038747F"/>
    <w:rsid w:val="003874DF"/>
    <w:rsid w:val="00387A88"/>
    <w:rsid w:val="003900C1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4E4"/>
    <w:rsid w:val="00392887"/>
    <w:rsid w:val="003929BC"/>
    <w:rsid w:val="00393206"/>
    <w:rsid w:val="0039323E"/>
    <w:rsid w:val="003933A2"/>
    <w:rsid w:val="003933BF"/>
    <w:rsid w:val="003935AA"/>
    <w:rsid w:val="003945EE"/>
    <w:rsid w:val="003947F7"/>
    <w:rsid w:val="00394AF4"/>
    <w:rsid w:val="00394B31"/>
    <w:rsid w:val="00394E74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D1"/>
    <w:rsid w:val="00397626"/>
    <w:rsid w:val="00397ACC"/>
    <w:rsid w:val="00397D8F"/>
    <w:rsid w:val="00397F91"/>
    <w:rsid w:val="003A006D"/>
    <w:rsid w:val="003A1193"/>
    <w:rsid w:val="003A144F"/>
    <w:rsid w:val="003A15E3"/>
    <w:rsid w:val="003A160B"/>
    <w:rsid w:val="003A1DE4"/>
    <w:rsid w:val="003A1EDA"/>
    <w:rsid w:val="003A1F36"/>
    <w:rsid w:val="003A26CD"/>
    <w:rsid w:val="003A2E40"/>
    <w:rsid w:val="003A3B9A"/>
    <w:rsid w:val="003A3D1F"/>
    <w:rsid w:val="003A42A5"/>
    <w:rsid w:val="003A442E"/>
    <w:rsid w:val="003A4A4A"/>
    <w:rsid w:val="003A5269"/>
    <w:rsid w:val="003A5352"/>
    <w:rsid w:val="003A5378"/>
    <w:rsid w:val="003A555C"/>
    <w:rsid w:val="003A5745"/>
    <w:rsid w:val="003A57B9"/>
    <w:rsid w:val="003A67C3"/>
    <w:rsid w:val="003A6EA3"/>
    <w:rsid w:val="003A6F0C"/>
    <w:rsid w:val="003A7034"/>
    <w:rsid w:val="003A70B0"/>
    <w:rsid w:val="003A739D"/>
    <w:rsid w:val="003A751A"/>
    <w:rsid w:val="003A757F"/>
    <w:rsid w:val="003A77B9"/>
    <w:rsid w:val="003A79BC"/>
    <w:rsid w:val="003B0333"/>
    <w:rsid w:val="003B0558"/>
    <w:rsid w:val="003B0583"/>
    <w:rsid w:val="003B05E0"/>
    <w:rsid w:val="003B0730"/>
    <w:rsid w:val="003B0BA5"/>
    <w:rsid w:val="003B0BFD"/>
    <w:rsid w:val="003B1012"/>
    <w:rsid w:val="003B2059"/>
    <w:rsid w:val="003B22FF"/>
    <w:rsid w:val="003B2567"/>
    <w:rsid w:val="003B2BE6"/>
    <w:rsid w:val="003B2EA7"/>
    <w:rsid w:val="003B308E"/>
    <w:rsid w:val="003B3C99"/>
    <w:rsid w:val="003B3D64"/>
    <w:rsid w:val="003B4575"/>
    <w:rsid w:val="003B478E"/>
    <w:rsid w:val="003B4E8C"/>
    <w:rsid w:val="003B5449"/>
    <w:rsid w:val="003B5BDC"/>
    <w:rsid w:val="003B616C"/>
    <w:rsid w:val="003B63F9"/>
    <w:rsid w:val="003B6B98"/>
    <w:rsid w:val="003B7003"/>
    <w:rsid w:val="003B7423"/>
    <w:rsid w:val="003B7447"/>
    <w:rsid w:val="003B7587"/>
    <w:rsid w:val="003B7759"/>
    <w:rsid w:val="003B7A53"/>
    <w:rsid w:val="003B7CB3"/>
    <w:rsid w:val="003B7D61"/>
    <w:rsid w:val="003B7F2F"/>
    <w:rsid w:val="003B7F3C"/>
    <w:rsid w:val="003C037C"/>
    <w:rsid w:val="003C0384"/>
    <w:rsid w:val="003C057E"/>
    <w:rsid w:val="003C059B"/>
    <w:rsid w:val="003C0FCB"/>
    <w:rsid w:val="003C1A64"/>
    <w:rsid w:val="003C1F04"/>
    <w:rsid w:val="003C239A"/>
    <w:rsid w:val="003C24B7"/>
    <w:rsid w:val="003C2954"/>
    <w:rsid w:val="003C3063"/>
    <w:rsid w:val="003C30E5"/>
    <w:rsid w:val="003C3133"/>
    <w:rsid w:val="003C35D0"/>
    <w:rsid w:val="003C3759"/>
    <w:rsid w:val="003C3B85"/>
    <w:rsid w:val="003C40A6"/>
    <w:rsid w:val="003C43C8"/>
    <w:rsid w:val="003C43DA"/>
    <w:rsid w:val="003C4962"/>
    <w:rsid w:val="003C49AF"/>
    <w:rsid w:val="003C4C5B"/>
    <w:rsid w:val="003C4CD3"/>
    <w:rsid w:val="003C4CEC"/>
    <w:rsid w:val="003C50B0"/>
    <w:rsid w:val="003C50F1"/>
    <w:rsid w:val="003C5369"/>
    <w:rsid w:val="003C5893"/>
    <w:rsid w:val="003C5F2D"/>
    <w:rsid w:val="003C624E"/>
    <w:rsid w:val="003C6847"/>
    <w:rsid w:val="003C6A1A"/>
    <w:rsid w:val="003C6E94"/>
    <w:rsid w:val="003C71FC"/>
    <w:rsid w:val="003C74FD"/>
    <w:rsid w:val="003C763B"/>
    <w:rsid w:val="003C769E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F11"/>
    <w:rsid w:val="003D109E"/>
    <w:rsid w:val="003D1A72"/>
    <w:rsid w:val="003D1FA7"/>
    <w:rsid w:val="003D209B"/>
    <w:rsid w:val="003D217D"/>
    <w:rsid w:val="003D2248"/>
    <w:rsid w:val="003D2369"/>
    <w:rsid w:val="003D266D"/>
    <w:rsid w:val="003D29E4"/>
    <w:rsid w:val="003D2DCA"/>
    <w:rsid w:val="003D30F1"/>
    <w:rsid w:val="003D325C"/>
    <w:rsid w:val="003D3A08"/>
    <w:rsid w:val="003D3A64"/>
    <w:rsid w:val="003D3F29"/>
    <w:rsid w:val="003D3F98"/>
    <w:rsid w:val="003D3FB3"/>
    <w:rsid w:val="003D41CC"/>
    <w:rsid w:val="003D49FB"/>
    <w:rsid w:val="003D4C01"/>
    <w:rsid w:val="003D530D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BFE"/>
    <w:rsid w:val="003D7C34"/>
    <w:rsid w:val="003D7D4A"/>
    <w:rsid w:val="003E0087"/>
    <w:rsid w:val="003E0111"/>
    <w:rsid w:val="003E042D"/>
    <w:rsid w:val="003E082C"/>
    <w:rsid w:val="003E0B8C"/>
    <w:rsid w:val="003E0DAD"/>
    <w:rsid w:val="003E0DD9"/>
    <w:rsid w:val="003E12E6"/>
    <w:rsid w:val="003E15D5"/>
    <w:rsid w:val="003E189A"/>
    <w:rsid w:val="003E1949"/>
    <w:rsid w:val="003E1A75"/>
    <w:rsid w:val="003E1D37"/>
    <w:rsid w:val="003E1EA4"/>
    <w:rsid w:val="003E204E"/>
    <w:rsid w:val="003E2473"/>
    <w:rsid w:val="003E2CFC"/>
    <w:rsid w:val="003E34FD"/>
    <w:rsid w:val="003E3501"/>
    <w:rsid w:val="003E3DA5"/>
    <w:rsid w:val="003E42C4"/>
    <w:rsid w:val="003E433A"/>
    <w:rsid w:val="003E441F"/>
    <w:rsid w:val="003E4436"/>
    <w:rsid w:val="003E48F6"/>
    <w:rsid w:val="003E49A4"/>
    <w:rsid w:val="003E4EC9"/>
    <w:rsid w:val="003E5539"/>
    <w:rsid w:val="003E55B7"/>
    <w:rsid w:val="003E56BB"/>
    <w:rsid w:val="003E59B5"/>
    <w:rsid w:val="003E5D0D"/>
    <w:rsid w:val="003E5E33"/>
    <w:rsid w:val="003E5E55"/>
    <w:rsid w:val="003E5E60"/>
    <w:rsid w:val="003E5E79"/>
    <w:rsid w:val="003E61D4"/>
    <w:rsid w:val="003E62C0"/>
    <w:rsid w:val="003E6754"/>
    <w:rsid w:val="003E69D5"/>
    <w:rsid w:val="003E6FC2"/>
    <w:rsid w:val="003E714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8CB"/>
    <w:rsid w:val="003F09B4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AD8"/>
    <w:rsid w:val="003F6D6C"/>
    <w:rsid w:val="003F6F83"/>
    <w:rsid w:val="003F712A"/>
    <w:rsid w:val="003F747D"/>
    <w:rsid w:val="003F75A4"/>
    <w:rsid w:val="003F76F3"/>
    <w:rsid w:val="003F78D7"/>
    <w:rsid w:val="003F7902"/>
    <w:rsid w:val="003F795F"/>
    <w:rsid w:val="003F7D9F"/>
    <w:rsid w:val="003F7DB8"/>
    <w:rsid w:val="00400865"/>
    <w:rsid w:val="00400A98"/>
    <w:rsid w:val="00401228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81C"/>
    <w:rsid w:val="00403980"/>
    <w:rsid w:val="004039EB"/>
    <w:rsid w:val="0040457C"/>
    <w:rsid w:val="004045C6"/>
    <w:rsid w:val="00404948"/>
    <w:rsid w:val="00404D69"/>
    <w:rsid w:val="00405085"/>
    <w:rsid w:val="0040534E"/>
    <w:rsid w:val="0040561A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F11"/>
    <w:rsid w:val="0041004A"/>
    <w:rsid w:val="00410646"/>
    <w:rsid w:val="004106D8"/>
    <w:rsid w:val="004106EE"/>
    <w:rsid w:val="00410CEA"/>
    <w:rsid w:val="00410F85"/>
    <w:rsid w:val="00411181"/>
    <w:rsid w:val="004111BE"/>
    <w:rsid w:val="0041179E"/>
    <w:rsid w:val="00411B8F"/>
    <w:rsid w:val="00411FC9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64D5"/>
    <w:rsid w:val="00416BED"/>
    <w:rsid w:val="00416C3C"/>
    <w:rsid w:val="00417464"/>
    <w:rsid w:val="00417BC9"/>
    <w:rsid w:val="00417C1B"/>
    <w:rsid w:val="004201BE"/>
    <w:rsid w:val="0042023F"/>
    <w:rsid w:val="0042056F"/>
    <w:rsid w:val="00420601"/>
    <w:rsid w:val="00420741"/>
    <w:rsid w:val="00420C59"/>
    <w:rsid w:val="00420ED6"/>
    <w:rsid w:val="00420FAE"/>
    <w:rsid w:val="00421122"/>
    <w:rsid w:val="004211E7"/>
    <w:rsid w:val="00421BE8"/>
    <w:rsid w:val="00422084"/>
    <w:rsid w:val="0042299F"/>
    <w:rsid w:val="00422A4A"/>
    <w:rsid w:val="00422B71"/>
    <w:rsid w:val="00422D2F"/>
    <w:rsid w:val="00423104"/>
    <w:rsid w:val="0042343D"/>
    <w:rsid w:val="0042348F"/>
    <w:rsid w:val="004238E5"/>
    <w:rsid w:val="00424A42"/>
    <w:rsid w:val="00424BDC"/>
    <w:rsid w:val="004254E2"/>
    <w:rsid w:val="00425C8E"/>
    <w:rsid w:val="004262B9"/>
    <w:rsid w:val="00426372"/>
    <w:rsid w:val="00426417"/>
    <w:rsid w:val="00426540"/>
    <w:rsid w:val="00426751"/>
    <w:rsid w:val="004267A8"/>
    <w:rsid w:val="00426C7E"/>
    <w:rsid w:val="00426D6F"/>
    <w:rsid w:val="00426E67"/>
    <w:rsid w:val="00426F43"/>
    <w:rsid w:val="004270FD"/>
    <w:rsid w:val="0042729E"/>
    <w:rsid w:val="0042774A"/>
    <w:rsid w:val="004277CA"/>
    <w:rsid w:val="00427AA2"/>
    <w:rsid w:val="0043096A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24"/>
    <w:rsid w:val="004351ED"/>
    <w:rsid w:val="004351FF"/>
    <w:rsid w:val="0043545B"/>
    <w:rsid w:val="00435478"/>
    <w:rsid w:val="004356F2"/>
    <w:rsid w:val="00435858"/>
    <w:rsid w:val="004358D7"/>
    <w:rsid w:val="00435B0E"/>
    <w:rsid w:val="004361A9"/>
    <w:rsid w:val="004365FA"/>
    <w:rsid w:val="004368A8"/>
    <w:rsid w:val="00436CB4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01F"/>
    <w:rsid w:val="004401A7"/>
    <w:rsid w:val="004407D8"/>
    <w:rsid w:val="0044081C"/>
    <w:rsid w:val="00440C09"/>
    <w:rsid w:val="00440CE6"/>
    <w:rsid w:val="00440F1D"/>
    <w:rsid w:val="0044153A"/>
    <w:rsid w:val="004415B9"/>
    <w:rsid w:val="00441755"/>
    <w:rsid w:val="00441B84"/>
    <w:rsid w:val="00441F32"/>
    <w:rsid w:val="00442187"/>
    <w:rsid w:val="00442306"/>
    <w:rsid w:val="00442674"/>
    <w:rsid w:val="004427CF"/>
    <w:rsid w:val="004429D1"/>
    <w:rsid w:val="00443094"/>
    <w:rsid w:val="0044312A"/>
    <w:rsid w:val="0044343E"/>
    <w:rsid w:val="00443539"/>
    <w:rsid w:val="00443936"/>
    <w:rsid w:val="004439C7"/>
    <w:rsid w:val="00443BE2"/>
    <w:rsid w:val="00443E11"/>
    <w:rsid w:val="0044404A"/>
    <w:rsid w:val="00444068"/>
    <w:rsid w:val="0044440C"/>
    <w:rsid w:val="00444ECA"/>
    <w:rsid w:val="004453DE"/>
    <w:rsid w:val="00445603"/>
    <w:rsid w:val="004456A5"/>
    <w:rsid w:val="00445998"/>
    <w:rsid w:val="00445B81"/>
    <w:rsid w:val="00446619"/>
    <w:rsid w:val="0044699E"/>
    <w:rsid w:val="00446A24"/>
    <w:rsid w:val="00446A28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0FF2"/>
    <w:rsid w:val="004511BF"/>
    <w:rsid w:val="0045130A"/>
    <w:rsid w:val="0045144F"/>
    <w:rsid w:val="00451856"/>
    <w:rsid w:val="00451930"/>
    <w:rsid w:val="00451990"/>
    <w:rsid w:val="004519DF"/>
    <w:rsid w:val="004530A2"/>
    <w:rsid w:val="004533AB"/>
    <w:rsid w:val="00453A38"/>
    <w:rsid w:val="00453B46"/>
    <w:rsid w:val="00453D72"/>
    <w:rsid w:val="00454159"/>
    <w:rsid w:val="004541EC"/>
    <w:rsid w:val="00454272"/>
    <w:rsid w:val="00454339"/>
    <w:rsid w:val="0045446D"/>
    <w:rsid w:val="00454509"/>
    <w:rsid w:val="004545B0"/>
    <w:rsid w:val="00454A32"/>
    <w:rsid w:val="00454BF3"/>
    <w:rsid w:val="00454C88"/>
    <w:rsid w:val="00454EDB"/>
    <w:rsid w:val="00454F8F"/>
    <w:rsid w:val="00455144"/>
    <w:rsid w:val="004552A2"/>
    <w:rsid w:val="004552DE"/>
    <w:rsid w:val="0045536C"/>
    <w:rsid w:val="004553AB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73"/>
    <w:rsid w:val="004570D0"/>
    <w:rsid w:val="004575C8"/>
    <w:rsid w:val="004576F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91F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80C"/>
    <w:rsid w:val="00465943"/>
    <w:rsid w:val="00465975"/>
    <w:rsid w:val="00465C8B"/>
    <w:rsid w:val="00465D78"/>
    <w:rsid w:val="00465E27"/>
    <w:rsid w:val="00466A5B"/>
    <w:rsid w:val="00466D6D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8F0"/>
    <w:rsid w:val="00471207"/>
    <w:rsid w:val="004712DD"/>
    <w:rsid w:val="00471312"/>
    <w:rsid w:val="004713BE"/>
    <w:rsid w:val="00471DCF"/>
    <w:rsid w:val="00471EEC"/>
    <w:rsid w:val="0047230A"/>
    <w:rsid w:val="0047243D"/>
    <w:rsid w:val="00472812"/>
    <w:rsid w:val="00472AE6"/>
    <w:rsid w:val="00472B27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9A9"/>
    <w:rsid w:val="00474B36"/>
    <w:rsid w:val="00474E45"/>
    <w:rsid w:val="00474E6F"/>
    <w:rsid w:val="00474EED"/>
    <w:rsid w:val="00475284"/>
    <w:rsid w:val="004754CC"/>
    <w:rsid w:val="004758F7"/>
    <w:rsid w:val="00475C41"/>
    <w:rsid w:val="00475E72"/>
    <w:rsid w:val="00476067"/>
    <w:rsid w:val="0047628C"/>
    <w:rsid w:val="004764F4"/>
    <w:rsid w:val="0047668F"/>
    <w:rsid w:val="004769A4"/>
    <w:rsid w:val="00476FD9"/>
    <w:rsid w:val="0047714F"/>
    <w:rsid w:val="004773FA"/>
    <w:rsid w:val="00477B20"/>
    <w:rsid w:val="00477B8C"/>
    <w:rsid w:val="00477E22"/>
    <w:rsid w:val="00477EAB"/>
    <w:rsid w:val="00480011"/>
    <w:rsid w:val="004803BC"/>
    <w:rsid w:val="0048057F"/>
    <w:rsid w:val="004808F5"/>
    <w:rsid w:val="004809B4"/>
    <w:rsid w:val="00480E51"/>
    <w:rsid w:val="004811FB"/>
    <w:rsid w:val="0048121D"/>
    <w:rsid w:val="00481282"/>
    <w:rsid w:val="004814FF"/>
    <w:rsid w:val="004817BE"/>
    <w:rsid w:val="004819C8"/>
    <w:rsid w:val="00481D63"/>
    <w:rsid w:val="00481E5D"/>
    <w:rsid w:val="0048205E"/>
    <w:rsid w:val="004823FB"/>
    <w:rsid w:val="00482D28"/>
    <w:rsid w:val="00482E6A"/>
    <w:rsid w:val="004833FB"/>
    <w:rsid w:val="00483700"/>
    <w:rsid w:val="0048399E"/>
    <w:rsid w:val="00483B46"/>
    <w:rsid w:val="004842B1"/>
    <w:rsid w:val="00484B0F"/>
    <w:rsid w:val="00484D73"/>
    <w:rsid w:val="00484F0A"/>
    <w:rsid w:val="00484F85"/>
    <w:rsid w:val="004850F2"/>
    <w:rsid w:val="0048517E"/>
    <w:rsid w:val="0048525C"/>
    <w:rsid w:val="0048570E"/>
    <w:rsid w:val="00485CC7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441"/>
    <w:rsid w:val="004877AE"/>
    <w:rsid w:val="004877EE"/>
    <w:rsid w:val="00487E97"/>
    <w:rsid w:val="004906F0"/>
    <w:rsid w:val="004907D8"/>
    <w:rsid w:val="004908D5"/>
    <w:rsid w:val="00490ABA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BF1"/>
    <w:rsid w:val="0049342E"/>
    <w:rsid w:val="00493E23"/>
    <w:rsid w:val="0049449E"/>
    <w:rsid w:val="004945D0"/>
    <w:rsid w:val="0049471E"/>
    <w:rsid w:val="0049471F"/>
    <w:rsid w:val="00494865"/>
    <w:rsid w:val="00494A5D"/>
    <w:rsid w:val="004954A4"/>
    <w:rsid w:val="004956B4"/>
    <w:rsid w:val="00495CC1"/>
    <w:rsid w:val="004961E1"/>
    <w:rsid w:val="004966A0"/>
    <w:rsid w:val="00496968"/>
    <w:rsid w:val="00496AB2"/>
    <w:rsid w:val="00496DF8"/>
    <w:rsid w:val="00496EC8"/>
    <w:rsid w:val="00496F48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BA6"/>
    <w:rsid w:val="004A0E41"/>
    <w:rsid w:val="004A10F0"/>
    <w:rsid w:val="004A13EE"/>
    <w:rsid w:val="004A1483"/>
    <w:rsid w:val="004A1508"/>
    <w:rsid w:val="004A1948"/>
    <w:rsid w:val="004A1B30"/>
    <w:rsid w:val="004A1F93"/>
    <w:rsid w:val="004A278E"/>
    <w:rsid w:val="004A286F"/>
    <w:rsid w:val="004A3085"/>
    <w:rsid w:val="004A332E"/>
    <w:rsid w:val="004A36C9"/>
    <w:rsid w:val="004A3704"/>
    <w:rsid w:val="004A37FC"/>
    <w:rsid w:val="004A3B8B"/>
    <w:rsid w:val="004A42BD"/>
    <w:rsid w:val="004A4653"/>
    <w:rsid w:val="004A4701"/>
    <w:rsid w:val="004A494B"/>
    <w:rsid w:val="004A4FD9"/>
    <w:rsid w:val="004A513C"/>
    <w:rsid w:val="004A57E9"/>
    <w:rsid w:val="004A5875"/>
    <w:rsid w:val="004A5AE1"/>
    <w:rsid w:val="004A5F1E"/>
    <w:rsid w:val="004A6114"/>
    <w:rsid w:val="004A6312"/>
    <w:rsid w:val="004A63E0"/>
    <w:rsid w:val="004A67F4"/>
    <w:rsid w:val="004A687A"/>
    <w:rsid w:val="004A6A7D"/>
    <w:rsid w:val="004A6D6F"/>
    <w:rsid w:val="004A71C0"/>
    <w:rsid w:val="004A735B"/>
    <w:rsid w:val="004A774D"/>
    <w:rsid w:val="004A77B3"/>
    <w:rsid w:val="004A7C84"/>
    <w:rsid w:val="004A7E94"/>
    <w:rsid w:val="004B05E3"/>
    <w:rsid w:val="004B0733"/>
    <w:rsid w:val="004B0E0B"/>
    <w:rsid w:val="004B1146"/>
    <w:rsid w:val="004B143D"/>
    <w:rsid w:val="004B16E3"/>
    <w:rsid w:val="004B1D17"/>
    <w:rsid w:val="004B209D"/>
    <w:rsid w:val="004B228C"/>
    <w:rsid w:val="004B2F01"/>
    <w:rsid w:val="004B3014"/>
    <w:rsid w:val="004B31A6"/>
    <w:rsid w:val="004B3AF9"/>
    <w:rsid w:val="004B3C5F"/>
    <w:rsid w:val="004B439F"/>
    <w:rsid w:val="004B56CA"/>
    <w:rsid w:val="004B591B"/>
    <w:rsid w:val="004B6A8B"/>
    <w:rsid w:val="004B6B86"/>
    <w:rsid w:val="004B6C28"/>
    <w:rsid w:val="004B6E41"/>
    <w:rsid w:val="004B7642"/>
    <w:rsid w:val="004B7677"/>
    <w:rsid w:val="004B76FF"/>
    <w:rsid w:val="004B7B28"/>
    <w:rsid w:val="004B7D95"/>
    <w:rsid w:val="004B7FCE"/>
    <w:rsid w:val="004C0096"/>
    <w:rsid w:val="004C072E"/>
    <w:rsid w:val="004C0EB7"/>
    <w:rsid w:val="004C12B9"/>
    <w:rsid w:val="004C14E1"/>
    <w:rsid w:val="004C150E"/>
    <w:rsid w:val="004C15E9"/>
    <w:rsid w:val="004C169E"/>
    <w:rsid w:val="004C19BE"/>
    <w:rsid w:val="004C1D7E"/>
    <w:rsid w:val="004C1E12"/>
    <w:rsid w:val="004C1FFD"/>
    <w:rsid w:val="004C210B"/>
    <w:rsid w:val="004C21F5"/>
    <w:rsid w:val="004C22AA"/>
    <w:rsid w:val="004C277E"/>
    <w:rsid w:val="004C2892"/>
    <w:rsid w:val="004C29AB"/>
    <w:rsid w:val="004C2A59"/>
    <w:rsid w:val="004C316D"/>
    <w:rsid w:val="004C33FD"/>
    <w:rsid w:val="004C34C7"/>
    <w:rsid w:val="004C34E0"/>
    <w:rsid w:val="004C3673"/>
    <w:rsid w:val="004C3A8E"/>
    <w:rsid w:val="004C3D4E"/>
    <w:rsid w:val="004C3EE2"/>
    <w:rsid w:val="004C41D5"/>
    <w:rsid w:val="004C4B57"/>
    <w:rsid w:val="004C527C"/>
    <w:rsid w:val="004C529F"/>
    <w:rsid w:val="004C5329"/>
    <w:rsid w:val="004C546F"/>
    <w:rsid w:val="004C556C"/>
    <w:rsid w:val="004C5780"/>
    <w:rsid w:val="004C57A9"/>
    <w:rsid w:val="004C5A7A"/>
    <w:rsid w:val="004C5C35"/>
    <w:rsid w:val="004C6139"/>
    <w:rsid w:val="004C62D7"/>
    <w:rsid w:val="004C6609"/>
    <w:rsid w:val="004C69E8"/>
    <w:rsid w:val="004C6B01"/>
    <w:rsid w:val="004C70AE"/>
    <w:rsid w:val="004C7EED"/>
    <w:rsid w:val="004C7EF4"/>
    <w:rsid w:val="004D0526"/>
    <w:rsid w:val="004D0996"/>
    <w:rsid w:val="004D0C3D"/>
    <w:rsid w:val="004D0CCE"/>
    <w:rsid w:val="004D10CF"/>
    <w:rsid w:val="004D11BF"/>
    <w:rsid w:val="004D1487"/>
    <w:rsid w:val="004D19CC"/>
    <w:rsid w:val="004D1CB6"/>
    <w:rsid w:val="004D1D10"/>
    <w:rsid w:val="004D1DD0"/>
    <w:rsid w:val="004D1F4E"/>
    <w:rsid w:val="004D2072"/>
    <w:rsid w:val="004D2200"/>
    <w:rsid w:val="004D2405"/>
    <w:rsid w:val="004D252C"/>
    <w:rsid w:val="004D2A2E"/>
    <w:rsid w:val="004D2B3B"/>
    <w:rsid w:val="004D2F54"/>
    <w:rsid w:val="004D3124"/>
    <w:rsid w:val="004D3882"/>
    <w:rsid w:val="004D3955"/>
    <w:rsid w:val="004D3B30"/>
    <w:rsid w:val="004D3BD3"/>
    <w:rsid w:val="004D4017"/>
    <w:rsid w:val="004D42F7"/>
    <w:rsid w:val="004D4741"/>
    <w:rsid w:val="004D4C4E"/>
    <w:rsid w:val="004D4EC7"/>
    <w:rsid w:val="004D5060"/>
    <w:rsid w:val="004D5169"/>
    <w:rsid w:val="004D51A7"/>
    <w:rsid w:val="004D5856"/>
    <w:rsid w:val="004D5ACE"/>
    <w:rsid w:val="004D6827"/>
    <w:rsid w:val="004D6C41"/>
    <w:rsid w:val="004D6F95"/>
    <w:rsid w:val="004D713A"/>
    <w:rsid w:val="004D72EA"/>
    <w:rsid w:val="004D74F1"/>
    <w:rsid w:val="004D75FC"/>
    <w:rsid w:val="004D776A"/>
    <w:rsid w:val="004D7BE9"/>
    <w:rsid w:val="004D7D84"/>
    <w:rsid w:val="004E03DC"/>
    <w:rsid w:val="004E06BE"/>
    <w:rsid w:val="004E09D2"/>
    <w:rsid w:val="004E0E1F"/>
    <w:rsid w:val="004E11DC"/>
    <w:rsid w:val="004E122E"/>
    <w:rsid w:val="004E1262"/>
    <w:rsid w:val="004E16B7"/>
    <w:rsid w:val="004E18F7"/>
    <w:rsid w:val="004E1EE7"/>
    <w:rsid w:val="004E1F05"/>
    <w:rsid w:val="004E20B4"/>
    <w:rsid w:val="004E22C4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C8F"/>
    <w:rsid w:val="004E5950"/>
    <w:rsid w:val="004E5955"/>
    <w:rsid w:val="004E5B5C"/>
    <w:rsid w:val="004E657D"/>
    <w:rsid w:val="004E6B97"/>
    <w:rsid w:val="004E7071"/>
    <w:rsid w:val="004E764E"/>
    <w:rsid w:val="004E7A7F"/>
    <w:rsid w:val="004E7C3E"/>
    <w:rsid w:val="004E7FBD"/>
    <w:rsid w:val="004F104F"/>
    <w:rsid w:val="004F1164"/>
    <w:rsid w:val="004F1228"/>
    <w:rsid w:val="004F16DA"/>
    <w:rsid w:val="004F1D10"/>
    <w:rsid w:val="004F24F2"/>
    <w:rsid w:val="004F2538"/>
    <w:rsid w:val="004F2649"/>
    <w:rsid w:val="004F26F9"/>
    <w:rsid w:val="004F29FB"/>
    <w:rsid w:val="004F2A33"/>
    <w:rsid w:val="004F2D80"/>
    <w:rsid w:val="004F2F82"/>
    <w:rsid w:val="004F3577"/>
    <w:rsid w:val="004F3A98"/>
    <w:rsid w:val="004F4381"/>
    <w:rsid w:val="004F44CE"/>
    <w:rsid w:val="004F4656"/>
    <w:rsid w:val="004F479B"/>
    <w:rsid w:val="004F484D"/>
    <w:rsid w:val="004F4EBD"/>
    <w:rsid w:val="004F518B"/>
    <w:rsid w:val="004F529B"/>
    <w:rsid w:val="004F5337"/>
    <w:rsid w:val="004F5510"/>
    <w:rsid w:val="004F568A"/>
    <w:rsid w:val="004F56E0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CF1"/>
    <w:rsid w:val="0050037B"/>
    <w:rsid w:val="00500711"/>
    <w:rsid w:val="00500BAD"/>
    <w:rsid w:val="00500DB2"/>
    <w:rsid w:val="00500E44"/>
    <w:rsid w:val="005010BE"/>
    <w:rsid w:val="005010C1"/>
    <w:rsid w:val="00501190"/>
    <w:rsid w:val="00501C53"/>
    <w:rsid w:val="0050210B"/>
    <w:rsid w:val="00502579"/>
    <w:rsid w:val="00502605"/>
    <w:rsid w:val="0050279F"/>
    <w:rsid w:val="00502A69"/>
    <w:rsid w:val="00502A74"/>
    <w:rsid w:val="00502D81"/>
    <w:rsid w:val="00502F3D"/>
    <w:rsid w:val="005033CA"/>
    <w:rsid w:val="00503419"/>
    <w:rsid w:val="00503610"/>
    <w:rsid w:val="005038C3"/>
    <w:rsid w:val="005039D3"/>
    <w:rsid w:val="00503AF4"/>
    <w:rsid w:val="00503C4D"/>
    <w:rsid w:val="00503CAC"/>
    <w:rsid w:val="00503FCD"/>
    <w:rsid w:val="00504240"/>
    <w:rsid w:val="0050442A"/>
    <w:rsid w:val="00504540"/>
    <w:rsid w:val="00504688"/>
    <w:rsid w:val="00504B06"/>
    <w:rsid w:val="00504BA5"/>
    <w:rsid w:val="00504EF7"/>
    <w:rsid w:val="0050506D"/>
    <w:rsid w:val="005050E0"/>
    <w:rsid w:val="00505354"/>
    <w:rsid w:val="005057EC"/>
    <w:rsid w:val="0050598A"/>
    <w:rsid w:val="00505EE2"/>
    <w:rsid w:val="005060AA"/>
    <w:rsid w:val="0050631E"/>
    <w:rsid w:val="00506D27"/>
    <w:rsid w:val="00507677"/>
    <w:rsid w:val="005077A2"/>
    <w:rsid w:val="00507C69"/>
    <w:rsid w:val="00507F3C"/>
    <w:rsid w:val="00510B47"/>
    <w:rsid w:val="00510ED0"/>
    <w:rsid w:val="00510F91"/>
    <w:rsid w:val="005113AF"/>
    <w:rsid w:val="00511627"/>
    <w:rsid w:val="005116F8"/>
    <w:rsid w:val="005118D8"/>
    <w:rsid w:val="00511AB4"/>
    <w:rsid w:val="00511D1A"/>
    <w:rsid w:val="00512472"/>
    <w:rsid w:val="0051352C"/>
    <w:rsid w:val="00513C34"/>
    <w:rsid w:val="00513ED7"/>
    <w:rsid w:val="00513EE9"/>
    <w:rsid w:val="00513F28"/>
    <w:rsid w:val="00513FBA"/>
    <w:rsid w:val="00514776"/>
    <w:rsid w:val="0051488E"/>
    <w:rsid w:val="00514D51"/>
    <w:rsid w:val="00514E01"/>
    <w:rsid w:val="00515017"/>
    <w:rsid w:val="005153FE"/>
    <w:rsid w:val="005154C3"/>
    <w:rsid w:val="005155F8"/>
    <w:rsid w:val="00515723"/>
    <w:rsid w:val="0051572A"/>
    <w:rsid w:val="00515774"/>
    <w:rsid w:val="00515817"/>
    <w:rsid w:val="00515898"/>
    <w:rsid w:val="00515D80"/>
    <w:rsid w:val="00516193"/>
    <w:rsid w:val="0051685E"/>
    <w:rsid w:val="00516ABF"/>
    <w:rsid w:val="00516B2C"/>
    <w:rsid w:val="00516B9E"/>
    <w:rsid w:val="00516EBC"/>
    <w:rsid w:val="00517136"/>
    <w:rsid w:val="0052008E"/>
    <w:rsid w:val="00520466"/>
    <w:rsid w:val="005210E9"/>
    <w:rsid w:val="00521111"/>
    <w:rsid w:val="0052182F"/>
    <w:rsid w:val="00521E47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4220"/>
    <w:rsid w:val="00524429"/>
    <w:rsid w:val="0052463E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B4"/>
    <w:rsid w:val="00526C31"/>
    <w:rsid w:val="00526C58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3033A"/>
    <w:rsid w:val="0053057C"/>
    <w:rsid w:val="00530955"/>
    <w:rsid w:val="00530A4E"/>
    <w:rsid w:val="00530ADB"/>
    <w:rsid w:val="0053110F"/>
    <w:rsid w:val="0053211C"/>
    <w:rsid w:val="005323F9"/>
    <w:rsid w:val="005324F2"/>
    <w:rsid w:val="005329C5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D83"/>
    <w:rsid w:val="00535076"/>
    <w:rsid w:val="0053545C"/>
    <w:rsid w:val="0053547F"/>
    <w:rsid w:val="00535561"/>
    <w:rsid w:val="0053582B"/>
    <w:rsid w:val="00535874"/>
    <w:rsid w:val="00535AC6"/>
    <w:rsid w:val="00535C4D"/>
    <w:rsid w:val="00536006"/>
    <w:rsid w:val="0053640B"/>
    <w:rsid w:val="00536451"/>
    <w:rsid w:val="00536FE6"/>
    <w:rsid w:val="005370F5"/>
    <w:rsid w:val="00537720"/>
    <w:rsid w:val="00537DAF"/>
    <w:rsid w:val="00537F5F"/>
    <w:rsid w:val="005401BC"/>
    <w:rsid w:val="00540354"/>
    <w:rsid w:val="00540878"/>
    <w:rsid w:val="00540B68"/>
    <w:rsid w:val="00540E52"/>
    <w:rsid w:val="0054143F"/>
    <w:rsid w:val="005416C7"/>
    <w:rsid w:val="00541AFA"/>
    <w:rsid w:val="00541DA1"/>
    <w:rsid w:val="00541F9A"/>
    <w:rsid w:val="005422EE"/>
    <w:rsid w:val="005423DB"/>
    <w:rsid w:val="00542F53"/>
    <w:rsid w:val="0054381C"/>
    <w:rsid w:val="00544373"/>
    <w:rsid w:val="00544DC9"/>
    <w:rsid w:val="00545104"/>
    <w:rsid w:val="00545323"/>
    <w:rsid w:val="00545A1F"/>
    <w:rsid w:val="00545AB5"/>
    <w:rsid w:val="00545C36"/>
    <w:rsid w:val="005460FB"/>
    <w:rsid w:val="005463A1"/>
    <w:rsid w:val="005463AD"/>
    <w:rsid w:val="0054642E"/>
    <w:rsid w:val="00546F31"/>
    <w:rsid w:val="0054708A"/>
    <w:rsid w:val="005473EB"/>
    <w:rsid w:val="0054797E"/>
    <w:rsid w:val="005479EF"/>
    <w:rsid w:val="0055015E"/>
    <w:rsid w:val="00550327"/>
    <w:rsid w:val="005503F2"/>
    <w:rsid w:val="00550597"/>
    <w:rsid w:val="005509C8"/>
    <w:rsid w:val="00550B94"/>
    <w:rsid w:val="00551026"/>
    <w:rsid w:val="005511CF"/>
    <w:rsid w:val="00551229"/>
    <w:rsid w:val="005514DD"/>
    <w:rsid w:val="00551534"/>
    <w:rsid w:val="0055157F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2C96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64E7"/>
    <w:rsid w:val="00556575"/>
    <w:rsid w:val="00556681"/>
    <w:rsid w:val="00556956"/>
    <w:rsid w:val="00556E2A"/>
    <w:rsid w:val="00556FC9"/>
    <w:rsid w:val="00557086"/>
    <w:rsid w:val="0055782B"/>
    <w:rsid w:val="00557AFE"/>
    <w:rsid w:val="00557BE7"/>
    <w:rsid w:val="00560171"/>
    <w:rsid w:val="0056076A"/>
    <w:rsid w:val="005609BB"/>
    <w:rsid w:val="00560EBB"/>
    <w:rsid w:val="00560F9C"/>
    <w:rsid w:val="00561007"/>
    <w:rsid w:val="005610C0"/>
    <w:rsid w:val="00561157"/>
    <w:rsid w:val="0056144C"/>
    <w:rsid w:val="00561789"/>
    <w:rsid w:val="00561BF9"/>
    <w:rsid w:val="00561F51"/>
    <w:rsid w:val="00562075"/>
    <w:rsid w:val="0056219D"/>
    <w:rsid w:val="005622ED"/>
    <w:rsid w:val="00562685"/>
    <w:rsid w:val="005627D6"/>
    <w:rsid w:val="00562E86"/>
    <w:rsid w:val="00562FA5"/>
    <w:rsid w:val="00563275"/>
    <w:rsid w:val="005634FB"/>
    <w:rsid w:val="0056358F"/>
    <w:rsid w:val="0056392D"/>
    <w:rsid w:val="00563970"/>
    <w:rsid w:val="00563DFD"/>
    <w:rsid w:val="00564659"/>
    <w:rsid w:val="005646E3"/>
    <w:rsid w:val="0056470B"/>
    <w:rsid w:val="00565C8A"/>
    <w:rsid w:val="00565F8F"/>
    <w:rsid w:val="00566EB1"/>
    <w:rsid w:val="00566FA6"/>
    <w:rsid w:val="0056706E"/>
    <w:rsid w:val="00567108"/>
    <w:rsid w:val="005674A8"/>
    <w:rsid w:val="00567610"/>
    <w:rsid w:val="00567B56"/>
    <w:rsid w:val="00567BE8"/>
    <w:rsid w:val="00567D5C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918"/>
    <w:rsid w:val="00571B43"/>
    <w:rsid w:val="00571B7A"/>
    <w:rsid w:val="00571E10"/>
    <w:rsid w:val="005720A7"/>
    <w:rsid w:val="005720CA"/>
    <w:rsid w:val="00572201"/>
    <w:rsid w:val="00572618"/>
    <w:rsid w:val="0057288F"/>
    <w:rsid w:val="00572B2E"/>
    <w:rsid w:val="00572ECE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AE2"/>
    <w:rsid w:val="00574C39"/>
    <w:rsid w:val="00574CD4"/>
    <w:rsid w:val="00574DEF"/>
    <w:rsid w:val="005752B6"/>
    <w:rsid w:val="005754A6"/>
    <w:rsid w:val="005759BA"/>
    <w:rsid w:val="00575D20"/>
    <w:rsid w:val="00575E33"/>
    <w:rsid w:val="005760B8"/>
    <w:rsid w:val="005763A3"/>
    <w:rsid w:val="00576AB9"/>
    <w:rsid w:val="00577210"/>
    <w:rsid w:val="00577487"/>
    <w:rsid w:val="0057758F"/>
    <w:rsid w:val="0057782F"/>
    <w:rsid w:val="00577D3E"/>
    <w:rsid w:val="00577D86"/>
    <w:rsid w:val="00577EC2"/>
    <w:rsid w:val="0058000D"/>
    <w:rsid w:val="005800D8"/>
    <w:rsid w:val="005804A3"/>
    <w:rsid w:val="00580593"/>
    <w:rsid w:val="0058059F"/>
    <w:rsid w:val="005807A8"/>
    <w:rsid w:val="0058081E"/>
    <w:rsid w:val="00580F65"/>
    <w:rsid w:val="00581389"/>
    <w:rsid w:val="005818C9"/>
    <w:rsid w:val="00581A6F"/>
    <w:rsid w:val="00581B75"/>
    <w:rsid w:val="00581C06"/>
    <w:rsid w:val="00581C5F"/>
    <w:rsid w:val="00581CD2"/>
    <w:rsid w:val="0058210F"/>
    <w:rsid w:val="005821C2"/>
    <w:rsid w:val="005821FA"/>
    <w:rsid w:val="0058263D"/>
    <w:rsid w:val="00582801"/>
    <w:rsid w:val="00582E0B"/>
    <w:rsid w:val="0058300D"/>
    <w:rsid w:val="0058302F"/>
    <w:rsid w:val="005830E7"/>
    <w:rsid w:val="0058311F"/>
    <w:rsid w:val="005831C3"/>
    <w:rsid w:val="005834C8"/>
    <w:rsid w:val="0058379D"/>
    <w:rsid w:val="005837E1"/>
    <w:rsid w:val="005839B4"/>
    <w:rsid w:val="00583C2D"/>
    <w:rsid w:val="00584089"/>
    <w:rsid w:val="00584143"/>
    <w:rsid w:val="00584337"/>
    <w:rsid w:val="00584365"/>
    <w:rsid w:val="005846E8"/>
    <w:rsid w:val="00584887"/>
    <w:rsid w:val="005849C5"/>
    <w:rsid w:val="00584CD2"/>
    <w:rsid w:val="0058524B"/>
    <w:rsid w:val="00585693"/>
    <w:rsid w:val="00585B63"/>
    <w:rsid w:val="00585B81"/>
    <w:rsid w:val="00585FE1"/>
    <w:rsid w:val="00586232"/>
    <w:rsid w:val="005864CE"/>
    <w:rsid w:val="0058681C"/>
    <w:rsid w:val="00586AAA"/>
    <w:rsid w:val="00586B9A"/>
    <w:rsid w:val="00586CDC"/>
    <w:rsid w:val="00586D7F"/>
    <w:rsid w:val="0058775B"/>
    <w:rsid w:val="00587A55"/>
    <w:rsid w:val="00590269"/>
    <w:rsid w:val="005902DF"/>
    <w:rsid w:val="005904FD"/>
    <w:rsid w:val="0059051D"/>
    <w:rsid w:val="005905FF"/>
    <w:rsid w:val="00590627"/>
    <w:rsid w:val="00590F73"/>
    <w:rsid w:val="00591359"/>
    <w:rsid w:val="005914C4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3D8C"/>
    <w:rsid w:val="005941A9"/>
    <w:rsid w:val="0059455A"/>
    <w:rsid w:val="005948C1"/>
    <w:rsid w:val="005949CD"/>
    <w:rsid w:val="00594A66"/>
    <w:rsid w:val="00594AAF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057"/>
    <w:rsid w:val="005967F8"/>
    <w:rsid w:val="00596845"/>
    <w:rsid w:val="00596961"/>
    <w:rsid w:val="00596DE2"/>
    <w:rsid w:val="005971F3"/>
    <w:rsid w:val="00597719"/>
    <w:rsid w:val="00597847"/>
    <w:rsid w:val="00597A50"/>
    <w:rsid w:val="00597A82"/>
    <w:rsid w:val="00597B6B"/>
    <w:rsid w:val="00597CE1"/>
    <w:rsid w:val="005A03A0"/>
    <w:rsid w:val="005A0B71"/>
    <w:rsid w:val="005A0B95"/>
    <w:rsid w:val="005A0CE1"/>
    <w:rsid w:val="005A0F93"/>
    <w:rsid w:val="005A0FFE"/>
    <w:rsid w:val="005A12B5"/>
    <w:rsid w:val="005A12E7"/>
    <w:rsid w:val="005A149D"/>
    <w:rsid w:val="005A1606"/>
    <w:rsid w:val="005A1B68"/>
    <w:rsid w:val="005A1C58"/>
    <w:rsid w:val="005A2070"/>
    <w:rsid w:val="005A2437"/>
    <w:rsid w:val="005A2695"/>
    <w:rsid w:val="005A277D"/>
    <w:rsid w:val="005A28C3"/>
    <w:rsid w:val="005A3320"/>
    <w:rsid w:val="005A3452"/>
    <w:rsid w:val="005A3A79"/>
    <w:rsid w:val="005A3CAC"/>
    <w:rsid w:val="005A3EDF"/>
    <w:rsid w:val="005A43D1"/>
    <w:rsid w:val="005A4432"/>
    <w:rsid w:val="005A447D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6E2B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73D"/>
    <w:rsid w:val="005B09BD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7A1"/>
    <w:rsid w:val="005B47DF"/>
    <w:rsid w:val="005B48D9"/>
    <w:rsid w:val="005B48FB"/>
    <w:rsid w:val="005B4991"/>
    <w:rsid w:val="005B499A"/>
    <w:rsid w:val="005B4BF0"/>
    <w:rsid w:val="005B4E99"/>
    <w:rsid w:val="005B52DE"/>
    <w:rsid w:val="005B571E"/>
    <w:rsid w:val="005B57EC"/>
    <w:rsid w:val="005B65AB"/>
    <w:rsid w:val="005B68A8"/>
    <w:rsid w:val="005B6A8A"/>
    <w:rsid w:val="005B6E46"/>
    <w:rsid w:val="005B6FD2"/>
    <w:rsid w:val="005B71E2"/>
    <w:rsid w:val="005B792E"/>
    <w:rsid w:val="005B796D"/>
    <w:rsid w:val="005B79E8"/>
    <w:rsid w:val="005B7D13"/>
    <w:rsid w:val="005B7E55"/>
    <w:rsid w:val="005B7EF8"/>
    <w:rsid w:val="005B7F06"/>
    <w:rsid w:val="005C005D"/>
    <w:rsid w:val="005C0247"/>
    <w:rsid w:val="005C05A6"/>
    <w:rsid w:val="005C0B1F"/>
    <w:rsid w:val="005C0FD6"/>
    <w:rsid w:val="005C107E"/>
    <w:rsid w:val="005C1162"/>
    <w:rsid w:val="005C14BE"/>
    <w:rsid w:val="005C166D"/>
    <w:rsid w:val="005C1714"/>
    <w:rsid w:val="005C17CC"/>
    <w:rsid w:val="005C1CA7"/>
    <w:rsid w:val="005C215A"/>
    <w:rsid w:val="005C21AE"/>
    <w:rsid w:val="005C270A"/>
    <w:rsid w:val="005C2A34"/>
    <w:rsid w:val="005C2E50"/>
    <w:rsid w:val="005C2F90"/>
    <w:rsid w:val="005C2FAD"/>
    <w:rsid w:val="005C31B6"/>
    <w:rsid w:val="005C31E6"/>
    <w:rsid w:val="005C357A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1D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6DB"/>
    <w:rsid w:val="005C580D"/>
    <w:rsid w:val="005C5BF2"/>
    <w:rsid w:val="005C5CAC"/>
    <w:rsid w:val="005C5CBB"/>
    <w:rsid w:val="005C61D3"/>
    <w:rsid w:val="005C66D3"/>
    <w:rsid w:val="005C6807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7BB"/>
    <w:rsid w:val="005D1977"/>
    <w:rsid w:val="005D1ADC"/>
    <w:rsid w:val="005D1E96"/>
    <w:rsid w:val="005D1ED5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7A6"/>
    <w:rsid w:val="005D5B4B"/>
    <w:rsid w:val="005D5F56"/>
    <w:rsid w:val="005D61CA"/>
    <w:rsid w:val="005D61CF"/>
    <w:rsid w:val="005D636F"/>
    <w:rsid w:val="005D70CD"/>
    <w:rsid w:val="005D73B9"/>
    <w:rsid w:val="005E0007"/>
    <w:rsid w:val="005E00DF"/>
    <w:rsid w:val="005E0188"/>
    <w:rsid w:val="005E01F8"/>
    <w:rsid w:val="005E0FD3"/>
    <w:rsid w:val="005E105A"/>
    <w:rsid w:val="005E12A7"/>
    <w:rsid w:val="005E13C8"/>
    <w:rsid w:val="005E1C4A"/>
    <w:rsid w:val="005E241B"/>
    <w:rsid w:val="005E243F"/>
    <w:rsid w:val="005E2811"/>
    <w:rsid w:val="005E2AAB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23"/>
    <w:rsid w:val="005E3A37"/>
    <w:rsid w:val="005E3F5F"/>
    <w:rsid w:val="005E3FC5"/>
    <w:rsid w:val="005E43C0"/>
    <w:rsid w:val="005E454A"/>
    <w:rsid w:val="005E45D9"/>
    <w:rsid w:val="005E46D2"/>
    <w:rsid w:val="005E4ADB"/>
    <w:rsid w:val="005E537A"/>
    <w:rsid w:val="005E5792"/>
    <w:rsid w:val="005E5910"/>
    <w:rsid w:val="005E5B05"/>
    <w:rsid w:val="005E5C03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F38"/>
    <w:rsid w:val="005F300E"/>
    <w:rsid w:val="005F31EA"/>
    <w:rsid w:val="005F3414"/>
    <w:rsid w:val="005F34EB"/>
    <w:rsid w:val="005F3AFE"/>
    <w:rsid w:val="005F3CBB"/>
    <w:rsid w:val="005F40EB"/>
    <w:rsid w:val="005F444B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445"/>
    <w:rsid w:val="005F64A0"/>
    <w:rsid w:val="005F6554"/>
    <w:rsid w:val="005F6DA3"/>
    <w:rsid w:val="005F6DB2"/>
    <w:rsid w:val="005F6F90"/>
    <w:rsid w:val="005F6FFF"/>
    <w:rsid w:val="005F702A"/>
    <w:rsid w:val="005F728E"/>
    <w:rsid w:val="005F72BF"/>
    <w:rsid w:val="006001EE"/>
    <w:rsid w:val="00600225"/>
    <w:rsid w:val="0060029E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540"/>
    <w:rsid w:val="006026BD"/>
    <w:rsid w:val="0060271A"/>
    <w:rsid w:val="00602774"/>
    <w:rsid w:val="006027BB"/>
    <w:rsid w:val="00602C4B"/>
    <w:rsid w:val="006030D0"/>
    <w:rsid w:val="00603A79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050"/>
    <w:rsid w:val="00606198"/>
    <w:rsid w:val="00606344"/>
    <w:rsid w:val="006067A7"/>
    <w:rsid w:val="00606B9F"/>
    <w:rsid w:val="00606C51"/>
    <w:rsid w:val="00607709"/>
    <w:rsid w:val="0060778A"/>
    <w:rsid w:val="00607A62"/>
    <w:rsid w:val="00607B1C"/>
    <w:rsid w:val="00607B42"/>
    <w:rsid w:val="006100AD"/>
    <w:rsid w:val="0061033D"/>
    <w:rsid w:val="00610439"/>
    <w:rsid w:val="006105D7"/>
    <w:rsid w:val="0061073B"/>
    <w:rsid w:val="00610B8B"/>
    <w:rsid w:val="00610CDA"/>
    <w:rsid w:val="00611101"/>
    <w:rsid w:val="00611A22"/>
    <w:rsid w:val="00611EAB"/>
    <w:rsid w:val="00611F31"/>
    <w:rsid w:val="00612299"/>
    <w:rsid w:val="006125CD"/>
    <w:rsid w:val="00612965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30"/>
    <w:rsid w:val="006165DF"/>
    <w:rsid w:val="00616649"/>
    <w:rsid w:val="006167DB"/>
    <w:rsid w:val="0061704B"/>
    <w:rsid w:val="00617355"/>
    <w:rsid w:val="00617C8A"/>
    <w:rsid w:val="00617CFE"/>
    <w:rsid w:val="00617D36"/>
    <w:rsid w:val="00620137"/>
    <w:rsid w:val="00620195"/>
    <w:rsid w:val="0062023E"/>
    <w:rsid w:val="006205C9"/>
    <w:rsid w:val="00620917"/>
    <w:rsid w:val="00620A41"/>
    <w:rsid w:val="00620B3F"/>
    <w:rsid w:val="00621174"/>
    <w:rsid w:val="00621908"/>
    <w:rsid w:val="00621B3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5FF"/>
    <w:rsid w:val="006246B7"/>
    <w:rsid w:val="00624953"/>
    <w:rsid w:val="00624DB6"/>
    <w:rsid w:val="00624E98"/>
    <w:rsid w:val="00624EA0"/>
    <w:rsid w:val="00625043"/>
    <w:rsid w:val="0062568E"/>
    <w:rsid w:val="00625773"/>
    <w:rsid w:val="00626061"/>
    <w:rsid w:val="006266F1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277"/>
    <w:rsid w:val="006343C4"/>
    <w:rsid w:val="0063460A"/>
    <w:rsid w:val="00634ACE"/>
    <w:rsid w:val="00634CF5"/>
    <w:rsid w:val="00634E9A"/>
    <w:rsid w:val="006350C7"/>
    <w:rsid w:val="0063524E"/>
    <w:rsid w:val="00635316"/>
    <w:rsid w:val="00635331"/>
    <w:rsid w:val="006353BB"/>
    <w:rsid w:val="00635690"/>
    <w:rsid w:val="00635ACB"/>
    <w:rsid w:val="00635F68"/>
    <w:rsid w:val="006363DB"/>
    <w:rsid w:val="006364E7"/>
    <w:rsid w:val="00636988"/>
    <w:rsid w:val="00640069"/>
    <w:rsid w:val="0064015B"/>
    <w:rsid w:val="00641B5A"/>
    <w:rsid w:val="00641D33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DAF"/>
    <w:rsid w:val="00645E42"/>
    <w:rsid w:val="0064625B"/>
    <w:rsid w:val="006467ED"/>
    <w:rsid w:val="00646810"/>
    <w:rsid w:val="0064695E"/>
    <w:rsid w:val="00646D46"/>
    <w:rsid w:val="00647032"/>
    <w:rsid w:val="00647C92"/>
    <w:rsid w:val="00647D2A"/>
    <w:rsid w:val="00647D84"/>
    <w:rsid w:val="00650076"/>
    <w:rsid w:val="006502F0"/>
    <w:rsid w:val="00650AC0"/>
    <w:rsid w:val="006515A5"/>
    <w:rsid w:val="006515F2"/>
    <w:rsid w:val="006516EE"/>
    <w:rsid w:val="00652006"/>
    <w:rsid w:val="006520E0"/>
    <w:rsid w:val="00652142"/>
    <w:rsid w:val="00652569"/>
    <w:rsid w:val="006526D2"/>
    <w:rsid w:val="006528D1"/>
    <w:rsid w:val="00653167"/>
    <w:rsid w:val="006535EF"/>
    <w:rsid w:val="00653846"/>
    <w:rsid w:val="006539F9"/>
    <w:rsid w:val="00653B2F"/>
    <w:rsid w:val="00653BEF"/>
    <w:rsid w:val="00653CE7"/>
    <w:rsid w:val="00653D25"/>
    <w:rsid w:val="00653DDA"/>
    <w:rsid w:val="00654363"/>
    <w:rsid w:val="00654762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80A"/>
    <w:rsid w:val="00662B64"/>
    <w:rsid w:val="00662C37"/>
    <w:rsid w:val="006631D6"/>
    <w:rsid w:val="00663945"/>
    <w:rsid w:val="00663B72"/>
    <w:rsid w:val="00663BB0"/>
    <w:rsid w:val="00663C74"/>
    <w:rsid w:val="00663D9E"/>
    <w:rsid w:val="00663F2A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27"/>
    <w:rsid w:val="0066615C"/>
    <w:rsid w:val="006661D5"/>
    <w:rsid w:val="006661F4"/>
    <w:rsid w:val="00666557"/>
    <w:rsid w:val="00666848"/>
    <w:rsid w:val="006668F4"/>
    <w:rsid w:val="00666B73"/>
    <w:rsid w:val="00666D6B"/>
    <w:rsid w:val="0066706B"/>
    <w:rsid w:val="006670CE"/>
    <w:rsid w:val="006670FC"/>
    <w:rsid w:val="00667530"/>
    <w:rsid w:val="00667565"/>
    <w:rsid w:val="006679B4"/>
    <w:rsid w:val="00667B25"/>
    <w:rsid w:val="00667B6D"/>
    <w:rsid w:val="00667BF1"/>
    <w:rsid w:val="00667E8E"/>
    <w:rsid w:val="006701B4"/>
    <w:rsid w:val="00670277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6F"/>
    <w:rsid w:val="00673184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E2E"/>
    <w:rsid w:val="00681174"/>
    <w:rsid w:val="006815B0"/>
    <w:rsid w:val="006817C0"/>
    <w:rsid w:val="006818AC"/>
    <w:rsid w:val="006818EE"/>
    <w:rsid w:val="00681A91"/>
    <w:rsid w:val="00681D36"/>
    <w:rsid w:val="00682073"/>
    <w:rsid w:val="006821A9"/>
    <w:rsid w:val="006822FD"/>
    <w:rsid w:val="0068276E"/>
    <w:rsid w:val="00682917"/>
    <w:rsid w:val="00682A29"/>
    <w:rsid w:val="00682C97"/>
    <w:rsid w:val="00682CDF"/>
    <w:rsid w:val="006835A6"/>
    <w:rsid w:val="006836CC"/>
    <w:rsid w:val="006837B2"/>
    <w:rsid w:val="0068391F"/>
    <w:rsid w:val="00683AF2"/>
    <w:rsid w:val="00683D3F"/>
    <w:rsid w:val="00683D50"/>
    <w:rsid w:val="00684292"/>
    <w:rsid w:val="006844FE"/>
    <w:rsid w:val="00684561"/>
    <w:rsid w:val="0068499A"/>
    <w:rsid w:val="00684F65"/>
    <w:rsid w:val="00685075"/>
    <w:rsid w:val="0068526B"/>
    <w:rsid w:val="00685444"/>
    <w:rsid w:val="00685553"/>
    <w:rsid w:val="006858F9"/>
    <w:rsid w:val="00685B33"/>
    <w:rsid w:val="00685B62"/>
    <w:rsid w:val="0068611A"/>
    <w:rsid w:val="00686610"/>
    <w:rsid w:val="006872E8"/>
    <w:rsid w:val="0068742B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C33"/>
    <w:rsid w:val="00692C5C"/>
    <w:rsid w:val="00692EBE"/>
    <w:rsid w:val="00692EEF"/>
    <w:rsid w:val="00693140"/>
    <w:rsid w:val="0069331E"/>
    <w:rsid w:val="0069341B"/>
    <w:rsid w:val="006934C4"/>
    <w:rsid w:val="00693FB7"/>
    <w:rsid w:val="00694467"/>
    <w:rsid w:val="0069470C"/>
    <w:rsid w:val="0069492C"/>
    <w:rsid w:val="00694E9B"/>
    <w:rsid w:val="00694F76"/>
    <w:rsid w:val="00694FB4"/>
    <w:rsid w:val="0069513D"/>
    <w:rsid w:val="006953A7"/>
    <w:rsid w:val="006957A9"/>
    <w:rsid w:val="00695BBA"/>
    <w:rsid w:val="00695E92"/>
    <w:rsid w:val="00696317"/>
    <w:rsid w:val="0069640A"/>
    <w:rsid w:val="00696593"/>
    <w:rsid w:val="00696F7B"/>
    <w:rsid w:val="00697589"/>
    <w:rsid w:val="006975C5"/>
    <w:rsid w:val="006976D1"/>
    <w:rsid w:val="006976FB"/>
    <w:rsid w:val="00697BB3"/>
    <w:rsid w:val="00697BDC"/>
    <w:rsid w:val="00697C30"/>
    <w:rsid w:val="00697D35"/>
    <w:rsid w:val="00697DC5"/>
    <w:rsid w:val="00697F33"/>
    <w:rsid w:val="006A01CA"/>
    <w:rsid w:val="006A0437"/>
    <w:rsid w:val="006A060A"/>
    <w:rsid w:val="006A07CA"/>
    <w:rsid w:val="006A0939"/>
    <w:rsid w:val="006A122F"/>
    <w:rsid w:val="006A1404"/>
    <w:rsid w:val="006A15C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4699"/>
    <w:rsid w:val="006A4D9C"/>
    <w:rsid w:val="006A4F87"/>
    <w:rsid w:val="006A57DF"/>
    <w:rsid w:val="006A58DA"/>
    <w:rsid w:val="006A5FC4"/>
    <w:rsid w:val="006A6065"/>
    <w:rsid w:val="006A606D"/>
    <w:rsid w:val="006A606E"/>
    <w:rsid w:val="006A60AF"/>
    <w:rsid w:val="006A6276"/>
    <w:rsid w:val="006A66B6"/>
    <w:rsid w:val="006A673B"/>
    <w:rsid w:val="006A6FC1"/>
    <w:rsid w:val="006A7913"/>
    <w:rsid w:val="006A7929"/>
    <w:rsid w:val="006B0991"/>
    <w:rsid w:val="006B0F29"/>
    <w:rsid w:val="006B0FC8"/>
    <w:rsid w:val="006B13C9"/>
    <w:rsid w:val="006B1DFF"/>
    <w:rsid w:val="006B2043"/>
    <w:rsid w:val="006B20FB"/>
    <w:rsid w:val="006B2336"/>
    <w:rsid w:val="006B27C5"/>
    <w:rsid w:val="006B2B83"/>
    <w:rsid w:val="006B36A6"/>
    <w:rsid w:val="006B3B0C"/>
    <w:rsid w:val="006B440F"/>
    <w:rsid w:val="006B4C56"/>
    <w:rsid w:val="006B50E2"/>
    <w:rsid w:val="006B53B7"/>
    <w:rsid w:val="006B5460"/>
    <w:rsid w:val="006B58E2"/>
    <w:rsid w:val="006B5C25"/>
    <w:rsid w:val="006B6C87"/>
    <w:rsid w:val="006B7298"/>
    <w:rsid w:val="006B74A9"/>
    <w:rsid w:val="006B79BE"/>
    <w:rsid w:val="006B7CC1"/>
    <w:rsid w:val="006B7CD5"/>
    <w:rsid w:val="006B7D18"/>
    <w:rsid w:val="006B7E6F"/>
    <w:rsid w:val="006C00F3"/>
    <w:rsid w:val="006C025A"/>
    <w:rsid w:val="006C05E1"/>
    <w:rsid w:val="006C0792"/>
    <w:rsid w:val="006C131C"/>
    <w:rsid w:val="006C139C"/>
    <w:rsid w:val="006C1645"/>
    <w:rsid w:val="006C18E4"/>
    <w:rsid w:val="006C1B19"/>
    <w:rsid w:val="006C1D2C"/>
    <w:rsid w:val="006C1D70"/>
    <w:rsid w:val="006C1F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5EF7"/>
    <w:rsid w:val="006C605A"/>
    <w:rsid w:val="006C67DA"/>
    <w:rsid w:val="006C6EED"/>
    <w:rsid w:val="006C6F76"/>
    <w:rsid w:val="006C709D"/>
    <w:rsid w:val="006C761C"/>
    <w:rsid w:val="006C76C4"/>
    <w:rsid w:val="006C783D"/>
    <w:rsid w:val="006C7C45"/>
    <w:rsid w:val="006C7CA6"/>
    <w:rsid w:val="006D02B9"/>
    <w:rsid w:val="006D06BA"/>
    <w:rsid w:val="006D0733"/>
    <w:rsid w:val="006D08E3"/>
    <w:rsid w:val="006D0D54"/>
    <w:rsid w:val="006D0D65"/>
    <w:rsid w:val="006D0E48"/>
    <w:rsid w:val="006D10CE"/>
    <w:rsid w:val="006D12AF"/>
    <w:rsid w:val="006D14A6"/>
    <w:rsid w:val="006D1603"/>
    <w:rsid w:val="006D1A44"/>
    <w:rsid w:val="006D2472"/>
    <w:rsid w:val="006D28CC"/>
    <w:rsid w:val="006D2F0C"/>
    <w:rsid w:val="006D45C5"/>
    <w:rsid w:val="006D48D7"/>
    <w:rsid w:val="006D4921"/>
    <w:rsid w:val="006D4B11"/>
    <w:rsid w:val="006D4CAC"/>
    <w:rsid w:val="006D4DEA"/>
    <w:rsid w:val="006D4E6C"/>
    <w:rsid w:val="006D53F8"/>
    <w:rsid w:val="006D562F"/>
    <w:rsid w:val="006D5665"/>
    <w:rsid w:val="006D5699"/>
    <w:rsid w:val="006D5C60"/>
    <w:rsid w:val="006D5F2F"/>
    <w:rsid w:val="006D6AE3"/>
    <w:rsid w:val="006D711C"/>
    <w:rsid w:val="006D7262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8CF"/>
    <w:rsid w:val="006E18D6"/>
    <w:rsid w:val="006E1B7F"/>
    <w:rsid w:val="006E1C44"/>
    <w:rsid w:val="006E1EF9"/>
    <w:rsid w:val="006E243A"/>
    <w:rsid w:val="006E24A3"/>
    <w:rsid w:val="006E2529"/>
    <w:rsid w:val="006E2A6A"/>
    <w:rsid w:val="006E2C8D"/>
    <w:rsid w:val="006E2DD3"/>
    <w:rsid w:val="006E30EC"/>
    <w:rsid w:val="006E3122"/>
    <w:rsid w:val="006E3445"/>
    <w:rsid w:val="006E3A8A"/>
    <w:rsid w:val="006E3B4C"/>
    <w:rsid w:val="006E3D8B"/>
    <w:rsid w:val="006E41B8"/>
    <w:rsid w:val="006E4D2B"/>
    <w:rsid w:val="006E4E2E"/>
    <w:rsid w:val="006E4F3A"/>
    <w:rsid w:val="006E588C"/>
    <w:rsid w:val="006E5B95"/>
    <w:rsid w:val="006E5FFC"/>
    <w:rsid w:val="006E6070"/>
    <w:rsid w:val="006E645A"/>
    <w:rsid w:val="006E6615"/>
    <w:rsid w:val="006E6702"/>
    <w:rsid w:val="006E68B6"/>
    <w:rsid w:val="006E69BF"/>
    <w:rsid w:val="006E6CBC"/>
    <w:rsid w:val="006E6F8A"/>
    <w:rsid w:val="006E713D"/>
    <w:rsid w:val="006E732A"/>
    <w:rsid w:val="006E74BD"/>
    <w:rsid w:val="006E7678"/>
    <w:rsid w:val="006F02F9"/>
    <w:rsid w:val="006F09DC"/>
    <w:rsid w:val="006F0A98"/>
    <w:rsid w:val="006F0C1A"/>
    <w:rsid w:val="006F0F57"/>
    <w:rsid w:val="006F0F93"/>
    <w:rsid w:val="006F0FE9"/>
    <w:rsid w:val="006F1027"/>
    <w:rsid w:val="006F1B06"/>
    <w:rsid w:val="006F20F0"/>
    <w:rsid w:val="006F210C"/>
    <w:rsid w:val="006F21E5"/>
    <w:rsid w:val="006F2265"/>
    <w:rsid w:val="006F2343"/>
    <w:rsid w:val="006F2646"/>
    <w:rsid w:val="006F2A71"/>
    <w:rsid w:val="006F2D7E"/>
    <w:rsid w:val="006F2E5C"/>
    <w:rsid w:val="006F2E99"/>
    <w:rsid w:val="006F2EA7"/>
    <w:rsid w:val="006F3323"/>
    <w:rsid w:val="006F35EB"/>
    <w:rsid w:val="006F3872"/>
    <w:rsid w:val="006F38F4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557B"/>
    <w:rsid w:val="006F56BA"/>
    <w:rsid w:val="006F57A5"/>
    <w:rsid w:val="006F58A1"/>
    <w:rsid w:val="006F5962"/>
    <w:rsid w:val="006F59DA"/>
    <w:rsid w:val="006F5A55"/>
    <w:rsid w:val="006F5C39"/>
    <w:rsid w:val="006F5CB1"/>
    <w:rsid w:val="006F5D46"/>
    <w:rsid w:val="006F5DFF"/>
    <w:rsid w:val="006F613C"/>
    <w:rsid w:val="006F62E0"/>
    <w:rsid w:val="006F6885"/>
    <w:rsid w:val="006F6A41"/>
    <w:rsid w:val="006F7453"/>
    <w:rsid w:val="006F7748"/>
    <w:rsid w:val="006F7751"/>
    <w:rsid w:val="006F792C"/>
    <w:rsid w:val="006F7977"/>
    <w:rsid w:val="006F7B62"/>
    <w:rsid w:val="006F7DFB"/>
    <w:rsid w:val="0070078C"/>
    <w:rsid w:val="00700878"/>
    <w:rsid w:val="00700DE6"/>
    <w:rsid w:val="00700E36"/>
    <w:rsid w:val="00701085"/>
    <w:rsid w:val="007014B4"/>
    <w:rsid w:val="007016A9"/>
    <w:rsid w:val="007019B7"/>
    <w:rsid w:val="00701DAC"/>
    <w:rsid w:val="00701DC2"/>
    <w:rsid w:val="00701FD7"/>
    <w:rsid w:val="0070202D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FAF"/>
    <w:rsid w:val="00704161"/>
    <w:rsid w:val="00704211"/>
    <w:rsid w:val="0070463E"/>
    <w:rsid w:val="007048E0"/>
    <w:rsid w:val="00704B0F"/>
    <w:rsid w:val="00704BBF"/>
    <w:rsid w:val="00704CC2"/>
    <w:rsid w:val="00704D42"/>
    <w:rsid w:val="00704FD6"/>
    <w:rsid w:val="00705004"/>
    <w:rsid w:val="00705146"/>
    <w:rsid w:val="0070549A"/>
    <w:rsid w:val="00705A29"/>
    <w:rsid w:val="00705C7D"/>
    <w:rsid w:val="00705CC1"/>
    <w:rsid w:val="00705EDA"/>
    <w:rsid w:val="0070607A"/>
    <w:rsid w:val="0070679F"/>
    <w:rsid w:val="007069A6"/>
    <w:rsid w:val="00706B91"/>
    <w:rsid w:val="007071C0"/>
    <w:rsid w:val="00707411"/>
    <w:rsid w:val="00707850"/>
    <w:rsid w:val="00707BB5"/>
    <w:rsid w:val="00707EC7"/>
    <w:rsid w:val="00707F36"/>
    <w:rsid w:val="00710255"/>
    <w:rsid w:val="007106C6"/>
    <w:rsid w:val="00710714"/>
    <w:rsid w:val="00710731"/>
    <w:rsid w:val="00710815"/>
    <w:rsid w:val="00710B2B"/>
    <w:rsid w:val="00710D0C"/>
    <w:rsid w:val="00710EAC"/>
    <w:rsid w:val="00710EC5"/>
    <w:rsid w:val="00711A87"/>
    <w:rsid w:val="00711CA5"/>
    <w:rsid w:val="00711D02"/>
    <w:rsid w:val="00711DA7"/>
    <w:rsid w:val="00712008"/>
    <w:rsid w:val="00712404"/>
    <w:rsid w:val="0071263C"/>
    <w:rsid w:val="00712A75"/>
    <w:rsid w:val="00712A76"/>
    <w:rsid w:val="00712C98"/>
    <w:rsid w:val="00712D1D"/>
    <w:rsid w:val="007131C9"/>
    <w:rsid w:val="007131D7"/>
    <w:rsid w:val="00713A1F"/>
    <w:rsid w:val="00713BF8"/>
    <w:rsid w:val="007142C7"/>
    <w:rsid w:val="00714846"/>
    <w:rsid w:val="00714A74"/>
    <w:rsid w:val="00714B96"/>
    <w:rsid w:val="00714D0C"/>
    <w:rsid w:val="00714E17"/>
    <w:rsid w:val="00714E9B"/>
    <w:rsid w:val="007152BD"/>
    <w:rsid w:val="0071547E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D9"/>
    <w:rsid w:val="00720AEF"/>
    <w:rsid w:val="00720F24"/>
    <w:rsid w:val="007212BC"/>
    <w:rsid w:val="007215B6"/>
    <w:rsid w:val="00721B48"/>
    <w:rsid w:val="00721D15"/>
    <w:rsid w:val="00721D65"/>
    <w:rsid w:val="00721F9B"/>
    <w:rsid w:val="0072256D"/>
    <w:rsid w:val="00722702"/>
    <w:rsid w:val="00722B11"/>
    <w:rsid w:val="00722D80"/>
    <w:rsid w:val="00722EE2"/>
    <w:rsid w:val="00723803"/>
    <w:rsid w:val="007238AB"/>
    <w:rsid w:val="00723A2C"/>
    <w:rsid w:val="00723E19"/>
    <w:rsid w:val="00723FD7"/>
    <w:rsid w:val="00724176"/>
    <w:rsid w:val="007241F2"/>
    <w:rsid w:val="00724918"/>
    <w:rsid w:val="00724D46"/>
    <w:rsid w:val="00724E68"/>
    <w:rsid w:val="00725027"/>
    <w:rsid w:val="0072506C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DFC"/>
    <w:rsid w:val="00727E97"/>
    <w:rsid w:val="00727FE2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5D9"/>
    <w:rsid w:val="007326EF"/>
    <w:rsid w:val="007328AB"/>
    <w:rsid w:val="00732965"/>
    <w:rsid w:val="00732A31"/>
    <w:rsid w:val="00732B67"/>
    <w:rsid w:val="0073304C"/>
    <w:rsid w:val="00733108"/>
    <w:rsid w:val="007332D2"/>
    <w:rsid w:val="007334B3"/>
    <w:rsid w:val="007336EE"/>
    <w:rsid w:val="0073382D"/>
    <w:rsid w:val="00733C39"/>
    <w:rsid w:val="007340A2"/>
    <w:rsid w:val="00734934"/>
    <w:rsid w:val="00734F38"/>
    <w:rsid w:val="0073506D"/>
    <w:rsid w:val="007354CE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E09"/>
    <w:rsid w:val="00737823"/>
    <w:rsid w:val="007378AF"/>
    <w:rsid w:val="007379AB"/>
    <w:rsid w:val="00737D99"/>
    <w:rsid w:val="007401EC"/>
    <w:rsid w:val="00740364"/>
    <w:rsid w:val="00740623"/>
    <w:rsid w:val="0074076B"/>
    <w:rsid w:val="00740B55"/>
    <w:rsid w:val="00740CD4"/>
    <w:rsid w:val="00740CF6"/>
    <w:rsid w:val="00740D3C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F8F"/>
    <w:rsid w:val="0074215D"/>
    <w:rsid w:val="007427C9"/>
    <w:rsid w:val="00742955"/>
    <w:rsid w:val="00742A81"/>
    <w:rsid w:val="00742AC3"/>
    <w:rsid w:val="00742C99"/>
    <w:rsid w:val="0074305A"/>
    <w:rsid w:val="00743085"/>
    <w:rsid w:val="0074362D"/>
    <w:rsid w:val="00743D42"/>
    <w:rsid w:val="00743E7F"/>
    <w:rsid w:val="0074414A"/>
    <w:rsid w:val="0074461D"/>
    <w:rsid w:val="00744D0F"/>
    <w:rsid w:val="00745064"/>
    <w:rsid w:val="00745484"/>
    <w:rsid w:val="007454B5"/>
    <w:rsid w:val="00745654"/>
    <w:rsid w:val="007457FE"/>
    <w:rsid w:val="00745873"/>
    <w:rsid w:val="00745BFA"/>
    <w:rsid w:val="00745D39"/>
    <w:rsid w:val="007468D7"/>
    <w:rsid w:val="007469CE"/>
    <w:rsid w:val="00746C73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5F8"/>
    <w:rsid w:val="007517A3"/>
    <w:rsid w:val="0075180E"/>
    <w:rsid w:val="0075183E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4B2E"/>
    <w:rsid w:val="00755099"/>
    <w:rsid w:val="0075558D"/>
    <w:rsid w:val="00755686"/>
    <w:rsid w:val="00757569"/>
    <w:rsid w:val="0075758F"/>
    <w:rsid w:val="00757696"/>
    <w:rsid w:val="00757C3C"/>
    <w:rsid w:val="00757DF3"/>
    <w:rsid w:val="00757E8C"/>
    <w:rsid w:val="00757FBE"/>
    <w:rsid w:val="0076021E"/>
    <w:rsid w:val="00760392"/>
    <w:rsid w:val="00760720"/>
    <w:rsid w:val="007609EB"/>
    <w:rsid w:val="00760C6B"/>
    <w:rsid w:val="00761282"/>
    <w:rsid w:val="007613BF"/>
    <w:rsid w:val="007615CA"/>
    <w:rsid w:val="0076186B"/>
    <w:rsid w:val="00761A41"/>
    <w:rsid w:val="00761BAC"/>
    <w:rsid w:val="00761C0D"/>
    <w:rsid w:val="00761FB0"/>
    <w:rsid w:val="00762199"/>
    <w:rsid w:val="007629A8"/>
    <w:rsid w:val="00762F7E"/>
    <w:rsid w:val="00763382"/>
    <w:rsid w:val="0076376E"/>
    <w:rsid w:val="00763935"/>
    <w:rsid w:val="00763C09"/>
    <w:rsid w:val="00763CA9"/>
    <w:rsid w:val="00763D81"/>
    <w:rsid w:val="00764271"/>
    <w:rsid w:val="00764740"/>
    <w:rsid w:val="00764F71"/>
    <w:rsid w:val="00764FA5"/>
    <w:rsid w:val="00765096"/>
    <w:rsid w:val="00765507"/>
    <w:rsid w:val="00765546"/>
    <w:rsid w:val="007658AA"/>
    <w:rsid w:val="0076590B"/>
    <w:rsid w:val="00765B34"/>
    <w:rsid w:val="0076606A"/>
    <w:rsid w:val="0076642F"/>
    <w:rsid w:val="0076670F"/>
    <w:rsid w:val="007667B8"/>
    <w:rsid w:val="007669E2"/>
    <w:rsid w:val="007669E4"/>
    <w:rsid w:val="00766FF5"/>
    <w:rsid w:val="0076719D"/>
    <w:rsid w:val="007673D7"/>
    <w:rsid w:val="007673F7"/>
    <w:rsid w:val="0076779B"/>
    <w:rsid w:val="007678A3"/>
    <w:rsid w:val="007679F6"/>
    <w:rsid w:val="00767ECD"/>
    <w:rsid w:val="007703AA"/>
    <w:rsid w:val="007703F8"/>
    <w:rsid w:val="00770422"/>
    <w:rsid w:val="00770905"/>
    <w:rsid w:val="007709B7"/>
    <w:rsid w:val="00770A0B"/>
    <w:rsid w:val="00770C5F"/>
    <w:rsid w:val="0077184D"/>
    <w:rsid w:val="00771CE2"/>
    <w:rsid w:val="00771DC9"/>
    <w:rsid w:val="007720DB"/>
    <w:rsid w:val="007720F0"/>
    <w:rsid w:val="007726DC"/>
    <w:rsid w:val="0077274D"/>
    <w:rsid w:val="00772921"/>
    <w:rsid w:val="00772A31"/>
    <w:rsid w:val="00772F13"/>
    <w:rsid w:val="00772F21"/>
    <w:rsid w:val="007738B3"/>
    <w:rsid w:val="00773E76"/>
    <w:rsid w:val="00774608"/>
    <w:rsid w:val="007746F5"/>
    <w:rsid w:val="00775304"/>
    <w:rsid w:val="007757B9"/>
    <w:rsid w:val="007759CF"/>
    <w:rsid w:val="00775A2F"/>
    <w:rsid w:val="00775B78"/>
    <w:rsid w:val="00775BA3"/>
    <w:rsid w:val="00775C9B"/>
    <w:rsid w:val="00776192"/>
    <w:rsid w:val="0077650E"/>
    <w:rsid w:val="007767F0"/>
    <w:rsid w:val="00776EB3"/>
    <w:rsid w:val="00776FB4"/>
    <w:rsid w:val="0077731D"/>
    <w:rsid w:val="007774E3"/>
    <w:rsid w:val="0077792F"/>
    <w:rsid w:val="007779D9"/>
    <w:rsid w:val="00777EA1"/>
    <w:rsid w:val="00780346"/>
    <w:rsid w:val="0078034A"/>
    <w:rsid w:val="00780BC8"/>
    <w:rsid w:val="00780D29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55D"/>
    <w:rsid w:val="00783789"/>
    <w:rsid w:val="00783E94"/>
    <w:rsid w:val="00784AA1"/>
    <w:rsid w:val="007854E7"/>
    <w:rsid w:val="007856C8"/>
    <w:rsid w:val="0078572B"/>
    <w:rsid w:val="00785E31"/>
    <w:rsid w:val="00785E57"/>
    <w:rsid w:val="00786AF7"/>
    <w:rsid w:val="00786C7D"/>
    <w:rsid w:val="007871F7"/>
    <w:rsid w:val="00787229"/>
    <w:rsid w:val="007872C4"/>
    <w:rsid w:val="00787617"/>
    <w:rsid w:val="00787953"/>
    <w:rsid w:val="00787F6E"/>
    <w:rsid w:val="00790020"/>
    <w:rsid w:val="00790775"/>
    <w:rsid w:val="00790DBF"/>
    <w:rsid w:val="0079107F"/>
    <w:rsid w:val="00791162"/>
    <w:rsid w:val="007915C9"/>
    <w:rsid w:val="00791B11"/>
    <w:rsid w:val="00791BC8"/>
    <w:rsid w:val="007920BF"/>
    <w:rsid w:val="007921F8"/>
    <w:rsid w:val="007922EA"/>
    <w:rsid w:val="00792920"/>
    <w:rsid w:val="007929ED"/>
    <w:rsid w:val="00792B79"/>
    <w:rsid w:val="007930BA"/>
    <w:rsid w:val="00793293"/>
    <w:rsid w:val="00793365"/>
    <w:rsid w:val="00793B0D"/>
    <w:rsid w:val="00793FE2"/>
    <w:rsid w:val="00794025"/>
    <w:rsid w:val="00794036"/>
    <w:rsid w:val="0079407C"/>
    <w:rsid w:val="0079415A"/>
    <w:rsid w:val="00794618"/>
    <w:rsid w:val="00794946"/>
    <w:rsid w:val="007949E1"/>
    <w:rsid w:val="00794B13"/>
    <w:rsid w:val="00794D8C"/>
    <w:rsid w:val="00794FC1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149"/>
    <w:rsid w:val="007973A7"/>
    <w:rsid w:val="00797870"/>
    <w:rsid w:val="007978FD"/>
    <w:rsid w:val="0079798D"/>
    <w:rsid w:val="00797AD6"/>
    <w:rsid w:val="00797BE6"/>
    <w:rsid w:val="007A0253"/>
    <w:rsid w:val="007A0BAF"/>
    <w:rsid w:val="007A11EB"/>
    <w:rsid w:val="007A1583"/>
    <w:rsid w:val="007A1A18"/>
    <w:rsid w:val="007A1BC3"/>
    <w:rsid w:val="007A2000"/>
    <w:rsid w:val="007A21DE"/>
    <w:rsid w:val="007A22BC"/>
    <w:rsid w:val="007A23B2"/>
    <w:rsid w:val="007A29B6"/>
    <w:rsid w:val="007A2AE4"/>
    <w:rsid w:val="007A2B6B"/>
    <w:rsid w:val="007A2C17"/>
    <w:rsid w:val="007A2F9C"/>
    <w:rsid w:val="007A3341"/>
    <w:rsid w:val="007A3759"/>
    <w:rsid w:val="007A3788"/>
    <w:rsid w:val="007A3AB1"/>
    <w:rsid w:val="007A3B54"/>
    <w:rsid w:val="007A3D13"/>
    <w:rsid w:val="007A3E18"/>
    <w:rsid w:val="007A43EC"/>
    <w:rsid w:val="007A49BD"/>
    <w:rsid w:val="007A49F5"/>
    <w:rsid w:val="007A4AD6"/>
    <w:rsid w:val="007A4B77"/>
    <w:rsid w:val="007A4D1F"/>
    <w:rsid w:val="007A56D1"/>
    <w:rsid w:val="007A5E79"/>
    <w:rsid w:val="007A6034"/>
    <w:rsid w:val="007A608D"/>
    <w:rsid w:val="007A6309"/>
    <w:rsid w:val="007A6367"/>
    <w:rsid w:val="007A6382"/>
    <w:rsid w:val="007A63B1"/>
    <w:rsid w:val="007A676F"/>
    <w:rsid w:val="007A6C78"/>
    <w:rsid w:val="007A708E"/>
    <w:rsid w:val="007A7155"/>
    <w:rsid w:val="007A7158"/>
    <w:rsid w:val="007A7170"/>
    <w:rsid w:val="007A72E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2366"/>
    <w:rsid w:val="007B25D3"/>
    <w:rsid w:val="007B334E"/>
    <w:rsid w:val="007B3F9D"/>
    <w:rsid w:val="007B4188"/>
    <w:rsid w:val="007B4284"/>
    <w:rsid w:val="007B4642"/>
    <w:rsid w:val="007B4651"/>
    <w:rsid w:val="007B48B9"/>
    <w:rsid w:val="007B4905"/>
    <w:rsid w:val="007B4B8D"/>
    <w:rsid w:val="007B4C88"/>
    <w:rsid w:val="007B506D"/>
    <w:rsid w:val="007B53EC"/>
    <w:rsid w:val="007B58CF"/>
    <w:rsid w:val="007B5B51"/>
    <w:rsid w:val="007B6258"/>
    <w:rsid w:val="007B6541"/>
    <w:rsid w:val="007B65A0"/>
    <w:rsid w:val="007B65C9"/>
    <w:rsid w:val="007B6673"/>
    <w:rsid w:val="007B6D26"/>
    <w:rsid w:val="007B6EC7"/>
    <w:rsid w:val="007B7617"/>
    <w:rsid w:val="007B788B"/>
    <w:rsid w:val="007C0651"/>
    <w:rsid w:val="007C089C"/>
    <w:rsid w:val="007C0BCB"/>
    <w:rsid w:val="007C0CB4"/>
    <w:rsid w:val="007C0FEE"/>
    <w:rsid w:val="007C1233"/>
    <w:rsid w:val="007C12AF"/>
    <w:rsid w:val="007C1652"/>
    <w:rsid w:val="007C1950"/>
    <w:rsid w:val="007C2383"/>
    <w:rsid w:val="007C25EC"/>
    <w:rsid w:val="007C2699"/>
    <w:rsid w:val="007C2AFD"/>
    <w:rsid w:val="007C2E57"/>
    <w:rsid w:val="007C33F3"/>
    <w:rsid w:val="007C3A44"/>
    <w:rsid w:val="007C3B41"/>
    <w:rsid w:val="007C3C2C"/>
    <w:rsid w:val="007C3DEA"/>
    <w:rsid w:val="007C3F0A"/>
    <w:rsid w:val="007C423F"/>
    <w:rsid w:val="007C4247"/>
    <w:rsid w:val="007C458B"/>
    <w:rsid w:val="007C460D"/>
    <w:rsid w:val="007C49FC"/>
    <w:rsid w:val="007C4C62"/>
    <w:rsid w:val="007C4C7B"/>
    <w:rsid w:val="007C4E41"/>
    <w:rsid w:val="007C52D4"/>
    <w:rsid w:val="007C536A"/>
    <w:rsid w:val="007C5B0E"/>
    <w:rsid w:val="007C5E85"/>
    <w:rsid w:val="007C636C"/>
    <w:rsid w:val="007C6956"/>
    <w:rsid w:val="007C6BAB"/>
    <w:rsid w:val="007C6C0F"/>
    <w:rsid w:val="007C6EE0"/>
    <w:rsid w:val="007C6EEB"/>
    <w:rsid w:val="007C6F83"/>
    <w:rsid w:val="007C72A4"/>
    <w:rsid w:val="007C754B"/>
    <w:rsid w:val="007C769F"/>
    <w:rsid w:val="007D02B3"/>
    <w:rsid w:val="007D07A9"/>
    <w:rsid w:val="007D092E"/>
    <w:rsid w:val="007D0A7E"/>
    <w:rsid w:val="007D0CFA"/>
    <w:rsid w:val="007D12C0"/>
    <w:rsid w:val="007D1B16"/>
    <w:rsid w:val="007D1F27"/>
    <w:rsid w:val="007D2120"/>
    <w:rsid w:val="007D261C"/>
    <w:rsid w:val="007D2E56"/>
    <w:rsid w:val="007D31A8"/>
    <w:rsid w:val="007D32B0"/>
    <w:rsid w:val="007D37C9"/>
    <w:rsid w:val="007D3ACA"/>
    <w:rsid w:val="007D3B09"/>
    <w:rsid w:val="007D406D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A92"/>
    <w:rsid w:val="007D5DD4"/>
    <w:rsid w:val="007D6050"/>
    <w:rsid w:val="007D628D"/>
    <w:rsid w:val="007D767F"/>
    <w:rsid w:val="007D7994"/>
    <w:rsid w:val="007D7DA0"/>
    <w:rsid w:val="007E0331"/>
    <w:rsid w:val="007E06CF"/>
    <w:rsid w:val="007E0885"/>
    <w:rsid w:val="007E096E"/>
    <w:rsid w:val="007E0D0B"/>
    <w:rsid w:val="007E0DC0"/>
    <w:rsid w:val="007E1249"/>
    <w:rsid w:val="007E14C2"/>
    <w:rsid w:val="007E1617"/>
    <w:rsid w:val="007E1808"/>
    <w:rsid w:val="007E1940"/>
    <w:rsid w:val="007E1959"/>
    <w:rsid w:val="007E1D69"/>
    <w:rsid w:val="007E1D7E"/>
    <w:rsid w:val="007E21CB"/>
    <w:rsid w:val="007E234E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D2"/>
    <w:rsid w:val="007E51A5"/>
    <w:rsid w:val="007E5226"/>
    <w:rsid w:val="007E5298"/>
    <w:rsid w:val="007E52B0"/>
    <w:rsid w:val="007E5AD0"/>
    <w:rsid w:val="007E6324"/>
    <w:rsid w:val="007E64C8"/>
    <w:rsid w:val="007E6732"/>
    <w:rsid w:val="007E683B"/>
    <w:rsid w:val="007E6A1F"/>
    <w:rsid w:val="007E6B6C"/>
    <w:rsid w:val="007E6D8D"/>
    <w:rsid w:val="007E6DAF"/>
    <w:rsid w:val="007E72B5"/>
    <w:rsid w:val="007E752E"/>
    <w:rsid w:val="007E765E"/>
    <w:rsid w:val="007E76EA"/>
    <w:rsid w:val="007E7BBC"/>
    <w:rsid w:val="007E7ED3"/>
    <w:rsid w:val="007F047B"/>
    <w:rsid w:val="007F050F"/>
    <w:rsid w:val="007F0574"/>
    <w:rsid w:val="007F09C8"/>
    <w:rsid w:val="007F0CDD"/>
    <w:rsid w:val="007F1335"/>
    <w:rsid w:val="007F17DC"/>
    <w:rsid w:val="007F1885"/>
    <w:rsid w:val="007F1A52"/>
    <w:rsid w:val="007F2035"/>
    <w:rsid w:val="007F267A"/>
    <w:rsid w:val="007F2B9D"/>
    <w:rsid w:val="007F3615"/>
    <w:rsid w:val="007F3697"/>
    <w:rsid w:val="007F3733"/>
    <w:rsid w:val="007F3AFB"/>
    <w:rsid w:val="007F3E8C"/>
    <w:rsid w:val="007F415C"/>
    <w:rsid w:val="007F4464"/>
    <w:rsid w:val="007F45F0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C34"/>
    <w:rsid w:val="007F7F44"/>
    <w:rsid w:val="008001AE"/>
    <w:rsid w:val="0080026A"/>
    <w:rsid w:val="0080028E"/>
    <w:rsid w:val="0080032C"/>
    <w:rsid w:val="008003DB"/>
    <w:rsid w:val="008008C3"/>
    <w:rsid w:val="00800BC3"/>
    <w:rsid w:val="00800C94"/>
    <w:rsid w:val="00800DB6"/>
    <w:rsid w:val="00800F02"/>
    <w:rsid w:val="0080115D"/>
    <w:rsid w:val="008015D9"/>
    <w:rsid w:val="008018C4"/>
    <w:rsid w:val="00801BFC"/>
    <w:rsid w:val="00801E5C"/>
    <w:rsid w:val="008028EF"/>
    <w:rsid w:val="00802A7F"/>
    <w:rsid w:val="00802AC9"/>
    <w:rsid w:val="0080319F"/>
    <w:rsid w:val="00803F30"/>
    <w:rsid w:val="008040D0"/>
    <w:rsid w:val="008043B1"/>
    <w:rsid w:val="008044C1"/>
    <w:rsid w:val="008044E3"/>
    <w:rsid w:val="00804CE5"/>
    <w:rsid w:val="0080522B"/>
    <w:rsid w:val="0080596E"/>
    <w:rsid w:val="008059DD"/>
    <w:rsid w:val="00805B98"/>
    <w:rsid w:val="008065A8"/>
    <w:rsid w:val="008067F5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13"/>
    <w:rsid w:val="008114C9"/>
    <w:rsid w:val="00811772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FC6"/>
    <w:rsid w:val="0081534E"/>
    <w:rsid w:val="0081534F"/>
    <w:rsid w:val="008158B4"/>
    <w:rsid w:val="00815CEB"/>
    <w:rsid w:val="008165CA"/>
    <w:rsid w:val="008168B8"/>
    <w:rsid w:val="00816A08"/>
    <w:rsid w:val="008171B2"/>
    <w:rsid w:val="008174D6"/>
    <w:rsid w:val="008177A0"/>
    <w:rsid w:val="00820007"/>
    <w:rsid w:val="008203E3"/>
    <w:rsid w:val="008203EC"/>
    <w:rsid w:val="00820505"/>
    <w:rsid w:val="0082059D"/>
    <w:rsid w:val="00820943"/>
    <w:rsid w:val="00820A65"/>
    <w:rsid w:val="00820CB9"/>
    <w:rsid w:val="00820DE9"/>
    <w:rsid w:val="00820EAB"/>
    <w:rsid w:val="00820ED9"/>
    <w:rsid w:val="00820F08"/>
    <w:rsid w:val="00820F0F"/>
    <w:rsid w:val="0082106F"/>
    <w:rsid w:val="00821092"/>
    <w:rsid w:val="00821095"/>
    <w:rsid w:val="008212F0"/>
    <w:rsid w:val="008218EA"/>
    <w:rsid w:val="00821989"/>
    <w:rsid w:val="00821AF4"/>
    <w:rsid w:val="00821B0D"/>
    <w:rsid w:val="008220F5"/>
    <w:rsid w:val="00822219"/>
    <w:rsid w:val="0082246B"/>
    <w:rsid w:val="008228E4"/>
    <w:rsid w:val="0082297E"/>
    <w:rsid w:val="00822AD3"/>
    <w:rsid w:val="00822BC0"/>
    <w:rsid w:val="00823180"/>
    <w:rsid w:val="0082362C"/>
    <w:rsid w:val="008236FB"/>
    <w:rsid w:val="008254B1"/>
    <w:rsid w:val="008257DE"/>
    <w:rsid w:val="008259F4"/>
    <w:rsid w:val="00825CD2"/>
    <w:rsid w:val="0082630F"/>
    <w:rsid w:val="008269A8"/>
    <w:rsid w:val="008269C2"/>
    <w:rsid w:val="00826D0F"/>
    <w:rsid w:val="00826D11"/>
    <w:rsid w:val="00827666"/>
    <w:rsid w:val="0082789C"/>
    <w:rsid w:val="00827B55"/>
    <w:rsid w:val="00827BAF"/>
    <w:rsid w:val="008300A4"/>
    <w:rsid w:val="00830301"/>
    <w:rsid w:val="008304DF"/>
    <w:rsid w:val="00830545"/>
    <w:rsid w:val="00830563"/>
    <w:rsid w:val="008306C0"/>
    <w:rsid w:val="00831027"/>
    <w:rsid w:val="0083115F"/>
    <w:rsid w:val="0083158F"/>
    <w:rsid w:val="00831787"/>
    <w:rsid w:val="00831808"/>
    <w:rsid w:val="008318A2"/>
    <w:rsid w:val="00831C93"/>
    <w:rsid w:val="00831DC6"/>
    <w:rsid w:val="00831FFF"/>
    <w:rsid w:val="008321C6"/>
    <w:rsid w:val="008321C7"/>
    <w:rsid w:val="0083220B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9DA"/>
    <w:rsid w:val="00837CC5"/>
    <w:rsid w:val="0084007D"/>
    <w:rsid w:val="00840620"/>
    <w:rsid w:val="00840739"/>
    <w:rsid w:val="00840AAC"/>
    <w:rsid w:val="00841140"/>
    <w:rsid w:val="00841149"/>
    <w:rsid w:val="00841316"/>
    <w:rsid w:val="00841397"/>
    <w:rsid w:val="0084145C"/>
    <w:rsid w:val="00841A87"/>
    <w:rsid w:val="00841B1A"/>
    <w:rsid w:val="00841C93"/>
    <w:rsid w:val="0084226A"/>
    <w:rsid w:val="00842B78"/>
    <w:rsid w:val="00842F68"/>
    <w:rsid w:val="00843125"/>
    <w:rsid w:val="0084312A"/>
    <w:rsid w:val="00843274"/>
    <w:rsid w:val="00843314"/>
    <w:rsid w:val="00843406"/>
    <w:rsid w:val="00843724"/>
    <w:rsid w:val="00843C45"/>
    <w:rsid w:val="008441F4"/>
    <w:rsid w:val="008443DF"/>
    <w:rsid w:val="0084483B"/>
    <w:rsid w:val="00844D3F"/>
    <w:rsid w:val="008452E8"/>
    <w:rsid w:val="00845403"/>
    <w:rsid w:val="00845535"/>
    <w:rsid w:val="008463D1"/>
    <w:rsid w:val="00847323"/>
    <w:rsid w:val="008473F2"/>
    <w:rsid w:val="0084743F"/>
    <w:rsid w:val="00850657"/>
    <w:rsid w:val="00850A38"/>
    <w:rsid w:val="0085142B"/>
    <w:rsid w:val="008517BE"/>
    <w:rsid w:val="008519AD"/>
    <w:rsid w:val="008527EA"/>
    <w:rsid w:val="00852BB1"/>
    <w:rsid w:val="00852D4D"/>
    <w:rsid w:val="00852DAE"/>
    <w:rsid w:val="00852F2E"/>
    <w:rsid w:val="008536D1"/>
    <w:rsid w:val="00853999"/>
    <w:rsid w:val="00853ED8"/>
    <w:rsid w:val="00854543"/>
    <w:rsid w:val="00854593"/>
    <w:rsid w:val="0085460D"/>
    <w:rsid w:val="00855032"/>
    <w:rsid w:val="00855169"/>
    <w:rsid w:val="008552B2"/>
    <w:rsid w:val="0085531C"/>
    <w:rsid w:val="00855459"/>
    <w:rsid w:val="008558C9"/>
    <w:rsid w:val="008567C3"/>
    <w:rsid w:val="008568B5"/>
    <w:rsid w:val="00856F53"/>
    <w:rsid w:val="0085708A"/>
    <w:rsid w:val="0085735C"/>
    <w:rsid w:val="0085746D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BA5"/>
    <w:rsid w:val="00861DD4"/>
    <w:rsid w:val="008622A5"/>
    <w:rsid w:val="008623F1"/>
    <w:rsid w:val="008626DD"/>
    <w:rsid w:val="00862840"/>
    <w:rsid w:val="00862C18"/>
    <w:rsid w:val="00862C5F"/>
    <w:rsid w:val="00862E4D"/>
    <w:rsid w:val="00862EAE"/>
    <w:rsid w:val="008637D4"/>
    <w:rsid w:val="00863E7D"/>
    <w:rsid w:val="00864130"/>
    <w:rsid w:val="00864328"/>
    <w:rsid w:val="008649E2"/>
    <w:rsid w:val="008649E8"/>
    <w:rsid w:val="00864E41"/>
    <w:rsid w:val="008653AC"/>
    <w:rsid w:val="00865A34"/>
    <w:rsid w:val="00865A98"/>
    <w:rsid w:val="00865C65"/>
    <w:rsid w:val="00865DF8"/>
    <w:rsid w:val="00865E5B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874"/>
    <w:rsid w:val="00867A27"/>
    <w:rsid w:val="00867E5E"/>
    <w:rsid w:val="00870334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394"/>
    <w:rsid w:val="0087245B"/>
    <w:rsid w:val="008728BD"/>
    <w:rsid w:val="00872959"/>
    <w:rsid w:val="00872A16"/>
    <w:rsid w:val="00872B81"/>
    <w:rsid w:val="00872EC1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727"/>
    <w:rsid w:val="00875768"/>
    <w:rsid w:val="00875876"/>
    <w:rsid w:val="0087588E"/>
    <w:rsid w:val="00875C50"/>
    <w:rsid w:val="00876121"/>
    <w:rsid w:val="008765FF"/>
    <w:rsid w:val="008768B5"/>
    <w:rsid w:val="008768EE"/>
    <w:rsid w:val="00876B21"/>
    <w:rsid w:val="00876D6E"/>
    <w:rsid w:val="00876E54"/>
    <w:rsid w:val="00876FEA"/>
    <w:rsid w:val="0087741B"/>
    <w:rsid w:val="0087757C"/>
    <w:rsid w:val="00877748"/>
    <w:rsid w:val="008778B2"/>
    <w:rsid w:val="00877B57"/>
    <w:rsid w:val="00877C02"/>
    <w:rsid w:val="00877D7B"/>
    <w:rsid w:val="00877F1C"/>
    <w:rsid w:val="00877F24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1F1"/>
    <w:rsid w:val="008832CE"/>
    <w:rsid w:val="0088392B"/>
    <w:rsid w:val="00883C9C"/>
    <w:rsid w:val="00883EB0"/>
    <w:rsid w:val="00883F38"/>
    <w:rsid w:val="0088445D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BF"/>
    <w:rsid w:val="008867FB"/>
    <w:rsid w:val="008867FC"/>
    <w:rsid w:val="00886ABE"/>
    <w:rsid w:val="008870E7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0D"/>
    <w:rsid w:val="00891191"/>
    <w:rsid w:val="0089129A"/>
    <w:rsid w:val="008912AC"/>
    <w:rsid w:val="00891A68"/>
    <w:rsid w:val="00892101"/>
    <w:rsid w:val="00892868"/>
    <w:rsid w:val="00892C6B"/>
    <w:rsid w:val="00892FEA"/>
    <w:rsid w:val="008931E8"/>
    <w:rsid w:val="00893203"/>
    <w:rsid w:val="00893247"/>
    <w:rsid w:val="00893338"/>
    <w:rsid w:val="00893551"/>
    <w:rsid w:val="0089356F"/>
    <w:rsid w:val="00894188"/>
    <w:rsid w:val="008942AE"/>
    <w:rsid w:val="00894516"/>
    <w:rsid w:val="00894849"/>
    <w:rsid w:val="00894A89"/>
    <w:rsid w:val="00894A99"/>
    <w:rsid w:val="0089531C"/>
    <w:rsid w:val="00895559"/>
    <w:rsid w:val="00895DBA"/>
    <w:rsid w:val="00896379"/>
    <w:rsid w:val="00896CBC"/>
    <w:rsid w:val="00896E3D"/>
    <w:rsid w:val="008970E0"/>
    <w:rsid w:val="00897337"/>
    <w:rsid w:val="00897452"/>
    <w:rsid w:val="008975A9"/>
    <w:rsid w:val="008979C6"/>
    <w:rsid w:val="008979E5"/>
    <w:rsid w:val="00897A83"/>
    <w:rsid w:val="00897D08"/>
    <w:rsid w:val="00897DDC"/>
    <w:rsid w:val="00897F8A"/>
    <w:rsid w:val="008A066D"/>
    <w:rsid w:val="008A06C6"/>
    <w:rsid w:val="008A0789"/>
    <w:rsid w:val="008A08AF"/>
    <w:rsid w:val="008A0C60"/>
    <w:rsid w:val="008A0DB3"/>
    <w:rsid w:val="008A1246"/>
    <w:rsid w:val="008A14E1"/>
    <w:rsid w:val="008A176D"/>
    <w:rsid w:val="008A1814"/>
    <w:rsid w:val="008A19EA"/>
    <w:rsid w:val="008A2410"/>
    <w:rsid w:val="008A277E"/>
    <w:rsid w:val="008A2C0F"/>
    <w:rsid w:val="008A2D28"/>
    <w:rsid w:val="008A3072"/>
    <w:rsid w:val="008A31C2"/>
    <w:rsid w:val="008A3480"/>
    <w:rsid w:val="008A3627"/>
    <w:rsid w:val="008A392B"/>
    <w:rsid w:val="008A3B10"/>
    <w:rsid w:val="008A3E4F"/>
    <w:rsid w:val="008A419B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748"/>
    <w:rsid w:val="008A68CC"/>
    <w:rsid w:val="008A6E31"/>
    <w:rsid w:val="008A70E6"/>
    <w:rsid w:val="008A7355"/>
    <w:rsid w:val="008A7418"/>
    <w:rsid w:val="008A7558"/>
    <w:rsid w:val="008A7A84"/>
    <w:rsid w:val="008A7FD9"/>
    <w:rsid w:val="008B0127"/>
    <w:rsid w:val="008B069F"/>
    <w:rsid w:val="008B0A40"/>
    <w:rsid w:val="008B0A99"/>
    <w:rsid w:val="008B0AB1"/>
    <w:rsid w:val="008B0DF7"/>
    <w:rsid w:val="008B0EE8"/>
    <w:rsid w:val="008B0F6A"/>
    <w:rsid w:val="008B16D2"/>
    <w:rsid w:val="008B1A8D"/>
    <w:rsid w:val="008B2F90"/>
    <w:rsid w:val="008B3138"/>
    <w:rsid w:val="008B33A9"/>
    <w:rsid w:val="008B36AF"/>
    <w:rsid w:val="008B3844"/>
    <w:rsid w:val="008B3C3B"/>
    <w:rsid w:val="008B432F"/>
    <w:rsid w:val="008B4590"/>
    <w:rsid w:val="008B49A5"/>
    <w:rsid w:val="008B4B24"/>
    <w:rsid w:val="008B4BEE"/>
    <w:rsid w:val="008B4D4B"/>
    <w:rsid w:val="008B4D95"/>
    <w:rsid w:val="008B4F32"/>
    <w:rsid w:val="008B503F"/>
    <w:rsid w:val="008B530C"/>
    <w:rsid w:val="008B539F"/>
    <w:rsid w:val="008B59AC"/>
    <w:rsid w:val="008B59B6"/>
    <w:rsid w:val="008B5B49"/>
    <w:rsid w:val="008B5B83"/>
    <w:rsid w:val="008B5C0D"/>
    <w:rsid w:val="008B5CE2"/>
    <w:rsid w:val="008B5D35"/>
    <w:rsid w:val="008B623E"/>
    <w:rsid w:val="008B6916"/>
    <w:rsid w:val="008B6E98"/>
    <w:rsid w:val="008B7063"/>
    <w:rsid w:val="008B7310"/>
    <w:rsid w:val="008B7735"/>
    <w:rsid w:val="008B78BF"/>
    <w:rsid w:val="008B79E8"/>
    <w:rsid w:val="008B7C31"/>
    <w:rsid w:val="008B7D51"/>
    <w:rsid w:val="008B7D59"/>
    <w:rsid w:val="008C0224"/>
    <w:rsid w:val="008C04DD"/>
    <w:rsid w:val="008C05DD"/>
    <w:rsid w:val="008C14A3"/>
    <w:rsid w:val="008C170A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30A8"/>
    <w:rsid w:val="008C394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9C0"/>
    <w:rsid w:val="008C6A40"/>
    <w:rsid w:val="008C700D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1A0"/>
    <w:rsid w:val="008D122F"/>
    <w:rsid w:val="008D16DF"/>
    <w:rsid w:val="008D17D9"/>
    <w:rsid w:val="008D22D9"/>
    <w:rsid w:val="008D22E5"/>
    <w:rsid w:val="008D287F"/>
    <w:rsid w:val="008D29C7"/>
    <w:rsid w:val="008D29D3"/>
    <w:rsid w:val="008D2AB9"/>
    <w:rsid w:val="008D2E22"/>
    <w:rsid w:val="008D2E79"/>
    <w:rsid w:val="008D3403"/>
    <w:rsid w:val="008D3677"/>
    <w:rsid w:val="008D3692"/>
    <w:rsid w:val="008D3706"/>
    <w:rsid w:val="008D38C5"/>
    <w:rsid w:val="008D3D15"/>
    <w:rsid w:val="008D3EFB"/>
    <w:rsid w:val="008D46F2"/>
    <w:rsid w:val="008D47C3"/>
    <w:rsid w:val="008D4B86"/>
    <w:rsid w:val="008D4BD7"/>
    <w:rsid w:val="008D4BF7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95D"/>
    <w:rsid w:val="008D7AA2"/>
    <w:rsid w:val="008E0115"/>
    <w:rsid w:val="008E0667"/>
    <w:rsid w:val="008E08C5"/>
    <w:rsid w:val="008E0BE2"/>
    <w:rsid w:val="008E0C48"/>
    <w:rsid w:val="008E0DA6"/>
    <w:rsid w:val="008E110E"/>
    <w:rsid w:val="008E121D"/>
    <w:rsid w:val="008E1342"/>
    <w:rsid w:val="008E1F60"/>
    <w:rsid w:val="008E2109"/>
    <w:rsid w:val="008E2228"/>
    <w:rsid w:val="008E25A2"/>
    <w:rsid w:val="008E25EF"/>
    <w:rsid w:val="008E29AF"/>
    <w:rsid w:val="008E3932"/>
    <w:rsid w:val="008E3F56"/>
    <w:rsid w:val="008E4368"/>
    <w:rsid w:val="008E45BC"/>
    <w:rsid w:val="008E484D"/>
    <w:rsid w:val="008E4B6E"/>
    <w:rsid w:val="008E4E30"/>
    <w:rsid w:val="008E5152"/>
    <w:rsid w:val="008E558C"/>
    <w:rsid w:val="008E56D6"/>
    <w:rsid w:val="008E5B8F"/>
    <w:rsid w:val="008E5C3B"/>
    <w:rsid w:val="008E678B"/>
    <w:rsid w:val="008E6A98"/>
    <w:rsid w:val="008E6CA0"/>
    <w:rsid w:val="008E6EE0"/>
    <w:rsid w:val="008E7120"/>
    <w:rsid w:val="008E754D"/>
    <w:rsid w:val="008E75B6"/>
    <w:rsid w:val="008E7659"/>
    <w:rsid w:val="008E7666"/>
    <w:rsid w:val="008E7995"/>
    <w:rsid w:val="008E7B4B"/>
    <w:rsid w:val="008E7BF7"/>
    <w:rsid w:val="008E7C09"/>
    <w:rsid w:val="008E7C2D"/>
    <w:rsid w:val="008E7E8D"/>
    <w:rsid w:val="008E7F34"/>
    <w:rsid w:val="008F030D"/>
    <w:rsid w:val="008F07A2"/>
    <w:rsid w:val="008F0A06"/>
    <w:rsid w:val="008F1032"/>
    <w:rsid w:val="008F1205"/>
    <w:rsid w:val="008F1429"/>
    <w:rsid w:val="008F150E"/>
    <w:rsid w:val="008F17CE"/>
    <w:rsid w:val="008F1C25"/>
    <w:rsid w:val="008F1FFE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8F2"/>
    <w:rsid w:val="008F3992"/>
    <w:rsid w:val="008F3A46"/>
    <w:rsid w:val="008F3BB3"/>
    <w:rsid w:val="008F3DCF"/>
    <w:rsid w:val="008F3E9F"/>
    <w:rsid w:val="008F4038"/>
    <w:rsid w:val="008F4098"/>
    <w:rsid w:val="008F409A"/>
    <w:rsid w:val="008F410E"/>
    <w:rsid w:val="008F434D"/>
    <w:rsid w:val="008F4426"/>
    <w:rsid w:val="008F4EEF"/>
    <w:rsid w:val="008F56B5"/>
    <w:rsid w:val="008F5894"/>
    <w:rsid w:val="008F5F5D"/>
    <w:rsid w:val="008F616A"/>
    <w:rsid w:val="008F63D2"/>
    <w:rsid w:val="008F66C7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BBB"/>
    <w:rsid w:val="00900E8C"/>
    <w:rsid w:val="009010D3"/>
    <w:rsid w:val="00901319"/>
    <w:rsid w:val="00901395"/>
    <w:rsid w:val="00901598"/>
    <w:rsid w:val="00901B8C"/>
    <w:rsid w:val="00901EBA"/>
    <w:rsid w:val="00901FE8"/>
    <w:rsid w:val="0090203A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0E"/>
    <w:rsid w:val="00903D51"/>
    <w:rsid w:val="009040E2"/>
    <w:rsid w:val="009043EA"/>
    <w:rsid w:val="00904621"/>
    <w:rsid w:val="0090467C"/>
    <w:rsid w:val="00904B66"/>
    <w:rsid w:val="00904D6C"/>
    <w:rsid w:val="00905012"/>
    <w:rsid w:val="00905357"/>
    <w:rsid w:val="00905972"/>
    <w:rsid w:val="009061D1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8C9"/>
    <w:rsid w:val="00911950"/>
    <w:rsid w:val="00912050"/>
    <w:rsid w:val="0091219A"/>
    <w:rsid w:val="009123FE"/>
    <w:rsid w:val="00912798"/>
    <w:rsid w:val="009128BC"/>
    <w:rsid w:val="00912916"/>
    <w:rsid w:val="00912AD3"/>
    <w:rsid w:val="00912AFE"/>
    <w:rsid w:val="0091358D"/>
    <w:rsid w:val="0091384D"/>
    <w:rsid w:val="00913A43"/>
    <w:rsid w:val="00913B21"/>
    <w:rsid w:val="00913D8A"/>
    <w:rsid w:val="00913FA2"/>
    <w:rsid w:val="009142CC"/>
    <w:rsid w:val="0091444D"/>
    <w:rsid w:val="00914E25"/>
    <w:rsid w:val="00915035"/>
    <w:rsid w:val="00915392"/>
    <w:rsid w:val="0091569B"/>
    <w:rsid w:val="009156B0"/>
    <w:rsid w:val="00915770"/>
    <w:rsid w:val="0091654F"/>
    <w:rsid w:val="009167B6"/>
    <w:rsid w:val="00916960"/>
    <w:rsid w:val="00916BCD"/>
    <w:rsid w:val="00917025"/>
    <w:rsid w:val="0091741D"/>
    <w:rsid w:val="0092014E"/>
    <w:rsid w:val="0092057D"/>
    <w:rsid w:val="00920A85"/>
    <w:rsid w:val="00920CFB"/>
    <w:rsid w:val="00920DD9"/>
    <w:rsid w:val="00921341"/>
    <w:rsid w:val="00921CE7"/>
    <w:rsid w:val="00921E06"/>
    <w:rsid w:val="0092215A"/>
    <w:rsid w:val="0092249C"/>
    <w:rsid w:val="0092276D"/>
    <w:rsid w:val="00922774"/>
    <w:rsid w:val="0092282A"/>
    <w:rsid w:val="00922974"/>
    <w:rsid w:val="00922BD7"/>
    <w:rsid w:val="00922DF6"/>
    <w:rsid w:val="00922F3C"/>
    <w:rsid w:val="0092318C"/>
    <w:rsid w:val="00923452"/>
    <w:rsid w:val="00923467"/>
    <w:rsid w:val="0092365B"/>
    <w:rsid w:val="00923721"/>
    <w:rsid w:val="009237E7"/>
    <w:rsid w:val="00923951"/>
    <w:rsid w:val="009239F6"/>
    <w:rsid w:val="00923BCC"/>
    <w:rsid w:val="00923BD3"/>
    <w:rsid w:val="00924409"/>
    <w:rsid w:val="009244FC"/>
    <w:rsid w:val="00924822"/>
    <w:rsid w:val="009250A2"/>
    <w:rsid w:val="00926579"/>
    <w:rsid w:val="0092670A"/>
    <w:rsid w:val="00926C5B"/>
    <w:rsid w:val="00926E51"/>
    <w:rsid w:val="00927410"/>
    <w:rsid w:val="0092752B"/>
    <w:rsid w:val="009277F6"/>
    <w:rsid w:val="00927D48"/>
    <w:rsid w:val="009302E1"/>
    <w:rsid w:val="00930384"/>
    <w:rsid w:val="009308A7"/>
    <w:rsid w:val="00930976"/>
    <w:rsid w:val="00930A84"/>
    <w:rsid w:val="00930AE3"/>
    <w:rsid w:val="009310BB"/>
    <w:rsid w:val="0093113A"/>
    <w:rsid w:val="009312EE"/>
    <w:rsid w:val="009314F4"/>
    <w:rsid w:val="00931890"/>
    <w:rsid w:val="00931EA5"/>
    <w:rsid w:val="00932267"/>
    <w:rsid w:val="009327A9"/>
    <w:rsid w:val="009328CD"/>
    <w:rsid w:val="009328EA"/>
    <w:rsid w:val="00932AC9"/>
    <w:rsid w:val="00932AD2"/>
    <w:rsid w:val="00932B2F"/>
    <w:rsid w:val="00932D2D"/>
    <w:rsid w:val="00932F26"/>
    <w:rsid w:val="00933099"/>
    <w:rsid w:val="009335FD"/>
    <w:rsid w:val="00933661"/>
    <w:rsid w:val="0093383F"/>
    <w:rsid w:val="00933C46"/>
    <w:rsid w:val="00933C7A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1C0"/>
    <w:rsid w:val="0093639F"/>
    <w:rsid w:val="009365D3"/>
    <w:rsid w:val="009366F8"/>
    <w:rsid w:val="00936A6F"/>
    <w:rsid w:val="00936CA7"/>
    <w:rsid w:val="00936F2C"/>
    <w:rsid w:val="009371EB"/>
    <w:rsid w:val="009372D5"/>
    <w:rsid w:val="0093745A"/>
    <w:rsid w:val="00937917"/>
    <w:rsid w:val="00937998"/>
    <w:rsid w:val="00937A3B"/>
    <w:rsid w:val="009401BC"/>
    <w:rsid w:val="009402C1"/>
    <w:rsid w:val="009404B8"/>
    <w:rsid w:val="00940650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1FAA"/>
    <w:rsid w:val="00942957"/>
    <w:rsid w:val="00942DC2"/>
    <w:rsid w:val="00942DFC"/>
    <w:rsid w:val="00942E17"/>
    <w:rsid w:val="0094306B"/>
    <w:rsid w:val="00943331"/>
    <w:rsid w:val="00943426"/>
    <w:rsid w:val="009434AD"/>
    <w:rsid w:val="00943537"/>
    <w:rsid w:val="0094355C"/>
    <w:rsid w:val="0094373C"/>
    <w:rsid w:val="00943A1F"/>
    <w:rsid w:val="00943BCB"/>
    <w:rsid w:val="009443CB"/>
    <w:rsid w:val="00944476"/>
    <w:rsid w:val="009446A4"/>
    <w:rsid w:val="00944A68"/>
    <w:rsid w:val="00944A7E"/>
    <w:rsid w:val="00944A90"/>
    <w:rsid w:val="00944B8D"/>
    <w:rsid w:val="00944B98"/>
    <w:rsid w:val="00944DB7"/>
    <w:rsid w:val="00944E0B"/>
    <w:rsid w:val="00944EEF"/>
    <w:rsid w:val="009452B2"/>
    <w:rsid w:val="009452BD"/>
    <w:rsid w:val="009455A1"/>
    <w:rsid w:val="00945638"/>
    <w:rsid w:val="0094563F"/>
    <w:rsid w:val="00945723"/>
    <w:rsid w:val="00945C99"/>
    <w:rsid w:val="00946507"/>
    <w:rsid w:val="009466ED"/>
    <w:rsid w:val="009466FB"/>
    <w:rsid w:val="00947D51"/>
    <w:rsid w:val="00947F51"/>
    <w:rsid w:val="00947F52"/>
    <w:rsid w:val="00947F86"/>
    <w:rsid w:val="0095030A"/>
    <w:rsid w:val="0095046F"/>
    <w:rsid w:val="00950730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D1"/>
    <w:rsid w:val="00953791"/>
    <w:rsid w:val="00953868"/>
    <w:rsid w:val="00953BDE"/>
    <w:rsid w:val="00954AB5"/>
    <w:rsid w:val="00954B01"/>
    <w:rsid w:val="00954F88"/>
    <w:rsid w:val="00955071"/>
    <w:rsid w:val="00955243"/>
    <w:rsid w:val="009555BB"/>
    <w:rsid w:val="00955A71"/>
    <w:rsid w:val="00955C88"/>
    <w:rsid w:val="00955D7B"/>
    <w:rsid w:val="00955D7F"/>
    <w:rsid w:val="00955F24"/>
    <w:rsid w:val="009562DB"/>
    <w:rsid w:val="00956543"/>
    <w:rsid w:val="00956708"/>
    <w:rsid w:val="00956C98"/>
    <w:rsid w:val="009570AE"/>
    <w:rsid w:val="0095735B"/>
    <w:rsid w:val="009573E4"/>
    <w:rsid w:val="0095758B"/>
    <w:rsid w:val="00957761"/>
    <w:rsid w:val="00957AF7"/>
    <w:rsid w:val="00957FE2"/>
    <w:rsid w:val="00960630"/>
    <w:rsid w:val="00960A22"/>
    <w:rsid w:val="00960F22"/>
    <w:rsid w:val="0096150B"/>
    <w:rsid w:val="009615A5"/>
    <w:rsid w:val="009615CD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7EB"/>
    <w:rsid w:val="0096393B"/>
    <w:rsid w:val="00963A1F"/>
    <w:rsid w:val="00963BD3"/>
    <w:rsid w:val="00963C9F"/>
    <w:rsid w:val="00963E8A"/>
    <w:rsid w:val="00964031"/>
    <w:rsid w:val="00964090"/>
    <w:rsid w:val="009640E3"/>
    <w:rsid w:val="00964789"/>
    <w:rsid w:val="00964A24"/>
    <w:rsid w:val="00964AA3"/>
    <w:rsid w:val="00964C15"/>
    <w:rsid w:val="009650C7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FF5"/>
    <w:rsid w:val="0096706C"/>
    <w:rsid w:val="009675C9"/>
    <w:rsid w:val="00967646"/>
    <w:rsid w:val="00967995"/>
    <w:rsid w:val="00967B16"/>
    <w:rsid w:val="00967B67"/>
    <w:rsid w:val="00967DF3"/>
    <w:rsid w:val="00970195"/>
    <w:rsid w:val="00970280"/>
    <w:rsid w:val="009703B6"/>
    <w:rsid w:val="009704B9"/>
    <w:rsid w:val="00970B0A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377"/>
    <w:rsid w:val="009728D5"/>
    <w:rsid w:val="00972BC6"/>
    <w:rsid w:val="00972E35"/>
    <w:rsid w:val="00974020"/>
    <w:rsid w:val="0097453E"/>
    <w:rsid w:val="00974E4A"/>
    <w:rsid w:val="00974FC5"/>
    <w:rsid w:val="009750DE"/>
    <w:rsid w:val="00975143"/>
    <w:rsid w:val="00975E7F"/>
    <w:rsid w:val="00975FA6"/>
    <w:rsid w:val="00976080"/>
    <w:rsid w:val="009760D0"/>
    <w:rsid w:val="00976965"/>
    <w:rsid w:val="00976A0D"/>
    <w:rsid w:val="00976A8D"/>
    <w:rsid w:val="00976B9A"/>
    <w:rsid w:val="0097760A"/>
    <w:rsid w:val="009777DC"/>
    <w:rsid w:val="009805D2"/>
    <w:rsid w:val="00980D9E"/>
    <w:rsid w:val="00980E8A"/>
    <w:rsid w:val="009812AA"/>
    <w:rsid w:val="0098178C"/>
    <w:rsid w:val="00981B2F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AE3"/>
    <w:rsid w:val="00984C00"/>
    <w:rsid w:val="00984EA5"/>
    <w:rsid w:val="009853DB"/>
    <w:rsid w:val="0098568C"/>
    <w:rsid w:val="00985A9D"/>
    <w:rsid w:val="00985BAE"/>
    <w:rsid w:val="00985E81"/>
    <w:rsid w:val="00985FEC"/>
    <w:rsid w:val="009864AA"/>
    <w:rsid w:val="009866D5"/>
    <w:rsid w:val="00986894"/>
    <w:rsid w:val="009868EB"/>
    <w:rsid w:val="009868FA"/>
    <w:rsid w:val="00986B07"/>
    <w:rsid w:val="00986F54"/>
    <w:rsid w:val="00987026"/>
    <w:rsid w:val="00987394"/>
    <w:rsid w:val="0098746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359"/>
    <w:rsid w:val="00992673"/>
    <w:rsid w:val="009926A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3E97"/>
    <w:rsid w:val="00994980"/>
    <w:rsid w:val="00994A70"/>
    <w:rsid w:val="00994B8D"/>
    <w:rsid w:val="00994D80"/>
    <w:rsid w:val="00994ED6"/>
    <w:rsid w:val="009951A7"/>
    <w:rsid w:val="00995456"/>
    <w:rsid w:val="009957CD"/>
    <w:rsid w:val="009957CE"/>
    <w:rsid w:val="00995A5E"/>
    <w:rsid w:val="00995C48"/>
    <w:rsid w:val="00996002"/>
    <w:rsid w:val="0099694D"/>
    <w:rsid w:val="009969B2"/>
    <w:rsid w:val="00997882"/>
    <w:rsid w:val="009978E9"/>
    <w:rsid w:val="009A010C"/>
    <w:rsid w:val="009A036E"/>
    <w:rsid w:val="009A0DE4"/>
    <w:rsid w:val="009A1455"/>
    <w:rsid w:val="009A154C"/>
    <w:rsid w:val="009A1899"/>
    <w:rsid w:val="009A18FF"/>
    <w:rsid w:val="009A1BD8"/>
    <w:rsid w:val="009A1ED0"/>
    <w:rsid w:val="009A1F3B"/>
    <w:rsid w:val="009A1FC8"/>
    <w:rsid w:val="009A242D"/>
    <w:rsid w:val="009A2A6C"/>
    <w:rsid w:val="009A2B08"/>
    <w:rsid w:val="009A2D35"/>
    <w:rsid w:val="009A31EF"/>
    <w:rsid w:val="009A3B8C"/>
    <w:rsid w:val="009A3BB3"/>
    <w:rsid w:val="009A3D59"/>
    <w:rsid w:val="009A47AF"/>
    <w:rsid w:val="009A4888"/>
    <w:rsid w:val="009A48BF"/>
    <w:rsid w:val="009A4D72"/>
    <w:rsid w:val="009A5432"/>
    <w:rsid w:val="009A57BA"/>
    <w:rsid w:val="009A57EA"/>
    <w:rsid w:val="009A5828"/>
    <w:rsid w:val="009A5CA9"/>
    <w:rsid w:val="009A5CC1"/>
    <w:rsid w:val="009A5E11"/>
    <w:rsid w:val="009A5E69"/>
    <w:rsid w:val="009A5FA9"/>
    <w:rsid w:val="009A626F"/>
    <w:rsid w:val="009A62AA"/>
    <w:rsid w:val="009A63EF"/>
    <w:rsid w:val="009A6A19"/>
    <w:rsid w:val="009A6EBA"/>
    <w:rsid w:val="009A700E"/>
    <w:rsid w:val="009A7010"/>
    <w:rsid w:val="009A7371"/>
    <w:rsid w:val="009A77EC"/>
    <w:rsid w:val="009A7CE2"/>
    <w:rsid w:val="009B0277"/>
    <w:rsid w:val="009B0675"/>
    <w:rsid w:val="009B0E4B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80"/>
    <w:rsid w:val="009B3C67"/>
    <w:rsid w:val="009B3DFB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4F"/>
    <w:rsid w:val="009C0DBA"/>
    <w:rsid w:val="009C1021"/>
    <w:rsid w:val="009C1381"/>
    <w:rsid w:val="009C13EB"/>
    <w:rsid w:val="009C14BA"/>
    <w:rsid w:val="009C14BD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AB"/>
    <w:rsid w:val="009C3A8F"/>
    <w:rsid w:val="009C3B26"/>
    <w:rsid w:val="009C3BD7"/>
    <w:rsid w:val="009C3F95"/>
    <w:rsid w:val="009C429C"/>
    <w:rsid w:val="009C453D"/>
    <w:rsid w:val="009C4F87"/>
    <w:rsid w:val="009C56B8"/>
    <w:rsid w:val="009C58CD"/>
    <w:rsid w:val="009C5D04"/>
    <w:rsid w:val="009C62E0"/>
    <w:rsid w:val="009C6623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1D"/>
    <w:rsid w:val="009D11A8"/>
    <w:rsid w:val="009D1867"/>
    <w:rsid w:val="009D18CA"/>
    <w:rsid w:val="009D2126"/>
    <w:rsid w:val="009D2134"/>
    <w:rsid w:val="009D29F1"/>
    <w:rsid w:val="009D2D87"/>
    <w:rsid w:val="009D31A6"/>
    <w:rsid w:val="009D33C3"/>
    <w:rsid w:val="009D408C"/>
    <w:rsid w:val="009D44B7"/>
    <w:rsid w:val="009D48E9"/>
    <w:rsid w:val="009D494E"/>
    <w:rsid w:val="009D4A9E"/>
    <w:rsid w:val="009D4B65"/>
    <w:rsid w:val="009D4D0C"/>
    <w:rsid w:val="009D5206"/>
    <w:rsid w:val="009D52F4"/>
    <w:rsid w:val="009D5335"/>
    <w:rsid w:val="009D53D4"/>
    <w:rsid w:val="009D5558"/>
    <w:rsid w:val="009D55CC"/>
    <w:rsid w:val="009D58BC"/>
    <w:rsid w:val="009D5C85"/>
    <w:rsid w:val="009D6143"/>
    <w:rsid w:val="009D6164"/>
    <w:rsid w:val="009D6216"/>
    <w:rsid w:val="009D6820"/>
    <w:rsid w:val="009D6836"/>
    <w:rsid w:val="009D6AEF"/>
    <w:rsid w:val="009D700E"/>
    <w:rsid w:val="009D7238"/>
    <w:rsid w:val="009D7300"/>
    <w:rsid w:val="009E0363"/>
    <w:rsid w:val="009E05FF"/>
    <w:rsid w:val="009E06B9"/>
    <w:rsid w:val="009E077D"/>
    <w:rsid w:val="009E096F"/>
    <w:rsid w:val="009E0D44"/>
    <w:rsid w:val="009E0D54"/>
    <w:rsid w:val="009E1088"/>
    <w:rsid w:val="009E1195"/>
    <w:rsid w:val="009E1229"/>
    <w:rsid w:val="009E1915"/>
    <w:rsid w:val="009E1958"/>
    <w:rsid w:val="009E1A10"/>
    <w:rsid w:val="009E1A17"/>
    <w:rsid w:val="009E215A"/>
    <w:rsid w:val="009E27F1"/>
    <w:rsid w:val="009E285F"/>
    <w:rsid w:val="009E2FC2"/>
    <w:rsid w:val="009E301C"/>
    <w:rsid w:val="009E3441"/>
    <w:rsid w:val="009E3576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61A8"/>
    <w:rsid w:val="009E624D"/>
    <w:rsid w:val="009E6290"/>
    <w:rsid w:val="009E62D4"/>
    <w:rsid w:val="009E62F1"/>
    <w:rsid w:val="009E6342"/>
    <w:rsid w:val="009E646F"/>
    <w:rsid w:val="009E6515"/>
    <w:rsid w:val="009E653F"/>
    <w:rsid w:val="009E6594"/>
    <w:rsid w:val="009E66A1"/>
    <w:rsid w:val="009E6BE0"/>
    <w:rsid w:val="009E6DDD"/>
    <w:rsid w:val="009E701D"/>
    <w:rsid w:val="009E7134"/>
    <w:rsid w:val="009E7681"/>
    <w:rsid w:val="009E787D"/>
    <w:rsid w:val="009E78F7"/>
    <w:rsid w:val="009F0704"/>
    <w:rsid w:val="009F1176"/>
    <w:rsid w:val="009F13B1"/>
    <w:rsid w:val="009F13DF"/>
    <w:rsid w:val="009F1533"/>
    <w:rsid w:val="009F1DBB"/>
    <w:rsid w:val="009F23C9"/>
    <w:rsid w:val="009F2466"/>
    <w:rsid w:val="009F2616"/>
    <w:rsid w:val="009F290E"/>
    <w:rsid w:val="009F29C9"/>
    <w:rsid w:val="009F2D94"/>
    <w:rsid w:val="009F31D4"/>
    <w:rsid w:val="009F337E"/>
    <w:rsid w:val="009F3428"/>
    <w:rsid w:val="009F358A"/>
    <w:rsid w:val="009F3633"/>
    <w:rsid w:val="009F3776"/>
    <w:rsid w:val="009F393D"/>
    <w:rsid w:val="009F3A05"/>
    <w:rsid w:val="009F3F95"/>
    <w:rsid w:val="009F45ED"/>
    <w:rsid w:val="009F4640"/>
    <w:rsid w:val="009F47AD"/>
    <w:rsid w:val="009F47DB"/>
    <w:rsid w:val="009F4876"/>
    <w:rsid w:val="009F5281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35D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A1"/>
    <w:rsid w:val="00A01605"/>
    <w:rsid w:val="00A0175E"/>
    <w:rsid w:val="00A01DBA"/>
    <w:rsid w:val="00A021FF"/>
    <w:rsid w:val="00A0228B"/>
    <w:rsid w:val="00A0248A"/>
    <w:rsid w:val="00A024E1"/>
    <w:rsid w:val="00A027D4"/>
    <w:rsid w:val="00A02E16"/>
    <w:rsid w:val="00A02FA7"/>
    <w:rsid w:val="00A03123"/>
    <w:rsid w:val="00A03286"/>
    <w:rsid w:val="00A033E2"/>
    <w:rsid w:val="00A03583"/>
    <w:rsid w:val="00A0380A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6292"/>
    <w:rsid w:val="00A06675"/>
    <w:rsid w:val="00A0677C"/>
    <w:rsid w:val="00A06959"/>
    <w:rsid w:val="00A06983"/>
    <w:rsid w:val="00A06EE2"/>
    <w:rsid w:val="00A06FF3"/>
    <w:rsid w:val="00A0707C"/>
    <w:rsid w:val="00A070E1"/>
    <w:rsid w:val="00A07217"/>
    <w:rsid w:val="00A072F8"/>
    <w:rsid w:val="00A073CA"/>
    <w:rsid w:val="00A07709"/>
    <w:rsid w:val="00A0788F"/>
    <w:rsid w:val="00A07B50"/>
    <w:rsid w:val="00A07B5D"/>
    <w:rsid w:val="00A10151"/>
    <w:rsid w:val="00A1049E"/>
    <w:rsid w:val="00A104EF"/>
    <w:rsid w:val="00A109BA"/>
    <w:rsid w:val="00A10B22"/>
    <w:rsid w:val="00A117C5"/>
    <w:rsid w:val="00A11F03"/>
    <w:rsid w:val="00A122CE"/>
    <w:rsid w:val="00A12600"/>
    <w:rsid w:val="00A126EB"/>
    <w:rsid w:val="00A127E3"/>
    <w:rsid w:val="00A1299C"/>
    <w:rsid w:val="00A12AB4"/>
    <w:rsid w:val="00A12F11"/>
    <w:rsid w:val="00A130A3"/>
    <w:rsid w:val="00A132C2"/>
    <w:rsid w:val="00A135B6"/>
    <w:rsid w:val="00A13779"/>
    <w:rsid w:val="00A138E7"/>
    <w:rsid w:val="00A13AFE"/>
    <w:rsid w:val="00A13D1D"/>
    <w:rsid w:val="00A13D90"/>
    <w:rsid w:val="00A14176"/>
    <w:rsid w:val="00A14180"/>
    <w:rsid w:val="00A14712"/>
    <w:rsid w:val="00A1489E"/>
    <w:rsid w:val="00A14C97"/>
    <w:rsid w:val="00A1513F"/>
    <w:rsid w:val="00A15162"/>
    <w:rsid w:val="00A152D7"/>
    <w:rsid w:val="00A152E3"/>
    <w:rsid w:val="00A1547A"/>
    <w:rsid w:val="00A154BA"/>
    <w:rsid w:val="00A15C34"/>
    <w:rsid w:val="00A15CF0"/>
    <w:rsid w:val="00A15EC3"/>
    <w:rsid w:val="00A15F6D"/>
    <w:rsid w:val="00A16434"/>
    <w:rsid w:val="00A165C2"/>
    <w:rsid w:val="00A167E2"/>
    <w:rsid w:val="00A1681C"/>
    <w:rsid w:val="00A16B2B"/>
    <w:rsid w:val="00A16DBB"/>
    <w:rsid w:val="00A17506"/>
    <w:rsid w:val="00A1756D"/>
    <w:rsid w:val="00A175AB"/>
    <w:rsid w:val="00A177C9"/>
    <w:rsid w:val="00A17ADC"/>
    <w:rsid w:val="00A17B4A"/>
    <w:rsid w:val="00A17C99"/>
    <w:rsid w:val="00A17EA9"/>
    <w:rsid w:val="00A202F8"/>
    <w:rsid w:val="00A2067E"/>
    <w:rsid w:val="00A20A07"/>
    <w:rsid w:val="00A20A50"/>
    <w:rsid w:val="00A21131"/>
    <w:rsid w:val="00A21DD2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445C"/>
    <w:rsid w:val="00A247AD"/>
    <w:rsid w:val="00A24F9B"/>
    <w:rsid w:val="00A2505E"/>
    <w:rsid w:val="00A252CD"/>
    <w:rsid w:val="00A25399"/>
    <w:rsid w:val="00A2589B"/>
    <w:rsid w:val="00A258CC"/>
    <w:rsid w:val="00A25D9E"/>
    <w:rsid w:val="00A26400"/>
    <w:rsid w:val="00A26983"/>
    <w:rsid w:val="00A26B75"/>
    <w:rsid w:val="00A271D7"/>
    <w:rsid w:val="00A27325"/>
    <w:rsid w:val="00A2761F"/>
    <w:rsid w:val="00A27AFD"/>
    <w:rsid w:val="00A30384"/>
    <w:rsid w:val="00A30457"/>
    <w:rsid w:val="00A306CC"/>
    <w:rsid w:val="00A30721"/>
    <w:rsid w:val="00A309FE"/>
    <w:rsid w:val="00A30DA7"/>
    <w:rsid w:val="00A30DF8"/>
    <w:rsid w:val="00A3115C"/>
    <w:rsid w:val="00A31630"/>
    <w:rsid w:val="00A321EC"/>
    <w:rsid w:val="00A3228F"/>
    <w:rsid w:val="00A326AB"/>
    <w:rsid w:val="00A33486"/>
    <w:rsid w:val="00A336EF"/>
    <w:rsid w:val="00A339F1"/>
    <w:rsid w:val="00A33F10"/>
    <w:rsid w:val="00A34142"/>
    <w:rsid w:val="00A346FC"/>
    <w:rsid w:val="00A34A4A"/>
    <w:rsid w:val="00A34B07"/>
    <w:rsid w:val="00A34C67"/>
    <w:rsid w:val="00A355F6"/>
    <w:rsid w:val="00A35686"/>
    <w:rsid w:val="00A35CCE"/>
    <w:rsid w:val="00A35E32"/>
    <w:rsid w:val="00A35EF3"/>
    <w:rsid w:val="00A3602E"/>
    <w:rsid w:val="00A365AB"/>
    <w:rsid w:val="00A367C3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1026"/>
    <w:rsid w:val="00A411C7"/>
    <w:rsid w:val="00A414A8"/>
    <w:rsid w:val="00A41570"/>
    <w:rsid w:val="00A41C15"/>
    <w:rsid w:val="00A41D0B"/>
    <w:rsid w:val="00A41EDB"/>
    <w:rsid w:val="00A41F28"/>
    <w:rsid w:val="00A41FE3"/>
    <w:rsid w:val="00A4211F"/>
    <w:rsid w:val="00A42161"/>
    <w:rsid w:val="00A422C3"/>
    <w:rsid w:val="00A4273E"/>
    <w:rsid w:val="00A4283B"/>
    <w:rsid w:val="00A428DE"/>
    <w:rsid w:val="00A42A99"/>
    <w:rsid w:val="00A42AF1"/>
    <w:rsid w:val="00A430B3"/>
    <w:rsid w:val="00A430BB"/>
    <w:rsid w:val="00A43748"/>
    <w:rsid w:val="00A43AF0"/>
    <w:rsid w:val="00A43DB4"/>
    <w:rsid w:val="00A4408A"/>
    <w:rsid w:val="00A4421A"/>
    <w:rsid w:val="00A442EB"/>
    <w:rsid w:val="00A44326"/>
    <w:rsid w:val="00A443F2"/>
    <w:rsid w:val="00A44B4F"/>
    <w:rsid w:val="00A45518"/>
    <w:rsid w:val="00A4557E"/>
    <w:rsid w:val="00A4577D"/>
    <w:rsid w:val="00A45D14"/>
    <w:rsid w:val="00A45D1C"/>
    <w:rsid w:val="00A45DEC"/>
    <w:rsid w:val="00A46E2F"/>
    <w:rsid w:val="00A4706E"/>
    <w:rsid w:val="00A47666"/>
    <w:rsid w:val="00A47AE3"/>
    <w:rsid w:val="00A47CFA"/>
    <w:rsid w:val="00A50758"/>
    <w:rsid w:val="00A511E5"/>
    <w:rsid w:val="00A5141F"/>
    <w:rsid w:val="00A514C3"/>
    <w:rsid w:val="00A51561"/>
    <w:rsid w:val="00A51D1C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E9"/>
    <w:rsid w:val="00A54B38"/>
    <w:rsid w:val="00A54EC5"/>
    <w:rsid w:val="00A54F20"/>
    <w:rsid w:val="00A550E4"/>
    <w:rsid w:val="00A55515"/>
    <w:rsid w:val="00A555BA"/>
    <w:rsid w:val="00A5570D"/>
    <w:rsid w:val="00A558FD"/>
    <w:rsid w:val="00A55CF2"/>
    <w:rsid w:val="00A55CFD"/>
    <w:rsid w:val="00A55E4B"/>
    <w:rsid w:val="00A55FCE"/>
    <w:rsid w:val="00A55FE0"/>
    <w:rsid w:val="00A56240"/>
    <w:rsid w:val="00A568A7"/>
    <w:rsid w:val="00A56996"/>
    <w:rsid w:val="00A56AB8"/>
    <w:rsid w:val="00A572B2"/>
    <w:rsid w:val="00A57928"/>
    <w:rsid w:val="00A57B1F"/>
    <w:rsid w:val="00A57BFE"/>
    <w:rsid w:val="00A60416"/>
    <w:rsid w:val="00A606DB"/>
    <w:rsid w:val="00A608BA"/>
    <w:rsid w:val="00A6102C"/>
    <w:rsid w:val="00A61571"/>
    <w:rsid w:val="00A6160D"/>
    <w:rsid w:val="00A61A36"/>
    <w:rsid w:val="00A61B95"/>
    <w:rsid w:val="00A61D8F"/>
    <w:rsid w:val="00A61E8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08"/>
    <w:rsid w:val="00A64461"/>
    <w:rsid w:val="00A64BC7"/>
    <w:rsid w:val="00A64DE4"/>
    <w:rsid w:val="00A6524B"/>
    <w:rsid w:val="00A65467"/>
    <w:rsid w:val="00A65ACA"/>
    <w:rsid w:val="00A65DCD"/>
    <w:rsid w:val="00A65F65"/>
    <w:rsid w:val="00A66452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67AA2"/>
    <w:rsid w:val="00A7013F"/>
    <w:rsid w:val="00A70882"/>
    <w:rsid w:val="00A70A2B"/>
    <w:rsid w:val="00A70CF8"/>
    <w:rsid w:val="00A70E09"/>
    <w:rsid w:val="00A711B1"/>
    <w:rsid w:val="00A71BA4"/>
    <w:rsid w:val="00A71EFC"/>
    <w:rsid w:val="00A7258D"/>
    <w:rsid w:val="00A72C18"/>
    <w:rsid w:val="00A734C8"/>
    <w:rsid w:val="00A7356F"/>
    <w:rsid w:val="00A735F8"/>
    <w:rsid w:val="00A73787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768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733B"/>
    <w:rsid w:val="00A77409"/>
    <w:rsid w:val="00A7772C"/>
    <w:rsid w:val="00A778BB"/>
    <w:rsid w:val="00A77A97"/>
    <w:rsid w:val="00A804B2"/>
    <w:rsid w:val="00A808EC"/>
    <w:rsid w:val="00A80B90"/>
    <w:rsid w:val="00A80D48"/>
    <w:rsid w:val="00A80F35"/>
    <w:rsid w:val="00A80F7D"/>
    <w:rsid w:val="00A815BE"/>
    <w:rsid w:val="00A81A9F"/>
    <w:rsid w:val="00A81AD9"/>
    <w:rsid w:val="00A81CBD"/>
    <w:rsid w:val="00A81D0B"/>
    <w:rsid w:val="00A81DF7"/>
    <w:rsid w:val="00A8214F"/>
    <w:rsid w:val="00A82DCE"/>
    <w:rsid w:val="00A82E76"/>
    <w:rsid w:val="00A83460"/>
    <w:rsid w:val="00A83A6D"/>
    <w:rsid w:val="00A83E3A"/>
    <w:rsid w:val="00A83F18"/>
    <w:rsid w:val="00A84420"/>
    <w:rsid w:val="00A844DA"/>
    <w:rsid w:val="00A8450C"/>
    <w:rsid w:val="00A8497F"/>
    <w:rsid w:val="00A84A58"/>
    <w:rsid w:val="00A84C9B"/>
    <w:rsid w:val="00A85453"/>
    <w:rsid w:val="00A8547E"/>
    <w:rsid w:val="00A855D6"/>
    <w:rsid w:val="00A85AC7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FBF"/>
    <w:rsid w:val="00A90145"/>
    <w:rsid w:val="00A9024A"/>
    <w:rsid w:val="00A905A7"/>
    <w:rsid w:val="00A916C6"/>
    <w:rsid w:val="00A91CD6"/>
    <w:rsid w:val="00A91CF5"/>
    <w:rsid w:val="00A922E1"/>
    <w:rsid w:val="00A92BA1"/>
    <w:rsid w:val="00A92C79"/>
    <w:rsid w:val="00A92DF5"/>
    <w:rsid w:val="00A9320E"/>
    <w:rsid w:val="00A933A5"/>
    <w:rsid w:val="00A933CB"/>
    <w:rsid w:val="00A933DB"/>
    <w:rsid w:val="00A93511"/>
    <w:rsid w:val="00A93C68"/>
    <w:rsid w:val="00A9410F"/>
    <w:rsid w:val="00A946E4"/>
    <w:rsid w:val="00A94858"/>
    <w:rsid w:val="00A94917"/>
    <w:rsid w:val="00A94D76"/>
    <w:rsid w:val="00A9501A"/>
    <w:rsid w:val="00A95137"/>
    <w:rsid w:val="00A95E5E"/>
    <w:rsid w:val="00A961D4"/>
    <w:rsid w:val="00A96230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0C"/>
    <w:rsid w:val="00AA0641"/>
    <w:rsid w:val="00AA0A09"/>
    <w:rsid w:val="00AA0AB3"/>
    <w:rsid w:val="00AA0FD6"/>
    <w:rsid w:val="00AA1305"/>
    <w:rsid w:val="00AA14BF"/>
    <w:rsid w:val="00AA1971"/>
    <w:rsid w:val="00AA1A09"/>
    <w:rsid w:val="00AA1FA8"/>
    <w:rsid w:val="00AA1FA9"/>
    <w:rsid w:val="00AA21F5"/>
    <w:rsid w:val="00AA237F"/>
    <w:rsid w:val="00AA29D7"/>
    <w:rsid w:val="00AA2E44"/>
    <w:rsid w:val="00AA2FB2"/>
    <w:rsid w:val="00AA3149"/>
    <w:rsid w:val="00AA3414"/>
    <w:rsid w:val="00AA345A"/>
    <w:rsid w:val="00AA36A4"/>
    <w:rsid w:val="00AA36E2"/>
    <w:rsid w:val="00AA37F8"/>
    <w:rsid w:val="00AA397B"/>
    <w:rsid w:val="00AA4243"/>
    <w:rsid w:val="00AA44A0"/>
    <w:rsid w:val="00AA4657"/>
    <w:rsid w:val="00AA48B3"/>
    <w:rsid w:val="00AA490F"/>
    <w:rsid w:val="00AA4B7E"/>
    <w:rsid w:val="00AA4FB9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717"/>
    <w:rsid w:val="00AB0B57"/>
    <w:rsid w:val="00AB0E99"/>
    <w:rsid w:val="00AB1006"/>
    <w:rsid w:val="00AB12F6"/>
    <w:rsid w:val="00AB13BF"/>
    <w:rsid w:val="00AB15A1"/>
    <w:rsid w:val="00AB1CC2"/>
    <w:rsid w:val="00AB26BB"/>
    <w:rsid w:val="00AB2720"/>
    <w:rsid w:val="00AB28DF"/>
    <w:rsid w:val="00AB2935"/>
    <w:rsid w:val="00AB2D20"/>
    <w:rsid w:val="00AB312F"/>
    <w:rsid w:val="00AB3142"/>
    <w:rsid w:val="00AB385F"/>
    <w:rsid w:val="00AB3882"/>
    <w:rsid w:val="00AB3977"/>
    <w:rsid w:val="00AB3D56"/>
    <w:rsid w:val="00AB3EDD"/>
    <w:rsid w:val="00AB40E4"/>
    <w:rsid w:val="00AB4612"/>
    <w:rsid w:val="00AB4732"/>
    <w:rsid w:val="00AB4886"/>
    <w:rsid w:val="00AB4DBA"/>
    <w:rsid w:val="00AB52FA"/>
    <w:rsid w:val="00AB5699"/>
    <w:rsid w:val="00AB5E5F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01C8"/>
    <w:rsid w:val="00AC1A57"/>
    <w:rsid w:val="00AC2107"/>
    <w:rsid w:val="00AC2192"/>
    <w:rsid w:val="00AC2B2C"/>
    <w:rsid w:val="00AC2F23"/>
    <w:rsid w:val="00AC3190"/>
    <w:rsid w:val="00AC32B0"/>
    <w:rsid w:val="00AC3711"/>
    <w:rsid w:val="00AC3AD4"/>
    <w:rsid w:val="00AC4038"/>
    <w:rsid w:val="00AC422D"/>
    <w:rsid w:val="00AC4463"/>
    <w:rsid w:val="00AC475D"/>
    <w:rsid w:val="00AC4A4D"/>
    <w:rsid w:val="00AC4C43"/>
    <w:rsid w:val="00AC515B"/>
    <w:rsid w:val="00AC55CC"/>
    <w:rsid w:val="00AC55FD"/>
    <w:rsid w:val="00AC5A24"/>
    <w:rsid w:val="00AC5A7F"/>
    <w:rsid w:val="00AC5FD1"/>
    <w:rsid w:val="00AC6BA8"/>
    <w:rsid w:val="00AC6CC1"/>
    <w:rsid w:val="00AC7023"/>
    <w:rsid w:val="00AC7506"/>
    <w:rsid w:val="00AC7972"/>
    <w:rsid w:val="00AC79C2"/>
    <w:rsid w:val="00AC7C42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A70"/>
    <w:rsid w:val="00AD2A7A"/>
    <w:rsid w:val="00AD2CED"/>
    <w:rsid w:val="00AD2E00"/>
    <w:rsid w:val="00AD336E"/>
    <w:rsid w:val="00AD3765"/>
    <w:rsid w:val="00AD428D"/>
    <w:rsid w:val="00AD4745"/>
    <w:rsid w:val="00AD48A5"/>
    <w:rsid w:val="00AD4C73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862"/>
    <w:rsid w:val="00AD6A6E"/>
    <w:rsid w:val="00AD6F74"/>
    <w:rsid w:val="00AD7C84"/>
    <w:rsid w:val="00AD7E31"/>
    <w:rsid w:val="00AD7F6C"/>
    <w:rsid w:val="00AE0892"/>
    <w:rsid w:val="00AE0A89"/>
    <w:rsid w:val="00AE0D8A"/>
    <w:rsid w:val="00AE0E9F"/>
    <w:rsid w:val="00AE0FFD"/>
    <w:rsid w:val="00AE126B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E2"/>
    <w:rsid w:val="00AE355C"/>
    <w:rsid w:val="00AE3ABA"/>
    <w:rsid w:val="00AE4D87"/>
    <w:rsid w:val="00AE4F17"/>
    <w:rsid w:val="00AE5046"/>
    <w:rsid w:val="00AE50C1"/>
    <w:rsid w:val="00AE51EA"/>
    <w:rsid w:val="00AE5413"/>
    <w:rsid w:val="00AE55BB"/>
    <w:rsid w:val="00AE60FD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422"/>
    <w:rsid w:val="00AF06DE"/>
    <w:rsid w:val="00AF0EF6"/>
    <w:rsid w:val="00AF158E"/>
    <w:rsid w:val="00AF18E0"/>
    <w:rsid w:val="00AF1B55"/>
    <w:rsid w:val="00AF1E77"/>
    <w:rsid w:val="00AF265F"/>
    <w:rsid w:val="00AF2D86"/>
    <w:rsid w:val="00AF2E16"/>
    <w:rsid w:val="00AF32CA"/>
    <w:rsid w:val="00AF3A3C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829"/>
    <w:rsid w:val="00AF5BE7"/>
    <w:rsid w:val="00AF5DFD"/>
    <w:rsid w:val="00AF6207"/>
    <w:rsid w:val="00AF690A"/>
    <w:rsid w:val="00AF6D24"/>
    <w:rsid w:val="00AF6DDF"/>
    <w:rsid w:val="00AF712E"/>
    <w:rsid w:val="00AF7504"/>
    <w:rsid w:val="00AF756A"/>
    <w:rsid w:val="00AF7602"/>
    <w:rsid w:val="00AF76AC"/>
    <w:rsid w:val="00AF7867"/>
    <w:rsid w:val="00AF7FF0"/>
    <w:rsid w:val="00B002DF"/>
    <w:rsid w:val="00B00331"/>
    <w:rsid w:val="00B00355"/>
    <w:rsid w:val="00B006F9"/>
    <w:rsid w:val="00B00B59"/>
    <w:rsid w:val="00B00FEC"/>
    <w:rsid w:val="00B01F9E"/>
    <w:rsid w:val="00B023B5"/>
    <w:rsid w:val="00B02675"/>
    <w:rsid w:val="00B027AB"/>
    <w:rsid w:val="00B02810"/>
    <w:rsid w:val="00B0293C"/>
    <w:rsid w:val="00B02EB9"/>
    <w:rsid w:val="00B0317D"/>
    <w:rsid w:val="00B03387"/>
    <w:rsid w:val="00B03599"/>
    <w:rsid w:val="00B035C7"/>
    <w:rsid w:val="00B03BAF"/>
    <w:rsid w:val="00B03C82"/>
    <w:rsid w:val="00B03CC0"/>
    <w:rsid w:val="00B03EC1"/>
    <w:rsid w:val="00B0400B"/>
    <w:rsid w:val="00B0410D"/>
    <w:rsid w:val="00B04178"/>
    <w:rsid w:val="00B0439F"/>
    <w:rsid w:val="00B044AD"/>
    <w:rsid w:val="00B045D8"/>
    <w:rsid w:val="00B04B86"/>
    <w:rsid w:val="00B04E8D"/>
    <w:rsid w:val="00B0508D"/>
    <w:rsid w:val="00B05111"/>
    <w:rsid w:val="00B051FF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833"/>
    <w:rsid w:val="00B078FF"/>
    <w:rsid w:val="00B079D6"/>
    <w:rsid w:val="00B1056E"/>
    <w:rsid w:val="00B10AFA"/>
    <w:rsid w:val="00B1107F"/>
    <w:rsid w:val="00B11377"/>
    <w:rsid w:val="00B1167F"/>
    <w:rsid w:val="00B11AF0"/>
    <w:rsid w:val="00B11CD8"/>
    <w:rsid w:val="00B11E46"/>
    <w:rsid w:val="00B11E9E"/>
    <w:rsid w:val="00B1250D"/>
    <w:rsid w:val="00B125F9"/>
    <w:rsid w:val="00B129A7"/>
    <w:rsid w:val="00B12B11"/>
    <w:rsid w:val="00B12BB3"/>
    <w:rsid w:val="00B12BE3"/>
    <w:rsid w:val="00B12CA9"/>
    <w:rsid w:val="00B12EC2"/>
    <w:rsid w:val="00B13055"/>
    <w:rsid w:val="00B134D3"/>
    <w:rsid w:val="00B137C4"/>
    <w:rsid w:val="00B13B7A"/>
    <w:rsid w:val="00B140DB"/>
    <w:rsid w:val="00B14273"/>
    <w:rsid w:val="00B146E0"/>
    <w:rsid w:val="00B14B68"/>
    <w:rsid w:val="00B14E1F"/>
    <w:rsid w:val="00B14E31"/>
    <w:rsid w:val="00B1512A"/>
    <w:rsid w:val="00B15365"/>
    <w:rsid w:val="00B15C4D"/>
    <w:rsid w:val="00B15E43"/>
    <w:rsid w:val="00B15E55"/>
    <w:rsid w:val="00B160AA"/>
    <w:rsid w:val="00B162A1"/>
    <w:rsid w:val="00B1652E"/>
    <w:rsid w:val="00B167A3"/>
    <w:rsid w:val="00B16923"/>
    <w:rsid w:val="00B16A4D"/>
    <w:rsid w:val="00B16AD7"/>
    <w:rsid w:val="00B16BB7"/>
    <w:rsid w:val="00B16F99"/>
    <w:rsid w:val="00B174FD"/>
    <w:rsid w:val="00B17666"/>
    <w:rsid w:val="00B17814"/>
    <w:rsid w:val="00B17890"/>
    <w:rsid w:val="00B20406"/>
    <w:rsid w:val="00B205B2"/>
    <w:rsid w:val="00B20E10"/>
    <w:rsid w:val="00B20EBC"/>
    <w:rsid w:val="00B20EE4"/>
    <w:rsid w:val="00B21A2C"/>
    <w:rsid w:val="00B21B39"/>
    <w:rsid w:val="00B21B7B"/>
    <w:rsid w:val="00B21B84"/>
    <w:rsid w:val="00B21E37"/>
    <w:rsid w:val="00B21E66"/>
    <w:rsid w:val="00B21FC7"/>
    <w:rsid w:val="00B22611"/>
    <w:rsid w:val="00B22B69"/>
    <w:rsid w:val="00B22C1F"/>
    <w:rsid w:val="00B22D3C"/>
    <w:rsid w:val="00B22F4B"/>
    <w:rsid w:val="00B239D6"/>
    <w:rsid w:val="00B24057"/>
    <w:rsid w:val="00B242F2"/>
    <w:rsid w:val="00B245AC"/>
    <w:rsid w:val="00B247D7"/>
    <w:rsid w:val="00B24C81"/>
    <w:rsid w:val="00B2652C"/>
    <w:rsid w:val="00B267C0"/>
    <w:rsid w:val="00B26A11"/>
    <w:rsid w:val="00B26CE5"/>
    <w:rsid w:val="00B26E3E"/>
    <w:rsid w:val="00B27029"/>
    <w:rsid w:val="00B2727E"/>
    <w:rsid w:val="00B274D0"/>
    <w:rsid w:val="00B27555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2B4"/>
    <w:rsid w:val="00B317AA"/>
    <w:rsid w:val="00B31952"/>
    <w:rsid w:val="00B31967"/>
    <w:rsid w:val="00B31C23"/>
    <w:rsid w:val="00B32190"/>
    <w:rsid w:val="00B3219D"/>
    <w:rsid w:val="00B3248D"/>
    <w:rsid w:val="00B328AE"/>
    <w:rsid w:val="00B32917"/>
    <w:rsid w:val="00B3308B"/>
    <w:rsid w:val="00B330CE"/>
    <w:rsid w:val="00B331AF"/>
    <w:rsid w:val="00B33454"/>
    <w:rsid w:val="00B33806"/>
    <w:rsid w:val="00B348DE"/>
    <w:rsid w:val="00B34B24"/>
    <w:rsid w:val="00B35302"/>
    <w:rsid w:val="00B35C42"/>
    <w:rsid w:val="00B360D9"/>
    <w:rsid w:val="00B363B6"/>
    <w:rsid w:val="00B3679D"/>
    <w:rsid w:val="00B36C89"/>
    <w:rsid w:val="00B37435"/>
    <w:rsid w:val="00B37609"/>
    <w:rsid w:val="00B37F5E"/>
    <w:rsid w:val="00B4037D"/>
    <w:rsid w:val="00B40395"/>
    <w:rsid w:val="00B403CB"/>
    <w:rsid w:val="00B4056B"/>
    <w:rsid w:val="00B40580"/>
    <w:rsid w:val="00B41139"/>
    <w:rsid w:val="00B4118D"/>
    <w:rsid w:val="00B411E4"/>
    <w:rsid w:val="00B412B2"/>
    <w:rsid w:val="00B4133E"/>
    <w:rsid w:val="00B41611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31D1"/>
    <w:rsid w:val="00B43264"/>
    <w:rsid w:val="00B43766"/>
    <w:rsid w:val="00B43914"/>
    <w:rsid w:val="00B43999"/>
    <w:rsid w:val="00B43D47"/>
    <w:rsid w:val="00B43FCF"/>
    <w:rsid w:val="00B4414E"/>
    <w:rsid w:val="00B441BC"/>
    <w:rsid w:val="00B44B59"/>
    <w:rsid w:val="00B44CB5"/>
    <w:rsid w:val="00B44CDA"/>
    <w:rsid w:val="00B453D7"/>
    <w:rsid w:val="00B45A0B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DD"/>
    <w:rsid w:val="00B47697"/>
    <w:rsid w:val="00B476A2"/>
    <w:rsid w:val="00B47810"/>
    <w:rsid w:val="00B47868"/>
    <w:rsid w:val="00B47891"/>
    <w:rsid w:val="00B47C14"/>
    <w:rsid w:val="00B47FA3"/>
    <w:rsid w:val="00B47FB9"/>
    <w:rsid w:val="00B501AB"/>
    <w:rsid w:val="00B505C6"/>
    <w:rsid w:val="00B50838"/>
    <w:rsid w:val="00B50869"/>
    <w:rsid w:val="00B50FFC"/>
    <w:rsid w:val="00B51093"/>
    <w:rsid w:val="00B5157B"/>
    <w:rsid w:val="00B5177C"/>
    <w:rsid w:val="00B5186D"/>
    <w:rsid w:val="00B51B94"/>
    <w:rsid w:val="00B52125"/>
    <w:rsid w:val="00B52383"/>
    <w:rsid w:val="00B52F51"/>
    <w:rsid w:val="00B53115"/>
    <w:rsid w:val="00B53409"/>
    <w:rsid w:val="00B53A12"/>
    <w:rsid w:val="00B53C46"/>
    <w:rsid w:val="00B53D4B"/>
    <w:rsid w:val="00B54090"/>
    <w:rsid w:val="00B5412B"/>
    <w:rsid w:val="00B5413B"/>
    <w:rsid w:val="00B5497C"/>
    <w:rsid w:val="00B54C3D"/>
    <w:rsid w:val="00B55144"/>
    <w:rsid w:val="00B55185"/>
    <w:rsid w:val="00B55ADD"/>
    <w:rsid w:val="00B55D33"/>
    <w:rsid w:val="00B55EA6"/>
    <w:rsid w:val="00B55F04"/>
    <w:rsid w:val="00B561A4"/>
    <w:rsid w:val="00B564A2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839"/>
    <w:rsid w:val="00B6086D"/>
    <w:rsid w:val="00B60B52"/>
    <w:rsid w:val="00B60E2C"/>
    <w:rsid w:val="00B60E90"/>
    <w:rsid w:val="00B619FA"/>
    <w:rsid w:val="00B61AE0"/>
    <w:rsid w:val="00B61E43"/>
    <w:rsid w:val="00B62141"/>
    <w:rsid w:val="00B622B0"/>
    <w:rsid w:val="00B6253F"/>
    <w:rsid w:val="00B62ABE"/>
    <w:rsid w:val="00B62BC4"/>
    <w:rsid w:val="00B62C00"/>
    <w:rsid w:val="00B62DE9"/>
    <w:rsid w:val="00B62E16"/>
    <w:rsid w:val="00B63072"/>
    <w:rsid w:val="00B63457"/>
    <w:rsid w:val="00B638B1"/>
    <w:rsid w:val="00B63A3C"/>
    <w:rsid w:val="00B63D53"/>
    <w:rsid w:val="00B63FFA"/>
    <w:rsid w:val="00B642F8"/>
    <w:rsid w:val="00B6442F"/>
    <w:rsid w:val="00B6449A"/>
    <w:rsid w:val="00B6478B"/>
    <w:rsid w:val="00B647EE"/>
    <w:rsid w:val="00B64BFD"/>
    <w:rsid w:val="00B64D4B"/>
    <w:rsid w:val="00B64F27"/>
    <w:rsid w:val="00B651EB"/>
    <w:rsid w:val="00B65780"/>
    <w:rsid w:val="00B65874"/>
    <w:rsid w:val="00B65C1A"/>
    <w:rsid w:val="00B65E6E"/>
    <w:rsid w:val="00B66131"/>
    <w:rsid w:val="00B66682"/>
    <w:rsid w:val="00B66687"/>
    <w:rsid w:val="00B667A2"/>
    <w:rsid w:val="00B6688D"/>
    <w:rsid w:val="00B66B87"/>
    <w:rsid w:val="00B66C99"/>
    <w:rsid w:val="00B67399"/>
    <w:rsid w:val="00B67625"/>
    <w:rsid w:val="00B6782F"/>
    <w:rsid w:val="00B700D4"/>
    <w:rsid w:val="00B70179"/>
    <w:rsid w:val="00B7068B"/>
    <w:rsid w:val="00B70FC6"/>
    <w:rsid w:val="00B710B7"/>
    <w:rsid w:val="00B711ED"/>
    <w:rsid w:val="00B719B7"/>
    <w:rsid w:val="00B72E06"/>
    <w:rsid w:val="00B72E7C"/>
    <w:rsid w:val="00B72F08"/>
    <w:rsid w:val="00B72FCD"/>
    <w:rsid w:val="00B736C3"/>
    <w:rsid w:val="00B7383F"/>
    <w:rsid w:val="00B73B0D"/>
    <w:rsid w:val="00B73CC2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24F"/>
    <w:rsid w:val="00B76719"/>
    <w:rsid w:val="00B7671F"/>
    <w:rsid w:val="00B76851"/>
    <w:rsid w:val="00B7689E"/>
    <w:rsid w:val="00B76D23"/>
    <w:rsid w:val="00B76D5E"/>
    <w:rsid w:val="00B76F25"/>
    <w:rsid w:val="00B7716C"/>
    <w:rsid w:val="00B7726C"/>
    <w:rsid w:val="00B77FD4"/>
    <w:rsid w:val="00B800CF"/>
    <w:rsid w:val="00B80821"/>
    <w:rsid w:val="00B8089F"/>
    <w:rsid w:val="00B80912"/>
    <w:rsid w:val="00B80A88"/>
    <w:rsid w:val="00B80D54"/>
    <w:rsid w:val="00B81348"/>
    <w:rsid w:val="00B814A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35B"/>
    <w:rsid w:val="00B853D3"/>
    <w:rsid w:val="00B8553E"/>
    <w:rsid w:val="00B85614"/>
    <w:rsid w:val="00B85623"/>
    <w:rsid w:val="00B8638B"/>
    <w:rsid w:val="00B8641C"/>
    <w:rsid w:val="00B869B9"/>
    <w:rsid w:val="00B86A55"/>
    <w:rsid w:val="00B86B78"/>
    <w:rsid w:val="00B86E5F"/>
    <w:rsid w:val="00B87008"/>
    <w:rsid w:val="00B87657"/>
    <w:rsid w:val="00B876F5"/>
    <w:rsid w:val="00B8784D"/>
    <w:rsid w:val="00B87BE5"/>
    <w:rsid w:val="00B901CD"/>
    <w:rsid w:val="00B9029C"/>
    <w:rsid w:val="00B9052C"/>
    <w:rsid w:val="00B90666"/>
    <w:rsid w:val="00B90FE8"/>
    <w:rsid w:val="00B91434"/>
    <w:rsid w:val="00B91542"/>
    <w:rsid w:val="00B9194D"/>
    <w:rsid w:val="00B922F7"/>
    <w:rsid w:val="00B923CE"/>
    <w:rsid w:val="00B9260F"/>
    <w:rsid w:val="00B9267F"/>
    <w:rsid w:val="00B9276C"/>
    <w:rsid w:val="00B929E8"/>
    <w:rsid w:val="00B92D6A"/>
    <w:rsid w:val="00B92EB0"/>
    <w:rsid w:val="00B92FA6"/>
    <w:rsid w:val="00B94147"/>
    <w:rsid w:val="00B94331"/>
    <w:rsid w:val="00B943F0"/>
    <w:rsid w:val="00B94B9F"/>
    <w:rsid w:val="00B94E38"/>
    <w:rsid w:val="00B94EC8"/>
    <w:rsid w:val="00B94EF9"/>
    <w:rsid w:val="00B94F91"/>
    <w:rsid w:val="00B95039"/>
    <w:rsid w:val="00B953ED"/>
    <w:rsid w:val="00B9560D"/>
    <w:rsid w:val="00B958E3"/>
    <w:rsid w:val="00B95A05"/>
    <w:rsid w:val="00B95AAA"/>
    <w:rsid w:val="00B95E89"/>
    <w:rsid w:val="00B9614B"/>
    <w:rsid w:val="00B961C5"/>
    <w:rsid w:val="00B96216"/>
    <w:rsid w:val="00B970AC"/>
    <w:rsid w:val="00B976BA"/>
    <w:rsid w:val="00B977DA"/>
    <w:rsid w:val="00B97C9B"/>
    <w:rsid w:val="00B97F0D"/>
    <w:rsid w:val="00B97F6C"/>
    <w:rsid w:val="00BA0301"/>
    <w:rsid w:val="00BA08AC"/>
    <w:rsid w:val="00BA0FAF"/>
    <w:rsid w:val="00BA10D2"/>
    <w:rsid w:val="00BA1538"/>
    <w:rsid w:val="00BA1549"/>
    <w:rsid w:val="00BA1AB0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31BE"/>
    <w:rsid w:val="00BA330F"/>
    <w:rsid w:val="00BA34BF"/>
    <w:rsid w:val="00BA38EA"/>
    <w:rsid w:val="00BA3A70"/>
    <w:rsid w:val="00BA3BD0"/>
    <w:rsid w:val="00BA3CB9"/>
    <w:rsid w:val="00BA4A10"/>
    <w:rsid w:val="00BA4BD9"/>
    <w:rsid w:val="00BA4E9E"/>
    <w:rsid w:val="00BA4EAF"/>
    <w:rsid w:val="00BA5598"/>
    <w:rsid w:val="00BA5A92"/>
    <w:rsid w:val="00BA5BCF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3DD"/>
    <w:rsid w:val="00BB06D0"/>
    <w:rsid w:val="00BB10EA"/>
    <w:rsid w:val="00BB127D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749"/>
    <w:rsid w:val="00BB3B60"/>
    <w:rsid w:val="00BB3D87"/>
    <w:rsid w:val="00BB3F90"/>
    <w:rsid w:val="00BB4062"/>
    <w:rsid w:val="00BB4136"/>
    <w:rsid w:val="00BB415A"/>
    <w:rsid w:val="00BB4270"/>
    <w:rsid w:val="00BB4278"/>
    <w:rsid w:val="00BB42E1"/>
    <w:rsid w:val="00BB4870"/>
    <w:rsid w:val="00BB4A5F"/>
    <w:rsid w:val="00BB4BAC"/>
    <w:rsid w:val="00BB4C01"/>
    <w:rsid w:val="00BB4C4A"/>
    <w:rsid w:val="00BB4F76"/>
    <w:rsid w:val="00BB4F78"/>
    <w:rsid w:val="00BB5047"/>
    <w:rsid w:val="00BB568F"/>
    <w:rsid w:val="00BB595C"/>
    <w:rsid w:val="00BB63AE"/>
    <w:rsid w:val="00BB63D2"/>
    <w:rsid w:val="00BB667D"/>
    <w:rsid w:val="00BB67AC"/>
    <w:rsid w:val="00BB67F0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6C6"/>
    <w:rsid w:val="00BC0CD9"/>
    <w:rsid w:val="00BC0E06"/>
    <w:rsid w:val="00BC0EC0"/>
    <w:rsid w:val="00BC108C"/>
    <w:rsid w:val="00BC148F"/>
    <w:rsid w:val="00BC1A25"/>
    <w:rsid w:val="00BC2291"/>
    <w:rsid w:val="00BC2577"/>
    <w:rsid w:val="00BC2A9E"/>
    <w:rsid w:val="00BC2D84"/>
    <w:rsid w:val="00BC2F15"/>
    <w:rsid w:val="00BC3149"/>
    <w:rsid w:val="00BC3182"/>
    <w:rsid w:val="00BC36CB"/>
    <w:rsid w:val="00BC3EA3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1C2"/>
    <w:rsid w:val="00BC648B"/>
    <w:rsid w:val="00BC66B4"/>
    <w:rsid w:val="00BC687F"/>
    <w:rsid w:val="00BC6C54"/>
    <w:rsid w:val="00BC6E13"/>
    <w:rsid w:val="00BC6ED4"/>
    <w:rsid w:val="00BC6F9F"/>
    <w:rsid w:val="00BC756E"/>
    <w:rsid w:val="00BC7E63"/>
    <w:rsid w:val="00BD01F8"/>
    <w:rsid w:val="00BD023C"/>
    <w:rsid w:val="00BD056C"/>
    <w:rsid w:val="00BD075C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20C4"/>
    <w:rsid w:val="00BD2600"/>
    <w:rsid w:val="00BD2D3D"/>
    <w:rsid w:val="00BD30EC"/>
    <w:rsid w:val="00BD31A6"/>
    <w:rsid w:val="00BD32CC"/>
    <w:rsid w:val="00BD32DD"/>
    <w:rsid w:val="00BD349C"/>
    <w:rsid w:val="00BD40BB"/>
    <w:rsid w:val="00BD43A1"/>
    <w:rsid w:val="00BD44CB"/>
    <w:rsid w:val="00BD4673"/>
    <w:rsid w:val="00BD5151"/>
    <w:rsid w:val="00BD51DF"/>
    <w:rsid w:val="00BD52A5"/>
    <w:rsid w:val="00BD5508"/>
    <w:rsid w:val="00BD5A8E"/>
    <w:rsid w:val="00BD5DA5"/>
    <w:rsid w:val="00BD6681"/>
    <w:rsid w:val="00BD6BE2"/>
    <w:rsid w:val="00BD6CFD"/>
    <w:rsid w:val="00BD6D2A"/>
    <w:rsid w:val="00BD6EAE"/>
    <w:rsid w:val="00BD6F36"/>
    <w:rsid w:val="00BD71C7"/>
    <w:rsid w:val="00BD7880"/>
    <w:rsid w:val="00BD7D4A"/>
    <w:rsid w:val="00BD7D89"/>
    <w:rsid w:val="00BD7E18"/>
    <w:rsid w:val="00BE0032"/>
    <w:rsid w:val="00BE01E5"/>
    <w:rsid w:val="00BE02B5"/>
    <w:rsid w:val="00BE0359"/>
    <w:rsid w:val="00BE04DE"/>
    <w:rsid w:val="00BE04F4"/>
    <w:rsid w:val="00BE0850"/>
    <w:rsid w:val="00BE08CB"/>
    <w:rsid w:val="00BE0AE9"/>
    <w:rsid w:val="00BE0BC2"/>
    <w:rsid w:val="00BE0D0C"/>
    <w:rsid w:val="00BE0FEE"/>
    <w:rsid w:val="00BE1101"/>
    <w:rsid w:val="00BE155E"/>
    <w:rsid w:val="00BE1573"/>
    <w:rsid w:val="00BE1E1A"/>
    <w:rsid w:val="00BE1E6B"/>
    <w:rsid w:val="00BE232E"/>
    <w:rsid w:val="00BE2347"/>
    <w:rsid w:val="00BE23EF"/>
    <w:rsid w:val="00BE247B"/>
    <w:rsid w:val="00BE29A1"/>
    <w:rsid w:val="00BE2BCE"/>
    <w:rsid w:val="00BE2D98"/>
    <w:rsid w:val="00BE2DB3"/>
    <w:rsid w:val="00BE30EA"/>
    <w:rsid w:val="00BE32B0"/>
    <w:rsid w:val="00BE3A21"/>
    <w:rsid w:val="00BE3A5E"/>
    <w:rsid w:val="00BE3AEE"/>
    <w:rsid w:val="00BE3D52"/>
    <w:rsid w:val="00BE46C6"/>
    <w:rsid w:val="00BE4D76"/>
    <w:rsid w:val="00BE4ED3"/>
    <w:rsid w:val="00BE5057"/>
    <w:rsid w:val="00BE518E"/>
    <w:rsid w:val="00BE56DB"/>
    <w:rsid w:val="00BE5792"/>
    <w:rsid w:val="00BE5B73"/>
    <w:rsid w:val="00BE5C33"/>
    <w:rsid w:val="00BE5C37"/>
    <w:rsid w:val="00BE6663"/>
    <w:rsid w:val="00BE66CC"/>
    <w:rsid w:val="00BE6DC7"/>
    <w:rsid w:val="00BE6F12"/>
    <w:rsid w:val="00BE73E3"/>
    <w:rsid w:val="00BE7440"/>
    <w:rsid w:val="00BE7479"/>
    <w:rsid w:val="00BF0EAE"/>
    <w:rsid w:val="00BF108B"/>
    <w:rsid w:val="00BF176F"/>
    <w:rsid w:val="00BF1B10"/>
    <w:rsid w:val="00BF1E19"/>
    <w:rsid w:val="00BF28A8"/>
    <w:rsid w:val="00BF2B67"/>
    <w:rsid w:val="00BF2E13"/>
    <w:rsid w:val="00BF33C0"/>
    <w:rsid w:val="00BF3656"/>
    <w:rsid w:val="00BF397C"/>
    <w:rsid w:val="00BF3BB9"/>
    <w:rsid w:val="00BF3E60"/>
    <w:rsid w:val="00BF415F"/>
    <w:rsid w:val="00BF4696"/>
    <w:rsid w:val="00BF47CA"/>
    <w:rsid w:val="00BF514A"/>
    <w:rsid w:val="00BF51AB"/>
    <w:rsid w:val="00BF5647"/>
    <w:rsid w:val="00BF57CC"/>
    <w:rsid w:val="00BF5AAC"/>
    <w:rsid w:val="00BF5EA5"/>
    <w:rsid w:val="00BF5FA3"/>
    <w:rsid w:val="00BF64C8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A3"/>
    <w:rsid w:val="00C00A20"/>
    <w:rsid w:val="00C010B0"/>
    <w:rsid w:val="00C01AC8"/>
    <w:rsid w:val="00C01B8B"/>
    <w:rsid w:val="00C01BD8"/>
    <w:rsid w:val="00C01D5C"/>
    <w:rsid w:val="00C0211A"/>
    <w:rsid w:val="00C021A7"/>
    <w:rsid w:val="00C02802"/>
    <w:rsid w:val="00C0284A"/>
    <w:rsid w:val="00C02BA6"/>
    <w:rsid w:val="00C02C3C"/>
    <w:rsid w:val="00C02DA4"/>
    <w:rsid w:val="00C03097"/>
    <w:rsid w:val="00C03215"/>
    <w:rsid w:val="00C03312"/>
    <w:rsid w:val="00C03345"/>
    <w:rsid w:val="00C03492"/>
    <w:rsid w:val="00C03494"/>
    <w:rsid w:val="00C0391F"/>
    <w:rsid w:val="00C04076"/>
    <w:rsid w:val="00C040CF"/>
    <w:rsid w:val="00C0457E"/>
    <w:rsid w:val="00C04C50"/>
    <w:rsid w:val="00C0567F"/>
    <w:rsid w:val="00C058FB"/>
    <w:rsid w:val="00C062F9"/>
    <w:rsid w:val="00C06939"/>
    <w:rsid w:val="00C0696C"/>
    <w:rsid w:val="00C06CB3"/>
    <w:rsid w:val="00C072B2"/>
    <w:rsid w:val="00C0746A"/>
    <w:rsid w:val="00C07993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B65"/>
    <w:rsid w:val="00C22BFE"/>
    <w:rsid w:val="00C22CD8"/>
    <w:rsid w:val="00C22D5B"/>
    <w:rsid w:val="00C22E04"/>
    <w:rsid w:val="00C236A8"/>
    <w:rsid w:val="00C23FE2"/>
    <w:rsid w:val="00C240D1"/>
    <w:rsid w:val="00C2458B"/>
    <w:rsid w:val="00C24F68"/>
    <w:rsid w:val="00C25291"/>
    <w:rsid w:val="00C254B2"/>
    <w:rsid w:val="00C256BA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66B"/>
    <w:rsid w:val="00C268C5"/>
    <w:rsid w:val="00C2698E"/>
    <w:rsid w:val="00C26B2F"/>
    <w:rsid w:val="00C27538"/>
    <w:rsid w:val="00C27B11"/>
    <w:rsid w:val="00C27B42"/>
    <w:rsid w:val="00C27E1B"/>
    <w:rsid w:val="00C27F8E"/>
    <w:rsid w:val="00C3014A"/>
    <w:rsid w:val="00C306FB"/>
    <w:rsid w:val="00C30978"/>
    <w:rsid w:val="00C310C1"/>
    <w:rsid w:val="00C313CE"/>
    <w:rsid w:val="00C31AF5"/>
    <w:rsid w:val="00C31DAB"/>
    <w:rsid w:val="00C32622"/>
    <w:rsid w:val="00C327FC"/>
    <w:rsid w:val="00C32CFF"/>
    <w:rsid w:val="00C32D8F"/>
    <w:rsid w:val="00C32E95"/>
    <w:rsid w:val="00C33149"/>
    <w:rsid w:val="00C33258"/>
    <w:rsid w:val="00C3357B"/>
    <w:rsid w:val="00C33FB7"/>
    <w:rsid w:val="00C34008"/>
    <w:rsid w:val="00C34621"/>
    <w:rsid w:val="00C3467C"/>
    <w:rsid w:val="00C347F6"/>
    <w:rsid w:val="00C34A73"/>
    <w:rsid w:val="00C34B40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DE4"/>
    <w:rsid w:val="00C37E51"/>
    <w:rsid w:val="00C40182"/>
    <w:rsid w:val="00C40689"/>
    <w:rsid w:val="00C409ED"/>
    <w:rsid w:val="00C40B4F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EA3"/>
    <w:rsid w:val="00C4323F"/>
    <w:rsid w:val="00C435DB"/>
    <w:rsid w:val="00C43AEE"/>
    <w:rsid w:val="00C43DEB"/>
    <w:rsid w:val="00C443EB"/>
    <w:rsid w:val="00C44445"/>
    <w:rsid w:val="00C44AA9"/>
    <w:rsid w:val="00C44B20"/>
    <w:rsid w:val="00C4508E"/>
    <w:rsid w:val="00C4565D"/>
    <w:rsid w:val="00C456A4"/>
    <w:rsid w:val="00C456E0"/>
    <w:rsid w:val="00C45BA3"/>
    <w:rsid w:val="00C45C9C"/>
    <w:rsid w:val="00C46107"/>
    <w:rsid w:val="00C461A6"/>
    <w:rsid w:val="00C461F9"/>
    <w:rsid w:val="00C463B1"/>
    <w:rsid w:val="00C46F75"/>
    <w:rsid w:val="00C47199"/>
    <w:rsid w:val="00C47A25"/>
    <w:rsid w:val="00C47C07"/>
    <w:rsid w:val="00C47CF3"/>
    <w:rsid w:val="00C47EDA"/>
    <w:rsid w:val="00C500CB"/>
    <w:rsid w:val="00C50570"/>
    <w:rsid w:val="00C50B92"/>
    <w:rsid w:val="00C50D69"/>
    <w:rsid w:val="00C50FC7"/>
    <w:rsid w:val="00C517C2"/>
    <w:rsid w:val="00C51AA6"/>
    <w:rsid w:val="00C51C4B"/>
    <w:rsid w:val="00C51FD4"/>
    <w:rsid w:val="00C5275D"/>
    <w:rsid w:val="00C529FE"/>
    <w:rsid w:val="00C52D0A"/>
    <w:rsid w:val="00C52D0E"/>
    <w:rsid w:val="00C52D3B"/>
    <w:rsid w:val="00C52E5B"/>
    <w:rsid w:val="00C53304"/>
    <w:rsid w:val="00C53349"/>
    <w:rsid w:val="00C5366C"/>
    <w:rsid w:val="00C5389A"/>
    <w:rsid w:val="00C54042"/>
    <w:rsid w:val="00C54287"/>
    <w:rsid w:val="00C5435D"/>
    <w:rsid w:val="00C54407"/>
    <w:rsid w:val="00C5441A"/>
    <w:rsid w:val="00C547DF"/>
    <w:rsid w:val="00C54931"/>
    <w:rsid w:val="00C54AD4"/>
    <w:rsid w:val="00C54B32"/>
    <w:rsid w:val="00C54C0A"/>
    <w:rsid w:val="00C54F30"/>
    <w:rsid w:val="00C551C8"/>
    <w:rsid w:val="00C551FC"/>
    <w:rsid w:val="00C55863"/>
    <w:rsid w:val="00C558A9"/>
    <w:rsid w:val="00C55A75"/>
    <w:rsid w:val="00C55F15"/>
    <w:rsid w:val="00C56004"/>
    <w:rsid w:val="00C56064"/>
    <w:rsid w:val="00C563BA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511"/>
    <w:rsid w:val="00C6091B"/>
    <w:rsid w:val="00C60C28"/>
    <w:rsid w:val="00C611C0"/>
    <w:rsid w:val="00C611F0"/>
    <w:rsid w:val="00C614A2"/>
    <w:rsid w:val="00C617B3"/>
    <w:rsid w:val="00C6184F"/>
    <w:rsid w:val="00C618A1"/>
    <w:rsid w:val="00C61B84"/>
    <w:rsid w:val="00C61F81"/>
    <w:rsid w:val="00C624D2"/>
    <w:rsid w:val="00C62DA0"/>
    <w:rsid w:val="00C63146"/>
    <w:rsid w:val="00C633E0"/>
    <w:rsid w:val="00C634DA"/>
    <w:rsid w:val="00C641C4"/>
    <w:rsid w:val="00C64328"/>
    <w:rsid w:val="00C644DA"/>
    <w:rsid w:val="00C648E7"/>
    <w:rsid w:val="00C648EB"/>
    <w:rsid w:val="00C64900"/>
    <w:rsid w:val="00C64DFA"/>
    <w:rsid w:val="00C64F28"/>
    <w:rsid w:val="00C650FE"/>
    <w:rsid w:val="00C652BB"/>
    <w:rsid w:val="00C65500"/>
    <w:rsid w:val="00C6584E"/>
    <w:rsid w:val="00C658E2"/>
    <w:rsid w:val="00C6594A"/>
    <w:rsid w:val="00C65F36"/>
    <w:rsid w:val="00C66740"/>
    <w:rsid w:val="00C66C4B"/>
    <w:rsid w:val="00C66C8F"/>
    <w:rsid w:val="00C671BE"/>
    <w:rsid w:val="00C67424"/>
    <w:rsid w:val="00C6776A"/>
    <w:rsid w:val="00C67C78"/>
    <w:rsid w:val="00C67CE5"/>
    <w:rsid w:val="00C67FD1"/>
    <w:rsid w:val="00C67FFC"/>
    <w:rsid w:val="00C707C2"/>
    <w:rsid w:val="00C71040"/>
    <w:rsid w:val="00C71176"/>
    <w:rsid w:val="00C71487"/>
    <w:rsid w:val="00C715F8"/>
    <w:rsid w:val="00C71BE4"/>
    <w:rsid w:val="00C71EC8"/>
    <w:rsid w:val="00C7245A"/>
    <w:rsid w:val="00C72913"/>
    <w:rsid w:val="00C735F9"/>
    <w:rsid w:val="00C73888"/>
    <w:rsid w:val="00C73B22"/>
    <w:rsid w:val="00C73D0F"/>
    <w:rsid w:val="00C73DCC"/>
    <w:rsid w:val="00C740D6"/>
    <w:rsid w:val="00C7424D"/>
    <w:rsid w:val="00C74905"/>
    <w:rsid w:val="00C749E6"/>
    <w:rsid w:val="00C74D8D"/>
    <w:rsid w:val="00C750F1"/>
    <w:rsid w:val="00C7581A"/>
    <w:rsid w:val="00C75C94"/>
    <w:rsid w:val="00C75F11"/>
    <w:rsid w:val="00C75F50"/>
    <w:rsid w:val="00C75FF4"/>
    <w:rsid w:val="00C7617A"/>
    <w:rsid w:val="00C76507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82B"/>
    <w:rsid w:val="00C81958"/>
    <w:rsid w:val="00C81C9C"/>
    <w:rsid w:val="00C82270"/>
    <w:rsid w:val="00C822AC"/>
    <w:rsid w:val="00C829C0"/>
    <w:rsid w:val="00C82AC3"/>
    <w:rsid w:val="00C82B04"/>
    <w:rsid w:val="00C82FA3"/>
    <w:rsid w:val="00C83212"/>
    <w:rsid w:val="00C83509"/>
    <w:rsid w:val="00C839C5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64B"/>
    <w:rsid w:val="00C90AB5"/>
    <w:rsid w:val="00C90B9E"/>
    <w:rsid w:val="00C90E34"/>
    <w:rsid w:val="00C9102F"/>
    <w:rsid w:val="00C915FF"/>
    <w:rsid w:val="00C916A1"/>
    <w:rsid w:val="00C91D65"/>
    <w:rsid w:val="00C921B0"/>
    <w:rsid w:val="00C92604"/>
    <w:rsid w:val="00C9267C"/>
    <w:rsid w:val="00C92CCE"/>
    <w:rsid w:val="00C92FFD"/>
    <w:rsid w:val="00C9311C"/>
    <w:rsid w:val="00C932A4"/>
    <w:rsid w:val="00C93DB4"/>
    <w:rsid w:val="00C942D3"/>
    <w:rsid w:val="00C94645"/>
    <w:rsid w:val="00C94CAE"/>
    <w:rsid w:val="00C94E64"/>
    <w:rsid w:val="00C954E8"/>
    <w:rsid w:val="00C95875"/>
    <w:rsid w:val="00C95CF7"/>
    <w:rsid w:val="00C95FA5"/>
    <w:rsid w:val="00C9690B"/>
    <w:rsid w:val="00C96BB6"/>
    <w:rsid w:val="00C971AB"/>
    <w:rsid w:val="00C974F3"/>
    <w:rsid w:val="00C97B39"/>
    <w:rsid w:val="00CA01BD"/>
    <w:rsid w:val="00CA020D"/>
    <w:rsid w:val="00CA0253"/>
    <w:rsid w:val="00CA0294"/>
    <w:rsid w:val="00CA071B"/>
    <w:rsid w:val="00CA07E8"/>
    <w:rsid w:val="00CA0CE1"/>
    <w:rsid w:val="00CA13B5"/>
    <w:rsid w:val="00CA13D3"/>
    <w:rsid w:val="00CA2221"/>
    <w:rsid w:val="00CA292D"/>
    <w:rsid w:val="00CA293F"/>
    <w:rsid w:val="00CA2A6F"/>
    <w:rsid w:val="00CA2DD8"/>
    <w:rsid w:val="00CA32BD"/>
    <w:rsid w:val="00CA346A"/>
    <w:rsid w:val="00CA34FA"/>
    <w:rsid w:val="00CA3789"/>
    <w:rsid w:val="00CA38BA"/>
    <w:rsid w:val="00CA3C76"/>
    <w:rsid w:val="00CA420E"/>
    <w:rsid w:val="00CA4468"/>
    <w:rsid w:val="00CA46A5"/>
    <w:rsid w:val="00CA47ED"/>
    <w:rsid w:val="00CA492F"/>
    <w:rsid w:val="00CA4A2C"/>
    <w:rsid w:val="00CA4FB4"/>
    <w:rsid w:val="00CA54E0"/>
    <w:rsid w:val="00CA566F"/>
    <w:rsid w:val="00CA56C7"/>
    <w:rsid w:val="00CA660F"/>
    <w:rsid w:val="00CA7369"/>
    <w:rsid w:val="00CA73B8"/>
    <w:rsid w:val="00CA7527"/>
    <w:rsid w:val="00CA76B1"/>
    <w:rsid w:val="00CA7AFC"/>
    <w:rsid w:val="00CA7B2B"/>
    <w:rsid w:val="00CA7D4B"/>
    <w:rsid w:val="00CA7EBA"/>
    <w:rsid w:val="00CA7F5B"/>
    <w:rsid w:val="00CB037C"/>
    <w:rsid w:val="00CB055D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3CD5"/>
    <w:rsid w:val="00CB4607"/>
    <w:rsid w:val="00CB48B2"/>
    <w:rsid w:val="00CB49FE"/>
    <w:rsid w:val="00CB4B85"/>
    <w:rsid w:val="00CB5040"/>
    <w:rsid w:val="00CB50BB"/>
    <w:rsid w:val="00CB5153"/>
    <w:rsid w:val="00CB51A6"/>
    <w:rsid w:val="00CB53B6"/>
    <w:rsid w:val="00CB57FA"/>
    <w:rsid w:val="00CB5C52"/>
    <w:rsid w:val="00CB5CCE"/>
    <w:rsid w:val="00CB66E0"/>
    <w:rsid w:val="00CB6AEB"/>
    <w:rsid w:val="00CB6B98"/>
    <w:rsid w:val="00CB7043"/>
    <w:rsid w:val="00CB76A5"/>
    <w:rsid w:val="00CB7769"/>
    <w:rsid w:val="00CB7793"/>
    <w:rsid w:val="00CB7A7C"/>
    <w:rsid w:val="00CB7ADF"/>
    <w:rsid w:val="00CB7C71"/>
    <w:rsid w:val="00CC0008"/>
    <w:rsid w:val="00CC0431"/>
    <w:rsid w:val="00CC08E7"/>
    <w:rsid w:val="00CC0AFB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94A"/>
    <w:rsid w:val="00CC2E2C"/>
    <w:rsid w:val="00CC30BD"/>
    <w:rsid w:val="00CC31BA"/>
    <w:rsid w:val="00CC37FD"/>
    <w:rsid w:val="00CC3E3D"/>
    <w:rsid w:val="00CC40B5"/>
    <w:rsid w:val="00CC417F"/>
    <w:rsid w:val="00CC463D"/>
    <w:rsid w:val="00CC4783"/>
    <w:rsid w:val="00CC4C06"/>
    <w:rsid w:val="00CC4C1A"/>
    <w:rsid w:val="00CC4D42"/>
    <w:rsid w:val="00CC4D5D"/>
    <w:rsid w:val="00CC509E"/>
    <w:rsid w:val="00CC534A"/>
    <w:rsid w:val="00CC5449"/>
    <w:rsid w:val="00CC591D"/>
    <w:rsid w:val="00CC5A22"/>
    <w:rsid w:val="00CC5B88"/>
    <w:rsid w:val="00CC5D2F"/>
    <w:rsid w:val="00CC5F3C"/>
    <w:rsid w:val="00CC6065"/>
    <w:rsid w:val="00CC659B"/>
    <w:rsid w:val="00CC6C34"/>
    <w:rsid w:val="00CC6E5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1028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DD"/>
    <w:rsid w:val="00CD3328"/>
    <w:rsid w:val="00CD3A06"/>
    <w:rsid w:val="00CD3B8C"/>
    <w:rsid w:val="00CD3F4E"/>
    <w:rsid w:val="00CD4047"/>
    <w:rsid w:val="00CD429F"/>
    <w:rsid w:val="00CD4320"/>
    <w:rsid w:val="00CD450F"/>
    <w:rsid w:val="00CD4A1B"/>
    <w:rsid w:val="00CD4B1D"/>
    <w:rsid w:val="00CD4F06"/>
    <w:rsid w:val="00CD544C"/>
    <w:rsid w:val="00CD54BC"/>
    <w:rsid w:val="00CD60B7"/>
    <w:rsid w:val="00CD6252"/>
    <w:rsid w:val="00CD67C7"/>
    <w:rsid w:val="00CD6A3A"/>
    <w:rsid w:val="00CD6C29"/>
    <w:rsid w:val="00CD6E80"/>
    <w:rsid w:val="00CD7068"/>
    <w:rsid w:val="00CD74F7"/>
    <w:rsid w:val="00CD7812"/>
    <w:rsid w:val="00CD7814"/>
    <w:rsid w:val="00CD79E1"/>
    <w:rsid w:val="00CD7D28"/>
    <w:rsid w:val="00CD7D5D"/>
    <w:rsid w:val="00CE00D6"/>
    <w:rsid w:val="00CE0A9E"/>
    <w:rsid w:val="00CE0B1F"/>
    <w:rsid w:val="00CE0C34"/>
    <w:rsid w:val="00CE0C9F"/>
    <w:rsid w:val="00CE0CD1"/>
    <w:rsid w:val="00CE0F8E"/>
    <w:rsid w:val="00CE10C6"/>
    <w:rsid w:val="00CE16CD"/>
    <w:rsid w:val="00CE1920"/>
    <w:rsid w:val="00CE1C7A"/>
    <w:rsid w:val="00CE1E0A"/>
    <w:rsid w:val="00CE2302"/>
    <w:rsid w:val="00CE2699"/>
    <w:rsid w:val="00CE2CF9"/>
    <w:rsid w:val="00CE33C6"/>
    <w:rsid w:val="00CE3567"/>
    <w:rsid w:val="00CE3850"/>
    <w:rsid w:val="00CE3996"/>
    <w:rsid w:val="00CE3CA5"/>
    <w:rsid w:val="00CE3D92"/>
    <w:rsid w:val="00CE403D"/>
    <w:rsid w:val="00CE4A2B"/>
    <w:rsid w:val="00CE4A88"/>
    <w:rsid w:val="00CE4ABD"/>
    <w:rsid w:val="00CE4C3F"/>
    <w:rsid w:val="00CE4DE7"/>
    <w:rsid w:val="00CE5284"/>
    <w:rsid w:val="00CE563B"/>
    <w:rsid w:val="00CE569D"/>
    <w:rsid w:val="00CE5B02"/>
    <w:rsid w:val="00CE635C"/>
    <w:rsid w:val="00CE65B0"/>
    <w:rsid w:val="00CE7962"/>
    <w:rsid w:val="00CE7AF0"/>
    <w:rsid w:val="00CE7B6A"/>
    <w:rsid w:val="00CE7E72"/>
    <w:rsid w:val="00CE7F63"/>
    <w:rsid w:val="00CF05B9"/>
    <w:rsid w:val="00CF062A"/>
    <w:rsid w:val="00CF10FF"/>
    <w:rsid w:val="00CF118A"/>
    <w:rsid w:val="00CF1203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730"/>
    <w:rsid w:val="00CF2863"/>
    <w:rsid w:val="00CF2981"/>
    <w:rsid w:val="00CF2A87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B4A"/>
    <w:rsid w:val="00D04BA3"/>
    <w:rsid w:val="00D04DB0"/>
    <w:rsid w:val="00D05209"/>
    <w:rsid w:val="00D05730"/>
    <w:rsid w:val="00D05B42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7130"/>
    <w:rsid w:val="00D076EA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495"/>
    <w:rsid w:val="00D118AC"/>
    <w:rsid w:val="00D11C6F"/>
    <w:rsid w:val="00D120BB"/>
    <w:rsid w:val="00D1225A"/>
    <w:rsid w:val="00D12338"/>
    <w:rsid w:val="00D125DA"/>
    <w:rsid w:val="00D1276C"/>
    <w:rsid w:val="00D127F8"/>
    <w:rsid w:val="00D12F92"/>
    <w:rsid w:val="00D1379B"/>
    <w:rsid w:val="00D1383E"/>
    <w:rsid w:val="00D143FF"/>
    <w:rsid w:val="00D14945"/>
    <w:rsid w:val="00D14A1C"/>
    <w:rsid w:val="00D14C02"/>
    <w:rsid w:val="00D14D78"/>
    <w:rsid w:val="00D1572D"/>
    <w:rsid w:val="00D1577D"/>
    <w:rsid w:val="00D159E5"/>
    <w:rsid w:val="00D15B96"/>
    <w:rsid w:val="00D15DE6"/>
    <w:rsid w:val="00D16210"/>
    <w:rsid w:val="00D1645F"/>
    <w:rsid w:val="00D1648C"/>
    <w:rsid w:val="00D164FD"/>
    <w:rsid w:val="00D165C4"/>
    <w:rsid w:val="00D16E81"/>
    <w:rsid w:val="00D16F17"/>
    <w:rsid w:val="00D20014"/>
    <w:rsid w:val="00D2007D"/>
    <w:rsid w:val="00D2009C"/>
    <w:rsid w:val="00D20174"/>
    <w:rsid w:val="00D203D4"/>
    <w:rsid w:val="00D205B9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B36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E6E"/>
    <w:rsid w:val="00D26236"/>
    <w:rsid w:val="00D26302"/>
    <w:rsid w:val="00D2647D"/>
    <w:rsid w:val="00D266B7"/>
    <w:rsid w:val="00D269FA"/>
    <w:rsid w:val="00D26B38"/>
    <w:rsid w:val="00D26EA6"/>
    <w:rsid w:val="00D27269"/>
    <w:rsid w:val="00D27FBC"/>
    <w:rsid w:val="00D3020B"/>
    <w:rsid w:val="00D302E9"/>
    <w:rsid w:val="00D3067E"/>
    <w:rsid w:val="00D30C68"/>
    <w:rsid w:val="00D31116"/>
    <w:rsid w:val="00D3175F"/>
    <w:rsid w:val="00D31793"/>
    <w:rsid w:val="00D317F6"/>
    <w:rsid w:val="00D3182B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1D7"/>
    <w:rsid w:val="00D36295"/>
    <w:rsid w:val="00D36439"/>
    <w:rsid w:val="00D36CD0"/>
    <w:rsid w:val="00D400F3"/>
    <w:rsid w:val="00D40273"/>
    <w:rsid w:val="00D40D6B"/>
    <w:rsid w:val="00D40FE2"/>
    <w:rsid w:val="00D412B3"/>
    <w:rsid w:val="00D4150F"/>
    <w:rsid w:val="00D41D3D"/>
    <w:rsid w:val="00D41EFE"/>
    <w:rsid w:val="00D4212E"/>
    <w:rsid w:val="00D421B0"/>
    <w:rsid w:val="00D421BB"/>
    <w:rsid w:val="00D42836"/>
    <w:rsid w:val="00D42CFE"/>
    <w:rsid w:val="00D42D37"/>
    <w:rsid w:val="00D443C4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E9"/>
    <w:rsid w:val="00D528E5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7A1F"/>
    <w:rsid w:val="00D57C78"/>
    <w:rsid w:val="00D6004F"/>
    <w:rsid w:val="00D602BE"/>
    <w:rsid w:val="00D60754"/>
    <w:rsid w:val="00D60B79"/>
    <w:rsid w:val="00D61291"/>
    <w:rsid w:val="00D6142D"/>
    <w:rsid w:val="00D61843"/>
    <w:rsid w:val="00D61967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A12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2F0"/>
    <w:rsid w:val="00D653CC"/>
    <w:rsid w:val="00D6540B"/>
    <w:rsid w:val="00D65A01"/>
    <w:rsid w:val="00D65D1B"/>
    <w:rsid w:val="00D65F9E"/>
    <w:rsid w:val="00D660AE"/>
    <w:rsid w:val="00D66DEB"/>
    <w:rsid w:val="00D66E92"/>
    <w:rsid w:val="00D6707B"/>
    <w:rsid w:val="00D672FE"/>
    <w:rsid w:val="00D675BD"/>
    <w:rsid w:val="00D67634"/>
    <w:rsid w:val="00D6768F"/>
    <w:rsid w:val="00D7030F"/>
    <w:rsid w:val="00D70506"/>
    <w:rsid w:val="00D7051A"/>
    <w:rsid w:val="00D705B6"/>
    <w:rsid w:val="00D70789"/>
    <w:rsid w:val="00D70D07"/>
    <w:rsid w:val="00D712AC"/>
    <w:rsid w:val="00D716A7"/>
    <w:rsid w:val="00D71892"/>
    <w:rsid w:val="00D7203F"/>
    <w:rsid w:val="00D7225D"/>
    <w:rsid w:val="00D72433"/>
    <w:rsid w:val="00D72744"/>
    <w:rsid w:val="00D72802"/>
    <w:rsid w:val="00D7294F"/>
    <w:rsid w:val="00D72A4B"/>
    <w:rsid w:val="00D72F32"/>
    <w:rsid w:val="00D731B7"/>
    <w:rsid w:val="00D7350B"/>
    <w:rsid w:val="00D73517"/>
    <w:rsid w:val="00D736D7"/>
    <w:rsid w:val="00D73CCE"/>
    <w:rsid w:val="00D73D52"/>
    <w:rsid w:val="00D74212"/>
    <w:rsid w:val="00D747B3"/>
    <w:rsid w:val="00D749EB"/>
    <w:rsid w:val="00D74A52"/>
    <w:rsid w:val="00D74F71"/>
    <w:rsid w:val="00D7511C"/>
    <w:rsid w:val="00D751EE"/>
    <w:rsid w:val="00D755D0"/>
    <w:rsid w:val="00D75699"/>
    <w:rsid w:val="00D76062"/>
    <w:rsid w:val="00D77077"/>
    <w:rsid w:val="00D771F5"/>
    <w:rsid w:val="00D77536"/>
    <w:rsid w:val="00D7756C"/>
    <w:rsid w:val="00D777D8"/>
    <w:rsid w:val="00D77C35"/>
    <w:rsid w:val="00D77F84"/>
    <w:rsid w:val="00D802A4"/>
    <w:rsid w:val="00D80319"/>
    <w:rsid w:val="00D80563"/>
    <w:rsid w:val="00D808D1"/>
    <w:rsid w:val="00D808E4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E22"/>
    <w:rsid w:val="00D82FC1"/>
    <w:rsid w:val="00D833CD"/>
    <w:rsid w:val="00D83DBA"/>
    <w:rsid w:val="00D83FF5"/>
    <w:rsid w:val="00D8427B"/>
    <w:rsid w:val="00D84AF1"/>
    <w:rsid w:val="00D8572F"/>
    <w:rsid w:val="00D858BA"/>
    <w:rsid w:val="00D85CA4"/>
    <w:rsid w:val="00D8601F"/>
    <w:rsid w:val="00D86639"/>
    <w:rsid w:val="00D86656"/>
    <w:rsid w:val="00D86969"/>
    <w:rsid w:val="00D86A79"/>
    <w:rsid w:val="00D86A84"/>
    <w:rsid w:val="00D86B21"/>
    <w:rsid w:val="00D86E34"/>
    <w:rsid w:val="00D86EE7"/>
    <w:rsid w:val="00D87177"/>
    <w:rsid w:val="00D874C2"/>
    <w:rsid w:val="00D87838"/>
    <w:rsid w:val="00D878EC"/>
    <w:rsid w:val="00D8799F"/>
    <w:rsid w:val="00D87DAC"/>
    <w:rsid w:val="00D87FE3"/>
    <w:rsid w:val="00D90055"/>
    <w:rsid w:val="00D90663"/>
    <w:rsid w:val="00D90ECA"/>
    <w:rsid w:val="00D91214"/>
    <w:rsid w:val="00D9220A"/>
    <w:rsid w:val="00D9267F"/>
    <w:rsid w:val="00D92C4E"/>
    <w:rsid w:val="00D9312F"/>
    <w:rsid w:val="00D931D4"/>
    <w:rsid w:val="00D93B19"/>
    <w:rsid w:val="00D93F16"/>
    <w:rsid w:val="00D93F2B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65"/>
    <w:rsid w:val="00D95E16"/>
    <w:rsid w:val="00D966C2"/>
    <w:rsid w:val="00D9689E"/>
    <w:rsid w:val="00D96916"/>
    <w:rsid w:val="00D96AE8"/>
    <w:rsid w:val="00D96BB8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120B"/>
    <w:rsid w:val="00DA132B"/>
    <w:rsid w:val="00DA134B"/>
    <w:rsid w:val="00DA1929"/>
    <w:rsid w:val="00DA1CCB"/>
    <w:rsid w:val="00DA1D42"/>
    <w:rsid w:val="00DA1D59"/>
    <w:rsid w:val="00DA1ECD"/>
    <w:rsid w:val="00DA1F9A"/>
    <w:rsid w:val="00DA28B2"/>
    <w:rsid w:val="00DA29E8"/>
    <w:rsid w:val="00DA2B0D"/>
    <w:rsid w:val="00DA2B7D"/>
    <w:rsid w:val="00DA322E"/>
    <w:rsid w:val="00DA338A"/>
    <w:rsid w:val="00DA33DA"/>
    <w:rsid w:val="00DA3711"/>
    <w:rsid w:val="00DA390F"/>
    <w:rsid w:val="00DA4001"/>
    <w:rsid w:val="00DA48C1"/>
    <w:rsid w:val="00DA4BA7"/>
    <w:rsid w:val="00DA4C0E"/>
    <w:rsid w:val="00DA5668"/>
    <w:rsid w:val="00DA5A21"/>
    <w:rsid w:val="00DA5C32"/>
    <w:rsid w:val="00DA5C7A"/>
    <w:rsid w:val="00DA5DD9"/>
    <w:rsid w:val="00DA6020"/>
    <w:rsid w:val="00DA63DC"/>
    <w:rsid w:val="00DA670B"/>
    <w:rsid w:val="00DA6903"/>
    <w:rsid w:val="00DA6A25"/>
    <w:rsid w:val="00DA6A42"/>
    <w:rsid w:val="00DA6A53"/>
    <w:rsid w:val="00DA6B57"/>
    <w:rsid w:val="00DA6C3D"/>
    <w:rsid w:val="00DA71C6"/>
    <w:rsid w:val="00DA7210"/>
    <w:rsid w:val="00DA734F"/>
    <w:rsid w:val="00DA737A"/>
    <w:rsid w:val="00DA78AA"/>
    <w:rsid w:val="00DA78FA"/>
    <w:rsid w:val="00DA7C0E"/>
    <w:rsid w:val="00DA7E28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393"/>
    <w:rsid w:val="00DB1551"/>
    <w:rsid w:val="00DB1833"/>
    <w:rsid w:val="00DB1861"/>
    <w:rsid w:val="00DB22F5"/>
    <w:rsid w:val="00DB2390"/>
    <w:rsid w:val="00DB24FD"/>
    <w:rsid w:val="00DB26CA"/>
    <w:rsid w:val="00DB294F"/>
    <w:rsid w:val="00DB2B17"/>
    <w:rsid w:val="00DB2E03"/>
    <w:rsid w:val="00DB2EE1"/>
    <w:rsid w:val="00DB2F27"/>
    <w:rsid w:val="00DB368D"/>
    <w:rsid w:val="00DB3786"/>
    <w:rsid w:val="00DB37AB"/>
    <w:rsid w:val="00DB45A8"/>
    <w:rsid w:val="00DB49DA"/>
    <w:rsid w:val="00DB4E19"/>
    <w:rsid w:val="00DB4E5C"/>
    <w:rsid w:val="00DB4E7D"/>
    <w:rsid w:val="00DB5A3F"/>
    <w:rsid w:val="00DB5D7C"/>
    <w:rsid w:val="00DB5EE8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20FB"/>
    <w:rsid w:val="00DC2122"/>
    <w:rsid w:val="00DC22EC"/>
    <w:rsid w:val="00DC25E8"/>
    <w:rsid w:val="00DC2E26"/>
    <w:rsid w:val="00DC2F0D"/>
    <w:rsid w:val="00DC31D4"/>
    <w:rsid w:val="00DC328D"/>
    <w:rsid w:val="00DC34E8"/>
    <w:rsid w:val="00DC357D"/>
    <w:rsid w:val="00DC3594"/>
    <w:rsid w:val="00DC3750"/>
    <w:rsid w:val="00DC4505"/>
    <w:rsid w:val="00DC46CA"/>
    <w:rsid w:val="00DC4BEA"/>
    <w:rsid w:val="00DC5147"/>
    <w:rsid w:val="00DC523B"/>
    <w:rsid w:val="00DC5970"/>
    <w:rsid w:val="00DC6019"/>
    <w:rsid w:val="00DC606D"/>
    <w:rsid w:val="00DC61CE"/>
    <w:rsid w:val="00DC639D"/>
    <w:rsid w:val="00DC706B"/>
    <w:rsid w:val="00DC7497"/>
    <w:rsid w:val="00DC7E7C"/>
    <w:rsid w:val="00DD06D0"/>
    <w:rsid w:val="00DD090A"/>
    <w:rsid w:val="00DD0C3E"/>
    <w:rsid w:val="00DD0D1C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42D"/>
    <w:rsid w:val="00DD256D"/>
    <w:rsid w:val="00DD271B"/>
    <w:rsid w:val="00DD2B28"/>
    <w:rsid w:val="00DD2C7E"/>
    <w:rsid w:val="00DD33B3"/>
    <w:rsid w:val="00DD3533"/>
    <w:rsid w:val="00DD36C1"/>
    <w:rsid w:val="00DD37AD"/>
    <w:rsid w:val="00DD3C87"/>
    <w:rsid w:val="00DD3F47"/>
    <w:rsid w:val="00DD4007"/>
    <w:rsid w:val="00DD41EA"/>
    <w:rsid w:val="00DD4210"/>
    <w:rsid w:val="00DD43C4"/>
    <w:rsid w:val="00DD4978"/>
    <w:rsid w:val="00DD5138"/>
    <w:rsid w:val="00DD51F0"/>
    <w:rsid w:val="00DD5521"/>
    <w:rsid w:val="00DD559B"/>
    <w:rsid w:val="00DD55CF"/>
    <w:rsid w:val="00DD562F"/>
    <w:rsid w:val="00DD587A"/>
    <w:rsid w:val="00DD5928"/>
    <w:rsid w:val="00DD5AF3"/>
    <w:rsid w:val="00DD6491"/>
    <w:rsid w:val="00DD64B1"/>
    <w:rsid w:val="00DD68EC"/>
    <w:rsid w:val="00DD6A29"/>
    <w:rsid w:val="00DD6E24"/>
    <w:rsid w:val="00DD6F72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A9E"/>
    <w:rsid w:val="00DE0B30"/>
    <w:rsid w:val="00DE1016"/>
    <w:rsid w:val="00DE140B"/>
    <w:rsid w:val="00DE15A1"/>
    <w:rsid w:val="00DE1AC1"/>
    <w:rsid w:val="00DE1AC9"/>
    <w:rsid w:val="00DE1FDE"/>
    <w:rsid w:val="00DE1FF1"/>
    <w:rsid w:val="00DE2228"/>
    <w:rsid w:val="00DE23AB"/>
    <w:rsid w:val="00DE2860"/>
    <w:rsid w:val="00DE2B48"/>
    <w:rsid w:val="00DE3440"/>
    <w:rsid w:val="00DE3984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449"/>
    <w:rsid w:val="00DE7544"/>
    <w:rsid w:val="00DE7685"/>
    <w:rsid w:val="00DE7AB7"/>
    <w:rsid w:val="00DF0254"/>
    <w:rsid w:val="00DF0301"/>
    <w:rsid w:val="00DF0668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43"/>
    <w:rsid w:val="00DF33EF"/>
    <w:rsid w:val="00DF34FA"/>
    <w:rsid w:val="00DF37F3"/>
    <w:rsid w:val="00DF3846"/>
    <w:rsid w:val="00DF3AEC"/>
    <w:rsid w:val="00DF3C70"/>
    <w:rsid w:val="00DF432D"/>
    <w:rsid w:val="00DF452E"/>
    <w:rsid w:val="00DF4E0A"/>
    <w:rsid w:val="00DF53A2"/>
    <w:rsid w:val="00DF58D1"/>
    <w:rsid w:val="00DF5979"/>
    <w:rsid w:val="00DF611C"/>
    <w:rsid w:val="00DF6E72"/>
    <w:rsid w:val="00DF70B4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846"/>
    <w:rsid w:val="00E00C96"/>
    <w:rsid w:val="00E00CB4"/>
    <w:rsid w:val="00E00D3C"/>
    <w:rsid w:val="00E00F98"/>
    <w:rsid w:val="00E01268"/>
    <w:rsid w:val="00E013C0"/>
    <w:rsid w:val="00E014B1"/>
    <w:rsid w:val="00E021C3"/>
    <w:rsid w:val="00E02368"/>
    <w:rsid w:val="00E02371"/>
    <w:rsid w:val="00E02486"/>
    <w:rsid w:val="00E027DD"/>
    <w:rsid w:val="00E028A3"/>
    <w:rsid w:val="00E02E77"/>
    <w:rsid w:val="00E031F3"/>
    <w:rsid w:val="00E03854"/>
    <w:rsid w:val="00E03B1C"/>
    <w:rsid w:val="00E03BE5"/>
    <w:rsid w:val="00E03C7E"/>
    <w:rsid w:val="00E03E62"/>
    <w:rsid w:val="00E03E97"/>
    <w:rsid w:val="00E044B0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4A0"/>
    <w:rsid w:val="00E07B8A"/>
    <w:rsid w:val="00E100A6"/>
    <w:rsid w:val="00E102FF"/>
    <w:rsid w:val="00E1038C"/>
    <w:rsid w:val="00E10D75"/>
    <w:rsid w:val="00E110F9"/>
    <w:rsid w:val="00E113F7"/>
    <w:rsid w:val="00E11745"/>
    <w:rsid w:val="00E117F3"/>
    <w:rsid w:val="00E11AC3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DB8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F33"/>
    <w:rsid w:val="00E22042"/>
    <w:rsid w:val="00E22153"/>
    <w:rsid w:val="00E222E5"/>
    <w:rsid w:val="00E228B5"/>
    <w:rsid w:val="00E22999"/>
    <w:rsid w:val="00E22AE2"/>
    <w:rsid w:val="00E22EB3"/>
    <w:rsid w:val="00E2347F"/>
    <w:rsid w:val="00E23514"/>
    <w:rsid w:val="00E23BB7"/>
    <w:rsid w:val="00E23FB9"/>
    <w:rsid w:val="00E240C2"/>
    <w:rsid w:val="00E247C5"/>
    <w:rsid w:val="00E24882"/>
    <w:rsid w:val="00E24CBF"/>
    <w:rsid w:val="00E25117"/>
    <w:rsid w:val="00E25231"/>
    <w:rsid w:val="00E25264"/>
    <w:rsid w:val="00E253D8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6FF0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78"/>
    <w:rsid w:val="00E310BA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6AB"/>
    <w:rsid w:val="00E32EBC"/>
    <w:rsid w:val="00E3317C"/>
    <w:rsid w:val="00E339C7"/>
    <w:rsid w:val="00E33D71"/>
    <w:rsid w:val="00E33F21"/>
    <w:rsid w:val="00E341D2"/>
    <w:rsid w:val="00E34C1D"/>
    <w:rsid w:val="00E35086"/>
    <w:rsid w:val="00E35329"/>
    <w:rsid w:val="00E354FC"/>
    <w:rsid w:val="00E35616"/>
    <w:rsid w:val="00E36273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1B9"/>
    <w:rsid w:val="00E37327"/>
    <w:rsid w:val="00E37400"/>
    <w:rsid w:val="00E37F4E"/>
    <w:rsid w:val="00E40501"/>
    <w:rsid w:val="00E40EAF"/>
    <w:rsid w:val="00E41118"/>
    <w:rsid w:val="00E4138C"/>
    <w:rsid w:val="00E416F8"/>
    <w:rsid w:val="00E4185E"/>
    <w:rsid w:val="00E41DB3"/>
    <w:rsid w:val="00E41F0B"/>
    <w:rsid w:val="00E42431"/>
    <w:rsid w:val="00E4250F"/>
    <w:rsid w:val="00E4281E"/>
    <w:rsid w:val="00E42CCA"/>
    <w:rsid w:val="00E42FE8"/>
    <w:rsid w:val="00E43088"/>
    <w:rsid w:val="00E4317C"/>
    <w:rsid w:val="00E433DA"/>
    <w:rsid w:val="00E434C7"/>
    <w:rsid w:val="00E4354B"/>
    <w:rsid w:val="00E43E96"/>
    <w:rsid w:val="00E44248"/>
    <w:rsid w:val="00E44498"/>
    <w:rsid w:val="00E4461F"/>
    <w:rsid w:val="00E44696"/>
    <w:rsid w:val="00E446E4"/>
    <w:rsid w:val="00E44AC1"/>
    <w:rsid w:val="00E45444"/>
    <w:rsid w:val="00E4575B"/>
    <w:rsid w:val="00E45BFD"/>
    <w:rsid w:val="00E45DD1"/>
    <w:rsid w:val="00E45DF6"/>
    <w:rsid w:val="00E461DF"/>
    <w:rsid w:val="00E46306"/>
    <w:rsid w:val="00E46A39"/>
    <w:rsid w:val="00E46DC5"/>
    <w:rsid w:val="00E470F1"/>
    <w:rsid w:val="00E47144"/>
    <w:rsid w:val="00E472C8"/>
    <w:rsid w:val="00E47673"/>
    <w:rsid w:val="00E477EE"/>
    <w:rsid w:val="00E478E4"/>
    <w:rsid w:val="00E478E7"/>
    <w:rsid w:val="00E47D91"/>
    <w:rsid w:val="00E47E8B"/>
    <w:rsid w:val="00E47FC6"/>
    <w:rsid w:val="00E50444"/>
    <w:rsid w:val="00E50989"/>
    <w:rsid w:val="00E50BE4"/>
    <w:rsid w:val="00E50D70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4657"/>
    <w:rsid w:val="00E5470F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C5F"/>
    <w:rsid w:val="00E55D7E"/>
    <w:rsid w:val="00E55F4F"/>
    <w:rsid w:val="00E5647A"/>
    <w:rsid w:val="00E5652C"/>
    <w:rsid w:val="00E5670A"/>
    <w:rsid w:val="00E56921"/>
    <w:rsid w:val="00E5720C"/>
    <w:rsid w:val="00E574B0"/>
    <w:rsid w:val="00E57552"/>
    <w:rsid w:val="00E57997"/>
    <w:rsid w:val="00E57A77"/>
    <w:rsid w:val="00E57F79"/>
    <w:rsid w:val="00E604BC"/>
    <w:rsid w:val="00E6109E"/>
    <w:rsid w:val="00E6120E"/>
    <w:rsid w:val="00E6163A"/>
    <w:rsid w:val="00E61AA4"/>
    <w:rsid w:val="00E61BA5"/>
    <w:rsid w:val="00E61D2A"/>
    <w:rsid w:val="00E62387"/>
    <w:rsid w:val="00E623E9"/>
    <w:rsid w:val="00E625A0"/>
    <w:rsid w:val="00E626B2"/>
    <w:rsid w:val="00E6295E"/>
    <w:rsid w:val="00E62BDC"/>
    <w:rsid w:val="00E62C86"/>
    <w:rsid w:val="00E63005"/>
    <w:rsid w:val="00E630ED"/>
    <w:rsid w:val="00E630F0"/>
    <w:rsid w:val="00E63277"/>
    <w:rsid w:val="00E634A7"/>
    <w:rsid w:val="00E63523"/>
    <w:rsid w:val="00E63779"/>
    <w:rsid w:val="00E63FC5"/>
    <w:rsid w:val="00E641C6"/>
    <w:rsid w:val="00E6451B"/>
    <w:rsid w:val="00E64706"/>
    <w:rsid w:val="00E64894"/>
    <w:rsid w:val="00E6497F"/>
    <w:rsid w:val="00E64C22"/>
    <w:rsid w:val="00E64FA1"/>
    <w:rsid w:val="00E6505F"/>
    <w:rsid w:val="00E653A1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57E"/>
    <w:rsid w:val="00E70A95"/>
    <w:rsid w:val="00E712F8"/>
    <w:rsid w:val="00E714D9"/>
    <w:rsid w:val="00E71B72"/>
    <w:rsid w:val="00E71D55"/>
    <w:rsid w:val="00E72480"/>
    <w:rsid w:val="00E72CCD"/>
    <w:rsid w:val="00E73591"/>
    <w:rsid w:val="00E7364B"/>
    <w:rsid w:val="00E7398B"/>
    <w:rsid w:val="00E73E34"/>
    <w:rsid w:val="00E73E7C"/>
    <w:rsid w:val="00E741BE"/>
    <w:rsid w:val="00E74282"/>
    <w:rsid w:val="00E7433A"/>
    <w:rsid w:val="00E74413"/>
    <w:rsid w:val="00E74578"/>
    <w:rsid w:val="00E745DC"/>
    <w:rsid w:val="00E74C70"/>
    <w:rsid w:val="00E74DD5"/>
    <w:rsid w:val="00E750A4"/>
    <w:rsid w:val="00E7511A"/>
    <w:rsid w:val="00E75202"/>
    <w:rsid w:val="00E75C82"/>
    <w:rsid w:val="00E75F18"/>
    <w:rsid w:val="00E7602F"/>
    <w:rsid w:val="00E7604C"/>
    <w:rsid w:val="00E76A41"/>
    <w:rsid w:val="00E76C74"/>
    <w:rsid w:val="00E77045"/>
    <w:rsid w:val="00E77381"/>
    <w:rsid w:val="00E77422"/>
    <w:rsid w:val="00E774A1"/>
    <w:rsid w:val="00E77882"/>
    <w:rsid w:val="00E77B84"/>
    <w:rsid w:val="00E77D9C"/>
    <w:rsid w:val="00E77DE3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EEC"/>
    <w:rsid w:val="00E8426C"/>
    <w:rsid w:val="00E843B6"/>
    <w:rsid w:val="00E84C6D"/>
    <w:rsid w:val="00E84E76"/>
    <w:rsid w:val="00E84EFD"/>
    <w:rsid w:val="00E84FA2"/>
    <w:rsid w:val="00E85003"/>
    <w:rsid w:val="00E853DC"/>
    <w:rsid w:val="00E859F5"/>
    <w:rsid w:val="00E85ADD"/>
    <w:rsid w:val="00E86308"/>
    <w:rsid w:val="00E867E2"/>
    <w:rsid w:val="00E867F7"/>
    <w:rsid w:val="00E8707D"/>
    <w:rsid w:val="00E873E9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7FA"/>
    <w:rsid w:val="00E9186E"/>
    <w:rsid w:val="00E91C19"/>
    <w:rsid w:val="00E91C3E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9A1"/>
    <w:rsid w:val="00E92A65"/>
    <w:rsid w:val="00E92C44"/>
    <w:rsid w:val="00E93B64"/>
    <w:rsid w:val="00E93FD7"/>
    <w:rsid w:val="00E942BF"/>
    <w:rsid w:val="00E94A80"/>
    <w:rsid w:val="00E94E9B"/>
    <w:rsid w:val="00E94EC3"/>
    <w:rsid w:val="00E9502C"/>
    <w:rsid w:val="00E95160"/>
    <w:rsid w:val="00E951E0"/>
    <w:rsid w:val="00E95380"/>
    <w:rsid w:val="00E959E9"/>
    <w:rsid w:val="00E95A64"/>
    <w:rsid w:val="00E95A9C"/>
    <w:rsid w:val="00E9618B"/>
    <w:rsid w:val="00E961EA"/>
    <w:rsid w:val="00E96286"/>
    <w:rsid w:val="00E96349"/>
    <w:rsid w:val="00E964F6"/>
    <w:rsid w:val="00E96786"/>
    <w:rsid w:val="00E968E1"/>
    <w:rsid w:val="00E96F4E"/>
    <w:rsid w:val="00E9726E"/>
    <w:rsid w:val="00E97896"/>
    <w:rsid w:val="00E97C16"/>
    <w:rsid w:val="00E97D29"/>
    <w:rsid w:val="00E97DFB"/>
    <w:rsid w:val="00EA0102"/>
    <w:rsid w:val="00EA07EB"/>
    <w:rsid w:val="00EA0AC4"/>
    <w:rsid w:val="00EA0B51"/>
    <w:rsid w:val="00EA0DB3"/>
    <w:rsid w:val="00EA10B0"/>
    <w:rsid w:val="00EA165F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570"/>
    <w:rsid w:val="00EA4987"/>
    <w:rsid w:val="00EA49B6"/>
    <w:rsid w:val="00EA4B66"/>
    <w:rsid w:val="00EA4E07"/>
    <w:rsid w:val="00EA4EA6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B02C0"/>
    <w:rsid w:val="00EB04A6"/>
    <w:rsid w:val="00EB0A4D"/>
    <w:rsid w:val="00EB0FC6"/>
    <w:rsid w:val="00EB15C5"/>
    <w:rsid w:val="00EB161E"/>
    <w:rsid w:val="00EB17A1"/>
    <w:rsid w:val="00EB198F"/>
    <w:rsid w:val="00EB2138"/>
    <w:rsid w:val="00EB233C"/>
    <w:rsid w:val="00EB2915"/>
    <w:rsid w:val="00EB2F02"/>
    <w:rsid w:val="00EB2F2A"/>
    <w:rsid w:val="00EB3489"/>
    <w:rsid w:val="00EB36F1"/>
    <w:rsid w:val="00EB3760"/>
    <w:rsid w:val="00EB3A2C"/>
    <w:rsid w:val="00EB41F2"/>
    <w:rsid w:val="00EB4432"/>
    <w:rsid w:val="00EB4676"/>
    <w:rsid w:val="00EB4756"/>
    <w:rsid w:val="00EB4FC5"/>
    <w:rsid w:val="00EB503D"/>
    <w:rsid w:val="00EB5167"/>
    <w:rsid w:val="00EB5194"/>
    <w:rsid w:val="00EB51B6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C50"/>
    <w:rsid w:val="00EB6D22"/>
    <w:rsid w:val="00EB72E0"/>
    <w:rsid w:val="00EB763B"/>
    <w:rsid w:val="00EB7D5E"/>
    <w:rsid w:val="00EB7DF1"/>
    <w:rsid w:val="00EC0793"/>
    <w:rsid w:val="00EC0B24"/>
    <w:rsid w:val="00EC0C07"/>
    <w:rsid w:val="00EC0DA7"/>
    <w:rsid w:val="00EC1421"/>
    <w:rsid w:val="00EC1720"/>
    <w:rsid w:val="00EC1B3C"/>
    <w:rsid w:val="00EC1F51"/>
    <w:rsid w:val="00EC21AC"/>
    <w:rsid w:val="00EC22E4"/>
    <w:rsid w:val="00EC2E32"/>
    <w:rsid w:val="00EC2E7E"/>
    <w:rsid w:val="00EC2FD5"/>
    <w:rsid w:val="00EC3452"/>
    <w:rsid w:val="00EC36A0"/>
    <w:rsid w:val="00EC38E8"/>
    <w:rsid w:val="00EC3F25"/>
    <w:rsid w:val="00EC3FB4"/>
    <w:rsid w:val="00EC3FC8"/>
    <w:rsid w:val="00EC4278"/>
    <w:rsid w:val="00EC4301"/>
    <w:rsid w:val="00EC44BF"/>
    <w:rsid w:val="00EC4743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FEE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2F13"/>
    <w:rsid w:val="00ED3304"/>
    <w:rsid w:val="00ED39B9"/>
    <w:rsid w:val="00ED3A0F"/>
    <w:rsid w:val="00ED3AAF"/>
    <w:rsid w:val="00ED3D48"/>
    <w:rsid w:val="00ED3DF5"/>
    <w:rsid w:val="00ED3F7D"/>
    <w:rsid w:val="00ED455F"/>
    <w:rsid w:val="00ED48C1"/>
    <w:rsid w:val="00ED4BBC"/>
    <w:rsid w:val="00ED4D48"/>
    <w:rsid w:val="00ED4DE1"/>
    <w:rsid w:val="00ED4DFA"/>
    <w:rsid w:val="00ED4EAA"/>
    <w:rsid w:val="00ED59A9"/>
    <w:rsid w:val="00ED59C3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D3"/>
    <w:rsid w:val="00ED7831"/>
    <w:rsid w:val="00ED7D65"/>
    <w:rsid w:val="00EE0091"/>
    <w:rsid w:val="00EE00BC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E39"/>
    <w:rsid w:val="00EE2193"/>
    <w:rsid w:val="00EE23E0"/>
    <w:rsid w:val="00EE26B8"/>
    <w:rsid w:val="00EE26B9"/>
    <w:rsid w:val="00EE27A4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E15"/>
    <w:rsid w:val="00EE4F2C"/>
    <w:rsid w:val="00EE50CA"/>
    <w:rsid w:val="00EE5149"/>
    <w:rsid w:val="00EE576D"/>
    <w:rsid w:val="00EE5C8A"/>
    <w:rsid w:val="00EE5F76"/>
    <w:rsid w:val="00EE5FB1"/>
    <w:rsid w:val="00EE62CC"/>
    <w:rsid w:val="00EE64EF"/>
    <w:rsid w:val="00EE667E"/>
    <w:rsid w:val="00EE66E8"/>
    <w:rsid w:val="00EE6868"/>
    <w:rsid w:val="00EE6893"/>
    <w:rsid w:val="00EE6927"/>
    <w:rsid w:val="00EE6CAA"/>
    <w:rsid w:val="00EE6F2F"/>
    <w:rsid w:val="00EE713D"/>
    <w:rsid w:val="00EE75A4"/>
    <w:rsid w:val="00EE7867"/>
    <w:rsid w:val="00EE7B9D"/>
    <w:rsid w:val="00EE7CE3"/>
    <w:rsid w:val="00EF00D2"/>
    <w:rsid w:val="00EF02E9"/>
    <w:rsid w:val="00EF02F5"/>
    <w:rsid w:val="00EF06FB"/>
    <w:rsid w:val="00EF070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2CFE"/>
    <w:rsid w:val="00EF35B2"/>
    <w:rsid w:val="00EF3893"/>
    <w:rsid w:val="00EF3CAA"/>
    <w:rsid w:val="00EF4E80"/>
    <w:rsid w:val="00EF5198"/>
    <w:rsid w:val="00EF580E"/>
    <w:rsid w:val="00EF5AF2"/>
    <w:rsid w:val="00EF6209"/>
    <w:rsid w:val="00EF67E6"/>
    <w:rsid w:val="00EF685D"/>
    <w:rsid w:val="00EF6D6A"/>
    <w:rsid w:val="00EF6DCE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7B3"/>
    <w:rsid w:val="00F009AA"/>
    <w:rsid w:val="00F00B77"/>
    <w:rsid w:val="00F0105F"/>
    <w:rsid w:val="00F01847"/>
    <w:rsid w:val="00F018E2"/>
    <w:rsid w:val="00F01979"/>
    <w:rsid w:val="00F01B17"/>
    <w:rsid w:val="00F01CA0"/>
    <w:rsid w:val="00F021CC"/>
    <w:rsid w:val="00F024FF"/>
    <w:rsid w:val="00F02CAE"/>
    <w:rsid w:val="00F02D77"/>
    <w:rsid w:val="00F03131"/>
    <w:rsid w:val="00F0337B"/>
    <w:rsid w:val="00F034E8"/>
    <w:rsid w:val="00F0357D"/>
    <w:rsid w:val="00F03D33"/>
    <w:rsid w:val="00F03F8C"/>
    <w:rsid w:val="00F040EF"/>
    <w:rsid w:val="00F04112"/>
    <w:rsid w:val="00F04152"/>
    <w:rsid w:val="00F0422E"/>
    <w:rsid w:val="00F0479A"/>
    <w:rsid w:val="00F0492D"/>
    <w:rsid w:val="00F049EE"/>
    <w:rsid w:val="00F04B1D"/>
    <w:rsid w:val="00F04E2F"/>
    <w:rsid w:val="00F0507A"/>
    <w:rsid w:val="00F05823"/>
    <w:rsid w:val="00F05AE0"/>
    <w:rsid w:val="00F05B0E"/>
    <w:rsid w:val="00F06067"/>
    <w:rsid w:val="00F062D7"/>
    <w:rsid w:val="00F064FA"/>
    <w:rsid w:val="00F067A3"/>
    <w:rsid w:val="00F067AB"/>
    <w:rsid w:val="00F067E2"/>
    <w:rsid w:val="00F0680B"/>
    <w:rsid w:val="00F06D7A"/>
    <w:rsid w:val="00F073C6"/>
    <w:rsid w:val="00F074ED"/>
    <w:rsid w:val="00F074F0"/>
    <w:rsid w:val="00F07614"/>
    <w:rsid w:val="00F077BE"/>
    <w:rsid w:val="00F07976"/>
    <w:rsid w:val="00F07990"/>
    <w:rsid w:val="00F07B9F"/>
    <w:rsid w:val="00F07FA9"/>
    <w:rsid w:val="00F107CD"/>
    <w:rsid w:val="00F10BBC"/>
    <w:rsid w:val="00F10BEB"/>
    <w:rsid w:val="00F10D4F"/>
    <w:rsid w:val="00F10D9C"/>
    <w:rsid w:val="00F10E40"/>
    <w:rsid w:val="00F111E2"/>
    <w:rsid w:val="00F113A4"/>
    <w:rsid w:val="00F119DA"/>
    <w:rsid w:val="00F11C21"/>
    <w:rsid w:val="00F11CB5"/>
    <w:rsid w:val="00F1208F"/>
    <w:rsid w:val="00F122ED"/>
    <w:rsid w:val="00F12386"/>
    <w:rsid w:val="00F1248F"/>
    <w:rsid w:val="00F129E2"/>
    <w:rsid w:val="00F12B5E"/>
    <w:rsid w:val="00F12D67"/>
    <w:rsid w:val="00F12D8F"/>
    <w:rsid w:val="00F13241"/>
    <w:rsid w:val="00F13751"/>
    <w:rsid w:val="00F13FDD"/>
    <w:rsid w:val="00F140E7"/>
    <w:rsid w:val="00F1466F"/>
    <w:rsid w:val="00F147D9"/>
    <w:rsid w:val="00F147E6"/>
    <w:rsid w:val="00F14C45"/>
    <w:rsid w:val="00F14F1E"/>
    <w:rsid w:val="00F15093"/>
    <w:rsid w:val="00F153E9"/>
    <w:rsid w:val="00F1548D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5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3C8"/>
    <w:rsid w:val="00F27494"/>
    <w:rsid w:val="00F27741"/>
    <w:rsid w:val="00F27B59"/>
    <w:rsid w:val="00F27C3E"/>
    <w:rsid w:val="00F300B0"/>
    <w:rsid w:val="00F300CF"/>
    <w:rsid w:val="00F30944"/>
    <w:rsid w:val="00F310E4"/>
    <w:rsid w:val="00F31107"/>
    <w:rsid w:val="00F311C5"/>
    <w:rsid w:val="00F31C1C"/>
    <w:rsid w:val="00F31C73"/>
    <w:rsid w:val="00F32090"/>
    <w:rsid w:val="00F32227"/>
    <w:rsid w:val="00F32583"/>
    <w:rsid w:val="00F3264B"/>
    <w:rsid w:val="00F33787"/>
    <w:rsid w:val="00F33AB0"/>
    <w:rsid w:val="00F3455D"/>
    <w:rsid w:val="00F34789"/>
    <w:rsid w:val="00F34A48"/>
    <w:rsid w:val="00F34B42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842"/>
    <w:rsid w:val="00F378FD"/>
    <w:rsid w:val="00F37CA1"/>
    <w:rsid w:val="00F37CE9"/>
    <w:rsid w:val="00F37F1A"/>
    <w:rsid w:val="00F40301"/>
    <w:rsid w:val="00F40510"/>
    <w:rsid w:val="00F4089D"/>
    <w:rsid w:val="00F40BFF"/>
    <w:rsid w:val="00F41053"/>
    <w:rsid w:val="00F410D9"/>
    <w:rsid w:val="00F411D9"/>
    <w:rsid w:val="00F418A2"/>
    <w:rsid w:val="00F42054"/>
    <w:rsid w:val="00F42085"/>
    <w:rsid w:val="00F426EA"/>
    <w:rsid w:val="00F42F56"/>
    <w:rsid w:val="00F431E8"/>
    <w:rsid w:val="00F43F00"/>
    <w:rsid w:val="00F43FB7"/>
    <w:rsid w:val="00F441AF"/>
    <w:rsid w:val="00F4462A"/>
    <w:rsid w:val="00F448CA"/>
    <w:rsid w:val="00F448ED"/>
    <w:rsid w:val="00F4496E"/>
    <w:rsid w:val="00F44A1B"/>
    <w:rsid w:val="00F44A7E"/>
    <w:rsid w:val="00F44AB4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EC1"/>
    <w:rsid w:val="00F46315"/>
    <w:rsid w:val="00F465C6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DE0"/>
    <w:rsid w:val="00F52166"/>
    <w:rsid w:val="00F52D9F"/>
    <w:rsid w:val="00F52E53"/>
    <w:rsid w:val="00F53CA9"/>
    <w:rsid w:val="00F53E29"/>
    <w:rsid w:val="00F5420F"/>
    <w:rsid w:val="00F545A1"/>
    <w:rsid w:val="00F546E5"/>
    <w:rsid w:val="00F547A7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5F4"/>
    <w:rsid w:val="00F5678F"/>
    <w:rsid w:val="00F56C54"/>
    <w:rsid w:val="00F571F0"/>
    <w:rsid w:val="00F574EE"/>
    <w:rsid w:val="00F57986"/>
    <w:rsid w:val="00F57EAA"/>
    <w:rsid w:val="00F6001B"/>
    <w:rsid w:val="00F602F6"/>
    <w:rsid w:val="00F60593"/>
    <w:rsid w:val="00F6060B"/>
    <w:rsid w:val="00F60A9F"/>
    <w:rsid w:val="00F60B2C"/>
    <w:rsid w:val="00F60B43"/>
    <w:rsid w:val="00F60DE5"/>
    <w:rsid w:val="00F61376"/>
    <w:rsid w:val="00F61983"/>
    <w:rsid w:val="00F61DC2"/>
    <w:rsid w:val="00F6236F"/>
    <w:rsid w:val="00F623A4"/>
    <w:rsid w:val="00F623EB"/>
    <w:rsid w:val="00F6242D"/>
    <w:rsid w:val="00F6256D"/>
    <w:rsid w:val="00F62693"/>
    <w:rsid w:val="00F627CF"/>
    <w:rsid w:val="00F629FC"/>
    <w:rsid w:val="00F62A98"/>
    <w:rsid w:val="00F62DD4"/>
    <w:rsid w:val="00F6314E"/>
    <w:rsid w:val="00F63383"/>
    <w:rsid w:val="00F63610"/>
    <w:rsid w:val="00F63674"/>
    <w:rsid w:val="00F63DE4"/>
    <w:rsid w:val="00F64019"/>
    <w:rsid w:val="00F640F7"/>
    <w:rsid w:val="00F64152"/>
    <w:rsid w:val="00F6455F"/>
    <w:rsid w:val="00F645F8"/>
    <w:rsid w:val="00F6476D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82F"/>
    <w:rsid w:val="00F66B2D"/>
    <w:rsid w:val="00F670A5"/>
    <w:rsid w:val="00F670CC"/>
    <w:rsid w:val="00F67464"/>
    <w:rsid w:val="00F67699"/>
    <w:rsid w:val="00F67D00"/>
    <w:rsid w:val="00F7014A"/>
    <w:rsid w:val="00F7039B"/>
    <w:rsid w:val="00F7074C"/>
    <w:rsid w:val="00F707D1"/>
    <w:rsid w:val="00F70BDC"/>
    <w:rsid w:val="00F71185"/>
    <w:rsid w:val="00F714B0"/>
    <w:rsid w:val="00F71D8E"/>
    <w:rsid w:val="00F71F35"/>
    <w:rsid w:val="00F71F5E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4C4"/>
    <w:rsid w:val="00F7650A"/>
    <w:rsid w:val="00F76A6C"/>
    <w:rsid w:val="00F76C7D"/>
    <w:rsid w:val="00F7709A"/>
    <w:rsid w:val="00F7716F"/>
    <w:rsid w:val="00F772DF"/>
    <w:rsid w:val="00F77328"/>
    <w:rsid w:val="00F7742B"/>
    <w:rsid w:val="00F778C8"/>
    <w:rsid w:val="00F77F67"/>
    <w:rsid w:val="00F8045A"/>
    <w:rsid w:val="00F80633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D"/>
    <w:rsid w:val="00F81CCA"/>
    <w:rsid w:val="00F81D7B"/>
    <w:rsid w:val="00F8214B"/>
    <w:rsid w:val="00F8224D"/>
    <w:rsid w:val="00F822FD"/>
    <w:rsid w:val="00F82891"/>
    <w:rsid w:val="00F82C8B"/>
    <w:rsid w:val="00F83341"/>
    <w:rsid w:val="00F834CF"/>
    <w:rsid w:val="00F8351E"/>
    <w:rsid w:val="00F8366F"/>
    <w:rsid w:val="00F8372B"/>
    <w:rsid w:val="00F8391B"/>
    <w:rsid w:val="00F8398D"/>
    <w:rsid w:val="00F83BA4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6386"/>
    <w:rsid w:val="00F863C7"/>
    <w:rsid w:val="00F863E4"/>
    <w:rsid w:val="00F867F4"/>
    <w:rsid w:val="00F86B94"/>
    <w:rsid w:val="00F86DA4"/>
    <w:rsid w:val="00F87125"/>
    <w:rsid w:val="00F87286"/>
    <w:rsid w:val="00F875B8"/>
    <w:rsid w:val="00F87670"/>
    <w:rsid w:val="00F87870"/>
    <w:rsid w:val="00F9020A"/>
    <w:rsid w:val="00F9093F"/>
    <w:rsid w:val="00F909D2"/>
    <w:rsid w:val="00F90FD5"/>
    <w:rsid w:val="00F90FDB"/>
    <w:rsid w:val="00F9139E"/>
    <w:rsid w:val="00F913AD"/>
    <w:rsid w:val="00F91848"/>
    <w:rsid w:val="00F92107"/>
    <w:rsid w:val="00F92114"/>
    <w:rsid w:val="00F9213A"/>
    <w:rsid w:val="00F92505"/>
    <w:rsid w:val="00F925A8"/>
    <w:rsid w:val="00F92707"/>
    <w:rsid w:val="00F92710"/>
    <w:rsid w:val="00F92E68"/>
    <w:rsid w:val="00F92F8E"/>
    <w:rsid w:val="00F9302B"/>
    <w:rsid w:val="00F93528"/>
    <w:rsid w:val="00F93866"/>
    <w:rsid w:val="00F9393A"/>
    <w:rsid w:val="00F93B39"/>
    <w:rsid w:val="00F94022"/>
    <w:rsid w:val="00F94215"/>
    <w:rsid w:val="00F94221"/>
    <w:rsid w:val="00F94664"/>
    <w:rsid w:val="00F94B28"/>
    <w:rsid w:val="00F94E89"/>
    <w:rsid w:val="00F95953"/>
    <w:rsid w:val="00F965F1"/>
    <w:rsid w:val="00F96D28"/>
    <w:rsid w:val="00F97286"/>
    <w:rsid w:val="00F972B4"/>
    <w:rsid w:val="00F9734D"/>
    <w:rsid w:val="00F976B7"/>
    <w:rsid w:val="00F97EA7"/>
    <w:rsid w:val="00F97FD1"/>
    <w:rsid w:val="00F97FEA"/>
    <w:rsid w:val="00FA026D"/>
    <w:rsid w:val="00FA0969"/>
    <w:rsid w:val="00FA0B2D"/>
    <w:rsid w:val="00FA0D24"/>
    <w:rsid w:val="00FA1844"/>
    <w:rsid w:val="00FA24AB"/>
    <w:rsid w:val="00FA2792"/>
    <w:rsid w:val="00FA287A"/>
    <w:rsid w:val="00FA2A84"/>
    <w:rsid w:val="00FA352D"/>
    <w:rsid w:val="00FA365F"/>
    <w:rsid w:val="00FA39BE"/>
    <w:rsid w:val="00FA4275"/>
    <w:rsid w:val="00FA4951"/>
    <w:rsid w:val="00FA4D31"/>
    <w:rsid w:val="00FA5047"/>
    <w:rsid w:val="00FA535D"/>
    <w:rsid w:val="00FA53C9"/>
    <w:rsid w:val="00FA53EE"/>
    <w:rsid w:val="00FA58FF"/>
    <w:rsid w:val="00FA59EE"/>
    <w:rsid w:val="00FA5C8F"/>
    <w:rsid w:val="00FA5D3D"/>
    <w:rsid w:val="00FA6099"/>
    <w:rsid w:val="00FA6204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862"/>
    <w:rsid w:val="00FA7BCD"/>
    <w:rsid w:val="00FA7E3B"/>
    <w:rsid w:val="00FA7FDE"/>
    <w:rsid w:val="00FB01B0"/>
    <w:rsid w:val="00FB0627"/>
    <w:rsid w:val="00FB0638"/>
    <w:rsid w:val="00FB07D5"/>
    <w:rsid w:val="00FB0BA1"/>
    <w:rsid w:val="00FB0BE2"/>
    <w:rsid w:val="00FB0CA7"/>
    <w:rsid w:val="00FB100F"/>
    <w:rsid w:val="00FB10F0"/>
    <w:rsid w:val="00FB1328"/>
    <w:rsid w:val="00FB167D"/>
    <w:rsid w:val="00FB1801"/>
    <w:rsid w:val="00FB1991"/>
    <w:rsid w:val="00FB1A45"/>
    <w:rsid w:val="00FB1D11"/>
    <w:rsid w:val="00FB1D3A"/>
    <w:rsid w:val="00FB1DB6"/>
    <w:rsid w:val="00FB1DC3"/>
    <w:rsid w:val="00FB1ECC"/>
    <w:rsid w:val="00FB2278"/>
    <w:rsid w:val="00FB2297"/>
    <w:rsid w:val="00FB2494"/>
    <w:rsid w:val="00FB25BE"/>
    <w:rsid w:val="00FB285B"/>
    <w:rsid w:val="00FB2AC3"/>
    <w:rsid w:val="00FB2D8A"/>
    <w:rsid w:val="00FB2EAB"/>
    <w:rsid w:val="00FB3289"/>
    <w:rsid w:val="00FB3435"/>
    <w:rsid w:val="00FB346C"/>
    <w:rsid w:val="00FB3517"/>
    <w:rsid w:val="00FB35B2"/>
    <w:rsid w:val="00FB361C"/>
    <w:rsid w:val="00FB3DC9"/>
    <w:rsid w:val="00FB3E71"/>
    <w:rsid w:val="00FB3EF9"/>
    <w:rsid w:val="00FB40A8"/>
    <w:rsid w:val="00FB44F1"/>
    <w:rsid w:val="00FB524F"/>
    <w:rsid w:val="00FB5466"/>
    <w:rsid w:val="00FB5528"/>
    <w:rsid w:val="00FB5848"/>
    <w:rsid w:val="00FB589D"/>
    <w:rsid w:val="00FB5914"/>
    <w:rsid w:val="00FB59D2"/>
    <w:rsid w:val="00FB5B09"/>
    <w:rsid w:val="00FB62ED"/>
    <w:rsid w:val="00FB64FE"/>
    <w:rsid w:val="00FB6923"/>
    <w:rsid w:val="00FB6BAB"/>
    <w:rsid w:val="00FB6C84"/>
    <w:rsid w:val="00FB6FEE"/>
    <w:rsid w:val="00FB76FD"/>
    <w:rsid w:val="00FB7DE1"/>
    <w:rsid w:val="00FC008D"/>
    <w:rsid w:val="00FC0987"/>
    <w:rsid w:val="00FC147E"/>
    <w:rsid w:val="00FC19F5"/>
    <w:rsid w:val="00FC1C7B"/>
    <w:rsid w:val="00FC1E21"/>
    <w:rsid w:val="00FC1F7F"/>
    <w:rsid w:val="00FC204C"/>
    <w:rsid w:val="00FC30E8"/>
    <w:rsid w:val="00FC38D2"/>
    <w:rsid w:val="00FC3A20"/>
    <w:rsid w:val="00FC3EC0"/>
    <w:rsid w:val="00FC44D9"/>
    <w:rsid w:val="00FC45CD"/>
    <w:rsid w:val="00FC4664"/>
    <w:rsid w:val="00FC49C0"/>
    <w:rsid w:val="00FC49FF"/>
    <w:rsid w:val="00FC53B1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831"/>
    <w:rsid w:val="00FC7B9F"/>
    <w:rsid w:val="00FD00C3"/>
    <w:rsid w:val="00FD0226"/>
    <w:rsid w:val="00FD0329"/>
    <w:rsid w:val="00FD0332"/>
    <w:rsid w:val="00FD037D"/>
    <w:rsid w:val="00FD0A35"/>
    <w:rsid w:val="00FD0DBA"/>
    <w:rsid w:val="00FD0FE0"/>
    <w:rsid w:val="00FD12DD"/>
    <w:rsid w:val="00FD13F7"/>
    <w:rsid w:val="00FD1790"/>
    <w:rsid w:val="00FD18B1"/>
    <w:rsid w:val="00FD1B27"/>
    <w:rsid w:val="00FD2235"/>
    <w:rsid w:val="00FD2467"/>
    <w:rsid w:val="00FD2528"/>
    <w:rsid w:val="00FD29A6"/>
    <w:rsid w:val="00FD2AE6"/>
    <w:rsid w:val="00FD2F55"/>
    <w:rsid w:val="00FD314A"/>
    <w:rsid w:val="00FD321C"/>
    <w:rsid w:val="00FD399B"/>
    <w:rsid w:val="00FD3A78"/>
    <w:rsid w:val="00FD3B8A"/>
    <w:rsid w:val="00FD4517"/>
    <w:rsid w:val="00FD4A18"/>
    <w:rsid w:val="00FD55F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906"/>
    <w:rsid w:val="00FE30CF"/>
    <w:rsid w:val="00FE3854"/>
    <w:rsid w:val="00FE3AFB"/>
    <w:rsid w:val="00FE3ED8"/>
    <w:rsid w:val="00FE3F93"/>
    <w:rsid w:val="00FE4182"/>
    <w:rsid w:val="00FE41DB"/>
    <w:rsid w:val="00FE44B9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741"/>
    <w:rsid w:val="00FE727D"/>
    <w:rsid w:val="00FE72DC"/>
    <w:rsid w:val="00FE7F6F"/>
    <w:rsid w:val="00FF00CA"/>
    <w:rsid w:val="00FF026C"/>
    <w:rsid w:val="00FF05B3"/>
    <w:rsid w:val="00FF0E93"/>
    <w:rsid w:val="00FF1207"/>
    <w:rsid w:val="00FF14D9"/>
    <w:rsid w:val="00FF174B"/>
    <w:rsid w:val="00FF1A3D"/>
    <w:rsid w:val="00FF1CFB"/>
    <w:rsid w:val="00FF1D2E"/>
    <w:rsid w:val="00FF2395"/>
    <w:rsid w:val="00FF23ED"/>
    <w:rsid w:val="00FF2752"/>
    <w:rsid w:val="00FF28BF"/>
    <w:rsid w:val="00FF2C1F"/>
    <w:rsid w:val="00FF2C4E"/>
    <w:rsid w:val="00FF2ECB"/>
    <w:rsid w:val="00FF2F16"/>
    <w:rsid w:val="00FF30A3"/>
    <w:rsid w:val="00FF3480"/>
    <w:rsid w:val="00FF371C"/>
    <w:rsid w:val="00FF39DA"/>
    <w:rsid w:val="00FF3E78"/>
    <w:rsid w:val="00FF403E"/>
    <w:rsid w:val="00FF405D"/>
    <w:rsid w:val="00FF4607"/>
    <w:rsid w:val="00FF4687"/>
    <w:rsid w:val="00FF4F81"/>
    <w:rsid w:val="00FF50C0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5A"/>
    <w:rsid w:val="00FF6470"/>
    <w:rsid w:val="00FF68BD"/>
    <w:rsid w:val="00FF68EC"/>
    <w:rsid w:val="00FF6A1A"/>
    <w:rsid w:val="00FF6A59"/>
    <w:rsid w:val="00FF6AC8"/>
    <w:rsid w:val="00FF6C4D"/>
    <w:rsid w:val="00FF7120"/>
    <w:rsid w:val="00FF714D"/>
    <w:rsid w:val="00FF7380"/>
    <w:rsid w:val="00FF73FB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D15674FC-EBE1-4D41-AD1F-4BF314F4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uiPriority w:val="99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NFS1">
    <w:name w:val="NFS1"/>
    <w:basedOn w:val="Heading1"/>
    <w:link w:val="NFS1Char"/>
    <w:qFormat/>
    <w:rsid w:val="0008365F"/>
    <w:pPr>
      <w:numPr>
        <w:numId w:val="22"/>
      </w:numPr>
      <w:spacing w:line="240" w:lineRule="auto"/>
      <w:ind w:right="-43"/>
      <w:jc w:val="thaiDistribute"/>
    </w:pPr>
    <w:rPr>
      <w:rFonts w:ascii="Angsana New" w:hAnsi="Angsana New"/>
      <w:b w:val="0"/>
      <w:bCs w:val="0"/>
      <w:sz w:val="30"/>
      <w:szCs w:val="30"/>
      <w:u w:val="none"/>
    </w:rPr>
  </w:style>
  <w:style w:type="character" w:customStyle="1" w:styleId="NFS1Char">
    <w:name w:val="NFS1 Char"/>
    <w:basedOn w:val="ListParagraphChar"/>
    <w:link w:val="NFS1"/>
    <w:rsid w:val="0008365F"/>
    <w:rPr>
      <w:rFonts w:ascii="Angsana New" w:hAnsi="Angsana New"/>
      <w:sz w:val="30"/>
      <w:szCs w:val="30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oter" Target="footer1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header" Target="header8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oter" Target="footer1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9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8492A3-1733-46F3-B805-9402F48FF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61D7F-E6F4-4C3F-9B8A-22100B2182D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4031</TotalTime>
  <Pages>74</Pages>
  <Words>15008</Words>
  <Characters>85546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100354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Sakkarin, Naisra</cp:lastModifiedBy>
  <cp:revision>201</cp:revision>
  <cp:lastPrinted>2024-02-01T08:19:00Z</cp:lastPrinted>
  <dcterms:created xsi:type="dcterms:W3CDTF">2024-01-04T04:29:00Z</dcterms:created>
  <dcterms:modified xsi:type="dcterms:W3CDTF">2024-02-09T07:09:00Z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  <property fmtid="{D5CDD505-2E9C-101B-9397-08002B2CF9AE}" pid="19" name="ContentTypeId">
    <vt:lpwstr>0x010100FC3C573FF70E394A86433F5E112C33AA</vt:lpwstr>
  </property>
</Properties>
</file>