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5040" w14:textId="77777777" w:rsidR="00D87296" w:rsidRPr="00E75741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บริษัท ริช สปอร์ต จำกัด (มหาชน)</w:t>
      </w:r>
      <w:r w:rsidR="00D87296" w:rsidRPr="00E75741">
        <w:rPr>
          <w:rFonts w:ascii="Angsana New" w:hAnsi="Angsana New" w:cs="Angsana New"/>
          <w:cs/>
        </w:rPr>
        <w:t xml:space="preserve"> และบริษัทย่อย</w:t>
      </w:r>
    </w:p>
    <w:p w14:paraId="5BAC904C" w14:textId="77777777" w:rsidR="00D87296" w:rsidRPr="00E75741" w:rsidRDefault="00D87296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หมายเหตุประกอบงบการเงิน</w:t>
      </w:r>
      <w:r w:rsidR="00B5707F" w:rsidRPr="00E75741">
        <w:rPr>
          <w:rFonts w:ascii="Angsana New" w:hAnsi="Angsana New" w:cs="Angsana New" w:hint="cs"/>
          <w:cs/>
        </w:rPr>
        <w:t>รวม</w:t>
      </w:r>
    </w:p>
    <w:p w14:paraId="0628A6EE" w14:textId="476117B2" w:rsidR="00D87296" w:rsidRPr="00E75741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E75741">
        <w:rPr>
          <w:rFonts w:ascii="Angsana New" w:hAnsi="Angsana New" w:cs="Angsana New"/>
          <w:cs/>
        </w:rPr>
        <w:t>สำหรับปีสิ้นสุดวันที่</w:t>
      </w:r>
      <w:r w:rsidRPr="00E75741">
        <w:rPr>
          <w:rFonts w:ascii="Angsana New" w:hAnsi="Angsana New" w:cs="Angsana New"/>
        </w:rPr>
        <w:t xml:space="preserve"> </w:t>
      </w:r>
      <w:r w:rsidR="00226653" w:rsidRPr="00E75741">
        <w:rPr>
          <w:rFonts w:ascii="Angsana New" w:hAnsi="Angsana New" w:cs="Angsana New"/>
        </w:rPr>
        <w:t xml:space="preserve">31 </w:t>
      </w:r>
      <w:r w:rsidR="00226653" w:rsidRPr="00E75741">
        <w:rPr>
          <w:rFonts w:ascii="Angsana New" w:hAnsi="Angsana New" w:cs="Angsana New"/>
          <w:cs/>
        </w:rPr>
        <w:t xml:space="preserve">ธันวาคม </w:t>
      </w:r>
      <w:r w:rsidR="008A249C" w:rsidRPr="00E75741">
        <w:rPr>
          <w:rFonts w:ascii="Angsana New" w:hAnsi="Angsana New" w:cs="Angsana New"/>
        </w:rPr>
        <w:t>2566</w:t>
      </w:r>
      <w:r w:rsidR="00226653" w:rsidRPr="00E75741">
        <w:rPr>
          <w:rFonts w:ascii="Angsana New" w:hAnsi="Angsana New" w:cs="Angsana New"/>
        </w:rPr>
        <w:t xml:space="preserve">   </w:t>
      </w:r>
    </w:p>
    <w:p w14:paraId="60989A7A" w14:textId="77777777" w:rsidR="00956AD2" w:rsidRPr="00E75741" w:rsidRDefault="00D966DE" w:rsidP="009A42D8">
      <w:pPr>
        <w:pStyle w:val="a1"/>
        <w:tabs>
          <w:tab w:val="clear" w:pos="360"/>
          <w:tab w:val="clear" w:pos="720"/>
          <w:tab w:val="clear" w:pos="1080"/>
          <w:tab w:val="left" w:pos="540"/>
        </w:tabs>
        <w:spacing w:before="36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87296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E9D5BC9" w14:textId="467CCDC9" w:rsidR="00AB0F38" w:rsidRPr="00E75741" w:rsidRDefault="00AB0F38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A10488" w:rsidRPr="00E75741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E75741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A10488" w:rsidRPr="00E7574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ผลิตและจำหน่ายรองเท้า เสื้อผ้า หมวก และกระเป๋า</w:t>
      </w:r>
      <w:r w:rsidR="00A10488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A10488" w:rsidRPr="00E75741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ที่อยู่ตามที่จดทะเบียนของบริษัทฯตั้งอยู่ที่เลขที่ </w:t>
      </w:r>
      <w:r w:rsidR="00A10488" w:rsidRPr="00E75741">
        <w:rPr>
          <w:rFonts w:ascii="Angsana New" w:hAnsi="Angsana New"/>
          <w:sz w:val="32"/>
          <w:szCs w:val="32"/>
        </w:rPr>
        <w:t>116/20</w:t>
      </w:r>
      <w:r w:rsidR="00A10488" w:rsidRPr="00E75741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  <w:r w:rsidR="00A10488" w:rsidRPr="00E7574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F1569" w:rsidRPr="00E75741">
        <w:rPr>
          <w:rFonts w:ascii="Angsana New" w:hAnsi="Angsana New"/>
          <w:sz w:val="32"/>
          <w:szCs w:val="32"/>
        </w:rPr>
        <w:t xml:space="preserve">               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6653" w:rsidRPr="00E75741">
        <w:rPr>
          <w:rFonts w:ascii="Angsana New" w:hAnsi="Angsana New"/>
          <w:sz w:val="32"/>
          <w:szCs w:val="32"/>
        </w:rPr>
        <w:t>256</w:t>
      </w:r>
      <w:r w:rsidR="00A60DEE" w:rsidRPr="00E75741">
        <w:rPr>
          <w:rFonts w:ascii="Angsana New" w:hAnsi="Angsana New" w:hint="cs"/>
          <w:sz w:val="32"/>
          <w:szCs w:val="32"/>
          <w:cs/>
        </w:rPr>
        <w:t>6</w:t>
      </w:r>
      <w:r w:rsidR="00644C36" w:rsidRPr="00E75741">
        <w:rPr>
          <w:rFonts w:ascii="Angsana New" w:hAnsi="Angsana New"/>
          <w:sz w:val="32"/>
          <w:szCs w:val="32"/>
        </w:rPr>
        <w:t xml:space="preserve"> </w:t>
      </w:r>
      <w:r w:rsidR="00A10488" w:rsidRPr="00E75741">
        <w:rPr>
          <w:rFonts w:ascii="Angsana New" w:hAnsi="Angsana New" w:hint="cs"/>
          <w:sz w:val="32"/>
          <w:szCs w:val="32"/>
          <w:cs/>
        </w:rPr>
        <w:t>บริษัทฯมีสาขาจำนว</w:t>
      </w:r>
      <w:r w:rsidR="00067C1F" w:rsidRPr="00E75741">
        <w:rPr>
          <w:rFonts w:ascii="Angsana New" w:hAnsi="Angsana New" w:hint="cs"/>
          <w:sz w:val="32"/>
          <w:szCs w:val="32"/>
          <w:cs/>
        </w:rPr>
        <w:t>น</w:t>
      </w:r>
      <w:r w:rsidR="00067C1F" w:rsidRPr="00E75741">
        <w:rPr>
          <w:rFonts w:ascii="Angsana New" w:hAnsi="Angsana New"/>
          <w:sz w:val="32"/>
          <w:szCs w:val="32"/>
        </w:rPr>
        <w:t xml:space="preserve"> </w:t>
      </w:r>
      <w:r w:rsidR="00F60BB0" w:rsidRPr="00E75741">
        <w:rPr>
          <w:rFonts w:ascii="Angsana New" w:hAnsi="Angsana New"/>
          <w:sz w:val="32"/>
          <w:szCs w:val="32"/>
        </w:rPr>
        <w:t>67</w:t>
      </w:r>
      <w:r w:rsidR="001C64C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E75741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E75741">
        <w:rPr>
          <w:rFonts w:ascii="Angsana New" w:hAnsi="Angsana New"/>
          <w:sz w:val="32"/>
          <w:szCs w:val="32"/>
        </w:rPr>
        <w:t xml:space="preserve"> (</w:t>
      </w:r>
      <w:r w:rsidR="00226653" w:rsidRPr="00E75741">
        <w:rPr>
          <w:rFonts w:ascii="Angsana New" w:hAnsi="Angsana New"/>
          <w:sz w:val="32"/>
          <w:szCs w:val="32"/>
        </w:rPr>
        <w:t>256</w:t>
      </w:r>
      <w:r w:rsidR="00B02124" w:rsidRPr="00E75741">
        <w:rPr>
          <w:rFonts w:ascii="Angsana New" w:hAnsi="Angsana New"/>
          <w:sz w:val="32"/>
          <w:szCs w:val="32"/>
        </w:rPr>
        <w:t>5</w:t>
      </w:r>
      <w:r w:rsidR="00A10488" w:rsidRPr="00E75741">
        <w:rPr>
          <w:rFonts w:ascii="Angsana New" w:hAnsi="Angsana New"/>
          <w:sz w:val="32"/>
          <w:szCs w:val="32"/>
        </w:rPr>
        <w:t>:</w:t>
      </w:r>
      <w:r w:rsidR="00365590" w:rsidRPr="00E75741">
        <w:rPr>
          <w:rFonts w:ascii="Angsana New" w:hAnsi="Angsana New"/>
          <w:sz w:val="32"/>
          <w:szCs w:val="32"/>
        </w:rPr>
        <w:t xml:space="preserve"> </w:t>
      </w:r>
      <w:r w:rsidR="002C5FCA" w:rsidRPr="00E75741">
        <w:rPr>
          <w:rFonts w:ascii="Angsana New" w:hAnsi="Angsana New"/>
          <w:sz w:val="32"/>
          <w:szCs w:val="32"/>
        </w:rPr>
        <w:t>58</w:t>
      </w:r>
      <w:r w:rsidR="0022665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E75741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E75741">
        <w:rPr>
          <w:rFonts w:ascii="Angsana New" w:hAnsi="Angsana New" w:hint="cs"/>
          <w:sz w:val="32"/>
          <w:szCs w:val="32"/>
          <w:cs/>
        </w:rPr>
        <w:t>)</w:t>
      </w:r>
    </w:p>
    <w:p w14:paraId="75D7180A" w14:textId="77777777" w:rsidR="00C249B4" w:rsidRPr="00E75741" w:rsidRDefault="00D966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CA749E" w:rsidRPr="00E75741">
        <w:rPr>
          <w:rFonts w:ascii="Angsana New" w:hAnsi="Angsana New"/>
          <w:b/>
          <w:bCs/>
          <w:sz w:val="32"/>
          <w:szCs w:val="32"/>
        </w:rPr>
        <w:t>.</w:t>
      </w:r>
      <w:r w:rsidR="00C249B4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2114C5" w:rsidRPr="00E757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7C238BC" w14:textId="6F50E7A4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2.1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F1569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/>
          <w:sz w:val="32"/>
          <w:szCs w:val="32"/>
          <w:cs/>
        </w:rPr>
        <w:t>พ</w:t>
      </w:r>
      <w:r w:rsidRPr="00E75741">
        <w:rPr>
          <w:rFonts w:ascii="Angsana New" w:hAnsi="Angsana New"/>
          <w:sz w:val="32"/>
          <w:szCs w:val="32"/>
        </w:rPr>
        <w:t>.</w:t>
      </w:r>
      <w:r w:rsidRPr="00E75741">
        <w:rPr>
          <w:rFonts w:ascii="Angsana New" w:hAnsi="Angsana New"/>
          <w:sz w:val="32"/>
          <w:szCs w:val="32"/>
          <w:cs/>
        </w:rPr>
        <w:t>ศ</w:t>
      </w:r>
      <w:r w:rsidRPr="00E75741">
        <w:rPr>
          <w:rFonts w:ascii="Angsana New" w:hAnsi="Angsana New"/>
          <w:sz w:val="32"/>
          <w:szCs w:val="32"/>
        </w:rPr>
        <w:t xml:space="preserve">. 2547 </w:t>
      </w:r>
      <w:r w:rsidRPr="00E75741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E75741">
        <w:rPr>
          <w:rFonts w:ascii="Angsana New" w:hAnsi="Angsana New"/>
          <w:sz w:val="32"/>
          <w:szCs w:val="32"/>
        </w:rPr>
        <w:t>.</w:t>
      </w:r>
      <w:r w:rsidRPr="00E75741">
        <w:rPr>
          <w:rFonts w:ascii="Angsana New" w:hAnsi="Angsana New"/>
          <w:sz w:val="32"/>
          <w:szCs w:val="32"/>
          <w:cs/>
        </w:rPr>
        <w:t>ศ</w:t>
      </w:r>
      <w:r w:rsidRPr="00E75741">
        <w:rPr>
          <w:rFonts w:ascii="Angsana New" w:hAnsi="Angsana New"/>
          <w:sz w:val="32"/>
          <w:szCs w:val="32"/>
        </w:rPr>
        <w:t>. 2543</w:t>
      </w:r>
    </w:p>
    <w:p w14:paraId="51075CF0" w14:textId="0498AB17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22853875" w14:textId="22914A9F" w:rsidR="005132AC" w:rsidRPr="00E75741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D3AF1A" w14:textId="48494B27" w:rsidR="002114C5" w:rsidRPr="00E75741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2.2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2F1670A" w14:textId="449DACA9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ก)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1E561B" w:rsidRPr="00E75741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="005132AC" w:rsidRPr="00E75741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</w:t>
      </w:r>
      <w:r w:rsidR="002114C5" w:rsidRPr="00E7574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1470"/>
        <w:gridCol w:w="1200"/>
        <w:gridCol w:w="1200"/>
      </w:tblGrid>
      <w:tr w:rsidR="002114C5" w:rsidRPr="00E75741" w14:paraId="6903F773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0AC85E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B5A0E8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CEAA758" w14:textId="77777777" w:rsidR="002114C5" w:rsidRPr="00E75741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A440" w14:textId="77777777" w:rsidR="002114C5" w:rsidRPr="00E75741" w:rsidRDefault="002114C5" w:rsidP="009A42D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114C5" w:rsidRPr="00E75741" w14:paraId="5DBFFE66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38EC90" w14:textId="1CC36206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ED7D5C" w:rsidRPr="00E757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D83ED6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EF4825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F9A52" w14:textId="77777777" w:rsidR="002114C5" w:rsidRPr="00E75741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561B" w:rsidRPr="00E75741" w14:paraId="6465813C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8F7B41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782B2F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1D50E4" w14:textId="77777777" w:rsidR="001E561B" w:rsidRPr="00E75741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F1C1" w14:textId="100EB420" w:rsidR="001E561B" w:rsidRPr="00E75741" w:rsidRDefault="008A249C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2566</w:t>
            </w:r>
            <w:r w:rsidR="00226653" w:rsidRPr="00E75741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D90" w14:textId="7AC9AF88" w:rsidR="001E561B" w:rsidRPr="00E75741" w:rsidRDefault="008A249C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114C5" w:rsidRPr="00E75741" w14:paraId="7B4B8230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BBAAB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D50871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EB1941F" w14:textId="77777777" w:rsidR="002114C5" w:rsidRPr="00E75741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8C1E29" w14:textId="77777777" w:rsidR="002114C5" w:rsidRPr="00E75741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E7574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757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6DEDE1" w14:textId="77777777" w:rsidR="002114C5" w:rsidRPr="00E75741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E7574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E757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836" w:rsidRPr="00E75741" w14:paraId="7E32E877" w14:textId="77777777" w:rsidTr="0068251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CE6726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Rich Avenue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57CC15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23D3311" w14:textId="77777777" w:rsidR="004C1836" w:rsidRPr="00E75741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DD13AE" w14:textId="77777777" w:rsidR="004C1836" w:rsidRPr="00E75741" w:rsidRDefault="00107D1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48C178" w14:textId="77777777" w:rsidR="004C1836" w:rsidRPr="00E75741" w:rsidRDefault="00EC361D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</w:tbl>
    <w:p w14:paraId="020D0F33" w14:textId="19551CAC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ข)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4A0CD5A5" w14:textId="64B274D1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lastRenderedPageBreak/>
        <w:tab/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ค) 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E75741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2114C5" w:rsidRPr="00E75741">
        <w:rPr>
          <w:rFonts w:ascii="Angsana New" w:hAnsi="Angsana New"/>
          <w:sz w:val="32"/>
          <w:szCs w:val="32"/>
        </w:rPr>
        <w:t xml:space="preserve">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696CE4AC" w14:textId="2D3860B3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ง)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8D8124" w14:textId="7379B18E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จ)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E75741">
        <w:rPr>
          <w:rFonts w:ascii="Angsana New" w:hAnsi="Angsana New"/>
          <w:sz w:val="32"/>
          <w:szCs w:val="32"/>
        </w:rPr>
        <w:t xml:space="preserve">      </w:t>
      </w:r>
      <w:r w:rsidR="002114C5" w:rsidRPr="00E75741">
        <w:rPr>
          <w:rFonts w:ascii="Angsana New" w:hAnsi="Angsana New"/>
          <w:sz w:val="32"/>
          <w:szCs w:val="32"/>
          <w:cs/>
        </w:rPr>
        <w:t>ผู้ถือหุ้น</w:t>
      </w:r>
      <w:r w:rsidR="002114C5" w:rsidRPr="00E75741">
        <w:rPr>
          <w:rFonts w:ascii="Angsana New" w:hAnsi="Angsana New"/>
          <w:sz w:val="32"/>
          <w:szCs w:val="32"/>
        </w:rPr>
        <w:t xml:space="preserve">  </w:t>
      </w:r>
    </w:p>
    <w:p w14:paraId="7C9FEFB5" w14:textId="1B545D0F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ฉ)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A4556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AA4556" w:rsidRPr="00E75741">
        <w:rPr>
          <w:rFonts w:ascii="Angsana New" w:hAnsi="Angsana New" w:hint="cs"/>
          <w:sz w:val="32"/>
          <w:szCs w:val="32"/>
          <w:cs/>
        </w:rPr>
        <w:t xml:space="preserve">      </w:t>
      </w:r>
      <w:r w:rsidR="002114C5" w:rsidRPr="00E75741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1EBBE459" w14:textId="6A76F39D" w:rsidR="002114C5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114C5" w:rsidRPr="00E75741">
        <w:rPr>
          <w:rFonts w:ascii="Angsana New" w:hAnsi="Angsana New"/>
          <w:sz w:val="32"/>
          <w:szCs w:val="32"/>
          <w:cs/>
        </w:rPr>
        <w:t>ช)</w:t>
      </w:r>
      <w:r w:rsidR="002114C5" w:rsidRPr="00E75741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E75741">
        <w:rPr>
          <w:rFonts w:ascii="Angsana New" w:hAnsi="Angsana New"/>
          <w:sz w:val="32"/>
          <w:szCs w:val="32"/>
        </w:rPr>
        <w:t xml:space="preserve">     </w:t>
      </w:r>
      <w:r w:rsidR="002114C5" w:rsidRPr="00E75741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</w:t>
      </w:r>
      <w:r w:rsidRPr="00E75741">
        <w:rPr>
          <w:rFonts w:ascii="Angsana New" w:hAnsi="Angsana New"/>
          <w:sz w:val="32"/>
          <w:szCs w:val="32"/>
        </w:rPr>
        <w:t xml:space="preserve">         </w:t>
      </w:r>
      <w:r w:rsidR="002114C5" w:rsidRPr="00E75741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2933EBE5" w14:textId="77777777" w:rsidR="002114C5" w:rsidRPr="00E75741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2.3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</w:t>
      </w:r>
      <w:r w:rsidR="00500FC8" w:rsidRPr="00E75741">
        <w:rPr>
          <w:rFonts w:ascii="Angsana New" w:hAnsi="Angsana New"/>
          <w:spacing w:val="-4"/>
          <w:sz w:val="32"/>
          <w:szCs w:val="32"/>
          <w:cs/>
        </w:rPr>
        <w:t>าร</w:t>
      </w:r>
      <w:r w:rsidR="00B5707F" w:rsidRPr="00E75741">
        <w:rPr>
          <w:rFonts w:ascii="Angsana New" w:hAnsi="Angsana New"/>
          <w:spacing w:val="-4"/>
          <w:sz w:val="32"/>
          <w:szCs w:val="32"/>
          <w:cs/>
        </w:rPr>
        <w:t>โดยแสดงเงินลงทุนในบริษัทย่อย</w:t>
      </w:r>
      <w:r w:rsidRPr="00E75741">
        <w:rPr>
          <w:rFonts w:ascii="Angsana New" w:hAnsi="Angsana New"/>
          <w:spacing w:val="-4"/>
          <w:sz w:val="32"/>
          <w:szCs w:val="32"/>
          <w:cs/>
        </w:rPr>
        <w:t>ตามวิธีราคาทุน</w:t>
      </w:r>
    </w:p>
    <w:p w14:paraId="47ED878F" w14:textId="6661E0CF" w:rsidR="00EF5527" w:rsidRPr="00E75741" w:rsidRDefault="00EF5527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E764AD8" w14:textId="77777777" w:rsidR="005E1B45" w:rsidRPr="00E75741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="005E1B45" w:rsidRPr="00E75741">
        <w:rPr>
          <w:rFonts w:ascii="Angsana New" w:hAnsi="Angsana New"/>
          <w:b/>
          <w:bCs/>
          <w:sz w:val="32"/>
          <w:szCs w:val="32"/>
        </w:rPr>
        <w:t> </w:t>
      </w:r>
      <w:r w:rsidR="005E1B45" w:rsidRPr="00E75741">
        <w:rPr>
          <w:rFonts w:ascii="Angsana New" w:hAnsi="Angsana New"/>
          <w:b/>
          <w:bCs/>
          <w:sz w:val="32"/>
          <w:szCs w:val="32"/>
        </w:rPr>
        <w:tab/>
      </w:r>
      <w:r w:rsidR="005E1B45" w:rsidRPr="00E7574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7708D" w:rsidRPr="00E75741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E1B45" w:rsidRPr="00E75741">
        <w:rPr>
          <w:rFonts w:ascii="Angsana New" w:hAnsi="Angsana New"/>
          <w:b/>
          <w:bCs/>
          <w:sz w:val="32"/>
          <w:szCs w:val="32"/>
          <w:cs/>
        </w:rPr>
        <w:t xml:space="preserve">ปัจจุบัน </w:t>
      </w:r>
    </w:p>
    <w:p w14:paraId="1B222EC4" w14:textId="10EA580F" w:rsidR="00644C36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0A01E1" w:rsidRPr="00E75741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A01E1" w:rsidRPr="00E75741">
        <w:rPr>
          <w:rFonts w:ascii="Angsana New" w:hAnsi="Angsana New"/>
          <w:sz w:val="32"/>
          <w:szCs w:val="32"/>
        </w:rPr>
        <w:t>1</w:t>
      </w:r>
      <w:r w:rsidR="000A01E1" w:rsidRPr="00E75741">
        <w:rPr>
          <w:rFonts w:ascii="Angsana New" w:hAnsi="Angsana New"/>
          <w:sz w:val="32"/>
          <w:szCs w:val="32"/>
          <w:cs/>
        </w:rPr>
        <w:t xml:space="preserve"> มกราคม </w:t>
      </w:r>
      <w:r w:rsidR="000A01E1" w:rsidRPr="00E75741">
        <w:rPr>
          <w:rFonts w:ascii="Angsana New" w:hAnsi="Angsana New"/>
          <w:sz w:val="32"/>
          <w:szCs w:val="32"/>
        </w:rPr>
        <w:t>2566</w:t>
      </w:r>
      <w:r w:rsidR="000A01E1" w:rsidRPr="00E7574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968D712" w14:textId="08183638" w:rsidR="005E1B45" w:rsidRPr="00E75741" w:rsidRDefault="00644C3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EC4485" w:rsidRPr="00E7574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C4485" w:rsidRPr="00E75741">
        <w:rPr>
          <w:rFonts w:ascii="Angsana New" w:hAnsi="Angsana New"/>
          <w:sz w:val="32"/>
          <w:szCs w:val="32"/>
        </w:rPr>
        <w:t xml:space="preserve">        </w:t>
      </w:r>
      <w:r w:rsidR="00EC4485" w:rsidRPr="00E7574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4A9D370" w14:textId="77777777" w:rsidR="009E42C6" w:rsidRPr="00E75741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75741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60F740E" w14:textId="26FD470E" w:rsidR="005E1B45" w:rsidRPr="00E75741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lastRenderedPageBreak/>
        <w:t>3.2</w:t>
      </w:r>
      <w:r w:rsidR="005E1B45" w:rsidRPr="00E75741">
        <w:rPr>
          <w:rFonts w:ascii="Angsana New" w:hAnsi="Angsana New"/>
          <w:b/>
          <w:bCs/>
          <w:sz w:val="32"/>
          <w:szCs w:val="32"/>
        </w:rPr>
        <w:t xml:space="preserve">  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8D7EEC" w:rsidRPr="00E7574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D7EEC" w:rsidRPr="00E75741">
        <w:rPr>
          <w:rFonts w:ascii="Angsana New" w:hAnsi="Angsana New"/>
          <w:b/>
          <w:bCs/>
          <w:sz w:val="32"/>
          <w:szCs w:val="32"/>
        </w:rPr>
        <w:t>1</w:t>
      </w:r>
      <w:r w:rsidR="008D7EEC" w:rsidRPr="00E7574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8D7EEC" w:rsidRPr="00E75741">
        <w:rPr>
          <w:rFonts w:ascii="Angsana New" w:hAnsi="Angsana New"/>
          <w:b/>
          <w:bCs/>
          <w:sz w:val="32"/>
          <w:szCs w:val="32"/>
        </w:rPr>
        <w:t>2567</w:t>
      </w:r>
    </w:p>
    <w:p w14:paraId="69E3FE7F" w14:textId="00A564CF" w:rsidR="005E1B45" w:rsidRPr="00E75741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5B4661" w:rsidRPr="00E7574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2567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AA73DED" w14:textId="3050C399" w:rsidR="005E1B45" w:rsidRPr="00E75741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AD66EF" w:rsidRPr="00E75741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D66EF" w:rsidRPr="00E75741">
        <w:rPr>
          <w:rFonts w:ascii="Angsana New" w:hAnsi="Angsana New"/>
          <w:sz w:val="32"/>
          <w:szCs w:val="32"/>
        </w:rPr>
        <w:t xml:space="preserve">           </w:t>
      </w:r>
      <w:r w:rsidR="00AD66EF" w:rsidRPr="00E7574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CFFAD9A" w14:textId="77777777" w:rsidR="00956AD2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CA749E" w:rsidRPr="00E75741">
        <w:rPr>
          <w:rFonts w:ascii="Angsana New" w:hAnsi="Angsana New"/>
          <w:b/>
          <w:bCs/>
          <w:sz w:val="32"/>
          <w:szCs w:val="32"/>
        </w:rPr>
        <w:t>.</w:t>
      </w:r>
      <w:r w:rsidR="00D356E7" w:rsidRPr="00E75741">
        <w:rPr>
          <w:rFonts w:ascii="Angsana New" w:hAnsi="Angsana New"/>
          <w:b/>
          <w:bCs/>
          <w:sz w:val="32"/>
          <w:szCs w:val="32"/>
        </w:rPr>
        <w:tab/>
      </w:r>
      <w:r w:rsidR="00BD0D12" w:rsidRPr="00E757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7B3B420" w14:textId="77777777" w:rsidR="00814DDE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814DDE" w:rsidRPr="00E75741">
        <w:rPr>
          <w:rFonts w:ascii="Angsana New" w:hAnsi="Angsana New"/>
          <w:b/>
          <w:bCs/>
          <w:sz w:val="32"/>
          <w:szCs w:val="32"/>
        </w:rPr>
        <w:t>.1</w:t>
      </w:r>
      <w:r w:rsidR="00814DDE" w:rsidRPr="00E75741">
        <w:rPr>
          <w:rFonts w:ascii="Angsana New" w:hAnsi="Angsana New"/>
          <w:b/>
          <w:bCs/>
          <w:sz w:val="32"/>
          <w:szCs w:val="32"/>
        </w:rPr>
        <w:tab/>
      </w:r>
      <w:r w:rsidR="00814DDE" w:rsidRPr="00E7574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1C81" w:rsidRPr="00E75741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4121EE4" w14:textId="77777777" w:rsidR="00814DDE" w:rsidRPr="00E75741" w:rsidRDefault="00814D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pacing w:val="-4"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ab/>
        <w:t>ขาย</w:t>
      </w:r>
      <w:r w:rsidRPr="00E75741">
        <w:rPr>
          <w:rFonts w:ascii="Angsana New" w:hAnsi="Angsana New"/>
          <w:i/>
          <w:iCs/>
          <w:spacing w:val="-4"/>
          <w:sz w:val="32"/>
          <w:szCs w:val="32"/>
          <w:cs/>
        </w:rPr>
        <w:t>สินค้า</w:t>
      </w:r>
    </w:p>
    <w:p w14:paraId="763806EA" w14:textId="77777777" w:rsidR="00421804" w:rsidRPr="00E75741" w:rsidRDefault="00513703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421804" w:rsidRPr="00E75741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E6E2309" w14:textId="5EFD941B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4242FCFE" w14:textId="4FFF6218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E75741">
        <w:rPr>
          <w:rFonts w:ascii="Angsana New" w:hAnsi="Angsana New" w:hint="cs"/>
          <w:sz w:val="32"/>
          <w:szCs w:val="32"/>
          <w:cs/>
        </w:rPr>
        <w:t>ตาม</w:t>
      </w:r>
      <w:r w:rsidRPr="00E75741">
        <w:rPr>
          <w:rFonts w:ascii="Angsana New" w:hAnsi="Angsana New"/>
          <w:sz w:val="32"/>
          <w:szCs w:val="32"/>
          <w:cs/>
        </w:rPr>
        <w:t>เกณฑ์คงค้าง</w:t>
      </w:r>
      <w:r w:rsidRPr="00E75741">
        <w:rPr>
          <w:rFonts w:ascii="Angsana New" w:hAnsi="Angsana New" w:hint="cs"/>
          <w:sz w:val="32"/>
          <w:szCs w:val="32"/>
          <w:cs/>
        </w:rPr>
        <w:t>ด้วย</w:t>
      </w:r>
      <w:r w:rsidRPr="00E75741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E75741">
        <w:rPr>
          <w:rFonts w:ascii="Angsana New" w:hAnsi="Angsana New" w:hint="cs"/>
          <w:sz w:val="32"/>
          <w:szCs w:val="32"/>
          <w:cs/>
        </w:rPr>
        <w:t>โดยจะนำ</w:t>
      </w:r>
      <w:r w:rsidRPr="00E75741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75741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E75741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ในภายหลัง</w:t>
      </w:r>
      <w:r w:rsidRPr="00E75741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E75741">
        <w:rPr>
          <w:rFonts w:ascii="Angsana New" w:hAnsi="Angsana New"/>
          <w:sz w:val="32"/>
          <w:szCs w:val="32"/>
          <w:cs/>
        </w:rPr>
        <w:t>จะ</w:t>
      </w:r>
      <w:r w:rsidRPr="00E75741">
        <w:rPr>
          <w:rFonts w:ascii="Angsana New" w:hAnsi="Angsana New" w:hint="cs"/>
          <w:sz w:val="32"/>
          <w:szCs w:val="32"/>
          <w:cs/>
        </w:rPr>
        <w:t>นำ</w:t>
      </w:r>
      <w:r w:rsidRPr="00E75741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75741">
        <w:rPr>
          <w:rFonts w:ascii="Angsana New" w:hAnsi="Angsana New" w:hint="cs"/>
          <w:sz w:val="32"/>
          <w:szCs w:val="32"/>
          <w:cs/>
        </w:rPr>
        <w:t>ิ</w:t>
      </w:r>
      <w:r w:rsidRPr="00E75741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Pr="00E75741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E75741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EF06542" w14:textId="77777777" w:rsidR="0042662B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769454F" w14:textId="4EB789B9" w:rsidR="009E7E72" w:rsidRPr="00E75741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75741">
        <w:rPr>
          <w:rFonts w:ascii="Angsana New" w:hAnsi="Angsana New" w:hint="cs"/>
          <w:sz w:val="32"/>
          <w:szCs w:val="32"/>
          <w:cs/>
        </w:rPr>
        <w:t>โดยใช้</w:t>
      </w:r>
      <w:r w:rsidRPr="00E75741">
        <w:rPr>
          <w:rFonts w:ascii="Angsana New" w:hAnsi="Angsana New"/>
          <w:sz w:val="32"/>
          <w:szCs w:val="32"/>
          <w:cs/>
        </w:rPr>
        <w:t>วิธีดอกเบี้ย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E75741">
        <w:rPr>
          <w:rFonts w:ascii="Angsana New" w:hAnsi="Angsana New" w:hint="cs"/>
          <w:sz w:val="32"/>
          <w:szCs w:val="32"/>
          <w:cs/>
        </w:rPr>
        <w:t>ตาม</w:t>
      </w:r>
      <w:r w:rsidRPr="00E75741">
        <w:rPr>
          <w:rFonts w:ascii="Angsana New" w:hAnsi="Angsana New"/>
          <w:sz w:val="32"/>
          <w:szCs w:val="32"/>
          <w:cs/>
        </w:rPr>
        <w:t>เกณฑ์คงค้าง</w:t>
      </w:r>
    </w:p>
    <w:p w14:paraId="6C94A13E" w14:textId="77777777" w:rsidR="00814DDE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814DDE" w:rsidRPr="00E75741">
        <w:rPr>
          <w:rFonts w:ascii="Angsana New" w:hAnsi="Angsana New"/>
          <w:b/>
          <w:bCs/>
          <w:sz w:val="32"/>
          <w:szCs w:val="32"/>
        </w:rPr>
        <w:t>.</w:t>
      </w:r>
      <w:r w:rsidR="00D966DE" w:rsidRPr="00E75741">
        <w:rPr>
          <w:rFonts w:ascii="Angsana New" w:hAnsi="Angsana New"/>
          <w:b/>
          <w:bCs/>
          <w:sz w:val="32"/>
          <w:szCs w:val="32"/>
        </w:rPr>
        <w:t>2</w:t>
      </w:r>
      <w:r w:rsidR="00814DDE" w:rsidRPr="00E757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FAB48C" w14:textId="75C5F08D" w:rsidR="00644C36" w:rsidRPr="00E75741" w:rsidRDefault="00814DDE" w:rsidP="0064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68251B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Pr="00E7574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C9AF4D6" w14:textId="77777777" w:rsidR="009E42C6" w:rsidRPr="00E75741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br w:type="page"/>
      </w:r>
    </w:p>
    <w:p w14:paraId="58ED1D6C" w14:textId="4127BD6E" w:rsidR="008D5D16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5D16" w:rsidRPr="00E75741">
        <w:rPr>
          <w:rFonts w:ascii="Angsana New" w:hAnsi="Angsana New"/>
          <w:b/>
          <w:bCs/>
          <w:sz w:val="32"/>
          <w:szCs w:val="32"/>
        </w:rPr>
        <w:t>.</w:t>
      </w:r>
      <w:r w:rsidR="00CE7E38" w:rsidRPr="00E75741">
        <w:rPr>
          <w:rFonts w:ascii="Angsana New" w:hAnsi="Angsana New"/>
          <w:b/>
          <w:bCs/>
          <w:sz w:val="32"/>
          <w:szCs w:val="32"/>
        </w:rPr>
        <w:t>3</w:t>
      </w:r>
      <w:r w:rsidR="008D5D16" w:rsidRPr="00E75741">
        <w:rPr>
          <w:rFonts w:ascii="Angsana New" w:hAnsi="Angsana New"/>
          <w:b/>
          <w:bCs/>
          <w:sz w:val="32"/>
          <w:szCs w:val="32"/>
        </w:rPr>
        <w:tab/>
      </w:r>
      <w:r w:rsidR="008D5D16" w:rsidRPr="00E757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8EABC7" w14:textId="77777777" w:rsidR="008D5D16" w:rsidRPr="00E75741" w:rsidRDefault="008D5D1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0E4527" w:rsidRPr="00E75741">
        <w:rPr>
          <w:rFonts w:ascii="Angsana New" w:hAnsi="Angsana New"/>
          <w:spacing w:val="-4"/>
          <w:sz w:val="32"/>
          <w:szCs w:val="32"/>
          <w:cs/>
        </w:rPr>
        <w:t>และสินค้าระหว่างผลิต</w:t>
      </w:r>
      <w:r w:rsidRPr="00E75741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ตามวิธีถัวเฉลี่ยถ่วงน้ำหนักหรือมูลค่าสุทธิ</w:t>
      </w:r>
      <w:r w:rsidR="0068251B" w:rsidRPr="00E75741">
        <w:rPr>
          <w:rFonts w:ascii="Angsana New" w:hAnsi="Angsana New"/>
          <w:sz w:val="32"/>
          <w:szCs w:val="32"/>
        </w:rPr>
        <w:t xml:space="preserve">        </w:t>
      </w:r>
      <w:r w:rsidRPr="00E75741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5A4F02" w:rsidRPr="00E75741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4B60A837" w14:textId="77777777" w:rsidR="003A067F" w:rsidRPr="00E75741" w:rsidRDefault="000E4527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วัตถุดิบแสดงมูลค่าตามราคาทุนถัวเฉลี่ย</w:t>
      </w:r>
      <w:r w:rsidR="005A4F02" w:rsidRPr="00E75741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E75741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22254A" w14:textId="77777777" w:rsidR="00B43922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43922" w:rsidRPr="00E75741">
        <w:rPr>
          <w:rFonts w:ascii="Angsana New" w:hAnsi="Angsana New"/>
          <w:b/>
          <w:bCs/>
          <w:sz w:val="32"/>
          <w:szCs w:val="32"/>
        </w:rPr>
        <w:t>.</w:t>
      </w:r>
      <w:r w:rsidR="00CE7E38" w:rsidRPr="00E75741">
        <w:rPr>
          <w:rFonts w:ascii="Angsana New" w:hAnsi="Angsana New"/>
          <w:b/>
          <w:bCs/>
          <w:sz w:val="32"/>
          <w:szCs w:val="32"/>
        </w:rPr>
        <w:t>4</w:t>
      </w:r>
      <w:r w:rsidR="00B43922" w:rsidRPr="00E7574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D6384" w14:textId="77777777" w:rsidR="00B43922" w:rsidRPr="00E75741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C2517E" w:rsidRPr="00E75741">
        <w:rPr>
          <w:rFonts w:ascii="Angsana New" w:hAnsi="Angsana New"/>
          <w:sz w:val="32"/>
          <w:szCs w:val="32"/>
          <w:cs/>
        </w:rPr>
        <w:t xml:space="preserve">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ถ้ามี</w:t>
      </w:r>
      <w:r w:rsidR="003107A0" w:rsidRPr="00E75741">
        <w:rPr>
          <w:rFonts w:ascii="Angsana New" w:hAnsi="Angsana New"/>
          <w:sz w:val="32"/>
          <w:szCs w:val="32"/>
        </w:rPr>
        <w:t>)</w:t>
      </w:r>
    </w:p>
    <w:p w14:paraId="71DFC4C6" w14:textId="77777777" w:rsidR="00B43922" w:rsidRPr="00E75741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B43922" w:rsidRPr="00E75741" w14:paraId="3CE69953" w14:textId="77777777" w:rsidTr="00EF69BA">
        <w:tc>
          <w:tcPr>
            <w:tcW w:w="6480" w:type="dxa"/>
          </w:tcPr>
          <w:p w14:paraId="308CC9A8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2420F0E6" w14:textId="77777777" w:rsidR="00B43922" w:rsidRPr="00E75741" w:rsidRDefault="00C2517E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00FC8" w:rsidRPr="00E7574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540" w:type="dxa"/>
          </w:tcPr>
          <w:p w14:paraId="1EC66A3E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E75741" w14:paraId="5662095D" w14:textId="77777777" w:rsidTr="00EF69BA">
        <w:tc>
          <w:tcPr>
            <w:tcW w:w="6480" w:type="dxa"/>
          </w:tcPr>
          <w:p w14:paraId="7594E5F5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6C46DBEA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40" w:type="dxa"/>
          </w:tcPr>
          <w:p w14:paraId="756FA035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E75741" w14:paraId="33FC1692" w14:textId="77777777" w:rsidTr="00EF69BA">
        <w:tc>
          <w:tcPr>
            <w:tcW w:w="6480" w:type="dxa"/>
          </w:tcPr>
          <w:p w14:paraId="0A0E1539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950D66A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</w:t>
            </w:r>
            <w:r w:rsidR="00C2517E"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="003D6C13"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067F" w:rsidRPr="00E7574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540" w:type="dxa"/>
          </w:tcPr>
          <w:p w14:paraId="0D3E8EE1" w14:textId="77777777" w:rsidR="00B43922" w:rsidRPr="00E75741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8FAA7CB" w14:textId="77777777" w:rsidR="00B43922" w:rsidRPr="00E75741" w:rsidRDefault="00B43922" w:rsidP="009A42D8">
      <w:pPr>
        <w:tabs>
          <w:tab w:val="clear" w:pos="454"/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E359AC" w:rsidRPr="00E75741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7303FEE5" w14:textId="72701EC1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B568376" w14:textId="77777777" w:rsidR="00B43922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43922" w:rsidRPr="00E75741">
        <w:rPr>
          <w:rFonts w:ascii="Angsana New" w:hAnsi="Angsana New"/>
          <w:b/>
          <w:bCs/>
          <w:sz w:val="32"/>
          <w:szCs w:val="32"/>
        </w:rPr>
        <w:t>.</w:t>
      </w:r>
      <w:r w:rsidR="00CE7E38" w:rsidRPr="00E75741">
        <w:rPr>
          <w:rFonts w:ascii="Angsana New" w:hAnsi="Angsana New"/>
          <w:b/>
          <w:bCs/>
          <w:sz w:val="32"/>
          <w:szCs w:val="32"/>
        </w:rPr>
        <w:t>5</w:t>
      </w:r>
      <w:r w:rsidR="00B43922" w:rsidRPr="00E7574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0FE31D7" w14:textId="5258BD1C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</w:t>
      </w:r>
      <w:r w:rsidR="003107A0" w:rsidRPr="00E75741">
        <w:rPr>
          <w:rFonts w:ascii="Angsana New" w:hAnsi="Angsana New"/>
          <w:sz w:val="32"/>
          <w:szCs w:val="32"/>
          <w:cs/>
        </w:rPr>
        <w:t>ไม่มีตัวตน</w:t>
      </w:r>
      <w:r w:rsidR="00B43922" w:rsidRPr="00E75741">
        <w:rPr>
          <w:rFonts w:ascii="Angsana New" w:hAnsi="Angsana New"/>
          <w:sz w:val="32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D966DE" w:rsidRPr="00E75741">
        <w:rPr>
          <w:rFonts w:ascii="Angsana New" w:hAnsi="Angsana New"/>
          <w:sz w:val="32"/>
          <w:szCs w:val="32"/>
        </w:rPr>
        <w:t xml:space="preserve"> </w:t>
      </w:r>
      <w:r w:rsidR="00B43922" w:rsidRPr="00E75741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2CAD533" w14:textId="315BC3B3" w:rsidR="00B43922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E1B45" w:rsidRPr="00E75741">
        <w:rPr>
          <w:rFonts w:ascii="Angsana New" w:hAnsi="Angsana New" w:hint="cs"/>
          <w:sz w:val="32"/>
          <w:szCs w:val="32"/>
          <w:cs/>
        </w:rPr>
        <w:t xml:space="preserve"> โดยใช้วิธีเส้นตรงตาม</w:t>
      </w:r>
      <w:r w:rsidR="00B43922" w:rsidRPr="00E75741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27DF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E75741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43922" w:rsidRPr="00E75741">
        <w:rPr>
          <w:rFonts w:ascii="Angsana New" w:hAnsi="Angsana New"/>
          <w:sz w:val="32"/>
          <w:szCs w:val="32"/>
          <w:cs/>
        </w:rPr>
        <w:t>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5AF7F705" w14:textId="77777777" w:rsidR="004B6B84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</w:p>
    <w:p w14:paraId="3EE35425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A620C65" w14:textId="321FF592" w:rsidR="00B43922" w:rsidRPr="00E75741" w:rsidRDefault="004B6B84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43922" w:rsidRPr="00E7574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E827D18" w14:textId="77777777" w:rsidR="00C632A3" w:rsidRPr="00E75741" w:rsidRDefault="00C632A3" w:rsidP="009A42D8">
      <w:pPr>
        <w:tabs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 w:hint="cs"/>
          <w:sz w:val="32"/>
          <w:szCs w:val="32"/>
          <w:cs/>
        </w:rPr>
        <w:t xml:space="preserve">   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D40FA9" w:rsidRPr="00E75741" w14:paraId="55741948" w14:textId="77777777" w:rsidTr="00BA6831">
        <w:tc>
          <w:tcPr>
            <w:tcW w:w="4608" w:type="dxa"/>
          </w:tcPr>
          <w:p w14:paraId="7F05EBF7" w14:textId="1809CF30" w:rsidR="00BF6D38" w:rsidRPr="00E75741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980" w:type="dxa"/>
            <w:shd w:val="clear" w:color="auto" w:fill="auto"/>
          </w:tcPr>
          <w:p w14:paraId="213A524D" w14:textId="39EB045C" w:rsidR="00BF6D38" w:rsidRPr="00E75741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E75741"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10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11AABA61" w14:textId="79D83A60" w:rsidR="00A7472F" w:rsidRDefault="00A7472F" w:rsidP="00A74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สินทรัพย์ไม่มีตัวตนที่มีอายุการให้ประโยชน์ไม่</w:t>
      </w:r>
      <w:r w:rsidR="003E1534">
        <w:rPr>
          <w:rFonts w:ascii="Angsana New" w:hAnsi="Angsana New" w:hint="cs"/>
          <w:sz w:val="32"/>
          <w:szCs w:val="32"/>
          <w:cs/>
        </w:rPr>
        <w:t>ทราบแน่นอนของกิจการ คือ</w:t>
      </w:r>
      <w:r w:rsidR="000C7BA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</w:p>
    <w:p w14:paraId="23FD2B86" w14:textId="589BC2B6" w:rsidR="003E1534" w:rsidRPr="00E75741" w:rsidRDefault="003E1534" w:rsidP="00A74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</w:t>
      </w:r>
      <w:r w:rsidRPr="00995912">
        <w:rPr>
          <w:rFonts w:ascii="Angsana New" w:hAnsi="Angsana New"/>
          <w:sz w:val="32"/>
          <w:szCs w:val="32"/>
          <w:cs/>
        </w:rPr>
        <w:t>ไม่มีการตัดจำหน่ายสินทรัพย์ไม่มีตัวตนที่มีอายุการให้ประโยชน์ไม่ทราบแน่นอนแต่จะใช้วิธี</w:t>
      </w:r>
      <w:r>
        <w:rPr>
          <w:rFonts w:ascii="Angsana New" w:hAnsi="Angsana New"/>
          <w:sz w:val="32"/>
          <w:szCs w:val="32"/>
        </w:rPr>
        <w:t xml:space="preserve"> </w:t>
      </w:r>
      <w:r w:rsidRPr="00995912">
        <w:rPr>
          <w:rFonts w:ascii="Angsana New" w:hAnsi="Angsana New"/>
          <w:sz w:val="32"/>
          <w:szCs w:val="32"/>
          <w:cs/>
        </w:rPr>
        <w:t>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</w:t>
      </w:r>
      <w:r w:rsidRPr="00995912">
        <w:rPr>
          <w:rFonts w:ascii="Angsana New" w:hAnsi="Angsana New"/>
          <w:sz w:val="32"/>
          <w:szCs w:val="32"/>
          <w:cs/>
        </w:rPr>
        <w:t>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61FAB9AB" w14:textId="083A8C70" w:rsidR="00206DFD" w:rsidRPr="00E75741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206DFD" w:rsidRPr="00E75741">
        <w:rPr>
          <w:rFonts w:ascii="Angsana New" w:hAnsi="Angsana New"/>
          <w:b/>
          <w:bCs/>
          <w:sz w:val="32"/>
          <w:szCs w:val="32"/>
        </w:rPr>
        <w:t>.</w:t>
      </w:r>
      <w:r w:rsidR="009A7F50" w:rsidRPr="00E75741">
        <w:rPr>
          <w:rFonts w:ascii="Angsana New" w:hAnsi="Angsana New"/>
          <w:b/>
          <w:bCs/>
          <w:sz w:val="32"/>
          <w:szCs w:val="32"/>
        </w:rPr>
        <w:t>6</w:t>
      </w:r>
      <w:r w:rsidR="00206DFD" w:rsidRPr="00E75741">
        <w:rPr>
          <w:rFonts w:ascii="Angsana New" w:hAnsi="Angsana New"/>
          <w:b/>
          <w:bCs/>
          <w:sz w:val="32"/>
          <w:szCs w:val="32"/>
        </w:rPr>
        <w:tab/>
      </w:r>
      <w:r w:rsidR="00206DFD" w:rsidRPr="00E7574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AB1BF24" w14:textId="5B7E8BDE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FFEC91B" w14:textId="77777777" w:rsidR="00C67F3C" w:rsidRPr="00E75741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75E268" w14:textId="2D2316F6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เว้นแต่</w:t>
      </w:r>
      <w:r w:rsidRPr="00E75741">
        <w:rPr>
          <w:rFonts w:ascii="Angsana New" w:hAnsi="Angsana New"/>
          <w:sz w:val="32"/>
          <w:szCs w:val="32"/>
        </w:rPr>
        <w:t xml:space="preserve">  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67F3C" w:rsidRPr="00E75741">
        <w:rPr>
          <w:rFonts w:ascii="Angsana New" w:hAnsi="Angsana New"/>
          <w:sz w:val="32"/>
          <w:szCs w:val="32"/>
        </w:rPr>
        <w:tab/>
      </w:r>
    </w:p>
    <w:p w14:paraId="417B8234" w14:textId="77777777" w:rsidR="00C67F3C" w:rsidRPr="00E75741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3ED73D" w14:textId="47908149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C67F3C" w:rsidRPr="00E75741">
        <w:rPr>
          <w:rFonts w:ascii="Angsana New" w:hAnsi="Angsana New" w:hint="cs"/>
          <w:sz w:val="32"/>
          <w:szCs w:val="32"/>
          <w:cs/>
        </w:rPr>
        <w:t>รับรู้</w:t>
      </w:r>
      <w:r w:rsidR="00C67F3C" w:rsidRPr="00E7574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C7708D" w:rsidRPr="00E75741">
        <w:rPr>
          <w:rFonts w:ascii="Angsana New" w:hAnsi="Angsana New"/>
          <w:sz w:val="32"/>
          <w:szCs w:val="32"/>
        </w:rPr>
        <w:t xml:space="preserve"> </w:t>
      </w:r>
      <w:r w:rsidR="00AA4556" w:rsidRPr="00E75741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</w:t>
      </w:r>
      <w:r w:rsidR="00C7708D" w:rsidRPr="00E75741">
        <w:rPr>
          <w:rFonts w:ascii="Angsana New" w:hAnsi="Angsana New" w:hint="cs"/>
          <w:sz w:val="32"/>
          <w:szCs w:val="32"/>
          <w:cs/>
        </w:rPr>
        <w:t>ื</w:t>
      </w:r>
      <w:r w:rsidR="00AA4556" w:rsidRPr="00E75741">
        <w:rPr>
          <w:rFonts w:ascii="Angsana New" w:hAnsi="Angsana New" w:hint="cs"/>
          <w:sz w:val="32"/>
          <w:szCs w:val="32"/>
          <w:cs/>
        </w:rPr>
        <w:t>อการบูรณะสินทรัพย์อ้างอิงหรือสถานที่ตั้งของสินทรัพย์อ้างอิง</w:t>
      </w:r>
      <w:r w:rsidR="00C67F3C" w:rsidRPr="00E75741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7D40A8A" w14:textId="0DBC9FDE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783416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="00C67F3C" w:rsidRPr="00E75741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BA6831" w:rsidRPr="00E75741" w14:paraId="1F514178" w14:textId="77777777" w:rsidTr="00BA6831">
        <w:tc>
          <w:tcPr>
            <w:tcW w:w="4608" w:type="dxa"/>
          </w:tcPr>
          <w:p w14:paraId="3CA51FA2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25BB58FA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1 -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</w:rPr>
              <w:t>6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BA6831" w:rsidRPr="00E75741" w14:paraId="06349B70" w14:textId="77777777" w:rsidTr="00BA6831">
        <w:tc>
          <w:tcPr>
            <w:tcW w:w="4608" w:type="dxa"/>
          </w:tcPr>
          <w:p w14:paraId="0B49597C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ยานพาหน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</w:p>
        </w:tc>
        <w:tc>
          <w:tcPr>
            <w:tcW w:w="1980" w:type="dxa"/>
            <w:shd w:val="clear" w:color="auto" w:fill="auto"/>
          </w:tcPr>
          <w:p w14:paraId="17FAA910" w14:textId="77777777" w:rsidR="00BA6831" w:rsidRPr="00E75741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B3BDC40" w14:textId="6684BDD4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lastRenderedPageBreak/>
        <w:tab/>
      </w:r>
      <w:r w:rsidR="00C67F3C" w:rsidRPr="00E75741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27D3E72" w14:textId="13A66053" w:rsidR="00C67F3C" w:rsidRPr="00E75741" w:rsidRDefault="00C67F3C" w:rsidP="00AA4556">
      <w:pPr>
        <w:keepNext/>
        <w:spacing w:before="60" w:after="6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9D161ED" w14:textId="77E3409D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C67F3C" w:rsidRPr="00E7574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="00C67F3C" w:rsidRPr="00E7574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="00C67F3C" w:rsidRPr="00E75741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E42C6" w:rsidRPr="00E75741">
        <w:rPr>
          <w:rFonts w:ascii="Angsana New" w:hAnsi="Angsana New"/>
          <w:sz w:val="32"/>
          <w:szCs w:val="32"/>
        </w:rPr>
        <w:t xml:space="preserve">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C67F3C" w:rsidRPr="00E75741">
        <w:rPr>
          <w:rFonts w:ascii="Angsana New" w:hAnsi="Angsana New"/>
          <w:sz w:val="32"/>
          <w:szCs w:val="32"/>
        </w:rPr>
        <w:t xml:space="preserve"> </w:t>
      </w:r>
    </w:p>
    <w:p w14:paraId="40A671A7" w14:textId="61B813A3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E75741">
        <w:rPr>
          <w:rFonts w:ascii="Angsana New" w:hAnsi="Angsana New"/>
          <w:sz w:val="32"/>
          <w:szCs w:val="32"/>
        </w:rPr>
        <w:t xml:space="preserve">       </w:t>
      </w:r>
      <w:r w:rsidR="00C67F3C" w:rsidRPr="00E7574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C62E21E" w14:textId="50928221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67F3C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889798F" w14:textId="13A3CE2A" w:rsidR="00C67F3C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67F3C" w:rsidRPr="00E7574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C67F3C" w:rsidRPr="00E75741">
        <w:rPr>
          <w:rFonts w:ascii="Angsana New" w:hAnsi="Angsana New"/>
          <w:sz w:val="32"/>
          <w:szCs w:val="32"/>
        </w:rPr>
        <w:t xml:space="preserve">12 </w:t>
      </w:r>
      <w:r w:rsidR="00C67F3C" w:rsidRPr="00E7574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D092291" w14:textId="77777777" w:rsidR="003A1C73" w:rsidRPr="00E75741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3A1C73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7</w:t>
      </w:r>
      <w:r w:rsidR="003A1C73" w:rsidRPr="00E75741">
        <w:rPr>
          <w:rFonts w:ascii="Angsana New" w:hAnsi="Angsana New"/>
          <w:b/>
          <w:bCs/>
          <w:sz w:val="32"/>
          <w:szCs w:val="32"/>
        </w:rPr>
        <w:tab/>
      </w:r>
      <w:r w:rsidR="003A1C73" w:rsidRPr="00E7574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27FD053" w14:textId="77777777" w:rsidR="003A1C73" w:rsidRPr="00E75741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C67A3BD" w14:textId="5EDA6CF8" w:rsidR="003A1C73" w:rsidRPr="00E75741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DB4D073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019495" w14:textId="3DD7751E" w:rsidR="00206DFD" w:rsidRPr="00E75741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DFD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8</w:t>
      </w:r>
      <w:r w:rsidR="00206DFD" w:rsidRPr="00E75741">
        <w:rPr>
          <w:rFonts w:ascii="Angsana New" w:hAnsi="Angsana New"/>
          <w:b/>
          <w:bCs/>
          <w:sz w:val="32"/>
          <w:szCs w:val="32"/>
        </w:rPr>
        <w:tab/>
      </w:r>
      <w:r w:rsidR="00206DFD" w:rsidRPr="00E7574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DD98A" w14:textId="77777777" w:rsidR="00206DFD" w:rsidRPr="00E75741" w:rsidRDefault="00206DFD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A7F72ED" w14:textId="5B232E5D" w:rsidR="00206DFD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06DFD" w:rsidRPr="00E75741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ณ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42C6" w:rsidRPr="00E75741">
        <w:rPr>
          <w:rFonts w:ascii="Angsana New" w:hAnsi="Angsana New"/>
          <w:sz w:val="32"/>
          <w:szCs w:val="32"/>
        </w:rPr>
        <w:t xml:space="preserve">     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ณ</w:t>
      </w:r>
      <w:r w:rsidR="00B5707F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06DFD"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06DFD" w:rsidRPr="00E75741">
        <w:rPr>
          <w:rFonts w:ascii="Angsana New" w:hAnsi="Angsana New"/>
          <w:sz w:val="32"/>
          <w:szCs w:val="32"/>
        </w:rPr>
        <w:t xml:space="preserve"> </w:t>
      </w:r>
    </w:p>
    <w:p w14:paraId="7668C83C" w14:textId="77777777" w:rsidR="00206DFD" w:rsidRPr="00E75741" w:rsidRDefault="00206DFD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D69358" w14:textId="77777777" w:rsidR="009F6DC7" w:rsidRPr="00E75741" w:rsidRDefault="000D2526" w:rsidP="009A42D8">
      <w:pPr>
        <w:tabs>
          <w:tab w:val="left" w:pos="720"/>
        </w:tabs>
        <w:spacing w:before="120" w:after="120" w:line="240" w:lineRule="auto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5741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eastAsia="Arial Unicode MS" w:hAnsi="Angsana New"/>
          <w:b/>
          <w:bCs/>
          <w:sz w:val="32"/>
          <w:szCs w:val="32"/>
        </w:rPr>
        <w:t>9</w:t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F6DC7" w:rsidRPr="00E75741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</w:t>
      </w:r>
      <w:r w:rsidR="009F6DC7" w:rsidRPr="00E75741">
        <w:rPr>
          <w:rFonts w:ascii="Angsana New" w:eastAsia="Arial Unicode MS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EDF6006" w14:textId="185982B9" w:rsidR="00C7708D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9F6DC7" w:rsidRPr="00E75741">
        <w:rPr>
          <w:rFonts w:ascii="Angsana New" w:hAnsi="Angsana New"/>
          <w:sz w:val="32"/>
          <w:szCs w:val="32"/>
          <w:cs/>
        </w:rPr>
        <w:t>ทุก</w:t>
      </w:r>
      <w:r w:rsidR="009F6DC7" w:rsidRPr="00E75741">
        <w:rPr>
          <w:rFonts w:ascii="Angsana New" w:hAnsi="Angsana New" w:hint="cs"/>
          <w:sz w:val="32"/>
          <w:szCs w:val="32"/>
          <w:cs/>
        </w:rPr>
        <w:t>สิ้น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รอบระยะเวลารายงาน </w:t>
      </w:r>
      <w:r w:rsidR="009F6DC7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="009F6DC7" w:rsidRPr="00E7574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F6DC7" w:rsidRPr="00E75741">
        <w:rPr>
          <w:rFonts w:ascii="Angsana New" w:hAnsi="Angsana New"/>
          <w:sz w:val="32"/>
          <w:szCs w:val="32"/>
        </w:rPr>
        <w:t xml:space="preserve"> </w:t>
      </w:r>
      <w:r w:rsidR="009F6DC7" w:rsidRPr="00E75741">
        <w:rPr>
          <w:rFonts w:ascii="Angsana New" w:hAnsi="Angsana New" w:hint="cs"/>
          <w:sz w:val="32"/>
          <w:szCs w:val="32"/>
          <w:cs/>
        </w:rPr>
        <w:t>และ</w:t>
      </w:r>
      <w:r w:rsidR="009F6DC7" w:rsidRPr="00E75741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9A42D8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6DC7" w:rsidRPr="00E75741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9F6DC7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E75741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743D8" w:rsidRPr="00E75741">
        <w:rPr>
          <w:rFonts w:ascii="Angsana New" w:hAnsi="Angsana New"/>
          <w:sz w:val="32"/>
          <w:szCs w:val="32"/>
        </w:rPr>
        <w:t xml:space="preserve"> </w:t>
      </w:r>
    </w:p>
    <w:p w14:paraId="1A73A3D8" w14:textId="3CF8AF86" w:rsidR="009F6DC7" w:rsidRPr="00E75741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</w:t>
      </w:r>
      <w:r w:rsidR="003A1C73" w:rsidRPr="00E75741">
        <w:rPr>
          <w:rFonts w:ascii="Angsana New" w:hAnsi="Angsana New" w:hint="cs"/>
          <w:sz w:val="32"/>
          <w:szCs w:val="32"/>
          <w:cs/>
        </w:rPr>
        <w:t>ลุ่มบริษัทจะรับรู้รายการขาดทุนจากการด้อยค่าในส่วนของกำไรหรือขาดทุน</w:t>
      </w:r>
    </w:p>
    <w:p w14:paraId="61614AE4" w14:textId="77777777" w:rsidR="000E0E75" w:rsidRPr="00E75741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0E0E75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10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C82FA3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7C63E0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46DDAD" w14:textId="77777777" w:rsidR="000E0E75" w:rsidRPr="00E75741" w:rsidRDefault="000E0E75" w:rsidP="00F621BB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901366" w:rsidRPr="00E75741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8B2F9CF" w14:textId="77777777" w:rsidR="000E0E75" w:rsidRPr="00E75741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5264A5F" w14:textId="77777777" w:rsidR="000E0E75" w:rsidRPr="00E75741" w:rsidRDefault="00C27DF1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</w:t>
      </w:r>
      <w:r w:rsidR="00635F9C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E0E75" w:rsidRPr="00E75741">
        <w:rPr>
          <w:rFonts w:ascii="Angsana New" w:hAnsi="Angsana New"/>
          <w:sz w:val="32"/>
          <w:szCs w:val="32"/>
          <w:cs/>
        </w:rPr>
        <w:t>จากสินทรัพย์ของ</w:t>
      </w:r>
      <w:r w:rsidR="00635F9C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0E0E75" w:rsidRPr="00E75741">
        <w:rPr>
          <w:rFonts w:ascii="Angsana New" w:hAnsi="Angsana New"/>
          <w:sz w:val="32"/>
          <w:szCs w:val="32"/>
          <w:cs/>
        </w:rPr>
        <w:t>บริษัท เงินที่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</w:t>
      </w:r>
      <w:r w:rsidR="00635F9C" w:rsidRPr="00E75741">
        <w:rPr>
          <w:rFonts w:ascii="Angsana New" w:hAnsi="Angsana New" w:hint="cs"/>
          <w:sz w:val="32"/>
          <w:szCs w:val="32"/>
          <w:cs/>
        </w:rPr>
        <w:t xml:space="preserve">       </w:t>
      </w:r>
      <w:r w:rsidR="000E0E75" w:rsidRPr="00E75741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587BC0D3" w14:textId="77777777" w:rsidR="004B6B84" w:rsidRDefault="00B5707F" w:rsidP="000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E75741">
        <w:rPr>
          <w:rFonts w:ascii="Angsana New" w:hAnsi="Angsana New" w:hint="cs"/>
          <w:i/>
          <w:iCs/>
          <w:sz w:val="32"/>
          <w:szCs w:val="32"/>
          <w:cs/>
        </w:rPr>
        <w:tab/>
      </w:r>
    </w:p>
    <w:p w14:paraId="2CCFAB1E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90005FC" w14:textId="301D5B87" w:rsidR="000E0E75" w:rsidRPr="00E75741" w:rsidRDefault="004B6B84" w:rsidP="000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0E0E75" w:rsidRPr="00E75741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0F28ED5" w14:textId="6D1A5EF1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901366" w:rsidRPr="00E75741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         </w:t>
      </w:r>
      <w:r w:rsidR="009E42C6" w:rsidRPr="00E75741">
        <w:rPr>
          <w:rFonts w:ascii="Angsana New" w:hAnsi="Angsana New"/>
          <w:sz w:val="32"/>
          <w:szCs w:val="32"/>
        </w:rPr>
        <w:t xml:space="preserve">   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ซึ่ง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901366" w:rsidRPr="00E75741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345E45A4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75741">
        <w:rPr>
          <w:rFonts w:ascii="Angsana New" w:hAnsi="Angsana New"/>
          <w:sz w:val="32"/>
          <w:szCs w:val="32"/>
        </w:rPr>
        <w:t>Projected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Unit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Credit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Method)</w:t>
      </w:r>
      <w:r w:rsidR="00901366" w:rsidRPr="00E75741">
        <w:rPr>
          <w:rFonts w:ascii="Angsana New" w:hAnsi="Angsana New"/>
          <w:sz w:val="32"/>
          <w:szCs w:val="32"/>
          <w:cs/>
        </w:rPr>
        <w:t xml:space="preserve"> โดย</w:t>
      </w:r>
      <w:r w:rsidRPr="00E75741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FA26A44" w14:textId="77777777" w:rsidR="001671C4" w:rsidRPr="00E75741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4D36355" w14:textId="77777777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0E0E75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11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96894C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C27DF1" w:rsidRPr="00E757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75741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6316725" w14:textId="524454C9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EF5527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12</w:t>
      </w:r>
      <w:r w:rsidR="00EF5527" w:rsidRPr="00E75741">
        <w:rPr>
          <w:rFonts w:ascii="Angsana New" w:hAnsi="Angsana New"/>
          <w:b/>
          <w:bCs/>
          <w:sz w:val="32"/>
          <w:szCs w:val="32"/>
        </w:rPr>
        <w:tab/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04EDCDF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C7C161A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68BB08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FDC2F12" w14:textId="77777777" w:rsidR="000E0E75" w:rsidRPr="00E75741" w:rsidRDefault="000E0E75" w:rsidP="00333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D06A778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3539005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E359AC" w:rsidRPr="00E75741">
        <w:rPr>
          <w:rFonts w:ascii="Angsana New" w:hAnsi="Angsana New"/>
          <w:sz w:val="32"/>
          <w:szCs w:val="32"/>
          <w:cs/>
        </w:rPr>
        <w:t>บผลแตกต่างชั่วคราวที่ใช้หักภาษี</w:t>
      </w:r>
      <w:r w:rsidRPr="00E75741">
        <w:rPr>
          <w:rFonts w:ascii="Angsana New" w:hAnsi="Angsana New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7B0866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7C8D92C" w14:textId="714D1066" w:rsidR="000E0E75" w:rsidRPr="00E75741" w:rsidRDefault="00C27DF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lastRenderedPageBreak/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E0E75" w:rsidRPr="00E75741">
        <w:rPr>
          <w:rFonts w:ascii="Angsana New" w:hAnsi="Angsana New"/>
          <w:sz w:val="32"/>
          <w:szCs w:val="32"/>
        </w:rPr>
        <w:t xml:space="preserve"> </w:t>
      </w:r>
      <w:r w:rsidR="000E0E75" w:rsidRPr="00E75741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E7574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404027" w14:textId="77777777" w:rsidR="005D024D" w:rsidRPr="00E75741" w:rsidRDefault="000E0E75" w:rsidP="005D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27DF1"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EA09D6" w14:textId="10C24FE8" w:rsidR="00B56DEF" w:rsidRPr="00E75741" w:rsidRDefault="00333296" w:rsidP="0036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15682E" w:rsidRPr="00E75741">
        <w:rPr>
          <w:rFonts w:ascii="Angsana New" w:hAnsi="Angsana New"/>
          <w:b/>
          <w:bCs/>
          <w:sz w:val="32"/>
          <w:szCs w:val="32"/>
        </w:rPr>
        <w:t>3</w:t>
      </w:r>
      <w:r w:rsidR="00B56DEF" w:rsidRPr="00E75741">
        <w:rPr>
          <w:rFonts w:ascii="Angsana New" w:hAnsi="Angsana New"/>
          <w:b/>
          <w:bCs/>
          <w:sz w:val="32"/>
          <w:szCs w:val="32"/>
        </w:rPr>
        <w:tab/>
      </w:r>
      <w:r w:rsidR="00B56DEF" w:rsidRPr="00E757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3881F46" w14:textId="5A418626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สำหรับลูกหนี้การค้าที่ไม่มีองค์ประกอบเกี่ยวกับการจัดหาเงินที่มีนัยสำคัญหรือลูกหนี้การค้า</w:t>
      </w:r>
      <w:r w:rsidR="00610488" w:rsidRPr="00E75741">
        <w:rPr>
          <w:rFonts w:ascii="Angsana New" w:hAnsi="Angsana New" w:hint="cs"/>
          <w:spacing w:val="-4"/>
          <w:sz w:val="32"/>
          <w:szCs w:val="32"/>
          <w:cs/>
        </w:rPr>
        <w:t>ที่ ณ วันเริ่มต้นสัญญากลุ่มบริษัทคาดว่าจะได้รับชำระเงินคืนจากลูกค้าภายในหนึ่งปี และ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82493AE" w14:textId="77777777" w:rsidR="00B56DEF" w:rsidRPr="00E75741" w:rsidRDefault="00B56DEF" w:rsidP="003633C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42261E" w14:textId="0623EB31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กลุ่มบริษัทจัดประเภท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ด้วยราคาทุนตัดจำหน่าย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และสินทรัพย์ทางการเงินที่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โดยพิจารณาจากแผน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BD37AC" w14:textId="77777777" w:rsidR="00B56DEF" w:rsidRPr="00E75741" w:rsidRDefault="009A42D8" w:rsidP="003633C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Cs w:val="32"/>
          <w:cs/>
        </w:rPr>
        <w:tab/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80D952E" w14:textId="659FE43B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pacing w:val="-4"/>
          <w:sz w:val="32"/>
          <w:szCs w:val="32"/>
          <w:cs/>
        </w:rPr>
        <w:t>ถือครอง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 และ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ก่อให้เกิด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กระแสเงินสด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เป็นการรับชำระเพียงเงินต้นและดอกเบี้ยจาก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ยอดคงเหลือของ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เงินต้น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ในวันที่ระบุไว้เท่านั้น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C20DB6E" w14:textId="4203A3F5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มีการประเมิน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การด้อยค่า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ทั้งนี้ ผลกำไรและขาดทุนที่เกิดขึ้นจาก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การตัดรายการ การเปลี่ยนแปลง หรือการด้อยค่า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ของสินทรัพย์ดังกล่าว</w:t>
      </w:r>
      <w:r w:rsidRPr="00E75741">
        <w:rPr>
          <w:rFonts w:ascii="Angsana New" w:hAnsi="Angsana New"/>
          <w:spacing w:val="-4"/>
          <w:sz w:val="32"/>
          <w:szCs w:val="32"/>
          <w:cs/>
        </w:rPr>
        <w:t>จะรับรู้ใน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กำไรหรือขาดทุน   </w:t>
      </w:r>
    </w:p>
    <w:p w14:paraId="4DBB7302" w14:textId="77777777" w:rsidR="004B6B84" w:rsidRDefault="009A42D8" w:rsidP="003633CA">
      <w:pPr>
        <w:keepNext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EEBF54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38EDD02" w14:textId="07EDFF6A" w:rsidR="00B56DEF" w:rsidRPr="00E75741" w:rsidRDefault="004B6B84" w:rsidP="003633CA">
      <w:pPr>
        <w:keepNext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56DEF"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AC16B99" w14:textId="3EC505F2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ก่อ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ให้เกิดกระแสเงินสด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E75741">
        <w:rPr>
          <w:rFonts w:ascii="Angsana New" w:hAnsi="Angsana New"/>
          <w:spacing w:val="-4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Pr="00E75741">
        <w:rPr>
          <w:rFonts w:ascii="Angsana New" w:hAnsi="Angsana New"/>
          <w:spacing w:val="-4"/>
          <w:sz w:val="32"/>
          <w:szCs w:val="32"/>
          <w:cs/>
        </w:rPr>
        <w:t>ไว้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เท่านั้น</w:t>
      </w:r>
    </w:p>
    <w:p w14:paraId="39498634" w14:textId="6248D1AF" w:rsidR="00B56DEF" w:rsidRPr="00E75741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การโอน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กลับรายการผลขาดทุนนั้นจะรับรู้ใน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ขาดทุนและคำนวณ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ด้วยวิธีการเช่นเดียว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ในขณะที่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การเปลี่ยนแปลงในมูลค่ายุติธรรม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อื่น ๆ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จะรับรู้ผ่านกำไรขาดทุนเบ็ดเสร็จอื่น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ยังส่วนของ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54AE4684" w14:textId="77777777" w:rsidR="005D024D" w:rsidRPr="00E75741" w:rsidRDefault="005D024D" w:rsidP="003633CA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0"/>
          <w:szCs w:val="20"/>
        </w:rPr>
      </w:pPr>
      <w:r w:rsidRPr="00E75741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7574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CD416B0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วันที่รับรู้รายการวันแรก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ซึ่งไม่ได้ถือไว้เพื่อค้า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เป็นตราสารทุนที่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การจัดประเภทรายการจะพิจารณาเป็นรายตราสาร</w:t>
      </w:r>
      <w:r w:rsidRPr="00E75741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F772485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กำไรและขาดทุน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ที่รับรู้ในกำไรขาดทุนเบ็ดเสร็จอื่นของ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สินทรัพย์ทางการเงินนี้จะไม่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สามารถ</w:t>
      </w:r>
      <w:r w:rsidRPr="00E75741">
        <w:rPr>
          <w:rFonts w:ascii="Angsana New" w:hAnsi="Angsana New"/>
          <w:spacing w:val="-4"/>
          <w:sz w:val="32"/>
          <w:szCs w:val="32"/>
          <w:cs/>
        </w:rPr>
        <w:t>โอนไปรับรู้ใน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กำไรหรือขาดทุน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ได้ในภายหลัง </w:t>
      </w:r>
    </w:p>
    <w:p w14:paraId="08C0E035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t>เงินปันผล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รับจาก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ดังกล่าวถือ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เป็นรายได้อื่นใน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ส่วนของ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หรือ</w:t>
      </w:r>
      <w:r w:rsidRPr="00E75741">
        <w:rPr>
          <w:rFonts w:ascii="Angsana New" w:hAnsi="Angsana New"/>
          <w:spacing w:val="-4"/>
          <w:sz w:val="32"/>
          <w:szCs w:val="32"/>
          <w:cs/>
        </w:rPr>
        <w:t>ขาดทุน เว้นแต่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ในกรณีที่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อย่างชัดเจน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75741">
        <w:rPr>
          <w:rFonts w:ascii="Angsana New" w:hAnsi="Angsana New" w:hint="eastAsia"/>
          <w:spacing w:val="-4"/>
          <w:sz w:val="32"/>
          <w:szCs w:val="32"/>
          <w:cs/>
        </w:rPr>
        <w:t>กลุ่มบริษัทจะรับรู้รายการนั้น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ในกำไรขาดทุนเบ็ดเสร็จอื่น </w:t>
      </w:r>
    </w:p>
    <w:p w14:paraId="6A65F538" w14:textId="77777777" w:rsidR="005D024D" w:rsidRPr="00E75741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E75741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Pr="00E75741">
        <w:rPr>
          <w:rFonts w:ascii="Angsana New" w:hAnsi="Angsana New"/>
          <w:spacing w:val="-4"/>
          <w:sz w:val="32"/>
          <w:szCs w:val="32"/>
          <w:cs/>
        </w:rPr>
        <w:t>เงินลงทุนในตรา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สาร</w:t>
      </w:r>
      <w:r w:rsidRPr="00E75741">
        <w:rPr>
          <w:rFonts w:ascii="Angsana New" w:hAnsi="Angsana New"/>
          <w:spacing w:val="-4"/>
          <w:sz w:val="32"/>
          <w:szCs w:val="32"/>
          <w:cs/>
        </w:rPr>
        <w:t>ทุน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75741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E75741">
        <w:rPr>
          <w:rFonts w:ascii="Angsana New" w:hAnsi="Angsana New" w:hint="cs"/>
          <w:spacing w:val="-4"/>
          <w:sz w:val="32"/>
          <w:szCs w:val="32"/>
          <w:cs/>
        </w:rPr>
        <w:t>ไม่มีข้อกำหนดให้ประเมินการด้อยค่า</w:t>
      </w:r>
      <w:r w:rsidRPr="00E757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647D4660" w14:textId="77777777" w:rsidR="00B56DEF" w:rsidRPr="00E75741" w:rsidRDefault="00B56DEF" w:rsidP="003633CA">
      <w:pPr>
        <w:tabs>
          <w:tab w:val="clear" w:pos="454"/>
        </w:tabs>
        <w:spacing w:before="120" w:after="120" w:line="240" w:lineRule="auto"/>
        <w:ind w:left="540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501B355" w14:textId="4DD9B26E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B56DEF" w:rsidRPr="00E75741">
        <w:rPr>
          <w:rFonts w:ascii="Angsana New" w:hAnsi="Angsana New" w:hint="cs"/>
          <w:sz w:val="32"/>
          <w:szCs w:val="32"/>
          <w:cs/>
        </w:rPr>
        <w:t>จะแสดง</w:t>
      </w:r>
      <w:r w:rsidR="00B56DEF" w:rsidRPr="00E75741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ด้วย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B56DEF" w:rsidRPr="00E7574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="00B56DEF" w:rsidRPr="00E7574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="00B56DEF" w:rsidRPr="00E75741">
        <w:rPr>
          <w:rFonts w:ascii="Angsana New" w:hAnsi="Angsana New" w:hint="cs"/>
          <w:sz w:val="32"/>
          <w:szCs w:val="32"/>
          <w:cs/>
        </w:rPr>
        <w:t>ของ</w:t>
      </w:r>
      <w:r w:rsidR="00B56DEF" w:rsidRPr="00E75741">
        <w:rPr>
          <w:rFonts w:ascii="Angsana New" w:hAnsi="Angsana New"/>
          <w:sz w:val="32"/>
          <w:szCs w:val="32"/>
          <w:cs/>
        </w:rPr>
        <w:t>มูลค่ายุติธรรมใน</w:t>
      </w:r>
      <w:r w:rsidR="00B56DEF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B56DEF" w:rsidRPr="00E75741">
        <w:rPr>
          <w:rFonts w:ascii="Angsana New" w:hAnsi="Angsana New"/>
          <w:sz w:val="32"/>
          <w:szCs w:val="32"/>
          <w:cs/>
        </w:rPr>
        <w:t>กำไร</w:t>
      </w:r>
      <w:r w:rsidR="00B56DEF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>ขาดทุน</w:t>
      </w:r>
    </w:p>
    <w:p w14:paraId="1D499148" w14:textId="339F10A9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ดังกล่าว หมาย</w:t>
      </w:r>
      <w:r w:rsidR="005E1B45" w:rsidRPr="00E75741">
        <w:rPr>
          <w:rFonts w:ascii="Angsana New" w:hAnsi="Angsana New" w:hint="cs"/>
          <w:sz w:val="32"/>
          <w:szCs w:val="32"/>
          <w:cs/>
        </w:rPr>
        <w:t>ความ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รวมถึง ตราสารอนุพันธ์ </w:t>
      </w:r>
      <w:r w:rsidR="00B56DEF" w:rsidRPr="00E75741">
        <w:rPr>
          <w:rFonts w:ascii="Angsana New" w:hAnsi="Angsana New"/>
          <w:sz w:val="32"/>
          <w:szCs w:val="32"/>
          <w:cs/>
        </w:rPr>
        <w:t>เงินลงทุนใน</w:t>
      </w:r>
      <w:r w:rsidR="00B56DEF" w:rsidRPr="00E75741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="00B56DEF" w:rsidRPr="00E75741">
        <w:rPr>
          <w:rFonts w:ascii="Angsana New" w:hAnsi="Angsana New" w:hint="cs"/>
          <w:sz w:val="32"/>
          <w:szCs w:val="32"/>
          <w:cs/>
        </w:rPr>
        <w:t>ให้</w:t>
      </w:r>
      <w:r w:rsidR="00B56DEF" w:rsidRPr="00E75741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716E9D0" w14:textId="784EF00B" w:rsidR="00722FD6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ถือ</w:t>
      </w:r>
      <w:r w:rsidR="00B56DEF" w:rsidRPr="00E75741">
        <w:rPr>
          <w:rFonts w:ascii="Angsana New" w:hAnsi="Angsana New"/>
          <w:sz w:val="32"/>
          <w:szCs w:val="32"/>
          <w:cs/>
        </w:rPr>
        <w:t>เป็นรายได้อื่นใน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ส่วนของ</w:t>
      </w:r>
      <w:r w:rsidR="00B56DEF" w:rsidRPr="00E75741">
        <w:rPr>
          <w:rFonts w:ascii="Angsana New" w:hAnsi="Angsana New"/>
          <w:sz w:val="32"/>
          <w:szCs w:val="32"/>
          <w:cs/>
        </w:rPr>
        <w:t>กำไร</w:t>
      </w:r>
      <w:r w:rsidR="00B56DEF" w:rsidRPr="00E75741">
        <w:rPr>
          <w:rFonts w:ascii="Angsana New" w:hAnsi="Angsana New" w:hint="eastAsia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70B1907D" w14:textId="77777777" w:rsidR="00F621BB" w:rsidRPr="00E75741" w:rsidRDefault="0041328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pacing w:val="-4"/>
          <w:sz w:val="32"/>
          <w:szCs w:val="32"/>
          <w:cs/>
        </w:rPr>
        <w:br w:type="page"/>
      </w:r>
      <w:r w:rsidR="00F621BB" w:rsidRPr="00E75741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7010E88" w14:textId="2991A9D4" w:rsidR="00F621BB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F621BB" w:rsidRPr="00E75741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F621BB" w:rsidRPr="00E75741">
        <w:rPr>
          <w:rFonts w:ascii="Angsana New" w:hAnsi="Angsana New"/>
          <w:sz w:val="32"/>
          <w:szCs w:val="32"/>
        </w:rPr>
        <w:t xml:space="preserve"> </w:t>
      </w:r>
      <w:r w:rsidR="00F621BB" w:rsidRPr="00E75741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="00F621BB" w:rsidRPr="00E7574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="00F621BB" w:rsidRPr="00E75741">
        <w:rPr>
          <w:rFonts w:ascii="Angsana New" w:hAnsi="Angsana New"/>
          <w:sz w:val="32"/>
          <w:szCs w:val="32"/>
        </w:rPr>
        <w:t xml:space="preserve"> </w:t>
      </w:r>
      <w:r w:rsidR="00F621BB" w:rsidRPr="00E75741">
        <w:rPr>
          <w:rFonts w:ascii="Angsana New" w:hAnsi="Angsana New" w:hint="cs"/>
          <w:sz w:val="32"/>
          <w:szCs w:val="32"/>
          <w:cs/>
        </w:rPr>
        <w:t>และ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F621BB" w:rsidRPr="00E75741">
        <w:rPr>
          <w:rFonts w:ascii="Angsana New" w:hAnsi="Angsana New" w:hint="cs"/>
          <w:sz w:val="32"/>
          <w:szCs w:val="32"/>
          <w:cs/>
        </w:rPr>
        <w:t>ทั้งนี้ ผล</w:t>
      </w:r>
      <w:r w:rsidR="00F621BB" w:rsidRPr="00E7574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="00F621BB" w:rsidRPr="00E75741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="00F621BB" w:rsidRPr="00E7574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F621BB" w:rsidRPr="00E75741">
        <w:rPr>
          <w:rFonts w:ascii="Angsana New" w:hAnsi="Angsana New" w:hint="cs"/>
          <w:sz w:val="32"/>
          <w:szCs w:val="32"/>
          <w:cs/>
        </w:rPr>
        <w:t>และการ</w:t>
      </w:r>
      <w:r w:rsidR="00F621BB" w:rsidRPr="00E75741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 w:hint="cs"/>
          <w:sz w:val="32"/>
          <w:szCs w:val="32"/>
          <w:cs/>
        </w:rPr>
        <w:t>ตาม</w:t>
      </w:r>
      <w:r w:rsidR="00F621BB" w:rsidRPr="00E7574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="00F621BB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="00F621BB" w:rsidRPr="00E75741">
        <w:rPr>
          <w:rFonts w:ascii="Angsana New" w:hAnsi="Angsana New" w:hint="cs"/>
          <w:sz w:val="32"/>
          <w:szCs w:val="32"/>
          <w:cs/>
        </w:rPr>
        <w:t>โดย</w:t>
      </w:r>
      <w:r w:rsidR="00F621BB" w:rsidRPr="00E7574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F621BB" w:rsidRPr="00E75741">
        <w:rPr>
          <w:rFonts w:ascii="Angsana New" w:hAnsi="Angsana New" w:hint="cs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="00F621BB" w:rsidRPr="00E75741">
        <w:rPr>
          <w:rFonts w:ascii="Angsana New" w:hAnsi="Angsana New" w:hint="cs"/>
          <w:sz w:val="32"/>
          <w:szCs w:val="32"/>
          <w:cs/>
        </w:rPr>
        <w:t>ด้วย</w:t>
      </w:r>
      <w:r w:rsidR="00F621BB" w:rsidRPr="00E75741">
        <w:rPr>
          <w:rFonts w:ascii="Angsana New" w:hAnsi="Angsana New"/>
          <w:sz w:val="32"/>
          <w:szCs w:val="32"/>
          <w:cs/>
        </w:rPr>
        <w:t xml:space="preserve"> ทั้งนี้ </w:t>
      </w:r>
      <w:r w:rsidR="00F621BB" w:rsidRPr="00E75741">
        <w:rPr>
          <w:rFonts w:ascii="Angsana New" w:hAnsi="Angsana New" w:hint="cs"/>
          <w:sz w:val="32"/>
          <w:szCs w:val="32"/>
          <w:cs/>
        </w:rPr>
        <w:t>ค่า</w:t>
      </w:r>
      <w:r w:rsidR="00F621BB" w:rsidRPr="00E75741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E75741">
        <w:rPr>
          <w:rFonts w:ascii="Angsana New" w:hAnsi="Angsana New" w:hint="cs"/>
          <w:sz w:val="32"/>
          <w:szCs w:val="32"/>
          <w:cs/>
        </w:rPr>
        <w:t>ตาม</w:t>
      </w:r>
      <w:r w:rsidR="00F621BB" w:rsidRPr="00E7574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="00F621BB" w:rsidRPr="00E7574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F621BB" w:rsidRPr="00E75741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="00F621BB" w:rsidRPr="00E75741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E75741">
        <w:rPr>
          <w:rFonts w:ascii="Angsana New" w:hAnsi="Angsana New"/>
          <w:sz w:val="32"/>
          <w:szCs w:val="32"/>
          <w:cs/>
        </w:rPr>
        <w:t>กำไร</w:t>
      </w:r>
      <w:r w:rsidR="00F621BB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F621BB" w:rsidRPr="00E75741">
        <w:rPr>
          <w:rFonts w:ascii="Angsana New" w:hAnsi="Angsana New"/>
          <w:sz w:val="32"/>
          <w:szCs w:val="32"/>
          <w:cs/>
        </w:rPr>
        <w:t>ขาดทุน</w:t>
      </w:r>
    </w:p>
    <w:p w14:paraId="2E9772D1" w14:textId="77777777" w:rsidR="00B56DEF" w:rsidRPr="00E75741" w:rsidRDefault="00B56DEF" w:rsidP="009A42D8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7574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1C75A0" w14:textId="48961AAD" w:rsidR="00635F9C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="00B56DEF" w:rsidRPr="00E7574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B56DEF" w:rsidRPr="00E75741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="00B56DEF" w:rsidRPr="00E7574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="00B56DEF" w:rsidRPr="00E7574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="00B56DEF" w:rsidRPr="00E75741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D9295A" w14:textId="687416A8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635F9C" w:rsidRPr="00E75741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271464AD" w14:textId="77777777" w:rsidR="0041328D" w:rsidRPr="00E75741" w:rsidRDefault="0041328D" w:rsidP="0041328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466F885" w14:textId="1DA06BBD" w:rsidR="00561892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="00B56DEF" w:rsidRPr="00E75741">
        <w:rPr>
          <w:rFonts w:ascii="Angsana New" w:hAnsi="Angsana New" w:hint="cs"/>
          <w:sz w:val="32"/>
          <w:szCs w:val="32"/>
          <w:cs/>
        </w:rPr>
        <w:t>ทั้งหมด</w:t>
      </w:r>
      <w:r w:rsidR="00B56DEF" w:rsidRPr="00E7574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B56DEF" w:rsidRPr="00E7574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B56DEF" w:rsidRPr="00E7574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="00B56DEF" w:rsidRPr="00E75741">
        <w:rPr>
          <w:rFonts w:ascii="Angsana New" w:hAnsi="Angsana New" w:hint="cs"/>
          <w:sz w:val="32"/>
          <w:szCs w:val="32"/>
          <w:cs/>
        </w:rPr>
        <w:t>ชำระ และ</w:t>
      </w:r>
      <w:r w:rsidR="003E1534">
        <w:rPr>
          <w:rFonts w:ascii="Angsana New" w:hAnsi="Angsana New" w:hint="cs"/>
          <w:sz w:val="32"/>
          <w:szCs w:val="32"/>
          <w:cs/>
        </w:rPr>
        <w:t xml:space="preserve">        </w:t>
      </w:r>
      <w:r w:rsidR="00B56DEF" w:rsidRPr="00E7574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B56DEF" w:rsidRPr="00E75741">
        <w:rPr>
          <w:rFonts w:ascii="Angsana New" w:hAnsi="Angsana New" w:hint="cs"/>
          <w:sz w:val="32"/>
          <w:szCs w:val="32"/>
          <w:cs/>
        </w:rPr>
        <w:t>โดยประมาณ</w:t>
      </w:r>
      <w:r w:rsidR="00B56DEF" w:rsidRPr="00E7574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D58DE96" w14:textId="1343EB15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="00B56DEF" w:rsidRPr="00E75741">
        <w:rPr>
          <w:rFonts w:ascii="Angsana New" w:hAnsi="Angsana New"/>
          <w:sz w:val="32"/>
          <w:szCs w:val="32"/>
        </w:rPr>
        <w:t xml:space="preserve"> </w:t>
      </w:r>
      <w:r w:rsidR="00B56DEF" w:rsidRPr="00E75741">
        <w:rPr>
          <w:rFonts w:ascii="Angsana New" w:hAnsi="Angsana New" w:hint="cs"/>
          <w:sz w:val="32"/>
          <w:szCs w:val="32"/>
          <w:cs/>
        </w:rPr>
        <w:t>ทุก</w:t>
      </w:r>
      <w:r w:rsidR="00B56DEF"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="00B56DEF" w:rsidRPr="00E75741">
        <w:rPr>
          <w:rFonts w:ascii="Angsana New" w:hAnsi="Angsana New" w:hint="cs"/>
          <w:sz w:val="32"/>
          <w:szCs w:val="32"/>
          <w:cs/>
        </w:rPr>
        <w:t>จึง</w:t>
      </w:r>
      <w:r w:rsidR="00B56DEF" w:rsidRPr="00E75741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59432702"/>
      <w:r w:rsidR="00E77129" w:rsidRPr="00E75741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5741">
        <w:rPr>
          <w:rFonts w:ascii="Angsana New" w:hAnsi="Angsana New"/>
          <w:sz w:val="32"/>
          <w:szCs w:val="32"/>
        </w:rPr>
        <w:t xml:space="preserve">   </w:t>
      </w:r>
      <w:r w:rsidR="005E1B45" w:rsidRPr="00E75741">
        <w:rPr>
          <w:rFonts w:ascii="Angsana New" w:hAnsi="Angsana New" w:hint="cs"/>
          <w:sz w:val="32"/>
          <w:szCs w:val="32"/>
          <w:cs/>
        </w:rPr>
        <w:t>การคำนวณผลขา</w:t>
      </w:r>
      <w:r w:rsidR="00936EF4" w:rsidRPr="00E75741">
        <w:rPr>
          <w:rFonts w:ascii="Angsana New" w:hAnsi="Angsana New" w:hint="cs"/>
          <w:sz w:val="32"/>
          <w:szCs w:val="32"/>
          <w:cs/>
        </w:rPr>
        <w:t>ด</w:t>
      </w:r>
      <w:r w:rsidR="005E1B45" w:rsidRPr="00E75741">
        <w:rPr>
          <w:rFonts w:ascii="Angsana New" w:hAnsi="Angsana New" w:hint="cs"/>
          <w:sz w:val="32"/>
          <w:szCs w:val="32"/>
          <w:cs/>
        </w:rPr>
        <w:t>ทุนด้านเครดิตที่คาดว่าจะเกิดข</w:t>
      </w:r>
      <w:r w:rsidR="00E77129" w:rsidRPr="00E75741">
        <w:rPr>
          <w:rFonts w:ascii="Angsana New" w:hAnsi="Angsana New" w:hint="cs"/>
          <w:sz w:val="32"/>
          <w:szCs w:val="32"/>
          <w:cs/>
        </w:rPr>
        <w:t>ึ้</w:t>
      </w:r>
      <w:r w:rsidR="005E1B45" w:rsidRPr="00E75741">
        <w:rPr>
          <w:rFonts w:ascii="Angsana New" w:hAnsi="Angsana New" w:hint="cs"/>
          <w:sz w:val="32"/>
          <w:szCs w:val="32"/>
          <w:cs/>
        </w:rPr>
        <w:t>นข้างต้น</w:t>
      </w:r>
      <w:r w:rsidR="00B56DEF" w:rsidRPr="00E75741">
        <w:rPr>
          <w:rFonts w:ascii="Angsana New" w:hAnsi="Angsana New" w:hint="cs"/>
          <w:sz w:val="32"/>
          <w:szCs w:val="32"/>
          <w:cs/>
        </w:rPr>
        <w:t>อ้าง</w:t>
      </w:r>
      <w:r w:rsidR="00B56DEF" w:rsidRPr="00E75741">
        <w:rPr>
          <w:rFonts w:ascii="Angsana New" w:hAnsi="Angsana New"/>
          <w:sz w:val="32"/>
          <w:szCs w:val="32"/>
          <w:cs/>
        </w:rPr>
        <w:t>อิงจาก</w:t>
      </w:r>
      <w:r w:rsidR="00B56DEF" w:rsidRPr="00E75741">
        <w:rPr>
          <w:rFonts w:ascii="Angsana New" w:hAnsi="Angsana New" w:hint="cs"/>
          <w:sz w:val="32"/>
          <w:szCs w:val="32"/>
          <w:cs/>
        </w:rPr>
        <w:t>ข้อมูลผล</w:t>
      </w:r>
      <w:r w:rsidR="00B56DEF" w:rsidRPr="00E7574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E77129" w:rsidRPr="00E757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56DEF" w:rsidRPr="00E7574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56DEF" w:rsidRPr="00E7574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56DEF" w:rsidRPr="00E75741">
        <w:rPr>
          <w:rFonts w:ascii="Angsana New" w:hAnsi="Angsana New" w:hint="cs"/>
          <w:sz w:val="32"/>
          <w:szCs w:val="32"/>
          <w:cs/>
        </w:rPr>
        <w:t>การ</w:t>
      </w:r>
      <w:r w:rsidR="00B56DEF" w:rsidRPr="00E75741">
        <w:rPr>
          <w:rFonts w:ascii="Angsana New" w:hAnsi="Angsana New"/>
          <w:sz w:val="32"/>
          <w:szCs w:val="32"/>
          <w:cs/>
        </w:rPr>
        <w:t>คาดการณ์</w:t>
      </w:r>
      <w:r w:rsidR="00B56DEF" w:rsidRPr="00E75741">
        <w:rPr>
          <w:rFonts w:ascii="Angsana New" w:hAnsi="Angsana New" w:hint="cs"/>
          <w:sz w:val="32"/>
          <w:szCs w:val="32"/>
          <w:cs/>
        </w:rPr>
        <w:t>ไปใน</w:t>
      </w:r>
      <w:r w:rsidR="00B56DEF" w:rsidRPr="00E7574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56DEF" w:rsidRPr="00E75741">
        <w:rPr>
          <w:rFonts w:ascii="Angsana New" w:hAnsi="Angsana New" w:hint="cs"/>
          <w:sz w:val="32"/>
          <w:szCs w:val="32"/>
          <w:cs/>
        </w:rPr>
        <w:t>นั้น</w:t>
      </w:r>
      <w:r w:rsidR="00B56DEF" w:rsidRPr="00E7574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0"/>
    </w:p>
    <w:p w14:paraId="255FD2EC" w14:textId="76A52919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สินทรัพย์ทางการเงินจะถูกตัด</w:t>
      </w:r>
      <w:r w:rsidR="00B56DEF" w:rsidRPr="00E75741">
        <w:rPr>
          <w:rFonts w:ascii="Angsana New" w:hAnsi="Angsana New" w:hint="cs"/>
          <w:sz w:val="32"/>
          <w:szCs w:val="32"/>
          <w:cs/>
        </w:rPr>
        <w:t>จำหน่าย</w:t>
      </w:r>
      <w:r w:rsidR="00B56DEF" w:rsidRPr="00E75741">
        <w:rPr>
          <w:rFonts w:ascii="Angsana New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="00B56DEF" w:rsidRPr="00E75741">
        <w:rPr>
          <w:rFonts w:ascii="Angsana New" w:hAnsi="Angsana New" w:hint="cs"/>
          <w:sz w:val="32"/>
          <w:szCs w:val="32"/>
          <w:cs/>
        </w:rPr>
        <w:t>คืน</w:t>
      </w:r>
      <w:r w:rsidR="00B56DEF" w:rsidRPr="00E75741">
        <w:rPr>
          <w:rFonts w:ascii="Angsana New" w:hAnsi="Angsana New"/>
          <w:sz w:val="32"/>
          <w:szCs w:val="32"/>
          <w:cs/>
        </w:rPr>
        <w:t>กระแสเงินสดตามสัญญา</w:t>
      </w:r>
      <w:r w:rsidR="00B56DEF" w:rsidRPr="00E75741">
        <w:rPr>
          <w:rFonts w:ascii="Angsana New" w:hAnsi="Angsana New" w:hint="cs"/>
          <w:sz w:val="32"/>
          <w:szCs w:val="32"/>
          <w:cs/>
        </w:rPr>
        <w:t>อีกต่อไป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682B6493" w14:textId="77777777" w:rsidR="00B56DEF" w:rsidRPr="00E75741" w:rsidRDefault="0041328D" w:rsidP="00610488">
      <w:pPr>
        <w:tabs>
          <w:tab w:val="clear" w:pos="454"/>
        </w:tabs>
        <w:spacing w:before="60" w:after="6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56DEF" w:rsidRPr="00E75741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3BE481F" w14:textId="63D859E6" w:rsidR="00B56DEF" w:rsidRPr="00E75741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56DEF" w:rsidRPr="00E75741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B56DEF" w:rsidRPr="00E75741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 w:hint="cs"/>
          <w:sz w:val="32"/>
          <w:szCs w:val="32"/>
          <w:cs/>
        </w:rPr>
        <w:t>และ</w:t>
      </w:r>
      <w:r w:rsidR="00B56DEF" w:rsidRPr="00E75741">
        <w:rPr>
          <w:rFonts w:ascii="Angsana New" w:hAnsi="Angsana New"/>
          <w:sz w:val="32"/>
          <w:szCs w:val="32"/>
          <w:cs/>
        </w:rPr>
        <w:t>แสดง</w:t>
      </w:r>
      <w:r w:rsidR="00B56DEF" w:rsidRPr="00E75741">
        <w:rPr>
          <w:rFonts w:ascii="Angsana New" w:hAnsi="Angsana New" w:hint="cs"/>
          <w:sz w:val="32"/>
          <w:szCs w:val="32"/>
          <w:cs/>
        </w:rPr>
        <w:t>ด้วยยอด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="00B56DEF" w:rsidRPr="00E75741">
        <w:rPr>
          <w:rFonts w:ascii="Angsana New" w:hAnsi="Angsana New" w:hint="cs"/>
          <w:sz w:val="32"/>
          <w:szCs w:val="32"/>
          <w:cs/>
        </w:rPr>
        <w:t>ก็ต่อเมื่อ</w:t>
      </w:r>
      <w:r w:rsidR="00B56DEF" w:rsidRPr="00E75741">
        <w:rPr>
          <w:rFonts w:ascii="Angsana New" w:hAnsi="Angsana New"/>
          <w:sz w:val="32"/>
          <w:szCs w:val="32"/>
          <w:cs/>
        </w:rPr>
        <w:t>กิจการมีสิทธิ</w:t>
      </w:r>
      <w:r w:rsidR="00B56DEF" w:rsidRPr="00E75741">
        <w:rPr>
          <w:rFonts w:ascii="Angsana New" w:hAnsi="Angsana New" w:hint="cs"/>
          <w:sz w:val="32"/>
          <w:szCs w:val="32"/>
          <w:cs/>
        </w:rPr>
        <w:t>บังคับใช้ได้</w:t>
      </w:r>
      <w:r w:rsidR="00B56DEF" w:rsidRPr="00E75741">
        <w:rPr>
          <w:rFonts w:ascii="Angsana New" w:hAnsi="Angsana New"/>
          <w:sz w:val="32"/>
          <w:szCs w:val="32"/>
          <w:cs/>
        </w:rPr>
        <w:t>ตามกฎหมาย</w:t>
      </w:r>
      <w:r w:rsidR="00B56DEF" w:rsidRPr="00E75741">
        <w:rPr>
          <w:rFonts w:ascii="Angsana New" w:hAnsi="Angsana New" w:hint="cs"/>
          <w:sz w:val="32"/>
          <w:szCs w:val="32"/>
          <w:cs/>
        </w:rPr>
        <w:t>อยู่แล้ว</w:t>
      </w:r>
      <w:r w:rsidR="00B56DEF" w:rsidRPr="00E75741">
        <w:rPr>
          <w:rFonts w:ascii="Angsana New" w:hAnsi="Angsana New"/>
          <w:sz w:val="32"/>
          <w:szCs w:val="32"/>
          <w:cs/>
        </w:rPr>
        <w:t>ในการหักกลบ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="00B56DEF" w:rsidRPr="00E75741">
        <w:rPr>
          <w:rFonts w:ascii="Angsana New" w:hAnsi="Angsana New"/>
          <w:sz w:val="32"/>
          <w:szCs w:val="32"/>
          <w:cs/>
        </w:rPr>
        <w:t>และ</w:t>
      </w:r>
      <w:r w:rsidR="00B56DEF" w:rsidRPr="00E75741">
        <w:rPr>
          <w:rFonts w:ascii="Angsana New" w:hAnsi="Angsana New" w:hint="cs"/>
          <w:sz w:val="32"/>
          <w:szCs w:val="32"/>
          <w:cs/>
        </w:rPr>
        <w:t>กิจการ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B56DEF" w:rsidRPr="00E75741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E75741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5E1BC9C" w14:textId="167654D2" w:rsidR="00B56DEF" w:rsidRPr="00E75741" w:rsidRDefault="00333296" w:rsidP="00561892">
      <w:pPr>
        <w:spacing w:before="120" w:after="120" w:line="240" w:lineRule="auto"/>
        <w:ind w:left="540" w:hanging="540"/>
        <w:rPr>
          <w:rFonts w:ascii="Angsana New" w:eastAsia="Arial" w:hAnsi="Angsana New"/>
          <w:b/>
          <w:bCs/>
          <w:sz w:val="32"/>
          <w:szCs w:val="32"/>
        </w:rPr>
      </w:pPr>
      <w:bookmarkStart w:id="1" w:name="_5.19_ตราสารอนุพันธ์_[และการบัญชีป้อ"/>
      <w:bookmarkStart w:id="2" w:name="_Hlk56707126"/>
      <w:bookmarkEnd w:id="1"/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15682E" w:rsidRPr="00E75741">
        <w:rPr>
          <w:rFonts w:ascii="Angsana New" w:hAnsi="Angsana New"/>
          <w:b/>
          <w:bCs/>
          <w:sz w:val="32"/>
          <w:szCs w:val="32"/>
        </w:rPr>
        <w:t>4</w:t>
      </w:r>
      <w:r w:rsidR="00B56DEF" w:rsidRPr="00E75741">
        <w:rPr>
          <w:rFonts w:ascii="Angsana New" w:hAnsi="Angsana New"/>
          <w:b/>
          <w:bCs/>
          <w:sz w:val="32"/>
          <w:szCs w:val="32"/>
        </w:rPr>
        <w:tab/>
      </w:r>
      <w:r w:rsidR="00561892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B56DEF" w:rsidRPr="00E75741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bookmarkEnd w:id="2"/>
    <w:p w14:paraId="100D5D01" w14:textId="3978E746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B56DEF" w:rsidRPr="00E75741">
        <w:rPr>
          <w:rFonts w:ascii="Angsana New" w:hAnsi="Angsana New"/>
          <w:sz w:val="32"/>
          <w:szCs w:val="32"/>
          <w:cs/>
        </w:rPr>
        <w:t>บริษัทใช้ตราสารอนุพันธ์ เช่น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E75741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B5A8E8" w14:textId="6E4D3C32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C0285F"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="00B56DEF" w:rsidRPr="00E75741">
        <w:rPr>
          <w:rFonts w:ascii="Angsana New" w:hAnsi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="00B56DEF" w:rsidRPr="00E75741">
        <w:rPr>
          <w:rFonts w:ascii="Angsana New" w:hAnsi="Angsana New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31DB94E" w14:textId="240B4D37" w:rsidR="00B56DEF" w:rsidRPr="00E75741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="00B56DEF" w:rsidRPr="00E75741">
        <w:rPr>
          <w:rFonts w:ascii="Angsana New" w:hAnsi="Angsana New"/>
          <w:sz w:val="32"/>
          <w:szCs w:val="32"/>
          <w:cs/>
        </w:rPr>
        <w:t>แสดงตราสารอนุพันธ์ที่มีอายุสัญญาคงเหลือ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มากกว่า </w:t>
      </w:r>
      <w:r w:rsidR="00B56DEF" w:rsidRPr="00E75741">
        <w:rPr>
          <w:rFonts w:ascii="Angsana New" w:hAnsi="Angsana New"/>
          <w:sz w:val="32"/>
          <w:szCs w:val="32"/>
        </w:rPr>
        <w:t xml:space="preserve">12 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</w:t>
      </w:r>
      <w:r w:rsidR="00B56DEF" w:rsidRPr="00E75741">
        <w:rPr>
          <w:rFonts w:ascii="Angsana New" w:hAnsi="Angsana New"/>
          <w:sz w:val="32"/>
          <w:szCs w:val="32"/>
        </w:rPr>
        <w:t>12</w:t>
      </w:r>
      <w:r w:rsidR="00B56DEF" w:rsidRPr="00E75741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B56DEF" w:rsidRPr="00E75741">
        <w:rPr>
          <w:rFonts w:ascii="Angsana New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="00B56DEF" w:rsidRPr="00E75741">
        <w:rPr>
          <w:rFonts w:ascii="Angsana New" w:hAnsi="Angsana New" w:hint="cs"/>
          <w:sz w:val="32"/>
          <w:szCs w:val="32"/>
          <w:cs/>
        </w:rPr>
        <w:t>และแสดง</w:t>
      </w:r>
      <w:r w:rsidR="00B56DEF" w:rsidRPr="00E75741">
        <w:rPr>
          <w:rFonts w:ascii="Angsana New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65AA3E7" w14:textId="36ED9C90" w:rsidR="000E0E75" w:rsidRPr="00E75741" w:rsidRDefault="00333296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4</w:t>
      </w:r>
      <w:r w:rsidR="00EF5527" w:rsidRPr="00E75741">
        <w:rPr>
          <w:rFonts w:ascii="Angsana New" w:hAnsi="Angsana New"/>
          <w:b/>
          <w:bCs/>
          <w:sz w:val="32"/>
          <w:szCs w:val="32"/>
        </w:rPr>
        <w:t>.</w:t>
      </w:r>
      <w:r w:rsidR="00AE4A02" w:rsidRPr="00E75741">
        <w:rPr>
          <w:rFonts w:ascii="Angsana New" w:hAnsi="Angsana New"/>
          <w:b/>
          <w:bCs/>
          <w:sz w:val="32"/>
          <w:szCs w:val="32"/>
        </w:rPr>
        <w:t>1</w:t>
      </w:r>
      <w:r w:rsidR="0015682E" w:rsidRPr="00E75741">
        <w:rPr>
          <w:rFonts w:ascii="Angsana New" w:hAnsi="Angsana New"/>
          <w:b/>
          <w:bCs/>
          <w:sz w:val="32"/>
          <w:szCs w:val="32"/>
        </w:rPr>
        <w:t>5</w:t>
      </w:r>
      <w:r w:rsidR="000E0E75" w:rsidRPr="00E75741">
        <w:rPr>
          <w:rFonts w:ascii="Angsana New" w:hAnsi="Angsana New"/>
          <w:b/>
          <w:bCs/>
          <w:sz w:val="32"/>
          <w:szCs w:val="32"/>
        </w:rPr>
        <w:tab/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E4EA218" w14:textId="0C38DF4A" w:rsidR="000E0E75" w:rsidRPr="00E75741" w:rsidRDefault="000E0E75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561892"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61892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(ผู้ร่วม</w:t>
      </w:r>
      <w:r w:rsidR="009E42C6" w:rsidRPr="00E75741">
        <w:rPr>
          <w:rFonts w:ascii="Angsana New" w:hAnsi="Angsana New"/>
          <w:sz w:val="32"/>
          <w:szCs w:val="32"/>
        </w:rPr>
        <w:t xml:space="preserve">      </w:t>
      </w:r>
      <w:r w:rsidRPr="00E75741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D200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</w:t>
      </w:r>
      <w:r w:rsidRPr="00E75741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9AD5002" w14:textId="661E0BF2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42C6" w:rsidRPr="00E75741">
        <w:rPr>
          <w:rFonts w:ascii="Angsana New" w:hAnsi="Angsana New"/>
          <w:sz w:val="32"/>
          <w:szCs w:val="32"/>
        </w:rPr>
        <w:t xml:space="preserve">    </w:t>
      </w:r>
      <w:r w:rsidR="00E359AC" w:rsidRPr="00E75741">
        <w:rPr>
          <w:rFonts w:ascii="Angsana New" w:hAnsi="Angsana New" w:hint="cs"/>
          <w:sz w:val="32"/>
          <w:szCs w:val="32"/>
          <w:cs/>
        </w:rPr>
        <w:t xml:space="preserve">  </w:t>
      </w:r>
      <w:r w:rsidRPr="00E75741">
        <w:rPr>
          <w:rFonts w:ascii="Angsana New" w:hAnsi="Angsana New"/>
          <w:sz w:val="32"/>
          <w:szCs w:val="32"/>
          <w:cs/>
        </w:rPr>
        <w:t>งบการเงิน</w:t>
      </w:r>
      <w:r w:rsidR="00626232" w:rsidRPr="00E75741">
        <w:rPr>
          <w:rFonts w:ascii="Angsana New" w:hAnsi="Angsana New"/>
          <w:sz w:val="32"/>
          <w:szCs w:val="32"/>
          <w:cs/>
        </w:rPr>
        <w:t>แบ่ง</w:t>
      </w:r>
      <w:r w:rsidRPr="00E75741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8E315AC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 xml:space="preserve">1 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C34320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>2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FF2DBB9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ระดับ </w:t>
      </w:r>
      <w:r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F16F4" w:rsidRPr="00E75741">
        <w:rPr>
          <w:rFonts w:ascii="Angsana New" w:hAnsi="Angsana New" w:hint="cs"/>
          <w:sz w:val="32"/>
          <w:szCs w:val="32"/>
          <w:cs/>
        </w:rPr>
        <w:t>สด</w:t>
      </w:r>
      <w:r w:rsidRPr="00E7574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42E40B6B" w14:textId="77777777" w:rsidR="000E0E75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4D2001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ณ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96DF16" w14:textId="77777777" w:rsidR="000E0E75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5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0E0E75" w:rsidRPr="00E7574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3F93951" w14:textId="4BB2C155" w:rsidR="00EF69BA" w:rsidRPr="00E75741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75741">
        <w:rPr>
          <w:rFonts w:ascii="Angsana New" w:hAnsi="Angsana New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633CA" w:rsidRPr="00E75741">
        <w:rPr>
          <w:rFonts w:ascii="Angsana New" w:hAnsi="Angsana New" w:hint="cs"/>
          <w:sz w:val="32"/>
          <w:szCs w:val="32"/>
          <w:cs/>
        </w:rPr>
        <w:t xml:space="preserve">   </w:t>
      </w:r>
      <w:r w:rsidRPr="00E75741">
        <w:rPr>
          <w:rFonts w:ascii="Angsana New" w:hAnsi="Angsana New"/>
          <w:sz w:val="32"/>
          <w:szCs w:val="32"/>
          <w:cs/>
        </w:rPr>
        <w:t>มีดังนี้</w:t>
      </w:r>
    </w:p>
    <w:p w14:paraId="1B18A89A" w14:textId="77777777" w:rsidR="00421804" w:rsidRPr="00E75741" w:rsidRDefault="00035B17" w:rsidP="00561892">
      <w:pPr>
        <w:tabs>
          <w:tab w:val="clear" w:pos="907"/>
          <w:tab w:val="left" w:pos="600"/>
          <w:tab w:val="left" w:pos="9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tab/>
      </w:r>
      <w:r w:rsidRPr="00E75741">
        <w:tab/>
      </w:r>
      <w:r w:rsidRPr="00E75741">
        <w:rPr>
          <w:cs/>
        </w:rPr>
        <w:tab/>
      </w:r>
      <w:r w:rsidR="00421804" w:rsidRPr="00E7574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C08DD0F" w14:textId="77777777" w:rsidR="00421804" w:rsidRPr="00E75741" w:rsidRDefault="00561892" w:rsidP="005618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421804" w:rsidRPr="00E75741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B155C5F" w14:textId="77777777" w:rsidR="00421804" w:rsidRPr="00E75741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D856CC6" w14:textId="77777777" w:rsidR="00421804" w:rsidRPr="00E75741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E75741">
        <w:rPr>
          <w:rFonts w:ascii="Angsana New" w:hAnsi="Angsana New"/>
          <w:sz w:val="32"/>
          <w:szCs w:val="32"/>
        </w:rPr>
        <w:tab/>
      </w:r>
    </w:p>
    <w:p w14:paraId="33044E6D" w14:textId="77777777" w:rsidR="00722FD6" w:rsidRPr="00E75741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08D33708" w14:textId="4B12B7EC" w:rsidR="00421804" w:rsidRPr="00E75741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</w:t>
      </w:r>
      <w:r w:rsidR="00722FD6" w:rsidRPr="00E75741">
        <w:rPr>
          <w:rFonts w:ascii="Angsana New" w:hAnsi="Angsana New"/>
          <w:sz w:val="32"/>
          <w:szCs w:val="32"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E75741">
        <w:rPr>
          <w:rFonts w:ascii="Angsana New" w:hAnsi="Angsana New"/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F2DCF7" w14:textId="77777777" w:rsidR="00981513" w:rsidRPr="00E75741" w:rsidRDefault="00981513" w:rsidP="005D4FD6">
      <w:pPr>
        <w:pStyle w:val="Caption"/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/>
        <w:rPr>
          <w:rFonts w:ascii="Angsana New" w:hAnsi="Angsana New"/>
          <w:b w:val="0"/>
          <w:bCs w:val="0"/>
          <w:color w:val="FF0000"/>
          <w:sz w:val="32"/>
          <w:szCs w:val="32"/>
        </w:rPr>
      </w:pPr>
      <w:bookmarkStart w:id="3" w:name="_Hlk61511850"/>
      <w:r w:rsidRPr="00E75741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13A5E7" w14:textId="77777777" w:rsidR="00981513" w:rsidRPr="00E75741" w:rsidRDefault="00981513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4" w:name="_Hlk59432712"/>
      <w:r w:rsidRPr="00E7574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DD07545" w14:textId="77777777" w:rsidR="00A74766" w:rsidRPr="00E75741" w:rsidRDefault="0041328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br w:type="page"/>
      </w:r>
      <w:r w:rsidR="00A74766" w:rsidRPr="00E757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รายการปรับลดราคาทุนให้เป็นมูลค่าสุทธิที่จะได้รับของสินค้าคงเหลือ</w:t>
      </w:r>
    </w:p>
    <w:p w14:paraId="012FB68E" w14:textId="77777777" w:rsidR="00E14153" w:rsidRPr="00E75741" w:rsidRDefault="00A7476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1E7B1AF0" w14:textId="77777777" w:rsidR="00CE31FC" w:rsidRPr="00E75741" w:rsidRDefault="00CE31FC" w:rsidP="005D4FD6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3C52940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DCC6D34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นอกจากนี้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0A1C1D" w14:textId="77777777" w:rsidR="00461D56" w:rsidRPr="00E75741" w:rsidRDefault="00461D56" w:rsidP="00461D56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3E5469F" w14:textId="77777777" w:rsidR="00461D56" w:rsidRPr="00E75741" w:rsidRDefault="00461D56" w:rsidP="00461D5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</w:p>
    <w:p w14:paraId="56864A2B" w14:textId="77777777" w:rsidR="000E0E75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8D82B36" w14:textId="77777777" w:rsidR="00035B17" w:rsidRPr="00E75741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59AC" w:rsidRPr="00E75741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E75741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</w:t>
      </w:r>
      <w:r w:rsidR="00981513" w:rsidRPr="00E75741">
        <w:rPr>
          <w:rFonts w:ascii="Angsana New" w:hAnsi="Angsana New" w:hint="cs"/>
          <w:sz w:val="32"/>
          <w:szCs w:val="32"/>
          <w:cs/>
        </w:rPr>
        <w:t>น</w:t>
      </w:r>
    </w:p>
    <w:p w14:paraId="17FE9D6C" w14:textId="0D61311A" w:rsidR="00956AD2" w:rsidRPr="00E75741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6</w:t>
      </w:r>
      <w:r w:rsidR="004B2CC1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B36FCF" w:rsidRPr="00E75741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="001C1AF4" w:rsidRPr="00E75741">
        <w:rPr>
          <w:rFonts w:ascii="Angsana New" w:hAnsi="Angsana New" w:hint="cs"/>
          <w:b/>
          <w:bCs/>
          <w:sz w:val="32"/>
          <w:szCs w:val="32"/>
          <w:cs/>
        </w:rPr>
        <w:t>ธุรกิจกับ</w:t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1DE9F3CE" w14:textId="39F57C0A" w:rsidR="00BE77D4" w:rsidRPr="00E75741" w:rsidRDefault="00BE77D4" w:rsidP="00BE77D4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ลักษณะความสัมพันธ์ระหว่างบริษัทฯกับกิจการที่เกี่ยวข้องกันที่มีรายการธุรกิจที่สำคัญในระหว่างปี </w:t>
      </w:r>
      <w:r w:rsidR="000A61AE" w:rsidRPr="00E75741">
        <w:rPr>
          <w:rFonts w:ascii="Angsana New" w:hAnsi="Angsana New"/>
          <w:sz w:val="32"/>
          <w:szCs w:val="32"/>
        </w:rPr>
        <w:t>256</w:t>
      </w:r>
      <w:r w:rsidR="00225ECE" w:rsidRPr="00E75741">
        <w:rPr>
          <w:rFonts w:ascii="Angsana New" w:hAnsi="Angsana New"/>
          <w:sz w:val="32"/>
          <w:szCs w:val="32"/>
        </w:rPr>
        <w:t>6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61AE" w:rsidRPr="00E75741">
        <w:rPr>
          <w:rFonts w:ascii="Angsana New" w:hAnsi="Angsana New"/>
          <w:sz w:val="32"/>
          <w:szCs w:val="32"/>
        </w:rPr>
        <w:t>256</w:t>
      </w:r>
      <w:r w:rsidR="00225ECE" w:rsidRPr="00E75741">
        <w:rPr>
          <w:rFonts w:ascii="Angsana New" w:hAnsi="Angsana New"/>
          <w:sz w:val="32"/>
          <w:szCs w:val="32"/>
        </w:rPr>
        <w:t>5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3330"/>
      </w:tblGrid>
      <w:tr w:rsidR="00BE77D4" w:rsidRPr="00E75741" w14:paraId="57BED422" w14:textId="77777777" w:rsidTr="00BE77D4">
        <w:trPr>
          <w:trHeight w:val="80"/>
          <w:tblHeader/>
        </w:trPr>
        <w:tc>
          <w:tcPr>
            <w:tcW w:w="3960" w:type="dxa"/>
          </w:tcPr>
          <w:p w14:paraId="333AE8D3" w14:textId="77777777" w:rsidR="00BE77D4" w:rsidRPr="00E75741" w:rsidRDefault="00BE77D4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  <w:hideMark/>
          </w:tcPr>
          <w:p w14:paraId="7602A8F6" w14:textId="77777777" w:rsidR="00BE77D4" w:rsidRPr="00E75741" w:rsidRDefault="00BE77D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3330" w:type="dxa"/>
          </w:tcPr>
          <w:p w14:paraId="5F18DC0D" w14:textId="77777777" w:rsidR="00BE77D4" w:rsidRPr="00E75741" w:rsidRDefault="00BE77D4">
            <w:pP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</w:p>
        </w:tc>
      </w:tr>
      <w:tr w:rsidR="00BE77D4" w:rsidRPr="00E75741" w14:paraId="6080840D" w14:textId="77777777" w:rsidTr="00BE77D4">
        <w:trPr>
          <w:trHeight w:val="20"/>
          <w:tblHeader/>
        </w:trPr>
        <w:tc>
          <w:tcPr>
            <w:tcW w:w="3960" w:type="dxa"/>
            <w:hideMark/>
          </w:tcPr>
          <w:p w14:paraId="4EDD0E64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1350" w:type="dxa"/>
            <w:hideMark/>
          </w:tcPr>
          <w:p w14:paraId="117DFDB4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ที่จดทะเบียน</w:t>
            </w:r>
          </w:p>
        </w:tc>
        <w:tc>
          <w:tcPr>
            <w:tcW w:w="3330" w:type="dxa"/>
            <w:hideMark/>
          </w:tcPr>
          <w:p w14:paraId="297AA108" w14:textId="77777777" w:rsidR="00BE77D4" w:rsidRPr="00E75741" w:rsidRDefault="00BE77D4">
            <w:pPr>
              <w:pBdr>
                <w:bottom w:val="single" w:sz="4" w:space="1" w:color="auto"/>
              </w:pBd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E77D4" w:rsidRPr="00E75741" w14:paraId="2850AC97" w14:textId="77777777" w:rsidTr="00BE77D4">
        <w:trPr>
          <w:trHeight w:val="20"/>
        </w:trPr>
        <w:tc>
          <w:tcPr>
            <w:tcW w:w="3960" w:type="dxa"/>
            <w:hideMark/>
          </w:tcPr>
          <w:p w14:paraId="3D56BFE3" w14:textId="77777777" w:rsidR="00BE77D4" w:rsidRPr="00E75741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Cs/>
                <w:sz w:val="32"/>
                <w:szCs w:val="32"/>
              </w:rPr>
              <w:t>Rich Avenue Company Limited</w:t>
            </w:r>
          </w:p>
        </w:tc>
        <w:tc>
          <w:tcPr>
            <w:tcW w:w="1350" w:type="dxa"/>
            <w:hideMark/>
          </w:tcPr>
          <w:p w14:paraId="440C4726" w14:textId="77777777" w:rsidR="00BE77D4" w:rsidRPr="00E75741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261254EC" w14:textId="77777777" w:rsidR="00BE77D4" w:rsidRPr="00E75741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BE77D4" w:rsidRPr="00E75741" w14:paraId="5BED54E9" w14:textId="77777777" w:rsidTr="00BE77D4">
        <w:trPr>
          <w:trHeight w:val="20"/>
        </w:trPr>
        <w:tc>
          <w:tcPr>
            <w:tcW w:w="3960" w:type="dxa"/>
            <w:hideMark/>
          </w:tcPr>
          <w:p w14:paraId="39F9E1F1" w14:textId="77777777" w:rsidR="00BE77D4" w:rsidRPr="00E75741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Cs/>
                <w:sz w:val="32"/>
                <w:szCs w:val="32"/>
              </w:rPr>
              <w:t>Melrose Avenue Company Limited</w:t>
            </w:r>
          </w:p>
        </w:tc>
        <w:tc>
          <w:tcPr>
            <w:tcW w:w="1350" w:type="dxa"/>
            <w:hideMark/>
          </w:tcPr>
          <w:p w14:paraId="425DA029" w14:textId="77777777" w:rsidR="00BE77D4" w:rsidRPr="00E75741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1CD614EC" w14:textId="77777777" w:rsidR="00BE77D4" w:rsidRPr="00E75741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ผู้มีส่วนได้เสียที่ไม่มีอำนาจควบคุมของบริษัทย่อย</w:t>
            </w:r>
          </w:p>
        </w:tc>
      </w:tr>
    </w:tbl>
    <w:p w14:paraId="2345AAB6" w14:textId="276AAFB1" w:rsidR="00BE77D4" w:rsidRPr="00E75741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230"/>
        <w:gridCol w:w="4410"/>
      </w:tblGrid>
      <w:tr w:rsidR="00BE77D4" w:rsidRPr="00E75741" w14:paraId="41C2745F" w14:textId="77777777" w:rsidTr="003633CA">
        <w:trPr>
          <w:trHeight w:val="335"/>
        </w:trPr>
        <w:tc>
          <w:tcPr>
            <w:tcW w:w="4230" w:type="dxa"/>
            <w:hideMark/>
          </w:tcPr>
          <w:p w14:paraId="42B2D4D8" w14:textId="77777777" w:rsidR="00BE77D4" w:rsidRPr="00E75741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410" w:type="dxa"/>
            <w:hideMark/>
          </w:tcPr>
          <w:p w14:paraId="619C3C4E" w14:textId="77777777" w:rsidR="00BE77D4" w:rsidRPr="00E75741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BE77D4" w:rsidRPr="00E75741" w14:paraId="46855432" w14:textId="77777777" w:rsidTr="003633CA">
        <w:tc>
          <w:tcPr>
            <w:tcW w:w="4230" w:type="dxa"/>
            <w:hideMark/>
          </w:tcPr>
          <w:p w14:paraId="5BF739E6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4410" w:type="dxa"/>
            <w:hideMark/>
          </w:tcPr>
          <w:p w14:paraId="3675212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ต้นทุนบวกกำไรส่วนเพิ่ม</w:t>
            </w:r>
          </w:p>
        </w:tc>
      </w:tr>
      <w:tr w:rsidR="00BE77D4" w:rsidRPr="00E75741" w14:paraId="60DD80E2" w14:textId="77777777" w:rsidTr="003633CA">
        <w:tc>
          <w:tcPr>
            <w:tcW w:w="4230" w:type="dxa"/>
            <w:hideMark/>
          </w:tcPr>
          <w:p w14:paraId="03FBCE2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4410" w:type="dxa"/>
            <w:hideMark/>
          </w:tcPr>
          <w:p w14:paraId="6E201BF5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BE77D4" w:rsidRPr="00E75741" w14:paraId="7ADF043C" w14:textId="77777777" w:rsidTr="003633CA">
        <w:tc>
          <w:tcPr>
            <w:tcW w:w="4230" w:type="dxa"/>
            <w:hideMark/>
          </w:tcPr>
          <w:p w14:paraId="2CA65A1C" w14:textId="77777777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Cordia New"/>
                <w:sz w:val="32"/>
                <w:szCs w:val="32"/>
                <w:cs/>
                <w:lang w:val="en-US"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4410" w:type="dxa"/>
            <w:hideMark/>
          </w:tcPr>
          <w:p w14:paraId="04DBAF41" w14:textId="5F733786" w:rsidR="00BE77D4" w:rsidRPr="00E75741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BF4C62"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6</w:t>
            </w: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 ต่อปี</w:t>
            </w:r>
          </w:p>
        </w:tc>
      </w:tr>
    </w:tbl>
    <w:p w14:paraId="58B277C4" w14:textId="77777777" w:rsidR="00BE77D4" w:rsidRPr="00E75741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272"/>
        <w:gridCol w:w="250"/>
        <w:gridCol w:w="1171"/>
        <w:gridCol w:w="261"/>
        <w:gridCol w:w="1173"/>
        <w:gridCol w:w="241"/>
        <w:gridCol w:w="1302"/>
      </w:tblGrid>
      <w:tr w:rsidR="00BE77D4" w:rsidRPr="00E75741" w14:paraId="6EAD9536" w14:textId="77777777" w:rsidTr="003633CA">
        <w:trPr>
          <w:tblHeader/>
        </w:trPr>
        <w:tc>
          <w:tcPr>
            <w:tcW w:w="1912" w:type="pct"/>
          </w:tcPr>
          <w:p w14:paraId="51A991B7" w14:textId="77777777" w:rsidR="00BE77D4" w:rsidRPr="00E75741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088" w:type="pct"/>
            <w:gridSpan w:val="7"/>
            <w:hideMark/>
          </w:tcPr>
          <w:p w14:paraId="7147E874" w14:textId="77777777" w:rsidR="00BE77D4" w:rsidRPr="00E75741" w:rsidRDefault="00BE77D4">
            <w:pPr>
              <w:pStyle w:val="BodyText"/>
              <w:spacing w:after="0"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BE77D4" w:rsidRPr="00E75741" w14:paraId="4652BC81" w14:textId="77777777" w:rsidTr="008A249C">
        <w:trPr>
          <w:tblHeader/>
        </w:trPr>
        <w:tc>
          <w:tcPr>
            <w:tcW w:w="1912" w:type="pct"/>
          </w:tcPr>
          <w:p w14:paraId="14422830" w14:textId="77777777" w:rsidR="00BE77D4" w:rsidRPr="00E75741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  <w:hideMark/>
          </w:tcPr>
          <w:p w14:paraId="490C7EBF" w14:textId="77777777" w:rsidR="00BE77D4" w:rsidRPr="00E75741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673FE6" w14:textId="77777777" w:rsidR="00BE77D4" w:rsidRPr="00E75741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hideMark/>
          </w:tcPr>
          <w:p w14:paraId="370B4494" w14:textId="77777777" w:rsidR="00BE77D4" w:rsidRPr="00E75741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7D4" w:rsidRPr="00E75741" w14:paraId="05C60751" w14:textId="77777777" w:rsidTr="008A249C">
        <w:trPr>
          <w:tblHeader/>
        </w:trPr>
        <w:tc>
          <w:tcPr>
            <w:tcW w:w="1912" w:type="pct"/>
          </w:tcPr>
          <w:p w14:paraId="6F16796D" w14:textId="77777777" w:rsidR="00BE77D4" w:rsidRPr="00E75741" w:rsidRDefault="00BE77D4">
            <w:pPr>
              <w:pStyle w:val="BodyText"/>
              <w:spacing w:after="0" w:line="240" w:lineRule="auto"/>
              <w:ind w:left="-108" w:right="-110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D3F43" w14:textId="0CA2064F" w:rsidR="00BE77D4" w:rsidRPr="00E75741" w:rsidRDefault="008A24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  <w:vAlign w:val="bottom"/>
          </w:tcPr>
          <w:p w14:paraId="64B0C022" w14:textId="198BFA21" w:rsidR="00BE77D4" w:rsidRPr="00E75741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7CD89" w14:textId="20AC5EE4" w:rsidR="00BE77D4" w:rsidRPr="00E75741" w:rsidRDefault="008A24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bottom"/>
          </w:tcPr>
          <w:p w14:paraId="6B250444" w14:textId="77777777" w:rsidR="00BE77D4" w:rsidRPr="00E75741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19C84" w14:textId="4E2C2076" w:rsidR="00BE77D4" w:rsidRPr="00E75741" w:rsidRDefault="008A24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  <w:vAlign w:val="bottom"/>
          </w:tcPr>
          <w:p w14:paraId="527E3883" w14:textId="77777777" w:rsidR="00BE77D4" w:rsidRPr="00E75741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4ADB25" w14:textId="140149C6" w:rsidR="00BE77D4" w:rsidRPr="00E75741" w:rsidRDefault="008A24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E77D4" w:rsidRPr="00E75741" w14:paraId="5A03FC54" w14:textId="77777777" w:rsidTr="008A249C">
        <w:tc>
          <w:tcPr>
            <w:tcW w:w="1912" w:type="pct"/>
            <w:hideMark/>
          </w:tcPr>
          <w:p w14:paraId="19135EFB" w14:textId="77777777" w:rsidR="00BE77D4" w:rsidRPr="00E75741" w:rsidRDefault="00BE77D4">
            <w:pPr>
              <w:pStyle w:val="1-Number"/>
              <w:spacing w:line="240" w:lineRule="auto"/>
              <w:jc w:val="left"/>
              <w:rPr>
                <w:u w:val="single"/>
                <w:cs/>
              </w:rPr>
            </w:pPr>
            <w:r w:rsidRPr="00E75741">
              <w:rPr>
                <w:rFonts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93" w:type="pct"/>
          </w:tcPr>
          <w:p w14:paraId="172F91A3" w14:textId="77777777" w:rsidR="00BE77D4" w:rsidRPr="00E75741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16F2D483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7CCF6533" w14:textId="77777777" w:rsidR="00BE77D4" w:rsidRPr="00E75741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42" w:type="pct"/>
          </w:tcPr>
          <w:p w14:paraId="3B6A5DE6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A10A81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0F1D01C9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66DA2680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</w:tr>
      <w:tr w:rsidR="00BE77D4" w:rsidRPr="00E75741" w14:paraId="438C9A31" w14:textId="77777777" w:rsidTr="008A249C">
        <w:tc>
          <w:tcPr>
            <w:tcW w:w="1912" w:type="pct"/>
            <w:hideMark/>
          </w:tcPr>
          <w:p w14:paraId="65F3F7B5" w14:textId="77777777" w:rsidR="00BE77D4" w:rsidRPr="00E75741" w:rsidRDefault="00BE77D4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</w:rPr>
              <w:t>(</w:t>
            </w:r>
            <w:r w:rsidRPr="00E75741">
              <w:rPr>
                <w:rFonts w:hint="cs"/>
                <w:cs/>
              </w:rPr>
              <w:t>ตัดออกจากงบการเงินรวมแล้ว</w:t>
            </w:r>
            <w:r w:rsidRPr="00E75741">
              <w:rPr>
                <w:rFonts w:hint="cs"/>
              </w:rPr>
              <w:t>)</w:t>
            </w:r>
          </w:p>
        </w:tc>
        <w:tc>
          <w:tcPr>
            <w:tcW w:w="693" w:type="pct"/>
          </w:tcPr>
          <w:p w14:paraId="5B72C8BF" w14:textId="77777777" w:rsidR="00BE77D4" w:rsidRPr="00E75741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5D8C3A1A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679DD4CE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</w:tcPr>
          <w:p w14:paraId="2CF9C91D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05A5350E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2DF1138F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148814A4" w14:textId="77777777" w:rsidR="00BE77D4" w:rsidRPr="00E75741" w:rsidRDefault="00BE77D4">
            <w:pPr>
              <w:pStyle w:val="1-Number"/>
              <w:spacing w:line="240" w:lineRule="auto"/>
              <w:ind w:right="76"/>
            </w:pPr>
          </w:p>
        </w:tc>
      </w:tr>
      <w:tr w:rsidR="008A249C" w:rsidRPr="00E75741" w14:paraId="49DDA249" w14:textId="77777777" w:rsidTr="008A249C">
        <w:tc>
          <w:tcPr>
            <w:tcW w:w="1912" w:type="pct"/>
            <w:hideMark/>
          </w:tcPr>
          <w:p w14:paraId="04040FA3" w14:textId="77777777" w:rsidR="008A249C" w:rsidRPr="00E75741" w:rsidRDefault="008A249C" w:rsidP="008A249C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  <w:cs/>
              </w:rPr>
              <w:t>รายได้จากการขาย</w:t>
            </w:r>
          </w:p>
        </w:tc>
        <w:tc>
          <w:tcPr>
            <w:tcW w:w="693" w:type="pct"/>
          </w:tcPr>
          <w:p w14:paraId="2AD89EC8" w14:textId="13EC1CDA" w:rsidR="008A249C" w:rsidRPr="00E75741" w:rsidRDefault="00FF0B03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36" w:type="pct"/>
          </w:tcPr>
          <w:p w14:paraId="53502BD5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45AE67AA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4ECBC411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2D9BCF" w14:textId="7EBF2799" w:rsidR="008A249C" w:rsidRPr="00E75741" w:rsidRDefault="003B0D2D" w:rsidP="008A249C">
            <w:pPr>
              <w:pStyle w:val="1-Number"/>
              <w:spacing w:line="240" w:lineRule="auto"/>
              <w:ind w:left="-36" w:right="76"/>
            </w:pPr>
            <w:r w:rsidRPr="00E75741">
              <w:t>11,</w:t>
            </w:r>
            <w:r w:rsidR="003A4BB0" w:rsidRPr="00E75741">
              <w:t>751</w:t>
            </w:r>
          </w:p>
        </w:tc>
        <w:tc>
          <w:tcPr>
            <w:tcW w:w="131" w:type="pct"/>
          </w:tcPr>
          <w:p w14:paraId="42BF5A05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41ED5B8A" w14:textId="088D0CCC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8,317</w:t>
            </w:r>
          </w:p>
        </w:tc>
      </w:tr>
      <w:tr w:rsidR="008A249C" w:rsidRPr="00E75741" w14:paraId="6F149A51" w14:textId="77777777" w:rsidTr="008A249C">
        <w:tc>
          <w:tcPr>
            <w:tcW w:w="1912" w:type="pct"/>
            <w:hideMark/>
          </w:tcPr>
          <w:p w14:paraId="56A7AC99" w14:textId="77777777" w:rsidR="008A249C" w:rsidRPr="00E75741" w:rsidRDefault="008A249C" w:rsidP="008A249C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799560DD" w14:textId="641B83C7" w:rsidR="008A249C" w:rsidRPr="00E75741" w:rsidRDefault="00FF0B03" w:rsidP="008A249C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75741">
              <w:t>-</w:t>
            </w:r>
          </w:p>
        </w:tc>
        <w:tc>
          <w:tcPr>
            <w:tcW w:w="136" w:type="pct"/>
          </w:tcPr>
          <w:p w14:paraId="72B20514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3279C7C7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rPr>
                <w:rFonts w:hint="cs"/>
              </w:rPr>
              <w:t>-</w:t>
            </w:r>
          </w:p>
        </w:tc>
        <w:tc>
          <w:tcPr>
            <w:tcW w:w="142" w:type="pct"/>
          </w:tcPr>
          <w:p w14:paraId="04F1EC59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5004B7A5" w14:textId="7A242FA7" w:rsidR="008A249C" w:rsidRPr="00E75741" w:rsidRDefault="003A4BB0" w:rsidP="008A249C">
            <w:pPr>
              <w:pStyle w:val="1-Number"/>
              <w:spacing w:line="240" w:lineRule="auto"/>
              <w:ind w:right="76"/>
            </w:pPr>
            <w:r w:rsidRPr="00E75741">
              <w:t>1,933</w:t>
            </w:r>
          </w:p>
        </w:tc>
        <w:tc>
          <w:tcPr>
            <w:tcW w:w="131" w:type="pct"/>
          </w:tcPr>
          <w:p w14:paraId="60062050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66128210" w14:textId="3451B68B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861</w:t>
            </w:r>
          </w:p>
        </w:tc>
      </w:tr>
      <w:tr w:rsidR="008A249C" w:rsidRPr="00E75741" w14:paraId="019BFDA4" w14:textId="77777777" w:rsidTr="008A249C">
        <w:tc>
          <w:tcPr>
            <w:tcW w:w="2605" w:type="pct"/>
            <w:gridSpan w:val="2"/>
            <w:hideMark/>
          </w:tcPr>
          <w:p w14:paraId="047114F5" w14:textId="77777777" w:rsidR="008A249C" w:rsidRPr="00E75741" w:rsidRDefault="008A249C" w:rsidP="008A249C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36" w:type="pct"/>
          </w:tcPr>
          <w:p w14:paraId="013DB47A" w14:textId="77777777" w:rsidR="008A249C" w:rsidRPr="00E75741" w:rsidRDefault="008A249C" w:rsidP="008A249C">
            <w:pPr>
              <w:pStyle w:val="1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37416C03" w14:textId="77777777" w:rsidR="008A249C" w:rsidRPr="00E75741" w:rsidRDefault="008A249C" w:rsidP="008A249C">
            <w:pPr>
              <w:pStyle w:val="1Number"/>
              <w:tabs>
                <w:tab w:val="decimal" w:pos="792"/>
              </w:tabs>
              <w:spacing w:line="240" w:lineRule="auto"/>
              <w:ind w:right="76"/>
              <w:jc w:val="right"/>
              <w:rPr>
                <w:lang w:bidi="th-TH"/>
              </w:rPr>
            </w:pPr>
          </w:p>
        </w:tc>
        <w:tc>
          <w:tcPr>
            <w:tcW w:w="142" w:type="pct"/>
          </w:tcPr>
          <w:p w14:paraId="63D971B3" w14:textId="77777777" w:rsidR="008A249C" w:rsidRPr="00E75741" w:rsidRDefault="008A249C" w:rsidP="008A249C">
            <w:pPr>
              <w:pStyle w:val="1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7EBD7B1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1DBE57DA" w14:textId="77777777" w:rsidR="008A249C" w:rsidRPr="00E75741" w:rsidRDefault="008A249C" w:rsidP="008A249C">
            <w:pPr>
              <w:pStyle w:val="1Number"/>
              <w:spacing w:line="240" w:lineRule="auto"/>
              <w:ind w:right="76"/>
            </w:pPr>
          </w:p>
        </w:tc>
        <w:tc>
          <w:tcPr>
            <w:tcW w:w="709" w:type="pct"/>
          </w:tcPr>
          <w:p w14:paraId="2A3D02AA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</w:tr>
      <w:tr w:rsidR="008A249C" w:rsidRPr="00E75741" w14:paraId="38DD5E1F" w14:textId="77777777" w:rsidTr="008A249C">
        <w:tc>
          <w:tcPr>
            <w:tcW w:w="1912" w:type="pct"/>
            <w:hideMark/>
          </w:tcPr>
          <w:p w14:paraId="585E33CD" w14:textId="77777777" w:rsidR="008A249C" w:rsidRPr="00E75741" w:rsidRDefault="008A249C" w:rsidP="008A249C">
            <w:pPr>
              <w:pStyle w:val="1-Number"/>
              <w:spacing w:line="240" w:lineRule="auto"/>
              <w:jc w:val="left"/>
            </w:pPr>
            <w:r w:rsidRPr="00E75741">
              <w:rPr>
                <w:rFonts w:hint="cs"/>
                <w:cs/>
              </w:rPr>
              <w:t>ค่าที่ปรึกษา</w:t>
            </w:r>
          </w:p>
        </w:tc>
        <w:tc>
          <w:tcPr>
            <w:tcW w:w="693" w:type="pct"/>
            <w:hideMark/>
          </w:tcPr>
          <w:p w14:paraId="30F6144B" w14:textId="4B0EDAC9" w:rsidR="008A249C" w:rsidRPr="00E75741" w:rsidRDefault="00FF0B03" w:rsidP="008A249C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E75741">
              <w:t>300</w:t>
            </w:r>
          </w:p>
        </w:tc>
        <w:tc>
          <w:tcPr>
            <w:tcW w:w="136" w:type="pct"/>
          </w:tcPr>
          <w:p w14:paraId="6B7557DC" w14:textId="77777777" w:rsidR="008A249C" w:rsidRPr="00E75741" w:rsidRDefault="008A249C" w:rsidP="008A249C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638" w:type="pct"/>
            <w:hideMark/>
          </w:tcPr>
          <w:p w14:paraId="0FB8923A" w14:textId="113CFE08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300</w:t>
            </w:r>
          </w:p>
        </w:tc>
        <w:tc>
          <w:tcPr>
            <w:tcW w:w="142" w:type="pct"/>
          </w:tcPr>
          <w:p w14:paraId="36CE85ED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BF49A2F" w14:textId="23699586" w:rsidR="008A249C" w:rsidRPr="00E75741" w:rsidRDefault="00FF0B03" w:rsidP="008A249C">
            <w:pPr>
              <w:pStyle w:val="1-Number"/>
              <w:spacing w:line="240" w:lineRule="auto"/>
              <w:ind w:right="76"/>
            </w:pPr>
            <w:r w:rsidRPr="00E75741">
              <w:t>300</w:t>
            </w:r>
          </w:p>
        </w:tc>
        <w:tc>
          <w:tcPr>
            <w:tcW w:w="131" w:type="pct"/>
          </w:tcPr>
          <w:p w14:paraId="61CBC2AE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</w:p>
        </w:tc>
        <w:tc>
          <w:tcPr>
            <w:tcW w:w="709" w:type="pct"/>
            <w:hideMark/>
          </w:tcPr>
          <w:p w14:paraId="60F88399" w14:textId="24ECB0BB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300</w:t>
            </w:r>
          </w:p>
        </w:tc>
      </w:tr>
    </w:tbl>
    <w:p w14:paraId="1F70A76D" w14:textId="7BFEDEEC" w:rsidR="00816686" w:rsidRPr="00E75741" w:rsidRDefault="00C12934" w:rsidP="008A2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249C" w:rsidRPr="00E75741">
        <w:rPr>
          <w:rFonts w:ascii="Angsana New" w:hAnsi="Angsana New"/>
          <w:sz w:val="32"/>
          <w:szCs w:val="32"/>
        </w:rPr>
        <w:t>2566</w:t>
      </w:r>
      <w:r w:rsidR="00333296" w:rsidRPr="00E75741">
        <w:rPr>
          <w:rFonts w:ascii="Angsana New" w:hAnsi="Angsana New"/>
          <w:sz w:val="32"/>
          <w:szCs w:val="32"/>
        </w:rPr>
        <w:t xml:space="preserve"> 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และ </w:t>
      </w:r>
      <w:r w:rsidR="008A249C" w:rsidRPr="00E75741">
        <w:rPr>
          <w:rFonts w:ascii="Angsana New" w:hAnsi="Angsana New"/>
          <w:sz w:val="32"/>
          <w:szCs w:val="32"/>
        </w:rPr>
        <w:t>2565</w:t>
      </w:r>
      <w:r w:rsidR="00A54350" w:rsidRPr="00E75741">
        <w:rPr>
          <w:rFonts w:ascii="Angsana New" w:hAnsi="Angsana New"/>
          <w:sz w:val="32"/>
          <w:szCs w:val="32"/>
          <w:cs/>
        </w:rPr>
        <w:t xml:space="preserve"> </w:t>
      </w:r>
      <w:r w:rsidR="00374D62" w:rsidRPr="00E75741">
        <w:rPr>
          <w:rFonts w:ascii="Angsana New" w:hAnsi="Angsana New"/>
          <w:sz w:val="32"/>
          <w:szCs w:val="32"/>
        </w:rPr>
        <w:t xml:space="preserve">            </w:t>
      </w:r>
      <w:r w:rsidR="00A54350" w:rsidRPr="00E757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81"/>
        <w:gridCol w:w="252"/>
        <w:gridCol w:w="1183"/>
        <w:gridCol w:w="261"/>
        <w:gridCol w:w="1180"/>
        <w:gridCol w:w="270"/>
        <w:gridCol w:w="1251"/>
      </w:tblGrid>
      <w:tr w:rsidR="00531FEB" w:rsidRPr="00E75741" w14:paraId="47F2002D" w14:textId="77777777" w:rsidTr="004B6B84">
        <w:tc>
          <w:tcPr>
            <w:tcW w:w="1910" w:type="pct"/>
          </w:tcPr>
          <w:p w14:paraId="3FD3C41C" w14:textId="77777777" w:rsidR="00531FEB" w:rsidRPr="00E75741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8" w:type="pct"/>
            <w:gridSpan w:val="3"/>
          </w:tcPr>
          <w:p w14:paraId="3A1732E6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7087B65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0B72A35E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531FEB" w:rsidRPr="00E75741" w14:paraId="0B3C3770" w14:textId="77777777" w:rsidTr="004B6B84">
        <w:tc>
          <w:tcPr>
            <w:tcW w:w="1910" w:type="pct"/>
          </w:tcPr>
          <w:p w14:paraId="29FD8C93" w14:textId="77777777" w:rsidR="00531FEB" w:rsidRPr="00E75741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8" w:type="pct"/>
            <w:gridSpan w:val="3"/>
          </w:tcPr>
          <w:p w14:paraId="7F06AF27" w14:textId="77777777" w:rsidR="00531FEB" w:rsidRPr="00E75741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E7A5D82" w14:textId="77777777" w:rsidR="00531FEB" w:rsidRPr="00E75741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77622541" w14:textId="77777777" w:rsidR="00531FEB" w:rsidRPr="00E75741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793" w:rsidRPr="00E75741" w14:paraId="380BC2C7" w14:textId="77777777" w:rsidTr="004B6B84">
        <w:tc>
          <w:tcPr>
            <w:tcW w:w="1910" w:type="pct"/>
          </w:tcPr>
          <w:p w14:paraId="20276AE1" w14:textId="77777777" w:rsidR="004C4793" w:rsidRPr="00E75741" w:rsidRDefault="004C4793" w:rsidP="004C479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233BED24" w14:textId="6B45F6E5" w:rsidR="004C4793" w:rsidRPr="00E75741" w:rsidRDefault="008A249C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  <w:vAlign w:val="bottom"/>
          </w:tcPr>
          <w:p w14:paraId="4D0548C8" w14:textId="77777777" w:rsidR="004C4793" w:rsidRPr="00E75741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5EC5FE2A" w14:textId="51295E09" w:rsidR="004C4793" w:rsidRPr="00E75741" w:rsidRDefault="008A249C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6CB48578" w14:textId="77777777" w:rsidR="004C4793" w:rsidRPr="00E75741" w:rsidRDefault="004C4793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6471423B" w14:textId="2A0C6785" w:rsidR="004C4793" w:rsidRPr="00E75741" w:rsidRDefault="008A249C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6806B22A" w14:textId="77777777" w:rsidR="004C4793" w:rsidRPr="00E75741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3EDE234" w14:textId="754287D4" w:rsidR="004C4793" w:rsidRPr="00E75741" w:rsidRDefault="008A249C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31FEB" w:rsidRPr="00E75741" w14:paraId="417820D9" w14:textId="77777777" w:rsidTr="004B6B84">
        <w:trPr>
          <w:trHeight w:val="176"/>
        </w:trPr>
        <w:tc>
          <w:tcPr>
            <w:tcW w:w="3388" w:type="pct"/>
            <w:gridSpan w:val="4"/>
          </w:tcPr>
          <w:p w14:paraId="363C169F" w14:textId="77777777" w:rsidR="00531FEB" w:rsidRPr="00E75741" w:rsidRDefault="00531FEB" w:rsidP="00561892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91992"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(หมายเหตุ </w:t>
            </w:r>
            <w:r w:rsidR="00B45C01"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9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42" w:type="pct"/>
          </w:tcPr>
          <w:p w14:paraId="3A3CB2CB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5A3F834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5B04B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3F8F913" w14:textId="77777777" w:rsidR="00531FEB" w:rsidRPr="00E75741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49C" w:rsidRPr="00E75741" w14:paraId="4F3CD2DD" w14:textId="77777777" w:rsidTr="004B6B84">
        <w:trPr>
          <w:trHeight w:val="176"/>
        </w:trPr>
        <w:tc>
          <w:tcPr>
            <w:tcW w:w="1910" w:type="pct"/>
          </w:tcPr>
          <w:p w14:paraId="38910198" w14:textId="77777777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697" w:type="pct"/>
          </w:tcPr>
          <w:p w14:paraId="2DF6F91D" w14:textId="7D044FBB" w:rsidR="008A249C" w:rsidRPr="00E75741" w:rsidRDefault="001B7AFD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37" w:type="pct"/>
          </w:tcPr>
          <w:p w14:paraId="76BF9FA7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05CCCDE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42" w:type="pct"/>
          </w:tcPr>
          <w:p w14:paraId="732C3C95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31D1B77" w14:textId="296B175C" w:rsidR="008A249C" w:rsidRPr="00E75741" w:rsidRDefault="00392298" w:rsidP="008A249C">
            <w:pPr>
              <w:pStyle w:val="1-Number"/>
              <w:spacing w:line="240" w:lineRule="auto"/>
              <w:ind w:left="-36" w:right="76"/>
            </w:pPr>
            <w:r w:rsidRPr="00E75741">
              <w:t>20,282</w:t>
            </w:r>
          </w:p>
        </w:tc>
        <w:tc>
          <w:tcPr>
            <w:tcW w:w="147" w:type="pct"/>
          </w:tcPr>
          <w:p w14:paraId="0EB3571C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1218D77" w14:textId="4ABE5313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9,492</w:t>
            </w:r>
          </w:p>
        </w:tc>
      </w:tr>
      <w:tr w:rsidR="008A249C" w:rsidRPr="00E75741" w14:paraId="705C79F8" w14:textId="77777777" w:rsidTr="004B6B84">
        <w:trPr>
          <w:trHeight w:val="176"/>
        </w:trPr>
        <w:tc>
          <w:tcPr>
            <w:tcW w:w="1910" w:type="pct"/>
          </w:tcPr>
          <w:p w14:paraId="6B7250CF" w14:textId="77777777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2FDF4" w14:textId="2973ADE6" w:rsidR="008A249C" w:rsidRPr="00E75741" w:rsidRDefault="001B7AFD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37" w:type="pct"/>
            <w:vAlign w:val="bottom"/>
          </w:tcPr>
          <w:p w14:paraId="71252AB7" w14:textId="77777777" w:rsidR="008A249C" w:rsidRPr="00E75741" w:rsidRDefault="008A249C" w:rsidP="008A249C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4ADB6" w14:textId="77777777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42" w:type="pct"/>
            <w:vAlign w:val="bottom"/>
          </w:tcPr>
          <w:p w14:paraId="14E8E315" w14:textId="77777777" w:rsidR="008A249C" w:rsidRPr="00E75741" w:rsidRDefault="008A249C" w:rsidP="008A249C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C4670" w14:textId="7044E684" w:rsidR="008A249C" w:rsidRPr="00E75741" w:rsidRDefault="007E25F7" w:rsidP="008A249C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E75741">
              <w:t>20,282</w:t>
            </w:r>
          </w:p>
        </w:tc>
        <w:tc>
          <w:tcPr>
            <w:tcW w:w="147" w:type="pct"/>
            <w:vAlign w:val="bottom"/>
          </w:tcPr>
          <w:p w14:paraId="00071E2B" w14:textId="77777777" w:rsidR="008A249C" w:rsidRPr="00E75741" w:rsidRDefault="008A249C" w:rsidP="008A249C">
            <w:pPr>
              <w:pStyle w:val="1-Number"/>
              <w:spacing w:line="240" w:lineRule="auto"/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D052E" w14:textId="625892B4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9,492</w:t>
            </w:r>
          </w:p>
        </w:tc>
      </w:tr>
    </w:tbl>
    <w:p w14:paraId="548E9997" w14:textId="77777777" w:rsidR="004B6B84" w:rsidRDefault="004B6B84">
      <w:r>
        <w:br w:type="page"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57"/>
        <w:gridCol w:w="24"/>
        <w:gridCol w:w="252"/>
        <w:gridCol w:w="1156"/>
        <w:gridCol w:w="28"/>
        <w:gridCol w:w="243"/>
        <w:gridCol w:w="18"/>
        <w:gridCol w:w="9"/>
        <w:gridCol w:w="1141"/>
        <w:gridCol w:w="29"/>
        <w:gridCol w:w="241"/>
        <w:gridCol w:w="29"/>
        <w:gridCol w:w="1251"/>
      </w:tblGrid>
      <w:tr w:rsidR="004B6B84" w:rsidRPr="00E75741" w14:paraId="0CA44712" w14:textId="77777777" w:rsidTr="004B6B84">
        <w:tc>
          <w:tcPr>
            <w:tcW w:w="1910" w:type="pct"/>
          </w:tcPr>
          <w:p w14:paraId="7DA70906" w14:textId="77777777" w:rsidR="004B6B84" w:rsidRPr="00747740" w:rsidRDefault="004B6B84" w:rsidP="001B6256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8" w:type="pct"/>
            <w:gridSpan w:val="5"/>
          </w:tcPr>
          <w:p w14:paraId="0C121CD9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2DE97970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pct"/>
            <w:gridSpan w:val="6"/>
          </w:tcPr>
          <w:p w14:paraId="70E497E6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4B6B84" w:rsidRPr="00E75741" w14:paraId="286F1C92" w14:textId="77777777" w:rsidTr="004B6B84">
        <w:tc>
          <w:tcPr>
            <w:tcW w:w="1910" w:type="pct"/>
          </w:tcPr>
          <w:p w14:paraId="15474267" w14:textId="77777777" w:rsidR="004B6B84" w:rsidRPr="00E75741" w:rsidRDefault="004B6B84" w:rsidP="001B6256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8" w:type="pct"/>
            <w:gridSpan w:val="5"/>
          </w:tcPr>
          <w:p w14:paraId="69CB1A1E" w14:textId="77777777" w:rsidR="004B6B84" w:rsidRPr="00E75741" w:rsidRDefault="004B6B84" w:rsidP="001B625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2FB5F3A6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pct"/>
            <w:gridSpan w:val="6"/>
          </w:tcPr>
          <w:p w14:paraId="7250FFB8" w14:textId="77777777" w:rsidR="004B6B84" w:rsidRPr="00E75741" w:rsidRDefault="004B6B84" w:rsidP="001B625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84" w:rsidRPr="00E75741" w14:paraId="77CA3CA2" w14:textId="77777777" w:rsidTr="004B6B84">
        <w:tc>
          <w:tcPr>
            <w:tcW w:w="1910" w:type="pct"/>
          </w:tcPr>
          <w:p w14:paraId="49A7E814" w14:textId="77777777" w:rsidR="004B6B84" w:rsidRPr="00E75741" w:rsidRDefault="004B6B84" w:rsidP="001B625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bottom"/>
          </w:tcPr>
          <w:p w14:paraId="497F1557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  <w:vAlign w:val="bottom"/>
          </w:tcPr>
          <w:p w14:paraId="2B628EC9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vAlign w:val="bottom"/>
          </w:tcPr>
          <w:p w14:paraId="7F0C893C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gridSpan w:val="2"/>
          </w:tcPr>
          <w:p w14:paraId="1EF9C94C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bottom w:val="single" w:sz="4" w:space="0" w:color="auto"/>
            </w:tcBorders>
            <w:vAlign w:val="bottom"/>
          </w:tcPr>
          <w:p w14:paraId="6FAC1DE1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gridSpan w:val="2"/>
            <w:vAlign w:val="bottom"/>
          </w:tcPr>
          <w:p w14:paraId="39034690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4DB6C5AC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73BFB" w:rsidRPr="00E75741" w14:paraId="4B1EE173" w14:textId="77777777" w:rsidTr="004B6B84">
        <w:trPr>
          <w:trHeight w:val="249"/>
        </w:trPr>
        <w:tc>
          <w:tcPr>
            <w:tcW w:w="3388" w:type="pct"/>
            <w:gridSpan w:val="6"/>
          </w:tcPr>
          <w:p w14:paraId="26C018C7" w14:textId="0B7A943B" w:rsidR="00573BFB" w:rsidRPr="00E75741" w:rsidRDefault="00573BFB" w:rsidP="00561892">
            <w:pPr>
              <w:spacing w:line="240" w:lineRule="auto"/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(หมายเหตุ </w:t>
            </w:r>
            <w:r w:rsidR="001A60A2"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17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)</w:t>
            </w:r>
          </w:p>
        </w:tc>
        <w:tc>
          <w:tcPr>
            <w:tcW w:w="142" w:type="pct"/>
            <w:gridSpan w:val="2"/>
          </w:tcPr>
          <w:p w14:paraId="32836389" w14:textId="77777777" w:rsidR="00573BFB" w:rsidRPr="00E75741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42" w:type="pct"/>
            <w:gridSpan w:val="3"/>
            <w:vAlign w:val="bottom"/>
          </w:tcPr>
          <w:p w14:paraId="758E3F0E" w14:textId="77777777" w:rsidR="00573BFB" w:rsidRPr="00E75741" w:rsidRDefault="00573BFB" w:rsidP="00561892">
            <w:pPr>
              <w:spacing w:line="240" w:lineRule="auto"/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D15F671" w14:textId="77777777" w:rsidR="00573BFB" w:rsidRPr="00E75741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81" w:type="pct"/>
            <w:vAlign w:val="bottom"/>
          </w:tcPr>
          <w:p w14:paraId="7E9C3EB7" w14:textId="77777777" w:rsidR="00573BFB" w:rsidRPr="00E75741" w:rsidRDefault="00573BFB" w:rsidP="00561892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val="en-US" w:eastAsia="en-US" w:bidi="th-TH"/>
              </w:rPr>
            </w:pPr>
          </w:p>
        </w:tc>
      </w:tr>
      <w:tr w:rsidR="008A249C" w:rsidRPr="00E75741" w14:paraId="04FAECBB" w14:textId="77777777" w:rsidTr="004B6B84">
        <w:tc>
          <w:tcPr>
            <w:tcW w:w="1910" w:type="pct"/>
          </w:tcPr>
          <w:p w14:paraId="7ABBD310" w14:textId="77777777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7" w:type="pct"/>
            <w:gridSpan w:val="2"/>
          </w:tcPr>
          <w:p w14:paraId="129D084C" w14:textId="13948EE4" w:rsidR="008A249C" w:rsidRPr="00E75741" w:rsidRDefault="000D4BC5" w:rsidP="008A249C">
            <w:pPr>
              <w:pStyle w:val="1-Number"/>
              <w:spacing w:line="240" w:lineRule="auto"/>
              <w:ind w:right="76"/>
            </w:pPr>
            <w:r w:rsidRPr="00E75741">
              <w:t>199</w:t>
            </w:r>
          </w:p>
        </w:tc>
        <w:tc>
          <w:tcPr>
            <w:tcW w:w="137" w:type="pct"/>
          </w:tcPr>
          <w:p w14:paraId="2D540C46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0C67A9E8" w14:textId="42E0D47E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93</w:t>
            </w:r>
          </w:p>
        </w:tc>
        <w:tc>
          <w:tcPr>
            <w:tcW w:w="142" w:type="pct"/>
            <w:gridSpan w:val="2"/>
          </w:tcPr>
          <w:p w14:paraId="7FEDDFE7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63B38AB7" w14:textId="5FAE94C9" w:rsidR="008A249C" w:rsidRPr="00E75741" w:rsidRDefault="000D4BC5" w:rsidP="008A249C">
            <w:pPr>
              <w:pStyle w:val="1-Number"/>
              <w:spacing w:line="240" w:lineRule="auto"/>
              <w:ind w:left="-36" w:right="76"/>
            </w:pPr>
            <w:r w:rsidRPr="00E75741">
              <w:t>199</w:t>
            </w:r>
          </w:p>
        </w:tc>
        <w:tc>
          <w:tcPr>
            <w:tcW w:w="147" w:type="pct"/>
            <w:gridSpan w:val="2"/>
          </w:tcPr>
          <w:p w14:paraId="79DD7A99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40B543E8" w14:textId="3E3F13DD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93</w:t>
            </w:r>
          </w:p>
        </w:tc>
      </w:tr>
      <w:tr w:rsidR="008A249C" w:rsidRPr="00E75741" w14:paraId="588FF087" w14:textId="77777777" w:rsidTr="004B6B84">
        <w:tc>
          <w:tcPr>
            <w:tcW w:w="1910" w:type="pct"/>
          </w:tcPr>
          <w:p w14:paraId="71BD3AE7" w14:textId="698AB627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7" w:type="pct"/>
            <w:gridSpan w:val="2"/>
          </w:tcPr>
          <w:p w14:paraId="03899A52" w14:textId="65BACA38" w:rsidR="008A249C" w:rsidRPr="00E75741" w:rsidRDefault="00954C1E" w:rsidP="008A249C">
            <w:pPr>
              <w:pStyle w:val="1-Number"/>
              <w:spacing w:line="240" w:lineRule="auto"/>
              <w:ind w:right="76"/>
            </w:pPr>
            <w:r w:rsidRPr="00E75741">
              <w:t>7</w:t>
            </w:r>
          </w:p>
        </w:tc>
        <w:tc>
          <w:tcPr>
            <w:tcW w:w="137" w:type="pct"/>
          </w:tcPr>
          <w:p w14:paraId="50F1EC91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C0D5A07" w14:textId="58B6AD4E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1,020</w:t>
            </w:r>
          </w:p>
        </w:tc>
        <w:tc>
          <w:tcPr>
            <w:tcW w:w="142" w:type="pct"/>
            <w:gridSpan w:val="2"/>
          </w:tcPr>
          <w:p w14:paraId="5743B933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5C24C0B4" w14:textId="372A476F" w:rsidR="008A249C" w:rsidRPr="00E75741" w:rsidRDefault="00984EA0" w:rsidP="008A249C">
            <w:pPr>
              <w:pStyle w:val="1-Number"/>
              <w:spacing w:line="240" w:lineRule="auto"/>
              <w:ind w:left="-36" w:right="76"/>
            </w:pPr>
            <w:r w:rsidRPr="00E75741">
              <w:t>7</w:t>
            </w:r>
          </w:p>
        </w:tc>
        <w:tc>
          <w:tcPr>
            <w:tcW w:w="147" w:type="pct"/>
            <w:gridSpan w:val="2"/>
          </w:tcPr>
          <w:p w14:paraId="090197CE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D296838" w14:textId="69F3CDE0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1,020</w:t>
            </w:r>
          </w:p>
        </w:tc>
      </w:tr>
      <w:tr w:rsidR="008A249C" w:rsidRPr="00E75741" w14:paraId="349DF791" w14:textId="77777777" w:rsidTr="004B6B84">
        <w:tc>
          <w:tcPr>
            <w:tcW w:w="1910" w:type="pct"/>
          </w:tcPr>
          <w:p w14:paraId="2958866B" w14:textId="54DEC5D3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ab/>
            </w: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99176" w14:textId="6CA9B202" w:rsidR="008A249C" w:rsidRPr="00E75741" w:rsidRDefault="000D4BC5" w:rsidP="008A249C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37" w:type="pct"/>
          </w:tcPr>
          <w:p w14:paraId="09BE2680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5ED7ACAD" w14:textId="3152937E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134</w:t>
            </w:r>
          </w:p>
        </w:tc>
        <w:tc>
          <w:tcPr>
            <w:tcW w:w="142" w:type="pct"/>
            <w:gridSpan w:val="2"/>
          </w:tcPr>
          <w:p w14:paraId="13086130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516F9" w14:textId="2DAC6A5F" w:rsidR="008A249C" w:rsidRPr="00E75741" w:rsidRDefault="00984EA0" w:rsidP="008A249C">
            <w:pPr>
              <w:pStyle w:val="1-Number"/>
              <w:spacing w:line="240" w:lineRule="auto"/>
              <w:ind w:left="-36" w:right="76"/>
            </w:pPr>
            <w:r w:rsidRPr="00E75741">
              <w:t>-</w:t>
            </w:r>
          </w:p>
        </w:tc>
        <w:tc>
          <w:tcPr>
            <w:tcW w:w="147" w:type="pct"/>
            <w:gridSpan w:val="2"/>
          </w:tcPr>
          <w:p w14:paraId="63CF328F" w14:textId="77777777" w:rsidR="008A249C" w:rsidRPr="00E75741" w:rsidRDefault="008A249C" w:rsidP="008A2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ED38B91" w14:textId="0222B1F0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-</w:t>
            </w:r>
          </w:p>
        </w:tc>
      </w:tr>
      <w:tr w:rsidR="008A249C" w:rsidRPr="00E75741" w14:paraId="594F4EF3" w14:textId="77777777" w:rsidTr="004B6B84">
        <w:tc>
          <w:tcPr>
            <w:tcW w:w="1910" w:type="pct"/>
          </w:tcPr>
          <w:p w14:paraId="2B2F50DD" w14:textId="77777777" w:rsidR="008A249C" w:rsidRPr="00E75741" w:rsidRDefault="008A249C" w:rsidP="008A249C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E0A4C" w14:textId="31A607E5" w:rsidR="008A249C" w:rsidRPr="00E75741" w:rsidRDefault="000D4BC5" w:rsidP="008A249C">
            <w:pPr>
              <w:pStyle w:val="1-Number"/>
              <w:spacing w:line="240" w:lineRule="auto"/>
              <w:ind w:right="76"/>
            </w:pPr>
            <w:r w:rsidRPr="00E75741">
              <w:t>206</w:t>
            </w:r>
          </w:p>
        </w:tc>
        <w:tc>
          <w:tcPr>
            <w:tcW w:w="137" w:type="pct"/>
            <w:vAlign w:val="bottom"/>
          </w:tcPr>
          <w:p w14:paraId="541DE18C" w14:textId="77777777" w:rsidR="008A249C" w:rsidRPr="00E75741" w:rsidRDefault="008A249C" w:rsidP="008A249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28CD5" w14:textId="077681F9" w:rsidR="008A249C" w:rsidRPr="00E75741" w:rsidRDefault="008A249C" w:rsidP="008A249C">
            <w:pPr>
              <w:pStyle w:val="1-Number"/>
              <w:spacing w:line="240" w:lineRule="auto"/>
              <w:ind w:right="76"/>
            </w:pPr>
            <w:r w:rsidRPr="00E75741">
              <w:t>1,247</w:t>
            </w:r>
          </w:p>
        </w:tc>
        <w:tc>
          <w:tcPr>
            <w:tcW w:w="142" w:type="pct"/>
            <w:gridSpan w:val="2"/>
            <w:vAlign w:val="bottom"/>
          </w:tcPr>
          <w:p w14:paraId="74C17A1A" w14:textId="77777777" w:rsidR="008A249C" w:rsidRPr="00E75741" w:rsidRDefault="008A249C" w:rsidP="008A249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63686" w14:textId="4CC65EBB" w:rsidR="008A249C" w:rsidRPr="00E75741" w:rsidRDefault="00954C1E" w:rsidP="008A249C">
            <w:pPr>
              <w:pStyle w:val="1-Number"/>
              <w:spacing w:line="240" w:lineRule="auto"/>
              <w:ind w:left="-36" w:right="76"/>
            </w:pPr>
            <w:r w:rsidRPr="00E75741">
              <w:t>20</w:t>
            </w:r>
            <w:r w:rsidR="000D4BC5" w:rsidRPr="00E75741">
              <w:t>6</w:t>
            </w:r>
          </w:p>
        </w:tc>
        <w:tc>
          <w:tcPr>
            <w:tcW w:w="147" w:type="pct"/>
            <w:gridSpan w:val="2"/>
            <w:vAlign w:val="bottom"/>
          </w:tcPr>
          <w:p w14:paraId="7B168EEA" w14:textId="77777777" w:rsidR="008A249C" w:rsidRPr="00E75741" w:rsidRDefault="008A249C" w:rsidP="008A249C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597DA" w14:textId="0F899475" w:rsidR="008A249C" w:rsidRPr="00E75741" w:rsidRDefault="008A249C" w:rsidP="008A249C">
            <w:pPr>
              <w:pStyle w:val="1-Number"/>
              <w:spacing w:line="240" w:lineRule="auto"/>
              <w:ind w:left="-36" w:right="76"/>
            </w:pPr>
            <w:r w:rsidRPr="00E75741">
              <w:t>1,113</w:t>
            </w:r>
          </w:p>
        </w:tc>
      </w:tr>
      <w:tr w:rsidR="007F1A17" w:rsidRPr="00E75741" w14:paraId="47A5926B" w14:textId="77777777" w:rsidTr="004B6B84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3373" w:type="pct"/>
            <w:gridSpan w:val="5"/>
            <w:hideMark/>
          </w:tcPr>
          <w:p w14:paraId="2C0E49DF" w14:textId="77777777" w:rsidR="007F1A17" w:rsidRPr="00E75741" w:rsidRDefault="007F1A17" w:rsidP="007F1A17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เงินให้กู้ยืมระยะสั้น - กิจการที่เกี่ยวข้องกัน </w:t>
            </w:r>
          </w:p>
        </w:tc>
        <w:tc>
          <w:tcPr>
            <w:tcW w:w="147" w:type="pct"/>
            <w:gridSpan w:val="2"/>
          </w:tcPr>
          <w:p w14:paraId="3B34B58C" w14:textId="77777777" w:rsidR="007F1A17" w:rsidRPr="00E75741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3"/>
          </w:tcPr>
          <w:p w14:paraId="702584E9" w14:textId="77777777" w:rsidR="007F1A17" w:rsidRPr="00E75741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6A68E2AA" w14:textId="77777777" w:rsidR="007F1A17" w:rsidRPr="00E75741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54CC960F" w14:textId="77777777" w:rsidR="007F1A17" w:rsidRPr="00E75741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17" w:rsidRPr="00E75741" w14:paraId="5FEDE7A5" w14:textId="77777777" w:rsidTr="004B6B84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1910" w:type="pct"/>
            <w:hideMark/>
          </w:tcPr>
          <w:p w14:paraId="35EEEBF6" w14:textId="77777777" w:rsidR="007F1A17" w:rsidRPr="00E75741" w:rsidRDefault="007F1A17" w:rsidP="007F1A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75741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29DF1515" w14:textId="77777777" w:rsidR="007F1A17" w:rsidRPr="00E75741" w:rsidRDefault="007F1A17" w:rsidP="007F1A17">
            <w:pPr>
              <w:pStyle w:val="1-Number"/>
              <w:spacing w:line="240" w:lineRule="auto"/>
              <w:ind w:right="76"/>
            </w:pPr>
          </w:p>
        </w:tc>
        <w:tc>
          <w:tcPr>
            <w:tcW w:w="150" w:type="pct"/>
            <w:gridSpan w:val="2"/>
          </w:tcPr>
          <w:p w14:paraId="6E38A2DD" w14:textId="77777777" w:rsidR="007F1A17" w:rsidRPr="00E75741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0DCCE921" w14:textId="77777777" w:rsidR="007F1A17" w:rsidRPr="00E75741" w:rsidRDefault="007F1A17" w:rsidP="007F1A17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  <w:gridSpan w:val="3"/>
          </w:tcPr>
          <w:p w14:paraId="09185FBF" w14:textId="77777777" w:rsidR="007F1A17" w:rsidRPr="00E75741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71DE42D" w14:textId="77777777" w:rsidR="007F1A17" w:rsidRPr="00E75741" w:rsidRDefault="007F1A17" w:rsidP="007F1A17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  <w:gridSpan w:val="2"/>
          </w:tcPr>
          <w:p w14:paraId="20C75842" w14:textId="77777777" w:rsidR="007F1A17" w:rsidRPr="00E75741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A91A183" w14:textId="77777777" w:rsidR="007F1A17" w:rsidRPr="00E75741" w:rsidRDefault="007F1A17" w:rsidP="007F1A17">
            <w:pPr>
              <w:pStyle w:val="1-Number"/>
              <w:spacing w:line="240" w:lineRule="auto"/>
              <w:ind w:left="-36" w:right="76"/>
            </w:pPr>
          </w:p>
        </w:tc>
      </w:tr>
      <w:tr w:rsidR="007F1A17" w:rsidRPr="00E75741" w14:paraId="7457680A" w14:textId="77777777" w:rsidTr="004B6B8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1910" w:type="pct"/>
            <w:hideMark/>
          </w:tcPr>
          <w:p w14:paraId="44DC829A" w14:textId="77777777" w:rsidR="007F1A17" w:rsidRPr="00E75741" w:rsidRDefault="007F1A17" w:rsidP="00374D62">
            <w:pPr>
              <w:tabs>
                <w:tab w:val="left" w:pos="342"/>
              </w:tabs>
              <w:ind w:left="166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Rich Avenue Company Limited</w:t>
            </w:r>
          </w:p>
        </w:tc>
        <w:tc>
          <w:tcPr>
            <w:tcW w:w="68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8B29BB" w14:textId="6CE95497" w:rsidR="007F1A17" w:rsidRPr="00E75741" w:rsidRDefault="00954C1E" w:rsidP="007F1A17">
            <w:pPr>
              <w:pStyle w:val="1-Number"/>
              <w:spacing w:line="240" w:lineRule="auto"/>
              <w:ind w:right="76"/>
            </w:pPr>
            <w:r w:rsidRPr="00E75741"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7CCD855" w14:textId="77777777" w:rsidR="007F1A17" w:rsidRPr="00E75741" w:rsidRDefault="007F1A17" w:rsidP="007F1A17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cs/>
                <w:lang w:bidi="th-TH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93EFD8" w14:textId="77777777" w:rsidR="007F1A17" w:rsidRPr="00E75741" w:rsidRDefault="007F1A17" w:rsidP="007F1A17">
            <w:pPr>
              <w:pStyle w:val="1-Number"/>
              <w:spacing w:line="240" w:lineRule="auto"/>
              <w:ind w:right="76"/>
            </w:pPr>
            <w:r w:rsidRPr="00E75741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gridSpan w:val="3"/>
            <w:vAlign w:val="bottom"/>
          </w:tcPr>
          <w:p w14:paraId="5E652FCC" w14:textId="77777777" w:rsidR="007F1A17" w:rsidRPr="00E75741" w:rsidRDefault="007F1A17" w:rsidP="007F1A17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E78889" w14:textId="6993F9F6" w:rsidR="007F1A17" w:rsidRPr="00E75741" w:rsidRDefault="00954C1E" w:rsidP="007F1A17">
            <w:pPr>
              <w:pStyle w:val="1-Number"/>
              <w:spacing w:line="240" w:lineRule="auto"/>
              <w:ind w:left="-36" w:right="76"/>
            </w:pPr>
            <w:r w:rsidRPr="00E75741">
              <w:t>31,568</w:t>
            </w:r>
          </w:p>
        </w:tc>
        <w:tc>
          <w:tcPr>
            <w:tcW w:w="147" w:type="pct"/>
            <w:gridSpan w:val="2"/>
            <w:vAlign w:val="bottom"/>
          </w:tcPr>
          <w:p w14:paraId="4F6DF165" w14:textId="77777777" w:rsidR="007F1A17" w:rsidRPr="00E75741" w:rsidRDefault="007F1A17" w:rsidP="007F1A17">
            <w:pPr>
              <w:pStyle w:val="1-Number"/>
              <w:spacing w:line="240" w:lineRule="auto"/>
            </w:pPr>
          </w:p>
        </w:tc>
        <w:tc>
          <w:tcPr>
            <w:tcW w:w="68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D292D2" w14:textId="121DA376" w:rsidR="007F1A17" w:rsidRPr="00E75741" w:rsidRDefault="008A249C" w:rsidP="007F1A17">
            <w:pPr>
              <w:pStyle w:val="1-Number"/>
              <w:spacing w:line="240" w:lineRule="auto"/>
              <w:ind w:left="-36" w:right="76"/>
            </w:pPr>
            <w:r w:rsidRPr="00E75741">
              <w:t>13,619</w:t>
            </w:r>
          </w:p>
        </w:tc>
      </w:tr>
    </w:tbl>
    <w:p w14:paraId="583F3B19" w14:textId="7BCF014A" w:rsidR="00BA50D2" w:rsidRPr="00E75741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ในระหว่าง</w:t>
      </w:r>
      <w:r w:rsidR="00952EAD"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412136" w:rsidRPr="00E75741">
        <w:rPr>
          <w:rFonts w:ascii="Angsana New" w:hAnsi="Angsana New" w:hint="cs"/>
          <w:sz w:val="32"/>
          <w:szCs w:val="32"/>
          <w:cs/>
        </w:rPr>
        <w:t>แก่</w:t>
      </w:r>
      <w:r w:rsidRPr="00E75741">
        <w:rPr>
          <w:rFonts w:ascii="Angsana New" w:hAnsi="Angsana New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p w14:paraId="0CCB047A" w14:textId="77777777" w:rsidR="00BA50D2" w:rsidRPr="00E75741" w:rsidRDefault="00BA50D2" w:rsidP="00BA50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sz w:val="26"/>
          <w:szCs w:val="26"/>
        </w:rPr>
      </w:pPr>
      <w:r w:rsidRPr="00E75741">
        <w:rPr>
          <w:rStyle w:val="PageNumber"/>
          <w:rFonts w:ascii="Angsana New" w:hAnsi="Angsana New"/>
          <w:sz w:val="26"/>
          <w:szCs w:val="26"/>
          <w:cs/>
        </w:rPr>
        <w:t xml:space="preserve">  </w:t>
      </w:r>
      <w:r w:rsidRPr="00E7574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530"/>
        <w:gridCol w:w="1316"/>
        <w:gridCol w:w="16"/>
      </w:tblGrid>
      <w:tr w:rsidR="00023599" w:rsidRPr="00E75741" w14:paraId="342259E2" w14:textId="77777777" w:rsidTr="007F03D1">
        <w:trPr>
          <w:gridAfter w:val="1"/>
          <w:wAfter w:w="16" w:type="dxa"/>
        </w:trPr>
        <w:tc>
          <w:tcPr>
            <w:tcW w:w="2520" w:type="dxa"/>
          </w:tcPr>
          <w:p w14:paraId="6377805A" w14:textId="77777777" w:rsidR="00023599" w:rsidRPr="00E75741" w:rsidRDefault="0002359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626" w:type="dxa"/>
            <w:gridSpan w:val="5"/>
          </w:tcPr>
          <w:p w14:paraId="7A83FA32" w14:textId="77777777" w:rsidR="00023599" w:rsidRPr="00E75741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599" w:rsidRPr="00E75741" w14:paraId="277E10A9" w14:textId="77777777" w:rsidTr="00023599">
        <w:tc>
          <w:tcPr>
            <w:tcW w:w="2520" w:type="dxa"/>
          </w:tcPr>
          <w:p w14:paraId="24DF078C" w14:textId="77777777" w:rsidR="00023599" w:rsidRPr="00E75741" w:rsidRDefault="0002359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B315489" w14:textId="00B93615" w:rsidR="00023599" w:rsidRPr="00E75741" w:rsidRDefault="00023599" w:rsidP="000235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249C" w:rsidRPr="00E757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E84DAF8" w14:textId="77777777" w:rsidR="00023599" w:rsidRPr="00E75741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59D135B5" w14:textId="77777777" w:rsidR="00023599" w:rsidRPr="00E75741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A0643E2" w14:textId="2247A43B" w:rsidR="00023599" w:rsidRPr="00E75741" w:rsidRDefault="00361F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023599" w:rsidRPr="00E75741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6D671ADA" w14:textId="38DAF700" w:rsidR="00023599" w:rsidRPr="00E75741" w:rsidRDefault="00023599" w:rsidP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E757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A61AE" w:rsidRPr="00E75741">
              <w:rPr>
                <w:rFonts w:ascii="Angsana New" w:hAnsi="Angsana New"/>
                <w:sz w:val="26"/>
                <w:szCs w:val="26"/>
              </w:rPr>
              <w:t>256</w:t>
            </w:r>
            <w:r w:rsidR="008A249C" w:rsidRPr="00E757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23599" w:rsidRPr="00E75741" w14:paraId="2E06FC00" w14:textId="77777777" w:rsidTr="00023599">
        <w:tc>
          <w:tcPr>
            <w:tcW w:w="2520" w:type="dxa"/>
            <w:hideMark/>
          </w:tcPr>
          <w:p w14:paraId="2A51F9CA" w14:textId="77777777" w:rsidR="00023599" w:rsidRPr="00E75741" w:rsidRDefault="00023599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7574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E87E6B" w14:textId="77777777" w:rsidR="00023599" w:rsidRPr="00E75741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46A603" w14:textId="77777777" w:rsidR="00023599" w:rsidRPr="00E75741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BA472" w14:textId="77777777" w:rsidR="00023599" w:rsidRPr="00E75741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EC07DB5" w14:textId="77777777" w:rsidR="00023599" w:rsidRPr="00E75741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gridSpan w:val="2"/>
          </w:tcPr>
          <w:p w14:paraId="19A36FDC" w14:textId="77777777" w:rsidR="00023599" w:rsidRPr="00E75741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3599" w:rsidRPr="00E75741" w14:paraId="700EE83B" w14:textId="77777777" w:rsidTr="000A61AE">
        <w:tc>
          <w:tcPr>
            <w:tcW w:w="2520" w:type="dxa"/>
            <w:hideMark/>
          </w:tcPr>
          <w:p w14:paraId="5CFE64DD" w14:textId="77777777" w:rsidR="00023599" w:rsidRPr="00E75741" w:rsidRDefault="00023599" w:rsidP="00BA50D2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</w:rPr>
              <w:t>Rich Avenue Company Limited</w:t>
            </w:r>
          </w:p>
        </w:tc>
        <w:tc>
          <w:tcPr>
            <w:tcW w:w="1260" w:type="dxa"/>
            <w:hideMark/>
          </w:tcPr>
          <w:p w14:paraId="26705C76" w14:textId="4E4023E5" w:rsidR="00023599" w:rsidRPr="00E75741" w:rsidRDefault="000A61AE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E75741">
              <w:rPr>
                <w:rFonts w:hint="cs"/>
                <w:sz w:val="26"/>
                <w:szCs w:val="26"/>
              </w:rPr>
              <w:t>13,</w:t>
            </w:r>
            <w:r w:rsidR="008A249C" w:rsidRPr="00E75741">
              <w:rPr>
                <w:sz w:val="26"/>
                <w:szCs w:val="26"/>
              </w:rPr>
              <w:t>619</w:t>
            </w:r>
          </w:p>
        </w:tc>
        <w:tc>
          <w:tcPr>
            <w:tcW w:w="1260" w:type="dxa"/>
          </w:tcPr>
          <w:p w14:paraId="3F97DD1B" w14:textId="19A225C4" w:rsidR="00023599" w:rsidRPr="00E75741" w:rsidRDefault="008359B8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E75741">
              <w:rPr>
                <w:sz w:val="26"/>
                <w:szCs w:val="26"/>
              </w:rPr>
              <w:t>26,803</w:t>
            </w:r>
          </w:p>
        </w:tc>
        <w:tc>
          <w:tcPr>
            <w:tcW w:w="1260" w:type="dxa"/>
          </w:tcPr>
          <w:p w14:paraId="400A1E2A" w14:textId="01057D9B" w:rsidR="00023599" w:rsidRPr="00E75741" w:rsidRDefault="00835011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E75741">
              <w:rPr>
                <w:sz w:val="26"/>
                <w:szCs w:val="26"/>
              </w:rPr>
              <w:t>(8,554)</w:t>
            </w:r>
          </w:p>
        </w:tc>
        <w:tc>
          <w:tcPr>
            <w:tcW w:w="1530" w:type="dxa"/>
          </w:tcPr>
          <w:p w14:paraId="5F34046D" w14:textId="17723DE5" w:rsidR="00023599" w:rsidRPr="00E75741" w:rsidRDefault="00835011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E75741">
              <w:rPr>
                <w:sz w:val="26"/>
                <w:szCs w:val="26"/>
              </w:rPr>
              <w:t>(300)</w:t>
            </w:r>
          </w:p>
        </w:tc>
        <w:tc>
          <w:tcPr>
            <w:tcW w:w="1332" w:type="dxa"/>
            <w:gridSpan w:val="2"/>
          </w:tcPr>
          <w:p w14:paraId="699ABB43" w14:textId="4E617E77" w:rsidR="00023599" w:rsidRPr="00E75741" w:rsidRDefault="00835011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E75741">
              <w:rPr>
                <w:sz w:val="26"/>
                <w:szCs w:val="26"/>
              </w:rPr>
              <w:t>31,568</w:t>
            </w:r>
          </w:p>
        </w:tc>
      </w:tr>
    </w:tbl>
    <w:p w14:paraId="06F0190C" w14:textId="7C5A786C" w:rsidR="00BA50D2" w:rsidRPr="00E75741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75741">
        <w:rPr>
          <w:rFonts w:ascii="Angsana New" w:hAnsi="Angsana New" w:hint="cs"/>
          <w:sz w:val="32"/>
          <w:szCs w:val="32"/>
        </w:rPr>
        <w:t xml:space="preserve">31 </w:t>
      </w:r>
      <w:r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6E4D" w:rsidRPr="00E75741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 w:hint="cs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เงินให้กู้ยืมระยะสั้นแก่กิจการที่เกี่ยวข้องกันเป็นเงินกู้จำนวน</w:t>
      </w:r>
      <w:r w:rsidR="00A64D5B" w:rsidRPr="00E75741">
        <w:rPr>
          <w:rFonts w:ascii="Angsana New" w:hAnsi="Angsana New"/>
          <w:sz w:val="32"/>
          <w:szCs w:val="32"/>
        </w:rPr>
        <w:t xml:space="preserve"> 0.9</w:t>
      </w:r>
      <w:r w:rsidR="00926E4D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412136" w:rsidRPr="00E75741">
        <w:rPr>
          <w:rFonts w:ascii="Angsana New" w:hAnsi="Angsana New"/>
          <w:sz w:val="32"/>
          <w:szCs w:val="32"/>
        </w:rPr>
        <w:t>(</w:t>
      </w:r>
      <w:r w:rsidR="00926E4D" w:rsidRPr="00E75741">
        <w:rPr>
          <w:rFonts w:ascii="Angsana New" w:hAnsi="Angsana New"/>
          <w:sz w:val="32"/>
          <w:szCs w:val="32"/>
        </w:rPr>
        <w:t>2565</w:t>
      </w:r>
      <w:r w:rsidR="00412136" w:rsidRPr="00E75741">
        <w:rPr>
          <w:rFonts w:ascii="Angsana New" w:hAnsi="Angsana New"/>
          <w:sz w:val="32"/>
          <w:szCs w:val="32"/>
        </w:rPr>
        <w:t xml:space="preserve">: </w:t>
      </w:r>
      <w:r w:rsidR="00926E4D" w:rsidRPr="00E75741">
        <w:rPr>
          <w:rFonts w:ascii="Angsana New" w:hAnsi="Angsana New"/>
          <w:sz w:val="32"/>
          <w:szCs w:val="32"/>
        </w:rPr>
        <w:t>0.4</w:t>
      </w:r>
      <w:r w:rsidR="00926E4D" w:rsidRPr="00E75741">
        <w:rPr>
          <w:rFonts w:ascii="Angsana New" w:hAnsi="Angsana New" w:hint="cs"/>
          <w:sz w:val="32"/>
          <w:szCs w:val="32"/>
        </w:rPr>
        <w:t xml:space="preserve"> </w:t>
      </w:r>
      <w:r w:rsidR="00412136" w:rsidRPr="00E7574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12136" w:rsidRPr="00E75741">
        <w:rPr>
          <w:rFonts w:ascii="Angsana New" w:hAnsi="Angsana New"/>
          <w:sz w:val="32"/>
          <w:szCs w:val="32"/>
        </w:rPr>
        <w:t xml:space="preserve">) </w:t>
      </w:r>
      <w:r w:rsidRPr="00E75741">
        <w:rPr>
          <w:rFonts w:ascii="Angsana New" w:hAnsi="Angsana New"/>
          <w:sz w:val="32"/>
          <w:szCs w:val="32"/>
          <w:cs/>
        </w:rPr>
        <w:t>ซึ่งมีกำหนดชำระคืนเมื่อทวงถามและมีดอกเบี้ยคงที่ในอัตราร้อยละ</w:t>
      </w:r>
      <w:r w:rsidR="00A64D5B" w:rsidRPr="00E75741">
        <w:rPr>
          <w:rFonts w:ascii="Angsana New" w:hAnsi="Angsana New"/>
          <w:sz w:val="32"/>
          <w:szCs w:val="32"/>
        </w:rPr>
        <w:t xml:space="preserve"> 6</w:t>
      </w:r>
      <w:r w:rsidR="00747740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ต่อปี</w:t>
      </w:r>
      <w:r w:rsidR="00412136" w:rsidRPr="00E75741">
        <w:rPr>
          <w:rFonts w:ascii="Angsana New" w:hAnsi="Angsana New"/>
          <w:sz w:val="32"/>
          <w:szCs w:val="32"/>
        </w:rPr>
        <w:t xml:space="preserve"> (</w:t>
      </w:r>
      <w:r w:rsidR="00926E4D" w:rsidRPr="00E75741">
        <w:rPr>
          <w:rFonts w:ascii="Angsana New" w:hAnsi="Angsana New"/>
          <w:sz w:val="32"/>
          <w:szCs w:val="32"/>
        </w:rPr>
        <w:t>2565</w:t>
      </w:r>
      <w:r w:rsidR="00412136" w:rsidRPr="00E75741">
        <w:rPr>
          <w:rFonts w:ascii="Angsana New" w:hAnsi="Angsana New"/>
          <w:sz w:val="32"/>
          <w:szCs w:val="32"/>
        </w:rPr>
        <w:t xml:space="preserve">: </w:t>
      </w:r>
      <w:r w:rsidR="00412136" w:rsidRPr="00E75741">
        <w:rPr>
          <w:rFonts w:ascii="Angsana New" w:hAnsi="Angsana New"/>
          <w:sz w:val="32"/>
          <w:szCs w:val="32"/>
          <w:cs/>
        </w:rPr>
        <w:t>ร้อยละ</w:t>
      </w:r>
      <w:r w:rsidR="00412136" w:rsidRPr="00E75741">
        <w:rPr>
          <w:rFonts w:ascii="Angsana New" w:hAnsi="Angsana New" w:hint="cs"/>
          <w:sz w:val="32"/>
          <w:szCs w:val="32"/>
        </w:rPr>
        <w:t xml:space="preserve"> 6 </w:t>
      </w:r>
      <w:r w:rsidR="00412136" w:rsidRPr="00E75741">
        <w:rPr>
          <w:rFonts w:ascii="Angsana New" w:hAnsi="Angsana New"/>
          <w:sz w:val="32"/>
          <w:szCs w:val="32"/>
          <w:cs/>
        </w:rPr>
        <w:t>ต่อปี</w:t>
      </w:r>
      <w:r w:rsidR="00412136" w:rsidRPr="00E75741">
        <w:rPr>
          <w:rFonts w:ascii="Angsana New" w:hAnsi="Angsana New"/>
          <w:sz w:val="32"/>
          <w:szCs w:val="32"/>
        </w:rPr>
        <w:t>)</w:t>
      </w:r>
    </w:p>
    <w:p w14:paraId="4151B49B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D8D58" w14:textId="42A7FAEA" w:rsidR="00CA1EC7" w:rsidRPr="00E75741" w:rsidRDefault="00CA1EC7" w:rsidP="00AE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1243458" w14:textId="2D9CD60B" w:rsidR="00CA1EC7" w:rsidRPr="00E75741" w:rsidRDefault="00CA1EC7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ในปี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926E4D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และ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926E4D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1F2182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ดังต่อไปนี้</w:t>
      </w:r>
    </w:p>
    <w:p w14:paraId="14F909D5" w14:textId="77777777" w:rsidR="00CA1EC7" w:rsidRPr="00E75741" w:rsidRDefault="00CA1EC7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E75741">
        <w:rPr>
          <w:rStyle w:val="PageNumber"/>
          <w:rFonts w:ascii="Angsana New" w:hAnsi="Angsana New"/>
        </w:rPr>
        <w:t xml:space="preserve"> 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/>
          <w:sz w:val="32"/>
          <w:szCs w:val="32"/>
          <w:cs/>
        </w:rPr>
        <w:t>พันบาท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A1EC7" w:rsidRPr="00E75741" w14:paraId="22E3B1E7" w14:textId="77777777" w:rsidTr="000A61AE">
        <w:tc>
          <w:tcPr>
            <w:tcW w:w="3330" w:type="dxa"/>
          </w:tcPr>
          <w:p w14:paraId="30FAFF94" w14:textId="77777777" w:rsidR="00CA1EC7" w:rsidRPr="00E75741" w:rsidRDefault="00CA1EC7" w:rsidP="00561892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82BAA62" w14:textId="77777777" w:rsidR="00CA1EC7" w:rsidRPr="00E75741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342E5F" w14:textId="77777777" w:rsidR="00CA1EC7" w:rsidRPr="00E75741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E75741" w14:paraId="55402683" w14:textId="77777777" w:rsidTr="00926E4D">
        <w:trPr>
          <w:trHeight w:val="450"/>
        </w:trPr>
        <w:tc>
          <w:tcPr>
            <w:tcW w:w="3330" w:type="dxa"/>
          </w:tcPr>
          <w:p w14:paraId="142CB806" w14:textId="77777777" w:rsidR="004C4793" w:rsidRPr="00E75741" w:rsidRDefault="004C4793" w:rsidP="004C4793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29C6E23" w14:textId="0F675335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639F1C9" w14:textId="118F792D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7FD60EB" w14:textId="6360094B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E7BFA5A" w14:textId="016880FA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26E4D" w:rsidRPr="00E75741" w14:paraId="4E497358" w14:textId="77777777" w:rsidTr="0026080B">
        <w:tc>
          <w:tcPr>
            <w:tcW w:w="3330" w:type="dxa"/>
          </w:tcPr>
          <w:p w14:paraId="191244F0" w14:textId="77777777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CEB5A64" w14:textId="486CD4BF" w:rsidR="00926E4D" w:rsidRPr="00E75741" w:rsidRDefault="00D460DE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32,606</w:t>
            </w:r>
          </w:p>
        </w:tc>
        <w:tc>
          <w:tcPr>
            <w:tcW w:w="1440" w:type="dxa"/>
          </w:tcPr>
          <w:p w14:paraId="1BF798CE" w14:textId="7CAAC142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29,105</w:t>
            </w:r>
          </w:p>
        </w:tc>
        <w:tc>
          <w:tcPr>
            <w:tcW w:w="1440" w:type="dxa"/>
          </w:tcPr>
          <w:p w14:paraId="04ADCEA9" w14:textId="04CACEF6" w:rsidR="00926E4D" w:rsidRPr="00E75741" w:rsidRDefault="00E17B24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32,60</w:t>
            </w:r>
            <w:r w:rsidR="00D460DE" w:rsidRPr="00E757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ADDE93C" w14:textId="4E01180B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29,105</w:t>
            </w:r>
          </w:p>
        </w:tc>
      </w:tr>
      <w:tr w:rsidR="00926E4D" w:rsidRPr="00E75741" w14:paraId="1032E138" w14:textId="77777777" w:rsidTr="000A61AE">
        <w:tc>
          <w:tcPr>
            <w:tcW w:w="3330" w:type="dxa"/>
          </w:tcPr>
          <w:p w14:paraId="72DADAEC" w14:textId="77777777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10D7569" w14:textId="6BEFDD18" w:rsidR="00926E4D" w:rsidRPr="00E75741" w:rsidRDefault="0002398C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  <w:tc>
          <w:tcPr>
            <w:tcW w:w="1440" w:type="dxa"/>
          </w:tcPr>
          <w:p w14:paraId="0C5E29B8" w14:textId="1B043D62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1,812</w:t>
            </w:r>
          </w:p>
        </w:tc>
        <w:tc>
          <w:tcPr>
            <w:tcW w:w="1440" w:type="dxa"/>
          </w:tcPr>
          <w:p w14:paraId="137332E4" w14:textId="08B1E932" w:rsidR="00926E4D" w:rsidRPr="00E75741" w:rsidRDefault="00E17B24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2,06</w:t>
            </w:r>
            <w:r w:rsidR="00D460DE" w:rsidRPr="00E757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5740D66" w14:textId="2A52B1C9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1,812</w:t>
            </w:r>
          </w:p>
        </w:tc>
      </w:tr>
      <w:tr w:rsidR="00926E4D" w:rsidRPr="00E75741" w14:paraId="702EDC93" w14:textId="77777777" w:rsidTr="000A61AE">
        <w:tc>
          <w:tcPr>
            <w:tcW w:w="3330" w:type="dxa"/>
          </w:tcPr>
          <w:p w14:paraId="0AF6C8AF" w14:textId="77777777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87DA2EA" w14:textId="059BA1C6" w:rsidR="00926E4D" w:rsidRPr="00E75741" w:rsidRDefault="0002398C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34,667</w:t>
            </w:r>
          </w:p>
        </w:tc>
        <w:tc>
          <w:tcPr>
            <w:tcW w:w="1440" w:type="dxa"/>
          </w:tcPr>
          <w:p w14:paraId="46DFAD78" w14:textId="417B3FB7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30,917</w:t>
            </w:r>
          </w:p>
        </w:tc>
        <w:tc>
          <w:tcPr>
            <w:tcW w:w="1440" w:type="dxa"/>
          </w:tcPr>
          <w:p w14:paraId="0E0EB2DB" w14:textId="5822F6D9" w:rsidR="00926E4D" w:rsidRPr="00E75741" w:rsidRDefault="00D460DE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34,667</w:t>
            </w:r>
          </w:p>
        </w:tc>
        <w:tc>
          <w:tcPr>
            <w:tcW w:w="1440" w:type="dxa"/>
          </w:tcPr>
          <w:p w14:paraId="64F0425D" w14:textId="420BC845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30,917</w:t>
            </w:r>
          </w:p>
        </w:tc>
      </w:tr>
    </w:tbl>
    <w:p w14:paraId="50D0D7BB" w14:textId="77777777" w:rsidR="004E36E8" w:rsidRPr="00E75741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4367974" w14:textId="77777777" w:rsidR="00A77D86" w:rsidRPr="00E75741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กรรมการบริษัทฯได้ค้ำประกันหนี้สินภายใต้สัญญาเช่า</w:t>
      </w:r>
      <w:r w:rsidR="001F2182" w:rsidRPr="00E75741">
        <w:rPr>
          <w:rFonts w:ascii="Angsana New" w:hAnsi="Angsana New" w:hint="cs"/>
          <w:sz w:val="32"/>
          <w:szCs w:val="32"/>
          <w:cs/>
        </w:rPr>
        <w:t>เงินทุน</w:t>
      </w:r>
      <w:r w:rsidRPr="00E7574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713411F" w14:textId="275C7469" w:rsidR="00956AD2" w:rsidRPr="00E75741" w:rsidRDefault="00AB0D71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7</w:t>
      </w:r>
      <w:r w:rsidR="000B6833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A17EB5" w:rsidRPr="00E75741">
        <w:rPr>
          <w:rFonts w:ascii="Angsana New" w:hAnsi="Angsana New" w:hint="cs"/>
          <w:b/>
          <w:bCs/>
          <w:sz w:val="32"/>
          <w:szCs w:val="32"/>
          <w:cs/>
        </w:rPr>
        <w:t>/เงินฝาก</w:t>
      </w:r>
      <w:r w:rsidR="004C21B2" w:rsidRPr="00E7574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17EB5" w:rsidRPr="00E75741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58B5F43D" w14:textId="77777777" w:rsidR="00573BFB" w:rsidRPr="00E75741" w:rsidRDefault="00573BFB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E75741">
        <w:rPr>
          <w:rStyle w:val="PageNumber"/>
          <w:rFonts w:ascii="Angsana New" w:hAnsi="Angsana New"/>
        </w:rPr>
        <w:t xml:space="preserve">  </w:t>
      </w: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/>
          <w:sz w:val="32"/>
          <w:szCs w:val="32"/>
          <w:cs/>
        </w:rPr>
        <w:t>พันบาท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3BFB" w:rsidRPr="00E75741" w14:paraId="0C50259F" w14:textId="77777777" w:rsidTr="00E40667">
        <w:tc>
          <w:tcPr>
            <w:tcW w:w="3330" w:type="dxa"/>
          </w:tcPr>
          <w:p w14:paraId="5767A7EB" w14:textId="77777777" w:rsidR="00573BFB" w:rsidRPr="00E75741" w:rsidRDefault="00573BFB" w:rsidP="00035756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EA1C175" w14:textId="77777777" w:rsidR="00573BFB" w:rsidRPr="00E75741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876C3C" w14:textId="77777777" w:rsidR="00573BFB" w:rsidRPr="00E75741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E75741" w14:paraId="6E08D86F" w14:textId="77777777" w:rsidTr="00E40667">
        <w:tc>
          <w:tcPr>
            <w:tcW w:w="3330" w:type="dxa"/>
          </w:tcPr>
          <w:p w14:paraId="79C006D8" w14:textId="77777777" w:rsidR="004C4793" w:rsidRPr="00E75741" w:rsidRDefault="004C4793" w:rsidP="004C47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6D3949D" w14:textId="641CF421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DF92687" w14:textId="7400AB2F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47B434" w14:textId="7CCF6509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BD8FA59" w14:textId="40749E1C" w:rsidR="004C4793" w:rsidRPr="00E75741" w:rsidRDefault="00926E4D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26E4D" w:rsidRPr="00E75741" w14:paraId="27CEBFE1" w14:textId="77777777" w:rsidTr="00E40667">
        <w:tc>
          <w:tcPr>
            <w:tcW w:w="3330" w:type="dxa"/>
          </w:tcPr>
          <w:p w14:paraId="64640BB0" w14:textId="77777777" w:rsidR="00926E4D" w:rsidRPr="00E75741" w:rsidRDefault="00926E4D" w:rsidP="00926E4D">
            <w:pPr>
              <w:pStyle w:val="3"/>
              <w:tabs>
                <w:tab w:val="clear" w:pos="360"/>
                <w:tab w:val="clear" w:pos="720"/>
                <w:tab w:val="left" w:pos="342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6D215865" w14:textId="11CF3586" w:rsidR="00926E4D" w:rsidRPr="00E75741" w:rsidRDefault="00CE54AA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2,426</w:t>
            </w:r>
          </w:p>
        </w:tc>
        <w:tc>
          <w:tcPr>
            <w:tcW w:w="1440" w:type="dxa"/>
          </w:tcPr>
          <w:p w14:paraId="33490564" w14:textId="6DDFF7A4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440" w:type="dxa"/>
          </w:tcPr>
          <w:p w14:paraId="136099FC" w14:textId="1DC7F6AB" w:rsidR="00926E4D" w:rsidRPr="00E75741" w:rsidRDefault="0004154A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2,223</w:t>
            </w:r>
          </w:p>
        </w:tc>
        <w:tc>
          <w:tcPr>
            <w:tcW w:w="1440" w:type="dxa"/>
          </w:tcPr>
          <w:p w14:paraId="7C00050D" w14:textId="488E87D8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</w:tr>
      <w:tr w:rsidR="00926E4D" w:rsidRPr="00E75741" w14:paraId="066134B3" w14:textId="77777777" w:rsidTr="0026080B">
        <w:tc>
          <w:tcPr>
            <w:tcW w:w="3330" w:type="dxa"/>
          </w:tcPr>
          <w:p w14:paraId="41A3F3D4" w14:textId="77777777" w:rsidR="00926E4D" w:rsidRPr="00E75741" w:rsidRDefault="00926E4D" w:rsidP="00926E4D">
            <w:pPr>
              <w:pStyle w:val="3"/>
              <w:tabs>
                <w:tab w:val="clear" w:pos="720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49CDE4BB" w14:textId="5FEC6408" w:rsidR="00926E4D" w:rsidRPr="00E75741" w:rsidRDefault="00CE54AA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298,967</w:t>
            </w:r>
          </w:p>
        </w:tc>
        <w:tc>
          <w:tcPr>
            <w:tcW w:w="1440" w:type="dxa"/>
          </w:tcPr>
          <w:p w14:paraId="7ACCB62B" w14:textId="1EFE4F4C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365,198</w:t>
            </w:r>
          </w:p>
        </w:tc>
        <w:tc>
          <w:tcPr>
            <w:tcW w:w="1440" w:type="dxa"/>
          </w:tcPr>
          <w:p w14:paraId="1A758077" w14:textId="1804A4AA" w:rsidR="00926E4D" w:rsidRPr="00E75741" w:rsidRDefault="00CE54AA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294,110</w:t>
            </w:r>
          </w:p>
        </w:tc>
        <w:tc>
          <w:tcPr>
            <w:tcW w:w="1440" w:type="dxa"/>
          </w:tcPr>
          <w:p w14:paraId="28CE1DFD" w14:textId="53896496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362,748</w:t>
            </w:r>
          </w:p>
        </w:tc>
      </w:tr>
      <w:tr w:rsidR="00926E4D" w:rsidRPr="00E75741" w14:paraId="52B0FF4E" w14:textId="77777777" w:rsidTr="00E40667">
        <w:tc>
          <w:tcPr>
            <w:tcW w:w="3330" w:type="dxa"/>
          </w:tcPr>
          <w:p w14:paraId="5A2F7CEF" w14:textId="77777777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AD8C8B8" w14:textId="5BBA274A" w:rsidR="00926E4D" w:rsidRPr="00E75741" w:rsidRDefault="00CE54AA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301,393</w:t>
            </w:r>
          </w:p>
        </w:tc>
        <w:tc>
          <w:tcPr>
            <w:tcW w:w="1440" w:type="dxa"/>
          </w:tcPr>
          <w:p w14:paraId="19992A44" w14:textId="58E4A63B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366,524</w:t>
            </w:r>
          </w:p>
        </w:tc>
        <w:tc>
          <w:tcPr>
            <w:tcW w:w="1440" w:type="dxa"/>
          </w:tcPr>
          <w:p w14:paraId="23F72A14" w14:textId="63CF24CE" w:rsidR="00926E4D" w:rsidRPr="00E75741" w:rsidRDefault="00CE54AA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296,333</w:t>
            </w:r>
          </w:p>
        </w:tc>
        <w:tc>
          <w:tcPr>
            <w:tcW w:w="1440" w:type="dxa"/>
          </w:tcPr>
          <w:p w14:paraId="5C15FDA8" w14:textId="13DD2796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363,924</w:t>
            </w:r>
          </w:p>
        </w:tc>
      </w:tr>
    </w:tbl>
    <w:p w14:paraId="6B3F350A" w14:textId="2416FC0D" w:rsidR="00991D43" w:rsidRPr="00E75741" w:rsidRDefault="00BE77D4" w:rsidP="0025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741">
        <w:rPr>
          <w:cs/>
        </w:rPr>
        <w:tab/>
      </w:r>
      <w:r w:rsidR="00991D43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26653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26E4D" w:rsidRPr="00E75741">
        <w:rPr>
          <w:rFonts w:ascii="Angsana New" w:hAnsi="Angsana New"/>
          <w:color w:val="000000"/>
          <w:sz w:val="32"/>
          <w:szCs w:val="32"/>
        </w:rPr>
        <w:t>2566</w:t>
      </w:r>
      <w:r w:rsidR="00732193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1725EA" w:rsidRPr="00E75741">
        <w:rPr>
          <w:rFonts w:ascii="Angsana New" w:hAnsi="Angsana New" w:hint="cs"/>
          <w:color w:val="000000"/>
          <w:sz w:val="32"/>
          <w:szCs w:val="32"/>
          <w:cs/>
        </w:rPr>
        <w:t>เงินฝาก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>ออมทรัพย์และเงินฝากประจำ</w:t>
      </w:r>
      <w:r w:rsidR="001725EA" w:rsidRPr="00E75741">
        <w:rPr>
          <w:rFonts w:ascii="Angsana New" w:hAnsi="Angsana New" w:hint="cs"/>
          <w:color w:val="000000"/>
          <w:sz w:val="32"/>
          <w:szCs w:val="32"/>
          <w:cs/>
        </w:rPr>
        <w:t>มีอัตราดอกเบี้ยร้อยละ</w:t>
      </w:r>
      <w:r w:rsidR="00A039C4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B852A9" w:rsidRPr="00E75741">
        <w:rPr>
          <w:rFonts w:ascii="Angsana New" w:hAnsi="Angsana New"/>
          <w:color w:val="000000"/>
          <w:sz w:val="32"/>
          <w:szCs w:val="32"/>
        </w:rPr>
        <w:t>0.20</w:t>
      </w:r>
      <w:r w:rsidR="00500FC8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573BFB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B852A9" w:rsidRPr="00E75741">
        <w:rPr>
          <w:rFonts w:ascii="Angsana New" w:hAnsi="Angsana New"/>
          <w:color w:val="000000"/>
          <w:sz w:val="32"/>
          <w:szCs w:val="32"/>
        </w:rPr>
        <w:t>2.35</w:t>
      </w:r>
      <w:r w:rsidR="00612FB9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B5636C" w:rsidRPr="00E75741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012F08" w:rsidRPr="00E7574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E2F0D" w:rsidRPr="00E75741">
        <w:rPr>
          <w:rFonts w:ascii="Angsana New" w:hAnsi="Angsana New" w:hint="cs"/>
          <w:color w:val="000000"/>
          <w:sz w:val="32"/>
          <w:szCs w:val="32"/>
        </w:rPr>
        <w:t>(</w:t>
      </w:r>
      <w:r w:rsidR="00926E4D" w:rsidRPr="00E75741">
        <w:rPr>
          <w:rFonts w:ascii="Angsana New" w:hAnsi="Angsana New"/>
          <w:color w:val="000000"/>
          <w:sz w:val="32"/>
          <w:szCs w:val="32"/>
        </w:rPr>
        <w:t>2565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: ร้อยละ </w:t>
      </w:r>
      <w:r w:rsidR="00926E4D" w:rsidRPr="00E75741">
        <w:rPr>
          <w:rFonts w:ascii="Angsana New" w:hAnsi="Angsana New"/>
          <w:color w:val="000000"/>
          <w:sz w:val="32"/>
          <w:szCs w:val="32"/>
        </w:rPr>
        <w:t>0.10</w:t>
      </w:r>
      <w:r w:rsidR="00926E4D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926E4D" w:rsidRPr="00E75741">
        <w:rPr>
          <w:rFonts w:ascii="Angsana New" w:hAnsi="Angsana New"/>
          <w:color w:val="000000"/>
          <w:sz w:val="32"/>
          <w:szCs w:val="32"/>
        </w:rPr>
        <w:t xml:space="preserve"> 1.30 </w:t>
      </w:r>
      <w:r w:rsidR="00EA75FB" w:rsidRPr="00E75741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AE2F0D" w:rsidRPr="00E7574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2E2BB70" w14:textId="7CCF4EDC" w:rsidR="004C21B2" w:rsidRPr="00E75741" w:rsidRDefault="004C21B2" w:rsidP="00BE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74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เงินฝากธนาคารที่มีภาระค้ำประกัน เป็นเงินฝากธนาคารที่บริษัทฯวางไว้เป็นหลักประกันสำหรับวงเงินสินเชื่อจากสถาบันการเงิน ซึ่งประกอบด้วยวงเงินสัญญาซื้อขายเงินตราต่างประเทศล่วงหน้า วงเงินสินเชื่อค้ำประกัน วงเงินสินเชื่อธุรกรรมต่างประเทศ และวงเงินเบิกเกินบัญชี (วงเงิน </w:t>
      </w:r>
      <w:r w:rsidR="001304BB" w:rsidRPr="00E75741">
        <w:rPr>
          <w:rFonts w:ascii="Angsana New" w:hAnsi="Angsana New" w:hint="cs"/>
          <w:color w:val="000000"/>
          <w:sz w:val="32"/>
          <w:szCs w:val="32"/>
        </w:rPr>
        <w:t>20</w:t>
      </w:r>
      <w:r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และอีก</w:t>
      </w:r>
      <w:r w:rsidR="003633CA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E75741">
        <w:rPr>
          <w:rFonts w:ascii="Angsana New" w:hAnsi="Angsana New" w:hint="cs"/>
          <w:color w:val="000000"/>
          <w:sz w:val="32"/>
          <w:szCs w:val="32"/>
          <w:cs/>
        </w:rPr>
        <w:t>ส่วนหนึ่งเป็นเงินฝากที่บริษัทฯรับจากพนักงานเพื่อค้ำประกันการทำงาน โดยจะต้องจ่ายคืนเมื่อสิ้นสุดสภาพการเป็นพนักงาน</w:t>
      </w:r>
    </w:p>
    <w:p w14:paraId="38138848" w14:textId="77777777" w:rsidR="004B6B84" w:rsidRDefault="004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3DACCC" w14:textId="768A70BA" w:rsidR="00B11DAA" w:rsidRPr="00E75741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B6833" w:rsidRPr="00E75741">
        <w:rPr>
          <w:rFonts w:ascii="Angsana New" w:hAnsi="Angsana New"/>
          <w:b/>
          <w:bCs/>
          <w:sz w:val="32"/>
          <w:szCs w:val="32"/>
        </w:rPr>
        <w:t>.</w:t>
      </w:r>
      <w:r w:rsidR="00B11DAA" w:rsidRPr="00E75741">
        <w:rPr>
          <w:rFonts w:ascii="Angsana New" w:hAnsi="Angsana New"/>
          <w:b/>
          <w:bCs/>
          <w:sz w:val="32"/>
          <w:szCs w:val="32"/>
        </w:rPr>
        <w:tab/>
      </w:r>
      <w:r w:rsidR="0044394E" w:rsidRPr="00E7574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C1B0AB6" w14:textId="77777777" w:rsidR="00386919" w:rsidRPr="00E75741" w:rsidRDefault="00386919" w:rsidP="00386919">
      <w:pPr>
        <w:jc w:val="right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</w:rPr>
        <w:t>(</w:t>
      </w:r>
      <w:r w:rsidRPr="00E75741">
        <w:rPr>
          <w:rFonts w:ascii="Angsana New" w:hAnsi="Angsana New" w:hint="cs"/>
          <w:sz w:val="32"/>
          <w:szCs w:val="32"/>
          <w:cs/>
        </w:rPr>
        <w:t>หน่วย</w:t>
      </w:r>
      <w:r w:rsidRPr="00E75741">
        <w:rPr>
          <w:rFonts w:ascii="Angsana New" w:hAnsi="Angsana New" w:hint="cs"/>
          <w:sz w:val="32"/>
          <w:szCs w:val="32"/>
        </w:rPr>
        <w:t xml:space="preserve">: </w:t>
      </w:r>
      <w:r w:rsidRPr="00E75741">
        <w:rPr>
          <w:rFonts w:ascii="Angsana New" w:hAnsi="Angsana New" w:hint="cs"/>
          <w:sz w:val="32"/>
          <w:szCs w:val="32"/>
          <w:cs/>
        </w:rPr>
        <w:t>พันบาท</w:t>
      </w:r>
      <w:r w:rsidRPr="00E75741">
        <w:rPr>
          <w:rFonts w:ascii="Angsana New" w:hAnsi="Angsana New" w:hint="cs"/>
          <w:sz w:val="32"/>
          <w:szCs w:val="32"/>
        </w:rPr>
        <w:t>)</w:t>
      </w:r>
    </w:p>
    <w:tbl>
      <w:tblPr>
        <w:tblW w:w="91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248"/>
        <w:gridCol w:w="1248"/>
        <w:gridCol w:w="1248"/>
      </w:tblGrid>
      <w:tr w:rsidR="00386919" w:rsidRPr="00E75741" w14:paraId="30CB80EC" w14:textId="77777777" w:rsidTr="0041328D">
        <w:trPr>
          <w:tblHeader/>
        </w:trPr>
        <w:tc>
          <w:tcPr>
            <w:tcW w:w="4140" w:type="dxa"/>
          </w:tcPr>
          <w:p w14:paraId="3476EB05" w14:textId="77777777" w:rsidR="00386919" w:rsidRPr="00E75741" w:rsidRDefault="00386919" w:rsidP="003E153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6" w:type="dxa"/>
            <w:gridSpan w:val="2"/>
            <w:vAlign w:val="bottom"/>
          </w:tcPr>
          <w:p w14:paraId="5122DEE1" w14:textId="77777777" w:rsidR="00386919" w:rsidRPr="00E75741" w:rsidRDefault="00386919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41CD4331" w14:textId="77777777" w:rsidR="00386919" w:rsidRPr="00E75741" w:rsidRDefault="00386919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7A978664" w14:textId="77777777" w:rsidR="00386919" w:rsidRPr="00E75741" w:rsidRDefault="00386919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220B9122" w14:textId="77777777" w:rsidR="00386919" w:rsidRPr="00E75741" w:rsidRDefault="00386919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E75741" w14:paraId="64C325A1" w14:textId="77777777" w:rsidTr="0041328D">
        <w:tc>
          <w:tcPr>
            <w:tcW w:w="4140" w:type="dxa"/>
          </w:tcPr>
          <w:p w14:paraId="0A1DA0B9" w14:textId="77777777" w:rsidR="00732193" w:rsidRPr="00E75741" w:rsidRDefault="00732193" w:rsidP="003E153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hideMark/>
          </w:tcPr>
          <w:p w14:paraId="2DAB9B85" w14:textId="3592E697" w:rsidR="00732193" w:rsidRPr="00E75741" w:rsidRDefault="00926E4D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8" w:type="dxa"/>
            <w:hideMark/>
          </w:tcPr>
          <w:p w14:paraId="2B7A0DA4" w14:textId="0B36296E" w:rsidR="00732193" w:rsidRPr="00E75741" w:rsidRDefault="00926E4D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8" w:type="dxa"/>
            <w:hideMark/>
          </w:tcPr>
          <w:p w14:paraId="046A1BA2" w14:textId="4C030A64" w:rsidR="00732193" w:rsidRPr="00E75741" w:rsidRDefault="00926E4D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8" w:type="dxa"/>
            <w:hideMark/>
          </w:tcPr>
          <w:p w14:paraId="75B2BB2A" w14:textId="23E80E17" w:rsidR="00732193" w:rsidRPr="00E75741" w:rsidRDefault="00926E4D" w:rsidP="003E153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86919" w:rsidRPr="00E75741" w14:paraId="298F35BD" w14:textId="77777777" w:rsidTr="0041328D">
        <w:tc>
          <w:tcPr>
            <w:tcW w:w="4140" w:type="dxa"/>
          </w:tcPr>
          <w:p w14:paraId="2D877691" w14:textId="77777777" w:rsidR="00386919" w:rsidRPr="00E75741" w:rsidRDefault="00386919" w:rsidP="003E153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8" w:type="dxa"/>
          </w:tcPr>
          <w:p w14:paraId="40DC73CA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6452E16D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5A9EF2A8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1ECFEBA1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919" w:rsidRPr="00E75741" w14:paraId="21698261" w14:textId="77777777" w:rsidTr="0041328D">
        <w:trPr>
          <w:trHeight w:val="80"/>
        </w:trPr>
        <w:tc>
          <w:tcPr>
            <w:tcW w:w="4140" w:type="dxa"/>
            <w:hideMark/>
          </w:tcPr>
          <w:p w14:paraId="760D5A9D" w14:textId="77777777" w:rsidR="00386919" w:rsidRPr="00E75741" w:rsidRDefault="00386919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8" w:type="dxa"/>
            <w:vAlign w:val="bottom"/>
          </w:tcPr>
          <w:p w14:paraId="795A39C2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566CA14" w14:textId="77777777" w:rsidR="00386919" w:rsidRPr="00E75741" w:rsidRDefault="00386919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3632BD2" w14:textId="77777777" w:rsidR="00386919" w:rsidRPr="00E75741" w:rsidRDefault="00386919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2E94E6DD" w14:textId="77777777" w:rsidR="00386919" w:rsidRPr="00E75741" w:rsidRDefault="00386919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6E4D" w:rsidRPr="00E75741" w14:paraId="620D4F3D" w14:textId="77777777" w:rsidTr="0041328D">
        <w:trPr>
          <w:trHeight w:val="80"/>
        </w:trPr>
        <w:tc>
          <w:tcPr>
            <w:tcW w:w="4140" w:type="dxa"/>
            <w:hideMark/>
          </w:tcPr>
          <w:p w14:paraId="2EEC47F4" w14:textId="76DFB360" w:rsidR="00926E4D" w:rsidRPr="00E75741" w:rsidRDefault="00926E4D" w:rsidP="003E153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87280" w:rsidRPr="00E75741">
              <w:rPr>
                <w:rFonts w:ascii="Angsana New" w:hAnsi="Angsana New"/>
                <w:sz w:val="32"/>
                <w:szCs w:val="32"/>
                <w:cs/>
              </w:rPr>
              <w:t>เงินลงทุนใน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248" w:type="dxa"/>
            <w:vAlign w:val="bottom"/>
          </w:tcPr>
          <w:p w14:paraId="39911C87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F004C6D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9809BDC" w14:textId="1922718C" w:rsidR="00926E4D" w:rsidRPr="00E75741" w:rsidRDefault="00EB35A3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52,405</w:t>
            </w:r>
          </w:p>
        </w:tc>
        <w:tc>
          <w:tcPr>
            <w:tcW w:w="1248" w:type="dxa"/>
            <w:vAlign w:val="bottom"/>
          </w:tcPr>
          <w:p w14:paraId="75E80B7A" w14:textId="5635BBDC" w:rsidR="00926E4D" w:rsidRPr="00E75741" w:rsidRDefault="00926E4D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58,946</w:t>
            </w:r>
          </w:p>
        </w:tc>
      </w:tr>
      <w:tr w:rsidR="00926E4D" w:rsidRPr="00E75741" w14:paraId="7E4623F1" w14:textId="77777777" w:rsidTr="0041328D">
        <w:trPr>
          <w:trHeight w:val="80"/>
        </w:trPr>
        <w:tc>
          <w:tcPr>
            <w:tcW w:w="4140" w:type="dxa"/>
          </w:tcPr>
          <w:p w14:paraId="33A5C42F" w14:textId="77777777" w:rsidR="00926E4D" w:rsidRPr="00E75741" w:rsidRDefault="00926E4D" w:rsidP="003E153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8" w:type="dxa"/>
            <w:vAlign w:val="bottom"/>
          </w:tcPr>
          <w:p w14:paraId="7963FD90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C0369E3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A01E494" w14:textId="26DCAAC6" w:rsidR="00926E4D" w:rsidRPr="00E75741" w:rsidRDefault="00EB35A3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199,511</w:t>
            </w:r>
          </w:p>
        </w:tc>
        <w:tc>
          <w:tcPr>
            <w:tcW w:w="1248" w:type="dxa"/>
            <w:vAlign w:val="bottom"/>
          </w:tcPr>
          <w:p w14:paraId="35AB0E08" w14:textId="2AE54A0D" w:rsidR="00926E4D" w:rsidRPr="00E75741" w:rsidRDefault="00926E4D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257,806</w:t>
            </w:r>
          </w:p>
        </w:tc>
      </w:tr>
      <w:tr w:rsidR="00926E4D" w:rsidRPr="00E75741" w14:paraId="7CB04E1B" w14:textId="77777777" w:rsidTr="0041328D">
        <w:trPr>
          <w:trHeight w:val="80"/>
        </w:trPr>
        <w:tc>
          <w:tcPr>
            <w:tcW w:w="4140" w:type="dxa"/>
            <w:hideMark/>
          </w:tcPr>
          <w:p w14:paraId="63DDC8FD" w14:textId="3442AB0F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8" w:type="dxa"/>
            <w:vAlign w:val="bottom"/>
          </w:tcPr>
          <w:p w14:paraId="4E74763D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4E8E450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58BCF51" w14:textId="7076339C" w:rsidR="00926E4D" w:rsidRPr="00E75741" w:rsidRDefault="00EB35A3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133,571</w:t>
            </w:r>
          </w:p>
        </w:tc>
        <w:tc>
          <w:tcPr>
            <w:tcW w:w="1248" w:type="dxa"/>
            <w:vAlign w:val="bottom"/>
          </w:tcPr>
          <w:p w14:paraId="6F9D32BC" w14:textId="4D98FA4D" w:rsidR="00926E4D" w:rsidRPr="00E75741" w:rsidRDefault="00926E4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131,460</w:t>
            </w:r>
          </w:p>
        </w:tc>
      </w:tr>
      <w:tr w:rsidR="00926E4D" w:rsidRPr="00E75741" w14:paraId="05C683BA" w14:textId="77777777" w:rsidTr="0041328D">
        <w:trPr>
          <w:trHeight w:val="468"/>
        </w:trPr>
        <w:tc>
          <w:tcPr>
            <w:tcW w:w="4140" w:type="dxa"/>
          </w:tcPr>
          <w:p w14:paraId="12B14CBC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 - สุทธิ</w:t>
            </w:r>
          </w:p>
        </w:tc>
        <w:tc>
          <w:tcPr>
            <w:tcW w:w="1248" w:type="dxa"/>
            <w:vAlign w:val="bottom"/>
          </w:tcPr>
          <w:p w14:paraId="36D98391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1991F27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A4CEDF6" w14:textId="7BE82CC7" w:rsidR="00926E4D" w:rsidRPr="00E75741" w:rsidRDefault="00EB35A3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385,487</w:t>
            </w:r>
          </w:p>
        </w:tc>
        <w:tc>
          <w:tcPr>
            <w:tcW w:w="1248" w:type="dxa"/>
            <w:vAlign w:val="bottom"/>
          </w:tcPr>
          <w:p w14:paraId="7451EB8D" w14:textId="78CF370C" w:rsidR="00926E4D" w:rsidRPr="00E75741" w:rsidRDefault="00926E4D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448,212</w:t>
            </w:r>
          </w:p>
        </w:tc>
      </w:tr>
      <w:tr w:rsidR="00926E4D" w:rsidRPr="00E75741" w14:paraId="09266C99" w14:textId="77777777" w:rsidTr="0041328D">
        <w:trPr>
          <w:trHeight w:val="468"/>
        </w:trPr>
        <w:tc>
          <w:tcPr>
            <w:tcW w:w="4140" w:type="dxa"/>
          </w:tcPr>
          <w:p w14:paraId="2BB821A8" w14:textId="47399213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747740">
              <w:rPr>
                <w:rFonts w:ascii="Angsana New" w:hAnsi="Angsana New"/>
                <w:sz w:val="32"/>
                <w:szCs w:val="32"/>
              </w:rPr>
              <w:t>30</w:t>
            </w:r>
            <w:r w:rsidRPr="00E757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8" w:type="dxa"/>
            <w:vAlign w:val="bottom"/>
          </w:tcPr>
          <w:p w14:paraId="51EFEE84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9E188A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58205720" w14:textId="3A0922E6" w:rsidR="00926E4D" w:rsidRPr="00E75741" w:rsidRDefault="00EB35A3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248" w:type="dxa"/>
            <w:vAlign w:val="bottom"/>
          </w:tcPr>
          <w:p w14:paraId="6BBB3D2A" w14:textId="7DDEC1A3" w:rsidR="00926E4D" w:rsidRPr="00E75741" w:rsidRDefault="00926E4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6E4D" w:rsidRPr="00E75741" w14:paraId="6DCBFD5D" w14:textId="77777777" w:rsidTr="0041328D">
        <w:trPr>
          <w:trHeight w:val="342"/>
        </w:trPr>
        <w:tc>
          <w:tcPr>
            <w:tcW w:w="4140" w:type="dxa"/>
          </w:tcPr>
          <w:p w14:paraId="2220D245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602F6CBE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66BA066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9F527B2" w14:textId="64966302" w:rsidR="00926E4D" w:rsidRPr="00E75741" w:rsidRDefault="00EB35A3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385,735</w:t>
            </w:r>
          </w:p>
        </w:tc>
        <w:tc>
          <w:tcPr>
            <w:tcW w:w="1248" w:type="dxa"/>
            <w:vAlign w:val="bottom"/>
          </w:tcPr>
          <w:p w14:paraId="0D00ABD0" w14:textId="4C126A61" w:rsidR="00926E4D" w:rsidRPr="00E75741" w:rsidRDefault="00926E4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448,212</w:t>
            </w:r>
          </w:p>
        </w:tc>
      </w:tr>
      <w:tr w:rsidR="00926E4D" w:rsidRPr="00E75741" w14:paraId="559DC73E" w14:textId="77777777" w:rsidTr="0041328D">
        <w:tc>
          <w:tcPr>
            <w:tcW w:w="4140" w:type="dxa"/>
          </w:tcPr>
          <w:p w14:paraId="3FF3926F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8" w:type="dxa"/>
            <w:vAlign w:val="bottom"/>
          </w:tcPr>
          <w:p w14:paraId="7E457DCE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AF84950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221571B" w14:textId="77777777" w:rsidR="00926E4D" w:rsidRPr="00E75741" w:rsidRDefault="00926E4D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41786DE" w14:textId="77777777" w:rsidR="00926E4D" w:rsidRPr="00E75741" w:rsidRDefault="00926E4D" w:rsidP="003E15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6E4D" w:rsidRPr="00E75741" w14:paraId="6FA605A3" w14:textId="77777777" w:rsidTr="0041328D">
        <w:tc>
          <w:tcPr>
            <w:tcW w:w="4140" w:type="dxa"/>
          </w:tcPr>
          <w:p w14:paraId="20F17223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8" w:type="dxa"/>
            <w:vAlign w:val="bottom"/>
          </w:tcPr>
          <w:p w14:paraId="69B46FAB" w14:textId="15E41883" w:rsidR="00926E4D" w:rsidRPr="00E75741" w:rsidRDefault="00EB35A3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 xml:space="preserve">2.25 </w:t>
            </w:r>
            <w:r w:rsidR="004B6B84">
              <w:rPr>
                <w:rFonts w:ascii="Angsana New" w:hAnsi="Angsana New"/>
                <w:sz w:val="32"/>
                <w:szCs w:val="32"/>
              </w:rPr>
              <w:t>-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2.35</w:t>
            </w:r>
          </w:p>
        </w:tc>
        <w:tc>
          <w:tcPr>
            <w:tcW w:w="1248" w:type="dxa"/>
            <w:vAlign w:val="bottom"/>
          </w:tcPr>
          <w:p w14:paraId="4A2CF3D9" w14:textId="123CE54C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0.70 - 1.10</w:t>
            </w:r>
          </w:p>
        </w:tc>
        <w:tc>
          <w:tcPr>
            <w:tcW w:w="1248" w:type="dxa"/>
            <w:vAlign w:val="bottom"/>
          </w:tcPr>
          <w:p w14:paraId="3993A7EB" w14:textId="4BE89918" w:rsidR="00926E4D" w:rsidRPr="00E75741" w:rsidRDefault="00EB35A3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  <w:tc>
          <w:tcPr>
            <w:tcW w:w="1248" w:type="dxa"/>
            <w:vAlign w:val="bottom"/>
          </w:tcPr>
          <w:p w14:paraId="709DC546" w14:textId="703201FE" w:rsidR="00926E4D" w:rsidRPr="00E75741" w:rsidRDefault="00926E4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300,053</w:t>
            </w:r>
          </w:p>
        </w:tc>
      </w:tr>
      <w:tr w:rsidR="00926E4D" w:rsidRPr="00E75741" w14:paraId="787AF925" w14:textId="77777777" w:rsidTr="0041328D">
        <w:tc>
          <w:tcPr>
            <w:tcW w:w="4140" w:type="dxa"/>
          </w:tcPr>
          <w:p w14:paraId="1ECDF364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5DFF0C62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C8AE944" w14:textId="77777777" w:rsidR="00926E4D" w:rsidRPr="00E75741" w:rsidRDefault="00926E4D" w:rsidP="003E15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8238B21" w14:textId="1116867C" w:rsidR="00926E4D" w:rsidRPr="00E75741" w:rsidRDefault="00FB6DE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  <w:tc>
          <w:tcPr>
            <w:tcW w:w="1248" w:type="dxa"/>
            <w:vAlign w:val="bottom"/>
          </w:tcPr>
          <w:p w14:paraId="269D3806" w14:textId="403B0081" w:rsidR="00926E4D" w:rsidRPr="00E75741" w:rsidRDefault="00926E4D" w:rsidP="003E15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300,053</w:t>
            </w:r>
          </w:p>
        </w:tc>
      </w:tr>
      <w:tr w:rsidR="00926E4D" w:rsidRPr="00E75741" w14:paraId="61D1DFD5" w14:textId="77777777" w:rsidTr="0041328D">
        <w:tc>
          <w:tcPr>
            <w:tcW w:w="4140" w:type="dxa"/>
            <w:hideMark/>
          </w:tcPr>
          <w:p w14:paraId="20B4FEC6" w14:textId="77777777" w:rsidR="00926E4D" w:rsidRPr="00E75741" w:rsidRDefault="00926E4D" w:rsidP="003E1534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8" w:type="dxa"/>
            <w:vAlign w:val="bottom"/>
          </w:tcPr>
          <w:p w14:paraId="5A9EAEFF" w14:textId="77777777" w:rsidR="00926E4D" w:rsidRPr="00E75741" w:rsidRDefault="00926E4D" w:rsidP="003E153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4AC47E7" w14:textId="77777777" w:rsidR="00926E4D" w:rsidRPr="00E75741" w:rsidRDefault="00926E4D" w:rsidP="003E153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04F2589" w14:textId="6FA51056" w:rsidR="00926E4D" w:rsidRPr="00E75741" w:rsidRDefault="00FB6DED" w:rsidP="003E15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486,226</w:t>
            </w:r>
          </w:p>
        </w:tc>
        <w:tc>
          <w:tcPr>
            <w:tcW w:w="1248" w:type="dxa"/>
            <w:vAlign w:val="bottom"/>
          </w:tcPr>
          <w:p w14:paraId="675FD095" w14:textId="3AEE1654" w:rsidR="00926E4D" w:rsidRPr="00E75741" w:rsidRDefault="00926E4D" w:rsidP="003E15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748,265</w:t>
            </w:r>
          </w:p>
        </w:tc>
      </w:tr>
    </w:tbl>
    <w:p w14:paraId="0F876ED9" w14:textId="2A3AD9DB" w:rsidR="003E1534" w:rsidRPr="003E1534" w:rsidRDefault="003E1534" w:rsidP="003E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มูลค่ายุติธรรมรวมของเงินลงทุนที่กำหนดให้วัดมูลค่ายุติธรรมผ่านกำไรหรือขาดทุนข้างต้น ณ วันที่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67E45">
        <w:rPr>
          <w:rFonts w:ascii="Angsana New" w:hAnsi="Angsana New"/>
          <w:color w:val="000000"/>
          <w:sz w:val="32"/>
          <w:szCs w:val="32"/>
        </w:rPr>
        <w:t>21</w:t>
      </w:r>
      <w:r w:rsidRPr="003E1534">
        <w:rPr>
          <w:rFonts w:ascii="Angsana New" w:hAnsi="Angsana New"/>
          <w:color w:val="000000"/>
          <w:sz w:val="32"/>
          <w:szCs w:val="32"/>
        </w:rPr>
        <w:t xml:space="preserve"> </w:t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3E1534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 xml:space="preserve">มีมูลค่ารวม </w:t>
      </w:r>
      <w:r w:rsidR="00841078">
        <w:rPr>
          <w:rFonts w:ascii="Angsana New" w:hAnsi="Angsana New"/>
          <w:color w:val="000000"/>
          <w:sz w:val="32"/>
          <w:szCs w:val="32"/>
        </w:rPr>
        <w:t>391</w:t>
      </w:r>
      <w:r w:rsidRPr="003E1534">
        <w:rPr>
          <w:rFonts w:ascii="Angsana New" w:hAnsi="Angsana New"/>
          <w:color w:val="000000"/>
          <w:sz w:val="32"/>
          <w:szCs w:val="32"/>
        </w:rPr>
        <w:t xml:space="preserve"> </w:t>
      </w:r>
      <w:r w:rsidRPr="003E153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4B84EA4F" w14:textId="75D1DFE6" w:rsidR="00956AD2" w:rsidRPr="00E75741" w:rsidRDefault="00AB0D71" w:rsidP="009E42C6">
      <w:pPr>
        <w:tabs>
          <w:tab w:val="clear" w:pos="227"/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9</w:t>
      </w:r>
      <w:r w:rsidR="00A27C74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7A63" w:rsidRPr="00E7574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"/>
        <w:gridCol w:w="3501"/>
        <w:gridCol w:w="1179"/>
        <w:gridCol w:w="266"/>
        <w:gridCol w:w="1179"/>
        <w:gridCol w:w="275"/>
        <w:gridCol w:w="1251"/>
        <w:gridCol w:w="275"/>
        <w:gridCol w:w="1229"/>
      </w:tblGrid>
      <w:tr w:rsidR="005F7DA4" w:rsidRPr="00E75741" w14:paraId="46235B47" w14:textId="77777777" w:rsidTr="00533642">
        <w:trPr>
          <w:gridBefore w:val="1"/>
          <w:wBefore w:w="8" w:type="pct"/>
          <w:trHeight w:val="189"/>
          <w:tblHeader/>
        </w:trPr>
        <w:tc>
          <w:tcPr>
            <w:tcW w:w="1909" w:type="pct"/>
          </w:tcPr>
          <w:p w14:paraId="451DC32C" w14:textId="77777777" w:rsidR="005F7DA4" w:rsidRPr="00E75741" w:rsidRDefault="005F7DA4" w:rsidP="000357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1" w:type="pct"/>
            <w:gridSpan w:val="3"/>
          </w:tcPr>
          <w:p w14:paraId="21D54D19" w14:textId="77777777" w:rsidR="005F7DA4" w:rsidRPr="00E75741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0" w:type="pct"/>
          </w:tcPr>
          <w:p w14:paraId="0EFB70F5" w14:textId="77777777" w:rsidR="005F7DA4" w:rsidRPr="00E75741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2" w:type="pct"/>
            <w:gridSpan w:val="3"/>
          </w:tcPr>
          <w:p w14:paraId="5F29154F" w14:textId="77777777" w:rsidR="005F7DA4" w:rsidRPr="00E75741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(หน่วย:</w:t>
            </w:r>
            <w:r w:rsidRPr="00E75741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5F7DA4" w:rsidRPr="00E75741" w14:paraId="75A9DA9A" w14:textId="77777777" w:rsidTr="00533642">
        <w:trPr>
          <w:gridBefore w:val="1"/>
          <w:wBefore w:w="8" w:type="pct"/>
          <w:tblHeader/>
        </w:trPr>
        <w:tc>
          <w:tcPr>
            <w:tcW w:w="1909" w:type="pct"/>
          </w:tcPr>
          <w:p w14:paraId="55719BFE" w14:textId="77777777" w:rsidR="005F7DA4" w:rsidRPr="00E75741" w:rsidRDefault="005F7DA4" w:rsidP="000357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1" w:type="pct"/>
            <w:gridSpan w:val="3"/>
          </w:tcPr>
          <w:p w14:paraId="027A3A04" w14:textId="77777777" w:rsidR="005F7DA4" w:rsidRPr="00E75741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6105DA8" w14:textId="77777777" w:rsidR="005F7DA4" w:rsidRPr="00E75741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2" w:type="pct"/>
            <w:gridSpan w:val="3"/>
          </w:tcPr>
          <w:p w14:paraId="5CE5C455" w14:textId="77777777" w:rsidR="005F7DA4" w:rsidRPr="00E75741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E75741" w14:paraId="60B6A931" w14:textId="77777777" w:rsidTr="00533642">
        <w:tblPrEx>
          <w:tblLook w:val="01E0" w:firstRow="1" w:lastRow="1" w:firstColumn="1" w:lastColumn="1" w:noHBand="0" w:noVBand="0"/>
        </w:tblPrEx>
        <w:trPr>
          <w:gridBefore w:val="1"/>
          <w:wBefore w:w="8" w:type="pct"/>
          <w:tblHeader/>
        </w:trPr>
        <w:tc>
          <w:tcPr>
            <w:tcW w:w="1909" w:type="pct"/>
          </w:tcPr>
          <w:p w14:paraId="10342B1A" w14:textId="77777777" w:rsidR="00732193" w:rsidRPr="00E75741" w:rsidRDefault="00732193" w:rsidP="0073219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C664050" w14:textId="11E1CFA2" w:rsidR="00732193" w:rsidRPr="00E75741" w:rsidRDefault="004C7B06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</w:t>
            </w:r>
            <w:r w:rsidR="00926E4D" w:rsidRPr="00E757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pct"/>
          </w:tcPr>
          <w:p w14:paraId="39BE1BEC" w14:textId="77777777" w:rsidR="00732193" w:rsidRPr="00E75741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D4204ED" w14:textId="36722083" w:rsidR="00732193" w:rsidRPr="00E75741" w:rsidRDefault="00926E4D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pct"/>
          </w:tcPr>
          <w:p w14:paraId="78C3C9EB" w14:textId="77777777" w:rsidR="00732193" w:rsidRPr="00E75741" w:rsidRDefault="00732193" w:rsidP="00732193">
            <w:pPr>
              <w:spacing w:line="240" w:lineRule="auto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A2623B3" w14:textId="574C7B9C" w:rsidR="00732193" w:rsidRPr="00E75741" w:rsidRDefault="00926E4D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" w:type="pct"/>
          </w:tcPr>
          <w:p w14:paraId="74345015" w14:textId="77777777" w:rsidR="00732193" w:rsidRPr="00E75741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5F12F77" w14:textId="29406EF7" w:rsidR="00732193" w:rsidRPr="00E75741" w:rsidRDefault="00926E4D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F7DA4" w:rsidRPr="00E75741" w14:paraId="27CB68BA" w14:textId="77777777" w:rsidTr="00533642">
        <w:trPr>
          <w:gridBefore w:val="1"/>
          <w:wBefore w:w="8" w:type="pct"/>
        </w:trPr>
        <w:tc>
          <w:tcPr>
            <w:tcW w:w="3340" w:type="pct"/>
            <w:gridSpan w:val="4"/>
          </w:tcPr>
          <w:p w14:paraId="5A85A925" w14:textId="77777777" w:rsidR="005F7DA4" w:rsidRPr="00E75741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</w:t>
            </w:r>
            <w:r w:rsidRPr="00E7574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1671C4" w:rsidRPr="00E75741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E7574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Pr="00E75741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กิจการที่เกี่ยวข้องกัน</w:t>
            </w:r>
            <w:r w:rsidRPr="00E7574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0" w:type="pct"/>
          </w:tcPr>
          <w:p w14:paraId="54B6E34E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073B12A3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0046AEE4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32B012BB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573BFB" w:rsidRPr="00E75741" w14:paraId="4CBA7A03" w14:textId="77777777" w:rsidTr="00533642">
        <w:trPr>
          <w:gridBefore w:val="1"/>
          <w:wBefore w:w="8" w:type="pct"/>
        </w:trPr>
        <w:tc>
          <w:tcPr>
            <w:tcW w:w="2552" w:type="pct"/>
            <w:gridSpan w:val="2"/>
          </w:tcPr>
          <w:p w14:paraId="417D72CC" w14:textId="77777777" w:rsidR="005F7DA4" w:rsidRPr="00E75741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5" w:type="pct"/>
          </w:tcPr>
          <w:p w14:paraId="04A9E40A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049E04A4" w14:textId="77777777" w:rsidR="005F7DA4" w:rsidRPr="00E75741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3D24B31D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43F82777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220EE875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30F89D62" w14:textId="77777777" w:rsidR="005F7DA4" w:rsidRPr="00E75741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926E4D" w:rsidRPr="00E75741" w14:paraId="5AE8D578" w14:textId="77777777" w:rsidTr="00C1736F">
        <w:tc>
          <w:tcPr>
            <w:tcW w:w="1917" w:type="pct"/>
            <w:gridSpan w:val="2"/>
          </w:tcPr>
          <w:p w14:paraId="2B1DAACC" w14:textId="462A8F9C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43" w:type="pct"/>
            <w:vAlign w:val="bottom"/>
          </w:tcPr>
          <w:p w14:paraId="2C2E17C5" w14:textId="50FDCCFE" w:rsidR="00926E4D" w:rsidRPr="00E75741" w:rsidRDefault="00415DDA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F52BB3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23E59808" w14:textId="115B84C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3A063D6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1C6E71BC" w14:textId="0969AD32" w:rsidR="00926E4D" w:rsidRPr="00E75741" w:rsidRDefault="005D554F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13,666</w:t>
            </w:r>
          </w:p>
        </w:tc>
        <w:tc>
          <w:tcPr>
            <w:tcW w:w="150" w:type="pct"/>
            <w:vAlign w:val="bottom"/>
          </w:tcPr>
          <w:p w14:paraId="540E008E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38381776" w14:textId="24079FBF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7,632</w:t>
            </w:r>
          </w:p>
        </w:tc>
      </w:tr>
      <w:tr w:rsidR="00926E4D" w:rsidRPr="00E75741" w14:paraId="2D8F2B04" w14:textId="77777777" w:rsidTr="00867E45">
        <w:trPr>
          <w:gridBefore w:val="1"/>
          <w:wBefore w:w="8" w:type="pct"/>
        </w:trPr>
        <w:tc>
          <w:tcPr>
            <w:tcW w:w="2552" w:type="pct"/>
            <w:gridSpan w:val="2"/>
          </w:tcPr>
          <w:p w14:paraId="35A7C6A4" w14:textId="429E749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5" w:type="pct"/>
          </w:tcPr>
          <w:p w14:paraId="007C4731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3AC3CC76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0487A469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62BB1168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3D97A4A3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7D93E398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926E4D" w:rsidRPr="00E75741" w14:paraId="7925F4E8" w14:textId="77777777" w:rsidTr="00867E45">
        <w:trPr>
          <w:gridBefore w:val="1"/>
          <w:wBefore w:w="8" w:type="pct"/>
          <w:trHeight w:val="360"/>
        </w:trPr>
        <w:tc>
          <w:tcPr>
            <w:tcW w:w="1909" w:type="pct"/>
          </w:tcPr>
          <w:p w14:paraId="28E7B4E2" w14:textId="458DC0CA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75741">
              <w:rPr>
                <w:rFonts w:ascii="Angsana New" w:hAnsi="Angsana New"/>
                <w:sz w:val="32"/>
                <w:szCs w:val="32"/>
              </w:rPr>
              <w:t>6 - 12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5C131C3D" w14:textId="33AE1ACB" w:rsidR="00926E4D" w:rsidRPr="00E75741" w:rsidRDefault="00415DDA" w:rsidP="00867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Cord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42F3DB4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035F11AA" w14:textId="77777777" w:rsidR="00926E4D" w:rsidRPr="00E75741" w:rsidRDefault="00926E4D" w:rsidP="00867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7135501E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254F72EE" w14:textId="24B59D82" w:rsidR="00926E4D" w:rsidRPr="00E75741" w:rsidRDefault="0014079D" w:rsidP="00867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6,453</w:t>
            </w:r>
          </w:p>
        </w:tc>
        <w:tc>
          <w:tcPr>
            <w:tcW w:w="150" w:type="pct"/>
            <w:vAlign w:val="bottom"/>
          </w:tcPr>
          <w:p w14:paraId="73F8DAD1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2CEF7345" w14:textId="2AE3211C" w:rsidR="00926E4D" w:rsidRPr="00E75741" w:rsidRDefault="00926E4D" w:rsidP="00867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1,860</w:t>
            </w:r>
          </w:p>
        </w:tc>
      </w:tr>
      <w:tr w:rsidR="00926E4D" w:rsidRPr="00E75741" w14:paraId="366A097C" w14:textId="77777777" w:rsidTr="00867E45">
        <w:trPr>
          <w:gridBefore w:val="1"/>
          <w:wBefore w:w="8" w:type="pct"/>
        </w:trPr>
        <w:tc>
          <w:tcPr>
            <w:tcW w:w="1909" w:type="pct"/>
          </w:tcPr>
          <w:p w14:paraId="31FDF437" w14:textId="67E85872" w:rsidR="00926E4D" w:rsidRPr="00E75741" w:rsidRDefault="00867E45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926E4D" w:rsidRPr="00E7574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768EAE08" w14:textId="3946B484" w:rsidR="00926E4D" w:rsidRPr="00E75741" w:rsidRDefault="00415DDA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AB750C1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5A1F306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70F51122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049F2B09" w14:textId="32806F87" w:rsidR="00926E4D" w:rsidRPr="00E75741" w:rsidRDefault="0014079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20,119</w:t>
            </w:r>
          </w:p>
        </w:tc>
        <w:tc>
          <w:tcPr>
            <w:tcW w:w="150" w:type="pct"/>
            <w:vAlign w:val="bottom"/>
          </w:tcPr>
          <w:p w14:paraId="6942981D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D271F1" w14:textId="6E5D3BF0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9,492</w:t>
            </w:r>
          </w:p>
        </w:tc>
      </w:tr>
    </w:tbl>
    <w:p w14:paraId="068D5181" w14:textId="000EA3BF" w:rsidR="004B6B84" w:rsidRDefault="004B6B84"/>
    <w:tbl>
      <w:tblPr>
        <w:tblW w:w="9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9"/>
        <w:gridCol w:w="1179"/>
        <w:gridCol w:w="268"/>
        <w:gridCol w:w="1181"/>
        <w:gridCol w:w="275"/>
        <w:gridCol w:w="1252"/>
        <w:gridCol w:w="275"/>
        <w:gridCol w:w="1223"/>
      </w:tblGrid>
      <w:tr w:rsidR="004B6B84" w:rsidRPr="00E75741" w14:paraId="2BE05575" w14:textId="77777777" w:rsidTr="00867E45">
        <w:trPr>
          <w:trHeight w:val="189"/>
          <w:tblHeader/>
        </w:trPr>
        <w:tc>
          <w:tcPr>
            <w:tcW w:w="1912" w:type="pct"/>
          </w:tcPr>
          <w:p w14:paraId="767C7C3B" w14:textId="77777777" w:rsidR="004B6B84" w:rsidRPr="00E75741" w:rsidRDefault="004B6B84" w:rsidP="001B62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8" w:type="pct"/>
            <w:gridSpan w:val="4"/>
          </w:tcPr>
          <w:p w14:paraId="20B6D062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0" w:type="pct"/>
          </w:tcPr>
          <w:p w14:paraId="2064F747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0" w:type="pct"/>
            <w:gridSpan w:val="3"/>
          </w:tcPr>
          <w:p w14:paraId="5C6F10B2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(หน่วย:</w:t>
            </w:r>
            <w:r w:rsidRPr="00E75741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4B6B84" w:rsidRPr="00E75741" w14:paraId="52AEDD7B" w14:textId="77777777" w:rsidTr="00867E45">
        <w:trPr>
          <w:tblHeader/>
        </w:trPr>
        <w:tc>
          <w:tcPr>
            <w:tcW w:w="1912" w:type="pct"/>
          </w:tcPr>
          <w:p w14:paraId="583B2658" w14:textId="77777777" w:rsidR="004B6B84" w:rsidRPr="00E75741" w:rsidRDefault="004B6B84" w:rsidP="001B62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8" w:type="pct"/>
            <w:gridSpan w:val="4"/>
          </w:tcPr>
          <w:p w14:paraId="703AEAB0" w14:textId="77777777" w:rsidR="004B6B84" w:rsidRPr="00E75741" w:rsidRDefault="004B6B84" w:rsidP="001B62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F4A5149" w14:textId="77777777" w:rsidR="004B6B84" w:rsidRPr="00E75741" w:rsidRDefault="004B6B84" w:rsidP="001B62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0" w:type="pct"/>
            <w:gridSpan w:val="3"/>
          </w:tcPr>
          <w:p w14:paraId="011D0E01" w14:textId="77777777" w:rsidR="004B6B84" w:rsidRPr="00E75741" w:rsidRDefault="004B6B84" w:rsidP="001B62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75741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B84" w:rsidRPr="00E75741" w14:paraId="7856E791" w14:textId="77777777" w:rsidTr="00867E4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912" w:type="pct"/>
          </w:tcPr>
          <w:p w14:paraId="19739C77" w14:textId="77777777" w:rsidR="004B6B84" w:rsidRPr="00E75741" w:rsidRDefault="004B6B84" w:rsidP="001B625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03464BF0" w14:textId="77777777" w:rsidR="004B6B84" w:rsidRPr="00E75741" w:rsidRDefault="004B6B84" w:rsidP="001B6256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" w:type="pct"/>
          </w:tcPr>
          <w:p w14:paraId="3ADBED56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22CCA19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pct"/>
          </w:tcPr>
          <w:p w14:paraId="2B51E0FF" w14:textId="77777777" w:rsidR="004B6B84" w:rsidRPr="00E75741" w:rsidRDefault="004B6B84" w:rsidP="001B6256">
            <w:pPr>
              <w:spacing w:line="240" w:lineRule="auto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F316E26" w14:textId="77777777" w:rsidR="004B6B84" w:rsidRPr="00E75741" w:rsidRDefault="004B6B84" w:rsidP="001B6256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" w:type="pct"/>
          </w:tcPr>
          <w:p w14:paraId="265BAE01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62F1C21" w14:textId="77777777" w:rsidR="004B6B84" w:rsidRPr="00E75741" w:rsidRDefault="004B6B84" w:rsidP="001B625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F1090" w:rsidRPr="00E75741" w14:paraId="35DCF191" w14:textId="77777777" w:rsidTr="00867E45">
        <w:tc>
          <w:tcPr>
            <w:tcW w:w="2560" w:type="pct"/>
            <w:gridSpan w:val="3"/>
          </w:tcPr>
          <w:p w14:paraId="1CFAB935" w14:textId="59C86F53" w:rsidR="00DF1090" w:rsidRPr="00E75741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E75741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ลูกหนี้การค้า </w:t>
            </w:r>
            <w:r w:rsidR="00915ADC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E75741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6" w:type="pct"/>
          </w:tcPr>
          <w:p w14:paraId="599FF3F4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</w:tcPr>
          <w:p w14:paraId="685EBF57" w14:textId="77777777" w:rsidR="00DF1090" w:rsidRPr="00E75741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15DF556F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3" w:type="pct"/>
          </w:tcPr>
          <w:p w14:paraId="33DD3B39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4935C084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7" w:type="pct"/>
          </w:tcPr>
          <w:p w14:paraId="2E275462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DF1090" w:rsidRPr="00E75741" w14:paraId="0E18E69C" w14:textId="77777777" w:rsidTr="00867E45">
        <w:trPr>
          <w:trHeight w:val="80"/>
        </w:trPr>
        <w:tc>
          <w:tcPr>
            <w:tcW w:w="2560" w:type="pct"/>
            <w:gridSpan w:val="3"/>
          </w:tcPr>
          <w:p w14:paraId="782C29D4" w14:textId="77777777" w:rsidR="00DF1090" w:rsidRPr="00E75741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 w:hanging="14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6" w:type="pct"/>
          </w:tcPr>
          <w:p w14:paraId="514DA845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</w:tcPr>
          <w:p w14:paraId="2B3D3B74" w14:textId="77777777" w:rsidR="00DF1090" w:rsidRPr="00E75741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671EA98E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3" w:type="pct"/>
          </w:tcPr>
          <w:p w14:paraId="1E5B9351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3A2F3F07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67" w:type="pct"/>
          </w:tcPr>
          <w:p w14:paraId="4191B6A6" w14:textId="77777777" w:rsidR="00DF1090" w:rsidRPr="00E75741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926E4D" w:rsidRPr="00E75741" w14:paraId="71CB7ECD" w14:textId="77777777" w:rsidTr="00867E45">
        <w:tc>
          <w:tcPr>
            <w:tcW w:w="1917" w:type="pct"/>
            <w:gridSpan w:val="2"/>
          </w:tcPr>
          <w:p w14:paraId="6C539C27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43" w:type="pct"/>
            <w:vAlign w:val="bottom"/>
          </w:tcPr>
          <w:p w14:paraId="5E9A67D2" w14:textId="0EE812BB" w:rsidR="00926E4D" w:rsidRPr="00E75741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144,00</w:t>
            </w:r>
            <w:r w:rsidR="0074774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6" w:type="pct"/>
            <w:vAlign w:val="bottom"/>
          </w:tcPr>
          <w:p w14:paraId="648DD39B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2FFBC5DD" w14:textId="4376C673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148,491</w:t>
            </w:r>
          </w:p>
        </w:tc>
        <w:tc>
          <w:tcPr>
            <w:tcW w:w="150" w:type="pct"/>
            <w:vAlign w:val="bottom"/>
          </w:tcPr>
          <w:p w14:paraId="68E27FFB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</w:tcPr>
          <w:p w14:paraId="5454B213" w14:textId="14DDE264" w:rsidR="00926E4D" w:rsidRPr="00E75741" w:rsidRDefault="0014079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139,513</w:t>
            </w:r>
          </w:p>
        </w:tc>
        <w:tc>
          <w:tcPr>
            <w:tcW w:w="150" w:type="pct"/>
            <w:vAlign w:val="bottom"/>
          </w:tcPr>
          <w:p w14:paraId="50406056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</w:tcPr>
          <w:p w14:paraId="50BCB07D" w14:textId="1179DB2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146,363</w:t>
            </w:r>
          </w:p>
        </w:tc>
      </w:tr>
      <w:tr w:rsidR="00926E4D" w:rsidRPr="00E75741" w14:paraId="7385B40A" w14:textId="77777777" w:rsidTr="00867E45">
        <w:tc>
          <w:tcPr>
            <w:tcW w:w="1917" w:type="pct"/>
            <w:gridSpan w:val="2"/>
          </w:tcPr>
          <w:p w14:paraId="26CC850C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643" w:type="pct"/>
            <w:vAlign w:val="bottom"/>
          </w:tcPr>
          <w:p w14:paraId="0F18D988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" w:type="pct"/>
            <w:vAlign w:val="bottom"/>
          </w:tcPr>
          <w:p w14:paraId="475DE469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78107E36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2BC6D74D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</w:tcPr>
          <w:p w14:paraId="063E7E37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267CC445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</w:tcPr>
          <w:p w14:paraId="1B825F10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926E4D" w:rsidRPr="00E75741" w14:paraId="047284CC" w14:textId="77777777" w:rsidTr="00867E45">
        <w:tc>
          <w:tcPr>
            <w:tcW w:w="1917" w:type="pct"/>
            <w:gridSpan w:val="2"/>
          </w:tcPr>
          <w:p w14:paraId="6B58CB8E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 </w:t>
            </w:r>
            <w:r w:rsidRPr="00E75741">
              <w:rPr>
                <w:rFonts w:ascii="Angsana New" w:hAnsi="Angsana New"/>
                <w:sz w:val="32"/>
                <w:szCs w:val="32"/>
              </w:rPr>
              <w:t>3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48860464" w14:textId="7D049E13" w:rsidR="00926E4D" w:rsidRPr="00E75741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16,046</w:t>
            </w:r>
          </w:p>
        </w:tc>
        <w:tc>
          <w:tcPr>
            <w:tcW w:w="146" w:type="pct"/>
            <w:vAlign w:val="bottom"/>
          </w:tcPr>
          <w:p w14:paraId="58634944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73FEA6D8" w14:textId="4D3E05FA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3,390</w:t>
            </w:r>
          </w:p>
        </w:tc>
        <w:tc>
          <w:tcPr>
            <w:tcW w:w="150" w:type="pct"/>
            <w:vAlign w:val="bottom"/>
          </w:tcPr>
          <w:p w14:paraId="0B5390F3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</w:tcPr>
          <w:p w14:paraId="1FEC8416" w14:textId="318AE7AD" w:rsidR="00926E4D" w:rsidRPr="00E75741" w:rsidRDefault="0014079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16,046</w:t>
            </w:r>
          </w:p>
        </w:tc>
        <w:tc>
          <w:tcPr>
            <w:tcW w:w="150" w:type="pct"/>
            <w:vAlign w:val="bottom"/>
          </w:tcPr>
          <w:p w14:paraId="4F93F03F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</w:tcPr>
          <w:p w14:paraId="797479D3" w14:textId="6AFC3230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3,390</w:t>
            </w:r>
          </w:p>
        </w:tc>
      </w:tr>
      <w:tr w:rsidR="00926E4D" w:rsidRPr="00E75741" w14:paraId="23567B72" w14:textId="77777777" w:rsidTr="00867E45">
        <w:tc>
          <w:tcPr>
            <w:tcW w:w="1917" w:type="pct"/>
            <w:gridSpan w:val="2"/>
          </w:tcPr>
          <w:p w14:paraId="385D4460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75741">
              <w:rPr>
                <w:rFonts w:ascii="Angsana New" w:hAnsi="Angsana New"/>
                <w:sz w:val="32"/>
                <w:szCs w:val="32"/>
              </w:rPr>
              <w:t>3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75741">
              <w:rPr>
                <w:rFonts w:ascii="Angsana New" w:hAnsi="Angsana New"/>
                <w:sz w:val="32"/>
                <w:szCs w:val="32"/>
              </w:rPr>
              <w:t>6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6D14EE8A" w14:textId="6526B6AC" w:rsidR="00926E4D" w:rsidRPr="00E75741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4,734</w:t>
            </w:r>
          </w:p>
        </w:tc>
        <w:tc>
          <w:tcPr>
            <w:tcW w:w="146" w:type="pct"/>
            <w:vAlign w:val="bottom"/>
          </w:tcPr>
          <w:p w14:paraId="571011E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1E8BA8CE" w14:textId="1FD834C0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bidi="th-TH"/>
              </w:rPr>
              <w:t>2,289</w:t>
            </w:r>
          </w:p>
        </w:tc>
        <w:tc>
          <w:tcPr>
            <w:tcW w:w="150" w:type="pct"/>
            <w:vAlign w:val="bottom"/>
          </w:tcPr>
          <w:p w14:paraId="6ED7B12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</w:tcPr>
          <w:p w14:paraId="63B4794A" w14:textId="20369E24" w:rsidR="00926E4D" w:rsidRPr="00E75741" w:rsidRDefault="0014079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4,</w:t>
            </w:r>
            <w:r w:rsidR="00FA4430" w:rsidRPr="00E75741">
              <w:rPr>
                <w:rFonts w:ascii="Angsana New" w:hAnsi="Angsana New"/>
                <w:sz w:val="32"/>
                <w:szCs w:val="32"/>
                <w:lang w:val="en-US"/>
              </w:rPr>
              <w:t>734</w:t>
            </w:r>
          </w:p>
        </w:tc>
        <w:tc>
          <w:tcPr>
            <w:tcW w:w="150" w:type="pct"/>
            <w:vAlign w:val="bottom"/>
          </w:tcPr>
          <w:p w14:paraId="1D9DEE6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</w:tcPr>
          <w:p w14:paraId="4ED02CE0" w14:textId="6F72171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2,289</w:t>
            </w:r>
          </w:p>
        </w:tc>
      </w:tr>
      <w:tr w:rsidR="00926E4D" w:rsidRPr="00E75741" w14:paraId="29788331" w14:textId="77777777" w:rsidTr="00867E45">
        <w:tc>
          <w:tcPr>
            <w:tcW w:w="1917" w:type="pct"/>
            <w:gridSpan w:val="2"/>
          </w:tcPr>
          <w:p w14:paraId="47CA97BC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75741">
              <w:rPr>
                <w:rFonts w:ascii="Angsana New" w:hAnsi="Angsana New"/>
                <w:sz w:val="32"/>
                <w:szCs w:val="32"/>
              </w:rPr>
              <w:t>6 - 12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422BE089" w14:textId="26046707" w:rsidR="00926E4D" w:rsidRPr="00E75741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1,120</w:t>
            </w:r>
          </w:p>
        </w:tc>
        <w:tc>
          <w:tcPr>
            <w:tcW w:w="146" w:type="pct"/>
            <w:vAlign w:val="bottom"/>
          </w:tcPr>
          <w:p w14:paraId="2851CE6C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6568D93A" w14:textId="0BD130CA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957</w:t>
            </w:r>
          </w:p>
        </w:tc>
        <w:tc>
          <w:tcPr>
            <w:tcW w:w="150" w:type="pct"/>
            <w:vAlign w:val="bottom"/>
          </w:tcPr>
          <w:p w14:paraId="026277A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</w:tcPr>
          <w:p w14:paraId="16957653" w14:textId="19298250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1,120</w:t>
            </w:r>
          </w:p>
        </w:tc>
        <w:tc>
          <w:tcPr>
            <w:tcW w:w="150" w:type="pct"/>
            <w:vAlign w:val="bottom"/>
          </w:tcPr>
          <w:p w14:paraId="7EE8FF2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</w:tcPr>
          <w:p w14:paraId="4B918A6E" w14:textId="65D36579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957</w:t>
            </w:r>
          </w:p>
        </w:tc>
      </w:tr>
      <w:tr w:rsidR="00926E4D" w:rsidRPr="00E75741" w14:paraId="6ABB9470" w14:textId="77777777" w:rsidTr="00867E45">
        <w:tc>
          <w:tcPr>
            <w:tcW w:w="1917" w:type="pct"/>
            <w:gridSpan w:val="2"/>
          </w:tcPr>
          <w:p w14:paraId="0F4DB17E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 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29ED536" w14:textId="70838DB8" w:rsidR="00926E4D" w:rsidRPr="00E75741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2,039</w:t>
            </w:r>
          </w:p>
        </w:tc>
        <w:tc>
          <w:tcPr>
            <w:tcW w:w="146" w:type="pct"/>
            <w:vAlign w:val="bottom"/>
          </w:tcPr>
          <w:p w14:paraId="1266596D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B817825" w14:textId="634E25D3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1,098</w:t>
            </w:r>
          </w:p>
        </w:tc>
        <w:tc>
          <w:tcPr>
            <w:tcW w:w="150" w:type="pct"/>
            <w:vAlign w:val="bottom"/>
          </w:tcPr>
          <w:p w14:paraId="30EB2392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7C062E4" w14:textId="0857B3A4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2,039</w:t>
            </w:r>
          </w:p>
        </w:tc>
        <w:tc>
          <w:tcPr>
            <w:tcW w:w="150" w:type="pct"/>
            <w:vAlign w:val="bottom"/>
          </w:tcPr>
          <w:p w14:paraId="3A9EB04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4DD5966" w14:textId="73A64150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1,098</w:t>
            </w:r>
          </w:p>
        </w:tc>
      </w:tr>
      <w:tr w:rsidR="00926E4D" w:rsidRPr="00E75741" w14:paraId="0BDA78D4" w14:textId="77777777" w:rsidTr="00867E45">
        <w:tc>
          <w:tcPr>
            <w:tcW w:w="1917" w:type="pct"/>
            <w:gridSpan w:val="2"/>
          </w:tcPr>
          <w:p w14:paraId="393A8C97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6305905" w14:textId="5A20EF46" w:rsidR="00926E4D" w:rsidRPr="00361F5B" w:rsidRDefault="009175FB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167,94</w:t>
            </w:r>
            <w:r w:rsidR="00361F5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" w:type="pct"/>
            <w:vAlign w:val="bottom"/>
          </w:tcPr>
          <w:p w14:paraId="57D3D853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751EDB3D" w14:textId="59FF8A38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156,225</w:t>
            </w:r>
          </w:p>
        </w:tc>
        <w:tc>
          <w:tcPr>
            <w:tcW w:w="150" w:type="pct"/>
            <w:vAlign w:val="bottom"/>
          </w:tcPr>
          <w:p w14:paraId="3BCDB35D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5D66C888" w14:textId="42311CD3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163,452</w:t>
            </w:r>
          </w:p>
        </w:tc>
        <w:tc>
          <w:tcPr>
            <w:tcW w:w="150" w:type="pct"/>
            <w:vAlign w:val="bottom"/>
          </w:tcPr>
          <w:p w14:paraId="4B27E9C4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553FCE4E" w14:textId="33DA2D78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154,097</w:t>
            </w:r>
          </w:p>
        </w:tc>
      </w:tr>
      <w:tr w:rsidR="00926E4D" w:rsidRPr="00E75741" w14:paraId="23F7F3B4" w14:textId="77777777" w:rsidTr="00867E45">
        <w:tc>
          <w:tcPr>
            <w:tcW w:w="1917" w:type="pct"/>
            <w:gridSpan w:val="2"/>
          </w:tcPr>
          <w:p w14:paraId="575A2578" w14:textId="77777777" w:rsidR="00926E4D" w:rsidRPr="00E75741" w:rsidRDefault="00926E4D" w:rsidP="00926E4D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  <w:p w14:paraId="385C5F3C" w14:textId="77777777" w:rsidR="00926E4D" w:rsidRPr="00E75741" w:rsidRDefault="00926E4D" w:rsidP="00926E4D">
            <w:pPr>
              <w:spacing w:line="240" w:lineRule="auto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 ที่คาดว่าจะเกิดขึ้น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ABE5730" w14:textId="4D82988A" w:rsidR="00926E4D" w:rsidRPr="00E75741" w:rsidRDefault="009175FB" w:rsidP="00867E4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(2,536)</w:t>
            </w:r>
          </w:p>
        </w:tc>
        <w:tc>
          <w:tcPr>
            <w:tcW w:w="146" w:type="pct"/>
            <w:vAlign w:val="bottom"/>
          </w:tcPr>
          <w:p w14:paraId="0323B6D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0C2A06E3" w14:textId="6281B15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(1,934)</w:t>
            </w:r>
          </w:p>
        </w:tc>
        <w:tc>
          <w:tcPr>
            <w:tcW w:w="150" w:type="pct"/>
            <w:vAlign w:val="bottom"/>
          </w:tcPr>
          <w:p w14:paraId="4356EF75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92D46CA" w14:textId="0DEB14F8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40"/>
                <w:rtl/>
                <w:lang w:val="en-US" w:bidi="th-TH"/>
              </w:rPr>
            </w:pPr>
            <w:r w:rsidRPr="00E75741">
              <w:rPr>
                <w:rFonts w:ascii="Angsana New" w:hAnsi="Angsana New" w:cs="Cordia New"/>
                <w:sz w:val="32"/>
                <w:szCs w:val="40"/>
                <w:lang w:val="en-US" w:bidi="th-TH"/>
              </w:rPr>
              <w:t>(2,536)</w:t>
            </w:r>
          </w:p>
        </w:tc>
        <w:tc>
          <w:tcPr>
            <w:tcW w:w="150" w:type="pct"/>
            <w:vAlign w:val="bottom"/>
          </w:tcPr>
          <w:p w14:paraId="5901A87F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2FA9E661" w14:textId="61D4B3C4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 w:cs="Cordia New"/>
                <w:sz w:val="32"/>
                <w:szCs w:val="40"/>
                <w:lang w:val="en-US" w:bidi="th-TH"/>
              </w:rPr>
              <w:t>(1,934)</w:t>
            </w:r>
          </w:p>
        </w:tc>
      </w:tr>
      <w:tr w:rsidR="00926E4D" w:rsidRPr="00E75741" w14:paraId="4A289A13" w14:textId="77777777" w:rsidTr="00867E45">
        <w:tc>
          <w:tcPr>
            <w:tcW w:w="1917" w:type="pct"/>
            <w:gridSpan w:val="2"/>
          </w:tcPr>
          <w:p w14:paraId="3E251369" w14:textId="3B552537" w:rsidR="00926E4D" w:rsidRPr="00E75741" w:rsidRDefault="00915ADC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7245" w14:textId="50D87312" w:rsidR="00926E4D" w:rsidRPr="00E75741" w:rsidRDefault="008335AE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165,40</w:t>
            </w:r>
            <w:r w:rsidR="00361F5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6" w:type="pct"/>
            <w:vAlign w:val="bottom"/>
          </w:tcPr>
          <w:p w14:paraId="083A93B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1945E" w14:textId="174A665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154,291</w:t>
            </w:r>
          </w:p>
        </w:tc>
        <w:tc>
          <w:tcPr>
            <w:tcW w:w="150" w:type="pct"/>
            <w:vAlign w:val="bottom"/>
          </w:tcPr>
          <w:p w14:paraId="50E5BF8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18F16EAB" w14:textId="5EBD5855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160,916</w:t>
            </w:r>
          </w:p>
        </w:tc>
        <w:tc>
          <w:tcPr>
            <w:tcW w:w="150" w:type="pct"/>
            <w:vAlign w:val="bottom"/>
          </w:tcPr>
          <w:p w14:paraId="012F5AAF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10B6A6C5" w14:textId="26F3AA4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/>
              </w:rPr>
              <w:t>152,163</w:t>
            </w:r>
          </w:p>
        </w:tc>
      </w:tr>
      <w:tr w:rsidR="00926E4D" w:rsidRPr="00E75741" w14:paraId="4A5CF182" w14:textId="77777777" w:rsidTr="00867E45">
        <w:tc>
          <w:tcPr>
            <w:tcW w:w="1917" w:type="pct"/>
            <w:gridSpan w:val="2"/>
          </w:tcPr>
          <w:p w14:paraId="12ABAD53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FFD9" w14:textId="54484C0E" w:rsidR="00926E4D" w:rsidRPr="00E75741" w:rsidRDefault="008335AE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165,40</w:t>
            </w:r>
            <w:r w:rsidR="00361F5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6" w:type="pct"/>
            <w:vAlign w:val="bottom"/>
          </w:tcPr>
          <w:p w14:paraId="2978189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8D94" w14:textId="3BDE8449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154,291</w:t>
            </w:r>
          </w:p>
        </w:tc>
        <w:tc>
          <w:tcPr>
            <w:tcW w:w="150" w:type="pct"/>
            <w:vAlign w:val="bottom"/>
          </w:tcPr>
          <w:p w14:paraId="69C86B76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F8215" w14:textId="6E9382B7" w:rsidR="00926E4D" w:rsidRPr="00E75741" w:rsidRDefault="00FA4430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181,035</w:t>
            </w:r>
          </w:p>
        </w:tc>
        <w:tc>
          <w:tcPr>
            <w:tcW w:w="150" w:type="pct"/>
            <w:vAlign w:val="bottom"/>
          </w:tcPr>
          <w:p w14:paraId="5BBE2EE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A3481" w14:textId="3AEF0AF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161,655</w:t>
            </w:r>
          </w:p>
        </w:tc>
      </w:tr>
      <w:tr w:rsidR="00926E4D" w:rsidRPr="00E75741" w14:paraId="1C0C7FF6" w14:textId="77777777" w:rsidTr="00867E45">
        <w:trPr>
          <w:trHeight w:val="98"/>
        </w:trPr>
        <w:tc>
          <w:tcPr>
            <w:tcW w:w="1917" w:type="pct"/>
            <w:gridSpan w:val="2"/>
          </w:tcPr>
          <w:p w14:paraId="6AA9EE5A" w14:textId="77777777" w:rsidR="00926E4D" w:rsidRPr="00E75741" w:rsidRDefault="00926E4D" w:rsidP="00926E4D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429E2A4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" w:type="pct"/>
            <w:vAlign w:val="bottom"/>
          </w:tcPr>
          <w:p w14:paraId="25E86F4B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61024F2F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30A4AE18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38B79766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7638053C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E2DBF30" w14:textId="777777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926E4D" w:rsidRPr="00E75741" w14:paraId="1197D58B" w14:textId="77777777" w:rsidTr="00867E45">
        <w:tc>
          <w:tcPr>
            <w:tcW w:w="1917" w:type="pct"/>
            <w:gridSpan w:val="2"/>
          </w:tcPr>
          <w:p w14:paraId="2695CCF2" w14:textId="77777777" w:rsidR="00926E4D" w:rsidRPr="00E75741" w:rsidRDefault="00926E4D" w:rsidP="00926E4D">
            <w:pPr>
              <w:spacing w:line="240" w:lineRule="auto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43" w:type="pct"/>
            <w:vAlign w:val="bottom"/>
          </w:tcPr>
          <w:p w14:paraId="5BE42BD1" w14:textId="47DD4087" w:rsidR="00926E4D" w:rsidRPr="00E75741" w:rsidRDefault="00787616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B71CAD7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377F72BF" w14:textId="3CE8037F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2F61DEA8" w14:textId="05922EB5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vAlign w:val="bottom"/>
          </w:tcPr>
          <w:p w14:paraId="58A7A1A1" w14:textId="7DC0B510" w:rsidR="00926E4D" w:rsidRPr="00E75741" w:rsidRDefault="00F5398B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163</w:t>
            </w:r>
          </w:p>
        </w:tc>
        <w:tc>
          <w:tcPr>
            <w:tcW w:w="150" w:type="pct"/>
            <w:vAlign w:val="bottom"/>
          </w:tcPr>
          <w:p w14:paraId="31F08C15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vAlign w:val="bottom"/>
          </w:tcPr>
          <w:p w14:paraId="743ADF5D" w14:textId="383EEF38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926E4D" w:rsidRPr="00E75741" w14:paraId="258216F9" w14:textId="77777777" w:rsidTr="00867E45">
        <w:tc>
          <w:tcPr>
            <w:tcW w:w="1917" w:type="pct"/>
            <w:gridSpan w:val="2"/>
          </w:tcPr>
          <w:p w14:paraId="08E7F890" w14:textId="77777777" w:rsidR="00926E4D" w:rsidRPr="00E75741" w:rsidRDefault="00926E4D" w:rsidP="00926E4D">
            <w:pPr>
              <w:spacing w:line="240" w:lineRule="auto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643" w:type="pct"/>
            <w:vAlign w:val="bottom"/>
          </w:tcPr>
          <w:p w14:paraId="46374F3B" w14:textId="7E00DDBD" w:rsidR="00926E4D" w:rsidRPr="00E75741" w:rsidRDefault="008335AE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2,690</w:t>
            </w:r>
          </w:p>
        </w:tc>
        <w:tc>
          <w:tcPr>
            <w:tcW w:w="146" w:type="pct"/>
            <w:vAlign w:val="bottom"/>
          </w:tcPr>
          <w:p w14:paraId="52E756A3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vAlign w:val="bottom"/>
          </w:tcPr>
          <w:p w14:paraId="0FF37AA4" w14:textId="080A7D77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50" w:type="pct"/>
            <w:vAlign w:val="bottom"/>
          </w:tcPr>
          <w:p w14:paraId="0AB4ADBD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vAlign w:val="bottom"/>
          </w:tcPr>
          <w:p w14:paraId="5079DC10" w14:textId="26271C7E" w:rsidR="00926E4D" w:rsidRPr="00E75741" w:rsidRDefault="00CD60F3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2,690</w:t>
            </w:r>
          </w:p>
        </w:tc>
        <w:tc>
          <w:tcPr>
            <w:tcW w:w="150" w:type="pct"/>
            <w:vAlign w:val="bottom"/>
          </w:tcPr>
          <w:p w14:paraId="6DFC38B0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vAlign w:val="bottom"/>
          </w:tcPr>
          <w:p w14:paraId="0017A0D7" w14:textId="0B1DFB44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1,622</w:t>
            </w:r>
          </w:p>
        </w:tc>
      </w:tr>
      <w:tr w:rsidR="00926E4D" w:rsidRPr="00E75741" w14:paraId="394BCCB3" w14:textId="77777777" w:rsidTr="00867E45">
        <w:tc>
          <w:tcPr>
            <w:tcW w:w="1917" w:type="pct"/>
            <w:gridSpan w:val="2"/>
          </w:tcPr>
          <w:p w14:paraId="0AB81126" w14:textId="77777777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92E1" w14:textId="52A53CF1" w:rsidR="00926E4D" w:rsidRPr="00E75741" w:rsidRDefault="00B16A76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</w:t>
            </w:r>
            <w:r w:rsidR="00787616"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690</w:t>
            </w:r>
          </w:p>
        </w:tc>
        <w:tc>
          <w:tcPr>
            <w:tcW w:w="146" w:type="pct"/>
            <w:vAlign w:val="bottom"/>
          </w:tcPr>
          <w:p w14:paraId="29EDA4CC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DE88" w14:textId="4F3F3B10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50" w:type="pct"/>
            <w:vAlign w:val="bottom"/>
          </w:tcPr>
          <w:p w14:paraId="2080D8A1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6E6F" w14:textId="530B77F9" w:rsidR="00926E4D" w:rsidRPr="00E75741" w:rsidRDefault="00CD60F3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2,853</w:t>
            </w:r>
          </w:p>
        </w:tc>
        <w:tc>
          <w:tcPr>
            <w:tcW w:w="150" w:type="pct"/>
            <w:vAlign w:val="bottom"/>
          </w:tcPr>
          <w:p w14:paraId="40B058E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D283" w14:textId="79D6603A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1,622</w:t>
            </w:r>
          </w:p>
        </w:tc>
      </w:tr>
      <w:tr w:rsidR="00926E4D" w:rsidRPr="00E75741" w14:paraId="172CF1A3" w14:textId="77777777" w:rsidTr="00867E45">
        <w:tc>
          <w:tcPr>
            <w:tcW w:w="1917" w:type="pct"/>
            <w:gridSpan w:val="2"/>
          </w:tcPr>
          <w:p w14:paraId="79F828B3" w14:textId="52B7B2C1" w:rsidR="00926E4D" w:rsidRPr="00E75741" w:rsidRDefault="00926E4D" w:rsidP="00926E4D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403E62F3" w14:textId="69A35ECA" w:rsidR="00926E4D" w:rsidRPr="00E75741" w:rsidRDefault="00B16A76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A5780C" w:rsidRPr="00E75741">
              <w:rPr>
                <w:rFonts w:ascii="Angsana New" w:hAnsi="Angsana New" w:cs="Angsana New"/>
                <w:sz w:val="32"/>
                <w:szCs w:val="32"/>
              </w:rPr>
              <w:t>8,09</w:t>
            </w:r>
            <w:r w:rsidR="0074774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6" w:type="pct"/>
            <w:vAlign w:val="bottom"/>
          </w:tcPr>
          <w:p w14:paraId="3466CAF0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668417AD" w14:textId="205D8169" w:rsidR="00926E4D" w:rsidRPr="00E75741" w:rsidRDefault="00926E4D" w:rsidP="00926E4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E75741">
              <w:rPr>
                <w:rFonts w:ascii="Angsana New" w:hAnsi="Angsana New" w:cs="Angsana New"/>
                <w:sz w:val="32"/>
                <w:szCs w:val="32"/>
              </w:rPr>
              <w:t>155,913</w:t>
            </w:r>
          </w:p>
        </w:tc>
        <w:tc>
          <w:tcPr>
            <w:tcW w:w="150" w:type="pct"/>
            <w:vAlign w:val="bottom"/>
          </w:tcPr>
          <w:p w14:paraId="748D346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vAlign w:val="bottom"/>
          </w:tcPr>
          <w:p w14:paraId="6820CE47" w14:textId="7189D4B6" w:rsidR="00926E4D" w:rsidRPr="00E75741" w:rsidRDefault="00CD60F3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183,888</w:t>
            </w:r>
          </w:p>
        </w:tc>
        <w:tc>
          <w:tcPr>
            <w:tcW w:w="150" w:type="pct"/>
            <w:vAlign w:val="bottom"/>
          </w:tcPr>
          <w:p w14:paraId="4D9658BA" w14:textId="77777777" w:rsidR="00926E4D" w:rsidRPr="00E75741" w:rsidRDefault="00926E4D" w:rsidP="00926E4D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1BD6B6BB" w14:textId="34B5A71D" w:rsidR="00926E4D" w:rsidRPr="00E75741" w:rsidRDefault="00926E4D" w:rsidP="00926E4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75741">
              <w:rPr>
                <w:rFonts w:ascii="Angsana New" w:hAnsi="Angsana New"/>
                <w:sz w:val="32"/>
                <w:szCs w:val="32"/>
                <w:lang w:val="en-US" w:bidi="th-TH"/>
              </w:rPr>
              <w:t>163,277</w:t>
            </w:r>
          </w:p>
        </w:tc>
      </w:tr>
    </w:tbl>
    <w:p w14:paraId="164AFDC0" w14:textId="77777777" w:rsidR="009E42C6" w:rsidRPr="00E75741" w:rsidRDefault="009E42C6" w:rsidP="00EB706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3138DBE" w14:textId="77777777" w:rsidR="009E42C6" w:rsidRPr="00E75741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br w:type="page"/>
      </w:r>
    </w:p>
    <w:p w14:paraId="2BADF90D" w14:textId="55F56AEB" w:rsidR="00E77129" w:rsidRPr="00E75741" w:rsidRDefault="00E77129" w:rsidP="009E42C6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C0285F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13"/>
        <w:gridCol w:w="7"/>
      </w:tblGrid>
      <w:tr w:rsidR="00100E43" w:rsidRPr="00E75741" w14:paraId="2021DD92" w14:textId="77777777" w:rsidTr="00100E43">
        <w:trPr>
          <w:gridAfter w:val="1"/>
          <w:wAfter w:w="7" w:type="dxa"/>
          <w:trHeight w:val="375"/>
          <w:tblHeader/>
        </w:trPr>
        <w:tc>
          <w:tcPr>
            <w:tcW w:w="9083" w:type="dxa"/>
            <w:gridSpan w:val="3"/>
            <w:vAlign w:val="bottom"/>
          </w:tcPr>
          <w:p w14:paraId="4C381F9E" w14:textId="77777777" w:rsidR="00100E43" w:rsidRPr="00E75741" w:rsidRDefault="00100E43" w:rsidP="00EB706D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00E43" w:rsidRPr="00E75741" w14:paraId="408202B3" w14:textId="77777777" w:rsidTr="00100E43">
        <w:trPr>
          <w:trHeight w:val="80"/>
          <w:tblHeader/>
        </w:trPr>
        <w:tc>
          <w:tcPr>
            <w:tcW w:w="5850" w:type="dxa"/>
          </w:tcPr>
          <w:p w14:paraId="4E3DF677" w14:textId="77777777" w:rsidR="00100E43" w:rsidRPr="00E75741" w:rsidRDefault="00100E43" w:rsidP="00EB706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A25178F" w14:textId="77777777" w:rsidR="00100E43" w:rsidRPr="00E75741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C05AB1B" w14:textId="77777777" w:rsidR="00100E43" w:rsidRPr="00E75741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6E4D" w:rsidRPr="00E75741" w14:paraId="65C304C6" w14:textId="77777777" w:rsidTr="00100E43">
        <w:trPr>
          <w:trHeight w:val="80"/>
          <w:tblHeader/>
        </w:trPr>
        <w:tc>
          <w:tcPr>
            <w:tcW w:w="5850" w:type="dxa"/>
          </w:tcPr>
          <w:p w14:paraId="56AE6957" w14:textId="77777777" w:rsidR="00926E4D" w:rsidRPr="00E75741" w:rsidRDefault="00926E4D" w:rsidP="00926E4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C0C000D" w14:textId="42945FC8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36ADD91" w14:textId="44BC679D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26E4D" w:rsidRPr="00E75741" w14:paraId="02906906" w14:textId="77777777" w:rsidTr="00100E43">
        <w:trPr>
          <w:trHeight w:val="79"/>
        </w:trPr>
        <w:tc>
          <w:tcPr>
            <w:tcW w:w="5850" w:type="dxa"/>
            <w:hideMark/>
          </w:tcPr>
          <w:p w14:paraId="059B1EF0" w14:textId="77777777" w:rsidR="00926E4D" w:rsidRPr="00E75741" w:rsidRDefault="00926E4D" w:rsidP="00926E4D">
            <w:pPr>
              <w:spacing w:line="240" w:lineRule="auto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620" w:type="dxa"/>
            <w:vAlign w:val="bottom"/>
          </w:tcPr>
          <w:p w14:paraId="2AFE8C18" w14:textId="43078606" w:rsidR="00926E4D" w:rsidRPr="00E75741" w:rsidRDefault="004E67D9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(1,934)</w:t>
            </w:r>
          </w:p>
        </w:tc>
        <w:tc>
          <w:tcPr>
            <w:tcW w:w="1620" w:type="dxa"/>
            <w:gridSpan w:val="2"/>
            <w:vAlign w:val="bottom"/>
          </w:tcPr>
          <w:p w14:paraId="02514353" w14:textId="4815B11B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926E4D" w:rsidRPr="00E75741" w14:paraId="38286B36" w14:textId="77777777" w:rsidTr="00100E43">
        <w:trPr>
          <w:trHeight w:val="79"/>
        </w:trPr>
        <w:tc>
          <w:tcPr>
            <w:tcW w:w="5850" w:type="dxa"/>
            <w:hideMark/>
          </w:tcPr>
          <w:p w14:paraId="7919C28D" w14:textId="77777777" w:rsidR="00926E4D" w:rsidRPr="00E75741" w:rsidRDefault="00926E4D" w:rsidP="00926E4D">
            <w:pPr>
              <w:spacing w:line="240" w:lineRule="auto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C4994F9" w14:textId="635CFD4D" w:rsidR="00926E4D" w:rsidRPr="00E75741" w:rsidRDefault="00C11EE8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(2,536)</w:t>
            </w:r>
          </w:p>
        </w:tc>
        <w:tc>
          <w:tcPr>
            <w:tcW w:w="1620" w:type="dxa"/>
            <w:gridSpan w:val="2"/>
            <w:vAlign w:val="bottom"/>
          </w:tcPr>
          <w:p w14:paraId="5DE51376" w14:textId="1D80418A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(1,934)</w:t>
            </w:r>
          </w:p>
        </w:tc>
      </w:tr>
      <w:tr w:rsidR="00926E4D" w:rsidRPr="00E75741" w14:paraId="79B6E5CA" w14:textId="77777777" w:rsidTr="00100E43">
        <w:trPr>
          <w:trHeight w:val="79"/>
        </w:trPr>
        <w:tc>
          <w:tcPr>
            <w:tcW w:w="5850" w:type="dxa"/>
          </w:tcPr>
          <w:p w14:paraId="01A5CC30" w14:textId="77777777" w:rsidR="00926E4D" w:rsidRPr="00E75741" w:rsidRDefault="00926E4D" w:rsidP="00926E4D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5097118C" w14:textId="069D97BE" w:rsidR="00926E4D" w:rsidRPr="00E75741" w:rsidRDefault="00C11EE8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1,934</w:t>
            </w:r>
          </w:p>
        </w:tc>
        <w:tc>
          <w:tcPr>
            <w:tcW w:w="1620" w:type="dxa"/>
            <w:gridSpan w:val="2"/>
            <w:vAlign w:val="bottom"/>
          </w:tcPr>
          <w:p w14:paraId="4E8905F8" w14:textId="46D88720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</w:tr>
      <w:tr w:rsidR="00926E4D" w:rsidRPr="00E75741" w14:paraId="4D4AE29B" w14:textId="77777777" w:rsidTr="00100E43">
        <w:trPr>
          <w:trHeight w:val="70"/>
        </w:trPr>
        <w:tc>
          <w:tcPr>
            <w:tcW w:w="5850" w:type="dxa"/>
            <w:hideMark/>
          </w:tcPr>
          <w:p w14:paraId="789A6965" w14:textId="77777777" w:rsidR="00926E4D" w:rsidRPr="00E75741" w:rsidRDefault="00926E4D" w:rsidP="00926E4D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620" w:type="dxa"/>
            <w:vAlign w:val="bottom"/>
          </w:tcPr>
          <w:p w14:paraId="56CA4100" w14:textId="3241BA34" w:rsidR="00926E4D" w:rsidRPr="00E75741" w:rsidRDefault="00C11EE8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(2,536)</w:t>
            </w:r>
          </w:p>
        </w:tc>
        <w:tc>
          <w:tcPr>
            <w:tcW w:w="1620" w:type="dxa"/>
            <w:gridSpan w:val="2"/>
            <w:vAlign w:val="bottom"/>
          </w:tcPr>
          <w:p w14:paraId="282C79D7" w14:textId="45AC8024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(1,934)</w:t>
            </w:r>
          </w:p>
        </w:tc>
      </w:tr>
    </w:tbl>
    <w:p w14:paraId="4CE4224F" w14:textId="77777777" w:rsidR="00956AD2" w:rsidRPr="00E75741" w:rsidRDefault="00AB0D71" w:rsidP="00E77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10</w:t>
      </w:r>
      <w:r w:rsidR="00A27C74" w:rsidRPr="00E75741">
        <w:rPr>
          <w:rFonts w:ascii="Angsana New" w:hAnsi="Angsana New"/>
          <w:b/>
          <w:bCs/>
          <w:sz w:val="32"/>
          <w:szCs w:val="32"/>
        </w:rPr>
        <w:t>.</w:t>
      </w:r>
      <w:r w:rsidR="00956AD2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E75741" w14:paraId="5E89D18D" w14:textId="77777777" w:rsidTr="002D53F5">
        <w:trPr>
          <w:trHeight w:val="306"/>
        </w:trPr>
        <w:tc>
          <w:tcPr>
            <w:tcW w:w="1530" w:type="dxa"/>
          </w:tcPr>
          <w:p w14:paraId="67050DE8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7F37BFC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2E8524E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5AA596C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3354AF7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E75741" w14:paraId="0FAFA402" w14:textId="77777777" w:rsidTr="002D53F5">
        <w:trPr>
          <w:trHeight w:val="279"/>
        </w:trPr>
        <w:tc>
          <w:tcPr>
            <w:tcW w:w="1530" w:type="dxa"/>
          </w:tcPr>
          <w:p w14:paraId="6838F6BF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6C5EE622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7DA4" w:rsidRPr="00E75741" w14:paraId="0AB869C5" w14:textId="77777777" w:rsidTr="002D53F5">
        <w:trPr>
          <w:trHeight w:val="547"/>
        </w:trPr>
        <w:tc>
          <w:tcPr>
            <w:tcW w:w="1530" w:type="dxa"/>
          </w:tcPr>
          <w:p w14:paraId="6033ABBA" w14:textId="77777777" w:rsidR="005F7DA4" w:rsidRPr="00E75741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94FF7F4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E82F5F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256E2049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CD96305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="00324382" w:rsidRPr="00E757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  <w:r w:rsidR="00324382" w:rsidRPr="00E757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926E4D" w:rsidRPr="00E75741" w14:paraId="243D9D02" w14:textId="77777777" w:rsidTr="002D53F5">
        <w:trPr>
          <w:trHeight w:val="279"/>
        </w:trPr>
        <w:tc>
          <w:tcPr>
            <w:tcW w:w="1530" w:type="dxa"/>
          </w:tcPr>
          <w:p w14:paraId="5FBE71D2" w14:textId="77777777" w:rsidR="00926E4D" w:rsidRPr="00E75741" w:rsidRDefault="00926E4D" w:rsidP="00926E4D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8217B87" w14:textId="1C1F48D0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78CB5A6" w14:textId="2A3982C7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5C215F58" w14:textId="264994F0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7539C19" w14:textId="06FBD4B0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D98187D" w14:textId="57559B14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3EF05019" w14:textId="33F0AE04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26E4D" w:rsidRPr="00E75741" w14:paraId="759F8E8F" w14:textId="77777777" w:rsidTr="002D53F5">
        <w:trPr>
          <w:trHeight w:val="216"/>
        </w:trPr>
        <w:tc>
          <w:tcPr>
            <w:tcW w:w="1530" w:type="dxa"/>
          </w:tcPr>
          <w:p w14:paraId="6ABD2BF7" w14:textId="77777777" w:rsidR="00926E4D" w:rsidRPr="00E75741" w:rsidRDefault="00926E4D" w:rsidP="00926E4D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64CA58D" w14:textId="4E9AEF1C" w:rsidR="00926E4D" w:rsidRPr="00E75741" w:rsidRDefault="001D5B19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471,965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7817F7" w14:textId="0FCABF6B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326,298</w:t>
            </w:r>
          </w:p>
        </w:tc>
        <w:tc>
          <w:tcPr>
            <w:tcW w:w="1259" w:type="dxa"/>
            <w:shd w:val="clear" w:color="auto" w:fill="auto"/>
          </w:tcPr>
          <w:p w14:paraId="1B3C67C7" w14:textId="309F8B24" w:rsidR="00926E4D" w:rsidRPr="00E75741" w:rsidRDefault="00E505F8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shd w:val="clear" w:color="auto" w:fill="auto"/>
          </w:tcPr>
          <w:p w14:paraId="7765F94F" w14:textId="4CBFA0DC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(18,212)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E1A387F" w14:textId="0828689B" w:rsidR="00926E4D" w:rsidRPr="00E75741" w:rsidRDefault="00E505F8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460,619</w:t>
            </w:r>
          </w:p>
        </w:tc>
        <w:tc>
          <w:tcPr>
            <w:tcW w:w="1259" w:type="dxa"/>
            <w:shd w:val="clear" w:color="auto" w:fill="auto"/>
          </w:tcPr>
          <w:p w14:paraId="6EF63015" w14:textId="4540F1E3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308,086</w:t>
            </w:r>
          </w:p>
        </w:tc>
      </w:tr>
      <w:tr w:rsidR="00926E4D" w:rsidRPr="00E75741" w14:paraId="45E1D5FF" w14:textId="77777777" w:rsidTr="00E07C1D">
        <w:trPr>
          <w:trHeight w:val="396"/>
        </w:trPr>
        <w:tc>
          <w:tcPr>
            <w:tcW w:w="1530" w:type="dxa"/>
          </w:tcPr>
          <w:p w14:paraId="052D0AC0" w14:textId="77777777" w:rsidR="00926E4D" w:rsidRPr="00E75741" w:rsidRDefault="00926E4D" w:rsidP="00926E4D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2C021289" w14:textId="63CACABB" w:rsidR="00926E4D" w:rsidRPr="00E75741" w:rsidRDefault="001D5B19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68DE0BE" w14:textId="678C7B69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shd w:val="clear" w:color="auto" w:fill="auto"/>
          </w:tcPr>
          <w:p w14:paraId="6BF3C418" w14:textId="73A99EE5" w:rsidR="00926E4D" w:rsidRPr="00E75741" w:rsidRDefault="00E505F8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1B6BC37" w14:textId="00A2519D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A5F483F" w14:textId="220C0C09" w:rsidR="00926E4D" w:rsidRPr="00E75741" w:rsidRDefault="00E505F8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shd w:val="clear" w:color="auto" w:fill="auto"/>
          </w:tcPr>
          <w:p w14:paraId="1463708F" w14:textId="640ED0A3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</w:tr>
      <w:tr w:rsidR="00926E4D" w:rsidRPr="00E75741" w14:paraId="39CB33B8" w14:textId="77777777" w:rsidTr="00035756">
        <w:trPr>
          <w:trHeight w:val="378"/>
        </w:trPr>
        <w:tc>
          <w:tcPr>
            <w:tcW w:w="1530" w:type="dxa"/>
          </w:tcPr>
          <w:p w14:paraId="03DB6C62" w14:textId="77777777" w:rsidR="00926E4D" w:rsidRPr="00E75741" w:rsidRDefault="00926E4D" w:rsidP="00926E4D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3D9AFCA" w14:textId="66E2E27C" w:rsidR="00926E4D" w:rsidRPr="00E75741" w:rsidRDefault="001D5B19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475,929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39971A" w14:textId="2766F028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365,417</w:t>
            </w:r>
          </w:p>
        </w:tc>
        <w:tc>
          <w:tcPr>
            <w:tcW w:w="1259" w:type="dxa"/>
            <w:shd w:val="clear" w:color="auto" w:fill="auto"/>
          </w:tcPr>
          <w:p w14:paraId="39667532" w14:textId="0A0EDBDC" w:rsidR="00926E4D" w:rsidRPr="00E75741" w:rsidRDefault="00E505F8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shd w:val="clear" w:color="auto" w:fill="auto"/>
          </w:tcPr>
          <w:p w14:paraId="2AAAD436" w14:textId="39EF4E3D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(18,212)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9BD54F" w14:textId="015A774C" w:rsidR="00926E4D" w:rsidRPr="00E75741" w:rsidRDefault="004D5072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464,583</w:t>
            </w:r>
          </w:p>
        </w:tc>
        <w:tc>
          <w:tcPr>
            <w:tcW w:w="1259" w:type="dxa"/>
            <w:shd w:val="clear" w:color="auto" w:fill="auto"/>
          </w:tcPr>
          <w:p w14:paraId="535332A8" w14:textId="54D4E29F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347,205</w:t>
            </w:r>
          </w:p>
        </w:tc>
      </w:tr>
    </w:tbl>
    <w:p w14:paraId="694746CF" w14:textId="7621D1D3" w:rsidR="007C2B92" w:rsidRPr="00E75741" w:rsidRDefault="007C2B92"/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E75741" w14:paraId="45F47F15" w14:textId="77777777" w:rsidTr="00AE2849">
        <w:trPr>
          <w:trHeight w:val="261"/>
        </w:trPr>
        <w:tc>
          <w:tcPr>
            <w:tcW w:w="1530" w:type="dxa"/>
          </w:tcPr>
          <w:p w14:paraId="6E744FA9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F20E5C6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C1BE5FA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55263D6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4CCF58B" w14:textId="77777777" w:rsidR="005F7DA4" w:rsidRPr="00E75741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E75741" w14:paraId="1CD815B3" w14:textId="77777777" w:rsidTr="00AE2849">
        <w:trPr>
          <w:trHeight w:val="372"/>
        </w:trPr>
        <w:tc>
          <w:tcPr>
            <w:tcW w:w="1530" w:type="dxa"/>
          </w:tcPr>
          <w:p w14:paraId="4FBC1B33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7E6C53CF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A4" w:rsidRPr="00E75741" w14:paraId="18F69F82" w14:textId="77777777" w:rsidTr="00AE2849">
        <w:trPr>
          <w:trHeight w:val="547"/>
        </w:trPr>
        <w:tc>
          <w:tcPr>
            <w:tcW w:w="1530" w:type="dxa"/>
          </w:tcPr>
          <w:p w14:paraId="28C54447" w14:textId="77777777" w:rsidR="005F7DA4" w:rsidRPr="00E75741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2D91FE0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A8A42C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6AF16FC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E75741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61183B5" w14:textId="77777777" w:rsidR="005F7DA4" w:rsidRPr="00E75741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926E4D" w:rsidRPr="00E75741" w14:paraId="61BC67ED" w14:textId="77777777" w:rsidTr="00AE2849">
        <w:trPr>
          <w:trHeight w:val="144"/>
        </w:trPr>
        <w:tc>
          <w:tcPr>
            <w:tcW w:w="1530" w:type="dxa"/>
          </w:tcPr>
          <w:p w14:paraId="4851EF4E" w14:textId="77777777" w:rsidR="00926E4D" w:rsidRPr="00E75741" w:rsidRDefault="00926E4D" w:rsidP="00926E4D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A565C34" w14:textId="6A485BE6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E1BFAB4" w14:textId="44F4ACFE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026D8DA2" w14:textId="259FC101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3FDF22D8" w14:textId="53AE541E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E488BA4" w14:textId="1B3B645D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7021F4E2" w14:textId="4117B83B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26E4D" w:rsidRPr="00E75741" w14:paraId="7DFC3B90" w14:textId="77777777" w:rsidTr="00AE2849">
        <w:trPr>
          <w:trHeight w:val="171"/>
        </w:trPr>
        <w:tc>
          <w:tcPr>
            <w:tcW w:w="1530" w:type="dxa"/>
          </w:tcPr>
          <w:p w14:paraId="13EBE99C" w14:textId="77777777" w:rsidR="00926E4D" w:rsidRPr="00E75741" w:rsidRDefault="00926E4D" w:rsidP="00926E4D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5C6DB879" w14:textId="1452C2CC" w:rsidR="00926E4D" w:rsidRPr="00E75741" w:rsidRDefault="00B20814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432,369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84AD9A3" w14:textId="2F933CF8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299,939</w:t>
            </w:r>
          </w:p>
        </w:tc>
        <w:tc>
          <w:tcPr>
            <w:tcW w:w="1259" w:type="dxa"/>
            <w:shd w:val="clear" w:color="auto" w:fill="auto"/>
          </w:tcPr>
          <w:p w14:paraId="6A8C40B1" w14:textId="73013866" w:rsidR="00926E4D" w:rsidRPr="00E75741" w:rsidRDefault="00B20814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shd w:val="clear" w:color="auto" w:fill="auto"/>
          </w:tcPr>
          <w:p w14:paraId="219AB785" w14:textId="3818F380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(18,212)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77F2E66" w14:textId="79F9FE50" w:rsidR="00926E4D" w:rsidRPr="00E75741" w:rsidRDefault="00BF0016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421,023</w:t>
            </w:r>
          </w:p>
        </w:tc>
        <w:tc>
          <w:tcPr>
            <w:tcW w:w="1259" w:type="dxa"/>
            <w:shd w:val="clear" w:color="auto" w:fill="auto"/>
          </w:tcPr>
          <w:p w14:paraId="7523EB06" w14:textId="42BA0C36" w:rsidR="00926E4D" w:rsidRPr="00E75741" w:rsidRDefault="00926E4D" w:rsidP="00926E4D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281,727</w:t>
            </w:r>
          </w:p>
        </w:tc>
      </w:tr>
      <w:tr w:rsidR="00926E4D" w:rsidRPr="00E75741" w14:paraId="08268FE7" w14:textId="77777777" w:rsidTr="00035756">
        <w:trPr>
          <w:trHeight w:val="189"/>
        </w:trPr>
        <w:tc>
          <w:tcPr>
            <w:tcW w:w="1530" w:type="dxa"/>
          </w:tcPr>
          <w:p w14:paraId="50860337" w14:textId="77777777" w:rsidR="00926E4D" w:rsidRPr="00E75741" w:rsidRDefault="00926E4D" w:rsidP="00926E4D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0363138" w14:textId="5BD54016" w:rsidR="00926E4D" w:rsidRPr="00E75741" w:rsidRDefault="00B20814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A0AFBD2" w14:textId="7673570B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shd w:val="clear" w:color="auto" w:fill="auto"/>
          </w:tcPr>
          <w:p w14:paraId="126B9643" w14:textId="7F2A8184" w:rsidR="00926E4D" w:rsidRPr="00E75741" w:rsidRDefault="00BF0016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4703C44" w14:textId="2D0BB0E5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C4D1D3" w14:textId="5B219CC2" w:rsidR="00926E4D" w:rsidRPr="00E75741" w:rsidRDefault="00BF0016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3,964</w:t>
            </w:r>
          </w:p>
        </w:tc>
        <w:tc>
          <w:tcPr>
            <w:tcW w:w="1259" w:type="dxa"/>
            <w:shd w:val="clear" w:color="auto" w:fill="auto"/>
          </w:tcPr>
          <w:p w14:paraId="39B24C51" w14:textId="473CAAC0" w:rsidR="00926E4D" w:rsidRPr="00E75741" w:rsidRDefault="00926E4D" w:rsidP="00926E4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</w:tr>
      <w:tr w:rsidR="00926E4D" w:rsidRPr="00E75741" w14:paraId="3EEA5376" w14:textId="77777777" w:rsidTr="00E07C1D">
        <w:trPr>
          <w:trHeight w:val="459"/>
        </w:trPr>
        <w:tc>
          <w:tcPr>
            <w:tcW w:w="1530" w:type="dxa"/>
          </w:tcPr>
          <w:p w14:paraId="4A6B478A" w14:textId="77777777" w:rsidR="00926E4D" w:rsidRPr="00E75741" w:rsidRDefault="00926E4D" w:rsidP="00926E4D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0A462EF" w14:textId="799B27D9" w:rsidR="00926E4D" w:rsidRPr="00E75741" w:rsidRDefault="00B20814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436,333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743096" w14:textId="7D6F6B2D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339,058</w:t>
            </w:r>
          </w:p>
        </w:tc>
        <w:tc>
          <w:tcPr>
            <w:tcW w:w="1259" w:type="dxa"/>
            <w:shd w:val="clear" w:color="auto" w:fill="auto"/>
          </w:tcPr>
          <w:p w14:paraId="3D78A217" w14:textId="1A935F45" w:rsidR="00926E4D" w:rsidRPr="00E75741" w:rsidRDefault="00BF0016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(11,346)</w:t>
            </w:r>
          </w:p>
        </w:tc>
        <w:tc>
          <w:tcPr>
            <w:tcW w:w="1259" w:type="dxa"/>
            <w:shd w:val="clear" w:color="auto" w:fill="auto"/>
          </w:tcPr>
          <w:p w14:paraId="57EF1DA7" w14:textId="73329996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(18,212)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B516C95" w14:textId="7EAE68A5" w:rsidR="00926E4D" w:rsidRPr="00E75741" w:rsidRDefault="008B3334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424,987</w:t>
            </w:r>
          </w:p>
        </w:tc>
        <w:tc>
          <w:tcPr>
            <w:tcW w:w="1259" w:type="dxa"/>
            <w:shd w:val="clear" w:color="auto" w:fill="auto"/>
          </w:tcPr>
          <w:p w14:paraId="4DBF4C98" w14:textId="2E86060C" w:rsidR="00926E4D" w:rsidRPr="00E75741" w:rsidRDefault="00926E4D" w:rsidP="00926E4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741">
              <w:rPr>
                <w:rFonts w:ascii="Angsana New" w:hAnsi="Angsana New"/>
                <w:sz w:val="26"/>
                <w:szCs w:val="26"/>
              </w:rPr>
              <w:t>320,846</w:t>
            </w:r>
          </w:p>
        </w:tc>
      </w:tr>
    </w:tbl>
    <w:p w14:paraId="125A7A45" w14:textId="2254A1D1" w:rsidR="00FC77A9" w:rsidRPr="00E75741" w:rsidRDefault="003633CA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75741">
        <w:rPr>
          <w:rFonts w:ascii="Angsana New" w:hAnsi="Angsana New"/>
          <w:color w:val="000000"/>
          <w:sz w:val="32"/>
          <w:szCs w:val="32"/>
          <w:cs/>
        </w:rPr>
        <w:tab/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FC77A9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926E4D" w:rsidRPr="00E75741">
        <w:rPr>
          <w:rFonts w:ascii="Angsana New" w:hAnsi="Angsana New"/>
          <w:color w:val="000000"/>
          <w:sz w:val="32"/>
          <w:szCs w:val="32"/>
        </w:rPr>
        <w:t>2566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090B" w:rsidRPr="00E757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มีการกลับรายการปรับลดมูลค่าสินค้าคงเหลือจำนวน</w:t>
      </w:r>
      <w:r w:rsidR="00FC77A9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CA680B" w:rsidRPr="00E75741">
        <w:rPr>
          <w:rFonts w:ascii="Angsana New" w:hAnsi="Angsana New"/>
          <w:color w:val="000000"/>
          <w:sz w:val="32"/>
          <w:szCs w:val="32"/>
        </w:rPr>
        <w:t>7</w:t>
      </w:r>
      <w:r w:rsidR="00FC77A9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 w:rsidRPr="00E75741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5C17" w:rsidRPr="00E75741">
        <w:rPr>
          <w:rFonts w:ascii="Angsana New" w:hAnsi="Angsana New"/>
          <w:color w:val="000000"/>
          <w:sz w:val="32"/>
          <w:szCs w:val="32"/>
        </w:rPr>
        <w:t xml:space="preserve">: </w:t>
      </w:r>
      <w:r w:rsidR="00CA680B" w:rsidRPr="00E75741">
        <w:rPr>
          <w:rFonts w:ascii="Angsana New" w:hAnsi="Angsana New"/>
          <w:color w:val="000000"/>
          <w:sz w:val="32"/>
          <w:szCs w:val="32"/>
        </w:rPr>
        <w:t>7</w:t>
      </w:r>
      <w:r w:rsidR="00035C17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 w:rsidRPr="00E7574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 w:rsidRPr="00E75741">
        <w:rPr>
          <w:rFonts w:ascii="Angsana New" w:hAnsi="Angsana New"/>
          <w:color w:val="000000"/>
          <w:sz w:val="32"/>
          <w:szCs w:val="32"/>
        </w:rPr>
        <w:t xml:space="preserve">) </w:t>
      </w:r>
      <w:r w:rsidR="00FC77A9" w:rsidRPr="00E75741">
        <w:rPr>
          <w:rFonts w:ascii="Angsana New" w:hAnsi="Angsana New" w:hint="cs"/>
          <w:color w:val="000000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3E90B374" w14:textId="4B1F0A9F" w:rsidR="00DA190F" w:rsidRPr="00E75741" w:rsidRDefault="00D64181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741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035C17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926E4D" w:rsidRPr="00E75741">
        <w:rPr>
          <w:rFonts w:ascii="Angsana New" w:hAnsi="Angsana New"/>
          <w:color w:val="000000"/>
          <w:sz w:val="32"/>
          <w:szCs w:val="32"/>
        </w:rPr>
        <w:t>2565</w:t>
      </w:r>
      <w:r w:rsidR="00100E43" w:rsidRPr="00E7574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กลุ่มบริษัทมีการกลับรายการปรับลดมูลค่าสินค้าคงเหลือจำนวน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 13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: 13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C3A4B" w:rsidRPr="00E75741">
        <w:rPr>
          <w:rFonts w:ascii="Angsana New" w:hAnsi="Angsana New"/>
          <w:color w:val="000000"/>
          <w:sz w:val="32"/>
          <w:szCs w:val="32"/>
        </w:rPr>
        <w:t xml:space="preserve">) </w:t>
      </w:r>
      <w:r w:rsidR="001C3A4B" w:rsidRPr="00E75741">
        <w:rPr>
          <w:rFonts w:ascii="Angsana New" w:hAnsi="Angsana New" w:hint="cs"/>
          <w:color w:val="000000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140BA720" w14:textId="77777777" w:rsidR="0049618D" w:rsidRPr="00E75741" w:rsidRDefault="0049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br w:type="page"/>
      </w:r>
    </w:p>
    <w:p w14:paraId="50413DF5" w14:textId="10BF401F" w:rsidR="00D64181" w:rsidRPr="00E75741" w:rsidRDefault="00AB0D71" w:rsidP="009E42C6">
      <w:pPr>
        <w:tabs>
          <w:tab w:val="clear" w:pos="454"/>
          <w:tab w:val="clear" w:pos="680"/>
          <w:tab w:val="left" w:pos="540"/>
          <w:tab w:val="right" w:pos="7280"/>
          <w:tab w:val="right" w:pos="8540"/>
        </w:tabs>
        <w:spacing w:before="120" w:after="120"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E42C6" w:rsidRPr="00E75741">
        <w:rPr>
          <w:rFonts w:ascii="Angsana New" w:hAnsi="Angsana New"/>
          <w:b/>
          <w:bCs/>
          <w:sz w:val="32"/>
          <w:szCs w:val="32"/>
        </w:rPr>
        <w:t>.</w:t>
      </w:r>
      <w:r w:rsidR="009E42C6" w:rsidRPr="00E75741">
        <w:rPr>
          <w:rFonts w:ascii="Angsana New" w:hAnsi="Angsana New"/>
          <w:b/>
          <w:bCs/>
          <w:sz w:val="32"/>
          <w:szCs w:val="32"/>
        </w:rPr>
        <w:tab/>
      </w:r>
      <w:r w:rsidR="00D64181" w:rsidRPr="00E75741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8"/>
        <w:gridCol w:w="1320"/>
        <w:gridCol w:w="1242"/>
        <w:gridCol w:w="1290"/>
      </w:tblGrid>
      <w:tr w:rsidR="00D64181" w:rsidRPr="00E75741" w14:paraId="105C5CA3" w14:textId="77777777" w:rsidTr="009E42C6">
        <w:tc>
          <w:tcPr>
            <w:tcW w:w="4050" w:type="dxa"/>
          </w:tcPr>
          <w:p w14:paraId="71F2D184" w14:textId="77777777" w:rsidR="00D64181" w:rsidRPr="00E75741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7574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757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38" w:type="dxa"/>
            <w:gridSpan w:val="2"/>
          </w:tcPr>
          <w:p w14:paraId="0B5CBC47" w14:textId="77777777" w:rsidR="00D64181" w:rsidRPr="00E75741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2" w:type="dxa"/>
            <w:gridSpan w:val="2"/>
          </w:tcPr>
          <w:p w14:paraId="7FAFA510" w14:textId="77777777" w:rsidR="00D64181" w:rsidRPr="00E75741" w:rsidRDefault="00D64181" w:rsidP="00035756">
            <w:pPr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757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181" w:rsidRPr="00E75741" w14:paraId="5CF1AE0B" w14:textId="77777777" w:rsidTr="009E42C6">
        <w:tc>
          <w:tcPr>
            <w:tcW w:w="4050" w:type="dxa"/>
          </w:tcPr>
          <w:p w14:paraId="425A9C93" w14:textId="77777777" w:rsidR="00D64181" w:rsidRPr="00E75741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2935988F" w14:textId="77777777" w:rsidR="00D64181" w:rsidRPr="00E75741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082A61AC" w14:textId="77777777" w:rsidR="00D64181" w:rsidRPr="00E75741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E75741" w14:paraId="033E73E5" w14:textId="77777777" w:rsidTr="009E42C6">
        <w:tc>
          <w:tcPr>
            <w:tcW w:w="4050" w:type="dxa"/>
          </w:tcPr>
          <w:p w14:paraId="3EAEBC6E" w14:textId="77777777" w:rsidR="00732193" w:rsidRPr="00E75741" w:rsidRDefault="00732193" w:rsidP="00732193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8" w:type="dxa"/>
          </w:tcPr>
          <w:p w14:paraId="507F9908" w14:textId="690D6A21" w:rsidR="00732193" w:rsidRPr="00E75741" w:rsidRDefault="00926E4D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4A1EB646" w14:textId="370F6218" w:rsidR="00732193" w:rsidRPr="00E75741" w:rsidRDefault="00926E4D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2" w:type="dxa"/>
          </w:tcPr>
          <w:p w14:paraId="17438AA0" w14:textId="14E87D68" w:rsidR="00732193" w:rsidRPr="00E75741" w:rsidRDefault="00926E4D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0" w:type="dxa"/>
          </w:tcPr>
          <w:p w14:paraId="1529E4E2" w14:textId="4D85926F" w:rsidR="00732193" w:rsidRPr="00E75741" w:rsidRDefault="00926E4D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26E4D" w:rsidRPr="00E75741" w14:paraId="2E56BF73" w14:textId="77777777" w:rsidTr="009E42C6">
        <w:tc>
          <w:tcPr>
            <w:tcW w:w="4050" w:type="dxa"/>
          </w:tcPr>
          <w:p w14:paraId="0DF0B7BD" w14:textId="77777777" w:rsidR="00926E4D" w:rsidRPr="00E75741" w:rsidRDefault="00926E4D" w:rsidP="00926E4D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218" w:type="dxa"/>
          </w:tcPr>
          <w:p w14:paraId="66C59332" w14:textId="072BC963" w:rsidR="00926E4D" w:rsidRPr="00E75741" w:rsidRDefault="00377766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  <w:tc>
          <w:tcPr>
            <w:tcW w:w="1320" w:type="dxa"/>
          </w:tcPr>
          <w:p w14:paraId="44ACC539" w14:textId="6733E53C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</w:rPr>
              <w:t>10,495</w:t>
            </w:r>
          </w:p>
        </w:tc>
        <w:tc>
          <w:tcPr>
            <w:tcW w:w="1242" w:type="dxa"/>
          </w:tcPr>
          <w:p w14:paraId="3316F04D" w14:textId="1AF942F2" w:rsidR="00926E4D" w:rsidRPr="00E75741" w:rsidRDefault="00377766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  <w:tc>
          <w:tcPr>
            <w:tcW w:w="1290" w:type="dxa"/>
          </w:tcPr>
          <w:p w14:paraId="120D9696" w14:textId="42A04A0D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</w:rPr>
              <w:t>10,495</w:t>
            </w:r>
          </w:p>
        </w:tc>
      </w:tr>
      <w:tr w:rsidR="00926E4D" w:rsidRPr="00E75741" w14:paraId="16EE7BA0" w14:textId="77777777" w:rsidTr="009E42C6">
        <w:tc>
          <w:tcPr>
            <w:tcW w:w="4050" w:type="dxa"/>
          </w:tcPr>
          <w:p w14:paraId="50FB7924" w14:textId="77777777" w:rsidR="00926E4D" w:rsidRPr="00E75741" w:rsidRDefault="00926E4D" w:rsidP="00926E4D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8" w:type="dxa"/>
          </w:tcPr>
          <w:p w14:paraId="5A63362A" w14:textId="56546970" w:rsidR="00926E4D" w:rsidRPr="00E75741" w:rsidRDefault="00377766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7,445</w:t>
            </w:r>
          </w:p>
        </w:tc>
        <w:tc>
          <w:tcPr>
            <w:tcW w:w="1320" w:type="dxa"/>
          </w:tcPr>
          <w:p w14:paraId="2B21CC2A" w14:textId="1A45AEA4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10,390</w:t>
            </w:r>
          </w:p>
        </w:tc>
        <w:tc>
          <w:tcPr>
            <w:tcW w:w="1242" w:type="dxa"/>
          </w:tcPr>
          <w:p w14:paraId="4AA2381B" w14:textId="43108E1F" w:rsidR="00926E4D" w:rsidRPr="00E75741" w:rsidRDefault="00377766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7,136</w:t>
            </w:r>
          </w:p>
        </w:tc>
        <w:tc>
          <w:tcPr>
            <w:tcW w:w="1290" w:type="dxa"/>
          </w:tcPr>
          <w:p w14:paraId="4C4F3D46" w14:textId="6DE674C3" w:rsidR="00926E4D" w:rsidRPr="00E75741" w:rsidRDefault="00926E4D" w:rsidP="0092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10,231</w:t>
            </w:r>
          </w:p>
        </w:tc>
      </w:tr>
      <w:tr w:rsidR="00926E4D" w:rsidRPr="00E75741" w14:paraId="02281569" w14:textId="77777777" w:rsidTr="009E42C6">
        <w:tc>
          <w:tcPr>
            <w:tcW w:w="4050" w:type="dxa"/>
          </w:tcPr>
          <w:p w14:paraId="560970C1" w14:textId="77777777" w:rsidR="00926E4D" w:rsidRPr="00E75741" w:rsidRDefault="00926E4D" w:rsidP="00926E4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8" w:type="dxa"/>
          </w:tcPr>
          <w:p w14:paraId="43378ED4" w14:textId="7B4658EF" w:rsidR="00926E4D" w:rsidRPr="00E75741" w:rsidRDefault="00377766" w:rsidP="00926E4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7,947</w:t>
            </w:r>
          </w:p>
        </w:tc>
        <w:tc>
          <w:tcPr>
            <w:tcW w:w="1320" w:type="dxa"/>
          </w:tcPr>
          <w:p w14:paraId="456F3860" w14:textId="3D1A595F" w:rsidR="00926E4D" w:rsidRPr="00E75741" w:rsidRDefault="00926E4D" w:rsidP="00926E4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13,063</w:t>
            </w:r>
          </w:p>
        </w:tc>
        <w:tc>
          <w:tcPr>
            <w:tcW w:w="1242" w:type="dxa"/>
          </w:tcPr>
          <w:p w14:paraId="56D2A127" w14:textId="4D2C1045" w:rsidR="00926E4D" w:rsidRPr="00E75741" w:rsidRDefault="00377766" w:rsidP="00926E4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6,301</w:t>
            </w:r>
          </w:p>
        </w:tc>
        <w:tc>
          <w:tcPr>
            <w:tcW w:w="1290" w:type="dxa"/>
          </w:tcPr>
          <w:p w14:paraId="697D2CAF" w14:textId="0F641EAA" w:rsidR="00926E4D" w:rsidRPr="00E75741" w:rsidRDefault="00926E4D" w:rsidP="00926E4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10,822</w:t>
            </w:r>
          </w:p>
        </w:tc>
      </w:tr>
      <w:tr w:rsidR="00926E4D" w:rsidRPr="00E75741" w14:paraId="5354E434" w14:textId="77777777" w:rsidTr="009E42C6">
        <w:trPr>
          <w:trHeight w:val="468"/>
        </w:trPr>
        <w:tc>
          <w:tcPr>
            <w:tcW w:w="4050" w:type="dxa"/>
          </w:tcPr>
          <w:p w14:paraId="56CA1CD5" w14:textId="77777777" w:rsidR="00926E4D" w:rsidRPr="00E75741" w:rsidRDefault="00926E4D" w:rsidP="00926E4D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18" w:type="dxa"/>
          </w:tcPr>
          <w:p w14:paraId="22C1005C" w14:textId="765E1805" w:rsidR="00926E4D" w:rsidRPr="00E75741" w:rsidRDefault="00377766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34,066</w:t>
            </w:r>
          </w:p>
        </w:tc>
        <w:tc>
          <w:tcPr>
            <w:tcW w:w="1320" w:type="dxa"/>
          </w:tcPr>
          <w:p w14:paraId="61377FE5" w14:textId="0EF91902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33,948</w:t>
            </w:r>
          </w:p>
        </w:tc>
        <w:tc>
          <w:tcPr>
            <w:tcW w:w="1242" w:type="dxa"/>
          </w:tcPr>
          <w:p w14:paraId="2932500E" w14:textId="2F858857" w:rsidR="00926E4D" w:rsidRPr="00E75741" w:rsidRDefault="00377766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32,111</w:t>
            </w:r>
          </w:p>
        </w:tc>
        <w:tc>
          <w:tcPr>
            <w:tcW w:w="1290" w:type="dxa"/>
          </w:tcPr>
          <w:p w14:paraId="0A35F717" w14:textId="60799B62" w:rsidR="00926E4D" w:rsidRPr="00E75741" w:rsidRDefault="00926E4D" w:rsidP="00926E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31,548</w:t>
            </w:r>
          </w:p>
        </w:tc>
      </w:tr>
    </w:tbl>
    <w:p w14:paraId="37C1F231" w14:textId="45E55C2B" w:rsidR="00956AD2" w:rsidRPr="00E75741" w:rsidRDefault="00AB0D71" w:rsidP="009E42C6">
      <w:pPr>
        <w:tabs>
          <w:tab w:val="clear" w:pos="454"/>
          <w:tab w:val="clear" w:pos="680"/>
          <w:tab w:val="left" w:pos="540"/>
          <w:tab w:val="left" w:pos="720"/>
          <w:tab w:val="right" w:pos="7280"/>
        </w:tabs>
        <w:spacing w:before="240" w:after="120" w:line="240" w:lineRule="auto"/>
        <w:ind w:right="-43"/>
        <w:jc w:val="thaiDistribute"/>
      </w:pPr>
      <w:r w:rsidRPr="00E75741">
        <w:rPr>
          <w:rFonts w:ascii="Angsana New" w:hAnsi="Angsana New"/>
          <w:b/>
          <w:bCs/>
          <w:sz w:val="32"/>
          <w:szCs w:val="32"/>
        </w:rPr>
        <w:t>12</w:t>
      </w:r>
      <w:r w:rsidR="009E42C6" w:rsidRPr="00E75741">
        <w:rPr>
          <w:rFonts w:ascii="Angsana New" w:hAnsi="Angsana New"/>
          <w:b/>
          <w:bCs/>
          <w:sz w:val="32"/>
          <w:szCs w:val="32"/>
        </w:rPr>
        <w:t>.</w:t>
      </w:r>
      <w:r w:rsidR="009E42C6" w:rsidRPr="00E75741">
        <w:rPr>
          <w:rFonts w:ascii="Angsana New" w:hAnsi="Angsana New"/>
          <w:b/>
          <w:bCs/>
          <w:sz w:val="32"/>
          <w:szCs w:val="32"/>
        </w:rPr>
        <w:tab/>
      </w:r>
      <w:r w:rsidR="00956AD2" w:rsidRPr="00E757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6752109" w14:textId="77777777" w:rsidR="00E179F8" w:rsidRPr="00E75741" w:rsidRDefault="00E179F8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40"/>
        <w:gridCol w:w="81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810"/>
        <w:gridCol w:w="855"/>
        <w:gridCol w:w="855"/>
      </w:tblGrid>
      <w:tr w:rsidR="00C52BBD" w:rsidRPr="00E75741" w14:paraId="7DA87622" w14:textId="77777777" w:rsidTr="009E42C6">
        <w:trPr>
          <w:tblHeader/>
        </w:trPr>
        <w:tc>
          <w:tcPr>
            <w:tcW w:w="1440" w:type="dxa"/>
          </w:tcPr>
          <w:p w14:paraId="76812AEF" w14:textId="77777777" w:rsidR="00C52BBD" w:rsidRPr="00E75741" w:rsidRDefault="00C52BBD" w:rsidP="00035756">
            <w:pPr>
              <w:spacing w:line="240" w:lineRule="auto"/>
              <w:ind w:left="3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810" w:type="dxa"/>
          </w:tcPr>
          <w:p w14:paraId="54591CC4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79B17479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7CE4E07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09436FD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410E5696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E1C87B1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4"/>
          </w:tcPr>
          <w:p w14:paraId="078E6AEB" w14:textId="77777777" w:rsidR="00C52BBD" w:rsidRPr="00E75741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(หน่วย: พันบาท)</w:t>
            </w:r>
          </w:p>
        </w:tc>
      </w:tr>
      <w:tr w:rsidR="00324382" w:rsidRPr="00E75741" w14:paraId="1007A722" w14:textId="77777777" w:rsidTr="009E42C6">
        <w:trPr>
          <w:tblHeader/>
        </w:trPr>
        <w:tc>
          <w:tcPr>
            <w:tcW w:w="1440" w:type="dxa"/>
            <w:vAlign w:val="bottom"/>
          </w:tcPr>
          <w:p w14:paraId="42C90278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ind w:left="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347082D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B587CB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4"/>
            <w:vAlign w:val="bottom"/>
          </w:tcPr>
          <w:p w14:paraId="6CB5A064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D71EB5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4"/>
            <w:vAlign w:val="bottom"/>
          </w:tcPr>
          <w:p w14:paraId="6DC1BB53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เงินลงทุน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</w:tcPr>
          <w:p w14:paraId="3C3C5A7C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ค่าเผื่อการด้อยค่า       ของเงินลงทุน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72682049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AB772C" w14:textId="77777777" w:rsidR="00324382" w:rsidRPr="00E75741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มูลค่าเงินลงทุน 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  <w:r w:rsidRPr="00E75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</w:tr>
      <w:tr w:rsidR="00926E4D" w:rsidRPr="00E75741" w14:paraId="1D0081CD" w14:textId="77777777" w:rsidTr="009E42C6">
        <w:trPr>
          <w:tblHeader/>
        </w:trPr>
        <w:tc>
          <w:tcPr>
            <w:tcW w:w="1440" w:type="dxa"/>
          </w:tcPr>
          <w:p w14:paraId="10A37628" w14:textId="77777777" w:rsidR="00926E4D" w:rsidRPr="00E75741" w:rsidRDefault="00926E4D" w:rsidP="00926E4D">
            <w:pPr>
              <w:spacing w:line="240" w:lineRule="auto"/>
              <w:ind w:left="360" w:right="-14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F895D9" w14:textId="534782E9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0099A451" w14:textId="25B38686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21415BEB" w14:textId="21910778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63700B74" w14:textId="297D931C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5C74589D" w14:textId="6AC1F2D1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76785DBE" w14:textId="1B01356D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02B132A5" w14:textId="6910B509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62F097B7" w14:textId="6C0E8ADF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42F93507" w14:textId="67B30DA4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6D742D73" w14:textId="568477DC" w:rsidR="00926E4D" w:rsidRPr="00E75741" w:rsidRDefault="00926E4D" w:rsidP="00926E4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24382" w:rsidRPr="00E75741" w14:paraId="40F3FA2B" w14:textId="77777777" w:rsidTr="009E42C6">
        <w:tc>
          <w:tcPr>
            <w:tcW w:w="1440" w:type="dxa"/>
          </w:tcPr>
          <w:p w14:paraId="3780540A" w14:textId="77777777" w:rsidR="00324382" w:rsidRPr="00E75741" w:rsidRDefault="00324382" w:rsidP="00035756">
            <w:pPr>
              <w:tabs>
                <w:tab w:val="clear" w:pos="3742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24D0CF" w14:textId="77777777" w:rsidR="00324382" w:rsidRPr="00E75741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6B727D" w14:textId="77777777" w:rsidR="00324382" w:rsidRPr="00E75741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13DE5C" w14:textId="77777777" w:rsidR="00324382" w:rsidRPr="00E75741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424624B2" w14:textId="77777777" w:rsidR="00324382" w:rsidRPr="00E75741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17FAA020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4DDAED7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7891EF5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758753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1D571B1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4775491" w14:textId="77777777" w:rsidR="00324382" w:rsidRPr="00E75741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53F5" w:rsidRPr="00E75741" w14:paraId="27D097AA" w14:textId="77777777" w:rsidTr="009E42C6">
        <w:tc>
          <w:tcPr>
            <w:tcW w:w="1440" w:type="dxa"/>
          </w:tcPr>
          <w:p w14:paraId="6AD12600" w14:textId="77777777" w:rsidR="002D53F5" w:rsidRPr="00E75741" w:rsidRDefault="004C0981" w:rsidP="004C0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sz w:val="22"/>
                <w:szCs w:val="22"/>
              </w:rPr>
              <w:t xml:space="preserve">Rich Avenue Company </w:t>
            </w:r>
            <w:r w:rsidR="002D53F5" w:rsidRPr="00E75741">
              <w:rPr>
                <w:rFonts w:ascii="Angsana New" w:hAnsi="Angsana New" w:hint="cs"/>
                <w:sz w:val="22"/>
                <w:szCs w:val="22"/>
              </w:rPr>
              <w:t>Limited</w:t>
            </w:r>
          </w:p>
        </w:tc>
        <w:tc>
          <w:tcPr>
            <w:tcW w:w="810" w:type="dxa"/>
          </w:tcPr>
          <w:p w14:paraId="74ABBACB" w14:textId="6942507A" w:rsidR="002D53F5" w:rsidRPr="00E75741" w:rsidRDefault="003313E0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E75741">
              <w:rPr>
                <w:rFonts w:ascii="Angsana New" w:hAnsi="Angsana New"/>
                <w:sz w:val="22"/>
                <w:szCs w:val="22"/>
              </w:rPr>
              <w:t xml:space="preserve">8,000 </w:t>
            </w:r>
            <w:r w:rsidR="002D53F5" w:rsidRPr="00E757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53F5" w:rsidRPr="00E75741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</w:tcPr>
          <w:p w14:paraId="7B29F40E" w14:textId="128EC275" w:rsidR="002D53F5" w:rsidRPr="00E75741" w:rsidRDefault="007107D6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 xml:space="preserve">6,000 </w:t>
            </w:r>
            <w:r w:rsidRPr="00E75741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  <w:gridSpan w:val="2"/>
            <w:vAlign w:val="bottom"/>
          </w:tcPr>
          <w:p w14:paraId="1384B619" w14:textId="77777777" w:rsidR="002D53F5" w:rsidRPr="00E75741" w:rsidRDefault="001D5283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654A9E0B" w14:textId="77777777" w:rsidR="002D53F5" w:rsidRPr="00E75741" w:rsidRDefault="002D53F5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75741">
              <w:rPr>
                <w:rFonts w:ascii="Angsana New" w:hAnsi="Angsana New" w:hint="cs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7A9DF857" w14:textId="4F8CB7BB" w:rsidR="002D53F5" w:rsidRPr="00E75741" w:rsidRDefault="0075179F" w:rsidP="0078003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32,717</w:t>
            </w:r>
          </w:p>
        </w:tc>
        <w:tc>
          <w:tcPr>
            <w:tcW w:w="810" w:type="dxa"/>
            <w:gridSpan w:val="2"/>
            <w:vAlign w:val="bottom"/>
          </w:tcPr>
          <w:p w14:paraId="194D1479" w14:textId="73BE759C" w:rsidR="002D53F5" w:rsidRPr="00E75741" w:rsidRDefault="007107D6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  <w:tc>
          <w:tcPr>
            <w:tcW w:w="810" w:type="dxa"/>
            <w:gridSpan w:val="2"/>
            <w:vAlign w:val="bottom"/>
          </w:tcPr>
          <w:p w14:paraId="3D172AF7" w14:textId="31CAA579" w:rsidR="002D53F5" w:rsidRPr="00E75741" w:rsidRDefault="00361F5B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(12,705)</w:t>
            </w:r>
          </w:p>
        </w:tc>
        <w:tc>
          <w:tcPr>
            <w:tcW w:w="810" w:type="dxa"/>
            <w:vAlign w:val="bottom"/>
          </w:tcPr>
          <w:p w14:paraId="3CD82ABC" w14:textId="77777777" w:rsidR="002D53F5" w:rsidRPr="00E75741" w:rsidRDefault="002D53F5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BEC4271" w14:textId="4C239E95" w:rsidR="002D53F5" w:rsidRPr="00E75741" w:rsidRDefault="007259BE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20,012</w:t>
            </w:r>
          </w:p>
        </w:tc>
        <w:tc>
          <w:tcPr>
            <w:tcW w:w="855" w:type="dxa"/>
            <w:vAlign w:val="bottom"/>
          </w:tcPr>
          <w:p w14:paraId="41BDC237" w14:textId="677DB37C" w:rsidR="002D53F5" w:rsidRPr="00E75741" w:rsidRDefault="007107D6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5741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</w:tr>
    </w:tbl>
    <w:p w14:paraId="3A19B305" w14:textId="0D047DC6" w:rsidR="007F1A17" w:rsidRPr="00E75741" w:rsidRDefault="003633CA" w:rsidP="00131B8B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A34939" w:rsidRPr="00E75741">
        <w:rPr>
          <w:rFonts w:ascii="Angsana New" w:hAnsi="Angsana New" w:hint="cs"/>
          <w:sz w:val="32"/>
          <w:szCs w:val="32"/>
          <w:cs/>
        </w:rPr>
        <w:t>ในปี</w:t>
      </w:r>
      <w:r w:rsidR="00324382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7107D6" w:rsidRPr="00E75741">
        <w:rPr>
          <w:rFonts w:ascii="Angsana New" w:hAnsi="Angsana New"/>
          <w:sz w:val="32"/>
          <w:szCs w:val="32"/>
        </w:rPr>
        <w:t>2566</w:t>
      </w:r>
      <w:r w:rsidR="00324382" w:rsidRPr="00E75741">
        <w:rPr>
          <w:rFonts w:ascii="Angsana New" w:hAnsi="Angsana New"/>
          <w:sz w:val="32"/>
          <w:szCs w:val="32"/>
        </w:rPr>
        <w:t xml:space="preserve"> </w:t>
      </w:r>
      <w:r w:rsidR="00324382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07D6" w:rsidRPr="00E75741">
        <w:rPr>
          <w:rFonts w:ascii="Angsana New" w:hAnsi="Angsana New"/>
          <w:sz w:val="32"/>
          <w:szCs w:val="32"/>
        </w:rPr>
        <w:t>2565</w:t>
      </w:r>
      <w:r w:rsidR="00324382" w:rsidRPr="00E75741">
        <w:rPr>
          <w:rFonts w:ascii="Angsana New" w:hAnsi="Angsana New"/>
          <w:sz w:val="32"/>
          <w:szCs w:val="32"/>
        </w:rPr>
        <w:t xml:space="preserve"> </w:t>
      </w:r>
      <w:r w:rsidR="00324382" w:rsidRPr="00E75741">
        <w:rPr>
          <w:rFonts w:ascii="Angsana New" w:hAnsi="Angsana New" w:hint="cs"/>
          <w:sz w:val="32"/>
          <w:szCs w:val="32"/>
          <w:cs/>
        </w:rPr>
        <w:t>บริษัทย่อยไม่ได้ประ</w:t>
      </w:r>
      <w:r w:rsidR="002A5392" w:rsidRPr="00E75741">
        <w:rPr>
          <w:rFonts w:ascii="Angsana New" w:hAnsi="Angsana New" w:hint="cs"/>
          <w:sz w:val="32"/>
          <w:szCs w:val="32"/>
          <w:cs/>
        </w:rPr>
        <w:t>กาศ</w:t>
      </w:r>
      <w:r w:rsidR="00324382" w:rsidRPr="00E75741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53939829" w14:textId="004E2158" w:rsidR="00386609" w:rsidRPr="00E75741" w:rsidRDefault="007F1A17" w:rsidP="00BE77D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386609" w:rsidRPr="00E7574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C137D">
        <w:rPr>
          <w:rFonts w:ascii="Angsana New" w:hAnsi="Angsana New" w:hint="cs"/>
          <w:sz w:val="32"/>
          <w:szCs w:val="32"/>
          <w:cs/>
        </w:rPr>
        <w:t xml:space="preserve"> </w:t>
      </w:r>
      <w:r w:rsidR="00386609" w:rsidRPr="00E75741">
        <w:rPr>
          <w:rFonts w:ascii="Angsana New" w:hAnsi="Angsana New"/>
          <w:sz w:val="32"/>
          <w:szCs w:val="32"/>
        </w:rPr>
        <w:t xml:space="preserve">1 </w:t>
      </w:r>
      <w:r w:rsidR="00386609" w:rsidRPr="00E757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86609" w:rsidRPr="00E75741">
        <w:rPr>
          <w:rFonts w:ascii="Angsana New" w:hAnsi="Angsana New" w:hint="cs"/>
          <w:sz w:val="32"/>
          <w:szCs w:val="32"/>
        </w:rPr>
        <w:t>2566</w:t>
      </w:r>
      <w:r w:rsidR="00386609" w:rsidRPr="00E75741">
        <w:rPr>
          <w:rFonts w:ascii="Angsana New" w:hAnsi="Angsana New"/>
          <w:sz w:val="32"/>
          <w:szCs w:val="32"/>
        </w:rPr>
        <w:t xml:space="preserve"> </w:t>
      </w:r>
      <w:r w:rsidR="00386609" w:rsidRPr="00E75741">
        <w:rPr>
          <w:rFonts w:ascii="Angsana New" w:hAnsi="Angsana New" w:hint="cs"/>
          <w:sz w:val="32"/>
          <w:szCs w:val="32"/>
          <w:cs/>
        </w:rPr>
        <w:t>บริษัทฯ</w:t>
      </w:r>
      <w:r w:rsidR="00C47553">
        <w:rPr>
          <w:rFonts w:ascii="Angsana New" w:hAnsi="Angsana New" w:hint="cs"/>
          <w:sz w:val="32"/>
          <w:szCs w:val="32"/>
          <w:cs/>
        </w:rPr>
        <w:t>จ่ายชำระ</w:t>
      </w:r>
      <w:r w:rsidR="00DC137D">
        <w:rPr>
          <w:rFonts w:ascii="Angsana New" w:hAnsi="Angsana New" w:hint="cs"/>
          <w:sz w:val="32"/>
          <w:szCs w:val="32"/>
          <w:cs/>
        </w:rPr>
        <w:t>ค่าหุ้น</w:t>
      </w:r>
      <w:r w:rsidR="00386609" w:rsidRPr="00E75741">
        <w:rPr>
          <w:rFonts w:ascii="Angsana New" w:hAnsi="Angsana New"/>
          <w:sz w:val="32"/>
          <w:szCs w:val="32"/>
          <w:cs/>
        </w:rPr>
        <w:t xml:space="preserve">จำนวน </w:t>
      </w:r>
      <w:r w:rsidR="00386609" w:rsidRPr="00E75741">
        <w:rPr>
          <w:rFonts w:asciiTheme="majorBidi" w:hAnsiTheme="majorBidi" w:cstheme="majorBidi"/>
          <w:sz w:val="32"/>
          <w:szCs w:val="32"/>
        </w:rPr>
        <w:t>1,020</w:t>
      </w:r>
      <w:r w:rsidR="00386609" w:rsidRPr="00E75741">
        <w:rPr>
          <w:rFonts w:ascii="Angsana New" w:hAnsi="Angsana New"/>
          <w:sz w:val="32"/>
          <w:szCs w:val="32"/>
          <w:cs/>
        </w:rPr>
        <w:t xml:space="preserve"> ล้านเรียลกัมพูชา</w:t>
      </w:r>
      <w:r w:rsidR="005F4A1F" w:rsidRPr="00E75741">
        <w:rPr>
          <w:rFonts w:ascii="Angsana New" w:hAnsi="Angsana New" w:hint="cs"/>
          <w:sz w:val="32"/>
          <w:szCs w:val="32"/>
          <w:cs/>
        </w:rPr>
        <w:t xml:space="preserve"> (</w:t>
      </w:r>
      <w:r w:rsidR="00747740">
        <w:rPr>
          <w:rFonts w:ascii="Angsana New" w:hAnsi="Angsana New"/>
          <w:sz w:val="32"/>
          <w:szCs w:val="32"/>
        </w:rPr>
        <w:t>9</w:t>
      </w:r>
      <w:r w:rsidR="005F4A1F" w:rsidRPr="00E75741">
        <w:rPr>
          <w:rFonts w:ascii="Angsana New" w:hAnsi="Angsana New"/>
          <w:sz w:val="32"/>
          <w:szCs w:val="32"/>
        </w:rPr>
        <w:t xml:space="preserve"> </w:t>
      </w:r>
      <w:r w:rsidR="005F4A1F" w:rsidRPr="00E7574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86609" w:rsidRPr="00E75741">
        <w:rPr>
          <w:rFonts w:ascii="Angsana New" w:hAnsi="Angsana New" w:hint="cs"/>
          <w:sz w:val="32"/>
          <w:szCs w:val="32"/>
          <w:cs/>
        </w:rPr>
        <w:t>ซึ่ง</w:t>
      </w:r>
      <w:r w:rsidR="00DC137D">
        <w:rPr>
          <w:rFonts w:ascii="Angsana New" w:hAnsi="Angsana New" w:hint="cs"/>
          <w:sz w:val="32"/>
          <w:szCs w:val="32"/>
          <w:cs/>
        </w:rPr>
        <w:t xml:space="preserve">บริษัทฯ         </w:t>
      </w:r>
      <w:r w:rsidR="00C47553">
        <w:rPr>
          <w:rFonts w:ascii="Angsana New" w:hAnsi="Angsana New" w:hint="cs"/>
          <w:sz w:val="32"/>
          <w:szCs w:val="32"/>
          <w:cs/>
        </w:rPr>
        <w:t>จ่าย</w:t>
      </w:r>
      <w:r w:rsidR="00386609" w:rsidRPr="00E75741">
        <w:rPr>
          <w:rFonts w:ascii="Angsana New" w:hAnsi="Angsana New" w:hint="cs"/>
          <w:sz w:val="32"/>
          <w:szCs w:val="32"/>
          <w:cs/>
        </w:rPr>
        <w:t>ชำระ</w:t>
      </w:r>
      <w:r w:rsidR="00DC137D">
        <w:rPr>
          <w:rFonts w:ascii="Angsana New" w:hAnsi="Angsana New" w:hint="cs"/>
          <w:sz w:val="32"/>
          <w:szCs w:val="32"/>
          <w:cs/>
        </w:rPr>
        <w:t>ค่าหุ้นในส่วนของบริษัทฯ</w:t>
      </w:r>
      <w:r w:rsidR="00386609" w:rsidRPr="00E75741">
        <w:rPr>
          <w:rFonts w:ascii="Angsana New" w:hAnsi="Angsana New" w:hint="cs"/>
          <w:sz w:val="32"/>
          <w:szCs w:val="32"/>
          <w:cs/>
        </w:rPr>
        <w:t>ครบทั้งจำนวน</w:t>
      </w:r>
      <w:r w:rsidR="00C47553">
        <w:rPr>
          <w:rFonts w:ascii="Angsana New" w:hAnsi="Angsana New" w:hint="cs"/>
          <w:sz w:val="32"/>
          <w:szCs w:val="32"/>
          <w:cs/>
        </w:rPr>
        <w:t>ของทุนจดทะเบียนที่ออกและ</w:t>
      </w:r>
      <w:r w:rsidR="00DC137D">
        <w:rPr>
          <w:rFonts w:ascii="Angsana New" w:hAnsi="Angsana New" w:hint="cs"/>
          <w:sz w:val="32"/>
          <w:szCs w:val="32"/>
          <w:cs/>
        </w:rPr>
        <w:t>เรียก</w:t>
      </w:r>
      <w:r w:rsidR="00C47553">
        <w:rPr>
          <w:rFonts w:ascii="Angsana New" w:hAnsi="Angsana New" w:hint="cs"/>
          <w:sz w:val="32"/>
          <w:szCs w:val="32"/>
          <w:cs/>
        </w:rPr>
        <w:t>ชำระแล้ว</w:t>
      </w:r>
    </w:p>
    <w:p w14:paraId="35906A41" w14:textId="595D4F40" w:rsidR="00CD455E" w:rsidRDefault="00CD455E" w:rsidP="00386609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75741">
        <w:rPr>
          <w:rFonts w:ascii="Angsana New" w:hAnsi="Angsana New"/>
          <w:sz w:val="32"/>
          <w:szCs w:val="32"/>
        </w:rPr>
        <w:t>256</w:t>
      </w:r>
      <w:r w:rsidR="00353DF6" w:rsidRPr="00E75741">
        <w:rPr>
          <w:rFonts w:ascii="Angsana New" w:hAnsi="Angsana New"/>
          <w:sz w:val="32"/>
          <w:szCs w:val="32"/>
        </w:rPr>
        <w:t>6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บริษัทย่อยได้รับชำระค่าหุ้นจากผู้มีส่วนได้เสียที่ไม่มีอำนาจควบคุมสำหรับการเรียกค่าหุ้นใน       ปี </w:t>
      </w:r>
      <w:r w:rsidR="00AB4DCF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4DCF" w:rsidRPr="00E75741">
        <w:rPr>
          <w:rFonts w:ascii="Angsana New" w:hAnsi="Angsana New"/>
          <w:sz w:val="32"/>
          <w:szCs w:val="32"/>
        </w:rPr>
        <w:t>2566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747740">
        <w:rPr>
          <w:rFonts w:ascii="Angsana New" w:hAnsi="Angsana New"/>
          <w:sz w:val="32"/>
          <w:szCs w:val="32"/>
        </w:rPr>
        <w:t>16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ล้านบาท</w:t>
      </w:r>
    </w:p>
    <w:p w14:paraId="6BB62F67" w14:textId="0556705F" w:rsidR="00E54FF6" w:rsidRPr="00E75741" w:rsidRDefault="00E54FF6" w:rsidP="00386609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บริษัทฯได้บันทึกค่าเผื่อการด้อยค่าของเงินลงทุนในบริษัทย่อยจำนวน </w:t>
      </w:r>
      <w:r>
        <w:rPr>
          <w:rFonts w:ascii="Angsana New" w:hAnsi="Angsana New"/>
          <w:sz w:val="32"/>
          <w:szCs w:val="32"/>
        </w:rPr>
        <w:t xml:space="preserve">12.7 </w:t>
      </w:r>
      <w:r>
        <w:rPr>
          <w:rFonts w:ascii="Angsana New" w:hAnsi="Angsana New" w:hint="cs"/>
          <w:sz w:val="32"/>
          <w:szCs w:val="32"/>
          <w:cs/>
        </w:rPr>
        <w:t>ล้านบาท ซึ่ง       แสดงรวมอยู่ในค่าใช้จ่ายในการบริหารในงบการเงินเฉพาะกิจการ</w:t>
      </w:r>
    </w:p>
    <w:p w14:paraId="02CA5831" w14:textId="77777777" w:rsidR="00E54FF6" w:rsidRDefault="00E54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46DF96" w14:textId="60219126" w:rsidR="00981320" w:rsidRPr="00E75741" w:rsidRDefault="00AB0D71" w:rsidP="004B6B8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81320" w:rsidRPr="00E75741">
        <w:rPr>
          <w:rFonts w:ascii="Angsana New" w:hAnsi="Angsana New"/>
          <w:b/>
          <w:bCs/>
          <w:sz w:val="32"/>
          <w:szCs w:val="32"/>
        </w:rPr>
        <w:t>.</w:t>
      </w:r>
      <w:r w:rsidR="009E42C6" w:rsidRPr="00E75741">
        <w:rPr>
          <w:rFonts w:ascii="Angsana New" w:hAnsi="Angsana New"/>
          <w:b/>
          <w:bCs/>
          <w:sz w:val="32"/>
          <w:szCs w:val="32"/>
        </w:rPr>
        <w:tab/>
      </w:r>
      <w:r w:rsidR="00E62EFE" w:rsidRPr="00E7574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2FC4979" w14:textId="77777777" w:rsidR="00BE77D4" w:rsidRPr="00E75741" w:rsidRDefault="00981320" w:rsidP="00BE77D4">
      <w:pPr>
        <w:jc w:val="right"/>
        <w:rPr>
          <w:rFonts w:ascii="Angsana New" w:hAnsi="Angsana New"/>
          <w:sz w:val="30"/>
          <w:szCs w:val="30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E77D4" w:rsidRPr="00E75741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295"/>
        <w:gridCol w:w="1248"/>
        <w:gridCol w:w="1248"/>
      </w:tblGrid>
      <w:tr w:rsidR="00BE77D4" w:rsidRPr="00E75741" w14:paraId="369C82B7" w14:textId="77777777" w:rsidTr="00361F5B">
        <w:tc>
          <w:tcPr>
            <w:tcW w:w="4050" w:type="dxa"/>
          </w:tcPr>
          <w:p w14:paraId="739B6179" w14:textId="77777777" w:rsidR="00BE77D4" w:rsidRPr="00E75741" w:rsidRDefault="00BE77D4" w:rsidP="00BE77D4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78995688"/>
          </w:p>
        </w:tc>
        <w:tc>
          <w:tcPr>
            <w:tcW w:w="2589" w:type="dxa"/>
            <w:gridSpan w:val="2"/>
            <w:vAlign w:val="bottom"/>
          </w:tcPr>
          <w:p w14:paraId="6E3E62BF" w14:textId="648DEAFD" w:rsidR="00BE77D4" w:rsidRPr="00E75741" w:rsidRDefault="00BE77D4" w:rsidP="00361F5B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2"/>
            <w:vAlign w:val="bottom"/>
            <w:hideMark/>
          </w:tcPr>
          <w:p w14:paraId="6A5F2AD3" w14:textId="77777777" w:rsidR="00BE77D4" w:rsidRPr="00E75741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5FFAE127" w14:textId="77777777" w:rsidR="00BE77D4" w:rsidRPr="00E75741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7D4" w:rsidRPr="00E75741" w14:paraId="51A6E810" w14:textId="77777777" w:rsidTr="00361F5B">
        <w:tc>
          <w:tcPr>
            <w:tcW w:w="4050" w:type="dxa"/>
          </w:tcPr>
          <w:p w14:paraId="2D4F6F63" w14:textId="77777777" w:rsidR="00BE77D4" w:rsidRPr="00E75741" w:rsidRDefault="00BE77D4" w:rsidP="00BE77D4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70F8B0" w14:textId="01B6D8CF" w:rsidR="00BE77D4" w:rsidRPr="00E75741" w:rsidRDefault="00BE77D4" w:rsidP="00361F5B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8015BF8" w14:textId="11C65BA7" w:rsidR="00BE77D4" w:rsidRPr="00E75741" w:rsidRDefault="00BE77D4" w:rsidP="00361F5B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hideMark/>
          </w:tcPr>
          <w:p w14:paraId="0731FF61" w14:textId="5F094BF3" w:rsidR="00BE77D4" w:rsidRPr="00E75741" w:rsidRDefault="007107D6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48" w:type="dxa"/>
            <w:hideMark/>
          </w:tcPr>
          <w:p w14:paraId="241EEE41" w14:textId="41F8EA34" w:rsidR="00BE77D4" w:rsidRPr="00E75741" w:rsidRDefault="007107D6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bookmarkEnd w:id="5"/>
      <w:tr w:rsidR="009E42C6" w:rsidRPr="00E75741" w14:paraId="6AEBF301" w14:textId="77777777" w:rsidTr="009E42C6">
        <w:tc>
          <w:tcPr>
            <w:tcW w:w="4050" w:type="dxa"/>
          </w:tcPr>
          <w:p w14:paraId="7DFE79A3" w14:textId="4464901B" w:rsidR="009E42C6" w:rsidRPr="00E75741" w:rsidRDefault="009E42C6" w:rsidP="009E42C6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vAlign w:val="bottom"/>
          </w:tcPr>
          <w:p w14:paraId="268D50A9" w14:textId="77777777" w:rsidR="009E42C6" w:rsidRPr="00E75741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65C3359" w14:textId="77777777" w:rsidR="009E42C6" w:rsidRPr="00E75741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A2A898A" w14:textId="77777777" w:rsidR="009E42C6" w:rsidRPr="00E75741" w:rsidRDefault="009E42C6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EB536A" w14:textId="77777777" w:rsidR="009E42C6" w:rsidRPr="00E75741" w:rsidRDefault="009E42C6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1A8" w:rsidRPr="00E75741" w14:paraId="5EEA76BA" w14:textId="77777777" w:rsidTr="00C1736F">
        <w:tc>
          <w:tcPr>
            <w:tcW w:w="6639" w:type="dxa"/>
            <w:gridSpan w:val="3"/>
          </w:tcPr>
          <w:p w14:paraId="635E6E64" w14:textId="35690FB1" w:rsidR="001971A8" w:rsidRPr="00E75741" w:rsidRDefault="001971A8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747740">
              <w:rPr>
                <w:rFonts w:ascii="Angsana New" w:hAnsi="Angsana New"/>
                <w:sz w:val="32"/>
                <w:szCs w:val="32"/>
              </w:rPr>
              <w:t>30</w:t>
            </w:r>
            <w:r w:rsidRPr="00E75741">
              <w:rPr>
                <w:rFonts w:ascii="Angsana New" w:hAnsi="Angsana New"/>
                <w:sz w:val="32"/>
                <w:szCs w:val="32"/>
              </w:rPr>
              <w:t>.4)</w:t>
            </w:r>
          </w:p>
        </w:tc>
        <w:tc>
          <w:tcPr>
            <w:tcW w:w="1248" w:type="dxa"/>
          </w:tcPr>
          <w:p w14:paraId="38BDCB6B" w14:textId="621D9897" w:rsidR="001971A8" w:rsidRPr="00E75741" w:rsidRDefault="00E15BEC" w:rsidP="005B58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  <w:tc>
          <w:tcPr>
            <w:tcW w:w="1248" w:type="dxa"/>
          </w:tcPr>
          <w:p w14:paraId="6431A096" w14:textId="304B8270" w:rsidR="001971A8" w:rsidRPr="00E75741" w:rsidRDefault="007107D6" w:rsidP="005B58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36,951</w:t>
            </w:r>
          </w:p>
        </w:tc>
      </w:tr>
    </w:tbl>
    <w:p w14:paraId="5616C5B5" w14:textId="77777777" w:rsidR="00BC2569" w:rsidRDefault="003633CA" w:rsidP="004B6B8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="005211E6" w:rsidRPr="00E75741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7F1A17" w:rsidRPr="00E75741">
        <w:rPr>
          <w:rFonts w:ascii="Angsana New" w:hAnsi="Angsana New" w:hint="cs"/>
          <w:sz w:val="32"/>
          <w:szCs w:val="32"/>
          <w:cs/>
        </w:rPr>
        <w:t>เป็น</w:t>
      </w:r>
      <w:r w:rsidR="005211E6" w:rsidRPr="00E75741">
        <w:rPr>
          <w:rFonts w:ascii="Angsana New" w:hAnsi="Angsana New"/>
          <w:sz w:val="32"/>
          <w:szCs w:val="32"/>
          <w:cs/>
        </w:rPr>
        <w:t>เงินลงทุนใน</w:t>
      </w:r>
      <w:r w:rsidR="007F1A17" w:rsidRPr="00E757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211E6" w:rsidRPr="00E75741">
        <w:rPr>
          <w:rFonts w:ascii="Angsana New" w:hAnsi="Angsana New"/>
          <w:sz w:val="32"/>
          <w:szCs w:val="32"/>
          <w:cs/>
        </w:rPr>
        <w:t>ตราสารทุนของบริษัท</w:t>
      </w:r>
      <w:r w:rsidR="007F1A17" w:rsidRPr="00E75741">
        <w:rPr>
          <w:rFonts w:ascii="Angsana New" w:hAnsi="Angsana New" w:hint="cs"/>
          <w:sz w:val="32"/>
          <w:szCs w:val="32"/>
          <w:cs/>
        </w:rPr>
        <w:t>ที่ไม่ใช่บริษัทจดทะเบียน ซึ่งกลุ่มบริษัทพิจารณาว่าเป็นการลงทุนเชิงกลยุทธ์</w:t>
      </w:r>
    </w:p>
    <w:p w14:paraId="7B2C72FC" w14:textId="10124B51" w:rsidR="009F0593" w:rsidRPr="00E75741" w:rsidRDefault="002E4C83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4</w:t>
      </w:r>
      <w:r w:rsidR="009F0593" w:rsidRPr="00E75741">
        <w:rPr>
          <w:rFonts w:ascii="Angsana New" w:hAnsi="Angsana New"/>
          <w:b/>
          <w:bCs/>
          <w:sz w:val="32"/>
          <w:szCs w:val="32"/>
        </w:rPr>
        <w:t>.</w:t>
      </w:r>
      <w:r w:rsidR="009F0593" w:rsidRPr="00E75741">
        <w:rPr>
          <w:rFonts w:ascii="Angsana New" w:hAnsi="Angsana New"/>
          <w:b/>
          <w:bCs/>
          <w:sz w:val="32"/>
          <w:szCs w:val="32"/>
        </w:rPr>
        <w:tab/>
      </w:r>
      <w:r w:rsidR="009F0593" w:rsidRPr="00E7574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90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260"/>
        <w:gridCol w:w="1260"/>
        <w:gridCol w:w="1350"/>
        <w:gridCol w:w="1260"/>
        <w:gridCol w:w="1252"/>
        <w:gridCol w:w="8"/>
      </w:tblGrid>
      <w:tr w:rsidR="00BC2569" w:rsidRPr="004B6B84" w14:paraId="58E1BFF9" w14:textId="70F926BA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442A00" w14:textId="77777777" w:rsidR="00BC2569" w:rsidRPr="004B6B84" w:rsidRDefault="00BC2569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D93890" w14:textId="74F0436C" w:rsidR="00BC2569" w:rsidRPr="004B6B84" w:rsidRDefault="00BC2569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7D5C3F" w:rsidRPr="004B6B84" w14:paraId="5C61128C" w14:textId="47BBBCF2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8E9217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6601" w14:textId="0A1B3C0C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19E4E8" w14:textId="0F52BA23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5C3F" w:rsidRPr="00E75741" w14:paraId="6C2773B7" w14:textId="5105A294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116B11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514E60" w14:textId="7B802B3A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52EF0E" w14:textId="677EC652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1D2DAB" w14:textId="77777777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389E8D" w14:textId="724340E3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AD7F0" w14:textId="01A9736A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7A4E8" w14:textId="5CBD6A52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5B9B3" w14:textId="77777777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AF9AA" w14:textId="0F6DAD80" w:rsidR="007D5C3F" w:rsidRPr="004B6B84" w:rsidRDefault="007D5C3F" w:rsidP="00BC25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D5C3F" w:rsidRPr="00E75741" w14:paraId="4F3FE188" w14:textId="12FF54A5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F3448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D59149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20FF71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338346" w14:textId="41508592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EEE91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06EC3" w14:textId="77777777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32C76" w14:textId="6C6571EC" w:rsidR="007D5C3F" w:rsidRPr="004B6B84" w:rsidRDefault="007D5C3F" w:rsidP="00BC2569">
            <w:pPr>
              <w:tabs>
                <w:tab w:val="center" w:pos="8010"/>
              </w:tabs>
              <w:spacing w:line="300" w:lineRule="exact"/>
              <w:ind w:left="1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4ADA" w:rsidRPr="00E75741" w14:paraId="08B4934E" w14:textId="77F97C07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BF4B9" w14:textId="2A6FADCB" w:rsidR="00614ADA" w:rsidRPr="004B6B84" w:rsidRDefault="00614ADA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A840A4" w14:textId="3214BDA5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6AE123" w14:textId="16BEBFE6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C4887A" w14:textId="5C84F026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6,625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181A9F" w14:textId="4A2C742B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6,575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B7499" w14:textId="50CB5A4C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205D3" w14:textId="228C3CB0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6,575</w:t>
            </w:r>
          </w:p>
        </w:tc>
      </w:tr>
      <w:tr w:rsidR="00614ADA" w:rsidRPr="00E75741" w14:paraId="39963C30" w14:textId="74102398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3C8CB" w14:textId="77777777" w:rsidR="00614ADA" w:rsidRPr="004B6B84" w:rsidRDefault="00614ADA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BAC2B9" w14:textId="7C4BDF56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5127D" w14:textId="2ED4A03D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D2F23" w14:textId="72FDBA98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1,202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327E6C" w14:textId="26716D97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7C969A" w14:textId="2453EC3A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C6FB" w14:textId="7900F30B" w:rsidR="00614ADA" w:rsidRPr="004B6B84" w:rsidRDefault="00614ADA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</w:tr>
      <w:tr w:rsidR="00614ADA" w:rsidRPr="00E75741" w14:paraId="5AFB13BF" w14:textId="0B3D08D1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FDB9F" w14:textId="3A7ED4D3" w:rsidR="00614ADA" w:rsidRPr="004B6B84" w:rsidRDefault="00614ADA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2565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948F7" w14:textId="2AA54E62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0F0F9" w14:textId="2E141B27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0FC48" w14:textId="0AEC3C6D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87FA24" w14:textId="6885F6C5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920A40" w14:textId="429A4603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4041A" w14:textId="3478EC4D" w:rsidR="00614ADA" w:rsidRPr="004B6B84" w:rsidRDefault="00614ADA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7,775</w:t>
            </w:r>
          </w:p>
        </w:tc>
      </w:tr>
      <w:tr w:rsidR="00FB4A0D" w:rsidRPr="00E75741" w14:paraId="1C38ECC6" w14:textId="1E0095AB" w:rsidTr="00BC2569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316C10" w14:textId="77777777" w:rsidR="00FB4A0D" w:rsidRPr="004B6B84" w:rsidRDefault="00FB4A0D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B8E50" w14:textId="5C9EFF2B" w:rsidR="00FB4A0D" w:rsidRPr="004B6B84" w:rsidRDefault="00D90EF8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7D1162" w:rsidRPr="004B6B8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87E331" w14:textId="2ED9FF5C" w:rsidR="00FB4A0D" w:rsidRPr="004B6B84" w:rsidRDefault="00747740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F4724" w14:textId="3F9ED519" w:rsidR="00FB4A0D" w:rsidRPr="004B6B84" w:rsidRDefault="00747740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A8F46" w14:textId="5359EE2A" w:rsidR="00FB4A0D" w:rsidRPr="004B6B84" w:rsidRDefault="00474B0C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 w:rsidR="002F2DD4" w:rsidRPr="004B6B8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8E7F96" w14:textId="07FCD5B5" w:rsidR="00FB4A0D" w:rsidRPr="004B6B84" w:rsidRDefault="00747740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73537" w14:textId="53FFE05F" w:rsidR="00FB4A0D" w:rsidRPr="004B6B84" w:rsidRDefault="00747740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48,804</w:t>
            </w:r>
          </w:p>
        </w:tc>
      </w:tr>
      <w:tr w:rsidR="00364C58" w:rsidRPr="00E75741" w14:paraId="7D1FA267" w14:textId="77777777" w:rsidTr="00BC2569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525FAE" w14:textId="27A60D2B" w:rsidR="00364C58" w:rsidRPr="004B6B84" w:rsidRDefault="00CD3018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A05093"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จากสินทรัพย์ระหว่างติดตั้งและก่อสร้าง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7DF510" w14:textId="77777777" w:rsidR="00A05093" w:rsidRPr="004B6B84" w:rsidRDefault="00A05093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2D4D5B" w14:textId="1F60B7F5" w:rsidR="00364C58" w:rsidRPr="004B6B84" w:rsidRDefault="00A604BB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1492B5" w14:textId="77777777" w:rsidR="00A05093" w:rsidRPr="004B6B84" w:rsidRDefault="00A05093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FD9045" w14:textId="7684A077" w:rsidR="00364C58" w:rsidRPr="004B6B84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3D8002" w14:textId="77777777" w:rsidR="00747740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49CB4" w14:textId="0BFA4533" w:rsidR="00364C58" w:rsidRPr="004B6B84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558163" w14:textId="77777777" w:rsidR="00A05093" w:rsidRPr="004B6B84" w:rsidRDefault="00A05093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4C8620" w14:textId="7A20186A" w:rsidR="00364C58" w:rsidRPr="004B6B84" w:rsidRDefault="00054B09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3,82</w:t>
            </w:r>
            <w:r w:rsidR="00430F7D" w:rsidRPr="004B6B8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07D16F" w14:textId="77777777" w:rsidR="00747740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24036" w14:textId="57BD0223" w:rsidR="00364C58" w:rsidRPr="004B6B84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2A47D" w14:textId="77777777" w:rsidR="00747740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260F25" w14:textId="07388D55" w:rsidR="00364C58" w:rsidRPr="004B6B84" w:rsidRDefault="00747740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3,827</w:t>
            </w:r>
          </w:p>
        </w:tc>
      </w:tr>
      <w:tr w:rsidR="00FB4A0D" w:rsidRPr="00E75741" w14:paraId="04CCAE74" w14:textId="7F828DF8" w:rsidTr="00BC2569">
        <w:trPr>
          <w:trHeight w:val="8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E0205A" w14:textId="4EE80E30" w:rsidR="00FB4A0D" w:rsidRPr="004B6B84" w:rsidRDefault="00FB4A0D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4604ED" w14:textId="4D7F5C9C" w:rsidR="00FB4A0D" w:rsidRPr="004B6B84" w:rsidRDefault="004D4DB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7D1162" w:rsidRPr="004B6B84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415CF9" w14:textId="1A0DD7DC" w:rsidR="00FB4A0D" w:rsidRPr="004B6B84" w:rsidRDefault="004D4DB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379E9D" w14:textId="4D8B0D9C" w:rsidR="00FB4A0D" w:rsidRPr="004B6B84" w:rsidRDefault="004D4DB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="007D1162" w:rsidRPr="004B6B84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D6458" w14:textId="5381C321" w:rsidR="00FB4A0D" w:rsidRPr="004B6B84" w:rsidRDefault="006369B5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12,718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776F9" w14:textId="296F40B8" w:rsidR="00FB4A0D" w:rsidRPr="004B6B84" w:rsidRDefault="006369B5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F6A8C" w14:textId="0694E747" w:rsidR="00FB4A0D" w:rsidRPr="004B6B84" w:rsidRDefault="00C3541F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60,406</w:t>
            </w:r>
          </w:p>
        </w:tc>
      </w:tr>
      <w:tr w:rsidR="00FB4A0D" w:rsidRPr="00E75741" w14:paraId="4AB48948" w14:textId="344E0B30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3B35" w14:textId="67FA37FA" w:rsidR="00FB4A0D" w:rsidRPr="004B6B84" w:rsidRDefault="00FB4A0D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E53A65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AF13F3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DFBE0" w14:textId="3736D5A6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0124C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60987E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AA9A0" w14:textId="29B2D9F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B7291" w:rsidRPr="00E75741" w14:paraId="78343534" w14:textId="7C294824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35EE2" w14:textId="07D3AD2E" w:rsidR="000B7291" w:rsidRPr="004B6B84" w:rsidRDefault="000B7291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5BC1C5" w14:textId="0E5715EB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04977A" w14:textId="1EBF9481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2568DA" w14:textId="1715BB37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C193B9" w14:textId="7658D741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4,401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BA117B" w14:textId="74FBD03C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D1552" w14:textId="535C9154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4,401</w:t>
            </w:r>
          </w:p>
        </w:tc>
      </w:tr>
      <w:tr w:rsidR="000B7291" w:rsidRPr="00E75741" w14:paraId="0FDA4ADC" w14:textId="1A6D87A5" w:rsidTr="00BC2569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0D12" w14:textId="77777777" w:rsidR="000B7291" w:rsidRPr="004B6B84" w:rsidRDefault="000B7291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0424B5" w14:textId="76A2BEE4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A5B609" w14:textId="36B0E524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01244B" w14:textId="37BBF164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980CE" w14:textId="4946C3D6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29AB2" w14:textId="7B7096FD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F640F" w14:textId="21401B09" w:rsidR="000B7291" w:rsidRPr="004B6B84" w:rsidRDefault="000B729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  <w:tr w:rsidR="000B7291" w:rsidRPr="00E75741" w14:paraId="50EC0A1D" w14:textId="2F3DB82A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85D4" w14:textId="599CA560" w:rsidR="000B7291" w:rsidRPr="004B6B84" w:rsidRDefault="000B7291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2565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F900CB" w14:textId="2FE3E50B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A1365" w14:textId="3B536C79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A01901" w14:textId="40285CF3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5,107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EE9FD" w14:textId="3AD3BFE2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B7C1B8" w14:textId="295D583B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37ABC" w14:textId="3359E1BE" w:rsidR="000B7291" w:rsidRPr="004B6B84" w:rsidRDefault="000B7291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5,076</w:t>
            </w:r>
          </w:p>
        </w:tc>
      </w:tr>
      <w:tr w:rsidR="005A1CE7" w:rsidRPr="00E75741" w14:paraId="791D0789" w14:textId="69D5E1E7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4CD0B5" w14:textId="77777777" w:rsidR="005A1CE7" w:rsidRPr="004B6B84" w:rsidRDefault="005A1CE7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EF5EE2" w14:textId="2A855642" w:rsidR="005A1CE7" w:rsidRPr="004B6B84" w:rsidRDefault="00AA10A5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46BFE8" w14:textId="584AE0FD" w:rsidR="005A1CE7" w:rsidRPr="004B6B84" w:rsidRDefault="00AA10A5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17E79B" w14:textId="25C100FD" w:rsidR="005A1CE7" w:rsidRPr="004B6B84" w:rsidRDefault="00AA10A5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484C36" w14:textId="7DA5FD0A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E9FC54" w14:textId="58E76AF4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07FAB" w14:textId="3541EC46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</w:tr>
      <w:tr w:rsidR="005A1CE7" w:rsidRPr="00E75741" w14:paraId="7653F3D4" w14:textId="0968C194" w:rsidTr="00BC2569">
        <w:trPr>
          <w:trHeight w:val="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717FD" w14:textId="1C2DF25F" w:rsidR="005A1CE7" w:rsidRPr="004B6B84" w:rsidRDefault="005A1CE7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20439D" w14:textId="17C1D941" w:rsidR="005A1CE7" w:rsidRPr="004B6B84" w:rsidRDefault="00DD170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505E60" w14:textId="5EE87AF4" w:rsidR="005A1CE7" w:rsidRPr="004B6B84" w:rsidRDefault="00DD170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EBDCB" w14:textId="3D88CF65" w:rsidR="005A1CE7" w:rsidRPr="004B6B84" w:rsidRDefault="00DD1701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D71253" w14:textId="4FADC83B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35EC9" w14:textId="40FF0595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6BF89" w14:textId="3D121538" w:rsidR="005A1CE7" w:rsidRPr="004B6B84" w:rsidRDefault="005A1CE7" w:rsidP="00BC2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8,557</w:t>
            </w:r>
          </w:p>
        </w:tc>
      </w:tr>
      <w:tr w:rsidR="00FB4A0D" w:rsidRPr="00E75741" w14:paraId="7D9354FC" w14:textId="29464835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F91D" w14:textId="77777777" w:rsidR="00FB4A0D" w:rsidRPr="004B6B84" w:rsidRDefault="00FB4A0D" w:rsidP="00BC2569">
            <w:pPr>
              <w:tabs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A92FE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194759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602B9" w14:textId="3F7AF51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4CE755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A113D4" w14:textId="77777777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365B3" w14:textId="2C9BB5FA" w:rsidR="00FB4A0D" w:rsidRPr="004B6B84" w:rsidRDefault="00FB4A0D" w:rsidP="00B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A0D" w:rsidRPr="00E75741" w14:paraId="6FAF369B" w14:textId="7B51585B" w:rsidTr="00BC2569">
        <w:trPr>
          <w:trHeight w:val="12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304953" w14:textId="49E25F1D" w:rsidR="00FB4A0D" w:rsidRPr="004B6B84" w:rsidRDefault="00FB4A0D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2565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79BFB6" w14:textId="54C31F12" w:rsidR="00FB4A0D" w:rsidRPr="004B6B84" w:rsidRDefault="00FB4A0D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2,720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49D3BD" w14:textId="02B85AB3" w:rsidR="00FB4A0D" w:rsidRPr="004B6B84" w:rsidRDefault="00DD1701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BC5254" w14:textId="2A7B7198" w:rsidR="00FB4A0D" w:rsidRPr="004B6B84" w:rsidRDefault="00623F32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2,720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B799E9" w14:textId="68752474" w:rsidR="00FB4A0D" w:rsidRPr="004B6B84" w:rsidRDefault="00FB4A0D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2,699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106823" w14:textId="20005F8F" w:rsidR="00FB4A0D" w:rsidRPr="004B6B84" w:rsidRDefault="007B09B2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86D69" w14:textId="6DFF5F71" w:rsidR="00FB4A0D" w:rsidRPr="004B6B84" w:rsidRDefault="000C2135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2,699</w:t>
            </w:r>
          </w:p>
        </w:tc>
      </w:tr>
      <w:tr w:rsidR="00FB4A0D" w:rsidRPr="00E75741" w14:paraId="04537F8C" w14:textId="7BD87AB7" w:rsidTr="00BC256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CD33" w14:textId="0055A4AF" w:rsidR="00FB4A0D" w:rsidRPr="004B6B84" w:rsidRDefault="00FB4A0D" w:rsidP="00BC256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6B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B6B84">
              <w:rPr>
                <w:rFonts w:asciiTheme="majorBidi" w:hAnsiTheme="majorBidi" w:cstheme="majorBidi"/>
                <w:sz w:val="24"/>
                <w:szCs w:val="24"/>
              </w:rPr>
              <w:t xml:space="preserve">2566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A2DECB" w14:textId="571B7F0E" w:rsidR="00FB4A0D" w:rsidRPr="004B6B84" w:rsidRDefault="00433F51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2A7CA4" w14:textId="27B76196" w:rsidR="00FB4A0D" w:rsidRPr="004B6B84" w:rsidRDefault="00433F51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49CD3E" w14:textId="2F1D3AC7" w:rsidR="00FB4A0D" w:rsidRPr="004B6B84" w:rsidRDefault="00623F32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51,872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8C32E" w14:textId="6325733B" w:rsidR="00FB4A0D" w:rsidRPr="004B6B84" w:rsidRDefault="00DF51B5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83B14F" w14:textId="372F999D" w:rsidR="00FB4A0D" w:rsidRPr="004B6B84" w:rsidRDefault="00B54796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47,688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48991" w14:textId="2393957A" w:rsidR="00FB4A0D" w:rsidRPr="004B6B84" w:rsidRDefault="00B54796" w:rsidP="00BC256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51,849</w:t>
            </w:r>
          </w:p>
        </w:tc>
      </w:tr>
      <w:tr w:rsidR="00FB4A0D" w:rsidRPr="00E75741" w14:paraId="2DC245B8" w14:textId="036F2EFE" w:rsidTr="00BC2569">
        <w:trPr>
          <w:gridAfter w:val="1"/>
          <w:wAfter w:w="8" w:type="dxa"/>
        </w:trPr>
        <w:tc>
          <w:tcPr>
            <w:tcW w:w="98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F08D67" w14:textId="39F054D5" w:rsidR="00FB4A0D" w:rsidRPr="004B6B84" w:rsidRDefault="00FB4A0D" w:rsidP="00BC2569">
            <w:pPr>
              <w:tabs>
                <w:tab w:val="decimal" w:pos="1152"/>
              </w:tabs>
              <w:spacing w:line="300" w:lineRule="exact"/>
              <w:ind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ค่าตัดจำหน่ายที่รวมอยู่ในส่วนของกำไรหรือขาดทุนสำหรับปี</w:t>
            </w:r>
          </w:p>
        </w:tc>
      </w:tr>
      <w:tr w:rsidR="003E1534" w:rsidRPr="00E75741" w14:paraId="637CF1A3" w14:textId="17076D6F" w:rsidTr="00BC2569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95DC4" w14:textId="3941A2E7" w:rsidR="003E1534" w:rsidRPr="004B6B84" w:rsidRDefault="003E1534" w:rsidP="003E153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EEB57" w14:textId="131A3E6D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C92814" w14:textId="24BA1DE9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738DB" w14:textId="0674666C" w:rsidR="003E1534" w:rsidRPr="004B6B84" w:rsidRDefault="003E1534" w:rsidP="003E15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DE67C" w14:textId="5D551958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3D4B7" w14:textId="484B8B69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FEE80" w14:textId="4BF4A5F2" w:rsidR="003E1534" w:rsidRPr="004B6B84" w:rsidRDefault="003E1534" w:rsidP="003E15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  <w:tr w:rsidR="003E1534" w:rsidRPr="00E75741" w14:paraId="329ABC85" w14:textId="651B5D1A" w:rsidTr="00BC2569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EF060" w14:textId="4F5983F5" w:rsidR="003E1534" w:rsidRPr="004B6B84" w:rsidRDefault="003E1534" w:rsidP="003E153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687DE0" w14:textId="5882A644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182EB" w14:textId="66EACB35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B1BC89" w14:textId="3A8A03E4" w:rsidR="003E1534" w:rsidRPr="004B6B84" w:rsidRDefault="003E1534" w:rsidP="003E15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CF922C" w14:textId="70D999B6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B875E" w14:textId="15301091" w:rsidR="003E1534" w:rsidRPr="004B6B84" w:rsidRDefault="003E1534" w:rsidP="003E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991E" w14:textId="67FF633D" w:rsidR="003E1534" w:rsidRPr="004B6B84" w:rsidRDefault="003E1534" w:rsidP="003E153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9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B6B84">
              <w:rPr>
                <w:rFonts w:asciiTheme="majorBidi" w:hAnsiTheme="majorBidi" w:cstheme="majorBidi"/>
                <w:sz w:val="24"/>
                <w:szCs w:val="24"/>
              </w:rPr>
              <w:t>3,481</w:t>
            </w:r>
          </w:p>
        </w:tc>
      </w:tr>
    </w:tbl>
    <w:p w14:paraId="23047E2A" w14:textId="77777777" w:rsidR="00E54FF6" w:rsidRDefault="00E54FF6" w:rsidP="00391799">
      <w:pPr>
        <w:spacing w:before="240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14:paraId="176F4E05" w14:textId="77777777" w:rsidR="00E54FF6" w:rsidRDefault="00E54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3E0A1A" w14:textId="7E68D98F" w:rsidR="00391799" w:rsidRPr="00E75741" w:rsidRDefault="00391799" w:rsidP="00391799">
      <w:pPr>
        <w:spacing w:before="240"/>
        <w:ind w:left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สินทรัพย์ไม่มีตัวตนที่ได้มาในระหว่างปี</w:t>
      </w:r>
    </w:p>
    <w:p w14:paraId="3F7004F7" w14:textId="71DAA0BB" w:rsidR="00391799" w:rsidRPr="00E75741" w:rsidRDefault="00391799" w:rsidP="00391799">
      <w:pPr>
        <w:tabs>
          <w:tab w:val="clear" w:pos="907"/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ในระหว่างปี บริษัท</w:t>
      </w:r>
      <w:r w:rsidR="003E1534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 w:hint="cs"/>
          <w:sz w:val="32"/>
          <w:szCs w:val="32"/>
          <w:cs/>
        </w:rPr>
        <w:t>ได้เข้าซื้อเครื่องหมายการค้า</w:t>
      </w:r>
      <w:r w:rsidR="00E54FF6">
        <w:rPr>
          <w:rFonts w:ascii="Angsana New" w:hAnsi="Angsana New" w:hint="cs"/>
          <w:sz w:val="32"/>
          <w:szCs w:val="32"/>
          <w:cs/>
        </w:rPr>
        <w:t>จาก</w:t>
      </w:r>
      <w:r w:rsidRPr="00E75741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="00E54FF6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E54FF6">
        <w:rPr>
          <w:rFonts w:ascii="Angsana New" w:hAnsi="Angsana New"/>
          <w:sz w:val="32"/>
          <w:szCs w:val="32"/>
        </w:rPr>
        <w:t xml:space="preserve">47.7 </w:t>
      </w:r>
      <w:r w:rsidR="00E54FF6">
        <w:rPr>
          <w:rFonts w:ascii="Angsana New" w:hAnsi="Angsana New" w:hint="cs"/>
          <w:sz w:val="32"/>
          <w:szCs w:val="32"/>
          <w:cs/>
        </w:rPr>
        <w:t>ล้านบาท</w:t>
      </w:r>
      <w:r w:rsidRPr="00E75741">
        <w:rPr>
          <w:rFonts w:ascii="Angsana New" w:hAnsi="Angsana New" w:hint="cs"/>
          <w:sz w:val="32"/>
          <w:szCs w:val="32"/>
          <w:cs/>
        </w:rPr>
        <w:t xml:space="preserve">    </w:t>
      </w:r>
    </w:p>
    <w:p w14:paraId="477B5D55" w14:textId="68175977" w:rsidR="00391799" w:rsidRPr="00E75741" w:rsidRDefault="00391799" w:rsidP="00391799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</w:t>
      </w:r>
      <w:r w:rsidR="003E1534">
        <w:rPr>
          <w:rFonts w:ascii="Angsana New" w:hAnsi="Angsana New" w:hint="cs"/>
          <w:sz w:val="32"/>
          <w:szCs w:val="32"/>
          <w:cs/>
        </w:rPr>
        <w:t xml:space="preserve">เครื่องหมายการค้า </w:t>
      </w:r>
      <w:r w:rsidRPr="00E75741">
        <w:rPr>
          <w:rFonts w:ascii="Angsana New" w:hAnsi="Angsana New" w:hint="cs"/>
          <w:sz w:val="32"/>
          <w:szCs w:val="32"/>
          <w:cs/>
        </w:rPr>
        <w:t>โดยประมาณการกระแสเงินสดในอนาคตที่กิจการคาดว่าจะได้รับอ้างอิงจากประมาณ</w:t>
      </w:r>
      <w:r w:rsidR="003E1534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  <w:r w:rsidR="00306F7F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</w:t>
      </w:r>
      <w:r w:rsidR="003E1534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E75741">
        <w:rPr>
          <w:rFonts w:ascii="Angsana New" w:hAnsi="Angsana New" w:hint="cs"/>
          <w:sz w:val="32"/>
          <w:szCs w:val="32"/>
          <w:cs/>
        </w:rPr>
        <w:t>ที่มีอายุการให้ประโยชน์ไม่ทราบแน่นอนไม่เกิดด้อยค่า</w:t>
      </w:r>
    </w:p>
    <w:p w14:paraId="0F991858" w14:textId="73A61668" w:rsidR="00E10047" w:rsidRPr="00E75741" w:rsidRDefault="00B7136C" w:rsidP="00A77D8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5</w:t>
      </w:r>
      <w:r w:rsidR="00C137B8" w:rsidRPr="00E75741">
        <w:rPr>
          <w:rFonts w:ascii="Angsana New" w:hAnsi="Angsana New"/>
          <w:b/>
          <w:bCs/>
          <w:sz w:val="32"/>
          <w:szCs w:val="32"/>
        </w:rPr>
        <w:t>.</w:t>
      </w:r>
      <w:r w:rsidR="00E10047" w:rsidRPr="00E75741">
        <w:rPr>
          <w:rFonts w:ascii="Angsana New" w:hAnsi="Angsana New"/>
          <w:b/>
          <w:bCs/>
          <w:sz w:val="32"/>
          <w:szCs w:val="32"/>
        </w:rPr>
        <w:tab/>
      </w:r>
      <w:r w:rsidR="00E10047" w:rsidRPr="00E757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204795" w:rsidRPr="00E757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5E4FA2" w:rsidRPr="00E75741" w14:paraId="1B61C37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47ABED" w14:textId="77777777" w:rsidR="005E4FA2" w:rsidRPr="00E75741" w:rsidRDefault="005E4FA2" w:rsidP="00E54FF6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99A2" w14:textId="77777777" w:rsidR="005E4FA2" w:rsidRPr="00E75741" w:rsidRDefault="005E4FA2" w:rsidP="00E54FF6">
            <w:pPr>
              <w:tabs>
                <w:tab w:val="center" w:pos="8010"/>
              </w:tabs>
              <w:spacing w:line="32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967FFE" w:rsidRPr="00E75741" w14:paraId="0F0B1F4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50141" w14:textId="77777777" w:rsidR="00967FFE" w:rsidRPr="00E75741" w:rsidRDefault="00967FFE" w:rsidP="00E54FF6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DD99" w14:textId="77777777" w:rsidR="00967FFE" w:rsidRPr="00E75741" w:rsidRDefault="00967FF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82B4A" w:rsidRPr="00E75741" w14:paraId="6BD4B2F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BAF74D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1405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F5DB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BE14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F847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B507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A37D" w14:textId="77777777" w:rsidR="00D82B4A" w:rsidRPr="00E75741" w:rsidRDefault="00D82B4A" w:rsidP="00E54FF6">
            <w:pPr>
              <w:pBdr>
                <w:bottom w:val="single" w:sz="4" w:space="1" w:color="auto"/>
              </w:pBdr>
              <w:tabs>
                <w:tab w:val="clear" w:pos="907"/>
                <w:tab w:val="center" w:pos="8010"/>
              </w:tabs>
              <w:spacing w:line="320" w:lineRule="exact"/>
              <w:ind w:left="12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82B4A" w:rsidRPr="00E75741" w14:paraId="763F76F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E3D081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E7574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2C60C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48464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C7B57D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A48FD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EDDD0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304E7A" w14:textId="77777777" w:rsidR="00D82B4A" w:rsidRPr="00E75741" w:rsidRDefault="00D82B4A" w:rsidP="00E54FF6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7D6" w:rsidRPr="00E75741" w14:paraId="55F8B4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C390A2" w14:textId="77BB5911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08BF8" w14:textId="0855D57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58F8" w14:textId="59D6DD0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37,835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A024EC" w14:textId="3F84B03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178,639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52AE7" w14:textId="6783D5EB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BD076" w14:textId="2923F61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3,842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9121E" w14:textId="6865D69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292,848</w:t>
            </w:r>
          </w:p>
        </w:tc>
      </w:tr>
      <w:tr w:rsidR="007107D6" w:rsidRPr="00E75741" w14:paraId="008E572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DE9BB" w14:textId="185EF42A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78F0" w14:textId="6514F7B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4608" w14:textId="3DC8B67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9F9D" w14:textId="7C01D5C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14,081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0381" w14:textId="79D5C67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51EA" w14:textId="6E6EA84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33,942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6723" w14:textId="33D6C81B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48,023</w:t>
            </w:r>
          </w:p>
        </w:tc>
      </w:tr>
      <w:tr w:rsidR="007107D6" w:rsidRPr="00E75741" w14:paraId="19FE199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B11CF2" w14:textId="0EAAF2FC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6433" w14:textId="6EEE125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00AD" w14:textId="2190D44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A1F9" w14:textId="6D2F1A04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(9,4</w:t>
            </w:r>
            <w:r w:rsidRPr="00E75741">
              <w:rPr>
                <w:rFonts w:ascii="Angsana New" w:hAnsi="Angsana New"/>
                <w:sz w:val="24"/>
                <w:szCs w:val="24"/>
              </w:rPr>
              <w:t>24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9EFB" w14:textId="5687856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CEA3" w14:textId="655A87A1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9B0" w14:textId="1C11E34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(9,4</w:t>
            </w:r>
            <w:r w:rsidRPr="00E75741">
              <w:rPr>
                <w:rFonts w:ascii="Angsana New" w:hAnsi="Angsana New"/>
                <w:sz w:val="24"/>
                <w:szCs w:val="24"/>
              </w:rPr>
              <w:t>43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7107D6" w:rsidRPr="00E75741" w14:paraId="43FEC31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2815C9" w14:textId="4275E343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A3C0" w14:textId="6F3B9ACB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CD86" w14:textId="24A26FB4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602D" w14:textId="602AF053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19,870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77A9" w14:textId="78BFFB36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C03" w14:textId="609BB6DE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(19,870)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7568" w14:textId="70C5AD1C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7107D6" w:rsidRPr="00E75741" w14:paraId="580B86CE" w14:textId="77777777" w:rsidTr="00254738">
        <w:trPr>
          <w:trHeight w:val="24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E2411" w14:textId="6E906C4B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A5F31" w14:textId="6A8EF6D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2AB6C" w14:textId="09A0971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73928" w14:textId="70CFE51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203,166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89518" w14:textId="729406C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8C59DD" w14:textId="33D6053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17,914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04A35" w14:textId="349417D5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331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E75741">
              <w:rPr>
                <w:rFonts w:ascii="Angsana New" w:hAnsi="Angsana New"/>
                <w:sz w:val="24"/>
                <w:szCs w:val="24"/>
              </w:rPr>
              <w:t>428</w:t>
            </w:r>
          </w:p>
        </w:tc>
      </w:tr>
      <w:tr w:rsidR="00270E42" w:rsidRPr="00E75741" w14:paraId="1B582DD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3F657A" w14:textId="77777777" w:rsidR="00270E42" w:rsidRPr="00E75741" w:rsidRDefault="00270E42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CE97" w14:textId="5F4672F1" w:rsidR="00270E42" w:rsidRPr="00E75741" w:rsidRDefault="005A0C2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4574" w14:textId="7A0A6786" w:rsidR="00270E42" w:rsidRPr="00E75741" w:rsidRDefault="005A0C2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1BC" w14:textId="7481F2AC" w:rsidR="00270E42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4709" w14:textId="570A4D05" w:rsidR="00270E42" w:rsidRPr="00E75741" w:rsidRDefault="00FC56C4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E0AA" w14:textId="12F7F542" w:rsidR="00270E42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52,631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9CAB" w14:textId="4B0D3C41" w:rsidR="00270E42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68,473</w:t>
            </w:r>
          </w:p>
        </w:tc>
      </w:tr>
      <w:tr w:rsidR="00270E42" w:rsidRPr="00E75741" w14:paraId="6968DECC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2F276" w14:textId="6F2EC0E8" w:rsidR="00270E42" w:rsidRPr="00E75741" w:rsidRDefault="00B469B9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="00270E42"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678B" w14:textId="2CB45DDF" w:rsidR="00270E42" w:rsidRPr="00E75741" w:rsidRDefault="005A0C2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0EB1" w14:textId="7C328905" w:rsidR="00270E42" w:rsidRPr="00E75741" w:rsidRDefault="005A0C2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9C47" w14:textId="19D5212F" w:rsidR="00270E42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(21,290)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32EC" w14:textId="39E690A5" w:rsidR="00270E42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(3,625)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6D90" w14:textId="5F70EF57" w:rsidR="00270E42" w:rsidRPr="00E75741" w:rsidRDefault="00745AFE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0161" w14:textId="33D43265" w:rsidR="00270E42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(24,915)</w:t>
            </w:r>
          </w:p>
        </w:tc>
      </w:tr>
      <w:tr w:rsidR="00480E46" w:rsidRPr="00E75741" w14:paraId="511D149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5B5C51" w14:textId="5B2814FF" w:rsidR="00480E46" w:rsidRPr="00E75741" w:rsidRDefault="00480E4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82BE" w14:textId="2BBA5228" w:rsidR="00480E46" w:rsidRPr="00E75741" w:rsidRDefault="00480E4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7B67" w14:textId="25EE8201" w:rsidR="00480E46" w:rsidRPr="00E75741" w:rsidRDefault="00480E4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0A18" w14:textId="72BC4664" w:rsidR="00480E46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EEF2" w14:textId="6EC49C3A" w:rsidR="00480E46" w:rsidRPr="00E75741" w:rsidRDefault="00D240C3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848B" w14:textId="13D8FF8D" w:rsidR="00480E46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(54,775)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9F09" w14:textId="0628443B" w:rsidR="00480E46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E710F" w:rsidRPr="00E75741" w14:paraId="4B28CCF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3E8CB" w14:textId="59243FBB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B380" w14:textId="51CE353E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03CC" w14:textId="6EDD72FF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A232" w14:textId="40919AEC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2005" w14:textId="2CF113FF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4113" w14:textId="0426C7A0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47740">
              <w:rPr>
                <w:rFonts w:ascii="Angsana New" w:hAnsi="Angsana New"/>
                <w:sz w:val="24"/>
                <w:szCs w:val="24"/>
              </w:rPr>
              <w:t>3,827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46E6" w14:textId="31147B1F" w:rsidR="007E710F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</w:tr>
      <w:tr w:rsidR="00612FB9" w:rsidRPr="00E75741" w14:paraId="4383FEB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8E5F29" w14:textId="521BA98B" w:rsidR="00612FB9" w:rsidRPr="00E75741" w:rsidRDefault="00D240C3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111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E54FF6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6808" w14:textId="1E81F115" w:rsidR="00612FB9" w:rsidRPr="00E75741" w:rsidRDefault="005A0C25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E753" w14:textId="39BF8312" w:rsidR="00612FB9" w:rsidRPr="00E75741" w:rsidRDefault="005A0C25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54FC" w14:textId="5AA3A6CA" w:rsidR="00612FB9" w:rsidRPr="00E75741" w:rsidRDefault="00E21630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2EB9" w14:textId="04C584B7" w:rsidR="00612FB9" w:rsidRPr="00E75741" w:rsidRDefault="002A0FA0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4D9D" w14:textId="6BAF3C21" w:rsidR="00612FB9" w:rsidRPr="00E75741" w:rsidRDefault="00E21630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7B25" w14:textId="129BBD97" w:rsidR="00612FB9" w:rsidRPr="00E75741" w:rsidRDefault="00B10643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</w:tr>
      <w:tr w:rsidR="00270E42" w:rsidRPr="00E75741" w14:paraId="31C09F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CF0513" w14:textId="0A35BAEA" w:rsidR="00270E42" w:rsidRPr="00E75741" w:rsidRDefault="00270E42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 w:rsidR="007107D6" w:rsidRPr="00E75741"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280E5" w14:textId="3F8B47D7" w:rsidR="00270E42" w:rsidRPr="00E75741" w:rsidRDefault="00D03CA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17A69C" w14:textId="5D4FE94E" w:rsidR="00270E42" w:rsidRPr="00E75741" w:rsidRDefault="00D03CA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F8B35" w14:textId="2AB81810" w:rsidR="00270E42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251,809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6C569A" w14:textId="281608DA" w:rsidR="00270E42" w:rsidRPr="00E75741" w:rsidRDefault="00671B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</w:t>
            </w:r>
            <w:r w:rsidR="00BC7989" w:rsidRPr="00E75741">
              <w:rPr>
                <w:rFonts w:ascii="Angsana New" w:hAnsi="Angsana New"/>
                <w:sz w:val="24"/>
                <w:szCs w:val="24"/>
              </w:rPr>
              <w:t>6,784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4356CC" w14:textId="17795F92" w:rsidR="00270E42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8588" w14:textId="20072692" w:rsidR="00270E42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378,351</w:t>
            </w:r>
          </w:p>
        </w:tc>
      </w:tr>
      <w:tr w:rsidR="00270E42" w:rsidRPr="00E75741" w14:paraId="681B290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BF5CCE" w14:textId="68B44CC9" w:rsidR="00270E42" w:rsidRPr="00E75741" w:rsidRDefault="00270E42" w:rsidP="00E54FF6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822CD" w14:textId="77777777" w:rsidR="00270E42" w:rsidRPr="00E75741" w:rsidRDefault="00270E42" w:rsidP="00E54FF6">
            <w:pPr>
              <w:tabs>
                <w:tab w:val="decimal" w:pos="1152"/>
              </w:tabs>
              <w:spacing w:line="320" w:lineRule="exac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BF5C1" w14:textId="77777777" w:rsidR="00270E42" w:rsidRPr="00E75741" w:rsidRDefault="00270E4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FBA71" w14:textId="77777777" w:rsidR="00270E42" w:rsidRPr="00E75741" w:rsidRDefault="00270E4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045E8" w14:textId="77777777" w:rsidR="00270E42" w:rsidRPr="00E75741" w:rsidRDefault="00270E4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6D2B7" w14:textId="77777777" w:rsidR="00270E42" w:rsidRPr="00E75741" w:rsidRDefault="00270E4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E6CA8" w14:textId="77777777" w:rsidR="00270E42" w:rsidRPr="00E75741" w:rsidRDefault="00270E4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7D6" w:rsidRPr="00E75741" w14:paraId="52F14A6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1834C" w14:textId="620F2199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16FCAF" w14:textId="0D18D17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E8AC00" w14:textId="71EE0BA4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22,832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1B6174" w14:textId="718065C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122,437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676BB" w14:textId="200DF6A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5,466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5CABD" w14:textId="325F626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F703A" w14:textId="46EE1F5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150,735</w:t>
            </w:r>
          </w:p>
        </w:tc>
      </w:tr>
      <w:tr w:rsidR="007107D6" w:rsidRPr="00E75741" w14:paraId="44E0BF40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AC1710" w14:textId="1147B864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D6F32" w14:textId="138DF73B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F9559" w14:textId="17AFA90D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1736A" w14:textId="7E47F7D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21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E75741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57B8D" w14:textId="3F6A69A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01CC75" w14:textId="1EC81AF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D5E20" w14:textId="47E80B01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E75741">
              <w:rPr>
                <w:rFonts w:ascii="Angsana New" w:hAnsi="Angsana New"/>
                <w:sz w:val="24"/>
                <w:szCs w:val="24"/>
              </w:rPr>
              <w:t>4,393</w:t>
            </w:r>
          </w:p>
        </w:tc>
      </w:tr>
      <w:tr w:rsidR="007107D6" w:rsidRPr="00E75741" w14:paraId="32146D6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5E671" w14:textId="6D06C8A9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8858" w14:textId="580EB4B3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6538" w14:textId="265B28A6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F999" w14:textId="530A5C49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(7,98</w:t>
            </w:r>
            <w:r w:rsidRPr="00E75741">
              <w:rPr>
                <w:rFonts w:ascii="Angsana New" w:hAnsi="Angsana New"/>
                <w:sz w:val="24"/>
                <w:szCs w:val="24"/>
              </w:rPr>
              <w:t>0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3DC6" w14:textId="796CE635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8A93" w14:textId="658EE913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2BB3" w14:textId="5CE16A68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(7,98</w:t>
            </w:r>
            <w:r w:rsidRPr="00E75741">
              <w:rPr>
                <w:rFonts w:ascii="Angsana New" w:hAnsi="Angsana New"/>
                <w:sz w:val="24"/>
                <w:szCs w:val="24"/>
              </w:rPr>
              <w:t>5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7107D6" w:rsidRPr="00E75741" w14:paraId="3CA19D6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71B75" w14:textId="6BEDF8B9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53312" w14:textId="4EBBFDF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4EBAA" w14:textId="1D0B7D1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24,60</w:t>
            </w:r>
            <w:r w:rsidRPr="00E757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1C675" w14:textId="5CCAE5A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36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,13</w:t>
            </w:r>
            <w:r w:rsidRPr="00E7574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726FB" w14:textId="6ED9DD2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F5908" w14:textId="37065A64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74653" w14:textId="09C688C5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16</w:t>
            </w:r>
            <w:r w:rsidRPr="00E75741">
              <w:rPr>
                <w:rFonts w:ascii="Angsana New" w:hAnsi="Angsana New"/>
                <w:sz w:val="24"/>
                <w:szCs w:val="24"/>
              </w:rPr>
              <w:t>7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,14</w:t>
            </w:r>
            <w:r w:rsidRPr="00E7574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70E42" w:rsidRPr="00E75741" w14:paraId="737920E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1FEADC" w14:textId="77777777" w:rsidR="00270E42" w:rsidRPr="00E75741" w:rsidRDefault="00270E42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81B21F" w14:textId="327FB1B3" w:rsidR="00270E42" w:rsidRPr="00E75741" w:rsidRDefault="00084B24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B0B94" w14:textId="00125BB2" w:rsidR="00270E42" w:rsidRPr="00E75741" w:rsidRDefault="00D13784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</w:t>
            </w:r>
            <w:r w:rsidR="00092FF6" w:rsidRPr="00E75741">
              <w:rPr>
                <w:rFonts w:ascii="Angsana New" w:hAnsi="Angsana New"/>
                <w:sz w:val="24"/>
                <w:szCs w:val="24"/>
              </w:rPr>
              <w:t>,7</w:t>
            </w:r>
            <w:r w:rsidR="006E5624" w:rsidRPr="00E75741">
              <w:rPr>
                <w:rFonts w:ascii="Angsana New" w:hAnsi="Angsana New"/>
                <w:sz w:val="24"/>
                <w:szCs w:val="24"/>
              </w:rPr>
              <w:t>2</w:t>
            </w:r>
            <w:r w:rsidR="00AB3652" w:rsidRPr="00E7574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80F12" w14:textId="620B2AB7" w:rsidR="00270E42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70B5D" w14:textId="4181FDFE" w:rsidR="00270E42" w:rsidRPr="00E75741" w:rsidRDefault="00C37CF8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1,</w:t>
            </w:r>
            <w:r w:rsidR="00B469B9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BE938" w14:textId="5719450B" w:rsidR="00270E42" w:rsidRPr="00E75741" w:rsidRDefault="00AD4BE8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EDB8A" w14:textId="0B04859F" w:rsidR="00270E42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</w:t>
            </w:r>
            <w:r w:rsidR="00B469B9"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  <w:tr w:rsidR="007E710F" w:rsidRPr="00E75741" w14:paraId="7E43320A" w14:textId="77777777" w:rsidTr="000F69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5691F5" w14:textId="69CAC794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="00DC137D">
              <w:rPr>
                <w:rFonts w:ascii="Angsana New" w:hAnsi="Angsana New" w:hint="cs"/>
                <w:sz w:val="24"/>
                <w:szCs w:val="24"/>
                <w:cs/>
              </w:rPr>
              <w:t xml:space="preserve">จำหน่าย/      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A2652" w14:textId="44D76724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C1BF" w14:textId="169C9B62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B1CD" w14:textId="21A21220" w:rsidR="007E710F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13B" w14:textId="0C41369A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(2,023)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6A0C" w14:textId="3CD85DDB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2F3F" w14:textId="02A6E9CB" w:rsidR="007E710F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(20,</w:t>
            </w:r>
            <w:r w:rsidR="00B469B9">
              <w:rPr>
                <w:rFonts w:ascii="Angsana New" w:hAnsi="Angsana New"/>
                <w:sz w:val="24"/>
                <w:szCs w:val="24"/>
              </w:rPr>
              <w:t>590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E710F" w:rsidRPr="00E75741" w14:paraId="1B12B145" w14:textId="77777777" w:rsidTr="000B762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964C6A" w14:textId="39D51175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ค่าเสื่อมราคาส่วน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0B878D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42FE3595" w14:textId="5B5C0217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90C56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2D5A5C03" w14:textId="02EB333C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93F2B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7E88B27B" w14:textId="27991B35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58EC8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5D341F41" w14:textId="296ECDB6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</w:t>
            </w:r>
            <w:r w:rsidR="00B469B9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DCC3B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339FE325" w14:textId="7CE0AF73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7BB93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14:paraId="17D9D6D0" w14:textId="4BE9D438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</w:t>
            </w:r>
            <w:r w:rsidR="00B469B9">
              <w:rPr>
                <w:rFonts w:ascii="Angsana New" w:hAnsi="Angsana New"/>
                <w:sz w:val="24"/>
                <w:szCs w:val="24"/>
              </w:rPr>
              <w:t>79</w:t>
            </w:r>
          </w:p>
        </w:tc>
      </w:tr>
      <w:tr w:rsidR="007E710F" w:rsidRPr="00E75741" w14:paraId="22F07C0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277763" w14:textId="768584C2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BEA35" w14:textId="56033759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4B38B" w14:textId="1E78F2DD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26,</w:t>
            </w: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8AF7E" w14:textId="2413207C" w:rsidR="007E710F" w:rsidRPr="00E75741" w:rsidRDefault="00B469B9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145,967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4E63" w14:textId="1EFE91F9" w:rsidR="007E710F" w:rsidRPr="00E75741" w:rsidRDefault="00B469B9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90F18" w14:textId="61257B48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4F179" w14:textId="3D9CB27A" w:rsidR="007E710F" w:rsidRPr="00E75741" w:rsidRDefault="007E710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2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180,</w:t>
            </w:r>
            <w:r w:rsidR="00747740">
              <w:rPr>
                <w:rFonts w:ascii="Angsana New" w:hAnsi="Angsana New"/>
                <w:sz w:val="24"/>
                <w:szCs w:val="24"/>
              </w:rPr>
              <w:t>770</w:t>
            </w:r>
          </w:p>
        </w:tc>
      </w:tr>
    </w:tbl>
    <w:p w14:paraId="5EB0428D" w14:textId="77777777" w:rsidR="00E54FF6" w:rsidRDefault="00E54FF6">
      <w:r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E54FF6" w:rsidRPr="00E75741" w14:paraId="526FFA0B" w14:textId="77777777" w:rsidTr="008739A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77B475" w14:textId="43EFB99B" w:rsidR="00E54FF6" w:rsidRPr="00E75741" w:rsidRDefault="00E54FF6" w:rsidP="00E54FF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lastRenderedPageBreak/>
              <w:tab/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D2DC" w14:textId="77777777" w:rsidR="00E54FF6" w:rsidRPr="00E75741" w:rsidRDefault="00E54FF6" w:rsidP="00E54FF6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E54FF6" w:rsidRPr="00E75741" w14:paraId="41A2232A" w14:textId="77777777" w:rsidTr="008739A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D853B6" w14:textId="77777777" w:rsidR="00E54FF6" w:rsidRPr="00E75741" w:rsidRDefault="00E54FF6" w:rsidP="00E54FF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2D2F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54FF6" w:rsidRPr="00E75741" w14:paraId="16011E2F" w14:textId="77777777" w:rsidTr="008739A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2BD9DB" w14:textId="77777777" w:rsidR="00E54FF6" w:rsidRPr="00E75741" w:rsidRDefault="00E54FF6" w:rsidP="00E54FF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57A4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114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A671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FF4A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833D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E54" w14:textId="77777777" w:rsidR="00E54FF6" w:rsidRPr="00E75741" w:rsidRDefault="00E54FF6" w:rsidP="00E54FF6">
            <w:pPr>
              <w:pBdr>
                <w:bottom w:val="single" w:sz="4" w:space="1" w:color="auto"/>
              </w:pBdr>
              <w:tabs>
                <w:tab w:val="clear" w:pos="907"/>
                <w:tab w:val="center" w:pos="8010"/>
              </w:tabs>
              <w:spacing w:line="300" w:lineRule="exact"/>
              <w:ind w:left="12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E710F" w:rsidRPr="00E75741" w14:paraId="385E961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D421C3" w14:textId="33F50025" w:rsidR="007E710F" w:rsidRPr="00E75741" w:rsidRDefault="007E710F" w:rsidP="00E54FF6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03FA2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60531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71EC63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665A8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6DA1C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A5C95" w14:textId="77777777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710F" w:rsidRPr="00E75741" w14:paraId="4FCF0BC7" w14:textId="77777777" w:rsidTr="00254738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0177E" w14:textId="52E0DCD5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20647" w14:textId="4EEDDE57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7B2E7" w14:textId="051CB25B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13,21</w:t>
            </w:r>
            <w:r w:rsidRPr="00E7574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70AFA" w14:textId="5B2C532D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67,032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CD0876" w14:textId="17EFEDEE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A896F" w14:textId="69580D74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17,914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0736D3" w14:textId="5F5A13F2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164,285</w:t>
            </w:r>
          </w:p>
        </w:tc>
      </w:tr>
      <w:tr w:rsidR="007E710F" w:rsidRPr="00E75741" w14:paraId="522BDC9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03A3F0" w14:textId="5BEDDC37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51571" w14:textId="3B91E19D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044F11" w14:textId="4F5AC074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A0FCC" w14:textId="17808336" w:rsidR="007E710F" w:rsidRPr="00E75741" w:rsidRDefault="00B469B9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105,842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1CF009" w14:textId="0E16312F" w:rsidR="007E710F" w:rsidRPr="00E75741" w:rsidRDefault="00B469B9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14477" w14:textId="2BE24456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C4FBD" w14:textId="11737E73" w:rsidR="007E710F" w:rsidRPr="00E75741" w:rsidRDefault="007E710F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197,581</w:t>
            </w:r>
          </w:p>
        </w:tc>
      </w:tr>
      <w:tr w:rsidR="007E710F" w:rsidRPr="00E75741" w14:paraId="34F47807" w14:textId="77777777" w:rsidTr="00254738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B9E836" w14:textId="77777777" w:rsidR="007E710F" w:rsidRPr="00E75741" w:rsidRDefault="007E710F" w:rsidP="00E54FF6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E66A4" w14:textId="77777777" w:rsidR="007E710F" w:rsidRPr="00E75741" w:rsidRDefault="007E710F" w:rsidP="00E54FF6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46157" w14:textId="77777777" w:rsidR="007E710F" w:rsidRPr="00E75741" w:rsidRDefault="007E710F" w:rsidP="00E54FF6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7368D" w14:textId="77777777" w:rsidR="007E710F" w:rsidRPr="00E75741" w:rsidRDefault="007E710F" w:rsidP="00E54FF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48115" w14:textId="77777777" w:rsidR="007E710F" w:rsidRPr="00E75741" w:rsidRDefault="007E710F" w:rsidP="00E54FF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A8F5DF" w14:textId="77777777" w:rsidR="007E710F" w:rsidRPr="00E75741" w:rsidRDefault="007E710F" w:rsidP="00E54FF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D2D6C" w14:textId="77777777" w:rsidR="007E710F" w:rsidRPr="00E75741" w:rsidRDefault="007E710F" w:rsidP="00E54FF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710F" w:rsidRPr="00E75741" w14:paraId="4B92C962" w14:textId="77777777" w:rsidTr="00254738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AD7EAF" w14:textId="34F61F63" w:rsidR="007E710F" w:rsidRPr="00E75741" w:rsidRDefault="007E710F" w:rsidP="00E54FF6">
            <w:pPr>
              <w:spacing w:line="30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 xml:space="preserve"> 2565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E1C6C2" w14:textId="193F8DC9" w:rsidR="007E710F" w:rsidRPr="00E75741" w:rsidRDefault="007E710F" w:rsidP="00E54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24,393</w:t>
            </w:r>
          </w:p>
        </w:tc>
      </w:tr>
      <w:tr w:rsidR="007E710F" w:rsidRPr="00E75741" w14:paraId="5DFEF95B" w14:textId="77777777" w:rsidTr="00DC137D">
        <w:trPr>
          <w:trHeight w:val="279"/>
        </w:trPr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448453" w14:textId="79F12A8A" w:rsidR="007E710F" w:rsidRPr="00E75741" w:rsidRDefault="007E710F" w:rsidP="00E54FF6">
            <w:pPr>
              <w:spacing w:line="30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 xml:space="preserve"> 2566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5482F" w14:textId="18B956CA" w:rsidR="007E710F" w:rsidRPr="00E75741" w:rsidRDefault="00DC137D" w:rsidP="00E54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31,238</w:t>
            </w:r>
          </w:p>
        </w:tc>
      </w:tr>
    </w:tbl>
    <w:p w14:paraId="78483271" w14:textId="3D64A355" w:rsidR="00D5145E" w:rsidRPr="00E75741" w:rsidRDefault="00D5145E"/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90"/>
        <w:gridCol w:w="236"/>
        <w:gridCol w:w="754"/>
      </w:tblGrid>
      <w:tr w:rsidR="00967FFE" w:rsidRPr="00E75741" w14:paraId="45A382C9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6A7D23" w14:textId="7A505E8D" w:rsidR="00967FFE" w:rsidRPr="00E75741" w:rsidRDefault="005309EC" w:rsidP="00E54FF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br w:type="page"/>
            </w:r>
            <w:r w:rsidRPr="00E75741">
              <w:br w:type="page"/>
            </w:r>
            <w:r w:rsidR="00967FFE" w:rsidRPr="00E75741">
              <w:rPr>
                <w:rFonts w:ascii="Angsana New" w:hAnsi="Angsana New"/>
                <w:sz w:val="24"/>
                <w:szCs w:val="24"/>
              </w:rPr>
              <w:br w:type="page"/>
            </w:r>
            <w:r w:rsidR="00967FFE"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967FFE" w:rsidRPr="00E75741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F8740" w14:textId="77777777" w:rsidR="00967FFE" w:rsidRPr="00E75741" w:rsidRDefault="00967FFE" w:rsidP="00E54FF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46C6E" w14:textId="77777777" w:rsidR="00967FFE" w:rsidRPr="00E75741" w:rsidRDefault="00967FFE" w:rsidP="00E54FF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08B0F" w14:textId="77777777" w:rsidR="00967FFE" w:rsidRPr="00E75741" w:rsidRDefault="00967FFE" w:rsidP="00E54FF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967FFE" w:rsidRPr="00E75741" w14:paraId="4BC91A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DD25AC" w14:textId="77777777" w:rsidR="00967FFE" w:rsidRPr="00E75741" w:rsidRDefault="00967FFE" w:rsidP="00E54FF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0A5B" w14:textId="77777777" w:rsidR="00967FFE" w:rsidRPr="00E75741" w:rsidRDefault="00967FF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1C0E" w:rsidRPr="00E75741" w14:paraId="0CF5AD4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7F635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475E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B37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846A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C507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744F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E193" w14:textId="77777777" w:rsidR="00E31C0E" w:rsidRPr="00E75741" w:rsidRDefault="00E31C0E" w:rsidP="00E54FF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31C0E" w:rsidRPr="00E75741" w14:paraId="66CC70AB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064833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E7574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CB594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EBB91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E8A7B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38499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2BB6C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CEFE8" w14:textId="77777777" w:rsidR="00E31C0E" w:rsidRPr="00E75741" w:rsidRDefault="00E31C0E" w:rsidP="00E54FF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7D6" w:rsidRPr="00E75741" w14:paraId="16A9AE23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B44B6" w14:textId="6927EF61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7C5DE" w14:textId="62943212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EC7FE" w14:textId="5F0493E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37,835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B15CB" w14:textId="4D762D7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167,285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FE144" w14:textId="461DC80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1C358" w14:textId="5EEF425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FF86A" w14:textId="63CD29B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281,493</w:t>
            </w:r>
          </w:p>
        </w:tc>
      </w:tr>
      <w:tr w:rsidR="007107D6" w:rsidRPr="00E75741" w14:paraId="4494D816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9E077C" w14:textId="198F0D5B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0D84" w14:textId="0E004B85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940" w14:textId="76DC308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B676" w14:textId="3ED3D9A2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7,346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8A3D" w14:textId="197EC08D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F091" w14:textId="535F720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18,984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E388" w14:textId="61CF6C7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26,330</w:t>
            </w:r>
          </w:p>
        </w:tc>
      </w:tr>
      <w:tr w:rsidR="007107D6" w:rsidRPr="00E75741" w14:paraId="2E1C55F3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328B40" w14:textId="418E1C55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E620" w14:textId="35294175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253A" w14:textId="272DBA5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0679" w14:textId="3EE25641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(9,4</w:t>
            </w:r>
            <w:r w:rsidRPr="00E75741">
              <w:rPr>
                <w:rFonts w:ascii="Angsana New" w:hAnsi="Angsana New"/>
                <w:sz w:val="24"/>
                <w:szCs w:val="24"/>
              </w:rPr>
              <w:t>24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3916" w14:textId="7041113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AE66" w14:textId="4C47CC9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5BBE" w14:textId="7EC77CAA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(9,4</w:t>
            </w:r>
            <w:r w:rsidRPr="00E75741">
              <w:rPr>
                <w:rFonts w:ascii="Angsana New" w:hAnsi="Angsana New"/>
                <w:sz w:val="24"/>
                <w:szCs w:val="24"/>
              </w:rPr>
              <w:t>43</w:t>
            </w:r>
            <w:r w:rsidRPr="00E7574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7107D6" w:rsidRPr="00E75741" w14:paraId="75DF7872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A2186" w14:textId="07201CB5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C7C7" w14:textId="00CA1D16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FCAD" w14:textId="4A3845E0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5B73" w14:textId="2DD8BA4A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18,998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4C7B" w14:textId="42C974FD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CE58" w14:textId="3C178587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(18,998)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E0A2" w14:textId="23553D7C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7107D6" w:rsidRPr="00E75741" w14:paraId="429FB05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1CA633" w14:textId="158A2C09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0C4DF" w14:textId="1824919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2D90C1" w14:textId="4DF23C0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70BC2" w14:textId="60F4A64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184,205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B14E6" w14:textId="249C3A01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DAC79" w14:textId="1869F90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3,82</w:t>
            </w:r>
            <w:r w:rsidRPr="00E7574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E6D9A" w14:textId="34835204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298,380</w:t>
            </w:r>
          </w:p>
        </w:tc>
      </w:tr>
      <w:tr w:rsidR="004A7D0C" w:rsidRPr="00E75741" w14:paraId="7B60F2C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3DF712" w14:textId="77777777" w:rsidR="004A7D0C" w:rsidRPr="00E75741" w:rsidRDefault="004A7D0C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16BF" w14:textId="417CDC4A" w:rsidR="004A7D0C" w:rsidRPr="00E75741" w:rsidRDefault="00E12ECE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99D8" w14:textId="6E1BE3B0" w:rsidR="004A7D0C" w:rsidRPr="00E75741" w:rsidRDefault="00E12ECE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D8FF" w14:textId="47FBCF3C" w:rsidR="004A7D0C" w:rsidRPr="00E75741" w:rsidRDefault="00AA2A21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13,</w:t>
            </w:r>
            <w:r w:rsidR="005E1B0A" w:rsidRPr="00E75741">
              <w:rPr>
                <w:rFonts w:ascii="Angsana New" w:hAnsi="Angsana New"/>
                <w:sz w:val="24"/>
                <w:szCs w:val="24"/>
              </w:rPr>
              <w:t>26</w:t>
            </w:r>
            <w:r w:rsidR="00B469B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8D32" w14:textId="79D19687" w:rsidR="004A7D0C" w:rsidRPr="00E75741" w:rsidRDefault="004E08AE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99D9" w14:textId="0DF8C2F9" w:rsidR="004A7D0C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49,215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5C6" w14:textId="748BEC65" w:rsidR="004A7D0C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62,47</w:t>
            </w:r>
            <w:r w:rsidR="00B469B9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A7D0C" w:rsidRPr="00E75741" w14:paraId="11B48E7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4DD08C" w14:textId="7C942E82" w:rsidR="004A7D0C" w:rsidRPr="00E75741" w:rsidRDefault="00B469B9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="004A7D0C"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5D35" w14:textId="30026AD1" w:rsidR="004A7D0C" w:rsidRPr="00E75741" w:rsidRDefault="004E5D1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85A1" w14:textId="0B972C48" w:rsidR="004A7D0C" w:rsidRPr="00E75741" w:rsidRDefault="004E5D1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675B" w14:textId="0BF472FF" w:rsidR="004A7D0C" w:rsidRPr="00E75741" w:rsidRDefault="00EC5CD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</w:t>
            </w:r>
            <w:r w:rsidR="005A68FF" w:rsidRPr="00E75741">
              <w:rPr>
                <w:rFonts w:ascii="Angsana New" w:hAnsi="Angsana New"/>
                <w:sz w:val="24"/>
                <w:szCs w:val="24"/>
              </w:rPr>
              <w:t>20,</w:t>
            </w:r>
            <w:r w:rsidR="00141C94" w:rsidRPr="00E75741">
              <w:rPr>
                <w:rFonts w:ascii="Angsana New" w:hAnsi="Angsana New"/>
                <w:sz w:val="24"/>
                <w:szCs w:val="24"/>
              </w:rPr>
              <w:t>20</w:t>
            </w:r>
            <w:r w:rsidR="00B469B9"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6E5" w14:textId="0A0E19FC" w:rsidR="004A7D0C" w:rsidRPr="00E75741" w:rsidRDefault="00141C94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(3,625)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48CE" w14:textId="7F748EDB" w:rsidR="004A7D0C" w:rsidRPr="00E75741" w:rsidRDefault="00D6291A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E9F8" w14:textId="0194EB16" w:rsidR="004A7D0C" w:rsidRPr="00E75741" w:rsidRDefault="0052206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</w:t>
            </w:r>
            <w:r w:rsidR="00ED5243" w:rsidRPr="00E75741">
              <w:rPr>
                <w:rFonts w:ascii="Angsana New" w:hAnsi="Angsana New"/>
                <w:sz w:val="24"/>
                <w:szCs w:val="24"/>
              </w:rPr>
              <w:t>23,83</w:t>
            </w:r>
            <w:r w:rsidR="00B469B9">
              <w:rPr>
                <w:rFonts w:ascii="Angsana New" w:hAnsi="Angsana New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E3C46" w:rsidRPr="00E75741" w14:paraId="0F7FEAF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940A3" w14:textId="6A6B6B45" w:rsidR="001E3C46" w:rsidRPr="00E75741" w:rsidRDefault="00E433FF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FF9" w14:textId="1C47ACBF" w:rsidR="001E3C46" w:rsidRPr="00E75741" w:rsidRDefault="002E6611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065F" w14:textId="04BACE58" w:rsidR="001E3C46" w:rsidRPr="00E75741" w:rsidRDefault="002E6611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25DB" w14:textId="32943229" w:rsidR="001E3C46" w:rsidRPr="00E75741" w:rsidRDefault="00E433F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38,504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1701" w14:textId="2ED4F3CF" w:rsidR="001E3C46" w:rsidRPr="00E75741" w:rsidRDefault="00E433F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500A" w14:textId="1D257E99" w:rsidR="001E3C46" w:rsidRPr="00E75741" w:rsidRDefault="00E433F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</w:t>
            </w:r>
            <w:r w:rsidR="007E710F">
              <w:rPr>
                <w:rFonts w:ascii="Angsana New" w:hAnsi="Angsana New"/>
                <w:sz w:val="24"/>
                <w:szCs w:val="24"/>
              </w:rPr>
              <w:t>38,504)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5ED6" w14:textId="5431328D" w:rsidR="001E3C46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E710F" w:rsidRPr="00E75741" w14:paraId="5B07000B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11B9BE" w14:textId="3AC6EBA5" w:rsidR="007E710F" w:rsidRPr="00E75741" w:rsidRDefault="007E710F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98F3" w14:textId="7C4AF300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5D78" w14:textId="625953F0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B177" w14:textId="17F611A8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F926" w14:textId="561009FC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F541" w14:textId="1DC9EC69" w:rsidR="007E710F" w:rsidRPr="00E75741" w:rsidRDefault="007E710F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47740">
              <w:rPr>
                <w:rFonts w:ascii="Angsana New" w:hAnsi="Angsana New"/>
                <w:sz w:val="24"/>
                <w:szCs w:val="24"/>
              </w:rPr>
              <w:t>3,827)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9F46" w14:textId="003AA9D6" w:rsidR="007E710F" w:rsidRPr="00E75741" w:rsidRDefault="00747740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(3,827)</w:t>
            </w:r>
          </w:p>
        </w:tc>
      </w:tr>
      <w:tr w:rsidR="00612FB9" w:rsidRPr="00E75741" w14:paraId="34E5CDB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12C58E" w14:textId="56432EE8" w:rsidR="00612FB9" w:rsidRPr="00E75741" w:rsidRDefault="00E433FF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B6B2" w14:textId="67C8AC0A" w:rsidR="00612FB9" w:rsidRPr="00E75741" w:rsidRDefault="004E5D1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A9E6" w14:textId="418A8BC4" w:rsidR="00612FB9" w:rsidRPr="00E75741" w:rsidRDefault="004E5D1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B13A" w14:textId="6D1D71C8" w:rsidR="00612FB9" w:rsidRPr="00E75741" w:rsidRDefault="00E433F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BB4A" w14:textId="7B1E3944" w:rsidR="00612FB9" w:rsidRPr="00E75741" w:rsidRDefault="00E433F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C8B8" w14:textId="7944A463" w:rsidR="00612FB9" w:rsidRPr="00E75741" w:rsidRDefault="00E433F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1595" w14:textId="47546CD9" w:rsidR="00612FB9" w:rsidRPr="00E75741" w:rsidRDefault="00E433F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7,192</w:t>
            </w:r>
          </w:p>
        </w:tc>
      </w:tr>
      <w:tr w:rsidR="004E5D16" w:rsidRPr="00E75741" w14:paraId="5A7076E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10F3F6" w14:textId="4709C1C8" w:rsidR="004E5D16" w:rsidRPr="00E75741" w:rsidRDefault="004E5D1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2566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C1D73" w14:textId="0FADC4B2" w:rsidR="004E5D16" w:rsidRPr="00E75741" w:rsidRDefault="004E5D1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2B2FF" w14:textId="185F9258" w:rsidR="004E5D16" w:rsidRPr="00E75741" w:rsidRDefault="004E5D1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9C1F7" w14:textId="693B62B7" w:rsidR="004E5D16" w:rsidRPr="00E75741" w:rsidRDefault="004E5D1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215,76</w:t>
            </w:r>
            <w:r w:rsidR="00E22ED2" w:rsidRPr="00E757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31F0F" w14:textId="427ABB54" w:rsidR="004E5D16" w:rsidRPr="00E75741" w:rsidRDefault="000D4195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16,</w:t>
            </w:r>
            <w:r w:rsidR="00C84222" w:rsidRPr="00E7574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B65E0" w14:textId="3BF189E6" w:rsidR="004E5D16" w:rsidRPr="00E75741" w:rsidRDefault="007B47FF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</w:t>
            </w:r>
            <w:r w:rsidR="00272014" w:rsidRPr="00E75741">
              <w:rPr>
                <w:rFonts w:ascii="Angsana New" w:hAnsi="Angsana New"/>
                <w:sz w:val="24"/>
                <w:szCs w:val="24"/>
              </w:rPr>
              <w:t>0,</w:t>
            </w:r>
            <w:r w:rsidR="007A7186" w:rsidRPr="00E75741">
              <w:rPr>
                <w:rFonts w:ascii="Angsana New" w:hAnsi="Angsana New"/>
                <w:sz w:val="24"/>
                <w:szCs w:val="24"/>
              </w:rPr>
              <w:t>71</w:t>
            </w:r>
            <w:r w:rsidR="008D473B" w:rsidRPr="00E7574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04413" w14:textId="7F14DF59" w:rsidR="004E5D16" w:rsidRPr="00E75741" w:rsidRDefault="00DF38B1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340,</w:t>
            </w:r>
            <w:r w:rsidR="007E710F">
              <w:rPr>
                <w:rFonts w:ascii="Angsana New" w:hAnsi="Angsana New"/>
                <w:sz w:val="24"/>
                <w:szCs w:val="24"/>
              </w:rPr>
              <w:t>391</w:t>
            </w:r>
          </w:p>
        </w:tc>
      </w:tr>
      <w:tr w:rsidR="004A7D0C" w:rsidRPr="00E75741" w14:paraId="6DDB963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8F3CC3" w14:textId="1C2A0DB4" w:rsidR="004A7D0C" w:rsidRPr="00E75741" w:rsidRDefault="004A7D0C" w:rsidP="00E54FF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AD670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1591C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45984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B0EB2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F9229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72463" w14:textId="77777777" w:rsidR="004A7D0C" w:rsidRPr="00E75741" w:rsidRDefault="004A7D0C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7D6" w:rsidRPr="00E75741" w14:paraId="109F5415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FD624" w14:textId="4B2AF27C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6E23F" w14:textId="41F22FED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24315" w14:textId="4EEEB2E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22,833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D45F50" w14:textId="13AA709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118,310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93C01" w14:textId="39E6C55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5,466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FD832" w14:textId="018FD9D8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5A3F2" w14:textId="7C262726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146,609</w:t>
            </w:r>
          </w:p>
        </w:tc>
      </w:tr>
      <w:tr w:rsidR="007107D6" w:rsidRPr="00E75741" w14:paraId="54610E83" w14:textId="77777777" w:rsidTr="00C1736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CFCD5F" w14:textId="258CA1D2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06A5C1" w14:textId="7407B4BE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1BAB3" w14:textId="36C4EF20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439DA" w14:textId="454EDC72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18,807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9C04FD" w14:textId="2D7981C7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81883" w14:textId="761CB643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0FF5B" w14:textId="16EAEDFD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21,523</w:t>
            </w:r>
          </w:p>
        </w:tc>
      </w:tr>
      <w:tr w:rsidR="007107D6" w:rsidRPr="00E75741" w14:paraId="521BF32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6AA3B" w14:textId="29F44CE7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6FD4" w14:textId="41F7A89D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C0C" w14:textId="5503EEDF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B5DE" w14:textId="10677FD0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(7,980)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C2B7" w14:textId="0877274D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C1BF" w14:textId="405EABF4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7900" w14:textId="538A9A90" w:rsidR="007107D6" w:rsidRPr="00E75741" w:rsidRDefault="007107D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(7,985)</w:t>
            </w:r>
          </w:p>
        </w:tc>
      </w:tr>
      <w:tr w:rsidR="007107D6" w:rsidRPr="00E75741" w14:paraId="21CB9D97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4D010F" w14:textId="161D6786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E4BA7" w14:textId="07587762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193023" w14:textId="67E8A1BF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24,606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8B330" w14:textId="6292109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129,137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7AC" w14:textId="1893B339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9BF627" w14:textId="754F4BEC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F19C0" w14:textId="7E20A21A" w:rsidR="007107D6" w:rsidRPr="00E75741" w:rsidRDefault="007107D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160,147</w:t>
            </w:r>
          </w:p>
        </w:tc>
      </w:tr>
      <w:tr w:rsidR="004A7D0C" w:rsidRPr="00E75741" w14:paraId="699E427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695E3C" w14:textId="77777777" w:rsidR="004A7D0C" w:rsidRPr="00E75741" w:rsidRDefault="004A7D0C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0D600" w14:textId="59C9732E" w:rsidR="004A7D0C" w:rsidRPr="00E75741" w:rsidRDefault="00FE448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E8C4D" w14:textId="57D2132A" w:rsidR="004A7D0C" w:rsidRPr="00E75741" w:rsidRDefault="008278F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1,7</w:t>
            </w:r>
            <w:r w:rsidR="00AB465C" w:rsidRPr="00E75741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938B2" w14:textId="69622777" w:rsidR="004A7D0C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0CC86" w14:textId="74C919EB" w:rsidR="004A7D0C" w:rsidRPr="00E75741" w:rsidRDefault="0000363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9</w:t>
            </w:r>
            <w:r w:rsidR="00511C29" w:rsidRPr="00E75741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2EB94" w14:textId="2485DCCF" w:rsidR="004A7D0C" w:rsidRPr="00E75741" w:rsidRDefault="000B134D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43766" w14:textId="6C1DE017" w:rsidR="004A7D0C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24,877</w:t>
            </w:r>
          </w:p>
        </w:tc>
      </w:tr>
      <w:tr w:rsidR="00B5584E" w:rsidRPr="00E75741" w14:paraId="3CB951B0" w14:textId="77777777" w:rsidTr="000C7BA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BE4613" w14:textId="6B65582B" w:rsidR="00B5584E" w:rsidRPr="00E75741" w:rsidRDefault="00B5584E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  <w:r w:rsidR="00035771" w:rsidRPr="00E75741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="0093446F" w:rsidRPr="00E75741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="00DC137D">
              <w:rPr>
                <w:rFonts w:ascii="Angsana New" w:hAnsi="Angsana New" w:hint="cs"/>
                <w:sz w:val="24"/>
                <w:szCs w:val="24"/>
                <w:cs/>
              </w:rPr>
              <w:t>จำหน่าย/</w:t>
            </w:r>
            <w:r w:rsidR="00DC137D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035771" w:rsidRPr="00E75741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1C53" w14:textId="74F6BF50" w:rsidR="00E251F5" w:rsidRPr="00E75741" w:rsidRDefault="00E251F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5253" w14:textId="6BA7B3A2" w:rsidR="00E251F5" w:rsidRPr="00E75741" w:rsidRDefault="00E251F5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2082" w14:textId="780A15EE" w:rsidR="00E251F5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(17,732)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D35A" w14:textId="08493CC4" w:rsidR="00E251F5" w:rsidRPr="00E75741" w:rsidRDefault="00637E72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(</w:t>
            </w:r>
            <w:r w:rsidR="00772CE6" w:rsidRPr="00E75741">
              <w:rPr>
                <w:rFonts w:ascii="Angsana New" w:hAnsi="Angsana New"/>
                <w:sz w:val="24"/>
                <w:szCs w:val="24"/>
              </w:rPr>
              <w:t>2,</w:t>
            </w:r>
            <w:r w:rsidRPr="00E75741">
              <w:rPr>
                <w:rFonts w:ascii="Angsana New" w:hAnsi="Angsana New"/>
                <w:sz w:val="24"/>
                <w:szCs w:val="24"/>
              </w:rPr>
              <w:t>023)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D90C" w14:textId="0D71DBB3" w:rsidR="000B134D" w:rsidRPr="00E75741" w:rsidRDefault="000B134D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616D" w14:textId="248B2201" w:rsidR="00CE4EC9" w:rsidRPr="00E75741" w:rsidRDefault="00B469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(19,755)</w:t>
            </w:r>
          </w:p>
        </w:tc>
      </w:tr>
      <w:tr w:rsidR="00612FB9" w:rsidRPr="00E75741" w14:paraId="4804BD0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8EA72E" w14:textId="6C1722E6" w:rsidR="00612FB9" w:rsidRPr="00E75741" w:rsidRDefault="00612FB9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>ค่าเสื่อมราคาส่วนที่</w:t>
            </w:r>
            <w:r w:rsidR="00035771" w:rsidRPr="00E75741">
              <w:rPr>
                <w:rFonts w:ascii="Angsana New" w:hAnsi="Angsana New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552C" w14:textId="755505B9" w:rsidR="00612FB9" w:rsidRPr="00E75741" w:rsidRDefault="00FE4489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3B12" w14:textId="29724E25" w:rsidR="00612FB9" w:rsidRPr="00E75741" w:rsidRDefault="00AB465C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0351" w14:textId="78801FF8" w:rsidR="00612FB9" w:rsidRPr="00E75741" w:rsidRDefault="00637E72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3C34" w14:textId="65BD88DA" w:rsidR="00612FB9" w:rsidRPr="00E75741" w:rsidRDefault="002307A9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</w:t>
            </w:r>
            <w:r w:rsidR="00035771" w:rsidRPr="00E75741">
              <w:rPr>
                <w:rFonts w:ascii="Angsana New" w:hAnsi="Angsana New"/>
                <w:sz w:val="24"/>
                <w:szCs w:val="24"/>
              </w:rPr>
              <w:t>9</w:t>
            </w:r>
            <w:r w:rsidR="0003391A" w:rsidRPr="00E75741"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72" w14:textId="06675379" w:rsidR="00612FB9" w:rsidRPr="00E75741" w:rsidRDefault="000B134D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21FE" w14:textId="4CC9970B" w:rsidR="00612FB9" w:rsidRPr="00E75741" w:rsidRDefault="00035771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2,9</w:t>
            </w:r>
            <w:r w:rsidR="0003391A" w:rsidRPr="00E75741">
              <w:rPr>
                <w:rFonts w:ascii="Angsana New" w:hAnsi="Angsana New"/>
                <w:sz w:val="24"/>
                <w:szCs w:val="24"/>
              </w:rPr>
              <w:t>79</w:t>
            </w:r>
          </w:p>
        </w:tc>
      </w:tr>
      <w:tr w:rsidR="00612FB9" w:rsidRPr="00E75741" w14:paraId="081DD67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D39DE3" w14:textId="40F15E81" w:rsidR="00612FB9" w:rsidRPr="00E75741" w:rsidRDefault="00612FB9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 w:rsidR="007107D6" w:rsidRPr="00E75741">
              <w:rPr>
                <w:rFonts w:ascii="Angsana New" w:hAnsi="Angsana New"/>
                <w:sz w:val="24"/>
                <w:szCs w:val="24"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CF517" w14:textId="205497FC" w:rsidR="00612FB9" w:rsidRPr="00E75741" w:rsidRDefault="00FE4489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3554A" w14:textId="1A6FFDFE" w:rsidR="00612FB9" w:rsidRPr="00E75741" w:rsidRDefault="00AB465C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26,</w:t>
            </w:r>
            <w:r w:rsidR="00384244" w:rsidRPr="00E75741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BBADF" w14:textId="66F31A57" w:rsidR="00612FB9" w:rsidRPr="00E75741" w:rsidRDefault="0090243E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133,</w:t>
            </w:r>
            <w:r w:rsidR="005649AE" w:rsidRPr="00E75741">
              <w:rPr>
                <w:rFonts w:ascii="Angsana New" w:hAnsi="Angsana New"/>
                <w:sz w:val="24"/>
                <w:szCs w:val="24"/>
              </w:rPr>
              <w:t>57</w:t>
            </w:r>
            <w:r w:rsidR="0019165F" w:rsidRPr="00E757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CBF54" w14:textId="37898D0D" w:rsidR="00612FB9" w:rsidRPr="00E75741" w:rsidRDefault="00D966F0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8,</w:t>
            </w:r>
            <w:r w:rsidR="00361F5B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4A37B" w14:textId="0300CE95" w:rsidR="00612FB9" w:rsidRPr="00E75741" w:rsidRDefault="000B134D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06560" w14:textId="6120C400" w:rsidR="00612FB9" w:rsidRPr="00E75741" w:rsidRDefault="00612A3A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168,</w:t>
            </w:r>
            <w:r w:rsidR="00EC6BBC" w:rsidRPr="00E75741">
              <w:rPr>
                <w:rFonts w:ascii="Angsana New" w:hAnsi="Angsana New"/>
                <w:sz w:val="24"/>
                <w:szCs w:val="24"/>
              </w:rPr>
              <w:t>248</w:t>
            </w:r>
          </w:p>
        </w:tc>
      </w:tr>
      <w:tr w:rsidR="00612FB9" w:rsidRPr="00E75741" w14:paraId="4D3D13F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BA3F3D" w14:textId="77777777" w:rsidR="00612FB9" w:rsidRPr="00E75741" w:rsidRDefault="00612FB9" w:rsidP="00E54FF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91274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5B964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61594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6D052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28F84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87780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7D6" w:rsidRPr="00E75741" w14:paraId="7F4E15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348403" w14:textId="1408B867" w:rsidR="007107D6" w:rsidRPr="00E75741" w:rsidRDefault="007107D6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93C48" w14:textId="5159C858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A8427" w14:textId="3444DF88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13,210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C9885" w14:textId="2781557E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55,068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403AC" w14:textId="152D568F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6,129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DEA1F" w14:textId="496BB6AF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3,82</w:t>
            </w:r>
            <w:r w:rsidRPr="00E7574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BA537" w14:textId="3BCB2D44" w:rsidR="007107D6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138,233</w:t>
            </w:r>
          </w:p>
        </w:tc>
      </w:tr>
      <w:tr w:rsidR="00612FB9" w:rsidRPr="00E75741" w14:paraId="2C1BF43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A95B75" w14:textId="157165DD" w:rsidR="00612FB9" w:rsidRPr="00E75741" w:rsidRDefault="00612FB9" w:rsidP="00E54FF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4"/>
                <w:szCs w:val="24"/>
              </w:rPr>
              <w:t>256</w:t>
            </w:r>
            <w:r w:rsidR="007107D6" w:rsidRPr="00E75741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E75741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67CBC" w14:textId="66DC28C6" w:rsidR="00612FB9" w:rsidRPr="00E75741" w:rsidRDefault="00474118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BFB0F" w14:textId="4337CB91" w:rsidR="00612FB9" w:rsidRPr="00E75741" w:rsidRDefault="00474118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75741">
              <w:rPr>
                <w:rFonts w:ascii="Angsana New" w:hAnsi="Angsana New"/>
                <w:sz w:val="24"/>
                <w:szCs w:val="24"/>
              </w:rPr>
              <w:t>1,</w:t>
            </w:r>
            <w:r w:rsidR="005443F0" w:rsidRPr="00E75741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2B4239" w14:textId="3DDEF199" w:rsidR="00612FB9" w:rsidRPr="00E75741" w:rsidRDefault="00C92664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82,</w:t>
            </w:r>
            <w:r w:rsidR="00CE5D80" w:rsidRPr="00E75741">
              <w:rPr>
                <w:rFonts w:ascii="Angsana New" w:hAnsi="Angsana New"/>
                <w:sz w:val="24"/>
                <w:szCs w:val="24"/>
              </w:rPr>
              <w:t>1</w:t>
            </w:r>
            <w:r w:rsidR="0017662D" w:rsidRPr="00E75741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83B07" w14:textId="6AEDAECA" w:rsidR="00612FB9" w:rsidRPr="00E75741" w:rsidRDefault="00F45C29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7,760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D6FD6" w14:textId="7D7EF50B" w:rsidR="00612FB9" w:rsidRPr="00E75741" w:rsidRDefault="00F27E19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10,</w:t>
            </w:r>
            <w:r w:rsidR="00BF4B30" w:rsidRPr="00E75741">
              <w:rPr>
                <w:rFonts w:ascii="Angsana New" w:hAnsi="Angsana New"/>
                <w:sz w:val="24"/>
                <w:szCs w:val="24"/>
              </w:rPr>
              <w:t>71</w:t>
            </w:r>
            <w:r w:rsidR="00050792" w:rsidRPr="00E7574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8149E" w14:textId="1E04FD43" w:rsidR="00612FB9" w:rsidRPr="00E75741" w:rsidRDefault="00474118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</w:rPr>
              <w:t>1</w:t>
            </w:r>
            <w:r w:rsidR="00BF4B30" w:rsidRPr="00E75741">
              <w:rPr>
                <w:rFonts w:ascii="Angsana New" w:hAnsi="Angsana New"/>
                <w:sz w:val="24"/>
                <w:szCs w:val="24"/>
              </w:rPr>
              <w:t>72,1</w:t>
            </w:r>
            <w:r w:rsidR="007E710F"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612FB9" w:rsidRPr="00E75741" w14:paraId="3EC5F565" w14:textId="77777777" w:rsidTr="00A77D86">
        <w:trPr>
          <w:gridAfter w:val="1"/>
          <w:wAfter w:w="754" w:type="dxa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50E3E" w14:textId="77777777" w:rsidR="00612FB9" w:rsidRPr="00E75741" w:rsidRDefault="00612FB9" w:rsidP="00E54FF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7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02AB3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30E7D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F95D2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936CE8" w14:textId="77777777" w:rsidR="00612FB9" w:rsidRPr="00E75741" w:rsidRDefault="00612FB9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2FB9" w:rsidRPr="00E75741" w14:paraId="7CC829E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63F9EF" w14:textId="528DE578" w:rsidR="00612FB9" w:rsidRPr="00E75741" w:rsidRDefault="00612FB9" w:rsidP="00E54FF6">
            <w:pPr>
              <w:spacing w:line="28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107D6" w:rsidRPr="00E75741">
              <w:rPr>
                <w:rFonts w:ascii="Angsana New" w:hAnsi="Angsana New"/>
                <w:sz w:val="24"/>
                <w:szCs w:val="24"/>
              </w:rPr>
              <w:t>2565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82249" w14:textId="19C58B79" w:rsidR="00612FB9" w:rsidRPr="00E75741" w:rsidRDefault="007107D6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21,523</w:t>
            </w:r>
          </w:p>
        </w:tc>
      </w:tr>
      <w:tr w:rsidR="00612FB9" w:rsidRPr="00E75741" w14:paraId="5E61006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FC6587" w14:textId="08255557" w:rsidR="00612FB9" w:rsidRPr="00E75741" w:rsidRDefault="00612FB9" w:rsidP="00E54FF6">
            <w:pPr>
              <w:spacing w:line="28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107D6" w:rsidRPr="00E75741">
              <w:rPr>
                <w:rFonts w:ascii="Angsana New" w:hAnsi="Angsana New"/>
                <w:sz w:val="24"/>
                <w:szCs w:val="24"/>
              </w:rPr>
              <w:t>2566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E75741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E757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A104" w14:textId="0620A09F" w:rsidR="00612FB9" w:rsidRPr="00E75741" w:rsidRDefault="00C6560A" w:rsidP="00E54FF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75741">
              <w:rPr>
                <w:rFonts w:ascii="Angsana New" w:hAnsi="Angsana New"/>
                <w:sz w:val="24"/>
                <w:szCs w:val="24"/>
              </w:rPr>
              <w:t>2</w:t>
            </w:r>
            <w:r w:rsidR="00380284" w:rsidRPr="00E75741">
              <w:rPr>
                <w:rFonts w:ascii="Angsana New" w:hAnsi="Angsana New"/>
                <w:sz w:val="24"/>
                <w:szCs w:val="24"/>
              </w:rPr>
              <w:t>4</w:t>
            </w:r>
            <w:r w:rsidRPr="00E75741">
              <w:rPr>
                <w:rFonts w:ascii="Angsana New" w:hAnsi="Angsana New"/>
                <w:sz w:val="24"/>
                <w:szCs w:val="24"/>
              </w:rPr>
              <w:t>,8</w:t>
            </w:r>
            <w:r w:rsidR="007E710F">
              <w:rPr>
                <w:rFonts w:ascii="Angsana New" w:hAnsi="Angsana New"/>
                <w:sz w:val="24"/>
                <w:szCs w:val="24"/>
              </w:rPr>
              <w:t>7</w:t>
            </w:r>
            <w:r w:rsidR="00DC137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4A59431D" w14:textId="0AE61FCE" w:rsidR="00363A73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ab/>
      </w:r>
      <w:r w:rsidR="00967FFE"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07D6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84CAE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7FFE" w:rsidRPr="00E7574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967FFE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</w:t>
      </w:r>
      <w:r w:rsidR="00E012C8" w:rsidRPr="00E75741">
        <w:rPr>
          <w:rFonts w:ascii="Angsana New" w:hAnsi="Angsana New"/>
          <w:sz w:val="32"/>
          <w:szCs w:val="32"/>
          <w:cs/>
        </w:rPr>
        <w:t xml:space="preserve">ทรัพย์ดังกล่าวมีจำนวนประมาณ </w:t>
      </w:r>
      <w:r w:rsidR="00497573" w:rsidRPr="00E75741">
        <w:rPr>
          <w:rFonts w:ascii="Angsana New" w:hAnsi="Angsana New"/>
          <w:sz w:val="32"/>
          <w:szCs w:val="32"/>
        </w:rPr>
        <w:t>90</w:t>
      </w:r>
      <w:r w:rsidR="007107D6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 (</w:t>
      </w:r>
      <w:r w:rsidR="007107D6" w:rsidRPr="00E75741">
        <w:rPr>
          <w:rFonts w:ascii="Angsana New" w:hAnsi="Angsana New"/>
          <w:sz w:val="32"/>
          <w:szCs w:val="32"/>
        </w:rPr>
        <w:t>2565</w:t>
      </w:r>
      <w:r w:rsidR="006030C0" w:rsidRPr="00E75741">
        <w:rPr>
          <w:rFonts w:ascii="Angsana New" w:hAnsi="Angsana New"/>
          <w:sz w:val="32"/>
          <w:szCs w:val="32"/>
        </w:rPr>
        <w:t xml:space="preserve">: </w:t>
      </w:r>
      <w:r w:rsidR="007107D6" w:rsidRPr="00E75741">
        <w:rPr>
          <w:rFonts w:ascii="Angsana New" w:hAnsi="Angsana New"/>
          <w:sz w:val="32"/>
          <w:szCs w:val="32"/>
        </w:rPr>
        <w:t xml:space="preserve">97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ล้านบาท)</w:t>
      </w:r>
      <w:r w:rsidR="00967FFE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(เฉพาะบริษัทฯ</w:t>
      </w:r>
      <w:r w:rsidR="00967FFE" w:rsidRPr="00E75741">
        <w:rPr>
          <w:rFonts w:ascii="Angsana New" w:hAnsi="Angsana New"/>
          <w:sz w:val="32"/>
          <w:szCs w:val="32"/>
        </w:rPr>
        <w:t xml:space="preserve">: </w:t>
      </w:r>
      <w:r w:rsidR="00B46727" w:rsidRPr="00E75741">
        <w:rPr>
          <w:rFonts w:ascii="Angsana New" w:hAnsi="Angsana New"/>
          <w:sz w:val="32"/>
          <w:szCs w:val="32"/>
        </w:rPr>
        <w:t>90</w:t>
      </w:r>
      <w:r w:rsidR="007107D6" w:rsidRPr="00E75741">
        <w:rPr>
          <w:rFonts w:ascii="Angsana New" w:hAnsi="Angsana New"/>
          <w:sz w:val="32"/>
          <w:szCs w:val="32"/>
        </w:rPr>
        <w:t xml:space="preserve">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</w:t>
      </w:r>
      <w:r w:rsidR="00956708" w:rsidRPr="00E75741">
        <w:rPr>
          <w:rFonts w:ascii="Angsana New" w:hAnsi="Angsana New"/>
          <w:sz w:val="32"/>
          <w:szCs w:val="32"/>
        </w:rPr>
        <w:t xml:space="preserve"> </w:t>
      </w:r>
      <w:r w:rsidR="00877491" w:rsidRPr="00E75741">
        <w:rPr>
          <w:rFonts w:ascii="Angsana New" w:hAnsi="Angsana New" w:hint="cs"/>
          <w:sz w:val="32"/>
          <w:szCs w:val="32"/>
          <w:cs/>
        </w:rPr>
        <w:t>(</w:t>
      </w:r>
      <w:r w:rsidR="007107D6" w:rsidRPr="00E75741">
        <w:rPr>
          <w:rFonts w:ascii="Angsana New" w:hAnsi="Angsana New"/>
          <w:sz w:val="32"/>
          <w:szCs w:val="32"/>
        </w:rPr>
        <w:t>2565</w:t>
      </w:r>
      <w:r w:rsidR="00113C7D" w:rsidRPr="00E75741">
        <w:rPr>
          <w:rFonts w:ascii="Angsana New" w:hAnsi="Angsana New"/>
          <w:sz w:val="32"/>
          <w:szCs w:val="32"/>
        </w:rPr>
        <w:t xml:space="preserve">: </w:t>
      </w:r>
      <w:r w:rsidR="007107D6" w:rsidRPr="00E75741">
        <w:rPr>
          <w:rFonts w:ascii="Angsana New" w:hAnsi="Angsana New"/>
          <w:sz w:val="32"/>
          <w:szCs w:val="32"/>
        </w:rPr>
        <w:t xml:space="preserve">97 </w:t>
      </w:r>
      <w:r w:rsidR="00967FFE" w:rsidRPr="00E75741">
        <w:rPr>
          <w:rFonts w:ascii="Angsana New" w:hAnsi="Angsana New"/>
          <w:sz w:val="32"/>
          <w:szCs w:val="32"/>
          <w:cs/>
        </w:rPr>
        <w:t>ล้านบาท)</w:t>
      </w:r>
      <w:r w:rsidR="00877491" w:rsidRPr="00E75741">
        <w:rPr>
          <w:rFonts w:ascii="Angsana New" w:hAnsi="Angsana New" w:hint="cs"/>
          <w:sz w:val="32"/>
          <w:szCs w:val="32"/>
          <w:cs/>
        </w:rPr>
        <w:t>)</w:t>
      </w:r>
      <w:r w:rsidR="00777718" w:rsidRPr="00E75741">
        <w:rPr>
          <w:rFonts w:ascii="Angsana New" w:hAnsi="Angsana New"/>
          <w:sz w:val="32"/>
          <w:szCs w:val="32"/>
        </w:rPr>
        <w:t xml:space="preserve"> </w:t>
      </w:r>
    </w:p>
    <w:p w14:paraId="5D708540" w14:textId="2CBEA058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40B4E0A9" w14:textId="5759561A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7987EE1" w14:textId="34BDA8C2" w:rsidR="00D5498E" w:rsidRPr="00E75741" w:rsidRDefault="0040724B" w:rsidP="00497573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955A72" w:rsidRPr="00E75741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กลุ่มบริษัททำสัญญาเช่าอาคาร </w:t>
      </w:r>
      <w:r w:rsidRPr="00E75741">
        <w:rPr>
          <w:rFonts w:ascii="Angsana New" w:hAnsi="Angsana New" w:hint="cs"/>
          <w:sz w:val="32"/>
          <w:szCs w:val="32"/>
          <w:cs/>
        </w:rPr>
        <w:t>และ</w:t>
      </w:r>
      <w:r w:rsidR="00955A72" w:rsidRPr="00E75741">
        <w:rPr>
          <w:rFonts w:ascii="Angsana New" w:hAnsi="Angsana New"/>
          <w:sz w:val="32"/>
          <w:szCs w:val="32"/>
          <w:cs/>
        </w:rPr>
        <w:t>ยานพาหนะ เพื่อใช้ในการดำเนินงาน</w:t>
      </w:r>
      <w:r w:rsidR="00B87C4E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955A72" w:rsidRPr="00E75741">
        <w:rPr>
          <w:rFonts w:ascii="Angsana New" w:hAnsi="Angsana New"/>
          <w:sz w:val="32"/>
          <w:szCs w:val="32"/>
          <w:cs/>
        </w:rPr>
        <w:t xml:space="preserve">สัญญาเช่าอาคารมีอายุสัญญาเช่าอยู่ระหว่าง </w:t>
      </w:r>
      <w:r w:rsidRPr="00E75741">
        <w:rPr>
          <w:rFonts w:ascii="Angsana New" w:hAnsi="Angsana New"/>
          <w:sz w:val="32"/>
          <w:szCs w:val="32"/>
        </w:rPr>
        <w:t xml:space="preserve">1 - </w:t>
      </w:r>
      <w:r w:rsidR="00747740">
        <w:rPr>
          <w:rFonts w:ascii="Angsana New" w:hAnsi="Angsana New"/>
          <w:sz w:val="32"/>
          <w:szCs w:val="32"/>
        </w:rPr>
        <w:t>6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="00955A72" w:rsidRPr="00E75741">
        <w:rPr>
          <w:rFonts w:ascii="Angsana New" w:hAnsi="Angsana New"/>
          <w:sz w:val="32"/>
          <w:szCs w:val="32"/>
          <w:cs/>
        </w:rPr>
        <w:t xml:space="preserve">ปี </w:t>
      </w:r>
      <w:r w:rsidR="00953696" w:rsidRPr="00E75741">
        <w:rPr>
          <w:rFonts w:ascii="Angsana New" w:hAnsi="Angsana New" w:hint="cs"/>
          <w:sz w:val="32"/>
          <w:szCs w:val="32"/>
          <w:cs/>
        </w:rPr>
        <w:t>และ</w:t>
      </w:r>
      <w:r w:rsidR="00955A72" w:rsidRPr="00E75741">
        <w:rPr>
          <w:rFonts w:ascii="Angsana New" w:hAnsi="Angsana New"/>
          <w:sz w:val="32"/>
          <w:szCs w:val="32"/>
          <w:cs/>
        </w:rPr>
        <w:t>สัญญาเช่ายานพาหนะมีอายุสัญญาเช่า</w:t>
      </w:r>
      <w:r w:rsidR="007C6CC0"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</w:rPr>
        <w:t>5</w:t>
      </w:r>
      <w:r w:rsidR="00955A72" w:rsidRPr="00E75741">
        <w:rPr>
          <w:rFonts w:ascii="Angsana New" w:hAnsi="Angsana New"/>
          <w:sz w:val="32"/>
          <w:szCs w:val="32"/>
          <w:cs/>
        </w:rPr>
        <w:t xml:space="preserve"> ปี</w:t>
      </w:r>
    </w:p>
    <w:p w14:paraId="196DAF53" w14:textId="72C4F9CC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</w:rPr>
        <w:t>.1</w:t>
      </w:r>
      <w:r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0C2EE3" w:rsidRPr="00E75741" w14:paraId="317E3BB7" w14:textId="77777777" w:rsidTr="00BC2569">
        <w:trPr>
          <w:tblHeader/>
        </w:trPr>
        <w:tc>
          <w:tcPr>
            <w:tcW w:w="2610" w:type="dxa"/>
          </w:tcPr>
          <w:p w14:paraId="34B822E6" w14:textId="4179BF2E" w:rsidR="000C2EE3" w:rsidRPr="00E75741" w:rsidRDefault="0040724B" w:rsidP="00C54B81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570" w:type="dxa"/>
            <w:gridSpan w:val="6"/>
            <w:hideMark/>
          </w:tcPr>
          <w:p w14:paraId="171F9405" w14:textId="77777777" w:rsidR="000C2EE3" w:rsidRPr="00E75741" w:rsidRDefault="000C2EE3" w:rsidP="00C54B81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EE3" w:rsidRPr="00E75741" w14:paraId="6E9042B3" w14:textId="77777777" w:rsidTr="00BC2569">
        <w:trPr>
          <w:tblHeader/>
        </w:trPr>
        <w:tc>
          <w:tcPr>
            <w:tcW w:w="2610" w:type="dxa"/>
          </w:tcPr>
          <w:p w14:paraId="52C5A249" w14:textId="77777777" w:rsidR="000C2EE3" w:rsidRPr="00E75741" w:rsidRDefault="000C2EE3" w:rsidP="00C54B81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85" w:type="dxa"/>
            <w:gridSpan w:val="3"/>
            <w:hideMark/>
          </w:tcPr>
          <w:p w14:paraId="02EFBD50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3"/>
          </w:tcPr>
          <w:p w14:paraId="423E6407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EE3" w:rsidRPr="00E75741" w14:paraId="4FF6B187" w14:textId="77777777" w:rsidTr="00BC2569">
        <w:trPr>
          <w:tblHeader/>
        </w:trPr>
        <w:tc>
          <w:tcPr>
            <w:tcW w:w="2610" w:type="dxa"/>
          </w:tcPr>
          <w:p w14:paraId="2F5BBBEC" w14:textId="77777777" w:rsidR="000C2EE3" w:rsidRPr="00E75741" w:rsidRDefault="000C2EE3" w:rsidP="00C54B81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6D451FFA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574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95" w:type="dxa"/>
            <w:vAlign w:val="bottom"/>
            <w:hideMark/>
          </w:tcPr>
          <w:p w14:paraId="0FE8B275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vAlign w:val="bottom"/>
            <w:hideMark/>
          </w:tcPr>
          <w:p w14:paraId="6D12F710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B9D025F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95" w:type="dxa"/>
            <w:vAlign w:val="bottom"/>
          </w:tcPr>
          <w:p w14:paraId="2170BD2C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vAlign w:val="bottom"/>
          </w:tcPr>
          <w:p w14:paraId="7D15FF79" w14:textId="77777777" w:rsidR="000C2EE3" w:rsidRPr="00E75741" w:rsidRDefault="000C2EE3" w:rsidP="00C54B8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107D6" w:rsidRPr="00E75741" w14:paraId="3B1E22DD" w14:textId="77777777" w:rsidTr="00BC2569">
        <w:tc>
          <w:tcPr>
            <w:tcW w:w="2610" w:type="dxa"/>
            <w:hideMark/>
          </w:tcPr>
          <w:p w14:paraId="46056986" w14:textId="1E72626F" w:rsidR="007107D6" w:rsidRPr="00E75741" w:rsidRDefault="007107D6" w:rsidP="00C54B81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>1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vAlign w:val="bottom"/>
          </w:tcPr>
          <w:p w14:paraId="58AE1F95" w14:textId="168BBDBC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186,</w:t>
            </w:r>
            <w:r w:rsidRPr="00E75741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095" w:type="dxa"/>
          </w:tcPr>
          <w:p w14:paraId="2AFE722B" w14:textId="6E6BC26C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5,40</w:t>
            </w:r>
            <w:r w:rsidRPr="00E757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</w:tcPr>
          <w:p w14:paraId="7E6EA9B1" w14:textId="4733CEB2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192,340</w:t>
            </w:r>
          </w:p>
        </w:tc>
        <w:tc>
          <w:tcPr>
            <w:tcW w:w="1095" w:type="dxa"/>
            <w:vAlign w:val="bottom"/>
          </w:tcPr>
          <w:p w14:paraId="7670F5D7" w14:textId="2E3F7CC1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186,57</w:t>
            </w:r>
            <w:r w:rsidRPr="00E757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95" w:type="dxa"/>
          </w:tcPr>
          <w:p w14:paraId="669433C3" w14:textId="5BFB121A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5,40</w:t>
            </w:r>
            <w:r w:rsidRPr="00E757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14:paraId="5E92A704" w14:textId="6E48AED2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191,983</w:t>
            </w:r>
          </w:p>
        </w:tc>
      </w:tr>
      <w:tr w:rsidR="007107D6" w:rsidRPr="00E75741" w14:paraId="783FA9E9" w14:textId="77777777" w:rsidTr="00BC2569">
        <w:tc>
          <w:tcPr>
            <w:tcW w:w="2610" w:type="dxa"/>
          </w:tcPr>
          <w:p w14:paraId="31A8604C" w14:textId="6ED5B538" w:rsidR="007107D6" w:rsidRPr="00E75741" w:rsidRDefault="007107D6" w:rsidP="00C54B81">
            <w:pPr>
              <w:spacing w:line="340" w:lineRule="exact"/>
              <w:ind w:left="151" w:right="-17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5" w:type="dxa"/>
          </w:tcPr>
          <w:p w14:paraId="23831E0D" w14:textId="21BE3637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78249569" w14:textId="4617B1C2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E84E24B" w14:textId="48DEDBDF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3AEA288B" w14:textId="7DBA187C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44223968" w14:textId="25D640C7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70012D9C" w14:textId="700E977B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</w:tr>
      <w:tr w:rsidR="007107D6" w:rsidRPr="00E75741" w14:paraId="5DBC9183" w14:textId="77777777" w:rsidTr="00BC2569">
        <w:tc>
          <w:tcPr>
            <w:tcW w:w="2610" w:type="dxa"/>
          </w:tcPr>
          <w:p w14:paraId="3D6653BE" w14:textId="3168B6E0" w:rsidR="007107D6" w:rsidRPr="00E75741" w:rsidRDefault="007107D6" w:rsidP="00C54B81">
            <w:pPr>
              <w:spacing w:line="340" w:lineRule="exact"/>
              <w:ind w:left="151" w:right="-17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095" w:type="dxa"/>
          </w:tcPr>
          <w:p w14:paraId="19A782DB" w14:textId="06EF1D0B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4A53D570" w14:textId="2FF0F3C4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0D300747" w14:textId="0F96D885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0693DD41" w14:textId="1265C051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719BAB66" w14:textId="735230F3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7C0B6F5F" w14:textId="598480EA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</w:tr>
      <w:tr w:rsidR="007107D6" w:rsidRPr="00E75741" w14:paraId="2E47C696" w14:textId="77777777" w:rsidTr="00BC2569">
        <w:tc>
          <w:tcPr>
            <w:tcW w:w="2610" w:type="dxa"/>
          </w:tcPr>
          <w:p w14:paraId="26272E20" w14:textId="6E9F9DE1" w:rsidR="007107D6" w:rsidRPr="00E75741" w:rsidRDefault="007107D6" w:rsidP="00C54B81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</w:tcPr>
          <w:p w14:paraId="48214BCE" w14:textId="3501EB2F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(58,273)</w:t>
            </w:r>
          </w:p>
        </w:tc>
        <w:tc>
          <w:tcPr>
            <w:tcW w:w="1095" w:type="dxa"/>
          </w:tcPr>
          <w:p w14:paraId="4065F0EF" w14:textId="42D21EB9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  <w:tc>
          <w:tcPr>
            <w:tcW w:w="1095" w:type="dxa"/>
          </w:tcPr>
          <w:p w14:paraId="21D8C529" w14:textId="78C32742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(58,911)</w:t>
            </w:r>
          </w:p>
        </w:tc>
        <w:tc>
          <w:tcPr>
            <w:tcW w:w="1095" w:type="dxa"/>
          </w:tcPr>
          <w:p w14:paraId="1410828D" w14:textId="577A7B49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(57,916)</w:t>
            </w:r>
          </w:p>
        </w:tc>
        <w:tc>
          <w:tcPr>
            <w:tcW w:w="1095" w:type="dxa"/>
          </w:tcPr>
          <w:p w14:paraId="586D07BB" w14:textId="5D527D78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  <w:tc>
          <w:tcPr>
            <w:tcW w:w="1095" w:type="dxa"/>
          </w:tcPr>
          <w:p w14:paraId="69CE66B9" w14:textId="7AF89798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(58,554)</w:t>
            </w:r>
          </w:p>
        </w:tc>
      </w:tr>
      <w:tr w:rsidR="007107D6" w:rsidRPr="00E75741" w14:paraId="063966A8" w14:textId="77777777" w:rsidTr="00BC2569">
        <w:trPr>
          <w:trHeight w:val="297"/>
        </w:trPr>
        <w:tc>
          <w:tcPr>
            <w:tcW w:w="2610" w:type="dxa"/>
            <w:hideMark/>
          </w:tcPr>
          <w:p w14:paraId="129A3A3E" w14:textId="3BA37C82" w:rsidR="007107D6" w:rsidRPr="00E75741" w:rsidRDefault="007107D6" w:rsidP="00C54B81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095" w:type="dxa"/>
          </w:tcPr>
          <w:p w14:paraId="41B91685" w14:textId="00F181C8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74A1B66B" w14:textId="1A3D34C6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7AE0195C" w14:textId="5BCFDEA3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0239CD3F" w14:textId="327ADE83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7E838FDF" w14:textId="42D50745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183361BE" w14:textId="5D48F805" w:rsidR="007107D6" w:rsidRPr="00E75741" w:rsidRDefault="007107D6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</w:tr>
      <w:tr w:rsidR="007107D6" w:rsidRPr="00E75741" w14:paraId="6621B058" w14:textId="77777777" w:rsidTr="00BC2569">
        <w:tc>
          <w:tcPr>
            <w:tcW w:w="2610" w:type="dxa"/>
            <w:hideMark/>
          </w:tcPr>
          <w:p w14:paraId="6323EA16" w14:textId="4B6EA531" w:rsidR="007107D6" w:rsidRPr="00E75741" w:rsidRDefault="007107D6" w:rsidP="00C54B81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vAlign w:val="bottom"/>
          </w:tcPr>
          <w:p w14:paraId="73D82A87" w14:textId="535FBB19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203,045</w:t>
            </w:r>
          </w:p>
        </w:tc>
        <w:tc>
          <w:tcPr>
            <w:tcW w:w="1095" w:type="dxa"/>
          </w:tcPr>
          <w:p w14:paraId="46E46365" w14:textId="1A9986E0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4,766</w:t>
            </w:r>
          </w:p>
        </w:tc>
        <w:tc>
          <w:tcPr>
            <w:tcW w:w="1095" w:type="dxa"/>
            <w:vAlign w:val="bottom"/>
          </w:tcPr>
          <w:p w14:paraId="42C5F853" w14:textId="0ED7FC38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207,811</w:t>
            </w:r>
          </w:p>
        </w:tc>
        <w:tc>
          <w:tcPr>
            <w:tcW w:w="1095" w:type="dxa"/>
            <w:vAlign w:val="bottom"/>
          </w:tcPr>
          <w:p w14:paraId="3FD471CD" w14:textId="0EF3B6B4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203,045</w:t>
            </w:r>
          </w:p>
        </w:tc>
        <w:tc>
          <w:tcPr>
            <w:tcW w:w="1095" w:type="dxa"/>
          </w:tcPr>
          <w:p w14:paraId="541EA3A8" w14:textId="36B4E05F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4,766</w:t>
            </w:r>
          </w:p>
        </w:tc>
        <w:tc>
          <w:tcPr>
            <w:tcW w:w="1095" w:type="dxa"/>
          </w:tcPr>
          <w:p w14:paraId="36794A3C" w14:textId="54107334" w:rsidR="007107D6" w:rsidRPr="00E75741" w:rsidRDefault="007107D6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207,811</w:t>
            </w:r>
          </w:p>
        </w:tc>
      </w:tr>
      <w:tr w:rsidR="008816B7" w:rsidRPr="00E75741" w14:paraId="178DBD02" w14:textId="77777777" w:rsidTr="00BC2569">
        <w:tc>
          <w:tcPr>
            <w:tcW w:w="2610" w:type="dxa"/>
            <w:hideMark/>
          </w:tcPr>
          <w:p w14:paraId="357703ED" w14:textId="77777777" w:rsidR="008816B7" w:rsidRPr="00E75741" w:rsidRDefault="008816B7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5" w:type="dxa"/>
          </w:tcPr>
          <w:p w14:paraId="31DE5A6A" w14:textId="24C4F9C1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262,409</w:t>
            </w:r>
          </w:p>
        </w:tc>
        <w:tc>
          <w:tcPr>
            <w:tcW w:w="1095" w:type="dxa"/>
          </w:tcPr>
          <w:p w14:paraId="3A3F5AA4" w14:textId="609EFEC5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1095" w:type="dxa"/>
            <w:vAlign w:val="bottom"/>
          </w:tcPr>
          <w:p w14:paraId="2B852005" w14:textId="3E7D453F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267,129</w:t>
            </w:r>
          </w:p>
        </w:tc>
        <w:tc>
          <w:tcPr>
            <w:tcW w:w="1095" w:type="dxa"/>
          </w:tcPr>
          <w:p w14:paraId="2D2A1C83" w14:textId="3AAA9952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262,409</w:t>
            </w:r>
          </w:p>
        </w:tc>
        <w:tc>
          <w:tcPr>
            <w:tcW w:w="1095" w:type="dxa"/>
          </w:tcPr>
          <w:p w14:paraId="43948603" w14:textId="6D14806C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1095" w:type="dxa"/>
            <w:vAlign w:val="bottom"/>
          </w:tcPr>
          <w:p w14:paraId="33E5F250" w14:textId="006D82B4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267,129</w:t>
            </w:r>
          </w:p>
        </w:tc>
      </w:tr>
      <w:tr w:rsidR="008816B7" w:rsidRPr="00E75741" w14:paraId="6F645036" w14:textId="77777777" w:rsidTr="00BC2569">
        <w:tc>
          <w:tcPr>
            <w:tcW w:w="2610" w:type="dxa"/>
          </w:tcPr>
          <w:p w14:paraId="3398B651" w14:textId="193C8911" w:rsidR="008816B7" w:rsidRPr="00E75741" w:rsidRDefault="008816B7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095" w:type="dxa"/>
          </w:tcPr>
          <w:p w14:paraId="04970AEF" w14:textId="6FCAED31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(3,887)</w:t>
            </w:r>
          </w:p>
        </w:tc>
        <w:tc>
          <w:tcPr>
            <w:tcW w:w="1095" w:type="dxa"/>
          </w:tcPr>
          <w:p w14:paraId="318B2D92" w14:textId="12F9EA40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435FFD1A" w14:textId="6897A838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(3,887)</w:t>
            </w:r>
          </w:p>
        </w:tc>
        <w:tc>
          <w:tcPr>
            <w:tcW w:w="1095" w:type="dxa"/>
          </w:tcPr>
          <w:p w14:paraId="547D97B9" w14:textId="23C302DA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(3,887)</w:t>
            </w:r>
          </w:p>
        </w:tc>
        <w:tc>
          <w:tcPr>
            <w:tcW w:w="1095" w:type="dxa"/>
          </w:tcPr>
          <w:p w14:paraId="713286C5" w14:textId="468FAF49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3A69295B" w14:textId="043BDD48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(3,887)</w:t>
            </w:r>
          </w:p>
        </w:tc>
      </w:tr>
      <w:tr w:rsidR="000C3A38" w:rsidRPr="00E75741" w14:paraId="23B9F2E4" w14:textId="77777777" w:rsidTr="00BC2569">
        <w:tc>
          <w:tcPr>
            <w:tcW w:w="2610" w:type="dxa"/>
          </w:tcPr>
          <w:p w14:paraId="47D50890" w14:textId="56F46FA1" w:rsidR="000C3A38" w:rsidRPr="00E75741" w:rsidRDefault="000C3A38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โอนออกไปอุปกรณ์</w:t>
            </w:r>
          </w:p>
        </w:tc>
        <w:tc>
          <w:tcPr>
            <w:tcW w:w="1095" w:type="dxa"/>
          </w:tcPr>
          <w:p w14:paraId="52B65E51" w14:textId="1AED4350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394D39BE" w14:textId="1D1C4C19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(4,213)</w:t>
            </w:r>
          </w:p>
        </w:tc>
        <w:tc>
          <w:tcPr>
            <w:tcW w:w="1095" w:type="dxa"/>
          </w:tcPr>
          <w:p w14:paraId="62AD1293" w14:textId="2F2F595D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(4,213)</w:t>
            </w:r>
          </w:p>
        </w:tc>
        <w:tc>
          <w:tcPr>
            <w:tcW w:w="1095" w:type="dxa"/>
          </w:tcPr>
          <w:p w14:paraId="24AE8877" w14:textId="0B513705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56B608C2" w14:textId="11446DB2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(4,213)</w:t>
            </w:r>
          </w:p>
        </w:tc>
        <w:tc>
          <w:tcPr>
            <w:tcW w:w="1095" w:type="dxa"/>
          </w:tcPr>
          <w:p w14:paraId="207AD7EA" w14:textId="07A4B4E1" w:rsidR="000C3A38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(4,213)</w:t>
            </w:r>
          </w:p>
        </w:tc>
      </w:tr>
      <w:tr w:rsidR="008816B7" w:rsidRPr="00E75741" w14:paraId="162843FA" w14:textId="77777777" w:rsidTr="00BC2569">
        <w:tc>
          <w:tcPr>
            <w:tcW w:w="2610" w:type="dxa"/>
          </w:tcPr>
          <w:p w14:paraId="09849BFE" w14:textId="77777777" w:rsidR="008816B7" w:rsidRPr="00E75741" w:rsidRDefault="008816B7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</w:tcPr>
          <w:p w14:paraId="3F61069C" w14:textId="5E729A29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(66,160)</w:t>
            </w:r>
          </w:p>
        </w:tc>
        <w:tc>
          <w:tcPr>
            <w:tcW w:w="1095" w:type="dxa"/>
          </w:tcPr>
          <w:p w14:paraId="08477660" w14:textId="6F84D39C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(574)</w:t>
            </w:r>
          </w:p>
        </w:tc>
        <w:tc>
          <w:tcPr>
            <w:tcW w:w="1095" w:type="dxa"/>
          </w:tcPr>
          <w:p w14:paraId="38950356" w14:textId="4E246885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(66,734)</w:t>
            </w:r>
          </w:p>
        </w:tc>
        <w:tc>
          <w:tcPr>
            <w:tcW w:w="1095" w:type="dxa"/>
          </w:tcPr>
          <w:p w14:paraId="47ADD880" w14:textId="45257BDF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(66,160)</w:t>
            </w:r>
          </w:p>
        </w:tc>
        <w:tc>
          <w:tcPr>
            <w:tcW w:w="1095" w:type="dxa"/>
          </w:tcPr>
          <w:p w14:paraId="735793AB" w14:textId="093107E8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(574)</w:t>
            </w:r>
          </w:p>
        </w:tc>
        <w:tc>
          <w:tcPr>
            <w:tcW w:w="1095" w:type="dxa"/>
          </w:tcPr>
          <w:p w14:paraId="01C8F9EA" w14:textId="54BBD0AB" w:rsidR="008816B7" w:rsidRPr="00E75741" w:rsidRDefault="000C3A38" w:rsidP="00C54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(66,734)</w:t>
            </w:r>
          </w:p>
        </w:tc>
      </w:tr>
      <w:tr w:rsidR="008816B7" w:rsidRPr="00E75741" w14:paraId="3AA3A699" w14:textId="77777777" w:rsidTr="00BC2569">
        <w:tc>
          <w:tcPr>
            <w:tcW w:w="2610" w:type="dxa"/>
            <w:hideMark/>
          </w:tcPr>
          <w:p w14:paraId="21C4899E" w14:textId="77777777" w:rsidR="008816B7" w:rsidRPr="00E75741" w:rsidRDefault="008816B7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095" w:type="dxa"/>
          </w:tcPr>
          <w:p w14:paraId="0BE03AEF" w14:textId="639F73D2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  <w:tc>
          <w:tcPr>
            <w:tcW w:w="1095" w:type="dxa"/>
          </w:tcPr>
          <w:p w14:paraId="34418FB5" w14:textId="55B6FB96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5232E506" w14:textId="19B2F72F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  <w:tc>
          <w:tcPr>
            <w:tcW w:w="1095" w:type="dxa"/>
          </w:tcPr>
          <w:p w14:paraId="058901F5" w14:textId="129ECF7F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  <w:tc>
          <w:tcPr>
            <w:tcW w:w="1095" w:type="dxa"/>
          </w:tcPr>
          <w:p w14:paraId="741CC142" w14:textId="3908F246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0E2EF618" w14:textId="44412225" w:rsidR="008816B7" w:rsidRPr="00E75741" w:rsidRDefault="000C3A38" w:rsidP="00C54B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</w:tr>
      <w:tr w:rsidR="008816B7" w:rsidRPr="00E75741" w14:paraId="0E89E794" w14:textId="77777777" w:rsidTr="00BC2569">
        <w:tc>
          <w:tcPr>
            <w:tcW w:w="2610" w:type="dxa"/>
            <w:hideMark/>
          </w:tcPr>
          <w:p w14:paraId="333B180B" w14:textId="75BA8C21" w:rsidR="008816B7" w:rsidRPr="00E75741" w:rsidRDefault="008816B7" w:rsidP="00C54B81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</w:t>
            </w:r>
            <w:r w:rsidR="007107D6" w:rsidRPr="00E7574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95" w:type="dxa"/>
            <w:vAlign w:val="bottom"/>
          </w:tcPr>
          <w:p w14:paraId="7D163D60" w14:textId="1DA9082F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394,104</w:t>
            </w:r>
          </w:p>
        </w:tc>
        <w:tc>
          <w:tcPr>
            <w:tcW w:w="1095" w:type="dxa"/>
          </w:tcPr>
          <w:p w14:paraId="593D94D8" w14:textId="00F4BA19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4,699</w:t>
            </w:r>
          </w:p>
        </w:tc>
        <w:tc>
          <w:tcPr>
            <w:tcW w:w="1095" w:type="dxa"/>
            <w:vAlign w:val="bottom"/>
          </w:tcPr>
          <w:p w14:paraId="2A83FDCF" w14:textId="62B1FCC2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398,803</w:t>
            </w:r>
          </w:p>
        </w:tc>
        <w:tc>
          <w:tcPr>
            <w:tcW w:w="1095" w:type="dxa"/>
            <w:vAlign w:val="bottom"/>
          </w:tcPr>
          <w:p w14:paraId="24ACB1C9" w14:textId="31196DCD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394,104</w:t>
            </w:r>
          </w:p>
        </w:tc>
        <w:tc>
          <w:tcPr>
            <w:tcW w:w="1095" w:type="dxa"/>
          </w:tcPr>
          <w:p w14:paraId="102D3FB8" w14:textId="2CB9B590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4,699</w:t>
            </w:r>
          </w:p>
        </w:tc>
        <w:tc>
          <w:tcPr>
            <w:tcW w:w="1095" w:type="dxa"/>
          </w:tcPr>
          <w:p w14:paraId="32F22533" w14:textId="6051E945" w:rsidR="008816B7" w:rsidRPr="00E75741" w:rsidRDefault="000C3A38" w:rsidP="00C54B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398,803</w:t>
            </w:r>
          </w:p>
        </w:tc>
      </w:tr>
    </w:tbl>
    <w:p w14:paraId="3D59C359" w14:textId="297034A5" w:rsidR="00955A72" w:rsidRPr="00E75741" w:rsidRDefault="00955A72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</w:rPr>
        <w:t>.2</w:t>
      </w:r>
      <w:r w:rsidR="00254738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55A72" w:rsidRPr="00E75741" w14:paraId="6D2FB85C" w14:textId="77777777" w:rsidTr="00747266">
        <w:trPr>
          <w:trHeight w:val="198"/>
        </w:trPr>
        <w:tc>
          <w:tcPr>
            <w:tcW w:w="5580" w:type="dxa"/>
            <w:shd w:val="clear" w:color="auto" w:fill="auto"/>
          </w:tcPr>
          <w:p w14:paraId="37A80E11" w14:textId="77777777" w:rsidR="00955A72" w:rsidRPr="00E75741" w:rsidRDefault="00955A72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453068C2" w14:textId="77777777" w:rsidR="00955A72" w:rsidRPr="00E75741" w:rsidRDefault="00955A72" w:rsidP="00C54B81">
            <w:pPr>
              <w:tabs>
                <w:tab w:val="decimal" w:pos="10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47266" w:rsidRPr="00E75741" w14:paraId="266089C1" w14:textId="77777777" w:rsidTr="00747266">
        <w:trPr>
          <w:trHeight w:val="198"/>
        </w:trPr>
        <w:tc>
          <w:tcPr>
            <w:tcW w:w="5580" w:type="dxa"/>
            <w:shd w:val="clear" w:color="auto" w:fill="auto"/>
          </w:tcPr>
          <w:p w14:paraId="5AC0921D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28B24392" w14:textId="70D770EB" w:rsidR="00747266" w:rsidRPr="00E75741" w:rsidRDefault="00747266" w:rsidP="00C54B8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266" w:rsidRPr="00E75741" w14:paraId="294CC957" w14:textId="77777777" w:rsidTr="00747266">
        <w:trPr>
          <w:trHeight w:val="198"/>
        </w:trPr>
        <w:tc>
          <w:tcPr>
            <w:tcW w:w="5580" w:type="dxa"/>
            <w:shd w:val="clear" w:color="auto" w:fill="auto"/>
          </w:tcPr>
          <w:p w14:paraId="60917CF0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72FC7F" w14:textId="28FF3B36" w:rsidR="00747266" w:rsidRPr="00E75741" w:rsidRDefault="00747266" w:rsidP="00C54B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7E4D70E5" w14:textId="744AA616" w:rsidR="00747266" w:rsidRPr="00E75741" w:rsidRDefault="00747266" w:rsidP="00C54B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7266" w:rsidRPr="00E75741" w14:paraId="2D8907CD" w14:textId="77777777" w:rsidTr="00747266">
        <w:trPr>
          <w:trHeight w:val="198"/>
        </w:trPr>
        <w:tc>
          <w:tcPr>
            <w:tcW w:w="5580" w:type="dxa"/>
            <w:shd w:val="clear" w:color="auto" w:fill="auto"/>
          </w:tcPr>
          <w:p w14:paraId="01D4C6F5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E148E5" w14:textId="59356D61" w:rsidR="00747266" w:rsidRPr="00E75741" w:rsidRDefault="00747266" w:rsidP="0074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665,499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B65343" w14:textId="2CDEC8D7" w:rsidR="00747266" w:rsidRPr="00E75741" w:rsidRDefault="00747266" w:rsidP="0074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358,506</w:t>
            </w:r>
          </w:p>
        </w:tc>
      </w:tr>
      <w:tr w:rsidR="00747266" w:rsidRPr="00E75741" w14:paraId="5DC498F1" w14:textId="77777777" w:rsidTr="00747266">
        <w:tc>
          <w:tcPr>
            <w:tcW w:w="5580" w:type="dxa"/>
            <w:shd w:val="clear" w:color="auto" w:fill="auto"/>
          </w:tcPr>
          <w:p w14:paraId="7CFD0495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5741">
              <w:rPr>
                <w:rFonts w:ascii="Angsana New" w:hAnsi="Angsana New"/>
                <w:sz w:val="28"/>
                <w:szCs w:val="28"/>
              </w:rPr>
              <w:t>: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5C26A" w14:textId="5F6617E9" w:rsidR="00747266" w:rsidRPr="00E75741" w:rsidRDefault="00747266" w:rsidP="007472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(249,217)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020C5" w14:textId="0F7B1EFD" w:rsidR="00747266" w:rsidRPr="00E75741" w:rsidRDefault="00747266" w:rsidP="007472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(142,111)</w:t>
            </w:r>
          </w:p>
        </w:tc>
      </w:tr>
      <w:tr w:rsidR="00747266" w:rsidRPr="00E75741" w14:paraId="01B1171C" w14:textId="77777777" w:rsidTr="00747266">
        <w:tc>
          <w:tcPr>
            <w:tcW w:w="5580" w:type="dxa"/>
            <w:shd w:val="clear" w:color="auto" w:fill="auto"/>
          </w:tcPr>
          <w:p w14:paraId="5A2C3216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8A5C58" w14:textId="425B6AA2" w:rsidR="00747266" w:rsidRPr="00E75741" w:rsidRDefault="00747266" w:rsidP="0074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416,282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057A75" w14:textId="094EC53D" w:rsidR="00747266" w:rsidRPr="00E75741" w:rsidRDefault="00747266" w:rsidP="0074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</w:tr>
      <w:tr w:rsidR="00747266" w:rsidRPr="00E75741" w14:paraId="3F81A650" w14:textId="77777777" w:rsidTr="00747266">
        <w:tc>
          <w:tcPr>
            <w:tcW w:w="5580" w:type="dxa"/>
            <w:shd w:val="clear" w:color="auto" w:fill="auto"/>
          </w:tcPr>
          <w:p w14:paraId="01D03EDA" w14:textId="77777777" w:rsidR="00747266" w:rsidRPr="00E75741" w:rsidRDefault="00747266" w:rsidP="00C54B81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5741">
              <w:rPr>
                <w:rFonts w:ascii="Angsana New" w:hAnsi="Angsana New"/>
                <w:sz w:val="28"/>
                <w:szCs w:val="28"/>
              </w:rPr>
              <w:t>: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07F516" w14:textId="6B36DC61" w:rsidR="00747266" w:rsidRPr="00E75741" w:rsidRDefault="00747266" w:rsidP="007472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(73,518)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5206D6" w14:textId="50F377ED" w:rsidR="00747266" w:rsidRPr="00E75741" w:rsidRDefault="00747266" w:rsidP="007472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(50,899)</w:t>
            </w:r>
          </w:p>
        </w:tc>
      </w:tr>
      <w:tr w:rsidR="00747266" w:rsidRPr="00E75741" w14:paraId="76C82EDD" w14:textId="77777777" w:rsidTr="00747266">
        <w:tc>
          <w:tcPr>
            <w:tcW w:w="5580" w:type="dxa"/>
            <w:shd w:val="clear" w:color="auto" w:fill="auto"/>
          </w:tcPr>
          <w:p w14:paraId="6BD61E9B" w14:textId="77777777" w:rsidR="00747266" w:rsidRPr="00E75741" w:rsidRDefault="00747266" w:rsidP="00C54B81">
            <w:pPr>
              <w:spacing w:line="32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8"/>
                <w:szCs w:val="28"/>
              </w:rPr>
              <w:t>-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610E75" w14:textId="56981AE1" w:rsidR="00747266" w:rsidRPr="00E75741" w:rsidRDefault="00747266" w:rsidP="007472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342,764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745293" w14:textId="661FD23D" w:rsidR="00747266" w:rsidRPr="00E75741" w:rsidRDefault="00747266" w:rsidP="007472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165,496</w:t>
            </w:r>
          </w:p>
        </w:tc>
      </w:tr>
    </w:tbl>
    <w:p w14:paraId="78BAC859" w14:textId="5316BF1E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ab/>
        <w:t>การครบกำหนดของ</w:t>
      </w:r>
      <w:r w:rsidRPr="00E75741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</w:t>
      </w:r>
      <w:r w:rsidR="00E54FF6">
        <w:rPr>
          <w:rFonts w:ascii="Angsana New" w:hAnsi="Angsana New" w:hint="cs"/>
          <w:sz w:val="32"/>
          <w:szCs w:val="32"/>
          <w:cs/>
        </w:rPr>
        <w:t xml:space="preserve">ประกอบงบการเงิน     </w:t>
      </w:r>
      <w:r w:rsidR="00953696" w:rsidRPr="00E75741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30A4E61C" w14:textId="431811A5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E75741">
        <w:rPr>
          <w:rFonts w:ascii="Angsana New" w:hAnsi="Angsana New"/>
          <w:b/>
          <w:bCs/>
          <w:sz w:val="32"/>
          <w:szCs w:val="32"/>
        </w:rPr>
        <w:t>6</w:t>
      </w:r>
      <w:r w:rsidRPr="00E75741">
        <w:rPr>
          <w:rFonts w:ascii="Angsana New" w:hAnsi="Angsana New"/>
          <w:b/>
          <w:bCs/>
          <w:sz w:val="32"/>
          <w:szCs w:val="32"/>
        </w:rPr>
        <w:t>.</w:t>
      </w:r>
      <w:r w:rsidR="003633CA" w:rsidRPr="00E75741">
        <w:rPr>
          <w:rFonts w:ascii="Angsana New" w:hAnsi="Angsana New"/>
          <w:b/>
          <w:bCs/>
          <w:sz w:val="32"/>
          <w:szCs w:val="32"/>
        </w:rPr>
        <w:t>3</w:t>
      </w:r>
      <w:r w:rsidR="003633CA" w:rsidRPr="00E75741">
        <w:rPr>
          <w:rFonts w:ascii="Angsana New" w:hAnsi="Angsana New"/>
          <w:b/>
          <w:bCs/>
          <w:sz w:val="32"/>
          <w:szCs w:val="32"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315"/>
        <w:gridCol w:w="1080"/>
        <w:gridCol w:w="1395"/>
        <w:gridCol w:w="1395"/>
      </w:tblGrid>
      <w:tr w:rsidR="00955A72" w:rsidRPr="00E75741" w14:paraId="22448411" w14:textId="77777777" w:rsidTr="003633CA">
        <w:tc>
          <w:tcPr>
            <w:tcW w:w="5220" w:type="dxa"/>
            <w:gridSpan w:val="3"/>
            <w:shd w:val="clear" w:color="auto" w:fill="auto"/>
          </w:tcPr>
          <w:p w14:paraId="411C89AD" w14:textId="77777777" w:rsidR="00955A72" w:rsidRPr="00E75741" w:rsidRDefault="00955A72" w:rsidP="00A77D86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sz w:val="30"/>
                <w:szCs w:val="30"/>
              </w:rPr>
              <w:br w:type="page"/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7EDA92F4" w14:textId="77777777" w:rsidR="00955A72" w:rsidRPr="00E75741" w:rsidRDefault="00955A72" w:rsidP="00A77D86">
            <w:pPr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32436" w:rsidRPr="00E75741" w14:paraId="5FF03111" w14:textId="77777777" w:rsidTr="003633CA">
        <w:trPr>
          <w:trHeight w:val="198"/>
        </w:trPr>
        <w:tc>
          <w:tcPr>
            <w:tcW w:w="3510" w:type="dxa"/>
            <w:shd w:val="clear" w:color="auto" w:fill="auto"/>
          </w:tcPr>
          <w:p w14:paraId="398B4988" w14:textId="77777777" w:rsidR="00D32436" w:rsidRPr="00E75741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F90B994" w14:textId="77777777" w:rsidR="00D32436" w:rsidRPr="00E75741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2C2E11" w14:textId="77777777" w:rsidR="00D32436" w:rsidRPr="00E75741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436" w:rsidRPr="00E75741" w14:paraId="672A59ED" w14:textId="77777777" w:rsidTr="003633CA">
        <w:trPr>
          <w:trHeight w:val="432"/>
        </w:trPr>
        <w:tc>
          <w:tcPr>
            <w:tcW w:w="3510" w:type="dxa"/>
            <w:shd w:val="clear" w:color="auto" w:fill="auto"/>
          </w:tcPr>
          <w:p w14:paraId="1C9752C9" w14:textId="77777777" w:rsidR="00D32436" w:rsidRPr="00E75741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44FBB4A" w14:textId="36A236B3" w:rsidR="00D32436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1D0F0A8" w14:textId="3E0082DF" w:rsidR="00D32436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37AD30BA" w14:textId="45D49455" w:rsidR="00D32436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0A33254B" w14:textId="1A524E46" w:rsidR="00D32436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</w:p>
        </w:tc>
      </w:tr>
      <w:tr w:rsidR="00D5498E" w:rsidRPr="00E75741" w14:paraId="5F0BD33F" w14:textId="77777777" w:rsidTr="003633CA">
        <w:tc>
          <w:tcPr>
            <w:tcW w:w="3510" w:type="dxa"/>
            <w:shd w:val="clear" w:color="auto" w:fill="auto"/>
          </w:tcPr>
          <w:p w14:paraId="5EC8D554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ค่า</w:t>
            </w: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>เสื่อมราคา</w:t>
            </w: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ของสินทรัพย์สิทธิการใช้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59ACD77F" w14:textId="7AD51CBF" w:rsidR="00D5498E" w:rsidRPr="00E75741" w:rsidRDefault="004C166C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66,</w:t>
            </w:r>
            <w:r w:rsidR="008E25E0" w:rsidRPr="00E75741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6D41720" w14:textId="48BCC8DA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58,911</w:t>
            </w:r>
          </w:p>
        </w:tc>
        <w:tc>
          <w:tcPr>
            <w:tcW w:w="1395" w:type="dxa"/>
          </w:tcPr>
          <w:p w14:paraId="2188075C" w14:textId="374B663B" w:rsidR="00D5498E" w:rsidRPr="00E75741" w:rsidRDefault="008E25E0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66,734</w:t>
            </w:r>
          </w:p>
        </w:tc>
        <w:tc>
          <w:tcPr>
            <w:tcW w:w="1395" w:type="dxa"/>
          </w:tcPr>
          <w:p w14:paraId="7A8F1B00" w14:textId="594D9F72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58,554</w:t>
            </w:r>
          </w:p>
        </w:tc>
      </w:tr>
      <w:tr w:rsidR="00D5498E" w:rsidRPr="00E75741" w14:paraId="611F4F92" w14:textId="77777777" w:rsidTr="003633CA">
        <w:tc>
          <w:tcPr>
            <w:tcW w:w="3510" w:type="dxa"/>
            <w:shd w:val="clear" w:color="auto" w:fill="auto"/>
          </w:tcPr>
          <w:p w14:paraId="63B408A7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0CBCD6AC" w14:textId="3DFA557E" w:rsidR="00D5498E" w:rsidRPr="00E75741" w:rsidRDefault="0092381B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11,</w:t>
            </w:r>
            <w:r w:rsidR="002F1FD7" w:rsidRPr="00E75741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3843C75" w14:textId="11EAC956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7,603</w:t>
            </w:r>
          </w:p>
        </w:tc>
        <w:tc>
          <w:tcPr>
            <w:tcW w:w="1395" w:type="dxa"/>
          </w:tcPr>
          <w:p w14:paraId="43102248" w14:textId="7D33766B" w:rsidR="00D5498E" w:rsidRPr="00E75741" w:rsidRDefault="0092381B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11,</w:t>
            </w:r>
            <w:r w:rsidR="007D481E" w:rsidRPr="00E75741">
              <w:rPr>
                <w:rFonts w:ascii="Angsana New" w:hAnsi="Angsana New"/>
                <w:sz w:val="30"/>
                <w:szCs w:val="30"/>
                <w:lang w:val="en-GB"/>
              </w:rPr>
              <w:t>879</w:t>
            </w:r>
          </w:p>
        </w:tc>
        <w:tc>
          <w:tcPr>
            <w:tcW w:w="1395" w:type="dxa"/>
          </w:tcPr>
          <w:p w14:paraId="5CFFEC76" w14:textId="7A68FD65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7,578</w:t>
            </w:r>
          </w:p>
        </w:tc>
      </w:tr>
      <w:tr w:rsidR="00D5498E" w:rsidRPr="00E75741" w14:paraId="22C40E36" w14:textId="77777777" w:rsidTr="003633CA">
        <w:tc>
          <w:tcPr>
            <w:tcW w:w="3510" w:type="dxa"/>
            <w:shd w:val="clear" w:color="auto" w:fill="auto"/>
          </w:tcPr>
          <w:p w14:paraId="4D2AEEFE" w14:textId="77777777" w:rsidR="00D5498E" w:rsidRPr="00E75741" w:rsidRDefault="00D5498E" w:rsidP="00D5498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E75741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ซึ่งสินทรัพย์</w:t>
            </w:r>
          </w:p>
          <w:p w14:paraId="093C72AD" w14:textId="2D51DB94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3E63E8C3" w14:textId="77777777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F081A21" w14:textId="53907C7E" w:rsidR="00D5498E" w:rsidRPr="00E75741" w:rsidRDefault="006E54F2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8CDFA4A" w14:textId="77777777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DF688A" w14:textId="0107A042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lang w:val="en-GB"/>
              </w:rPr>
              <w:t>169</w:t>
            </w:r>
          </w:p>
        </w:tc>
        <w:tc>
          <w:tcPr>
            <w:tcW w:w="1395" w:type="dxa"/>
          </w:tcPr>
          <w:p w14:paraId="69BB27E5" w14:textId="77777777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9BA360C" w14:textId="7570B432" w:rsidR="00D5498E" w:rsidRPr="00E75741" w:rsidRDefault="006E54F2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395" w:type="dxa"/>
          </w:tcPr>
          <w:p w14:paraId="3B58F525" w14:textId="77777777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B841E0" w14:textId="5EC15B87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</w:tbl>
    <w:p w14:paraId="5661ED4E" w14:textId="47AAA25D" w:rsidR="00955A72" w:rsidRPr="00E75741" w:rsidRDefault="005A0EBD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16.4</w:t>
      </w:r>
      <w:r w:rsidR="003633CA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955A72" w:rsidRPr="00E7574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05D9B250" w14:textId="73D99B2D" w:rsidR="00955A72" w:rsidRPr="00E75741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B06DA" w:rsidRPr="00E75741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D5498E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2B06DA" w:rsidRPr="00E75741">
        <w:rPr>
          <w:rFonts w:ascii="Angsana New" w:hAnsi="Angsana New"/>
          <w:sz w:val="32"/>
          <w:szCs w:val="32"/>
          <w:cs/>
        </w:rPr>
        <w:t>จำนวน</w:t>
      </w:r>
      <w:r w:rsidR="00141693" w:rsidRPr="00E75741">
        <w:rPr>
          <w:rFonts w:ascii="Angsana New" w:hAnsi="Angsana New"/>
          <w:sz w:val="32"/>
          <w:szCs w:val="32"/>
        </w:rPr>
        <w:t xml:space="preserve"> </w:t>
      </w:r>
      <w:r w:rsidR="001242A4" w:rsidRPr="00E75741">
        <w:rPr>
          <w:rFonts w:ascii="Angsana New" w:hAnsi="Angsana New"/>
          <w:sz w:val="32"/>
          <w:szCs w:val="32"/>
        </w:rPr>
        <w:t>70</w:t>
      </w:r>
      <w:r w:rsidR="00D5498E" w:rsidRPr="00E75741">
        <w:rPr>
          <w:rFonts w:ascii="Angsana New" w:hAnsi="Angsana New"/>
          <w:sz w:val="32"/>
          <w:szCs w:val="32"/>
        </w:rPr>
        <w:t xml:space="preserve"> </w:t>
      </w:r>
      <w:r w:rsidR="002B06DA" w:rsidRPr="00E757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0C2EE3" w:rsidRPr="00E75741">
        <w:rPr>
          <w:rFonts w:ascii="Angsana New" w:hAnsi="Angsana New"/>
          <w:sz w:val="32"/>
          <w:szCs w:val="32"/>
        </w:rPr>
        <w:t>(</w:t>
      </w:r>
      <w:r w:rsidR="00D5498E" w:rsidRPr="00E75741">
        <w:rPr>
          <w:rFonts w:ascii="Angsana New" w:hAnsi="Angsana New"/>
          <w:sz w:val="32"/>
          <w:szCs w:val="32"/>
        </w:rPr>
        <w:t>2565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E54FF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5498E" w:rsidRPr="00E75741">
        <w:rPr>
          <w:rFonts w:ascii="Angsana New" w:hAnsi="Angsana New"/>
          <w:sz w:val="32"/>
          <w:szCs w:val="32"/>
        </w:rPr>
        <w:t xml:space="preserve">63 </w:t>
      </w:r>
      <w:r w:rsidR="000C2EE3" w:rsidRPr="00E7574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1242A4" w:rsidRPr="00E75741">
        <w:rPr>
          <w:rFonts w:ascii="Angsana New" w:hAnsi="Angsana New"/>
          <w:sz w:val="32"/>
          <w:szCs w:val="32"/>
        </w:rPr>
        <w:t>70</w:t>
      </w:r>
      <w:r w:rsidR="00D5498E" w:rsidRPr="00E75741">
        <w:rPr>
          <w:rFonts w:ascii="Angsana New" w:hAnsi="Angsana New"/>
          <w:sz w:val="32"/>
          <w:szCs w:val="32"/>
        </w:rPr>
        <w:t xml:space="preserve"> </w:t>
      </w:r>
      <w:r w:rsidR="000C2EE3" w:rsidRPr="00E757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5498E" w:rsidRPr="00E75741">
        <w:rPr>
          <w:rFonts w:ascii="Angsana New" w:hAnsi="Angsana New"/>
          <w:sz w:val="32"/>
          <w:szCs w:val="32"/>
        </w:rPr>
        <w:t>2565</w:t>
      </w:r>
      <w:r w:rsidR="000C2EE3" w:rsidRPr="00E75741">
        <w:rPr>
          <w:rFonts w:ascii="Angsana New" w:hAnsi="Angsana New"/>
          <w:sz w:val="32"/>
          <w:szCs w:val="32"/>
        </w:rPr>
        <w:t xml:space="preserve">: </w:t>
      </w:r>
      <w:r w:rsidR="00D5498E" w:rsidRPr="00E75741">
        <w:rPr>
          <w:rFonts w:ascii="Angsana New" w:hAnsi="Angsana New"/>
          <w:sz w:val="32"/>
          <w:szCs w:val="32"/>
        </w:rPr>
        <w:t xml:space="preserve">53 </w:t>
      </w:r>
      <w:r w:rsidR="000C2EE3" w:rsidRPr="00E7574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06DA" w:rsidRPr="00E75741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141693" w:rsidRPr="00E75741">
        <w:rPr>
          <w:rFonts w:ascii="Angsana New" w:hAnsi="Angsana New"/>
          <w:sz w:val="32"/>
          <w:szCs w:val="32"/>
        </w:rPr>
        <w:t xml:space="preserve"> </w:t>
      </w:r>
      <w:r w:rsidR="00B147F4" w:rsidRPr="00E75741">
        <w:rPr>
          <w:rFonts w:ascii="Angsana New" w:hAnsi="Angsana New" w:hint="cs"/>
          <w:sz w:val="32"/>
          <w:szCs w:val="32"/>
          <w:cs/>
        </w:rPr>
        <w:t>และ</w:t>
      </w:r>
      <w:r w:rsidR="002B06DA" w:rsidRPr="00E75741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0B9A6CE6" w14:textId="77777777" w:rsidR="00F8390D" w:rsidRPr="00E75741" w:rsidRDefault="00AB0D71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17</w:t>
      </w:r>
      <w:r w:rsidR="00F8390D" w:rsidRPr="00E75741">
        <w:rPr>
          <w:rFonts w:ascii="Angsana New" w:hAnsi="Angsana New"/>
          <w:b/>
          <w:bCs/>
          <w:sz w:val="32"/>
          <w:szCs w:val="32"/>
        </w:rPr>
        <w:t>.</w:t>
      </w:r>
      <w:r w:rsidR="00F8390D" w:rsidRPr="00E75741">
        <w:rPr>
          <w:rFonts w:ascii="Angsana New" w:hAnsi="Angsana New"/>
          <w:b/>
          <w:bCs/>
          <w:sz w:val="32"/>
          <w:szCs w:val="32"/>
        </w:rPr>
        <w:tab/>
      </w:r>
      <w:r w:rsidR="00F8390D" w:rsidRPr="00E7574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2A1F5B" w:rsidRPr="00E75741" w14:paraId="11F3DCC5" w14:textId="77777777" w:rsidTr="003633CA">
        <w:trPr>
          <w:tblHeader/>
        </w:trPr>
        <w:tc>
          <w:tcPr>
            <w:tcW w:w="4050" w:type="dxa"/>
          </w:tcPr>
          <w:p w14:paraId="3E50721F" w14:textId="77777777" w:rsidR="002A1F5B" w:rsidRPr="00E75741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36DC70" w14:textId="77777777" w:rsidR="002A1F5B" w:rsidRPr="00E75741" w:rsidRDefault="002A1F5B" w:rsidP="00A77D86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6B391F9" w14:textId="77777777" w:rsidR="002A1F5B" w:rsidRPr="00E75741" w:rsidRDefault="002A1F5B" w:rsidP="00A77D86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A1F5B" w:rsidRPr="00E75741" w14:paraId="776411AE" w14:textId="77777777" w:rsidTr="003633CA">
        <w:trPr>
          <w:tblHeader/>
        </w:trPr>
        <w:tc>
          <w:tcPr>
            <w:tcW w:w="4050" w:type="dxa"/>
          </w:tcPr>
          <w:p w14:paraId="536926D7" w14:textId="77777777" w:rsidR="002A1F5B" w:rsidRPr="00E75741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403E591" w14:textId="77777777" w:rsidR="002A1F5B" w:rsidRPr="00E75741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8AAEE3" w14:textId="77777777" w:rsidR="002A1F5B" w:rsidRPr="00E75741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E75741" w14:paraId="0C68F5D4" w14:textId="77777777" w:rsidTr="003633CA">
        <w:trPr>
          <w:tblHeader/>
        </w:trPr>
        <w:tc>
          <w:tcPr>
            <w:tcW w:w="4050" w:type="dxa"/>
          </w:tcPr>
          <w:p w14:paraId="55072A89" w14:textId="77777777" w:rsidR="002A1F5B" w:rsidRPr="00E75741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79A05" w14:textId="65A4FDF4" w:rsidR="002A1F5B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4BDC79E6" w14:textId="444A4DD6" w:rsidR="002A1F5B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643D3C5A" w14:textId="6A4E8276" w:rsidR="002A1F5B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1C4133B2" w14:textId="1593BF77" w:rsidR="002A1F5B" w:rsidRPr="00E75741" w:rsidRDefault="00D5498E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5498E" w:rsidRPr="00E75741" w14:paraId="1F75F909" w14:textId="77777777" w:rsidTr="003633CA">
        <w:tc>
          <w:tcPr>
            <w:tcW w:w="4050" w:type="dxa"/>
          </w:tcPr>
          <w:p w14:paraId="31AB8867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C9CAEB6" w14:textId="42EC0358" w:rsidR="00D5498E" w:rsidRPr="00E75741" w:rsidRDefault="00724236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13,453</w:t>
            </w:r>
          </w:p>
        </w:tc>
        <w:tc>
          <w:tcPr>
            <w:tcW w:w="1260" w:type="dxa"/>
            <w:vAlign w:val="bottom"/>
          </w:tcPr>
          <w:p w14:paraId="41E7470C" w14:textId="5B99DAB9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23,610</w:t>
            </w:r>
          </w:p>
        </w:tc>
        <w:tc>
          <w:tcPr>
            <w:tcW w:w="1260" w:type="dxa"/>
            <w:vAlign w:val="bottom"/>
          </w:tcPr>
          <w:p w14:paraId="609D6369" w14:textId="69E381C7" w:rsidR="00D5498E" w:rsidRPr="00E75741" w:rsidRDefault="0073380A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13,453</w:t>
            </w:r>
          </w:p>
        </w:tc>
        <w:tc>
          <w:tcPr>
            <w:tcW w:w="1260" w:type="dxa"/>
            <w:vAlign w:val="bottom"/>
          </w:tcPr>
          <w:p w14:paraId="10FB9B00" w14:textId="56C72AE5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23,610</w:t>
            </w:r>
          </w:p>
        </w:tc>
      </w:tr>
      <w:tr w:rsidR="00D5498E" w:rsidRPr="00E75741" w14:paraId="0D87D2B4" w14:textId="77777777" w:rsidTr="003633CA">
        <w:tc>
          <w:tcPr>
            <w:tcW w:w="4050" w:type="dxa"/>
          </w:tcPr>
          <w:p w14:paraId="0BDFA44A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AE7271" w14:textId="68527AEF" w:rsidR="00D5498E" w:rsidRPr="00E75741" w:rsidRDefault="00724236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260" w:type="dxa"/>
            <w:vAlign w:val="bottom"/>
          </w:tcPr>
          <w:p w14:paraId="48691E6F" w14:textId="31C57340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1,247</w:t>
            </w:r>
          </w:p>
        </w:tc>
        <w:tc>
          <w:tcPr>
            <w:tcW w:w="1260" w:type="dxa"/>
            <w:vAlign w:val="bottom"/>
          </w:tcPr>
          <w:p w14:paraId="03C169CF" w14:textId="4B5CED33" w:rsidR="00D5498E" w:rsidRPr="00E75741" w:rsidRDefault="0073380A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260" w:type="dxa"/>
            <w:vAlign w:val="bottom"/>
          </w:tcPr>
          <w:p w14:paraId="2E04E9BD" w14:textId="5B8C9D96" w:rsidR="00D5498E" w:rsidRPr="00E75741" w:rsidRDefault="00D5498E" w:rsidP="00D5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1,113</w:t>
            </w:r>
          </w:p>
        </w:tc>
      </w:tr>
      <w:tr w:rsidR="00D5498E" w:rsidRPr="00E75741" w14:paraId="611A8037" w14:textId="77777777" w:rsidTr="003633CA">
        <w:tc>
          <w:tcPr>
            <w:tcW w:w="4050" w:type="dxa"/>
          </w:tcPr>
          <w:p w14:paraId="2EAAEB1B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E0A289F" w14:textId="20397340" w:rsidR="00D5498E" w:rsidRPr="00E75741" w:rsidRDefault="00724236" w:rsidP="00D54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99,990</w:t>
            </w:r>
          </w:p>
        </w:tc>
        <w:tc>
          <w:tcPr>
            <w:tcW w:w="1260" w:type="dxa"/>
            <w:vAlign w:val="bottom"/>
          </w:tcPr>
          <w:p w14:paraId="16C55659" w14:textId="3C865DEE" w:rsidR="00D5498E" w:rsidRPr="00E75741" w:rsidRDefault="00D5498E" w:rsidP="00D54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143,203</w:t>
            </w:r>
          </w:p>
        </w:tc>
        <w:tc>
          <w:tcPr>
            <w:tcW w:w="1260" w:type="dxa"/>
            <w:vAlign w:val="bottom"/>
          </w:tcPr>
          <w:p w14:paraId="2B8E4E1A" w14:textId="3BA91F1B" w:rsidR="00D5498E" w:rsidRPr="00E75741" w:rsidRDefault="0073380A" w:rsidP="00D54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94,295</w:t>
            </w:r>
          </w:p>
        </w:tc>
        <w:tc>
          <w:tcPr>
            <w:tcW w:w="1260" w:type="dxa"/>
            <w:vAlign w:val="bottom"/>
          </w:tcPr>
          <w:p w14:paraId="0D571703" w14:textId="0128F7E3" w:rsidR="00D5498E" w:rsidRPr="00E75741" w:rsidRDefault="00D5498E" w:rsidP="00D54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E75741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043</w:t>
            </w:r>
          </w:p>
        </w:tc>
      </w:tr>
      <w:tr w:rsidR="00D5498E" w:rsidRPr="00E75741" w14:paraId="658EFCA0" w14:textId="77777777" w:rsidTr="003633CA">
        <w:tc>
          <w:tcPr>
            <w:tcW w:w="4050" w:type="dxa"/>
          </w:tcPr>
          <w:p w14:paraId="50B5ABAD" w14:textId="77777777" w:rsidR="00D5498E" w:rsidRPr="00E75741" w:rsidRDefault="00D5498E" w:rsidP="00D549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487E2B0" w14:textId="06BD2F70" w:rsidR="00D5498E" w:rsidRPr="00E75741" w:rsidRDefault="00724236" w:rsidP="00D54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113,649</w:t>
            </w:r>
          </w:p>
        </w:tc>
        <w:tc>
          <w:tcPr>
            <w:tcW w:w="1260" w:type="dxa"/>
            <w:vAlign w:val="bottom"/>
          </w:tcPr>
          <w:p w14:paraId="4C1067C8" w14:textId="1BBA6F0C" w:rsidR="00D5498E" w:rsidRPr="00E75741" w:rsidRDefault="00D5498E" w:rsidP="00D54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168,060</w:t>
            </w:r>
          </w:p>
        </w:tc>
        <w:tc>
          <w:tcPr>
            <w:tcW w:w="1260" w:type="dxa"/>
            <w:vAlign w:val="bottom"/>
          </w:tcPr>
          <w:p w14:paraId="2C6A4870" w14:textId="64AD5826" w:rsidR="00D5498E" w:rsidRPr="00E75741" w:rsidRDefault="0073380A" w:rsidP="00D54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107,954</w:t>
            </w:r>
          </w:p>
        </w:tc>
        <w:tc>
          <w:tcPr>
            <w:tcW w:w="1260" w:type="dxa"/>
            <w:vAlign w:val="bottom"/>
          </w:tcPr>
          <w:p w14:paraId="0469AFEE" w14:textId="6979B3F2" w:rsidR="00D5498E" w:rsidRPr="00E75741" w:rsidRDefault="00D5498E" w:rsidP="00D549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5741">
              <w:rPr>
                <w:rFonts w:ascii="Angsana New" w:hAnsi="Angsana New"/>
                <w:color w:val="000000"/>
                <w:sz w:val="30"/>
                <w:szCs w:val="30"/>
              </w:rPr>
              <w:t>162,766</w:t>
            </w:r>
          </w:p>
        </w:tc>
      </w:tr>
    </w:tbl>
    <w:p w14:paraId="40E97041" w14:textId="7CD01D92" w:rsidR="00F8390D" w:rsidRPr="00E75741" w:rsidRDefault="00AB0D71" w:rsidP="00BC2569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18</w:t>
      </w:r>
      <w:r w:rsidR="00F8390D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F8390D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="00E31C0E" w:rsidRPr="00E75741">
        <w:rPr>
          <w:rFonts w:ascii="Angsana New" w:hAnsi="Angsana New"/>
          <w:b/>
          <w:bCs/>
          <w:sz w:val="32"/>
          <w:szCs w:val="32"/>
          <w:cs/>
        </w:rPr>
        <w:t>สำรอง</w:t>
      </w:r>
      <w:r w:rsidR="00E726E3" w:rsidRPr="00E75741">
        <w:rPr>
          <w:rFonts w:ascii="Angsana New" w:hAnsi="Angsana New"/>
          <w:b/>
          <w:bCs/>
          <w:sz w:val="32"/>
          <w:szCs w:val="32"/>
          <w:cs/>
        </w:rPr>
        <w:t>ผลประโยชน์ระยะยาวของพนักงาน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E54FF6" w:rsidRPr="00E75741" w14:paraId="27E0A7C8" w14:textId="77777777" w:rsidTr="00E54FF6">
        <w:trPr>
          <w:tblHeader/>
        </w:trPr>
        <w:tc>
          <w:tcPr>
            <w:tcW w:w="5580" w:type="dxa"/>
          </w:tcPr>
          <w:p w14:paraId="56844FEB" w14:textId="77777777" w:rsidR="00E54FF6" w:rsidRPr="00E54FF6" w:rsidRDefault="00E54FF6" w:rsidP="003633C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D120899" w14:textId="77777777" w:rsidR="00E54FF6" w:rsidRPr="00E54FF6" w:rsidRDefault="00E54FF6" w:rsidP="003633CA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54FF6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E54FF6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E54FF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54FF6" w:rsidRPr="00E75741" w14:paraId="34C50A1B" w14:textId="77777777" w:rsidTr="00E54FF6">
        <w:trPr>
          <w:tblHeader/>
        </w:trPr>
        <w:tc>
          <w:tcPr>
            <w:tcW w:w="5580" w:type="dxa"/>
          </w:tcPr>
          <w:p w14:paraId="70916118" w14:textId="77777777" w:rsidR="00E54FF6" w:rsidRPr="00E54FF6" w:rsidRDefault="00E54FF6" w:rsidP="003633C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C391419" w14:textId="1972768E" w:rsidR="00E54FF6" w:rsidRPr="00E54FF6" w:rsidRDefault="00E54FF6" w:rsidP="003633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4FF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E54F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/ </w:t>
            </w:r>
            <w:r w:rsidRPr="00E54FF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4FF6" w:rsidRPr="00E75741" w14:paraId="17D57E3F" w14:textId="77777777" w:rsidTr="00E54FF6">
        <w:trPr>
          <w:tblHeader/>
        </w:trPr>
        <w:tc>
          <w:tcPr>
            <w:tcW w:w="5580" w:type="dxa"/>
          </w:tcPr>
          <w:p w14:paraId="06216D94" w14:textId="77777777" w:rsidR="00E54FF6" w:rsidRPr="00E54FF6" w:rsidRDefault="00E54FF6" w:rsidP="003633C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0E38B48" w14:textId="0BD2CEA7" w:rsidR="00E54FF6" w:rsidRPr="00E54FF6" w:rsidRDefault="00E54FF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FF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vAlign w:val="bottom"/>
          </w:tcPr>
          <w:p w14:paraId="746312CF" w14:textId="368FE521" w:rsidR="00E54FF6" w:rsidRPr="00E54FF6" w:rsidRDefault="00E54FF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FF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54FF6" w:rsidRPr="00E75741" w14:paraId="1689FC28" w14:textId="77777777" w:rsidTr="00E54FF6">
        <w:tc>
          <w:tcPr>
            <w:tcW w:w="5580" w:type="dxa"/>
          </w:tcPr>
          <w:p w14:paraId="7458F1DA" w14:textId="77777777" w:rsidR="00E54FF6" w:rsidRPr="00E54FF6" w:rsidRDefault="00E54FF6" w:rsidP="00D5498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E54F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</w:t>
            </w:r>
            <w:r w:rsidRPr="00E54FF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637E8B6F" w14:textId="2ABC4946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16,644</w:t>
            </w:r>
          </w:p>
        </w:tc>
        <w:tc>
          <w:tcPr>
            <w:tcW w:w="1755" w:type="dxa"/>
            <w:vAlign w:val="bottom"/>
          </w:tcPr>
          <w:p w14:paraId="08B8044F" w14:textId="195CFC50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14,094</w:t>
            </w:r>
          </w:p>
        </w:tc>
      </w:tr>
      <w:tr w:rsidR="00E54FF6" w:rsidRPr="00E75741" w14:paraId="6C02268B" w14:textId="77777777" w:rsidTr="00E54FF6">
        <w:trPr>
          <w:trHeight w:val="189"/>
        </w:trPr>
        <w:tc>
          <w:tcPr>
            <w:tcW w:w="5580" w:type="dxa"/>
          </w:tcPr>
          <w:p w14:paraId="469B3983" w14:textId="77777777" w:rsidR="00E54FF6" w:rsidRPr="00E54FF6" w:rsidRDefault="00E54FF6" w:rsidP="00D5498E">
            <w:pPr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E54FF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55" w:type="dxa"/>
            <w:vAlign w:val="bottom"/>
          </w:tcPr>
          <w:p w14:paraId="6D6A3579" w14:textId="77777777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E924231" w14:textId="77777777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54FF6" w:rsidRPr="00E75741" w14:paraId="33740F71" w14:textId="77777777" w:rsidTr="00E54FF6">
        <w:tc>
          <w:tcPr>
            <w:tcW w:w="5580" w:type="dxa"/>
          </w:tcPr>
          <w:p w14:paraId="298D8D0C" w14:textId="77777777" w:rsidR="00E54FF6" w:rsidRPr="00E54FF6" w:rsidRDefault="00E54FF6" w:rsidP="00D5498E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E54FF6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DFC8A47" w14:textId="7F4CB74E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3,552</w:t>
            </w:r>
          </w:p>
        </w:tc>
        <w:tc>
          <w:tcPr>
            <w:tcW w:w="1755" w:type="dxa"/>
            <w:vAlign w:val="bottom"/>
          </w:tcPr>
          <w:p w14:paraId="0C51A6AE" w14:textId="00560E8A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3,647</w:t>
            </w:r>
          </w:p>
        </w:tc>
      </w:tr>
      <w:tr w:rsidR="00E54FF6" w:rsidRPr="00E75741" w14:paraId="5ABE6291" w14:textId="77777777" w:rsidTr="00E54FF6">
        <w:tc>
          <w:tcPr>
            <w:tcW w:w="5580" w:type="dxa"/>
          </w:tcPr>
          <w:p w14:paraId="06813EAA" w14:textId="77777777" w:rsidR="00E54FF6" w:rsidRPr="00E54FF6" w:rsidRDefault="00E54FF6" w:rsidP="00D5498E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74711E8E" w14:textId="350C628D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  <w:tc>
          <w:tcPr>
            <w:tcW w:w="1755" w:type="dxa"/>
            <w:vAlign w:val="bottom"/>
          </w:tcPr>
          <w:p w14:paraId="32AE1091" w14:textId="1525F5E1" w:rsidR="00E54FF6" w:rsidRPr="00E54FF6" w:rsidRDefault="00E54FF6" w:rsidP="00E5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</w:tr>
      <w:tr w:rsidR="00E54FF6" w:rsidRPr="00E75741" w14:paraId="72A62429" w14:textId="77777777" w:rsidTr="00E54FF6">
        <w:tc>
          <w:tcPr>
            <w:tcW w:w="5580" w:type="dxa"/>
          </w:tcPr>
          <w:p w14:paraId="27DD0545" w14:textId="02328841" w:rsidR="00E54FF6" w:rsidRPr="00E54FF6" w:rsidRDefault="00E54FF6" w:rsidP="00D5498E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54FF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</w:t>
            </w:r>
            <w:r w:rsidR="00363F3D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55" w:type="dxa"/>
            <w:vAlign w:val="bottom"/>
          </w:tcPr>
          <w:p w14:paraId="010D8747" w14:textId="3719C2CB" w:rsidR="00E54FF6" w:rsidRPr="00E54FF6" w:rsidRDefault="00E54FF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(487)</w:t>
            </w:r>
          </w:p>
        </w:tc>
        <w:tc>
          <w:tcPr>
            <w:tcW w:w="1755" w:type="dxa"/>
            <w:vAlign w:val="bottom"/>
          </w:tcPr>
          <w:p w14:paraId="7F0B6171" w14:textId="6D8845CF" w:rsidR="00E54FF6" w:rsidRPr="00E54FF6" w:rsidRDefault="00E54FF6" w:rsidP="00E5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(1,411)</w:t>
            </w:r>
          </w:p>
        </w:tc>
      </w:tr>
      <w:tr w:rsidR="00E54FF6" w:rsidRPr="00E75741" w14:paraId="1EDDC40F" w14:textId="77777777" w:rsidTr="00E54FF6">
        <w:trPr>
          <w:trHeight w:val="414"/>
        </w:trPr>
        <w:tc>
          <w:tcPr>
            <w:tcW w:w="5580" w:type="dxa"/>
          </w:tcPr>
          <w:p w14:paraId="6AC624DD" w14:textId="77777777" w:rsidR="00E54FF6" w:rsidRPr="00E54FF6" w:rsidRDefault="00E54FF6" w:rsidP="00D5498E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4FF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</w:t>
            </w:r>
            <w:r w:rsidRPr="00E54F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780F941A" w14:textId="02F6F916" w:rsidR="00E54FF6" w:rsidRPr="00E54FF6" w:rsidRDefault="00E54FF6" w:rsidP="00E54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20,080</w:t>
            </w:r>
          </w:p>
        </w:tc>
        <w:tc>
          <w:tcPr>
            <w:tcW w:w="1755" w:type="dxa"/>
            <w:vAlign w:val="bottom"/>
          </w:tcPr>
          <w:p w14:paraId="08B18F94" w14:textId="57007A4D" w:rsidR="00E54FF6" w:rsidRPr="00E54FF6" w:rsidRDefault="00E54FF6" w:rsidP="00E54F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FF6">
              <w:rPr>
                <w:rFonts w:ascii="Angsana New" w:hAnsi="Angsana New"/>
                <w:color w:val="000000"/>
                <w:sz w:val="32"/>
                <w:szCs w:val="32"/>
              </w:rPr>
              <w:t>16,644</w:t>
            </w:r>
          </w:p>
        </w:tc>
      </w:tr>
    </w:tbl>
    <w:p w14:paraId="3CB73C21" w14:textId="3C462E98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lastRenderedPageBreak/>
        <w:tab/>
      </w:r>
      <w:r w:rsidR="00635F9C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390D" w:rsidRPr="00E75741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</w:t>
      </w:r>
      <w:r w:rsidR="00B57EFD" w:rsidRPr="00E75741">
        <w:rPr>
          <w:rFonts w:ascii="Angsana New" w:hAnsi="Angsana New"/>
          <w:sz w:val="32"/>
          <w:szCs w:val="32"/>
          <w:cs/>
        </w:rPr>
        <w:t xml:space="preserve">ยาวของพนักงานภายใน </w:t>
      </w:r>
      <w:r w:rsidR="00D966DE" w:rsidRPr="00E75741">
        <w:rPr>
          <w:rFonts w:ascii="Angsana New" w:hAnsi="Angsana New"/>
          <w:sz w:val="32"/>
          <w:szCs w:val="32"/>
        </w:rPr>
        <w:t>1</w:t>
      </w:r>
      <w:r w:rsidR="00B57EFD" w:rsidRPr="00E75741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เป็นจำนวนประมาณ </w:t>
      </w:r>
      <w:r w:rsidR="0051652A" w:rsidRPr="00E75741">
        <w:rPr>
          <w:rFonts w:ascii="Angsana New" w:hAnsi="Angsana New"/>
          <w:sz w:val="32"/>
          <w:szCs w:val="32"/>
        </w:rPr>
        <w:t>0.5</w:t>
      </w:r>
      <w:r w:rsidR="00D5498E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ล้านบาท (</w:t>
      </w:r>
      <w:r w:rsidR="00D5498E" w:rsidRPr="00E75741">
        <w:rPr>
          <w:rFonts w:ascii="Angsana New" w:hAnsi="Angsana New"/>
          <w:sz w:val="32"/>
          <w:szCs w:val="32"/>
        </w:rPr>
        <w:t>2565</w:t>
      </w:r>
      <w:r w:rsidR="00F8390D" w:rsidRPr="00E75741">
        <w:rPr>
          <w:rFonts w:ascii="Angsana New" w:hAnsi="Angsana New"/>
          <w:sz w:val="32"/>
          <w:szCs w:val="32"/>
        </w:rPr>
        <w:t xml:space="preserve">: 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จำนวน </w:t>
      </w:r>
      <w:r w:rsidR="00D5498E" w:rsidRPr="00E75741">
        <w:rPr>
          <w:rFonts w:ascii="Angsana New" w:hAnsi="Angsana New"/>
          <w:sz w:val="32"/>
          <w:szCs w:val="32"/>
        </w:rPr>
        <w:t xml:space="preserve">0.5 </w:t>
      </w:r>
      <w:r w:rsidR="00F8390D" w:rsidRPr="00E75741">
        <w:rPr>
          <w:rFonts w:ascii="Angsana New" w:hAnsi="Angsana New"/>
          <w:sz w:val="32"/>
          <w:szCs w:val="32"/>
          <w:cs/>
        </w:rPr>
        <w:t>ล้านบาท</w:t>
      </w:r>
      <w:r w:rsidR="007515E8" w:rsidRPr="00E75741">
        <w:rPr>
          <w:rFonts w:ascii="Angsana New" w:hAnsi="Angsana New" w:hint="cs"/>
          <w:sz w:val="32"/>
          <w:szCs w:val="32"/>
          <w:cs/>
        </w:rPr>
        <w:t>)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 </w:t>
      </w:r>
    </w:p>
    <w:p w14:paraId="5C8A9F2B" w14:textId="12311B36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</w:rPr>
        <w:tab/>
      </w:r>
      <w:r w:rsidR="00F8390D"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E75741">
        <w:rPr>
          <w:rFonts w:ascii="Angsana New" w:hAnsi="Angsana New"/>
          <w:sz w:val="32"/>
          <w:szCs w:val="32"/>
        </w:rPr>
        <w:t>256</w:t>
      </w:r>
      <w:r w:rsidR="00D5498E" w:rsidRPr="00E75741">
        <w:rPr>
          <w:rFonts w:ascii="Angsana New" w:hAnsi="Angsana New"/>
          <w:sz w:val="32"/>
          <w:szCs w:val="32"/>
        </w:rPr>
        <w:t>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F9C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ประมาณ </w:t>
      </w:r>
      <w:r w:rsidR="00BB38BD" w:rsidRPr="00E75741">
        <w:rPr>
          <w:rFonts w:ascii="Angsana New" w:hAnsi="Angsana New"/>
          <w:sz w:val="32"/>
          <w:szCs w:val="32"/>
        </w:rPr>
        <w:t>13</w:t>
      </w:r>
      <w:r w:rsidR="00404EA8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ปี (</w:t>
      </w:r>
      <w:r w:rsidR="001C3B69" w:rsidRPr="00E757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E75741">
        <w:rPr>
          <w:rFonts w:ascii="Angsana New" w:hAnsi="Angsana New"/>
          <w:sz w:val="32"/>
          <w:szCs w:val="32"/>
        </w:rPr>
        <w:t xml:space="preserve">: </w:t>
      </w:r>
      <w:r w:rsidR="00BB38BD" w:rsidRPr="00E75741">
        <w:rPr>
          <w:rFonts w:ascii="Angsana New" w:hAnsi="Angsana New"/>
          <w:sz w:val="32"/>
          <w:szCs w:val="32"/>
        </w:rPr>
        <w:t>13</w:t>
      </w:r>
      <w:r w:rsidR="0067601D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ปี) (</w:t>
      </w:r>
      <w:r w:rsidR="00D5498E" w:rsidRPr="00E75741">
        <w:rPr>
          <w:rFonts w:ascii="Angsana New" w:hAnsi="Angsana New"/>
          <w:sz w:val="32"/>
          <w:szCs w:val="32"/>
        </w:rPr>
        <w:t>2565</w:t>
      </w:r>
      <w:r w:rsidR="00F8390D" w:rsidRPr="00E75741">
        <w:rPr>
          <w:rFonts w:ascii="Angsana New" w:hAnsi="Angsana New"/>
          <w:sz w:val="32"/>
          <w:szCs w:val="32"/>
        </w:rPr>
        <w:t>:</w:t>
      </w:r>
      <w:r w:rsidR="006E2D61" w:rsidRPr="00E75741">
        <w:rPr>
          <w:rFonts w:ascii="Angsana New" w:hAnsi="Angsana New"/>
          <w:sz w:val="32"/>
          <w:szCs w:val="32"/>
        </w:rPr>
        <w:t xml:space="preserve"> </w:t>
      </w:r>
      <w:r w:rsidR="002C1DA6" w:rsidRPr="00E75741">
        <w:rPr>
          <w:rFonts w:ascii="Angsana New" w:hAnsi="Angsana New"/>
          <w:sz w:val="32"/>
          <w:szCs w:val="32"/>
        </w:rPr>
        <w:t>13</w:t>
      </w:r>
      <w:r w:rsidR="00404EA8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ปี </w:t>
      </w:r>
      <w:r w:rsidR="001453D6" w:rsidRPr="00E75741">
        <w:rPr>
          <w:rFonts w:ascii="Angsana New" w:hAnsi="Angsana New"/>
          <w:sz w:val="32"/>
          <w:szCs w:val="32"/>
        </w:rPr>
        <w:t>(</w:t>
      </w:r>
      <w:r w:rsidR="001C3B69" w:rsidRPr="00E757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E75741">
        <w:rPr>
          <w:rFonts w:ascii="Angsana New" w:hAnsi="Angsana New"/>
          <w:sz w:val="32"/>
          <w:szCs w:val="32"/>
        </w:rPr>
        <w:t>:</w:t>
      </w:r>
      <w:r w:rsidR="00F8390D" w:rsidRPr="00E75741">
        <w:rPr>
          <w:rFonts w:ascii="Angsana New" w:hAnsi="Angsana New"/>
          <w:sz w:val="32"/>
          <w:szCs w:val="32"/>
          <w:cs/>
        </w:rPr>
        <w:t xml:space="preserve"> </w:t>
      </w:r>
      <w:r w:rsidR="002C1DA6" w:rsidRPr="00E75741">
        <w:rPr>
          <w:rFonts w:ascii="Angsana New" w:hAnsi="Angsana New"/>
          <w:sz w:val="32"/>
          <w:szCs w:val="32"/>
        </w:rPr>
        <w:t>13</w:t>
      </w:r>
      <w:r w:rsidR="00F8390D" w:rsidRPr="00E75741">
        <w:rPr>
          <w:rFonts w:ascii="Angsana New" w:hAnsi="Angsana New"/>
          <w:sz w:val="32"/>
          <w:szCs w:val="32"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ปี)</w:t>
      </w:r>
      <w:r w:rsidR="001453D6" w:rsidRPr="00E75741">
        <w:rPr>
          <w:rFonts w:ascii="Angsana New" w:hAnsi="Angsana New"/>
          <w:sz w:val="32"/>
          <w:szCs w:val="32"/>
        </w:rPr>
        <w:t>)</w:t>
      </w:r>
    </w:p>
    <w:p w14:paraId="4D092503" w14:textId="661E35B5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F8390D" w:rsidRPr="00E7574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DC137D" w:rsidRPr="00E75741" w14:paraId="0E6D90D9" w14:textId="77777777" w:rsidTr="00DC137D">
        <w:tc>
          <w:tcPr>
            <w:tcW w:w="4770" w:type="dxa"/>
            <w:shd w:val="clear" w:color="auto" w:fill="auto"/>
          </w:tcPr>
          <w:p w14:paraId="72DDCF9C" w14:textId="77777777" w:rsidR="00DC137D" w:rsidRPr="00E75741" w:rsidRDefault="00DC137D" w:rsidP="00356B1E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272869D" w14:textId="28CD841B" w:rsidR="00DC137D" w:rsidRPr="00E75741" w:rsidRDefault="00DC137D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37D" w:rsidRPr="00E75741" w14:paraId="2BA33BEE" w14:textId="77777777" w:rsidTr="00DC137D">
        <w:tc>
          <w:tcPr>
            <w:tcW w:w="4770" w:type="dxa"/>
            <w:shd w:val="clear" w:color="auto" w:fill="auto"/>
          </w:tcPr>
          <w:p w14:paraId="1C5A7EDF" w14:textId="77777777" w:rsidR="00DC137D" w:rsidRPr="00E75741" w:rsidRDefault="00DC137D" w:rsidP="002A1F5B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56C1E0AA" w14:textId="779D988A" w:rsidR="00DC137D" w:rsidRPr="00E75741" w:rsidRDefault="00DC137D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6D4C7AD" w14:textId="478507C0" w:rsidR="00DC137D" w:rsidRPr="00E75741" w:rsidRDefault="00DC137D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C137D" w:rsidRPr="00E75741" w14:paraId="225057B0" w14:textId="77777777" w:rsidTr="00DC137D">
        <w:tc>
          <w:tcPr>
            <w:tcW w:w="4770" w:type="dxa"/>
            <w:shd w:val="clear" w:color="auto" w:fill="auto"/>
          </w:tcPr>
          <w:p w14:paraId="303EF480" w14:textId="77777777" w:rsidR="00DC137D" w:rsidRPr="00E75741" w:rsidRDefault="00DC137D" w:rsidP="00356B1E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shd w:val="clear" w:color="auto" w:fill="auto"/>
          </w:tcPr>
          <w:p w14:paraId="7A36A092" w14:textId="77777777" w:rsidR="00DC137D" w:rsidRPr="00E75741" w:rsidRDefault="00DC137D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115" w:type="dxa"/>
            <w:shd w:val="clear" w:color="auto" w:fill="auto"/>
          </w:tcPr>
          <w:p w14:paraId="1CBB0B95" w14:textId="77777777" w:rsidR="00DC137D" w:rsidRPr="00E75741" w:rsidRDefault="00DC137D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</w:tr>
      <w:tr w:rsidR="00DC137D" w:rsidRPr="00E75741" w14:paraId="66C09972" w14:textId="77777777" w:rsidTr="00DC137D">
        <w:tc>
          <w:tcPr>
            <w:tcW w:w="4770" w:type="dxa"/>
            <w:shd w:val="clear" w:color="auto" w:fill="auto"/>
          </w:tcPr>
          <w:p w14:paraId="7F40AD70" w14:textId="77777777" w:rsidR="00DC137D" w:rsidRPr="00E75741" w:rsidRDefault="00DC137D" w:rsidP="00D5498E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  <w:shd w:val="clear" w:color="auto" w:fill="auto"/>
          </w:tcPr>
          <w:p w14:paraId="6F4A8BDC" w14:textId="220B12E9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  <w:tc>
          <w:tcPr>
            <w:tcW w:w="2115" w:type="dxa"/>
            <w:shd w:val="clear" w:color="auto" w:fill="auto"/>
          </w:tcPr>
          <w:p w14:paraId="19E45F99" w14:textId="4673974B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</w:tr>
      <w:tr w:rsidR="00DC137D" w:rsidRPr="00E75741" w14:paraId="2C8B97D2" w14:textId="77777777" w:rsidTr="00DC137D">
        <w:tc>
          <w:tcPr>
            <w:tcW w:w="4770" w:type="dxa"/>
            <w:shd w:val="clear" w:color="auto" w:fill="auto"/>
          </w:tcPr>
          <w:p w14:paraId="05CB962A" w14:textId="77777777" w:rsidR="00DC137D" w:rsidRPr="00E75741" w:rsidRDefault="00DC137D" w:rsidP="00D5498E">
            <w:pPr>
              <w:spacing w:line="240" w:lineRule="auto"/>
              <w:ind w:left="162" w:right="-215" w:hanging="162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14:paraId="6E4C8460" w14:textId="4C646D93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  <w:tc>
          <w:tcPr>
            <w:tcW w:w="2115" w:type="dxa"/>
            <w:shd w:val="clear" w:color="auto" w:fill="auto"/>
          </w:tcPr>
          <w:p w14:paraId="087F3CC8" w14:textId="5A04E760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</w:tr>
      <w:tr w:rsidR="00DC137D" w:rsidRPr="00E75741" w14:paraId="04EF5B03" w14:textId="77777777" w:rsidTr="00DC137D">
        <w:tc>
          <w:tcPr>
            <w:tcW w:w="4770" w:type="dxa"/>
            <w:shd w:val="clear" w:color="auto" w:fill="auto"/>
          </w:tcPr>
          <w:p w14:paraId="024C2783" w14:textId="77777777" w:rsidR="00DC137D" w:rsidRPr="00E75741" w:rsidRDefault="00DC137D" w:rsidP="00D5498E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E94865C" w14:textId="7B6D3924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0 - 28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2F352FC" w14:textId="63CD2B6E" w:rsidR="00DC137D" w:rsidRPr="00E75741" w:rsidRDefault="00DC137D" w:rsidP="00D5498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color w:val="000000"/>
                <w:sz w:val="32"/>
                <w:szCs w:val="32"/>
              </w:rPr>
              <w:t>0 - 28</w:t>
            </w:r>
          </w:p>
        </w:tc>
      </w:tr>
    </w:tbl>
    <w:p w14:paraId="5AE7AD29" w14:textId="63A0C618" w:rsidR="00F8390D" w:rsidRPr="00E75741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tab/>
      </w:r>
      <w:r w:rsidR="00E726E3" w:rsidRPr="00E75741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E726E3" w:rsidRPr="00E75741">
        <w:rPr>
          <w:rFonts w:ascii="Angsana New" w:hAnsi="Angsana New"/>
          <w:sz w:val="32"/>
          <w:szCs w:val="32"/>
        </w:rPr>
        <w:t xml:space="preserve"> </w:t>
      </w:r>
      <w:r w:rsidR="00E726E3" w:rsidRPr="00E75741">
        <w:rPr>
          <w:rFonts w:ascii="Angsana New" w:hAnsi="Angsana New"/>
          <w:sz w:val="32"/>
          <w:szCs w:val="32"/>
          <w:cs/>
        </w:rPr>
        <w:t xml:space="preserve">ณ </w:t>
      </w:r>
      <w:r w:rsidR="00E726E3" w:rsidRPr="00E75741">
        <w:rPr>
          <w:rFonts w:ascii="Angsana New" w:hAnsi="Angsana New" w:hint="cs"/>
          <w:sz w:val="32"/>
          <w:szCs w:val="32"/>
          <w:cs/>
        </w:rPr>
        <w:t>วั</w:t>
      </w:r>
      <w:r w:rsidR="000A1169" w:rsidRPr="00E75741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498E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8E03AA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5498E" w:rsidRPr="00E75741">
        <w:rPr>
          <w:rFonts w:ascii="Angsana New" w:hAnsi="Angsana New"/>
          <w:sz w:val="32"/>
          <w:szCs w:val="32"/>
        </w:rPr>
        <w:t>2565</w:t>
      </w:r>
      <w:r w:rsidR="000A1169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F8390D" w:rsidRPr="00E757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363F3D" w:rsidRPr="00E75741" w14:paraId="47E5FA5A" w14:textId="0C46FF40" w:rsidTr="00363F3D">
        <w:tc>
          <w:tcPr>
            <w:tcW w:w="3510" w:type="dxa"/>
            <w:shd w:val="clear" w:color="auto" w:fill="auto"/>
          </w:tcPr>
          <w:p w14:paraId="4274BD42" w14:textId="77777777" w:rsidR="00363F3D" w:rsidRPr="00363F3D" w:rsidRDefault="00363F3D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1ABAE171" w14:textId="04B10D30" w:rsidR="00363F3D" w:rsidRPr="00363F3D" w:rsidRDefault="00363F3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63F3D">
              <w:rPr>
                <w:rFonts w:ascii="Angsana New" w:hAnsi="Angsana New"/>
                <w:sz w:val="30"/>
                <w:szCs w:val="30"/>
              </w:rPr>
              <w:t>/</w:t>
            </w:r>
            <w:r w:rsidRPr="00363F3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F3D" w:rsidRPr="00E75741" w14:paraId="68769963" w14:textId="77777777" w:rsidTr="00363F3D">
        <w:tc>
          <w:tcPr>
            <w:tcW w:w="3510" w:type="dxa"/>
            <w:shd w:val="clear" w:color="auto" w:fill="auto"/>
          </w:tcPr>
          <w:p w14:paraId="20B8A36A" w14:textId="77777777" w:rsidR="00363F3D" w:rsidRPr="00363F3D" w:rsidRDefault="00363F3D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6661EF4C" w14:textId="1E0D3A9E" w:rsidR="00363F3D" w:rsidRPr="00363F3D" w:rsidRDefault="00363F3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  <w:gridSpan w:val="2"/>
          </w:tcPr>
          <w:p w14:paraId="12F1FCA9" w14:textId="15C6775C" w:rsidR="00363F3D" w:rsidRPr="00363F3D" w:rsidRDefault="00363F3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63F3D" w:rsidRPr="00E75741" w14:paraId="7650C412" w14:textId="0E675F74" w:rsidTr="00363F3D">
        <w:tc>
          <w:tcPr>
            <w:tcW w:w="3510" w:type="dxa"/>
            <w:shd w:val="clear" w:color="auto" w:fill="auto"/>
          </w:tcPr>
          <w:p w14:paraId="5CC21786" w14:textId="77777777" w:rsidR="00363F3D" w:rsidRPr="00363F3D" w:rsidRDefault="00363F3D" w:rsidP="00363F3D">
            <w:pPr>
              <w:pStyle w:val="BodyText2"/>
              <w:spacing w:line="380" w:lineRule="exact"/>
            </w:pPr>
          </w:p>
        </w:tc>
        <w:tc>
          <w:tcPr>
            <w:tcW w:w="1395" w:type="dxa"/>
            <w:shd w:val="clear" w:color="auto" w:fill="auto"/>
          </w:tcPr>
          <w:p w14:paraId="1D0D5ECD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95" w:type="dxa"/>
            <w:shd w:val="clear" w:color="auto" w:fill="auto"/>
          </w:tcPr>
          <w:p w14:paraId="32EE9EAC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</w:t>
            </w:r>
          </w:p>
          <w:p w14:paraId="24FAA043" w14:textId="2D084FEA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ต่อสำรอง</w:t>
            </w:r>
          </w:p>
        </w:tc>
        <w:tc>
          <w:tcPr>
            <w:tcW w:w="1395" w:type="dxa"/>
          </w:tcPr>
          <w:p w14:paraId="14E2033E" w14:textId="5828A8BB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95" w:type="dxa"/>
          </w:tcPr>
          <w:p w14:paraId="2ADE030C" w14:textId="7777777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</w:t>
            </w:r>
          </w:p>
          <w:p w14:paraId="2EC5AFD8" w14:textId="2227B987" w:rsidR="00363F3D" w:rsidRPr="00363F3D" w:rsidRDefault="00363F3D" w:rsidP="00363F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ต่อสำรอง</w:t>
            </w:r>
          </w:p>
        </w:tc>
      </w:tr>
      <w:tr w:rsidR="00363F3D" w:rsidRPr="00E75741" w14:paraId="28101DDF" w14:textId="70F7CEFA" w:rsidTr="00363F3D">
        <w:tc>
          <w:tcPr>
            <w:tcW w:w="3510" w:type="dxa"/>
            <w:shd w:val="clear" w:color="auto" w:fill="auto"/>
          </w:tcPr>
          <w:p w14:paraId="137EEA91" w14:textId="77777777" w:rsidR="00363F3D" w:rsidRPr="00363F3D" w:rsidRDefault="00363F3D" w:rsidP="00363F3D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6F97241" w14:textId="77777777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95" w:type="dxa"/>
            <w:shd w:val="clear" w:color="auto" w:fill="auto"/>
          </w:tcPr>
          <w:p w14:paraId="2AA0D638" w14:textId="77777777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95" w:type="dxa"/>
          </w:tcPr>
          <w:p w14:paraId="36A578F0" w14:textId="54DC80EA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95" w:type="dxa"/>
          </w:tcPr>
          <w:p w14:paraId="6DCC4108" w14:textId="2A4A6A06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63F3D" w:rsidRPr="00E75741" w14:paraId="08934EEA" w14:textId="4FE7C59E" w:rsidTr="00363F3D">
        <w:tc>
          <w:tcPr>
            <w:tcW w:w="3510" w:type="dxa"/>
            <w:shd w:val="clear" w:color="auto" w:fill="auto"/>
          </w:tcPr>
          <w:p w14:paraId="0D56BE92" w14:textId="77777777" w:rsidR="00363F3D" w:rsidRPr="00363F3D" w:rsidRDefault="00363F3D" w:rsidP="00363F3D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</w:tcPr>
          <w:p w14:paraId="53D99040" w14:textId="53C823F6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C7FBD57" w14:textId="73C4968A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(1.7) / 2.0</w:t>
            </w:r>
          </w:p>
        </w:tc>
        <w:tc>
          <w:tcPr>
            <w:tcW w:w="1395" w:type="dxa"/>
          </w:tcPr>
          <w:p w14:paraId="5216FCF3" w14:textId="358E561F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09952607" w14:textId="308AB5D5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(1.4) / 1.7</w:t>
            </w:r>
          </w:p>
        </w:tc>
      </w:tr>
      <w:tr w:rsidR="00363F3D" w:rsidRPr="00E75741" w14:paraId="6E745535" w14:textId="39E09609" w:rsidTr="00363F3D">
        <w:tc>
          <w:tcPr>
            <w:tcW w:w="3510" w:type="dxa"/>
            <w:shd w:val="clear" w:color="auto" w:fill="auto"/>
          </w:tcPr>
          <w:p w14:paraId="16472307" w14:textId="77777777" w:rsidR="00363F3D" w:rsidRPr="00363F3D" w:rsidRDefault="00363F3D" w:rsidP="00363F3D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363F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421789FA" w14:textId="401865F7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1C150BC5" w14:textId="57D0122F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2.2 / (1.9)</w:t>
            </w:r>
          </w:p>
        </w:tc>
        <w:tc>
          <w:tcPr>
            <w:tcW w:w="1395" w:type="dxa"/>
          </w:tcPr>
          <w:p w14:paraId="3E406863" w14:textId="546E8CA9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77E8B9A6" w14:textId="301718E5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1.7 / (1.5)</w:t>
            </w:r>
          </w:p>
        </w:tc>
      </w:tr>
      <w:tr w:rsidR="00363F3D" w:rsidRPr="00E75741" w14:paraId="2B6737A3" w14:textId="3627021A" w:rsidTr="00495F74">
        <w:tc>
          <w:tcPr>
            <w:tcW w:w="3510" w:type="dxa"/>
            <w:shd w:val="clear" w:color="auto" w:fill="auto"/>
          </w:tcPr>
          <w:p w14:paraId="143308B5" w14:textId="238B2A52" w:rsidR="00363F3D" w:rsidRPr="00363F3D" w:rsidRDefault="00363F3D" w:rsidP="00363F3D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1B1A5" w14:textId="030C8728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68A8A8" w14:textId="64567E32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(1.0) / 1.1</w:t>
            </w:r>
          </w:p>
        </w:tc>
        <w:tc>
          <w:tcPr>
            <w:tcW w:w="1395" w:type="dxa"/>
            <w:vAlign w:val="bottom"/>
          </w:tcPr>
          <w:p w14:paraId="14FB521B" w14:textId="0122D972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395" w:type="dxa"/>
            <w:vAlign w:val="bottom"/>
          </w:tcPr>
          <w:p w14:paraId="11886F66" w14:textId="30FC8C22" w:rsidR="00363F3D" w:rsidRPr="00363F3D" w:rsidRDefault="00363F3D" w:rsidP="00363F3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F3D">
              <w:rPr>
                <w:rFonts w:ascii="Angsana New" w:hAnsi="Angsana New"/>
                <w:color w:val="000000"/>
                <w:sz w:val="30"/>
                <w:szCs w:val="30"/>
              </w:rPr>
              <w:t>(0.8) / 0.9</w:t>
            </w:r>
          </w:p>
        </w:tc>
      </w:tr>
    </w:tbl>
    <w:p w14:paraId="66E55CBB" w14:textId="678DB6CD" w:rsidR="00506520" w:rsidRPr="00E75741" w:rsidRDefault="00AB0D71" w:rsidP="000C2EE3">
      <w:pPr>
        <w:pStyle w:val="List"/>
        <w:tabs>
          <w:tab w:val="clear" w:pos="227"/>
          <w:tab w:val="clear" w:pos="454"/>
          <w:tab w:val="clear" w:pos="680"/>
        </w:tabs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19</w:t>
      </w:r>
      <w:r w:rsidR="00506520" w:rsidRPr="00E75741">
        <w:rPr>
          <w:rFonts w:ascii="Angsana New" w:hAnsi="Angsana New"/>
          <w:b/>
          <w:bCs/>
          <w:sz w:val="32"/>
          <w:szCs w:val="32"/>
        </w:rPr>
        <w:t>.</w:t>
      </w:r>
      <w:r w:rsidR="00506520" w:rsidRPr="00E75741">
        <w:rPr>
          <w:rFonts w:ascii="Angsana New" w:hAnsi="Angsana New"/>
          <w:b/>
          <w:bCs/>
          <w:sz w:val="32"/>
          <w:szCs w:val="32"/>
        </w:rPr>
        <w:tab/>
      </w:r>
      <w:r w:rsidR="00506520" w:rsidRPr="00E7574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A73B70E" w14:textId="7E009CA1" w:rsidR="00370D61" w:rsidRPr="00E75741" w:rsidRDefault="00370D61" w:rsidP="00370D61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E75741">
        <w:rPr>
          <w:rFonts w:ascii="Angsana New" w:hAnsi="Angsana New"/>
          <w:sz w:val="32"/>
          <w:szCs w:val="32"/>
        </w:rPr>
        <w:t xml:space="preserve">116 </w:t>
      </w:r>
      <w:r w:rsidRPr="00E7574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75741">
        <w:rPr>
          <w:rFonts w:ascii="Angsana New" w:hAnsi="Angsana New"/>
          <w:sz w:val="32"/>
          <w:szCs w:val="32"/>
        </w:rPr>
        <w:t>2535</w:t>
      </w:r>
      <w:r w:rsidRPr="00E7574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75741">
        <w:rPr>
          <w:rFonts w:ascii="Angsana New" w:hAnsi="Angsana New"/>
          <w:sz w:val="32"/>
          <w:szCs w:val="32"/>
        </w:rPr>
        <w:t>5</w:t>
      </w:r>
      <w:r w:rsidRPr="00E7574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75741">
        <w:rPr>
          <w:rFonts w:ascii="Angsana New" w:hAnsi="Angsana New"/>
          <w:sz w:val="32"/>
          <w:szCs w:val="32"/>
        </w:rPr>
        <w:t xml:space="preserve">10 </w:t>
      </w:r>
      <w:r w:rsidRPr="00E75741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5573DA10" w14:textId="77777777" w:rsidR="00EF00EC" w:rsidRDefault="00EF0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B07DFA" w14:textId="6758D1C1" w:rsidR="00506520" w:rsidRPr="00E75741" w:rsidRDefault="00AB0D71" w:rsidP="00370D61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r w:rsidRPr="00E75741">
        <w:rPr>
          <w:rFonts w:ascii="Angsana New" w:hAnsi="Angsana New"/>
          <w:sz w:val="32"/>
          <w:szCs w:val="32"/>
          <w:u w:val="none"/>
        </w:rPr>
        <w:lastRenderedPageBreak/>
        <w:t>2</w:t>
      </w:r>
      <w:r w:rsidR="00D34B8A" w:rsidRPr="00E75741">
        <w:rPr>
          <w:rFonts w:ascii="Angsana New" w:hAnsi="Angsana New"/>
          <w:sz w:val="32"/>
          <w:szCs w:val="32"/>
          <w:u w:val="none"/>
        </w:rPr>
        <w:t>0</w:t>
      </w:r>
      <w:r w:rsidR="00506520" w:rsidRPr="00E75741">
        <w:rPr>
          <w:rFonts w:ascii="Angsana New" w:hAnsi="Angsana New"/>
          <w:sz w:val="32"/>
          <w:szCs w:val="32"/>
          <w:u w:val="none"/>
        </w:rPr>
        <w:t>.</w:t>
      </w:r>
      <w:r w:rsidR="00506520" w:rsidRPr="00E75741">
        <w:rPr>
          <w:rFonts w:ascii="Angsana New" w:hAnsi="Angsana New"/>
          <w:sz w:val="32"/>
          <w:szCs w:val="32"/>
          <w:u w:val="none"/>
        </w:rPr>
        <w:tab/>
      </w:r>
      <w:r w:rsidR="00506520" w:rsidRPr="00E75741">
        <w:rPr>
          <w:rFonts w:ascii="Angsana New" w:hAnsi="Angsana New"/>
          <w:sz w:val="32"/>
          <w:szCs w:val="32"/>
          <w:u w:val="none"/>
          <w:cs/>
        </w:rPr>
        <w:t>ค่าใช้จ่ายตามลักษณะ</w:t>
      </w:r>
    </w:p>
    <w:p w14:paraId="6FDDC066" w14:textId="77777777" w:rsidR="00506520" w:rsidRPr="00E75741" w:rsidRDefault="00506520" w:rsidP="009A42D8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06520" w:rsidRPr="00E75741" w14:paraId="60379807" w14:textId="77777777" w:rsidTr="00254738">
        <w:tc>
          <w:tcPr>
            <w:tcW w:w="3780" w:type="dxa"/>
          </w:tcPr>
          <w:p w14:paraId="292B0E6E" w14:textId="77777777" w:rsidR="00506520" w:rsidRPr="00E75741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3D551B9" w14:textId="77777777" w:rsidR="00506520" w:rsidRPr="00E75741" w:rsidRDefault="00506520" w:rsidP="00356B1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59AD1626" w14:textId="77777777" w:rsidR="00506520" w:rsidRPr="00E75741" w:rsidRDefault="00506520" w:rsidP="00356B1E">
            <w:pPr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06520" w:rsidRPr="00E75741" w14:paraId="7DCE9840" w14:textId="77777777" w:rsidTr="00254738">
        <w:tc>
          <w:tcPr>
            <w:tcW w:w="3780" w:type="dxa"/>
          </w:tcPr>
          <w:p w14:paraId="4FD037C8" w14:textId="77777777" w:rsidR="00506520" w:rsidRPr="00E75741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1F8DB70" w14:textId="77777777" w:rsidR="00506520" w:rsidRPr="00E75741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06FAC1" w14:textId="77777777" w:rsidR="00506520" w:rsidRPr="00E75741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E75741" w14:paraId="7E8EFBD6" w14:textId="77777777" w:rsidTr="00254738">
        <w:tc>
          <w:tcPr>
            <w:tcW w:w="3780" w:type="dxa"/>
          </w:tcPr>
          <w:p w14:paraId="79B3D3CC" w14:textId="77777777" w:rsidR="002A1F5B" w:rsidRPr="00E75741" w:rsidRDefault="002A1F5B" w:rsidP="002A1F5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D11F64" w14:textId="3EC6632C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28" w:type="dxa"/>
            <w:vAlign w:val="bottom"/>
          </w:tcPr>
          <w:p w14:paraId="2BADF08F" w14:textId="3B581640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27" w:type="dxa"/>
            <w:vAlign w:val="bottom"/>
          </w:tcPr>
          <w:p w14:paraId="4AF25E64" w14:textId="387B516F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28" w:type="dxa"/>
            <w:vAlign w:val="bottom"/>
          </w:tcPr>
          <w:p w14:paraId="4F1BF4E6" w14:textId="547EF0AA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C954F7" w:rsidRPr="00E75741" w14:paraId="019C9C65" w14:textId="77777777" w:rsidTr="00254738">
        <w:tc>
          <w:tcPr>
            <w:tcW w:w="3780" w:type="dxa"/>
          </w:tcPr>
          <w:p w14:paraId="4E602A3E" w14:textId="77777777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7" w:type="dxa"/>
            <w:vAlign w:val="bottom"/>
          </w:tcPr>
          <w:p w14:paraId="5A415CC5" w14:textId="35533622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204,313</w:t>
            </w:r>
          </w:p>
        </w:tc>
        <w:tc>
          <w:tcPr>
            <w:tcW w:w="1328" w:type="dxa"/>
            <w:vAlign w:val="bottom"/>
          </w:tcPr>
          <w:p w14:paraId="1890E003" w14:textId="16D4C1AD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172,103</w:t>
            </w:r>
          </w:p>
        </w:tc>
        <w:tc>
          <w:tcPr>
            <w:tcW w:w="1327" w:type="dxa"/>
            <w:vAlign w:val="bottom"/>
          </w:tcPr>
          <w:p w14:paraId="08EEA2E4" w14:textId="1040E136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186,699</w:t>
            </w:r>
          </w:p>
        </w:tc>
        <w:tc>
          <w:tcPr>
            <w:tcW w:w="1328" w:type="dxa"/>
            <w:vAlign w:val="bottom"/>
          </w:tcPr>
          <w:p w14:paraId="45EBC976" w14:textId="3FDCBEC2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159,521</w:t>
            </w:r>
          </w:p>
        </w:tc>
      </w:tr>
      <w:tr w:rsidR="00C954F7" w:rsidRPr="00E75741" w14:paraId="1D665C5E" w14:textId="77777777" w:rsidTr="00254738">
        <w:tc>
          <w:tcPr>
            <w:tcW w:w="3780" w:type="dxa"/>
          </w:tcPr>
          <w:p w14:paraId="70289113" w14:textId="77777777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27" w:type="dxa"/>
            <w:vAlign w:val="bottom"/>
          </w:tcPr>
          <w:p w14:paraId="5F52838F" w14:textId="15DF4672" w:rsidR="00C954F7" w:rsidRPr="00E75741" w:rsidRDefault="00DC137D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99,447</w:t>
            </w:r>
          </w:p>
        </w:tc>
        <w:tc>
          <w:tcPr>
            <w:tcW w:w="1328" w:type="dxa"/>
            <w:vAlign w:val="bottom"/>
          </w:tcPr>
          <w:p w14:paraId="7B8DDB7D" w14:textId="128F0008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82,181</w:t>
            </w:r>
          </w:p>
        </w:tc>
        <w:tc>
          <w:tcPr>
            <w:tcW w:w="1327" w:type="dxa"/>
            <w:vAlign w:val="bottom"/>
          </w:tcPr>
          <w:p w14:paraId="0C2A42C0" w14:textId="72CF8CB9" w:rsidR="00C954F7" w:rsidRPr="00E75741" w:rsidRDefault="00B469B9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93,079</w:t>
            </w:r>
          </w:p>
        </w:tc>
        <w:tc>
          <w:tcPr>
            <w:tcW w:w="1328" w:type="dxa"/>
            <w:vAlign w:val="bottom"/>
          </w:tcPr>
          <w:p w14:paraId="4C4F6870" w14:textId="6976D68F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79,</w:t>
            </w:r>
            <w:r w:rsidR="00DC137D">
              <w:rPr>
                <w:rFonts w:ascii="Angsana New" w:hAnsi="Angsana New"/>
                <w:sz w:val="30"/>
                <w:szCs w:val="30"/>
              </w:rPr>
              <w:t>0</w:t>
            </w:r>
            <w:r w:rsidR="00885410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</w:tr>
      <w:tr w:rsidR="00C954F7" w:rsidRPr="00E75741" w14:paraId="4F32423C" w14:textId="77777777" w:rsidTr="00254738">
        <w:tc>
          <w:tcPr>
            <w:tcW w:w="3780" w:type="dxa"/>
          </w:tcPr>
          <w:p w14:paraId="7AF24727" w14:textId="77777777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vAlign w:val="bottom"/>
          </w:tcPr>
          <w:p w14:paraId="3BA0AE89" w14:textId="4062EA4C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328" w:type="dxa"/>
            <w:vAlign w:val="bottom"/>
          </w:tcPr>
          <w:p w14:paraId="1E5491EB" w14:textId="1220AE5B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1,012</w:t>
            </w:r>
          </w:p>
        </w:tc>
        <w:tc>
          <w:tcPr>
            <w:tcW w:w="1327" w:type="dxa"/>
            <w:vAlign w:val="bottom"/>
          </w:tcPr>
          <w:p w14:paraId="2D6E972D" w14:textId="79E629E9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328" w:type="dxa"/>
            <w:vAlign w:val="bottom"/>
          </w:tcPr>
          <w:p w14:paraId="06AA52AC" w14:textId="4625A9FA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169</w:t>
            </w:r>
          </w:p>
        </w:tc>
      </w:tr>
      <w:tr w:rsidR="00C954F7" w:rsidRPr="00E75741" w14:paraId="06E447CC" w14:textId="77777777" w:rsidTr="00254738">
        <w:tc>
          <w:tcPr>
            <w:tcW w:w="3780" w:type="dxa"/>
          </w:tcPr>
          <w:p w14:paraId="5623E903" w14:textId="2C7C5D34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1327" w:type="dxa"/>
            <w:vAlign w:val="bottom"/>
          </w:tcPr>
          <w:p w14:paraId="3AAF038A" w14:textId="70DE4CBA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(140,175)</w:t>
            </w:r>
          </w:p>
        </w:tc>
        <w:tc>
          <w:tcPr>
            <w:tcW w:w="1328" w:type="dxa"/>
            <w:vAlign w:val="bottom"/>
          </w:tcPr>
          <w:p w14:paraId="67278ABD" w14:textId="2DF6C65F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(78,654)</w:t>
            </w:r>
          </w:p>
        </w:tc>
        <w:tc>
          <w:tcPr>
            <w:tcW w:w="1327" w:type="dxa"/>
            <w:vAlign w:val="bottom"/>
          </w:tcPr>
          <w:p w14:paraId="73026B0B" w14:textId="08EF1247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(132,430)</w:t>
            </w:r>
          </w:p>
        </w:tc>
        <w:tc>
          <w:tcPr>
            <w:tcW w:w="1328" w:type="dxa"/>
            <w:vAlign w:val="bottom"/>
          </w:tcPr>
          <w:p w14:paraId="3ED184E6" w14:textId="7FAFAD1D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(62,634)</w:t>
            </w:r>
          </w:p>
        </w:tc>
      </w:tr>
      <w:tr w:rsidR="00C954F7" w:rsidRPr="00E75741" w14:paraId="3FDD3441" w14:textId="77777777" w:rsidTr="00254738">
        <w:tc>
          <w:tcPr>
            <w:tcW w:w="3780" w:type="dxa"/>
          </w:tcPr>
          <w:p w14:paraId="7EA30139" w14:textId="77777777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ค่าโฆษณาและประชาสัมพันธ์</w:t>
            </w:r>
          </w:p>
        </w:tc>
        <w:tc>
          <w:tcPr>
            <w:tcW w:w="1327" w:type="dxa"/>
            <w:vAlign w:val="bottom"/>
          </w:tcPr>
          <w:p w14:paraId="4E72D6AD" w14:textId="096642BC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115,944</w:t>
            </w:r>
          </w:p>
        </w:tc>
        <w:tc>
          <w:tcPr>
            <w:tcW w:w="1328" w:type="dxa"/>
            <w:vAlign w:val="bottom"/>
          </w:tcPr>
          <w:p w14:paraId="26A28523" w14:textId="11913809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86,169</w:t>
            </w:r>
          </w:p>
        </w:tc>
        <w:tc>
          <w:tcPr>
            <w:tcW w:w="1327" w:type="dxa"/>
            <w:vAlign w:val="bottom"/>
          </w:tcPr>
          <w:p w14:paraId="43DA64D5" w14:textId="3F06C6D7" w:rsidR="00C954F7" w:rsidRPr="00E75741" w:rsidRDefault="00A909B2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112,509</w:t>
            </w:r>
          </w:p>
        </w:tc>
        <w:tc>
          <w:tcPr>
            <w:tcW w:w="1328" w:type="dxa"/>
            <w:vAlign w:val="bottom"/>
          </w:tcPr>
          <w:p w14:paraId="2C5B2668" w14:textId="7AF69736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82,885</w:t>
            </w:r>
          </w:p>
        </w:tc>
      </w:tr>
      <w:tr w:rsidR="00C954F7" w:rsidRPr="00E75741" w14:paraId="48F8698A" w14:textId="77777777" w:rsidTr="00254738">
        <w:tc>
          <w:tcPr>
            <w:tcW w:w="3780" w:type="dxa"/>
          </w:tcPr>
          <w:p w14:paraId="242A7E9A" w14:textId="77777777" w:rsidR="00C954F7" w:rsidRPr="00E75741" w:rsidRDefault="00C954F7" w:rsidP="00C954F7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327" w:type="dxa"/>
            <w:vAlign w:val="bottom"/>
          </w:tcPr>
          <w:p w14:paraId="0D479D62" w14:textId="468C0A3C" w:rsidR="00C954F7" w:rsidRPr="00E75741" w:rsidRDefault="00CC02D8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70,</w:t>
            </w:r>
            <w:r w:rsidR="00747740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28" w:type="dxa"/>
            <w:vAlign w:val="bottom"/>
          </w:tcPr>
          <w:p w14:paraId="0F6D7E5D" w14:textId="6113F032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46,085</w:t>
            </w:r>
          </w:p>
        </w:tc>
        <w:tc>
          <w:tcPr>
            <w:tcW w:w="1327" w:type="dxa"/>
            <w:vAlign w:val="bottom"/>
          </w:tcPr>
          <w:p w14:paraId="76956D61" w14:textId="218E1D9E" w:rsidR="00C954F7" w:rsidRPr="00E75741" w:rsidRDefault="00747740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48,355</w:t>
            </w:r>
          </w:p>
        </w:tc>
        <w:tc>
          <w:tcPr>
            <w:tcW w:w="1328" w:type="dxa"/>
            <w:vAlign w:val="bottom"/>
          </w:tcPr>
          <w:p w14:paraId="5D9219E6" w14:textId="58EC129B" w:rsidR="00C954F7" w:rsidRPr="00E75741" w:rsidRDefault="00C954F7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32,909</w:t>
            </w:r>
          </w:p>
        </w:tc>
      </w:tr>
    </w:tbl>
    <w:p w14:paraId="7CF5BCEE" w14:textId="77777777" w:rsidR="005309EC" w:rsidRPr="00E75741" w:rsidRDefault="00AB0D71" w:rsidP="00370D61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E75741">
        <w:rPr>
          <w:rFonts w:ascii="Angsana New" w:hAnsi="Angsana New"/>
          <w:sz w:val="32"/>
          <w:szCs w:val="32"/>
          <w:u w:val="none"/>
        </w:rPr>
        <w:t>2</w:t>
      </w:r>
      <w:r w:rsidR="00D34B8A" w:rsidRPr="00E75741">
        <w:rPr>
          <w:rFonts w:ascii="Angsana New" w:hAnsi="Angsana New"/>
          <w:sz w:val="32"/>
          <w:szCs w:val="32"/>
          <w:u w:val="none"/>
        </w:rPr>
        <w:t>1</w:t>
      </w:r>
      <w:r w:rsidR="003E3E6A" w:rsidRPr="00E75741">
        <w:rPr>
          <w:rFonts w:ascii="Angsana New" w:hAnsi="Angsana New"/>
          <w:sz w:val="32"/>
          <w:szCs w:val="32"/>
          <w:u w:val="none"/>
        </w:rPr>
        <w:t>.</w:t>
      </w:r>
      <w:r w:rsidR="005309EC" w:rsidRPr="00E75741">
        <w:rPr>
          <w:rFonts w:ascii="Angsana New" w:hAnsi="Angsana New"/>
          <w:sz w:val="32"/>
          <w:szCs w:val="32"/>
          <w:u w:val="none"/>
        </w:rPr>
        <w:tab/>
      </w:r>
      <w:r w:rsidR="005309EC" w:rsidRPr="00E75741">
        <w:rPr>
          <w:rFonts w:ascii="Angsana New" w:hAnsi="Angsana New"/>
          <w:sz w:val="32"/>
          <w:szCs w:val="32"/>
          <w:u w:val="none"/>
          <w:cs/>
        </w:rPr>
        <w:t>รายได้จากสัญญาที่ทำกับลูกค้า</w:t>
      </w:r>
      <w:r w:rsidR="005309EC" w:rsidRPr="00E75741">
        <w:rPr>
          <w:rFonts w:ascii="Angsana New" w:hAnsi="Angsana New"/>
          <w:sz w:val="32"/>
          <w:szCs w:val="32"/>
          <w:u w:val="none"/>
        </w:rPr>
        <w:t xml:space="preserve"> 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3798"/>
        <w:gridCol w:w="1327"/>
        <w:gridCol w:w="1328"/>
        <w:gridCol w:w="1327"/>
        <w:gridCol w:w="1328"/>
      </w:tblGrid>
      <w:tr w:rsidR="005309EC" w:rsidRPr="00E75741" w14:paraId="7ECA4C29" w14:textId="77777777" w:rsidTr="00356B1E">
        <w:trPr>
          <w:tblHeader/>
        </w:trPr>
        <w:tc>
          <w:tcPr>
            <w:tcW w:w="9108" w:type="dxa"/>
            <w:gridSpan w:val="5"/>
            <w:shd w:val="clear" w:color="auto" w:fill="auto"/>
          </w:tcPr>
          <w:p w14:paraId="7A5DE294" w14:textId="77777777" w:rsidR="005309EC" w:rsidRPr="00E75741" w:rsidRDefault="005309EC" w:rsidP="00356B1E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(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57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09EC" w:rsidRPr="00E75741" w14:paraId="262FAEED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31D8BF99" w14:textId="77777777" w:rsidR="005309EC" w:rsidRPr="00E75741" w:rsidRDefault="005309EC" w:rsidP="00356B1E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633B306A" w14:textId="77777777" w:rsidR="005309EC" w:rsidRPr="00E75741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70BD388F" w14:textId="77777777" w:rsidR="005309EC" w:rsidRPr="00E75741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F5B" w:rsidRPr="00E75741" w14:paraId="7B0B64D2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0E568002" w14:textId="77777777" w:rsidR="002A1F5B" w:rsidRPr="00E75741" w:rsidRDefault="002A1F5B" w:rsidP="002A1F5B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7799243" w14:textId="15D15B08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ECDD64" w14:textId="070BAC02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F6495B" w14:textId="4AC12BBD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68DDA2" w14:textId="5FF56D9A" w:rsidR="002A1F5B" w:rsidRPr="00E75741" w:rsidRDefault="00C954F7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309EC" w:rsidRPr="00E75741" w14:paraId="0074ACB7" w14:textId="77777777" w:rsidTr="001F2182">
        <w:tc>
          <w:tcPr>
            <w:tcW w:w="3798" w:type="dxa"/>
            <w:shd w:val="clear" w:color="auto" w:fill="auto"/>
          </w:tcPr>
          <w:p w14:paraId="7F27BC61" w14:textId="77777777" w:rsidR="005309EC" w:rsidRPr="00E75741" w:rsidRDefault="005309EC" w:rsidP="00356B1E">
            <w:pPr>
              <w:spacing w:line="240" w:lineRule="auto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shd w:val="clear" w:color="auto" w:fill="auto"/>
          </w:tcPr>
          <w:p w14:paraId="3272CB40" w14:textId="77777777" w:rsidR="005309EC" w:rsidRPr="00E75741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78EC3362" w14:textId="77777777" w:rsidR="005309EC" w:rsidRPr="00E75741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187C2E57" w14:textId="77777777" w:rsidR="005309EC" w:rsidRPr="00E75741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6F0A7D45" w14:textId="77777777" w:rsidR="005309EC" w:rsidRPr="00E75741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54F7" w:rsidRPr="00E75741" w14:paraId="7954C88D" w14:textId="77777777" w:rsidTr="001F2182">
        <w:tc>
          <w:tcPr>
            <w:tcW w:w="3798" w:type="dxa"/>
            <w:shd w:val="clear" w:color="auto" w:fill="auto"/>
          </w:tcPr>
          <w:p w14:paraId="1712AAA5" w14:textId="77777777" w:rsidR="00C954F7" w:rsidRPr="00E75741" w:rsidRDefault="00C954F7" w:rsidP="00C954F7">
            <w:pPr>
              <w:spacing w:line="240" w:lineRule="auto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2293E54" w14:textId="1C6ABB6F" w:rsidR="00C954F7" w:rsidRPr="00E75741" w:rsidRDefault="00A75C98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422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48FF4F" w14:textId="54F5B982" w:rsidR="00C954F7" w:rsidRPr="00E75741" w:rsidRDefault="00C954F7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1,268,187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775350" w14:textId="27639192" w:rsidR="00C954F7" w:rsidRPr="00E75741" w:rsidRDefault="003C2F22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385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C40732" w14:textId="71D250F2" w:rsidR="00C954F7" w:rsidRPr="00E75741" w:rsidRDefault="00C954F7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1,209,855</w:t>
            </w:r>
          </w:p>
        </w:tc>
      </w:tr>
    </w:tbl>
    <w:p w14:paraId="449EBCB0" w14:textId="2796C57E" w:rsidR="00E97C09" w:rsidRPr="00E75741" w:rsidRDefault="00AB0D71" w:rsidP="00356B1E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E75741">
        <w:rPr>
          <w:rFonts w:ascii="Angsana New" w:hAnsi="Angsana New"/>
          <w:sz w:val="32"/>
          <w:szCs w:val="32"/>
          <w:u w:val="none"/>
        </w:rPr>
        <w:t>2</w:t>
      </w:r>
      <w:r w:rsidR="00D34B8A" w:rsidRPr="00E75741">
        <w:rPr>
          <w:rFonts w:ascii="Angsana New" w:hAnsi="Angsana New"/>
          <w:sz w:val="32"/>
          <w:szCs w:val="32"/>
          <w:u w:val="none"/>
        </w:rPr>
        <w:t>2</w:t>
      </w:r>
      <w:r w:rsidR="00E97C09" w:rsidRPr="00E75741">
        <w:rPr>
          <w:rFonts w:ascii="Angsana New" w:hAnsi="Angsana New"/>
          <w:sz w:val="32"/>
          <w:szCs w:val="32"/>
          <w:u w:val="none"/>
        </w:rPr>
        <w:t>.</w:t>
      </w:r>
      <w:r w:rsidR="00E97C09" w:rsidRPr="00E75741">
        <w:rPr>
          <w:rFonts w:ascii="Angsana New" w:hAnsi="Angsana New"/>
          <w:sz w:val="32"/>
          <w:szCs w:val="32"/>
          <w:u w:val="none"/>
        </w:rPr>
        <w:tab/>
      </w:r>
      <w:r w:rsidR="00E97C09" w:rsidRPr="00E75741">
        <w:rPr>
          <w:rFonts w:ascii="Angsana New" w:hAnsi="Angsana New"/>
          <w:sz w:val="32"/>
          <w:szCs w:val="32"/>
          <w:u w:val="none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97C09" w:rsidRPr="00E75741" w14:paraId="1FC9BAEB" w14:textId="77777777" w:rsidTr="001F2182">
        <w:tc>
          <w:tcPr>
            <w:tcW w:w="9090" w:type="dxa"/>
            <w:gridSpan w:val="5"/>
          </w:tcPr>
          <w:p w14:paraId="18B98255" w14:textId="77777777" w:rsidR="00E97C09" w:rsidRPr="00E75741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5741">
              <w:rPr>
                <w:rFonts w:ascii="Angsana New" w:hAnsi="Angsana New"/>
                <w:sz w:val="32"/>
                <w:szCs w:val="32"/>
              </w:rPr>
              <w:t>(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57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09" w:rsidRPr="00E75741" w14:paraId="713CEC89" w14:textId="77777777" w:rsidTr="001F2182">
        <w:tc>
          <w:tcPr>
            <w:tcW w:w="3780" w:type="dxa"/>
            <w:vAlign w:val="bottom"/>
          </w:tcPr>
          <w:p w14:paraId="19147A27" w14:textId="77777777" w:rsidR="00E97C09" w:rsidRPr="00E75741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9EE729" w14:textId="77777777" w:rsidR="00E97C09" w:rsidRPr="00E75741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816E431" w14:textId="77777777" w:rsidR="00E97C09" w:rsidRPr="00E75741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4F7" w:rsidRPr="00E75741" w14:paraId="640B38E3" w14:textId="77777777" w:rsidTr="008D3E9E">
        <w:tc>
          <w:tcPr>
            <w:tcW w:w="3780" w:type="dxa"/>
          </w:tcPr>
          <w:p w14:paraId="494B4193" w14:textId="77777777" w:rsidR="00C954F7" w:rsidRPr="00E75741" w:rsidRDefault="00C954F7" w:rsidP="00C954F7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71F7D57" w14:textId="2B2CD214" w:rsidR="00C954F7" w:rsidRPr="00E75741" w:rsidRDefault="00C954F7" w:rsidP="00C954F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bottom"/>
          </w:tcPr>
          <w:p w14:paraId="3E1863BF" w14:textId="72697554" w:rsidR="00C954F7" w:rsidRPr="00E75741" w:rsidRDefault="00C954F7" w:rsidP="00C954F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7" w:type="dxa"/>
            <w:vAlign w:val="bottom"/>
          </w:tcPr>
          <w:p w14:paraId="48B77ADE" w14:textId="36B86FB3" w:rsidR="00C954F7" w:rsidRPr="00E75741" w:rsidRDefault="00C954F7" w:rsidP="00C954F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bottom"/>
          </w:tcPr>
          <w:p w14:paraId="41F16061" w14:textId="4EA250A8" w:rsidR="00C954F7" w:rsidRPr="00E75741" w:rsidRDefault="00C954F7" w:rsidP="00C954F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954F7" w:rsidRPr="00E75741" w14:paraId="7DCAC030" w14:textId="77777777" w:rsidTr="001F2182">
        <w:trPr>
          <w:trHeight w:val="396"/>
        </w:trPr>
        <w:tc>
          <w:tcPr>
            <w:tcW w:w="3780" w:type="dxa"/>
          </w:tcPr>
          <w:p w14:paraId="1D923987" w14:textId="77777777" w:rsidR="00C954F7" w:rsidRPr="00E75741" w:rsidRDefault="00C954F7" w:rsidP="00C954F7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327" w:type="dxa"/>
            <w:vAlign w:val="bottom"/>
          </w:tcPr>
          <w:p w14:paraId="0DB5BA73" w14:textId="112C205C" w:rsidR="00C954F7" w:rsidRPr="00E75741" w:rsidRDefault="007B5694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926</w:t>
            </w:r>
          </w:p>
        </w:tc>
        <w:tc>
          <w:tcPr>
            <w:tcW w:w="1328" w:type="dxa"/>
            <w:vAlign w:val="bottom"/>
          </w:tcPr>
          <w:p w14:paraId="0FBE8F6B" w14:textId="666E781C" w:rsidR="00C954F7" w:rsidRPr="00E75741" w:rsidRDefault="00C954F7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7,603</w:t>
            </w:r>
          </w:p>
        </w:tc>
        <w:tc>
          <w:tcPr>
            <w:tcW w:w="1327" w:type="dxa"/>
            <w:vAlign w:val="bottom"/>
          </w:tcPr>
          <w:p w14:paraId="1C90B3D8" w14:textId="6E75FE8E" w:rsidR="00C954F7" w:rsidRPr="00E75741" w:rsidRDefault="007B5694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E75741">
              <w:rPr>
                <w:rFonts w:ascii="Angsana New" w:hAnsi="Angsana New"/>
                <w:sz w:val="32"/>
                <w:szCs w:val="32"/>
              </w:rPr>
              <w:t>,</w:t>
            </w:r>
            <w:r w:rsidRPr="00E75741">
              <w:rPr>
                <w:rFonts w:ascii="Angsana New" w:hAnsi="Angsana New"/>
                <w:sz w:val="32"/>
                <w:szCs w:val="32"/>
                <w:cs/>
              </w:rPr>
              <w:t>879</w:t>
            </w:r>
          </w:p>
        </w:tc>
        <w:tc>
          <w:tcPr>
            <w:tcW w:w="1328" w:type="dxa"/>
            <w:vAlign w:val="bottom"/>
          </w:tcPr>
          <w:p w14:paraId="7650333E" w14:textId="0FE5EE37" w:rsidR="00C954F7" w:rsidRPr="00E75741" w:rsidRDefault="00C954F7" w:rsidP="00C954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7,578</w:t>
            </w:r>
          </w:p>
        </w:tc>
      </w:tr>
    </w:tbl>
    <w:p w14:paraId="26559F72" w14:textId="22EB1AAB" w:rsidR="001C3B69" w:rsidRPr="00E75741" w:rsidRDefault="00AB0D71" w:rsidP="00DC137D">
      <w:pPr>
        <w:pStyle w:val="Heading1"/>
        <w:numPr>
          <w:ilvl w:val="0"/>
          <w:numId w:val="0"/>
        </w:numPr>
        <w:spacing w:before="240" w:after="120" w:line="240" w:lineRule="auto"/>
        <w:ind w:left="547" w:hanging="547"/>
        <w:rPr>
          <w:rFonts w:ascii="Angsana New" w:hAnsi="Angsana New"/>
          <w:sz w:val="32"/>
          <w:szCs w:val="32"/>
          <w:u w:val="none"/>
        </w:rPr>
      </w:pPr>
      <w:r w:rsidRPr="00E75741">
        <w:rPr>
          <w:rFonts w:ascii="Angsana New" w:hAnsi="Angsana New"/>
          <w:sz w:val="32"/>
          <w:szCs w:val="32"/>
          <w:u w:val="none"/>
        </w:rPr>
        <w:lastRenderedPageBreak/>
        <w:t>2</w:t>
      </w:r>
      <w:r w:rsidR="00D34B8A" w:rsidRPr="00E75741">
        <w:rPr>
          <w:rFonts w:ascii="Angsana New" w:hAnsi="Angsana New"/>
          <w:sz w:val="32"/>
          <w:szCs w:val="32"/>
          <w:u w:val="none"/>
        </w:rPr>
        <w:t>3</w:t>
      </w:r>
      <w:r w:rsidR="00506520" w:rsidRPr="00E75741">
        <w:rPr>
          <w:rFonts w:ascii="Angsana New" w:hAnsi="Angsana New"/>
          <w:sz w:val="32"/>
          <w:szCs w:val="32"/>
          <w:u w:val="none"/>
        </w:rPr>
        <w:t>.</w:t>
      </w:r>
      <w:r w:rsidR="00506520" w:rsidRPr="00E75741">
        <w:rPr>
          <w:rFonts w:ascii="Angsana New" w:hAnsi="Angsana New"/>
          <w:sz w:val="32"/>
          <w:szCs w:val="32"/>
          <w:u w:val="none"/>
        </w:rPr>
        <w:tab/>
      </w:r>
      <w:r w:rsidR="007515E8" w:rsidRPr="00E75741">
        <w:rPr>
          <w:rFonts w:ascii="Angsana New" w:hAnsi="Angsana New" w:hint="cs"/>
          <w:sz w:val="32"/>
          <w:szCs w:val="32"/>
          <w:u w:val="none"/>
          <w:cs/>
        </w:rPr>
        <w:t>สินทรัพย์ภาษีเงินได้รอตัดบัญชี/ค่าใช้จ่าย</w:t>
      </w:r>
      <w:r w:rsidR="00506520" w:rsidRPr="00E75741">
        <w:rPr>
          <w:rFonts w:ascii="Angsana New" w:hAnsi="Angsana New"/>
          <w:sz w:val="32"/>
          <w:szCs w:val="32"/>
          <w:u w:val="none"/>
          <w:cs/>
        </w:rPr>
        <w:t>ภาษีเงินได้</w:t>
      </w:r>
    </w:p>
    <w:p w14:paraId="3DD29E8C" w14:textId="75FAAB82" w:rsidR="001C3B69" w:rsidRPr="00E75741" w:rsidRDefault="00370D61" w:rsidP="00DC137D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E75741">
        <w:rPr>
          <w:rFonts w:ascii="Angsana New" w:hAnsi="Angsana New"/>
          <w:b w:val="0"/>
          <w:bCs w:val="0"/>
          <w:sz w:val="32"/>
          <w:szCs w:val="32"/>
          <w:u w:val="none"/>
        </w:rPr>
        <w:tab/>
      </w:r>
      <w:r w:rsidR="001C3B69" w:rsidRPr="00E75741">
        <w:rPr>
          <w:rFonts w:ascii="Angsana New" w:hAnsi="Angsana New"/>
          <w:b w:val="0"/>
          <w:bCs w:val="0"/>
          <w:sz w:val="32"/>
          <w:szCs w:val="32"/>
          <w:u w:val="none"/>
          <w:cs/>
        </w:rPr>
        <w:t>ส่วนประกอบของสินทรัพย์ภาษีเงินได้รอการตัดบัญชี</w:t>
      </w:r>
      <w:r w:rsidR="00DC137D">
        <w:rPr>
          <w:rFonts w:ascii="Angsana New" w:hAnsi="Angsana New" w:hint="cs"/>
          <w:b w:val="0"/>
          <w:bCs w:val="0"/>
          <w:sz w:val="32"/>
          <w:szCs w:val="32"/>
          <w:u w:val="none"/>
          <w:cs/>
        </w:rPr>
        <w:t>และหนี้สินภาษีเงินได้รอการตัดบัญชี</w:t>
      </w:r>
      <w:r w:rsidR="001C3B69" w:rsidRPr="00E75741">
        <w:rPr>
          <w:rFonts w:ascii="Angsana New" w:hAnsi="Angsana New"/>
          <w:b w:val="0"/>
          <w:bCs w:val="0"/>
          <w:sz w:val="32"/>
          <w:szCs w:val="32"/>
          <w:u w:val="none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1C3B69" w:rsidRPr="00E75741" w14:paraId="3ABA198B" w14:textId="77777777" w:rsidTr="00363F3D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193B4C" w14:textId="77777777" w:rsidR="001C3B69" w:rsidRPr="00363F3D" w:rsidRDefault="001C3B69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4B5AA" w14:textId="77777777" w:rsidR="001C3B69" w:rsidRPr="00363F3D" w:rsidRDefault="001C3B69" w:rsidP="00C40414">
            <w:pPr>
              <w:tabs>
                <w:tab w:val="left" w:pos="14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</w:rPr>
              <w:t>(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63F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3F3D" w:rsidRPr="00E75741" w14:paraId="5DA034F6" w14:textId="77777777" w:rsidTr="00363F3D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72BAB9" w14:textId="77777777" w:rsidR="00363F3D" w:rsidRPr="00363F3D" w:rsidRDefault="00363F3D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BAED7F8" w14:textId="2EA3B1D3" w:rsidR="00363F3D" w:rsidRPr="00363F3D" w:rsidRDefault="00363F3D" w:rsidP="00C40414">
            <w:pPr>
              <w:pBdr>
                <w:bottom w:val="single" w:sz="4" w:space="1" w:color="auto"/>
              </w:pBdr>
              <w:tabs>
                <w:tab w:val="left" w:pos="14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3F3D" w:rsidRPr="00E75741" w14:paraId="2624BEC7" w14:textId="77777777" w:rsidTr="00363F3D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1CA279" w14:textId="77777777" w:rsidR="00363F3D" w:rsidRPr="00363F3D" w:rsidRDefault="00363F3D" w:rsidP="002C1DA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6970F74" w14:textId="7202AA37" w:rsidR="00363F3D" w:rsidRPr="00363F3D" w:rsidRDefault="00363F3D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7C38B27F" w14:textId="745BC9A8" w:rsidR="00363F3D" w:rsidRPr="00363F3D" w:rsidRDefault="00363F3D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3F3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63F3D" w:rsidRPr="00E75741" w14:paraId="495CFF5D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B7AFE2" w14:textId="77777777" w:rsidR="00363F3D" w:rsidRPr="00363F3D" w:rsidRDefault="00363F3D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602E02E" w14:textId="77777777" w:rsidR="00363F3D" w:rsidRPr="00363F3D" w:rsidRDefault="00363F3D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5F2D62" w14:textId="77777777" w:rsidR="00363F3D" w:rsidRPr="00363F3D" w:rsidRDefault="00363F3D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63F3D" w:rsidRPr="00E75741" w14:paraId="706C84AE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BD68CE" w14:textId="77777777" w:rsidR="00363F3D" w:rsidRPr="00363F3D" w:rsidRDefault="00363F3D" w:rsidP="00C954F7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169608A" w14:textId="58A28C19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507</w:t>
            </w:r>
          </w:p>
        </w:tc>
        <w:tc>
          <w:tcPr>
            <w:tcW w:w="1800" w:type="dxa"/>
            <w:vAlign w:val="bottom"/>
          </w:tcPr>
          <w:p w14:paraId="42A9353F" w14:textId="26C2F709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387</w:t>
            </w:r>
          </w:p>
        </w:tc>
      </w:tr>
      <w:tr w:rsidR="00363F3D" w:rsidRPr="00E75741" w14:paraId="41B612F2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2B07DE" w14:textId="77777777" w:rsidR="00363F3D" w:rsidRPr="00363F3D" w:rsidRDefault="00363F3D" w:rsidP="00C954F7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ค่าเผื่อการปรับมูลค่าสินค้าคงเหลือ</w:t>
            </w:r>
          </w:p>
        </w:tc>
        <w:tc>
          <w:tcPr>
            <w:tcW w:w="1800" w:type="dxa"/>
            <w:vAlign w:val="bottom"/>
          </w:tcPr>
          <w:p w14:paraId="513D7BC7" w14:textId="3F82CCC8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2,269</w:t>
            </w:r>
          </w:p>
        </w:tc>
        <w:tc>
          <w:tcPr>
            <w:tcW w:w="1800" w:type="dxa"/>
            <w:vAlign w:val="bottom"/>
          </w:tcPr>
          <w:p w14:paraId="3EC25EA7" w14:textId="601A82EB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3,642</w:t>
            </w:r>
          </w:p>
        </w:tc>
      </w:tr>
      <w:tr w:rsidR="00363F3D" w:rsidRPr="00E75741" w14:paraId="2CFCED98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01A56F" w14:textId="77777777" w:rsidR="00363F3D" w:rsidRPr="00363F3D" w:rsidRDefault="00363F3D" w:rsidP="00C954F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800" w:type="dxa"/>
            <w:vAlign w:val="bottom"/>
          </w:tcPr>
          <w:p w14:paraId="10199F8D" w14:textId="0EAB11D1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4,016</w:t>
            </w:r>
          </w:p>
        </w:tc>
        <w:tc>
          <w:tcPr>
            <w:tcW w:w="1800" w:type="dxa"/>
            <w:vAlign w:val="bottom"/>
          </w:tcPr>
          <w:p w14:paraId="420AA230" w14:textId="1677538C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3,329</w:t>
            </w:r>
          </w:p>
        </w:tc>
      </w:tr>
      <w:tr w:rsidR="00363F3D" w:rsidRPr="00E75741" w14:paraId="1AB16D67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33B81B" w14:textId="77777777" w:rsidR="00363F3D" w:rsidRPr="00363F3D" w:rsidRDefault="00363F3D" w:rsidP="00C954F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6F28709E" w14:textId="6C10F111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4,135</w:t>
            </w:r>
          </w:p>
        </w:tc>
        <w:tc>
          <w:tcPr>
            <w:tcW w:w="1800" w:type="dxa"/>
            <w:vAlign w:val="bottom"/>
          </w:tcPr>
          <w:p w14:paraId="7D755E59" w14:textId="31AD268A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2,670</w:t>
            </w:r>
          </w:p>
        </w:tc>
      </w:tr>
      <w:tr w:rsidR="00363F3D" w:rsidRPr="00E75741" w14:paraId="3C7E697C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87783C" w14:textId="2F9C1CFB" w:rsidR="00363F3D" w:rsidRPr="00363F3D" w:rsidRDefault="00363F3D" w:rsidP="00C954F7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ขาดทุนจากการเปลี่ยนแปลงมูลค่ายุติธรรมของเงินลงทุน</w:t>
            </w:r>
          </w:p>
        </w:tc>
        <w:tc>
          <w:tcPr>
            <w:tcW w:w="1800" w:type="dxa"/>
            <w:vAlign w:val="bottom"/>
          </w:tcPr>
          <w:p w14:paraId="1964659C" w14:textId="4CBF1588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12,023</w:t>
            </w:r>
          </w:p>
        </w:tc>
        <w:tc>
          <w:tcPr>
            <w:tcW w:w="1800" w:type="dxa"/>
            <w:vAlign w:val="bottom"/>
          </w:tcPr>
          <w:p w14:paraId="3B9ACB84" w14:textId="5C25FB28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4,922</w:t>
            </w:r>
          </w:p>
        </w:tc>
      </w:tr>
      <w:tr w:rsidR="00363F3D" w:rsidRPr="00E75741" w14:paraId="058B2556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BEBFA4" w14:textId="77777777" w:rsidR="00363F3D" w:rsidRPr="00363F3D" w:rsidRDefault="00363F3D" w:rsidP="00C954F7">
            <w:pPr>
              <w:spacing w:line="240" w:lineRule="auto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63F3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63F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800" w:type="dxa"/>
            <w:vAlign w:val="bottom"/>
          </w:tcPr>
          <w:p w14:paraId="4A587936" w14:textId="6E65F97E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2,649</w:t>
            </w:r>
          </w:p>
        </w:tc>
        <w:tc>
          <w:tcPr>
            <w:tcW w:w="1800" w:type="dxa"/>
            <w:vAlign w:val="bottom"/>
          </w:tcPr>
          <w:p w14:paraId="3F2EE81B" w14:textId="155EC44B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2,358</w:t>
            </w:r>
          </w:p>
        </w:tc>
      </w:tr>
      <w:tr w:rsidR="00363F3D" w:rsidRPr="00E75741" w14:paraId="5B067633" w14:textId="77777777" w:rsidTr="00363F3D">
        <w:trPr>
          <w:trHeight w:val="35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23F955" w14:textId="77777777" w:rsidR="00363F3D" w:rsidRPr="00363F3D" w:rsidRDefault="00363F3D" w:rsidP="00C954F7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E54FB56" w14:textId="7B25FAEB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25,599</w:t>
            </w:r>
          </w:p>
        </w:tc>
        <w:tc>
          <w:tcPr>
            <w:tcW w:w="1800" w:type="dxa"/>
            <w:vAlign w:val="bottom"/>
          </w:tcPr>
          <w:p w14:paraId="7D3AFCF0" w14:textId="3552BA84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17,308</w:t>
            </w:r>
          </w:p>
        </w:tc>
      </w:tr>
      <w:tr w:rsidR="00363F3D" w:rsidRPr="00E75741" w14:paraId="774D44BC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F17BD7" w14:textId="77777777" w:rsidR="00363F3D" w:rsidRPr="00363F3D" w:rsidRDefault="00363F3D" w:rsidP="00C954F7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02BB0E9A" w14:textId="77777777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2BE06B" w14:textId="77777777" w:rsidR="00363F3D" w:rsidRPr="00363F3D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63F3D" w:rsidRPr="00E75741" w14:paraId="16F2EC78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52C54C" w14:textId="0C8E7A5C" w:rsidR="00363F3D" w:rsidRPr="00363F3D" w:rsidRDefault="00363F3D" w:rsidP="00C954F7">
            <w:pPr>
              <w:spacing w:line="240" w:lineRule="auto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     </w:t>
            </w: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363F3D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800" w:type="dxa"/>
            <w:vAlign w:val="bottom"/>
          </w:tcPr>
          <w:p w14:paraId="0579E480" w14:textId="0D9499D8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(908)</w:t>
            </w:r>
          </w:p>
        </w:tc>
        <w:tc>
          <w:tcPr>
            <w:tcW w:w="1800" w:type="dxa"/>
            <w:vAlign w:val="bottom"/>
          </w:tcPr>
          <w:p w14:paraId="303FB441" w14:textId="2BB8251C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(562)</w:t>
            </w:r>
          </w:p>
        </w:tc>
      </w:tr>
      <w:tr w:rsidR="00363F3D" w:rsidRPr="00E75741" w14:paraId="75B922D6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667CAF" w14:textId="77777777" w:rsidR="00363F3D" w:rsidRPr="00363F3D" w:rsidRDefault="00363F3D" w:rsidP="00C954F7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3F3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AB710FC" w14:textId="6D10FFFF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(908)</w:t>
            </w:r>
          </w:p>
        </w:tc>
        <w:tc>
          <w:tcPr>
            <w:tcW w:w="1800" w:type="dxa"/>
            <w:vAlign w:val="bottom"/>
          </w:tcPr>
          <w:p w14:paraId="5C139146" w14:textId="2CE79DBF" w:rsidR="00363F3D" w:rsidRPr="00363F3D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(562)</w:t>
            </w:r>
          </w:p>
        </w:tc>
      </w:tr>
      <w:tr w:rsidR="00363F3D" w:rsidRPr="00E75741" w14:paraId="688970BD" w14:textId="77777777" w:rsidTr="00363F3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A67F9" w14:textId="77777777" w:rsidR="00363F3D" w:rsidRPr="00363F3D" w:rsidRDefault="00363F3D" w:rsidP="00C95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63F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D1CA05D" w14:textId="4FA2D040" w:rsidR="00363F3D" w:rsidRPr="00363F3D" w:rsidRDefault="00363F3D" w:rsidP="00363F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24,691</w:t>
            </w:r>
          </w:p>
        </w:tc>
        <w:tc>
          <w:tcPr>
            <w:tcW w:w="1800" w:type="dxa"/>
            <w:vAlign w:val="bottom"/>
          </w:tcPr>
          <w:p w14:paraId="0E40D71F" w14:textId="6AA70757" w:rsidR="00363F3D" w:rsidRPr="00363F3D" w:rsidRDefault="00363F3D" w:rsidP="00363F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3F3D">
              <w:rPr>
                <w:rFonts w:ascii="Angsana New" w:hAnsi="Angsana New"/>
                <w:spacing w:val="-4"/>
                <w:sz w:val="32"/>
                <w:szCs w:val="32"/>
              </w:rPr>
              <w:t>16,746</w:t>
            </w:r>
          </w:p>
        </w:tc>
      </w:tr>
    </w:tbl>
    <w:p w14:paraId="7BB6F080" w14:textId="0DF5E437" w:rsidR="00506520" w:rsidRPr="00E75741" w:rsidRDefault="005309EC" w:rsidP="00EF00EC">
      <w:pPr>
        <w:pStyle w:val="List"/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="00BC2569">
        <w:rPr>
          <w:rFonts w:ascii="Angsana New" w:hAnsi="Angsana New"/>
          <w:sz w:val="32"/>
          <w:szCs w:val="32"/>
        </w:rPr>
        <w:tab/>
      </w:r>
      <w:r w:rsidR="00506520" w:rsidRPr="00E75741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6A0FF9" w:rsidRPr="00E75741">
        <w:rPr>
          <w:rFonts w:ascii="Angsana New" w:hAnsi="Angsana New"/>
          <w:sz w:val="32"/>
          <w:szCs w:val="32"/>
          <w:cs/>
        </w:rPr>
        <w:t>สำหรับปี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 </w:t>
      </w:r>
      <w:r w:rsidR="00C954F7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F18B5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54F7" w:rsidRPr="00E75741">
        <w:rPr>
          <w:rFonts w:ascii="Angsana New" w:hAnsi="Angsana New"/>
          <w:sz w:val="32"/>
          <w:szCs w:val="32"/>
        </w:rPr>
        <w:t>2565</w:t>
      </w:r>
      <w:r w:rsidR="006A0FF9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506520" w:rsidRPr="00E757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260"/>
        <w:gridCol w:w="1170"/>
      </w:tblGrid>
      <w:tr w:rsidR="00506520" w:rsidRPr="00E75741" w14:paraId="00229E43" w14:textId="77777777" w:rsidTr="00BC2569">
        <w:tc>
          <w:tcPr>
            <w:tcW w:w="9180" w:type="dxa"/>
            <w:gridSpan w:val="5"/>
          </w:tcPr>
          <w:p w14:paraId="343569A5" w14:textId="77777777" w:rsidR="00506520" w:rsidRPr="00E75741" w:rsidRDefault="00506520" w:rsidP="00C47A1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E75741" w14:paraId="49C3B886" w14:textId="77777777" w:rsidTr="00BC2569">
        <w:tc>
          <w:tcPr>
            <w:tcW w:w="4410" w:type="dxa"/>
          </w:tcPr>
          <w:p w14:paraId="4B1E101C" w14:textId="77777777" w:rsidR="00506520" w:rsidRPr="00E75741" w:rsidRDefault="00506520" w:rsidP="00C47A1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B5CDC9C" w14:textId="77777777" w:rsidR="00506520" w:rsidRPr="00E75741" w:rsidRDefault="00506520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4883E1E" w14:textId="77777777" w:rsidR="00506520" w:rsidRPr="00E75741" w:rsidRDefault="00506520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E75741" w14:paraId="2913DA22" w14:textId="77777777" w:rsidTr="00BC2569">
        <w:tc>
          <w:tcPr>
            <w:tcW w:w="4410" w:type="dxa"/>
          </w:tcPr>
          <w:p w14:paraId="748ACC49" w14:textId="77777777" w:rsidR="008D3E9E" w:rsidRPr="00E75741" w:rsidRDefault="008D3E9E" w:rsidP="00C47A1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C0409" w14:textId="5FDA363D" w:rsidR="008D3E9E" w:rsidRPr="00E75741" w:rsidRDefault="00C954F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2CC375F5" w14:textId="2CDBB300" w:rsidR="008D3E9E" w:rsidRPr="00E75741" w:rsidRDefault="00C954F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619103AE" w14:textId="2B4ABB78" w:rsidR="008D3E9E" w:rsidRPr="00E75741" w:rsidRDefault="00C954F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3471596" w14:textId="26C63196" w:rsidR="008D3E9E" w:rsidRPr="00E75741" w:rsidRDefault="00C954F7" w:rsidP="00C47A1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B26CC" w:rsidRPr="00E75741" w14:paraId="177035E3" w14:textId="77777777" w:rsidTr="00BC2569">
        <w:tc>
          <w:tcPr>
            <w:tcW w:w="4410" w:type="dxa"/>
          </w:tcPr>
          <w:p w14:paraId="79A41E7E" w14:textId="77777777" w:rsidR="009B26CC" w:rsidRPr="00E75741" w:rsidRDefault="009B26CC" w:rsidP="00C47A19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346" w:right="-43" w:hanging="3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32C74E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4B4CE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6928E4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527571" w14:textId="77777777" w:rsidR="009B26CC" w:rsidRPr="00E75741" w:rsidRDefault="009B26CC" w:rsidP="00C47A19">
            <w:pPr>
              <w:tabs>
                <w:tab w:val="clear" w:pos="907"/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54F7" w:rsidRPr="00E75741" w14:paraId="66A31645" w14:textId="77777777" w:rsidTr="00BC2569">
        <w:tc>
          <w:tcPr>
            <w:tcW w:w="4410" w:type="dxa"/>
          </w:tcPr>
          <w:p w14:paraId="46D00408" w14:textId="77777777" w:rsidR="00C954F7" w:rsidRPr="00E75741" w:rsidRDefault="00C954F7" w:rsidP="00C47A19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5377415" w14:textId="77F37C59" w:rsidR="00C954F7" w:rsidRPr="00E75741" w:rsidRDefault="00A74931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(32,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B6D26EB" w14:textId="57C77109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(27,587)</w:t>
            </w:r>
          </w:p>
        </w:tc>
        <w:tc>
          <w:tcPr>
            <w:tcW w:w="1260" w:type="dxa"/>
            <w:vAlign w:val="bottom"/>
          </w:tcPr>
          <w:p w14:paraId="157ABE52" w14:textId="2D9042D7" w:rsidR="00C954F7" w:rsidRPr="00E75741" w:rsidRDefault="007E710F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(31,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328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0E40511" w14:textId="31E01DE4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(26,304)</w:t>
            </w:r>
          </w:p>
        </w:tc>
      </w:tr>
      <w:tr w:rsidR="00C954F7" w:rsidRPr="00E75741" w14:paraId="791EA423" w14:textId="77777777" w:rsidTr="00BC2569">
        <w:tc>
          <w:tcPr>
            <w:tcW w:w="4410" w:type="dxa"/>
          </w:tcPr>
          <w:p w14:paraId="199A3EA5" w14:textId="77777777" w:rsidR="00C954F7" w:rsidRPr="00E75741" w:rsidRDefault="00C954F7" w:rsidP="00C47A19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D61F0CB" w14:textId="77777777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5F8612" w14:textId="77777777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8A730B7" w14:textId="77777777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9D99" w14:textId="77777777" w:rsidR="00C954F7" w:rsidRPr="00E75741" w:rsidRDefault="00C954F7" w:rsidP="00C4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54F7" w:rsidRPr="00E75741" w14:paraId="430275F5" w14:textId="77777777" w:rsidTr="00BC2569">
        <w:tc>
          <w:tcPr>
            <w:tcW w:w="4410" w:type="dxa"/>
          </w:tcPr>
          <w:p w14:paraId="278BBD57" w14:textId="77777777" w:rsidR="00C954F7" w:rsidRPr="00E75741" w:rsidRDefault="00C954F7" w:rsidP="00C47A19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EB785D" w14:textId="0E80DDF2" w:rsidR="00C954F7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170" w:type="dxa"/>
            <w:vAlign w:val="bottom"/>
          </w:tcPr>
          <w:p w14:paraId="027565C0" w14:textId="7DE77BD5" w:rsidR="00C954F7" w:rsidRPr="00E75741" w:rsidRDefault="00C954F7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  <w:tc>
          <w:tcPr>
            <w:tcW w:w="1260" w:type="dxa"/>
            <w:vAlign w:val="bottom"/>
          </w:tcPr>
          <w:p w14:paraId="6CCD21AE" w14:textId="0F41B886" w:rsidR="00C954F7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170" w:type="dxa"/>
            <w:vAlign w:val="bottom"/>
          </w:tcPr>
          <w:p w14:paraId="1492137E" w14:textId="695F07AE" w:rsidR="00C954F7" w:rsidRPr="00E75741" w:rsidRDefault="00C954F7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</w:tr>
      <w:tr w:rsidR="00C954F7" w:rsidRPr="00E75741" w14:paraId="66761D85" w14:textId="77777777" w:rsidTr="00BC2569">
        <w:trPr>
          <w:trHeight w:val="765"/>
        </w:trPr>
        <w:tc>
          <w:tcPr>
            <w:tcW w:w="4410" w:type="dxa"/>
          </w:tcPr>
          <w:p w14:paraId="5073FFC9" w14:textId="77777777" w:rsidR="00C954F7" w:rsidRPr="00E75741" w:rsidRDefault="00C954F7" w:rsidP="00C47A19">
            <w:pPr>
              <w:tabs>
                <w:tab w:val="clear" w:pos="4451"/>
                <w:tab w:val="left" w:pos="4632"/>
              </w:tabs>
              <w:spacing w:line="380" w:lineRule="exact"/>
              <w:ind w:left="222" w:right="-198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0D289C50" w14:textId="105C028D" w:rsidR="00C954F7" w:rsidRPr="00E75741" w:rsidRDefault="00A74931" w:rsidP="00C47A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31,263</w:t>
            </w:r>
            <w:r w:rsidR="00895365"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A0157D1" w14:textId="7DB68A7B" w:rsidR="00C954F7" w:rsidRPr="00E75741" w:rsidRDefault="00C954F7" w:rsidP="00C47A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(29,817)</w:t>
            </w:r>
          </w:p>
        </w:tc>
        <w:tc>
          <w:tcPr>
            <w:tcW w:w="1260" w:type="dxa"/>
            <w:vAlign w:val="bottom"/>
          </w:tcPr>
          <w:p w14:paraId="5092D3F4" w14:textId="66793EED" w:rsidR="00C954F7" w:rsidRPr="00E75741" w:rsidRDefault="007E710F" w:rsidP="00C47A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30,484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BDA081D" w14:textId="1293CDBD" w:rsidR="00C954F7" w:rsidRPr="00E75741" w:rsidRDefault="00C954F7" w:rsidP="00C47A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(28,534)</w:t>
            </w:r>
          </w:p>
        </w:tc>
      </w:tr>
    </w:tbl>
    <w:p w14:paraId="06E7A2C8" w14:textId="77777777" w:rsidR="00FB25C9" w:rsidRDefault="00FB25C9" w:rsidP="00152534">
      <w:p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7"/>
        <w:rPr>
          <w:rFonts w:ascii="Angsana New" w:hAnsi="Angsana New"/>
          <w:sz w:val="32"/>
          <w:szCs w:val="32"/>
          <w:cs/>
        </w:rPr>
      </w:pPr>
    </w:p>
    <w:p w14:paraId="4DA1D599" w14:textId="7F5C7592" w:rsidR="00506520" w:rsidRPr="00E75741" w:rsidRDefault="00506520" w:rsidP="00152534">
      <w:p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7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506520" w:rsidRPr="00E75741" w14:paraId="1E9E986D" w14:textId="77777777" w:rsidTr="00254738">
        <w:trPr>
          <w:tblHeader/>
        </w:trPr>
        <w:tc>
          <w:tcPr>
            <w:tcW w:w="9180" w:type="dxa"/>
            <w:gridSpan w:val="5"/>
          </w:tcPr>
          <w:p w14:paraId="548C1F6E" w14:textId="77777777" w:rsidR="00506520" w:rsidRPr="00E75741" w:rsidRDefault="00506520" w:rsidP="00FB25C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E75741" w14:paraId="06455438" w14:textId="77777777" w:rsidTr="00254738">
        <w:trPr>
          <w:tblHeader/>
        </w:trPr>
        <w:tc>
          <w:tcPr>
            <w:tcW w:w="4410" w:type="dxa"/>
          </w:tcPr>
          <w:p w14:paraId="454A62CB" w14:textId="77777777" w:rsidR="00506520" w:rsidRPr="00E75741" w:rsidRDefault="00506520" w:rsidP="00FB25C9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1BCCD60" w14:textId="77777777" w:rsidR="00506520" w:rsidRPr="00E75741" w:rsidRDefault="00506520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31FCE97" w14:textId="77777777" w:rsidR="00506520" w:rsidRPr="00E75741" w:rsidRDefault="00506520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4F7" w:rsidRPr="00E75741" w14:paraId="7771D0F6" w14:textId="77777777" w:rsidTr="00254738">
        <w:trPr>
          <w:tblHeader/>
        </w:trPr>
        <w:tc>
          <w:tcPr>
            <w:tcW w:w="4410" w:type="dxa"/>
          </w:tcPr>
          <w:p w14:paraId="2CBCA842" w14:textId="77777777" w:rsidR="00C954F7" w:rsidRPr="00E75741" w:rsidRDefault="00C954F7" w:rsidP="00FB25C9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C8FC37E" w14:textId="7B2D093D" w:rsidR="00C954F7" w:rsidRPr="00E75741" w:rsidRDefault="00C954F7" w:rsidP="00FB25C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193" w:type="dxa"/>
            <w:vAlign w:val="bottom"/>
          </w:tcPr>
          <w:p w14:paraId="124B989C" w14:textId="1D885ADE" w:rsidR="00C954F7" w:rsidRPr="00E75741" w:rsidRDefault="00C954F7" w:rsidP="00FB25C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192" w:type="dxa"/>
            <w:vAlign w:val="bottom"/>
          </w:tcPr>
          <w:p w14:paraId="792A585C" w14:textId="410A18D7" w:rsidR="00C954F7" w:rsidRPr="00E75741" w:rsidRDefault="00C954F7" w:rsidP="00FB25C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193" w:type="dxa"/>
            <w:vAlign w:val="bottom"/>
          </w:tcPr>
          <w:p w14:paraId="688CAA65" w14:textId="182E156A" w:rsidR="00C954F7" w:rsidRPr="00E75741" w:rsidRDefault="00C954F7" w:rsidP="00FB25C9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C954F7" w:rsidRPr="00E75741" w14:paraId="6355C985" w14:textId="77777777" w:rsidTr="00254738">
        <w:tc>
          <w:tcPr>
            <w:tcW w:w="4410" w:type="dxa"/>
            <w:vAlign w:val="bottom"/>
          </w:tcPr>
          <w:p w14:paraId="646A5943" w14:textId="125E6540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EEF4EC2" w14:textId="01736BEB" w:rsidR="00C954F7" w:rsidRPr="00E75741" w:rsidRDefault="00747740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126,022</w:t>
            </w:r>
          </w:p>
        </w:tc>
        <w:tc>
          <w:tcPr>
            <w:tcW w:w="1193" w:type="dxa"/>
            <w:vAlign w:val="bottom"/>
          </w:tcPr>
          <w:p w14:paraId="1DAD4624" w14:textId="45ACD374" w:rsidR="00C954F7" w:rsidRPr="00E75741" w:rsidRDefault="00C954F7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143,639</w:t>
            </w:r>
          </w:p>
        </w:tc>
        <w:tc>
          <w:tcPr>
            <w:tcW w:w="1192" w:type="dxa"/>
            <w:vAlign w:val="bottom"/>
          </w:tcPr>
          <w:p w14:paraId="1B688881" w14:textId="053E64B0" w:rsidR="00C954F7" w:rsidRPr="00E75741" w:rsidRDefault="00747740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133,210</w:t>
            </w:r>
          </w:p>
        </w:tc>
        <w:tc>
          <w:tcPr>
            <w:tcW w:w="1193" w:type="dxa"/>
            <w:vAlign w:val="bottom"/>
          </w:tcPr>
          <w:p w14:paraId="144983E6" w14:textId="2FCEC681" w:rsidR="00C954F7" w:rsidRPr="00E75741" w:rsidRDefault="00C954F7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137,917</w:t>
            </w:r>
          </w:p>
        </w:tc>
      </w:tr>
      <w:tr w:rsidR="00C954F7" w:rsidRPr="00E75741" w14:paraId="5268DAAD" w14:textId="77777777" w:rsidTr="00254738">
        <w:tc>
          <w:tcPr>
            <w:tcW w:w="4410" w:type="dxa"/>
            <w:vAlign w:val="bottom"/>
          </w:tcPr>
          <w:p w14:paraId="6D20F1A5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23E32A39" w14:textId="77777777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5CD79A1B" w14:textId="25A1B4AE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2" w:type="dxa"/>
            <w:vAlign w:val="bottom"/>
          </w:tcPr>
          <w:p w14:paraId="563FF000" w14:textId="76DCACAE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6DE702F1" w14:textId="5562DE38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</w:tr>
      <w:tr w:rsidR="00C954F7" w:rsidRPr="00E75741" w14:paraId="09DE1FD3" w14:textId="77777777" w:rsidTr="00254738">
        <w:tc>
          <w:tcPr>
            <w:tcW w:w="4410" w:type="dxa"/>
            <w:vAlign w:val="bottom"/>
          </w:tcPr>
          <w:p w14:paraId="1B99F3E5" w14:textId="65798B28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7C2E51E2" w14:textId="39ACA3B1" w:rsidR="00C954F7" w:rsidRPr="00E75741" w:rsidRDefault="00EA0AB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(25,204)</w:t>
            </w:r>
          </w:p>
        </w:tc>
        <w:tc>
          <w:tcPr>
            <w:tcW w:w="1193" w:type="dxa"/>
            <w:vAlign w:val="bottom"/>
          </w:tcPr>
          <w:p w14:paraId="18084610" w14:textId="459F3890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(28,728)</w:t>
            </w:r>
          </w:p>
        </w:tc>
        <w:tc>
          <w:tcPr>
            <w:tcW w:w="1192" w:type="dxa"/>
            <w:vAlign w:val="bottom"/>
          </w:tcPr>
          <w:p w14:paraId="10748A24" w14:textId="23F6ADB1" w:rsidR="00C954F7" w:rsidRPr="00E75741" w:rsidRDefault="00921DAD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(26,642)</w:t>
            </w:r>
          </w:p>
        </w:tc>
        <w:tc>
          <w:tcPr>
            <w:tcW w:w="1193" w:type="dxa"/>
            <w:vAlign w:val="bottom"/>
          </w:tcPr>
          <w:p w14:paraId="61E42EA3" w14:textId="205D9806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(27,583)</w:t>
            </w:r>
          </w:p>
        </w:tc>
      </w:tr>
      <w:tr w:rsidR="00C954F7" w:rsidRPr="00E75741" w14:paraId="35FE666E" w14:textId="77777777" w:rsidTr="00254738">
        <w:tc>
          <w:tcPr>
            <w:tcW w:w="4410" w:type="dxa"/>
            <w:vAlign w:val="bottom"/>
          </w:tcPr>
          <w:p w14:paraId="297797C1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E757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C058022" w14:textId="77777777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A117AF5" w14:textId="77777777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BA6E457" w14:textId="77777777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C92C78E" w14:textId="77777777" w:rsidR="00C954F7" w:rsidRPr="00E75741" w:rsidRDefault="00C954F7" w:rsidP="00FB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954F7" w:rsidRPr="00E75741" w14:paraId="673572CF" w14:textId="77777777" w:rsidTr="00254738">
        <w:tc>
          <w:tcPr>
            <w:tcW w:w="4410" w:type="dxa"/>
            <w:vAlign w:val="bottom"/>
          </w:tcPr>
          <w:p w14:paraId="7BAC6D9D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0F61034" w14:textId="5F108EB5" w:rsidR="00C954F7" w:rsidRPr="00E75741" w:rsidRDefault="00D17D03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9,489</w:t>
            </w:r>
            <w:r w:rsidR="001436FC"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AD87196" w14:textId="605296C0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(3,284)</w:t>
            </w:r>
          </w:p>
        </w:tc>
        <w:tc>
          <w:tcPr>
            <w:tcW w:w="1192" w:type="dxa"/>
            <w:vAlign w:val="bottom"/>
          </w:tcPr>
          <w:p w14:paraId="7C8A4109" w14:textId="124B1001" w:rsidR="00C954F7" w:rsidRPr="00E75741" w:rsidRDefault="00815965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7,272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EEDE34A" w14:textId="7B54C460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(3,146)</w:t>
            </w:r>
          </w:p>
        </w:tc>
      </w:tr>
      <w:tr w:rsidR="00C954F7" w:rsidRPr="00E75741" w14:paraId="1B6C902D" w14:textId="77777777" w:rsidTr="00254738">
        <w:tc>
          <w:tcPr>
            <w:tcW w:w="4410" w:type="dxa"/>
            <w:vAlign w:val="bottom"/>
          </w:tcPr>
          <w:p w14:paraId="088262BE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0D12C9F3" w14:textId="01B6528E" w:rsidR="00C954F7" w:rsidRPr="00E75741" w:rsidRDefault="00C47A19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722</w:t>
            </w:r>
          </w:p>
        </w:tc>
        <w:tc>
          <w:tcPr>
            <w:tcW w:w="1193" w:type="dxa"/>
            <w:vAlign w:val="bottom"/>
          </w:tcPr>
          <w:p w14:paraId="24DA283A" w14:textId="2B80A5CE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713</w:t>
            </w:r>
          </w:p>
        </w:tc>
        <w:tc>
          <w:tcPr>
            <w:tcW w:w="1192" w:type="dxa"/>
            <w:vAlign w:val="bottom"/>
          </w:tcPr>
          <w:p w14:paraId="6045EE58" w14:textId="6A5C2242" w:rsidR="00C954F7" w:rsidRPr="00E75741" w:rsidRDefault="00C47A19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722</w:t>
            </w:r>
          </w:p>
        </w:tc>
        <w:tc>
          <w:tcPr>
            <w:tcW w:w="1193" w:type="dxa"/>
            <w:vAlign w:val="bottom"/>
          </w:tcPr>
          <w:p w14:paraId="75D5856D" w14:textId="59B2411A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713</w:t>
            </w:r>
          </w:p>
        </w:tc>
      </w:tr>
      <w:tr w:rsidR="00C954F7" w:rsidRPr="00E75741" w14:paraId="29A8E06B" w14:textId="77777777" w:rsidTr="00254738">
        <w:tc>
          <w:tcPr>
            <w:tcW w:w="4410" w:type="dxa"/>
            <w:vAlign w:val="bottom"/>
          </w:tcPr>
          <w:p w14:paraId="2EE3BF47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722DD1B8" w14:textId="33A4D110" w:rsidR="00C954F7" w:rsidRPr="00E75741" w:rsidRDefault="001436FC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1,864</w:t>
            </w:r>
          </w:p>
        </w:tc>
        <w:tc>
          <w:tcPr>
            <w:tcW w:w="1193" w:type="dxa"/>
            <w:vAlign w:val="bottom"/>
          </w:tcPr>
          <w:p w14:paraId="62D37242" w14:textId="74143BB2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3,712</w:t>
            </w:r>
          </w:p>
        </w:tc>
        <w:tc>
          <w:tcPr>
            <w:tcW w:w="1192" w:type="dxa"/>
            <w:vAlign w:val="bottom"/>
          </w:tcPr>
          <w:p w14:paraId="64D335E6" w14:textId="3715FE44" w:rsidR="00C954F7" w:rsidRPr="00E75741" w:rsidRDefault="00C077F9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1,864</w:t>
            </w:r>
          </w:p>
        </w:tc>
        <w:tc>
          <w:tcPr>
            <w:tcW w:w="1193" w:type="dxa"/>
            <w:vAlign w:val="bottom"/>
          </w:tcPr>
          <w:p w14:paraId="15C7B64A" w14:textId="124C605C" w:rsidR="00C954F7" w:rsidRPr="00E75741" w:rsidRDefault="00C954F7" w:rsidP="00FB25C9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3,712</w:t>
            </w:r>
          </w:p>
        </w:tc>
      </w:tr>
      <w:tr w:rsidR="00C954F7" w:rsidRPr="00E75741" w14:paraId="0B50E8DC" w14:textId="77777777" w:rsidTr="00254738">
        <w:tc>
          <w:tcPr>
            <w:tcW w:w="4410" w:type="dxa"/>
            <w:vAlign w:val="bottom"/>
          </w:tcPr>
          <w:p w14:paraId="4EB630CD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92" w:type="dxa"/>
            <w:vAlign w:val="bottom"/>
          </w:tcPr>
          <w:p w14:paraId="3E7B10B3" w14:textId="1063EA06" w:rsidR="00C954F7" w:rsidRPr="00E75741" w:rsidRDefault="00C47A19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193" w:type="dxa"/>
            <w:vAlign w:val="bottom"/>
          </w:tcPr>
          <w:p w14:paraId="123C6FE8" w14:textId="4618B22E" w:rsidR="00C954F7" w:rsidRPr="00E75741" w:rsidRDefault="00C954F7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  <w:tc>
          <w:tcPr>
            <w:tcW w:w="1192" w:type="dxa"/>
            <w:vAlign w:val="bottom"/>
          </w:tcPr>
          <w:p w14:paraId="339DD8B2" w14:textId="194A5EAC" w:rsidR="00C954F7" w:rsidRPr="00E75741" w:rsidRDefault="00C47A19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844</w:t>
            </w:r>
          </w:p>
        </w:tc>
        <w:tc>
          <w:tcPr>
            <w:tcW w:w="1193" w:type="dxa"/>
            <w:vAlign w:val="bottom"/>
          </w:tcPr>
          <w:p w14:paraId="498EEE18" w14:textId="0EA4B1BC" w:rsidR="00C954F7" w:rsidRPr="00E75741" w:rsidRDefault="00C954F7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</w:tr>
      <w:tr w:rsidR="00C954F7" w:rsidRPr="00E75741" w14:paraId="364BEED4" w14:textId="77777777" w:rsidTr="00254738">
        <w:tc>
          <w:tcPr>
            <w:tcW w:w="4410" w:type="dxa"/>
            <w:vAlign w:val="bottom"/>
          </w:tcPr>
          <w:p w14:paraId="3A02071B" w14:textId="77777777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AD75FB6" w14:textId="14785ED2" w:rsidR="00C954F7" w:rsidRPr="00E75741" w:rsidRDefault="001436FC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6,059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37FBF35" w14:textId="2DD4A837" w:rsidR="00C954F7" w:rsidRPr="00E75741" w:rsidRDefault="00C954F7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(1,089)</w:t>
            </w:r>
          </w:p>
        </w:tc>
        <w:tc>
          <w:tcPr>
            <w:tcW w:w="1192" w:type="dxa"/>
            <w:vAlign w:val="bottom"/>
          </w:tcPr>
          <w:p w14:paraId="46D711EB" w14:textId="7293FF63" w:rsidR="00C954F7" w:rsidRPr="00E75741" w:rsidRDefault="0022227A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3,842</w:t>
            </w:r>
            <w:r w:rsidR="00E85E15"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3D75104" w14:textId="22DE47E2" w:rsidR="00C954F7" w:rsidRPr="00E75741" w:rsidRDefault="00C954F7" w:rsidP="00FB25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(951)</w:t>
            </w:r>
          </w:p>
        </w:tc>
      </w:tr>
      <w:tr w:rsidR="00C954F7" w:rsidRPr="00E75741" w14:paraId="30297D89" w14:textId="77777777" w:rsidTr="00254738">
        <w:tc>
          <w:tcPr>
            <w:tcW w:w="4410" w:type="dxa"/>
            <w:vAlign w:val="bottom"/>
          </w:tcPr>
          <w:p w14:paraId="1A1615D5" w14:textId="594AA0DE" w:rsidR="00C954F7" w:rsidRPr="00E75741" w:rsidRDefault="00C954F7" w:rsidP="00FB25C9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5C50458C" w14:textId="792D42CE" w:rsidR="00747740" w:rsidRPr="00E75741" w:rsidRDefault="00747740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31,263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E88FC68" w14:textId="5C589F56" w:rsidR="00C954F7" w:rsidRPr="00E75741" w:rsidRDefault="00C954F7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(29,817)</w:t>
            </w:r>
          </w:p>
        </w:tc>
        <w:tc>
          <w:tcPr>
            <w:tcW w:w="1192" w:type="dxa"/>
            <w:vAlign w:val="bottom"/>
          </w:tcPr>
          <w:p w14:paraId="3847CE84" w14:textId="643523C8" w:rsidR="00C954F7" w:rsidRPr="00E75741" w:rsidRDefault="00EA0AB7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47A19">
              <w:rPr>
                <w:rFonts w:ascii="Angsana New" w:hAnsi="Angsana New"/>
                <w:spacing w:val="-4"/>
                <w:sz w:val="30"/>
                <w:szCs w:val="30"/>
              </w:rPr>
              <w:t>30,484</w:t>
            </w: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5CA624A" w14:textId="1595791F" w:rsidR="00C954F7" w:rsidRPr="00E75741" w:rsidRDefault="00C954F7" w:rsidP="00FB25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5741">
              <w:rPr>
                <w:rFonts w:ascii="Angsana New" w:hAnsi="Angsana New"/>
                <w:spacing w:val="-4"/>
                <w:sz w:val="30"/>
                <w:szCs w:val="30"/>
              </w:rPr>
              <w:t>(28,534)</w:t>
            </w:r>
          </w:p>
        </w:tc>
      </w:tr>
    </w:tbl>
    <w:p w14:paraId="42C1C3A4" w14:textId="4441B927" w:rsidR="00841ED8" w:rsidRPr="00E75741" w:rsidRDefault="00AB0D71" w:rsidP="00BC2569">
      <w:pPr>
        <w:tabs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Note31_IncomeTax"/>
      <w:bookmarkEnd w:id="6"/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D34B8A" w:rsidRPr="00E75741">
        <w:rPr>
          <w:rFonts w:ascii="Angsana New" w:hAnsi="Angsana New"/>
          <w:b/>
          <w:bCs/>
          <w:sz w:val="32"/>
          <w:szCs w:val="32"/>
        </w:rPr>
        <w:t>4</w:t>
      </w:r>
      <w:r w:rsidR="00841ED8" w:rsidRPr="00E75741">
        <w:rPr>
          <w:rFonts w:ascii="Angsana New" w:hAnsi="Angsana New"/>
          <w:b/>
          <w:bCs/>
          <w:sz w:val="32"/>
          <w:szCs w:val="32"/>
        </w:rPr>
        <w:t>.</w:t>
      </w:r>
      <w:r w:rsidR="00841ED8" w:rsidRPr="00E75741">
        <w:rPr>
          <w:rFonts w:ascii="Angsana New" w:hAnsi="Angsana New"/>
          <w:b/>
          <w:bCs/>
          <w:sz w:val="32"/>
          <w:szCs w:val="32"/>
        </w:rPr>
        <w:tab/>
      </w:r>
      <w:r w:rsidR="00841ED8" w:rsidRPr="00E757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7B4060" w14:textId="65AA9808" w:rsidR="00722ECA" w:rsidRPr="00E75741" w:rsidRDefault="00722ECA" w:rsidP="009A42D8">
      <w:pPr>
        <w:spacing w:before="120" w:after="120" w:line="240" w:lineRule="auto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2BBB"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75741">
        <w:rPr>
          <w:rFonts w:ascii="Angsana New" w:hAnsi="Angsana New" w:hint="cs"/>
          <w:sz w:val="32"/>
          <w:szCs w:val="32"/>
          <w:cs/>
        </w:rPr>
        <w:t>ปี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615586" w14:textId="4B31C5A1" w:rsidR="00B84B1A" w:rsidRPr="00E75741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D34B8A" w:rsidRPr="00E75741">
        <w:rPr>
          <w:rFonts w:ascii="Angsana New" w:hAnsi="Angsana New"/>
          <w:b/>
          <w:bCs/>
          <w:sz w:val="32"/>
          <w:szCs w:val="32"/>
        </w:rPr>
        <w:t>5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61AEDCB" w14:textId="77777777" w:rsidR="00722ECA" w:rsidRPr="00E75741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คือ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กรรมการบริษัท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72213ED0" w14:textId="77777777" w:rsidR="00722ECA" w:rsidRPr="00E75741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Pr="00E75741">
        <w:rPr>
          <w:rFonts w:ascii="Angsana New" w:hAnsi="Angsana New"/>
          <w:sz w:val="32"/>
          <w:szCs w:val="32"/>
        </w:rPr>
        <w:tab/>
      </w:r>
      <w:r w:rsidR="00766923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ดำเนิน</w:t>
      </w:r>
      <w:r w:rsidRPr="00E75741">
        <w:rPr>
          <w:rFonts w:ascii="Angsana New" w:hAnsi="Angsana New" w:hint="cs"/>
          <w:sz w:val="32"/>
          <w:szCs w:val="32"/>
          <w:cs/>
        </w:rPr>
        <w:t>ธุรกิจหลัก</w:t>
      </w:r>
      <w:r w:rsidRPr="00E75741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คือ</w:t>
      </w:r>
      <w:r w:rsidRPr="00E75741">
        <w:rPr>
          <w:rFonts w:ascii="Angsana New" w:hAnsi="Angsana New" w:hint="cs"/>
          <w:sz w:val="32"/>
          <w:szCs w:val="32"/>
          <w:cs/>
        </w:rPr>
        <w:t>จำหน่ายรองเท้า เสื้อผ้า หมวกและกระเป๋า</w:t>
      </w:r>
      <w:r w:rsidRPr="00E75741">
        <w:rPr>
          <w:rFonts w:ascii="Angsana New" w:hAnsi="Angsana New"/>
          <w:sz w:val="32"/>
          <w:szCs w:val="32"/>
          <w:cs/>
        </w:rPr>
        <w:t xml:space="preserve">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E75741">
        <w:rPr>
          <w:rFonts w:ascii="Angsana New" w:hAnsi="Angsana New" w:hint="cs"/>
          <w:sz w:val="32"/>
          <w:szCs w:val="32"/>
          <w:cs/>
        </w:rPr>
        <w:t>บ</w:t>
      </w:r>
      <w:r w:rsidRPr="00E75741">
        <w:rPr>
          <w:rFonts w:ascii="Angsana New" w:hAnsi="Angsana New"/>
          <w:sz w:val="32"/>
          <w:szCs w:val="32"/>
          <w:cs/>
        </w:rPr>
        <w:t>ที่ใช้</w:t>
      </w:r>
      <w:r w:rsidRPr="00E75741">
        <w:rPr>
          <w:rFonts w:ascii="Angsana New" w:hAnsi="Angsana New" w:hint="cs"/>
          <w:sz w:val="32"/>
          <w:szCs w:val="32"/>
          <w:cs/>
        </w:rPr>
        <w:t>ในการวัด</w:t>
      </w:r>
      <w:r w:rsidRPr="00E75741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3D896518" w14:textId="77777777" w:rsidR="00FB25C9" w:rsidRDefault="00BC2569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CC69320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73A901" w14:textId="69073632" w:rsidR="00722ECA" w:rsidRPr="00E75741" w:rsidRDefault="00FB25C9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22ECA" w:rsidRPr="00E75741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0272D27" w14:textId="77777777" w:rsidR="00722ECA" w:rsidRPr="00E75741" w:rsidRDefault="00722ECA" w:rsidP="009A42D8">
      <w:pPr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 ซึ่งแสดงได้ดังนี้</w:t>
      </w:r>
    </w:p>
    <w:p w14:paraId="29FC2E4D" w14:textId="77777777" w:rsidR="00722ECA" w:rsidRPr="00E75741" w:rsidRDefault="00722ECA" w:rsidP="008D3E9E">
      <w:pPr>
        <w:tabs>
          <w:tab w:val="left" w:pos="1440"/>
          <w:tab w:val="right" w:pos="7200"/>
        </w:tabs>
        <w:spacing w:before="120" w:after="120" w:line="240" w:lineRule="auto"/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(</w:t>
      </w:r>
      <w:r w:rsidRPr="00E75741">
        <w:rPr>
          <w:rFonts w:ascii="Angsana New" w:hAnsi="Angsana New"/>
          <w:sz w:val="32"/>
          <w:szCs w:val="32"/>
          <w:cs/>
        </w:rPr>
        <w:t>หน่วย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Pr="00E75741">
        <w:rPr>
          <w:rFonts w:ascii="Angsana New" w:hAnsi="Angsana New" w:hint="cs"/>
          <w:sz w:val="32"/>
          <w:szCs w:val="32"/>
          <w:cs/>
        </w:rPr>
        <w:t>ล้าน</w:t>
      </w:r>
      <w:r w:rsidRPr="00E75741">
        <w:rPr>
          <w:rFonts w:ascii="Angsana New" w:hAnsi="Angsana New"/>
          <w:sz w:val="32"/>
          <w:szCs w:val="32"/>
          <w:cs/>
        </w:rPr>
        <w:t>บาท</w:t>
      </w:r>
      <w:r w:rsidRPr="00E75741">
        <w:rPr>
          <w:rFonts w:ascii="Angsana New" w:hAnsi="Angsana New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71"/>
        <w:gridCol w:w="1571"/>
      </w:tblGrid>
      <w:tr w:rsidR="001E1821" w:rsidRPr="00E75741" w14:paraId="0E9B975B" w14:textId="2D73C8F1" w:rsidTr="001E1821">
        <w:tc>
          <w:tcPr>
            <w:tcW w:w="5832" w:type="dxa"/>
          </w:tcPr>
          <w:p w14:paraId="4A890C06" w14:textId="77777777" w:rsidR="001E1821" w:rsidRPr="00E75741" w:rsidRDefault="001E1821" w:rsidP="001E18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231C454E" w14:textId="661B1BF2" w:rsidR="001E1821" w:rsidRPr="00E75741" w:rsidRDefault="001E1821" w:rsidP="001E18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571" w:type="dxa"/>
          </w:tcPr>
          <w:p w14:paraId="4DF0914E" w14:textId="09061177" w:rsidR="001E1821" w:rsidRPr="00E75741" w:rsidRDefault="001E1821" w:rsidP="001E18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E1821" w:rsidRPr="00E75741" w14:paraId="0AE248A0" w14:textId="21032951" w:rsidTr="001E1821">
        <w:tc>
          <w:tcPr>
            <w:tcW w:w="5832" w:type="dxa"/>
          </w:tcPr>
          <w:p w14:paraId="020A459F" w14:textId="77777777" w:rsidR="001E1821" w:rsidRPr="00E75741" w:rsidRDefault="001E1821" w:rsidP="001E1821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571" w:type="dxa"/>
          </w:tcPr>
          <w:p w14:paraId="0A557125" w14:textId="1D41AAB2" w:rsidR="001E1821" w:rsidRPr="00E75741" w:rsidRDefault="007F6299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1,374</w:t>
            </w:r>
          </w:p>
        </w:tc>
        <w:tc>
          <w:tcPr>
            <w:tcW w:w="1571" w:type="dxa"/>
          </w:tcPr>
          <w:p w14:paraId="1154C2F3" w14:textId="48D8BCD3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1,202</w:t>
            </w:r>
          </w:p>
        </w:tc>
      </w:tr>
      <w:tr w:rsidR="001E1821" w:rsidRPr="00E75741" w14:paraId="66DAD251" w14:textId="7BC7926E" w:rsidTr="001E1821">
        <w:trPr>
          <w:trHeight w:val="306"/>
        </w:trPr>
        <w:tc>
          <w:tcPr>
            <w:tcW w:w="5832" w:type="dxa"/>
          </w:tcPr>
          <w:p w14:paraId="2608CDBC" w14:textId="77777777" w:rsidR="001E1821" w:rsidRPr="00E75741" w:rsidRDefault="001E1821" w:rsidP="001E1821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71" w:type="dxa"/>
          </w:tcPr>
          <w:p w14:paraId="5D7B8644" w14:textId="1B76BC52" w:rsidR="001E1821" w:rsidRPr="00E75741" w:rsidRDefault="007F6299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77</w:t>
            </w:r>
          </w:p>
        </w:tc>
        <w:tc>
          <w:tcPr>
            <w:tcW w:w="1571" w:type="dxa"/>
          </w:tcPr>
          <w:p w14:paraId="324981F8" w14:textId="3DD0C624" w:rsidR="001E1821" w:rsidRPr="00E75741" w:rsidRDefault="001E1821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66</w:t>
            </w:r>
          </w:p>
        </w:tc>
      </w:tr>
      <w:tr w:rsidR="001E1821" w:rsidRPr="00E75741" w14:paraId="60292BFB" w14:textId="490BD23F" w:rsidTr="001E1821">
        <w:trPr>
          <w:trHeight w:val="387"/>
        </w:trPr>
        <w:tc>
          <w:tcPr>
            <w:tcW w:w="5832" w:type="dxa"/>
          </w:tcPr>
          <w:p w14:paraId="73C351AD" w14:textId="77777777" w:rsidR="001E1821" w:rsidRPr="00E75741" w:rsidRDefault="001E1821" w:rsidP="001E1821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1" w:type="dxa"/>
          </w:tcPr>
          <w:p w14:paraId="45BC3424" w14:textId="1424362B" w:rsidR="001E1821" w:rsidRPr="00E75741" w:rsidRDefault="007F6299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1,451</w:t>
            </w:r>
          </w:p>
        </w:tc>
        <w:tc>
          <w:tcPr>
            <w:tcW w:w="1571" w:type="dxa"/>
          </w:tcPr>
          <w:p w14:paraId="658D9BD8" w14:textId="0D4E249B" w:rsidR="001E1821" w:rsidRPr="00E75741" w:rsidRDefault="001E1821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5741">
              <w:rPr>
                <w:rFonts w:ascii="Angsana New" w:hAnsi="Angsana New"/>
                <w:spacing w:val="-4"/>
                <w:sz w:val="32"/>
                <w:szCs w:val="32"/>
              </w:rPr>
              <w:t>1,268</w:t>
            </w:r>
          </w:p>
        </w:tc>
      </w:tr>
    </w:tbl>
    <w:p w14:paraId="26893365" w14:textId="77777777" w:rsidR="00722ECA" w:rsidRPr="00E75741" w:rsidRDefault="005309EC" w:rsidP="00254738">
      <w:pPr>
        <w:tabs>
          <w:tab w:val="clear" w:pos="227"/>
          <w:tab w:val="clear" w:pos="454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tab/>
      </w:r>
      <w:r w:rsidR="00722ECA" w:rsidRPr="00E757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8858327" w14:textId="057D2EC3" w:rsidR="00722ECA" w:rsidRPr="00E75741" w:rsidRDefault="00722ECA" w:rsidP="009A42D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สำหรับ</w:t>
      </w:r>
      <w:r w:rsidRPr="00E75741">
        <w:rPr>
          <w:rFonts w:ascii="Angsana New" w:hAnsi="Angsana New" w:hint="cs"/>
          <w:sz w:val="32"/>
          <w:szCs w:val="32"/>
          <w:cs/>
        </w:rPr>
        <w:t>ปี</w:t>
      </w:r>
      <w:r w:rsidRPr="00E757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>ธันวาคม</w:t>
      </w:r>
      <w:r w:rsidR="00B87D9E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87D9E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C40414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7A200F" w:rsidRPr="00E75741">
        <w:rPr>
          <w:rFonts w:ascii="Angsana New" w:hAnsi="Angsana New"/>
          <w:sz w:val="32"/>
          <w:szCs w:val="32"/>
        </w:rPr>
        <w:t xml:space="preserve"> </w:t>
      </w:r>
      <w:r w:rsidR="00C47A19">
        <w:rPr>
          <w:rFonts w:ascii="Angsana New" w:hAnsi="Angsana New"/>
          <w:sz w:val="32"/>
          <w:szCs w:val="32"/>
        </w:rPr>
        <w:t>2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ราย คิดเป็นจำนวนรวม </w:t>
      </w:r>
      <w:r w:rsidR="00C47A19">
        <w:rPr>
          <w:rFonts w:ascii="Angsana New" w:hAnsi="Angsana New"/>
          <w:sz w:val="32"/>
          <w:szCs w:val="32"/>
        </w:rPr>
        <w:t>316</w:t>
      </w:r>
      <w:r w:rsidR="001E1821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ล้านบาท (</w:t>
      </w:r>
      <w:r w:rsidR="001E1821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/>
          <w:sz w:val="32"/>
          <w:szCs w:val="32"/>
        </w:rPr>
        <w:t>: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ลูกค้ารายใหญ่จำนวน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C47A19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ราย เป็นจำนวนรวม </w:t>
      </w:r>
      <w:r w:rsidR="00C47A19">
        <w:rPr>
          <w:rFonts w:ascii="Angsana New" w:hAnsi="Angsana New"/>
          <w:sz w:val="32"/>
          <w:szCs w:val="32"/>
        </w:rPr>
        <w:t>439</w:t>
      </w:r>
      <w:r w:rsidR="001E1821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056ABA" w14:textId="39A70EA1" w:rsidR="00B84B1A" w:rsidRPr="00E75741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D34B8A" w:rsidRPr="00E75741">
        <w:rPr>
          <w:rFonts w:ascii="Angsana New" w:hAnsi="Angsana New"/>
          <w:b/>
          <w:bCs/>
          <w:sz w:val="32"/>
          <w:szCs w:val="32"/>
        </w:rPr>
        <w:t>6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BDC2947" w14:textId="09FDE1A7" w:rsidR="00B84B1A" w:rsidRPr="00E75741" w:rsidRDefault="00B84B1A" w:rsidP="009A42D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D20461" w:rsidRPr="00E75741">
        <w:rPr>
          <w:rFonts w:ascii="Angsana New" w:hAnsi="Angsana New" w:hint="cs"/>
          <w:sz w:val="32"/>
          <w:szCs w:val="32"/>
          <w:cs/>
        </w:rPr>
        <w:t>ของ</w:t>
      </w:r>
      <w:r w:rsidRPr="00E75741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75741">
        <w:rPr>
          <w:rFonts w:ascii="Angsana New" w:hAnsi="Angsana New"/>
          <w:sz w:val="32"/>
          <w:szCs w:val="32"/>
        </w:rPr>
        <w:t xml:space="preserve">2530 </w:t>
      </w:r>
      <w:r w:rsidRPr="00E75741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C59ED" w:rsidRPr="00E75741">
        <w:rPr>
          <w:rFonts w:ascii="Angsana New" w:hAnsi="Angsana New"/>
          <w:sz w:val="32"/>
          <w:szCs w:val="32"/>
        </w:rPr>
        <w:t>3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ของเงินเดือน</w:t>
      </w:r>
      <w:r w:rsidR="007375B9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กองทุนสำรองเลี้ยงชีพนี้บริหารโดย </w:t>
      </w:r>
      <w:r w:rsidR="002C59ED" w:rsidRPr="00E75741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F371D9" w:rsidRPr="00E75741">
        <w:rPr>
          <w:rFonts w:ascii="Angsana New" w:hAnsi="Angsana New"/>
          <w:sz w:val="32"/>
          <w:szCs w:val="32"/>
          <w:cs/>
        </w:rPr>
        <w:t>แห่งหนึ่ง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0C63A7" w:rsidRPr="00E75741">
        <w:rPr>
          <w:rFonts w:ascii="Angsana New" w:hAnsi="Angsana New"/>
          <w:sz w:val="32"/>
          <w:szCs w:val="32"/>
        </w:rPr>
        <w:t xml:space="preserve"> </w:t>
      </w:r>
      <w:r w:rsidR="000C63A7" w:rsidRPr="00E75741">
        <w:rPr>
          <w:rFonts w:ascii="Angsana New" w:hAnsi="Angsana New" w:hint="cs"/>
          <w:sz w:val="32"/>
          <w:szCs w:val="32"/>
          <w:cs/>
        </w:rPr>
        <w:t>ในปี</w:t>
      </w:r>
      <w:r w:rsidR="00722ECA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1E1821" w:rsidRPr="00E75741">
        <w:rPr>
          <w:rFonts w:ascii="Angsana New" w:hAnsi="Angsana New"/>
          <w:sz w:val="32"/>
          <w:szCs w:val="32"/>
        </w:rPr>
        <w:t>2566</w:t>
      </w:r>
      <w:r w:rsidR="003625BC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บริษัทฯ</w:t>
      </w:r>
      <w:r w:rsidR="000C63A7" w:rsidRPr="00E75741">
        <w:rPr>
          <w:rFonts w:ascii="Angsana New" w:hAnsi="Angsana New" w:hint="cs"/>
          <w:sz w:val="32"/>
          <w:szCs w:val="32"/>
          <w:cs/>
        </w:rPr>
        <w:t>จ่าย</w:t>
      </w:r>
      <w:r w:rsidRPr="00E75741">
        <w:rPr>
          <w:rFonts w:ascii="Angsana New" w:hAnsi="Angsana New"/>
          <w:sz w:val="32"/>
          <w:szCs w:val="32"/>
          <w:cs/>
        </w:rPr>
        <w:t>เงินสมทบ</w:t>
      </w:r>
      <w:r w:rsidR="000C63A7" w:rsidRPr="00E75741">
        <w:rPr>
          <w:rFonts w:ascii="Angsana New" w:hAnsi="Angsana New" w:hint="cs"/>
          <w:sz w:val="32"/>
          <w:szCs w:val="32"/>
          <w:cs/>
        </w:rPr>
        <w:t>เข้ากองทุน</w:t>
      </w:r>
      <w:r w:rsidRPr="00E75741">
        <w:rPr>
          <w:rFonts w:ascii="Angsana New" w:hAnsi="Angsana New"/>
          <w:sz w:val="32"/>
          <w:szCs w:val="32"/>
          <w:cs/>
        </w:rPr>
        <w:t>จำนวน</w:t>
      </w:r>
      <w:r w:rsidR="004706A0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A9542C" w:rsidRPr="00E75741">
        <w:rPr>
          <w:rFonts w:ascii="Angsana New" w:hAnsi="Angsana New"/>
          <w:sz w:val="32"/>
          <w:szCs w:val="32"/>
        </w:rPr>
        <w:t>1.8</w:t>
      </w:r>
      <w:r w:rsidR="001E1821" w:rsidRPr="00E75741">
        <w:rPr>
          <w:rFonts w:ascii="Angsana New" w:hAnsi="Angsana New"/>
          <w:sz w:val="32"/>
          <w:szCs w:val="32"/>
        </w:rPr>
        <w:t xml:space="preserve"> </w:t>
      </w:r>
      <w:r w:rsidR="00566449" w:rsidRPr="00E75741">
        <w:rPr>
          <w:rFonts w:ascii="Angsana New" w:hAnsi="Angsana New"/>
          <w:sz w:val="32"/>
          <w:szCs w:val="32"/>
          <w:cs/>
        </w:rPr>
        <w:t>ล้าน</w:t>
      </w:r>
      <w:r w:rsidRPr="00E75741">
        <w:rPr>
          <w:rFonts w:ascii="Angsana New" w:hAnsi="Angsana New"/>
          <w:sz w:val="32"/>
          <w:szCs w:val="32"/>
          <w:cs/>
        </w:rPr>
        <w:t>บาท (</w:t>
      </w:r>
      <w:r w:rsidR="001E1821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/>
          <w:sz w:val="32"/>
          <w:szCs w:val="32"/>
        </w:rPr>
        <w:t xml:space="preserve">: </w:t>
      </w:r>
      <w:r w:rsidR="001E1821" w:rsidRPr="00E75741">
        <w:rPr>
          <w:rFonts w:ascii="Angsana New" w:hAnsi="Angsana New"/>
          <w:sz w:val="32"/>
          <w:szCs w:val="32"/>
        </w:rPr>
        <w:t xml:space="preserve">1.6 </w:t>
      </w:r>
      <w:r w:rsidR="00566449" w:rsidRPr="00E75741">
        <w:rPr>
          <w:rFonts w:ascii="Angsana New" w:hAnsi="Angsana New"/>
          <w:sz w:val="32"/>
          <w:szCs w:val="32"/>
          <w:cs/>
        </w:rPr>
        <w:t>ล้าน</w:t>
      </w:r>
      <w:r w:rsidRPr="00E75741">
        <w:rPr>
          <w:rFonts w:ascii="Angsana New" w:hAnsi="Angsana New"/>
          <w:sz w:val="32"/>
          <w:szCs w:val="32"/>
          <w:cs/>
        </w:rPr>
        <w:t>บาท</w:t>
      </w:r>
      <w:r w:rsidRPr="00E75741">
        <w:rPr>
          <w:rFonts w:ascii="Angsana New" w:hAnsi="Angsana New"/>
          <w:sz w:val="32"/>
          <w:szCs w:val="32"/>
        </w:rPr>
        <w:t>)</w:t>
      </w:r>
    </w:p>
    <w:p w14:paraId="38285C1D" w14:textId="3B874064" w:rsidR="005B1521" w:rsidRPr="00E75741" w:rsidRDefault="00AB0D71" w:rsidP="00F2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574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34B8A" w:rsidRPr="00E7574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84B1A" w:rsidRPr="00E7574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4B1A" w:rsidRPr="00E7574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4B1A" w:rsidRPr="00E7574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A05B2" w:rsidRPr="00E75741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tbl>
      <w:tblPr>
        <w:tblW w:w="9081" w:type="dxa"/>
        <w:tblInd w:w="567" w:type="dxa"/>
        <w:tblLook w:val="04A0" w:firstRow="1" w:lastRow="0" w:firstColumn="1" w:lastColumn="0" w:noHBand="0" w:noVBand="1"/>
      </w:tblPr>
      <w:tblGrid>
        <w:gridCol w:w="2601"/>
        <w:gridCol w:w="3240"/>
        <w:gridCol w:w="1620"/>
        <w:gridCol w:w="1620"/>
      </w:tblGrid>
      <w:tr w:rsidR="005B1521" w:rsidRPr="00E75741" w14:paraId="711653E6" w14:textId="77777777" w:rsidTr="00D34B8A">
        <w:tc>
          <w:tcPr>
            <w:tcW w:w="2601" w:type="dxa"/>
            <w:vAlign w:val="bottom"/>
            <w:hideMark/>
          </w:tcPr>
          <w:p w14:paraId="7F629DC5" w14:textId="77777777" w:rsidR="005B1521" w:rsidRPr="00E75741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  <w:hideMark/>
          </w:tcPr>
          <w:p w14:paraId="054B9B96" w14:textId="77777777" w:rsidR="005B1521" w:rsidRPr="00E75741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409C7746" w14:textId="77777777" w:rsidR="005B1521" w:rsidRPr="00E75741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="00B87C4E"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="00BA6831"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B87C4E"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  <w:hideMark/>
          </w:tcPr>
          <w:p w14:paraId="4D989198" w14:textId="77777777" w:rsidR="005B1521" w:rsidRPr="00E75741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B87C4E"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>จ่ายต่อหุ้น</w:t>
            </w:r>
            <w:r w:rsidR="00B87C4E"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(บาท)</w:t>
            </w:r>
          </w:p>
        </w:tc>
      </w:tr>
      <w:tr w:rsidR="00867E45" w:rsidRPr="00E75741" w14:paraId="096CF520" w14:textId="77777777" w:rsidTr="00D34B8A">
        <w:tc>
          <w:tcPr>
            <w:tcW w:w="2601" w:type="dxa"/>
            <w:vAlign w:val="bottom"/>
          </w:tcPr>
          <w:p w14:paraId="7E926559" w14:textId="67EF2054" w:rsidR="00867E45" w:rsidRPr="00867E45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7E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3240" w:type="dxa"/>
            <w:vAlign w:val="bottom"/>
          </w:tcPr>
          <w:p w14:paraId="5146F09B" w14:textId="77777777" w:rsidR="00867E45" w:rsidRPr="00E75741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9894C17" w14:textId="77777777" w:rsidR="00867E45" w:rsidRPr="00E75741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338E9C5" w14:textId="77777777" w:rsidR="00867E45" w:rsidRPr="00E75741" w:rsidRDefault="00867E45" w:rsidP="00867E45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D3E9E" w:rsidRPr="00E75741" w14:paraId="5E676BCE" w14:textId="77777777" w:rsidTr="00D34B8A">
        <w:tc>
          <w:tcPr>
            <w:tcW w:w="2601" w:type="dxa"/>
          </w:tcPr>
          <w:p w14:paraId="009D9D0A" w14:textId="0E23FF28" w:rsidR="008D3E9E" w:rsidRPr="00E75741" w:rsidRDefault="00D34B8A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7574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1821" w:rsidRPr="00E7574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240" w:type="dxa"/>
          </w:tcPr>
          <w:p w14:paraId="399E2D20" w14:textId="156803D3" w:rsidR="008D3E9E" w:rsidRPr="00E75741" w:rsidRDefault="00D34B8A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ที่ประชุมสามัญผู้ถือหุ้นของบริษัท  เมื่อวันที่ </w:t>
            </w:r>
            <w:r w:rsidR="0002688C" w:rsidRPr="00E75741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02688C" w:rsidRPr="00E75741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="001E1821" w:rsidRPr="00E7574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0435E9B7" w14:textId="6814B112" w:rsidR="008D3E9E" w:rsidRPr="00E75741" w:rsidRDefault="008A3EAD" w:rsidP="00867E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</w:rPr>
              <w:t>155,911</w:t>
            </w:r>
          </w:p>
        </w:tc>
        <w:tc>
          <w:tcPr>
            <w:tcW w:w="1620" w:type="dxa"/>
            <w:vAlign w:val="bottom"/>
          </w:tcPr>
          <w:p w14:paraId="2353BC31" w14:textId="5F93F8DA" w:rsidR="008D3E9E" w:rsidRPr="00E75741" w:rsidRDefault="00B926D0" w:rsidP="00867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</w:rPr>
              <w:t>0.21</w:t>
            </w:r>
          </w:p>
        </w:tc>
      </w:tr>
      <w:tr w:rsidR="00867E45" w:rsidRPr="00E75741" w14:paraId="03EFFFF1" w14:textId="77777777" w:rsidTr="00D34B8A">
        <w:tc>
          <w:tcPr>
            <w:tcW w:w="2601" w:type="dxa"/>
          </w:tcPr>
          <w:p w14:paraId="103007A2" w14:textId="7D98BBC0" w:rsidR="00867E45" w:rsidRPr="00867E45" w:rsidRDefault="00867E45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67E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3240" w:type="dxa"/>
          </w:tcPr>
          <w:p w14:paraId="1DA17D16" w14:textId="77777777" w:rsidR="00867E45" w:rsidRPr="00E75741" w:rsidRDefault="00867E45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748876A" w14:textId="77777777" w:rsidR="00867E45" w:rsidRPr="00E75741" w:rsidRDefault="00867E45" w:rsidP="00867E45">
            <w:pP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47FBFDB" w14:textId="77777777" w:rsidR="00867E45" w:rsidRPr="00E75741" w:rsidRDefault="00867E45" w:rsidP="0086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926D0" w:rsidRPr="00E75741" w14:paraId="30738236" w14:textId="77777777" w:rsidTr="00C1736F">
        <w:tc>
          <w:tcPr>
            <w:tcW w:w="2601" w:type="dxa"/>
          </w:tcPr>
          <w:p w14:paraId="497A8AAF" w14:textId="77777777" w:rsidR="00B926D0" w:rsidRPr="00E75741" w:rsidRDefault="00B926D0" w:rsidP="00B926D0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7574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240" w:type="dxa"/>
          </w:tcPr>
          <w:p w14:paraId="7D274598" w14:textId="77777777" w:rsidR="00B926D0" w:rsidRPr="00E75741" w:rsidRDefault="00B926D0" w:rsidP="00B926D0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ที่ประชุมสามัญผู้ถือหุ้นของบริษัท  เมื่อวันที่ </w:t>
            </w:r>
            <w:r w:rsidRPr="00E75741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E757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E7574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66A5D93E" w14:textId="77777777" w:rsidR="00B926D0" w:rsidRPr="00E75741" w:rsidRDefault="00B926D0" w:rsidP="00867E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</w:rPr>
              <w:t>111,398</w:t>
            </w:r>
          </w:p>
        </w:tc>
        <w:tc>
          <w:tcPr>
            <w:tcW w:w="1620" w:type="dxa"/>
            <w:vAlign w:val="bottom"/>
          </w:tcPr>
          <w:p w14:paraId="038C17A3" w14:textId="77777777" w:rsidR="00B926D0" w:rsidRPr="00E75741" w:rsidRDefault="00B926D0" w:rsidP="00867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5741">
              <w:rPr>
                <w:rFonts w:asciiTheme="majorBidi" w:hAnsiTheme="majorBidi" w:cstheme="majorBidi"/>
                <w:sz w:val="32"/>
                <w:szCs w:val="32"/>
              </w:rPr>
              <w:t>0.15</w:t>
            </w:r>
          </w:p>
        </w:tc>
      </w:tr>
    </w:tbl>
    <w:p w14:paraId="7F46FE11" w14:textId="77777777" w:rsidR="00FB25C9" w:rsidRDefault="00FB25C9" w:rsidP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hAnsi="Angsana New"/>
          <w:b/>
          <w:sz w:val="32"/>
          <w:szCs w:val="32"/>
        </w:rPr>
      </w:pPr>
    </w:p>
    <w:p w14:paraId="17EC6F13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7DD58219" w14:textId="618DCC88" w:rsidR="00B84B1A" w:rsidRPr="00E75741" w:rsidRDefault="00AB0D71" w:rsidP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hAnsi="Angsana New"/>
          <w:bCs/>
          <w:sz w:val="32"/>
          <w:szCs w:val="32"/>
        </w:rPr>
      </w:pPr>
      <w:r w:rsidRPr="00E75741">
        <w:rPr>
          <w:rFonts w:ascii="Angsana New" w:hAnsi="Angsana New"/>
          <w:b/>
          <w:sz w:val="32"/>
          <w:szCs w:val="32"/>
        </w:rPr>
        <w:lastRenderedPageBreak/>
        <w:t>2</w:t>
      </w:r>
      <w:r w:rsidR="00B926D0" w:rsidRPr="00E75741">
        <w:rPr>
          <w:rFonts w:ascii="Angsana New" w:hAnsi="Angsana New"/>
          <w:b/>
          <w:sz w:val="32"/>
          <w:szCs w:val="32"/>
        </w:rPr>
        <w:t>8</w:t>
      </w:r>
      <w:r w:rsidR="00B84B1A" w:rsidRPr="00E75741">
        <w:rPr>
          <w:rFonts w:ascii="Angsana New" w:hAnsi="Angsana New"/>
          <w:b/>
          <w:sz w:val="32"/>
          <w:szCs w:val="32"/>
        </w:rPr>
        <w:t>.</w:t>
      </w:r>
      <w:r w:rsidR="00AA7EF2" w:rsidRPr="00E75741">
        <w:rPr>
          <w:rFonts w:ascii="Angsana New" w:hAnsi="Angsana New"/>
          <w:b/>
          <w:sz w:val="32"/>
          <w:szCs w:val="32"/>
        </w:rPr>
        <w:tab/>
      </w:r>
      <w:r w:rsidR="00B84B1A" w:rsidRPr="00E75741">
        <w:rPr>
          <w:rFonts w:ascii="Angsana New" w:hAnsi="Angsana New"/>
          <w:bCs/>
          <w:sz w:val="32"/>
          <w:szCs w:val="32"/>
          <w:cs/>
        </w:rPr>
        <w:t>ภาระผูกพัน</w:t>
      </w:r>
    </w:p>
    <w:p w14:paraId="02ECE881" w14:textId="6657080F" w:rsidR="00722ECA" w:rsidRPr="00E75741" w:rsidRDefault="00AB0D7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75741">
        <w:rPr>
          <w:rFonts w:ascii="Angsana New" w:hAnsi="Angsana New"/>
          <w:b/>
          <w:sz w:val="32"/>
          <w:szCs w:val="32"/>
        </w:rPr>
        <w:t>2</w:t>
      </w:r>
      <w:r w:rsidR="00B926D0" w:rsidRPr="00E75741">
        <w:rPr>
          <w:rFonts w:ascii="Angsana New" w:hAnsi="Angsana New"/>
          <w:b/>
          <w:sz w:val="32"/>
          <w:szCs w:val="32"/>
        </w:rPr>
        <w:t>8</w:t>
      </w:r>
      <w:r w:rsidR="00722ECA" w:rsidRPr="00E75741">
        <w:rPr>
          <w:rFonts w:ascii="Angsana New" w:hAnsi="Angsana New"/>
          <w:b/>
          <w:sz w:val="32"/>
          <w:szCs w:val="32"/>
        </w:rPr>
        <w:t>.1</w:t>
      </w:r>
      <w:r w:rsidR="00722ECA" w:rsidRPr="00E75741">
        <w:rPr>
          <w:rFonts w:ascii="Angsana New" w:hAnsi="Angsana New"/>
          <w:b/>
          <w:sz w:val="32"/>
          <w:szCs w:val="32"/>
          <w:cs/>
        </w:rPr>
        <w:tab/>
      </w:r>
      <w:r w:rsidR="00722ECA" w:rsidRPr="00E75741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</w:t>
      </w:r>
    </w:p>
    <w:p w14:paraId="55A0543C" w14:textId="4C4CA4F5" w:rsidR="00204FB1" w:rsidRPr="00E75741" w:rsidRDefault="00722ECA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204FB1" w:rsidRPr="00E75741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กลุ่มบริษัทได้ทำสัญญาเช่าอุปกรณ์และสัญญาบริการที่เกี่ยวข้อง</w:t>
      </w:r>
      <w:r w:rsidR="00204FB1" w:rsidRPr="00E75741">
        <w:rPr>
          <w:rFonts w:ascii="Angsana New" w:hAnsi="Angsana New"/>
          <w:sz w:val="32"/>
          <w:szCs w:val="32"/>
        </w:rPr>
        <w:t xml:space="preserve"> </w:t>
      </w:r>
      <w:r w:rsidR="0034161F" w:rsidRPr="00E75741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="00204FB1" w:rsidRPr="00E75741">
        <w:rPr>
          <w:rFonts w:ascii="Angsana New" w:hAnsi="Angsana New" w:hint="cs"/>
          <w:sz w:val="32"/>
          <w:szCs w:val="32"/>
          <w:cs/>
        </w:rPr>
        <w:t>อายุของสัญญามีระยะเวลาโดยเฉลี่ยประมาณ</w:t>
      </w:r>
      <w:r w:rsidR="008162B2" w:rsidRPr="00E75741">
        <w:rPr>
          <w:rFonts w:ascii="Angsana New" w:hAnsi="Angsana New"/>
          <w:sz w:val="32"/>
          <w:szCs w:val="32"/>
        </w:rPr>
        <w:t xml:space="preserve"> 1 - </w:t>
      </w:r>
      <w:r w:rsidR="00747740">
        <w:rPr>
          <w:rFonts w:ascii="Angsana New" w:hAnsi="Angsana New"/>
          <w:sz w:val="32"/>
          <w:szCs w:val="32"/>
        </w:rPr>
        <w:t xml:space="preserve">5 </w:t>
      </w:r>
      <w:r w:rsidR="00204FB1" w:rsidRPr="00E75741">
        <w:rPr>
          <w:rFonts w:ascii="Angsana New" w:hAnsi="Angsana New" w:hint="cs"/>
          <w:sz w:val="32"/>
          <w:szCs w:val="32"/>
          <w:cs/>
        </w:rPr>
        <w:t>ปี (</w:t>
      </w:r>
      <w:r w:rsidR="002C1DA6" w:rsidRPr="00E75741">
        <w:rPr>
          <w:rFonts w:ascii="Angsana New" w:hAnsi="Angsana New"/>
          <w:sz w:val="32"/>
          <w:szCs w:val="32"/>
        </w:rPr>
        <w:t>256</w:t>
      </w:r>
      <w:r w:rsidR="00624D8D" w:rsidRPr="00E75741">
        <w:rPr>
          <w:rFonts w:ascii="Angsana New" w:hAnsi="Angsana New"/>
          <w:sz w:val="32"/>
          <w:szCs w:val="32"/>
        </w:rPr>
        <w:t>5</w:t>
      </w:r>
      <w:r w:rsidR="00204FB1" w:rsidRPr="00E75741">
        <w:rPr>
          <w:rFonts w:ascii="Angsana New" w:hAnsi="Angsana New"/>
          <w:sz w:val="32"/>
          <w:szCs w:val="32"/>
        </w:rPr>
        <w:t xml:space="preserve">: 1 - </w:t>
      </w:r>
      <w:r w:rsidR="008D3E9E" w:rsidRPr="00E75741">
        <w:rPr>
          <w:rFonts w:ascii="Angsana New" w:hAnsi="Angsana New"/>
          <w:sz w:val="32"/>
          <w:szCs w:val="32"/>
        </w:rPr>
        <w:t>4</w:t>
      </w:r>
      <w:r w:rsidR="00204FB1" w:rsidRPr="00E75741">
        <w:rPr>
          <w:rFonts w:ascii="Angsana New" w:hAnsi="Angsana New"/>
          <w:sz w:val="32"/>
          <w:szCs w:val="32"/>
        </w:rPr>
        <w:t xml:space="preserve"> </w:t>
      </w:r>
      <w:r w:rsidR="00204FB1" w:rsidRPr="00E75741">
        <w:rPr>
          <w:rFonts w:ascii="Angsana New" w:hAnsi="Angsana New" w:hint="cs"/>
          <w:sz w:val="32"/>
          <w:szCs w:val="32"/>
          <w:cs/>
        </w:rPr>
        <w:t>ปี) และสัญญาดังกล่าวเป็นสัญญาที่บอกเลิกไม่ได้เว้นแต่คู่สัญญาทั้งสองฝ่ายตกลงยินยอมร่วมกัน</w:t>
      </w:r>
    </w:p>
    <w:p w14:paraId="02CC648F" w14:textId="0B91D6E9" w:rsidR="00204FB1" w:rsidRPr="00E75741" w:rsidRDefault="00204FB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>          </w:t>
      </w:r>
      <w:r w:rsidRPr="00E75741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กลุ่มบริษัทมีจำนวนเงินขั้นต่ำที่ต้องจ่ายในอนาคตทั้งสิ้นภายใต้สัญญาเช่าดังนี้</w:t>
      </w:r>
    </w:p>
    <w:tbl>
      <w:tblPr>
        <w:tblW w:w="909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268"/>
        <w:gridCol w:w="265"/>
        <w:gridCol w:w="1200"/>
        <w:gridCol w:w="276"/>
        <w:gridCol w:w="1229"/>
        <w:gridCol w:w="267"/>
        <w:gridCol w:w="1346"/>
      </w:tblGrid>
      <w:tr w:rsidR="00204FB1" w:rsidRPr="00E75741" w14:paraId="0C7EDB7E" w14:textId="77777777" w:rsidTr="001E1821">
        <w:trPr>
          <w:trHeight w:val="189"/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757F" w14:textId="77777777" w:rsidR="00204FB1" w:rsidRPr="00E75741" w:rsidRDefault="00204FB1" w:rsidP="00AA7EF2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8825" w14:textId="77777777" w:rsidR="00204FB1" w:rsidRPr="00E75741" w:rsidRDefault="00204FB1" w:rsidP="00AA7EF2">
            <w:pPr>
              <w:pStyle w:val="BodyText"/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B959" w14:textId="77777777" w:rsidR="00204FB1" w:rsidRPr="00E75741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773B" w14:textId="77777777" w:rsidR="00204FB1" w:rsidRPr="00E75741" w:rsidRDefault="00204FB1" w:rsidP="00AA7EF2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04FB1" w:rsidRPr="00E75741" w14:paraId="16C00FAA" w14:textId="77777777" w:rsidTr="001E1821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2811" w14:textId="77777777" w:rsidR="00204FB1" w:rsidRPr="00E75741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1655" w14:textId="1BC1947D" w:rsidR="00204FB1" w:rsidRPr="00C54B81" w:rsidRDefault="00C54B81" w:rsidP="00C54B81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4B81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5B9F" w14:textId="77777777" w:rsidR="00204FB1" w:rsidRPr="00E75741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CB10" w14:textId="1CFB859F" w:rsidR="00204FB1" w:rsidRPr="00E75741" w:rsidRDefault="00C54B81" w:rsidP="00AA7EF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8D3E9E" w:rsidRPr="00E75741" w14:paraId="016B3E6B" w14:textId="77777777" w:rsidTr="001E1821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0FB" w14:textId="77777777" w:rsidR="008D3E9E" w:rsidRPr="00E75741" w:rsidRDefault="008D3E9E" w:rsidP="008D3E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AE2C" w14:textId="74F8C75C" w:rsidR="008D3E9E" w:rsidRPr="00E75741" w:rsidRDefault="001E1821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CAE3" w14:textId="77777777" w:rsidR="008D3E9E" w:rsidRPr="00E75741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75EE0" w14:textId="2D3B7710" w:rsidR="008D3E9E" w:rsidRPr="00E75741" w:rsidRDefault="001E1821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8D52" w14:textId="77777777" w:rsidR="008D3E9E" w:rsidRPr="00E75741" w:rsidRDefault="008D3E9E" w:rsidP="008D3E9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D4360" w14:textId="5748D2E4" w:rsidR="008D3E9E" w:rsidRPr="00E75741" w:rsidRDefault="001E1821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A9BF" w14:textId="77777777" w:rsidR="008D3E9E" w:rsidRPr="00E75741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BF22" w14:textId="1EBC8BA2" w:rsidR="008D3E9E" w:rsidRPr="00E75741" w:rsidRDefault="001E1821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04FB1" w:rsidRPr="00E75741" w14:paraId="1645056E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631CB" w14:textId="77777777" w:rsidR="00204FB1" w:rsidRPr="00E75741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5741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DE96" w14:textId="77777777" w:rsidR="00204FB1" w:rsidRPr="00E75741" w:rsidRDefault="00204FB1" w:rsidP="00AA7EF2">
            <w:pPr>
              <w:pStyle w:val="acctfourfigures"/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FB6B" w14:textId="77777777" w:rsidR="00204FB1" w:rsidRPr="00E75741" w:rsidRDefault="00204FB1" w:rsidP="00AA7EF2">
            <w:pPr>
              <w:pStyle w:val="acctfourfigures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0EA3" w14:textId="77777777" w:rsidR="00204FB1" w:rsidRPr="00E75741" w:rsidRDefault="00204FB1" w:rsidP="00AA7EF2">
            <w:pPr>
              <w:pStyle w:val="acctfourfigures"/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6A17" w14:textId="77777777" w:rsidR="00204FB1" w:rsidRPr="00E75741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DD55" w14:textId="77777777" w:rsidR="00204FB1" w:rsidRPr="00E75741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CBCA" w14:textId="77777777" w:rsidR="00204FB1" w:rsidRPr="00E75741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EC9EA" w14:textId="77777777" w:rsidR="00204FB1" w:rsidRPr="00E75741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1E1821" w:rsidRPr="00E75741" w14:paraId="1904559D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E0441" w14:textId="77777777" w:rsidR="001E1821" w:rsidRPr="00E75741" w:rsidRDefault="001E1821" w:rsidP="001E1821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  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</w:t>
            </w:r>
            <w:r w:rsidRPr="00E7574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633C3" w14:textId="1518B354" w:rsidR="001E1821" w:rsidRPr="00E75741" w:rsidRDefault="00530D29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AD50" w14:textId="77777777" w:rsidR="001E1821" w:rsidRPr="00E75741" w:rsidRDefault="001E1821" w:rsidP="001E18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19813" w14:textId="531FEACE" w:rsidR="001E1821" w:rsidRPr="00E75741" w:rsidRDefault="001E1821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EBB8" w14:textId="77777777" w:rsidR="001E1821" w:rsidRPr="00E75741" w:rsidRDefault="001E1821" w:rsidP="001E1821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6AB03" w14:textId="762D5D1A" w:rsidR="001E1821" w:rsidRPr="00E75741" w:rsidRDefault="00530D29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82A2" w14:textId="77777777" w:rsidR="001E1821" w:rsidRPr="00E75741" w:rsidRDefault="001E1821" w:rsidP="001E18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BF53F2" w14:textId="5ED8A77D" w:rsidR="001E1821" w:rsidRPr="00E75741" w:rsidRDefault="001E1821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4.8</w:t>
            </w:r>
          </w:p>
        </w:tc>
      </w:tr>
      <w:tr w:rsidR="001E1821" w:rsidRPr="00E75741" w14:paraId="704035E1" w14:textId="77777777" w:rsidTr="001E1821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534B0" w14:textId="2EC9DB6C" w:rsidR="001E1821" w:rsidRPr="00E75741" w:rsidRDefault="001E1821" w:rsidP="001E1821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   1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 ถึง </w:t>
            </w:r>
            <w:r w:rsidR="00747740">
              <w:rPr>
                <w:rFonts w:ascii="Angsana New" w:hAnsi="Angsana New"/>
                <w:sz w:val="32"/>
                <w:szCs w:val="32"/>
              </w:rPr>
              <w:t>5</w:t>
            </w:r>
            <w:r w:rsidRPr="00E7574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316D0" w14:textId="7FA79325" w:rsidR="001E1821" w:rsidRPr="00E75741" w:rsidRDefault="00530D29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8FE" w14:textId="77777777" w:rsidR="001E1821" w:rsidRPr="00E75741" w:rsidRDefault="001E1821" w:rsidP="001E18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7614A" w14:textId="612390C7" w:rsidR="001E1821" w:rsidRPr="00E75741" w:rsidRDefault="001E1821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25A2" w14:textId="77777777" w:rsidR="001E1821" w:rsidRPr="00E75741" w:rsidRDefault="001E1821" w:rsidP="001E1821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C71D9" w14:textId="675D8455" w:rsidR="001E1821" w:rsidRPr="00E75741" w:rsidRDefault="00530D29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5BEF" w14:textId="77777777" w:rsidR="001E1821" w:rsidRPr="00E75741" w:rsidRDefault="001E1821" w:rsidP="001E18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D250" w14:textId="2A3BE71D" w:rsidR="001E1821" w:rsidRPr="00E75741" w:rsidRDefault="001E1821" w:rsidP="001E182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</w:tbl>
    <w:p w14:paraId="163A7B29" w14:textId="299C0F4E" w:rsidR="000C38CC" w:rsidRDefault="000C38CC" w:rsidP="00630E37">
      <w:pPr>
        <w:tabs>
          <w:tab w:val="clear" w:pos="227"/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303E126" w14:textId="691888D3" w:rsidR="000C38CC" w:rsidRPr="000C38CC" w:rsidRDefault="000C38CC" w:rsidP="000C38C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06F7F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บริษัทฯมีภาระผูกพันเกี่ยวกับการพัฒนาระบบซอฟท์แวร์จำนวน </w:t>
      </w:r>
      <w:r>
        <w:rPr>
          <w:rFonts w:ascii="Angsana New" w:hAnsi="Angsana New"/>
          <w:sz w:val="32"/>
          <w:szCs w:val="32"/>
        </w:rPr>
        <w:t xml:space="preserve">3.7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CD89E93" w14:textId="30B98CD5" w:rsidR="002E4C83" w:rsidRPr="00E75741" w:rsidRDefault="00AB0D71" w:rsidP="000C38C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t>2</w:t>
      </w:r>
      <w:r w:rsidR="00624D8D" w:rsidRPr="00E75741">
        <w:rPr>
          <w:rFonts w:ascii="Angsana New" w:hAnsi="Angsana New"/>
          <w:b/>
          <w:bCs/>
          <w:sz w:val="32"/>
          <w:szCs w:val="32"/>
        </w:rPr>
        <w:t>8</w:t>
      </w:r>
      <w:r w:rsidR="002E4C83" w:rsidRPr="00E75741">
        <w:rPr>
          <w:rFonts w:ascii="Angsana New" w:hAnsi="Angsana New"/>
          <w:b/>
          <w:bCs/>
          <w:sz w:val="32"/>
          <w:szCs w:val="32"/>
        </w:rPr>
        <w:t>.</w:t>
      </w:r>
      <w:r w:rsidR="000C38C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5F2AB8" w:rsidRPr="00E75741">
        <w:rPr>
          <w:rFonts w:ascii="Angsana New" w:hAnsi="Angsana New"/>
          <w:b/>
          <w:bCs/>
          <w:sz w:val="32"/>
          <w:szCs w:val="32"/>
        </w:rPr>
        <w:tab/>
      </w:r>
      <w:r w:rsidR="002E4C83" w:rsidRPr="00E757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ภาระผูกพันเกี่ยวกับสัญญาการให้สิทธิและสัญญารับบริการจัดหาสินค้า</w:t>
      </w:r>
    </w:p>
    <w:p w14:paraId="1D485AA6" w14:textId="77777777" w:rsidR="00FE77DC" w:rsidRPr="00E75741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ab/>
      </w:r>
    </w:p>
    <w:p w14:paraId="7BCA65D9" w14:textId="77777777" w:rsidR="00FE77DC" w:rsidRPr="00E75741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บริษัทฯได้ทำสัญญาหลายฉบับในการรับสิทธิในการ</w:t>
      </w:r>
      <w:r w:rsidRPr="00E75741">
        <w:rPr>
          <w:rFonts w:ascii="Angsana New" w:hAnsi="Angsana New" w:hint="cs"/>
          <w:sz w:val="32"/>
          <w:szCs w:val="32"/>
          <w:cs/>
        </w:rPr>
        <w:t xml:space="preserve">ใช้ตราสินค้า </w:t>
      </w:r>
      <w:r w:rsidRPr="00E75741">
        <w:rPr>
          <w:rFonts w:ascii="Angsana New" w:hAnsi="Angsana New"/>
          <w:sz w:val="32"/>
          <w:szCs w:val="32"/>
          <w:cs/>
        </w:rPr>
        <w:t>ออกแบบ ผลิตและจัดจำหน่ายผลิตภัณฑ์</w:t>
      </w:r>
      <w:r w:rsidRPr="00E75741">
        <w:rPr>
          <w:rFonts w:ascii="Angsana New" w:hAnsi="Angsana New" w:hint="cs"/>
          <w:sz w:val="32"/>
          <w:szCs w:val="32"/>
          <w:cs/>
        </w:rPr>
        <w:t xml:space="preserve">ภายใต้ตราสินค้าของผู้ให้สิทธิ </w:t>
      </w:r>
      <w:r w:rsidRPr="00E75741">
        <w:rPr>
          <w:rFonts w:ascii="Angsana New" w:hAnsi="Angsana New"/>
          <w:sz w:val="32"/>
          <w:szCs w:val="32"/>
          <w:cs/>
        </w:rPr>
        <w:t>บริษัทฯผูกพันที่จะต้องจ่ายค่า</w:t>
      </w:r>
      <w:r w:rsidRPr="00E75741">
        <w:rPr>
          <w:rFonts w:ascii="Angsana New" w:hAnsi="Angsana New" w:hint="cs"/>
          <w:sz w:val="32"/>
          <w:szCs w:val="32"/>
          <w:cs/>
        </w:rPr>
        <w:t>ตอบแทน</w:t>
      </w:r>
      <w:r w:rsidRPr="00E75741">
        <w:rPr>
          <w:rFonts w:ascii="Angsana New" w:hAnsi="Angsana New"/>
          <w:sz w:val="32"/>
          <w:szCs w:val="32"/>
          <w:cs/>
        </w:rPr>
        <w:t>ให้แก่คู่สัญญาตามเงื่อนไขที่</w:t>
      </w:r>
      <w:r w:rsidRPr="00E757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5741">
        <w:rPr>
          <w:rFonts w:ascii="Angsana New" w:hAnsi="Angsana New"/>
          <w:sz w:val="32"/>
          <w:szCs w:val="32"/>
          <w:cs/>
        </w:rPr>
        <w:t>ระบุในสัญญา</w:t>
      </w:r>
    </w:p>
    <w:p w14:paraId="1EB223FB" w14:textId="77777777" w:rsidR="00FE77DC" w:rsidRPr="00E75741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สัญญารับบริการจัดหาสินค้า</w:t>
      </w:r>
    </w:p>
    <w:p w14:paraId="331B0843" w14:textId="683B4F52" w:rsidR="00FE77DC" w:rsidRPr="00E75741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บริษัทฯได้ทำสัญญารับบริการจัดหาสินค้ากับผู้ให้บริการรายหนึ่ง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โดยมีระยะเวลาสิ้นสุดวันที่ </w:t>
      </w:r>
      <w:r w:rsidRPr="00E75741">
        <w:rPr>
          <w:rFonts w:ascii="Angsana New" w:hAnsi="Angsana New"/>
          <w:sz w:val="32"/>
          <w:szCs w:val="32"/>
        </w:rPr>
        <w:t>31</w:t>
      </w:r>
      <w:r w:rsidRPr="00E757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5741">
        <w:rPr>
          <w:rFonts w:ascii="Angsana New" w:hAnsi="Angsana New"/>
          <w:sz w:val="32"/>
          <w:szCs w:val="32"/>
        </w:rPr>
        <w:t>256</w:t>
      </w:r>
      <w:r w:rsidR="00747740">
        <w:rPr>
          <w:rFonts w:ascii="Angsana New" w:hAnsi="Angsana New"/>
          <w:sz w:val="32"/>
          <w:szCs w:val="32"/>
        </w:rPr>
        <w:t>8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บริษัทฯผูกพันที่จะต้องจ่ายค่าบริการให้แก่คู่สัญญาตามเงื่อนไขที่ระบุในสัญญา</w:t>
      </w:r>
    </w:p>
    <w:p w14:paraId="54D90B89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18AF08" w14:textId="0F8DFABE" w:rsidR="00B84B1A" w:rsidRPr="00E75741" w:rsidRDefault="00624D8D" w:rsidP="005F2AB8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976CCC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5309EC" w:rsidRPr="00E7574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ของเครื่องมือการเงิน</w:t>
      </w:r>
    </w:p>
    <w:p w14:paraId="60FFA4B0" w14:textId="2D39700B" w:rsidR="00B84B1A" w:rsidRPr="00E75741" w:rsidRDefault="007D0CE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E1821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E422DC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821" w:rsidRPr="00E75741">
        <w:rPr>
          <w:rFonts w:ascii="Angsana New" w:hAnsi="Angsana New"/>
          <w:sz w:val="32"/>
          <w:szCs w:val="32"/>
        </w:rPr>
        <w:t>2565</w:t>
      </w:r>
      <w:r w:rsidR="00E64963" w:rsidRPr="00E75741">
        <w:rPr>
          <w:rFonts w:ascii="Angsana New" w:hAnsi="Angsana New"/>
          <w:sz w:val="32"/>
          <w:szCs w:val="32"/>
          <w:cs/>
        </w:rPr>
        <w:t xml:space="preserve"> </w:t>
      </w:r>
      <w:r w:rsidR="007375B9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4B1A" w:rsidRPr="00E75741">
        <w:rPr>
          <w:rFonts w:ascii="Angsana New" w:hAnsi="Angsana New"/>
          <w:sz w:val="32"/>
          <w:szCs w:val="32"/>
          <w:cs/>
        </w:rPr>
        <w:t>มีสินทรัพย์</w:t>
      </w:r>
      <w:r w:rsidR="00C47A19">
        <w:rPr>
          <w:rFonts w:ascii="Angsana New" w:hAnsi="Angsana New" w:hint="cs"/>
          <w:sz w:val="32"/>
          <w:szCs w:val="32"/>
          <w:cs/>
        </w:rPr>
        <w:t>และหนี้สิน</w:t>
      </w:r>
      <w:r w:rsidR="00B84B1A" w:rsidRPr="00E7574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B37302" w:rsidRPr="00E75741" w14:paraId="102149A0" w14:textId="77777777" w:rsidTr="00254738">
        <w:tc>
          <w:tcPr>
            <w:tcW w:w="9360" w:type="dxa"/>
            <w:gridSpan w:val="5"/>
            <w:vAlign w:val="bottom"/>
          </w:tcPr>
          <w:p w14:paraId="4A5DEB86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B37302" w:rsidRPr="00E75741" w14:paraId="20825CA8" w14:textId="77777777" w:rsidTr="00254738">
        <w:tc>
          <w:tcPr>
            <w:tcW w:w="3960" w:type="dxa"/>
            <w:vAlign w:val="bottom"/>
          </w:tcPr>
          <w:p w14:paraId="68123FB6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F2318FD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37302" w:rsidRPr="00E75741" w14:paraId="0FF1A235" w14:textId="77777777" w:rsidTr="00254738">
        <w:tc>
          <w:tcPr>
            <w:tcW w:w="3960" w:type="dxa"/>
            <w:vAlign w:val="bottom"/>
          </w:tcPr>
          <w:p w14:paraId="44295C18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01BECE01" w14:textId="29F72E14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="001E1821" w:rsidRPr="00E75741">
              <w:rPr>
                <w:rFonts w:ascii="Angsana New" w:hAnsi="Angsana New"/>
                <w:kern w:val="28"/>
                <w:sz w:val="30"/>
                <w:szCs w:val="30"/>
              </w:rPr>
              <w:t>2566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</w:p>
        </w:tc>
      </w:tr>
      <w:tr w:rsidR="00B37302" w:rsidRPr="00E75741" w14:paraId="3A208E7D" w14:textId="77777777" w:rsidTr="00254738">
        <w:tc>
          <w:tcPr>
            <w:tcW w:w="3960" w:type="dxa"/>
            <w:vAlign w:val="bottom"/>
          </w:tcPr>
          <w:p w14:paraId="43E87451" w14:textId="77777777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C32696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4AC1632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8DC3D80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4304053" w14:textId="77777777" w:rsidR="00B37302" w:rsidRPr="00E75741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7302" w:rsidRPr="00E75741" w14:paraId="536DEB8A" w14:textId="77777777" w:rsidTr="00254738">
        <w:tc>
          <w:tcPr>
            <w:tcW w:w="5310" w:type="dxa"/>
            <w:gridSpan w:val="2"/>
            <w:vAlign w:val="bottom"/>
          </w:tcPr>
          <w:p w14:paraId="0E071F30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42443CBE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B29BA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DCA334" w14:textId="77777777" w:rsidR="00B37302" w:rsidRPr="00E75741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37302" w:rsidRPr="00E75741" w14:paraId="209D37FE" w14:textId="77777777" w:rsidTr="00254738">
        <w:tc>
          <w:tcPr>
            <w:tcW w:w="3960" w:type="dxa"/>
            <w:vAlign w:val="bottom"/>
          </w:tcPr>
          <w:p w14:paraId="3AF1EB51" w14:textId="0215AE2A" w:rsidR="00B37302" w:rsidRPr="00E75741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="00B5210D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6DDD68A0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03B909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E724D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3BA41" w14:textId="77777777" w:rsidR="00B37302" w:rsidRPr="00E75741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37302" w:rsidRPr="00E75741" w14:paraId="3FBCB306" w14:textId="77777777" w:rsidTr="00254738">
        <w:tc>
          <w:tcPr>
            <w:tcW w:w="3960" w:type="dxa"/>
            <w:vAlign w:val="bottom"/>
          </w:tcPr>
          <w:p w14:paraId="36806B14" w14:textId="5219C2A4" w:rsidR="00B37302" w:rsidRPr="00E75741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85066C"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7798BB06" w14:textId="776FDA84" w:rsidR="00B37302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4BD070" w14:textId="42C4E30E" w:rsidR="00B37302" w:rsidRPr="00E75741" w:rsidRDefault="001517EF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2C882AE3" w14:textId="191EFD88" w:rsidR="00B37302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E203E7" w14:textId="1C40D190" w:rsidR="00B37302" w:rsidRPr="00E75741" w:rsidRDefault="00D860DE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B37302" w:rsidRPr="00E75741" w14:paraId="57A626EE" w14:textId="77777777" w:rsidTr="00254738">
        <w:tc>
          <w:tcPr>
            <w:tcW w:w="3960" w:type="dxa"/>
            <w:vAlign w:val="bottom"/>
          </w:tcPr>
          <w:p w14:paraId="452CBBA1" w14:textId="77777777" w:rsidR="00B37302" w:rsidRPr="00E75741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6026F025" w14:textId="46369F42" w:rsidR="00B37302" w:rsidRPr="00E75741" w:rsidRDefault="00D860DE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50" w:type="dxa"/>
          </w:tcPr>
          <w:p w14:paraId="50D7A16B" w14:textId="3C0F1B5C" w:rsidR="00B37302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B5867E0" w14:textId="54F0FC62" w:rsidR="00B37302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95ECB2" w14:textId="48F5B4B3" w:rsidR="00B37302" w:rsidRPr="00E75741" w:rsidRDefault="00D860DE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74A18" w:rsidRPr="00E75741" w14:paraId="7E0962B0" w14:textId="77777777" w:rsidTr="00254738">
        <w:tc>
          <w:tcPr>
            <w:tcW w:w="3960" w:type="dxa"/>
            <w:vAlign w:val="bottom"/>
          </w:tcPr>
          <w:p w14:paraId="1C305021" w14:textId="0F9F321B" w:rsidR="00874A18" w:rsidRPr="00E75741" w:rsidRDefault="00874A18" w:rsidP="005935A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5935A8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0F010581" w14:textId="2A997782" w:rsidR="00856460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CCC14DB" w14:textId="638D9FB9" w:rsidR="00856460" w:rsidRPr="00E75741" w:rsidRDefault="0015555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350" w:type="dxa"/>
          </w:tcPr>
          <w:p w14:paraId="5C10DD5C" w14:textId="5C8A7CF5" w:rsidR="00856460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64E09B" w14:textId="60ED5FCA" w:rsidR="00856460" w:rsidRPr="00E75741" w:rsidRDefault="0015555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747740" w:rsidRPr="00E75741" w14:paraId="3114BDB8" w14:textId="77777777" w:rsidTr="00254738">
        <w:tc>
          <w:tcPr>
            <w:tcW w:w="3960" w:type="dxa"/>
            <w:vAlign w:val="bottom"/>
          </w:tcPr>
          <w:p w14:paraId="7F486D57" w14:textId="7DE732E9" w:rsidR="00747740" w:rsidRPr="00E75741" w:rsidRDefault="00747740" w:rsidP="005935A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8979254" w14:textId="29990B8F" w:rsidR="00747740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D54D67" w14:textId="0F5B81ED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0.2</w:t>
            </w:r>
          </w:p>
        </w:tc>
        <w:tc>
          <w:tcPr>
            <w:tcW w:w="1350" w:type="dxa"/>
          </w:tcPr>
          <w:p w14:paraId="57071453" w14:textId="5ABB610C" w:rsidR="00747740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A39EED" w14:textId="76908277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0.2</w:t>
            </w:r>
          </w:p>
        </w:tc>
      </w:tr>
      <w:tr w:rsidR="00B5210D" w:rsidRPr="00E75741" w14:paraId="644144A4" w14:textId="77777777" w:rsidTr="00254738">
        <w:tc>
          <w:tcPr>
            <w:tcW w:w="3960" w:type="dxa"/>
            <w:vAlign w:val="bottom"/>
          </w:tcPr>
          <w:p w14:paraId="198F29F6" w14:textId="2AADF3D4" w:rsidR="00B5210D" w:rsidRPr="00E75741" w:rsidRDefault="00B5210D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24498D86" w14:textId="77777777" w:rsidR="00B5210D" w:rsidRPr="00E75741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70846" w14:textId="77777777" w:rsidR="00B5210D" w:rsidRPr="00E75741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9540EB" w14:textId="77777777" w:rsidR="00B5210D" w:rsidRPr="00E75741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848E5" w14:textId="77777777" w:rsidR="00B5210D" w:rsidRPr="00E75741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9E42C6" w:rsidRPr="00E75741" w14:paraId="2C642254" w14:textId="77777777" w:rsidTr="00254738">
        <w:tc>
          <w:tcPr>
            <w:tcW w:w="3960" w:type="dxa"/>
            <w:vAlign w:val="bottom"/>
          </w:tcPr>
          <w:p w14:paraId="20F7932A" w14:textId="77777777" w:rsidR="009E42C6" w:rsidRPr="00E75741" w:rsidRDefault="009E42C6" w:rsidP="0025473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D319A1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</w:tcPr>
          <w:p w14:paraId="54D571F2" w14:textId="4487BD1A" w:rsidR="009E42C6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8139E4" w14:textId="47E8AED3" w:rsidR="009E42C6" w:rsidRPr="00E75741" w:rsidRDefault="00E5262D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96A5A9" w14:textId="7E574DF2" w:rsidR="009E42C6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95E2952" w14:textId="64488718" w:rsidR="009E42C6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47740" w:rsidRPr="00747740" w14:paraId="3439C4AA" w14:textId="77777777" w:rsidTr="00254738">
        <w:tc>
          <w:tcPr>
            <w:tcW w:w="3960" w:type="dxa"/>
            <w:vAlign w:val="bottom"/>
          </w:tcPr>
          <w:p w14:paraId="0858A399" w14:textId="48E8A8BC" w:rsidR="00747740" w:rsidRPr="00F93363" w:rsidRDefault="00747740" w:rsidP="0025473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93363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หนี้สินทางการเงิน</w:t>
            </w:r>
            <w:r w:rsidR="000C7BA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B88E35F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79597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2B924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57A82" w14:textId="77777777" w:rsidR="00747740" w:rsidRPr="00747740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7740" w:rsidRPr="00E75741" w14:paraId="25FB2607" w14:textId="77777777" w:rsidTr="00254738">
        <w:tc>
          <w:tcPr>
            <w:tcW w:w="3960" w:type="dxa"/>
            <w:vAlign w:val="bottom"/>
          </w:tcPr>
          <w:p w14:paraId="39EAABDA" w14:textId="3BFCF89F" w:rsidR="00747740" w:rsidRPr="00E75741" w:rsidRDefault="00747740" w:rsidP="00747740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ACF9B1D" w14:textId="4ACAD573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7EAE56" w14:textId="188F695F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0.4</w:t>
            </w:r>
          </w:p>
        </w:tc>
        <w:tc>
          <w:tcPr>
            <w:tcW w:w="1350" w:type="dxa"/>
          </w:tcPr>
          <w:p w14:paraId="5BF2C406" w14:textId="4EA1495B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570F85" w14:textId="33BC8A8E" w:rsidR="00747740" w:rsidRPr="00E75741" w:rsidRDefault="00747740" w:rsidP="00747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0.4</w:t>
            </w:r>
          </w:p>
        </w:tc>
      </w:tr>
    </w:tbl>
    <w:p w14:paraId="448D7755" w14:textId="42258456" w:rsidR="00874A18" w:rsidRPr="00E75741" w:rsidRDefault="00874A1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1E1821" w:rsidRPr="00E75741" w14:paraId="76C63B10" w14:textId="77777777" w:rsidTr="00C1736F">
        <w:tc>
          <w:tcPr>
            <w:tcW w:w="9360" w:type="dxa"/>
            <w:gridSpan w:val="5"/>
            <w:vAlign w:val="bottom"/>
          </w:tcPr>
          <w:p w14:paraId="5F12FECF" w14:textId="0F8C2307" w:rsidR="001E1821" w:rsidRPr="00E75741" w:rsidRDefault="001E1821" w:rsidP="00C1736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1E1821" w:rsidRPr="00E75741" w14:paraId="3DDDE069" w14:textId="77777777" w:rsidTr="00C1736F">
        <w:tc>
          <w:tcPr>
            <w:tcW w:w="3960" w:type="dxa"/>
            <w:vAlign w:val="bottom"/>
          </w:tcPr>
          <w:p w14:paraId="2DD4DC49" w14:textId="77777777" w:rsidR="001E1821" w:rsidRPr="00E75741" w:rsidRDefault="001E1821" w:rsidP="00C1736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5A139F94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E1821" w:rsidRPr="00E75741" w14:paraId="534B73A2" w14:textId="77777777" w:rsidTr="00C1736F">
        <w:tc>
          <w:tcPr>
            <w:tcW w:w="3960" w:type="dxa"/>
            <w:vAlign w:val="bottom"/>
          </w:tcPr>
          <w:p w14:paraId="03F6E85A" w14:textId="77777777" w:rsidR="001E1821" w:rsidRPr="00E75741" w:rsidRDefault="001E1821" w:rsidP="00C1736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23C6DC2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2565   </w:t>
            </w:r>
          </w:p>
        </w:tc>
      </w:tr>
      <w:tr w:rsidR="001E1821" w:rsidRPr="00E75741" w14:paraId="0278B8B5" w14:textId="77777777" w:rsidTr="00C1736F">
        <w:tc>
          <w:tcPr>
            <w:tcW w:w="3960" w:type="dxa"/>
            <w:vAlign w:val="bottom"/>
          </w:tcPr>
          <w:p w14:paraId="109FE49F" w14:textId="77777777" w:rsidR="001E1821" w:rsidRPr="00E75741" w:rsidRDefault="001E1821" w:rsidP="00C1736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126846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A372E55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1F931BE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FF62F12" w14:textId="77777777" w:rsidR="001E1821" w:rsidRPr="00E75741" w:rsidRDefault="001E1821" w:rsidP="00C1736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1E1821" w:rsidRPr="00E75741" w14:paraId="0676109F" w14:textId="77777777" w:rsidTr="00C1736F">
        <w:tc>
          <w:tcPr>
            <w:tcW w:w="5310" w:type="dxa"/>
            <w:gridSpan w:val="2"/>
            <w:vAlign w:val="bottom"/>
          </w:tcPr>
          <w:p w14:paraId="6C52B232" w14:textId="77777777" w:rsidR="001E1821" w:rsidRPr="00E75741" w:rsidRDefault="001E1821" w:rsidP="00C1736F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3B8B1C15" w14:textId="77777777" w:rsidR="001E1821" w:rsidRPr="00E75741" w:rsidRDefault="001E1821" w:rsidP="00C1736F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C11C08" w14:textId="77777777" w:rsidR="001E1821" w:rsidRPr="00E75741" w:rsidRDefault="001E1821" w:rsidP="00C1736F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5D46E9" w14:textId="77777777" w:rsidR="001E1821" w:rsidRPr="00E75741" w:rsidRDefault="001E1821" w:rsidP="00C1736F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1E1821" w:rsidRPr="00E75741" w14:paraId="1377C0D2" w14:textId="77777777" w:rsidTr="00C1736F">
        <w:tc>
          <w:tcPr>
            <w:tcW w:w="3960" w:type="dxa"/>
            <w:vAlign w:val="bottom"/>
          </w:tcPr>
          <w:p w14:paraId="7A684B2C" w14:textId="77777777" w:rsidR="001E1821" w:rsidRPr="00E75741" w:rsidRDefault="001E1821" w:rsidP="00C1736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0E18C5A8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637C72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AA0704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DC09FC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1E1821" w:rsidRPr="00E75741" w14:paraId="092A08D0" w14:textId="77777777" w:rsidTr="00C1736F">
        <w:tc>
          <w:tcPr>
            <w:tcW w:w="3960" w:type="dxa"/>
            <w:vAlign w:val="bottom"/>
          </w:tcPr>
          <w:p w14:paraId="742CFB92" w14:textId="77777777" w:rsidR="001E1821" w:rsidRPr="00E75741" w:rsidRDefault="001E1821" w:rsidP="00C1736F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7CBC1495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66EA4C5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6DB3F128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377256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1E1821" w:rsidRPr="00E75741" w14:paraId="1DDE8AC5" w14:textId="77777777" w:rsidTr="00C1736F">
        <w:tc>
          <w:tcPr>
            <w:tcW w:w="3960" w:type="dxa"/>
            <w:vAlign w:val="bottom"/>
          </w:tcPr>
          <w:p w14:paraId="2CA0D68D" w14:textId="77777777" w:rsidR="001E1821" w:rsidRPr="00E75741" w:rsidRDefault="001E1821" w:rsidP="00C1736F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3153A189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350" w:type="dxa"/>
          </w:tcPr>
          <w:p w14:paraId="7068D517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C3C8C6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1F9F951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1E1821" w:rsidRPr="00E75741" w14:paraId="1A9C2D49" w14:textId="77777777" w:rsidTr="00C1736F">
        <w:tc>
          <w:tcPr>
            <w:tcW w:w="3960" w:type="dxa"/>
            <w:vAlign w:val="bottom"/>
          </w:tcPr>
          <w:p w14:paraId="7D7E6D9F" w14:textId="77777777" w:rsidR="001E1821" w:rsidRPr="00E75741" w:rsidRDefault="001E1821" w:rsidP="00C1736F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76406698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FACBC8C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50" w:type="dxa"/>
          </w:tcPr>
          <w:p w14:paraId="40CA0CEB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25E66D8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1E1821" w:rsidRPr="00E75741" w14:paraId="277AB2A7" w14:textId="77777777" w:rsidTr="00C1736F">
        <w:tc>
          <w:tcPr>
            <w:tcW w:w="3960" w:type="dxa"/>
            <w:vAlign w:val="bottom"/>
          </w:tcPr>
          <w:p w14:paraId="74820190" w14:textId="3B51F68F" w:rsidR="001E1821" w:rsidRPr="00E75741" w:rsidRDefault="001E1821" w:rsidP="00C1736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ไม่</w:t>
            </w:r>
            <w:r w:rsidR="005C2CEB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A82EC6C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B4AF7E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BD60D1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382F49" w14:textId="77777777" w:rsidR="001E1821" w:rsidRPr="00E75741" w:rsidRDefault="001E1821" w:rsidP="00C1736F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1E1821" w:rsidRPr="00E75741" w14:paraId="7BD261F8" w14:textId="77777777" w:rsidTr="00C1736F">
        <w:tc>
          <w:tcPr>
            <w:tcW w:w="3960" w:type="dxa"/>
            <w:vAlign w:val="bottom"/>
          </w:tcPr>
          <w:p w14:paraId="29246DD0" w14:textId="77777777" w:rsidR="001E1821" w:rsidRPr="00E75741" w:rsidRDefault="001E1821" w:rsidP="00C1736F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</w:tcPr>
          <w:p w14:paraId="7595806D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36CDAD3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1382A2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41873A3F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E1821" w:rsidRPr="00E75741" w14:paraId="1446D4DF" w14:textId="77777777" w:rsidTr="00C1736F">
        <w:tc>
          <w:tcPr>
            <w:tcW w:w="3960" w:type="dxa"/>
            <w:vAlign w:val="bottom"/>
          </w:tcPr>
          <w:p w14:paraId="51056B31" w14:textId="526CA3D7" w:rsidR="001E1821" w:rsidRPr="00E75741" w:rsidRDefault="001E1821" w:rsidP="00C1736F">
            <w:pPr>
              <w:pStyle w:val="BodyTextIndent3"/>
              <w:spacing w:after="0" w:line="240" w:lineRule="auto"/>
              <w:ind w:left="-15" w:firstLine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หนี้สินทางการเงิน</w:t>
            </w:r>
            <w:r w:rsidR="005C2CEB" w:rsidRPr="00E7574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57EE19A1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A25BB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665484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54722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821" w:rsidRPr="00E75741" w14:paraId="33846627" w14:textId="77777777" w:rsidTr="00C1736F">
        <w:tc>
          <w:tcPr>
            <w:tcW w:w="3960" w:type="dxa"/>
            <w:vAlign w:val="bottom"/>
          </w:tcPr>
          <w:p w14:paraId="7C6129AD" w14:textId="77777777" w:rsidR="001E1821" w:rsidRPr="00E75741" w:rsidRDefault="001E1821" w:rsidP="00C1736F">
            <w:pPr>
              <w:pStyle w:val="BodyTextIndent3"/>
              <w:spacing w:after="0" w:line="240" w:lineRule="auto"/>
              <w:ind w:left="-15" w:firstLine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75741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3688DAAB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B399FAC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CAF6340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F7F58F4" w14:textId="77777777" w:rsidR="001E1821" w:rsidRPr="00E75741" w:rsidRDefault="001E1821" w:rsidP="00C1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69CB763" w14:textId="77777777" w:rsidR="00FB25C9" w:rsidRDefault="00FB25C9" w:rsidP="005A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5ACCAF7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485C5A" w14:textId="4533F78E" w:rsidR="00B84B1A" w:rsidRPr="00E75741" w:rsidRDefault="00AB0D71" w:rsidP="005A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204C6" w:rsidRPr="00E75741">
        <w:rPr>
          <w:rFonts w:ascii="Angsana New" w:hAnsi="Angsana New"/>
          <w:b/>
          <w:bCs/>
          <w:sz w:val="32"/>
          <w:szCs w:val="32"/>
        </w:rPr>
        <w:t>0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68251B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60BD08C" w14:textId="562D1EF5" w:rsidR="00A03E5F" w:rsidRPr="00E75741" w:rsidRDefault="00AB0D71" w:rsidP="0068251B">
      <w:pPr>
        <w:pStyle w:val="Heading2"/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bookmarkStart w:id="7" w:name="_Hlk61340784"/>
      <w:r w:rsidRPr="00E75741">
        <w:rPr>
          <w:rFonts w:ascii="Angsana New" w:hAnsi="Angsana New"/>
          <w:sz w:val="32"/>
          <w:szCs w:val="32"/>
          <w:lang w:val="en-US" w:eastAsia="en-US"/>
        </w:rPr>
        <w:t>3</w:t>
      </w:r>
      <w:r w:rsidR="000770B7" w:rsidRPr="00E75741">
        <w:rPr>
          <w:rFonts w:ascii="Angsana New" w:hAnsi="Angsana New"/>
          <w:sz w:val="32"/>
          <w:szCs w:val="32"/>
          <w:lang w:val="en-US" w:eastAsia="en-US"/>
        </w:rPr>
        <w:t>0</w:t>
      </w:r>
      <w:r w:rsidR="00A03E5F" w:rsidRPr="00E75741">
        <w:rPr>
          <w:rFonts w:ascii="Angsana New" w:hAnsi="Angsana New"/>
          <w:sz w:val="32"/>
          <w:szCs w:val="32"/>
          <w:lang w:val="en-US" w:eastAsia="en-US"/>
        </w:rPr>
        <w:t>.1</w:t>
      </w:r>
      <w:r w:rsidR="00A03E5F" w:rsidRPr="00E75741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="0068251B" w:rsidRPr="00E75741">
        <w:rPr>
          <w:rFonts w:ascii="Angsana New" w:hAnsi="Angsana New"/>
          <w:sz w:val="32"/>
          <w:szCs w:val="32"/>
          <w:lang w:val="en-US" w:eastAsia="en-US"/>
        </w:rPr>
        <w:tab/>
      </w:r>
      <w:r w:rsidR="00A03E5F" w:rsidRPr="00E75741">
        <w:rPr>
          <w:rFonts w:ascii="Angsana New" w:hAnsi="Angsana New"/>
          <w:sz w:val="32"/>
          <w:szCs w:val="32"/>
          <w:cs/>
          <w:lang w:val="en-US" w:eastAsia="en-US"/>
        </w:rPr>
        <w:t>ตราสารอนุพันธ์</w:t>
      </w:r>
      <w:bookmarkEnd w:id="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03E5F" w:rsidRPr="00E75741" w14:paraId="56E931F4" w14:textId="77777777" w:rsidTr="00254738">
        <w:trPr>
          <w:tblHeader/>
        </w:trPr>
        <w:tc>
          <w:tcPr>
            <w:tcW w:w="3690" w:type="dxa"/>
          </w:tcPr>
          <w:p w14:paraId="4E4C5B68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7574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625B88BC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C9979F9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(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757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57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75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3E5F" w:rsidRPr="00E75741" w14:paraId="022FEAA1" w14:textId="77777777" w:rsidTr="00254738">
        <w:trPr>
          <w:tblHeader/>
        </w:trPr>
        <w:tc>
          <w:tcPr>
            <w:tcW w:w="3690" w:type="dxa"/>
          </w:tcPr>
          <w:p w14:paraId="4B2E3814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A3A52" w14:textId="77777777" w:rsidR="00A03E5F" w:rsidRPr="00E75741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A0C3A93" w14:textId="77777777" w:rsidR="00A03E5F" w:rsidRPr="00E75741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E75741" w14:paraId="4CAA0CEB" w14:textId="77777777" w:rsidTr="00254738">
        <w:trPr>
          <w:tblHeader/>
        </w:trPr>
        <w:tc>
          <w:tcPr>
            <w:tcW w:w="3690" w:type="dxa"/>
          </w:tcPr>
          <w:p w14:paraId="0348D212" w14:textId="77777777" w:rsidR="008D3E9E" w:rsidRPr="00E75741" w:rsidRDefault="008D3E9E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BAFBD22" w14:textId="6D0B2472" w:rsidR="008D3E9E" w:rsidRPr="00E75741" w:rsidRDefault="001E1821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FF77B7E" w14:textId="3A5CAFC4" w:rsidR="008D3E9E" w:rsidRPr="00E75741" w:rsidRDefault="001E1821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449612D" w14:textId="20AC569F" w:rsidR="008D3E9E" w:rsidRPr="00E75741" w:rsidRDefault="001E1821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E21AB00" w14:textId="7B35734F" w:rsidR="008D3E9E" w:rsidRPr="00E75741" w:rsidRDefault="001E1821" w:rsidP="008D3E9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3E5F" w:rsidRPr="00E75741" w14:paraId="38072EA3" w14:textId="77777777" w:rsidTr="00254738">
        <w:trPr>
          <w:tblHeader/>
        </w:trPr>
        <w:tc>
          <w:tcPr>
            <w:tcW w:w="3690" w:type="dxa"/>
            <w:vAlign w:val="bottom"/>
          </w:tcPr>
          <w:p w14:paraId="32BE7F1E" w14:textId="77777777" w:rsidR="00A03E5F" w:rsidRPr="00E75741" w:rsidRDefault="002E1AB5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511F8361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000624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F86E1E" w14:textId="77777777" w:rsidR="00A03E5F" w:rsidRPr="00E75741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542FA" w14:textId="77777777" w:rsidR="00A03E5F" w:rsidRPr="00E75741" w:rsidRDefault="00A03E5F" w:rsidP="00C40414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821" w:rsidRPr="00E75741" w14:paraId="36AEE8FC" w14:textId="77777777" w:rsidTr="00254738">
        <w:tc>
          <w:tcPr>
            <w:tcW w:w="3690" w:type="dxa"/>
            <w:vAlign w:val="bottom"/>
          </w:tcPr>
          <w:p w14:paraId="0694F770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BE53D76" w14:textId="4FAD41FA" w:rsidR="001E1821" w:rsidRPr="00E75741" w:rsidRDefault="0064705A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44738D11" w14:textId="56F23751" w:rsidR="001E1821" w:rsidRPr="00E75741" w:rsidRDefault="001E1821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FF79DAB" w14:textId="1FF010D1" w:rsidR="001E1821" w:rsidRPr="00E75741" w:rsidRDefault="0064705A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79687073" w14:textId="2D782745" w:rsidR="001E1821" w:rsidRPr="00E75741" w:rsidRDefault="001E1821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821" w:rsidRPr="00E75741" w14:paraId="53CBE0E4" w14:textId="77777777" w:rsidTr="00C1736F">
        <w:tc>
          <w:tcPr>
            <w:tcW w:w="3690" w:type="dxa"/>
            <w:vAlign w:val="bottom"/>
          </w:tcPr>
          <w:p w14:paraId="6F2CD31A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25AB7832" w14:textId="06AB0053" w:rsidR="001E1821" w:rsidRPr="00E75741" w:rsidRDefault="0064705A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3E2ED16F" w14:textId="758741E7" w:rsidR="001E1821" w:rsidRPr="00E75741" w:rsidRDefault="001E1821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5255CCD" w14:textId="66DFF4D7" w:rsidR="001E1821" w:rsidRPr="00E75741" w:rsidRDefault="0064705A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2565F745" w14:textId="096970A5" w:rsidR="001E1821" w:rsidRPr="00E75741" w:rsidRDefault="001E1821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821" w:rsidRPr="00E75741" w14:paraId="2979B39D" w14:textId="77777777" w:rsidTr="00C1736F">
        <w:tc>
          <w:tcPr>
            <w:tcW w:w="3690" w:type="dxa"/>
            <w:vAlign w:val="bottom"/>
          </w:tcPr>
          <w:p w14:paraId="65C4401A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34DC0953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5E93DC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5B4F8A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073B45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821" w:rsidRPr="00E75741" w14:paraId="70798E99" w14:textId="77777777" w:rsidTr="00254738">
        <w:tc>
          <w:tcPr>
            <w:tcW w:w="3690" w:type="dxa"/>
            <w:vAlign w:val="bottom"/>
          </w:tcPr>
          <w:p w14:paraId="3CEC56F1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1D02B46" w14:textId="0FA1CE59" w:rsidR="001E1821" w:rsidRPr="00E75741" w:rsidRDefault="0064705A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3A190076" w14:textId="2D132BF4" w:rsidR="001E1821" w:rsidRPr="00E75741" w:rsidRDefault="001E1821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6C337526" w14:textId="2DBDDBAD" w:rsidR="001E1821" w:rsidRPr="00E75741" w:rsidRDefault="0064705A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0D221B2F" w14:textId="698E2E06" w:rsidR="001E1821" w:rsidRPr="00E75741" w:rsidRDefault="001E1821" w:rsidP="001E18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1E1821" w:rsidRPr="00E75741" w14:paraId="4A88E99C" w14:textId="77777777" w:rsidTr="00254738">
        <w:tc>
          <w:tcPr>
            <w:tcW w:w="3690" w:type="dxa"/>
            <w:vAlign w:val="bottom"/>
          </w:tcPr>
          <w:p w14:paraId="02606A17" w14:textId="77777777" w:rsidR="001E1821" w:rsidRPr="00E75741" w:rsidRDefault="001E1821" w:rsidP="001E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47D2940D" w14:textId="20B8F7BD" w:rsidR="001E1821" w:rsidRPr="00E75741" w:rsidRDefault="0064705A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74868A31" w14:textId="0E8895CB" w:rsidR="001E1821" w:rsidRPr="00E75741" w:rsidRDefault="001E1821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687077FA" w14:textId="3038E257" w:rsidR="001E1821" w:rsidRPr="00E75741" w:rsidRDefault="0064705A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3DB7AD87" w14:textId="338F47AC" w:rsidR="001E1821" w:rsidRPr="00E75741" w:rsidRDefault="001E1821" w:rsidP="001E18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</w:tbl>
    <w:p w14:paraId="0176F026" w14:textId="77777777" w:rsidR="00A03E5F" w:rsidRPr="00E75741" w:rsidRDefault="00A03E5F" w:rsidP="00C40414">
      <w:pPr>
        <w:tabs>
          <w:tab w:val="clear" w:pos="907"/>
          <w:tab w:val="left" w:pos="900"/>
          <w:tab w:val="left" w:pos="2160"/>
          <w:tab w:val="left" w:pos="2866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AE7998D" w14:textId="77777777" w:rsidR="00A03E5F" w:rsidRPr="00E75741" w:rsidRDefault="00A03E5F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E75741">
        <w:rPr>
          <w:rFonts w:ascii="Angsana New" w:hAnsi="Angsana New" w:hint="cs"/>
          <w:sz w:val="32"/>
          <w:szCs w:val="32"/>
          <w:cs/>
        </w:rPr>
        <w:t>ซื้อขาย</w:t>
      </w:r>
      <w:r w:rsidRPr="00E75741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75741">
        <w:rPr>
          <w:rFonts w:ascii="Angsana New" w:hAnsi="Angsana New" w:hint="cs"/>
          <w:sz w:val="32"/>
          <w:szCs w:val="32"/>
          <w:cs/>
        </w:rPr>
        <w:t>ล่วงหน้า</w:t>
      </w:r>
      <w:r w:rsidRPr="00E75741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E75741">
        <w:rPr>
          <w:rFonts w:ascii="Angsana New" w:hAnsi="Angsana New" w:hint="cs"/>
          <w:sz w:val="32"/>
          <w:szCs w:val="32"/>
          <w:cs/>
        </w:rPr>
        <w:t>เข้าทำ</w:t>
      </w:r>
      <w:r w:rsidRPr="00E75741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E75741">
        <w:rPr>
          <w:rFonts w:ascii="Angsana New" w:hAnsi="Angsana New" w:hint="cs"/>
          <w:sz w:val="32"/>
          <w:szCs w:val="32"/>
          <w:cs/>
        </w:rPr>
        <w:t>จาก</w:t>
      </w:r>
      <w:r w:rsidRPr="00E75741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7F4A38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E75741">
        <w:rPr>
          <w:rFonts w:ascii="Angsana New" w:hAnsi="Angsana New"/>
          <w:sz w:val="32"/>
          <w:szCs w:val="32"/>
        </w:rPr>
        <w:t>1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เดือน</w:t>
      </w:r>
      <w:r w:rsidRPr="00E75741">
        <w:rPr>
          <w:rFonts w:ascii="Angsana New" w:hAnsi="Angsana New"/>
          <w:sz w:val="32"/>
          <w:szCs w:val="32"/>
          <w:cs/>
        </w:rPr>
        <w:t xml:space="preserve">ถึง </w:t>
      </w:r>
      <w:r w:rsidR="007375B9" w:rsidRPr="00E75741">
        <w:rPr>
          <w:rFonts w:ascii="Angsana New" w:hAnsi="Angsana New"/>
          <w:sz w:val="32"/>
          <w:szCs w:val="32"/>
        </w:rPr>
        <w:t>12</w:t>
      </w:r>
      <w:r w:rsidRPr="00E75741">
        <w:rPr>
          <w:rFonts w:ascii="Angsana New" w:hAnsi="Angsana New"/>
          <w:sz w:val="32"/>
          <w:szCs w:val="32"/>
          <w:cs/>
        </w:rPr>
        <w:t xml:space="preserve"> เดือน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1FA9575" w14:textId="32060399" w:rsidR="002B06DA" w:rsidRPr="00E75741" w:rsidRDefault="00AB0D71" w:rsidP="00757C1B">
      <w:pPr>
        <w:pStyle w:val="Heading2"/>
        <w:tabs>
          <w:tab w:val="clear" w:pos="227"/>
          <w:tab w:val="clear" w:pos="454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r w:rsidRPr="00E75741">
        <w:rPr>
          <w:rFonts w:ascii="Angsana New" w:hAnsi="Angsana New"/>
          <w:sz w:val="32"/>
          <w:szCs w:val="32"/>
          <w:lang w:val="en-US" w:eastAsia="en-US"/>
        </w:rPr>
        <w:t>3</w:t>
      </w:r>
      <w:r w:rsidR="00895BD9" w:rsidRPr="00E75741">
        <w:rPr>
          <w:rFonts w:ascii="Angsana New" w:hAnsi="Angsana New"/>
          <w:sz w:val="32"/>
          <w:szCs w:val="32"/>
          <w:lang w:val="en-US" w:eastAsia="en-US"/>
        </w:rPr>
        <w:t>0</w:t>
      </w:r>
      <w:r w:rsidR="002B06DA" w:rsidRPr="00E75741">
        <w:rPr>
          <w:rFonts w:ascii="Angsana New" w:hAnsi="Angsana New"/>
          <w:sz w:val="32"/>
          <w:szCs w:val="32"/>
          <w:lang w:val="en-US" w:eastAsia="en-US"/>
        </w:rPr>
        <w:t>.2</w:t>
      </w:r>
      <w:bookmarkStart w:id="8" w:name="_Hlk57031532"/>
      <w:r w:rsidR="00757C1B" w:rsidRPr="00E75741">
        <w:rPr>
          <w:rFonts w:ascii="Angsana New" w:hAnsi="Angsana New"/>
          <w:sz w:val="32"/>
          <w:szCs w:val="32"/>
          <w:lang w:val="en-US" w:eastAsia="en-US"/>
        </w:rPr>
        <w:tab/>
      </w:r>
      <w:r w:rsidR="002B06DA" w:rsidRPr="00E75741">
        <w:rPr>
          <w:rFonts w:ascii="Angsana New" w:hAnsi="Angsana New"/>
          <w:sz w:val="32"/>
          <w:szCs w:val="32"/>
          <w:cs/>
          <w:lang w:val="en-US" w:eastAsia="en-US"/>
        </w:rPr>
        <w:t>วัตถุประสงค์และนโยบายการบริหารความเสี่ยงทางการเงิน</w:t>
      </w:r>
      <w:r w:rsidR="002B06DA" w:rsidRPr="00E75741">
        <w:rPr>
          <w:rFonts w:ascii="Angsana New" w:hAnsi="Angsana New"/>
          <w:sz w:val="32"/>
          <w:szCs w:val="32"/>
          <w:lang w:val="en-US" w:eastAsia="en-US"/>
        </w:rPr>
        <w:t xml:space="preserve"> </w:t>
      </w:r>
      <w:bookmarkEnd w:id="8"/>
    </w:p>
    <w:p w14:paraId="754489A2" w14:textId="278ECFBC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147F4" w:rsidRPr="00E75741">
        <w:rPr>
          <w:rFonts w:ascii="Angsana New" w:hAnsi="Angsana New"/>
          <w:sz w:val="32"/>
          <w:szCs w:val="32"/>
        </w:rPr>
        <w:t xml:space="preserve"> </w:t>
      </w:r>
      <w:r w:rsidR="00A77D86" w:rsidRPr="00E75741">
        <w:rPr>
          <w:rFonts w:ascii="Angsana New" w:hAnsi="Angsana New"/>
          <w:sz w:val="32"/>
          <w:szCs w:val="32"/>
        </w:rPr>
        <w:t xml:space="preserve">   </w:t>
      </w:r>
      <w:r w:rsidR="00B147F4" w:rsidRPr="00E75741">
        <w:rPr>
          <w:rFonts w:ascii="Angsana New" w:hAnsi="Angsana New"/>
          <w:sz w:val="32"/>
          <w:szCs w:val="32"/>
        </w:rPr>
        <w:t xml:space="preserve">    </w:t>
      </w:r>
      <w:r w:rsidRPr="00E75741">
        <w:rPr>
          <w:rFonts w:ascii="Angsana New" w:hAnsi="Angsana New"/>
          <w:sz w:val="32"/>
          <w:szCs w:val="32"/>
          <w:cs/>
        </w:rPr>
        <w:t xml:space="preserve"> เงินลงทุน </w:t>
      </w:r>
      <w:r w:rsidR="005D4FD6" w:rsidRPr="00E75741">
        <w:rPr>
          <w:rFonts w:ascii="Angsana New" w:hAnsi="Angsana New" w:hint="cs"/>
          <w:sz w:val="32"/>
          <w:szCs w:val="32"/>
          <w:cs/>
        </w:rPr>
        <w:t>เงินมัดจำค่าเช่า</w:t>
      </w:r>
      <w:r w:rsidR="00C9539F" w:rsidRPr="00E75741">
        <w:rPr>
          <w:rFonts w:ascii="Angsana New" w:hAnsi="Angsana New"/>
          <w:sz w:val="32"/>
          <w:szCs w:val="32"/>
        </w:rPr>
        <w:t xml:space="preserve"> </w:t>
      </w:r>
      <w:r w:rsidR="00B147F4" w:rsidRPr="00E75741">
        <w:rPr>
          <w:rFonts w:ascii="Angsana New" w:hAnsi="Angsana New" w:hint="cs"/>
          <w:sz w:val="32"/>
          <w:szCs w:val="32"/>
          <w:cs/>
        </w:rPr>
        <w:t>เจ้าหนี้ และหนี้สินตามสัญญาเช่า</w:t>
      </w:r>
      <w:r w:rsidR="00FF5317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ดังนี้</w:t>
      </w:r>
    </w:p>
    <w:p w14:paraId="61610DC7" w14:textId="77777777" w:rsidR="002B06DA" w:rsidRPr="00E75741" w:rsidRDefault="002B06DA" w:rsidP="009A42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35A63EE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E1AB5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ๆ</w:t>
      </w:r>
      <w:r w:rsidR="007F4A38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E75741">
        <w:rPr>
          <w:rFonts w:ascii="Angsana New" w:hAnsi="Angsana New"/>
          <w:sz w:val="32"/>
          <w:szCs w:val="32"/>
          <w:cs/>
        </w:rPr>
        <w:t>สูงสุด</w:t>
      </w:r>
      <w:r w:rsidRPr="00E75741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  <w:r w:rsidR="00766923" w:rsidRPr="00E75741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186B702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9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DB89D18" w14:textId="00F35168" w:rsidR="002B06DA" w:rsidRPr="00E75741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4E6F7051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</w:t>
      </w:r>
      <w:r w:rsidRPr="00E75741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75741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75741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จึงไม่</w:t>
      </w:r>
      <w:r w:rsidRPr="00E75741">
        <w:rPr>
          <w:rFonts w:ascii="Angsana New" w:hAnsi="Angsana New"/>
          <w:sz w:val="32"/>
          <w:szCs w:val="32"/>
          <w:cs/>
        </w:rPr>
        <w:t>คาดว่าจะ</w:t>
      </w:r>
      <w:r w:rsidRPr="00E75741">
        <w:rPr>
          <w:rFonts w:ascii="Angsana New" w:hAnsi="Angsana New" w:hint="cs"/>
          <w:sz w:val="32"/>
          <w:szCs w:val="32"/>
          <w:cs/>
        </w:rPr>
        <w:t>เกิด</w:t>
      </w:r>
      <w:r w:rsidRPr="00E75741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75741">
        <w:rPr>
          <w:rFonts w:ascii="Angsana New" w:hAnsi="Angsana New" w:hint="cs"/>
          <w:sz w:val="32"/>
          <w:szCs w:val="32"/>
          <w:cs/>
        </w:rPr>
        <w:t>ที่</w:t>
      </w:r>
      <w:r w:rsidRPr="00E75741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75741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75741">
        <w:rPr>
          <w:rFonts w:ascii="Angsana New" w:hAnsi="Angsana New"/>
          <w:sz w:val="32"/>
          <w:szCs w:val="32"/>
          <w:cs/>
        </w:rPr>
        <w:t>ยอด</w:t>
      </w:r>
      <w:r w:rsidR="00262991" w:rsidRPr="00E757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75741">
        <w:rPr>
          <w:rFonts w:ascii="Angsana New" w:hAnsi="Angsana New"/>
          <w:sz w:val="32"/>
          <w:szCs w:val="32"/>
          <w:cs/>
        </w:rPr>
        <w:t xml:space="preserve">คงค้างของลูกหนี้การค้าอย่างสม่ำเสมอ นอกจากนี้ </w:t>
      </w:r>
      <w:r w:rsidRPr="00E75741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75741">
        <w:rPr>
          <w:rFonts w:ascii="Angsana New" w:hAnsi="Angsana New"/>
          <w:sz w:val="32"/>
          <w:szCs w:val="32"/>
          <w:cs/>
        </w:rPr>
        <w:t>การ</w:t>
      </w:r>
      <w:r w:rsidRPr="00E75741">
        <w:rPr>
          <w:rFonts w:ascii="Angsana New" w:hAnsi="Angsana New" w:hint="cs"/>
          <w:sz w:val="32"/>
          <w:szCs w:val="32"/>
          <w:cs/>
        </w:rPr>
        <w:t>ให้สินเชื่อ</w:t>
      </w:r>
      <w:r w:rsidR="00262991" w:rsidRPr="00E757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5741">
        <w:rPr>
          <w:rFonts w:ascii="Angsana New" w:hAnsi="Angsana New" w:hint="cs"/>
          <w:sz w:val="32"/>
          <w:szCs w:val="32"/>
          <w:cs/>
        </w:rPr>
        <w:t>แบบไม่</w:t>
      </w:r>
      <w:r w:rsidRPr="00E75741">
        <w:rPr>
          <w:rFonts w:ascii="Angsana New" w:hAnsi="Angsana New"/>
          <w:sz w:val="32"/>
          <w:szCs w:val="32"/>
          <w:cs/>
        </w:rPr>
        <w:t>กระจุกตัว</w:t>
      </w:r>
      <w:bookmarkStart w:id="10" w:name="_Hlk59433075"/>
    </w:p>
    <w:p w14:paraId="2434C206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1" w:name="_Hlk61506846"/>
      <w:r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Pr="00E75741">
        <w:rPr>
          <w:rFonts w:ascii="Angsana New" w:hAnsi="Angsana New" w:hint="cs"/>
          <w:sz w:val="32"/>
          <w:szCs w:val="32"/>
          <w:cs/>
        </w:rPr>
        <w:t>พิจารณา</w:t>
      </w:r>
      <w:r w:rsidRPr="00E75741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75741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063E0F" w:rsidRPr="00E75741">
        <w:rPr>
          <w:rFonts w:ascii="Angsana New" w:hAnsi="Angsana New"/>
          <w:sz w:val="32"/>
          <w:szCs w:val="32"/>
        </w:rPr>
        <w:t xml:space="preserve">             </w:t>
      </w:r>
      <w:r w:rsidRPr="00E7574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E75741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7F4A38" w:rsidRPr="00E75741">
        <w:rPr>
          <w:rFonts w:ascii="Angsana New" w:hAnsi="Angsana New"/>
          <w:sz w:val="32"/>
          <w:szCs w:val="32"/>
        </w:rPr>
        <w:t xml:space="preserve">           </w:t>
      </w:r>
      <w:r w:rsidRPr="00E7574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E75741">
        <w:rPr>
          <w:rFonts w:ascii="Angsana New" w:hAnsi="Angsana New"/>
          <w:sz w:val="32"/>
          <w:szCs w:val="32"/>
          <w:cs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>โดย</w:t>
      </w:r>
      <w:r w:rsidRPr="00E75741">
        <w:rPr>
          <w:rFonts w:ascii="Angsana New" w:hAnsi="Angsana New"/>
          <w:sz w:val="32"/>
          <w:szCs w:val="32"/>
          <w:cs/>
        </w:rPr>
        <w:t>จัดกลุ่มลูกค้าตามประเภทของลูกค้า</w:t>
      </w:r>
      <w:r w:rsidR="0076692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 xml:space="preserve">และอันดับความน่าเชื่อถือของลูกค้า </w:t>
      </w:r>
      <w:bookmarkEnd w:id="11"/>
      <w:r w:rsidR="00F277AA" w:rsidRPr="00E75741">
        <w:rPr>
          <w:rFonts w:ascii="Angsana New" w:hAnsi="Angsana New" w:hint="cs"/>
          <w:sz w:val="32"/>
          <w:szCs w:val="32"/>
          <w:cs/>
        </w:rPr>
        <w:t>และปัจจัยอื่นประกอบ</w:t>
      </w:r>
      <w:r w:rsidRPr="00E75741">
        <w:rPr>
          <w:rFonts w:ascii="Angsana New" w:hAnsi="Angsana New"/>
          <w:sz w:val="32"/>
          <w:szCs w:val="32"/>
          <w:cs/>
        </w:rPr>
        <w:t xml:space="preserve"> </w:t>
      </w:r>
    </w:p>
    <w:bookmarkEnd w:id="9"/>
    <w:p w14:paraId="1704178E" w14:textId="77777777" w:rsidR="002B06DA" w:rsidRPr="00E75741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E75741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2" w:name="_Hlk60739061"/>
    </w:p>
    <w:bookmarkEnd w:id="12"/>
    <w:p w14:paraId="13085EFB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E75741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E75741">
        <w:rPr>
          <w:rFonts w:ascii="Angsana New" w:hAnsi="Angsana New" w:hint="cs"/>
          <w:sz w:val="32"/>
          <w:szCs w:val="32"/>
          <w:cs/>
        </w:rPr>
        <w:t>ข้อง</w:t>
      </w:r>
      <w:r w:rsidRPr="00E75741">
        <w:rPr>
          <w:rFonts w:ascii="Angsana New" w:hAnsi="Angsana New"/>
          <w:sz w:val="32"/>
          <w:szCs w:val="32"/>
          <w:cs/>
        </w:rPr>
        <w:t>กับ</w:t>
      </w:r>
      <w:r w:rsidR="00F277AA" w:rsidRPr="00E75741">
        <w:rPr>
          <w:rFonts w:ascii="Angsana New" w:hAnsi="Angsana New" w:hint="cs"/>
          <w:sz w:val="32"/>
          <w:szCs w:val="32"/>
          <w:cs/>
        </w:rPr>
        <w:t>ยอดเงินฝาก</w:t>
      </w:r>
      <w:r w:rsidRPr="00E75741">
        <w:rPr>
          <w:rFonts w:ascii="Angsana New" w:hAnsi="Angsana New"/>
          <w:sz w:val="32"/>
          <w:szCs w:val="32"/>
          <w:cs/>
        </w:rPr>
        <w:t>กับธนาคารและสถาบันการเงิน</w:t>
      </w:r>
      <w:r w:rsidRPr="00E75741">
        <w:rPr>
          <w:rFonts w:ascii="Angsana New" w:hAnsi="Angsana New" w:hint="cs"/>
          <w:sz w:val="32"/>
          <w:szCs w:val="32"/>
          <w:cs/>
        </w:rPr>
        <w:t>โดยจะ</w:t>
      </w:r>
      <w:r w:rsidRPr="00E75741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E75741">
        <w:rPr>
          <w:rFonts w:ascii="Angsana New" w:hAnsi="Angsana New" w:hint="cs"/>
          <w:sz w:val="32"/>
          <w:szCs w:val="32"/>
          <w:cs/>
        </w:rPr>
        <w:t>แล้ว</w:t>
      </w:r>
      <w:r w:rsidRPr="00E75741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E75741">
        <w:rPr>
          <w:rFonts w:ascii="Angsana New" w:hAnsi="Angsana New" w:hint="cs"/>
          <w:sz w:val="32"/>
          <w:szCs w:val="32"/>
          <w:cs/>
        </w:rPr>
        <w:t>สินเชื่อ</w:t>
      </w:r>
      <w:r w:rsidRPr="00E75741">
        <w:rPr>
          <w:rFonts w:ascii="Angsana New" w:hAnsi="Angsana New"/>
          <w:sz w:val="32"/>
          <w:szCs w:val="32"/>
          <w:cs/>
        </w:rPr>
        <w:t>ที่กำหนด</w:t>
      </w:r>
      <w:r w:rsidRPr="00E75741">
        <w:rPr>
          <w:rFonts w:ascii="Angsana New" w:hAnsi="Angsana New" w:hint="cs"/>
          <w:sz w:val="32"/>
          <w:szCs w:val="32"/>
          <w:cs/>
        </w:rPr>
        <w:t>ให้กับ</w:t>
      </w:r>
      <w:r w:rsidRPr="00E75741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โดยวงเงิน</w:t>
      </w:r>
      <w:r w:rsidRPr="00E75741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E7574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E75741">
        <w:rPr>
          <w:rFonts w:ascii="Angsana New" w:hAnsi="Angsana New" w:hint="cs"/>
          <w:sz w:val="32"/>
          <w:szCs w:val="32"/>
          <w:cs/>
        </w:rPr>
        <w:t>ในระหว่าง</w:t>
      </w:r>
      <w:r w:rsidRPr="00E75741">
        <w:rPr>
          <w:rFonts w:ascii="Angsana New" w:hAnsi="Angsana New"/>
          <w:sz w:val="32"/>
          <w:szCs w:val="32"/>
          <w:cs/>
        </w:rPr>
        <w:t>ปี</w:t>
      </w:r>
      <w:r w:rsidRPr="00E75741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E75741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E75741">
        <w:rPr>
          <w:rFonts w:ascii="Angsana New" w:hAnsi="Angsana New" w:hint="cs"/>
          <w:sz w:val="32"/>
          <w:szCs w:val="32"/>
          <w:cs/>
        </w:rPr>
        <w:t>การกำหนด</w:t>
      </w:r>
      <w:r w:rsidRPr="00E75741">
        <w:rPr>
          <w:rFonts w:ascii="Angsana New" w:hAnsi="Angsana New"/>
          <w:sz w:val="32"/>
          <w:szCs w:val="32"/>
          <w:cs/>
        </w:rPr>
        <w:t>วงเงิน</w:t>
      </w:r>
      <w:r w:rsidRPr="00E75741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E75741">
        <w:rPr>
          <w:rFonts w:ascii="Angsana New" w:hAnsi="Angsana New"/>
          <w:sz w:val="32"/>
          <w:szCs w:val="32"/>
          <w:cs/>
        </w:rPr>
        <w:t>ลด</w:t>
      </w:r>
      <w:r w:rsidRPr="00E75741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E75741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308618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75741">
        <w:rPr>
          <w:rFonts w:ascii="Angsana New" w:hAnsi="Angsana New" w:hint="cs"/>
          <w:sz w:val="32"/>
          <w:szCs w:val="32"/>
          <w:cs/>
        </w:rPr>
        <w:t>เครดิต</w:t>
      </w:r>
      <w:r w:rsidRPr="00E75741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="00F277AA" w:rsidRPr="00E75741">
        <w:rPr>
          <w:rFonts w:ascii="Angsana New" w:hAnsi="Angsana New" w:hint="cs"/>
          <w:sz w:val="32"/>
          <w:szCs w:val="32"/>
          <w:cs/>
        </w:rPr>
        <w:t>ในระดับต่ำ</w:t>
      </w:r>
      <w:r w:rsidRPr="00E75741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75741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75741">
        <w:rPr>
          <w:rFonts w:ascii="Angsana New" w:hAnsi="Angsana New"/>
          <w:sz w:val="32"/>
          <w:szCs w:val="32"/>
          <w:cs/>
        </w:rPr>
        <w:t>ในระดับสูง</w:t>
      </w:r>
      <w:r w:rsidR="00F277AA" w:rsidRPr="00E757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95286D" w14:textId="41569A50" w:rsidR="002B06DA" w:rsidRPr="00E75741" w:rsidRDefault="002B06DA" w:rsidP="009A42D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703CB20A" w14:textId="77777777" w:rsidR="002B06DA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75741">
        <w:rPr>
          <w:rFonts w:ascii="Angsana New" w:hAnsi="Angsana New"/>
          <w:sz w:val="32"/>
          <w:szCs w:val="32"/>
          <w:cs/>
        </w:rPr>
        <w:t>ความเสี่ยง</w:t>
      </w:r>
      <w:r w:rsidR="00F277AA" w:rsidRPr="00E75741">
        <w:rPr>
          <w:rFonts w:ascii="Angsana New" w:hAnsi="Angsana New" w:hint="cs"/>
          <w:sz w:val="32"/>
          <w:szCs w:val="32"/>
          <w:cs/>
        </w:rPr>
        <w:t>เกี่ยวกับ</w:t>
      </w:r>
      <w:r w:rsidR="00262991" w:rsidRPr="00E75741">
        <w:rPr>
          <w:rFonts w:ascii="Angsana New" w:hAnsi="Angsana New" w:hint="cs"/>
          <w:sz w:val="32"/>
          <w:szCs w:val="32"/>
          <w:cs/>
        </w:rPr>
        <w:t>ราคา</w:t>
      </w:r>
      <w:r w:rsidR="00F277AA" w:rsidRPr="00E75741">
        <w:rPr>
          <w:rFonts w:ascii="Angsana New" w:hAnsi="Angsana New" w:hint="cs"/>
          <w:sz w:val="32"/>
          <w:szCs w:val="32"/>
          <w:cs/>
        </w:rPr>
        <w:t>สินค้าสำเร็จรูป กลุ่มบริษัทได้ติดตามการเปลี่ยนแปลงของราคาอย่างใกล้ชิด</w:t>
      </w:r>
      <w:r w:rsidR="00262991" w:rsidRPr="00E75741">
        <w:rPr>
          <w:rFonts w:ascii="Angsana New" w:hAnsi="Angsana New" w:hint="cs"/>
          <w:sz w:val="32"/>
          <w:szCs w:val="32"/>
          <w:cs/>
        </w:rPr>
        <w:t>เพื่อ</w:t>
      </w:r>
      <w:r w:rsidR="00F277AA" w:rsidRPr="00E75741">
        <w:rPr>
          <w:rFonts w:ascii="Angsana New" w:hAnsi="Angsana New" w:hint="cs"/>
          <w:sz w:val="32"/>
          <w:szCs w:val="32"/>
          <w:cs/>
        </w:rPr>
        <w:t>ประกอบการวางแผนสั่งซื้อ</w:t>
      </w:r>
    </w:p>
    <w:p w14:paraId="63871EAB" w14:textId="77777777" w:rsidR="002B06DA" w:rsidRPr="00E75741" w:rsidRDefault="002B06DA" w:rsidP="009A42D8">
      <w:pPr>
        <w:spacing w:before="120" w:after="12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1B07BD5" w14:textId="6BAF25A6" w:rsidR="00150743" w:rsidRPr="00E75741" w:rsidRDefault="0076692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5345" w:rsidRPr="00E75741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Pr="00E75741">
        <w:rPr>
          <w:rFonts w:ascii="Angsana New" w:hAnsi="Angsana New" w:hint="cs"/>
          <w:sz w:val="32"/>
          <w:szCs w:val="32"/>
          <w:cs/>
        </w:rPr>
        <w:t>กลุ่ม</w:t>
      </w:r>
      <w:r w:rsidR="00B45345" w:rsidRPr="00E75741">
        <w:rPr>
          <w:rFonts w:ascii="Angsana New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บริษัทได้ตกลงทำสัญญาซื้อขายเงินตราต่างประเทศล่วงหน้าซึ่งส่วนใหญ่มีอายุสัญญา</w:t>
      </w:r>
      <w:r w:rsidR="00A77D86" w:rsidRPr="00E75741">
        <w:rPr>
          <w:rFonts w:ascii="Angsana New" w:hAnsi="Angsana New"/>
          <w:sz w:val="32"/>
          <w:szCs w:val="32"/>
        </w:rPr>
        <w:t xml:space="preserve">      </w:t>
      </w:r>
      <w:r w:rsidR="00B45345" w:rsidRPr="00E75741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21268F1B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8B81ED" w14:textId="7827925A" w:rsidR="00B45345" w:rsidRPr="00E75741" w:rsidRDefault="00B45345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E1821" w:rsidRPr="00E75741">
        <w:rPr>
          <w:rFonts w:ascii="Angsana New" w:hAnsi="Angsana New"/>
          <w:sz w:val="32"/>
          <w:szCs w:val="32"/>
        </w:rPr>
        <w:t>2566</w:t>
      </w:r>
      <w:r w:rsidR="00AB0D71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821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E75741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485"/>
        <w:gridCol w:w="1485"/>
      </w:tblGrid>
      <w:tr w:rsidR="00B45345" w:rsidRPr="00E75741" w14:paraId="563116D5" w14:textId="77777777" w:rsidTr="00E078BE">
        <w:tc>
          <w:tcPr>
            <w:tcW w:w="3420" w:type="dxa"/>
            <w:vAlign w:val="bottom"/>
          </w:tcPr>
          <w:p w14:paraId="55046259" w14:textId="77777777" w:rsidR="00B45345" w:rsidRPr="00E75741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43DD6E9" w14:textId="77777777" w:rsidR="00B45345" w:rsidRPr="00E75741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736A75AB" w14:textId="77777777" w:rsidR="00B45345" w:rsidRPr="00E75741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D3E9E" w:rsidRPr="00E75741" w14:paraId="5D255086" w14:textId="77777777" w:rsidTr="00E078BE">
        <w:tc>
          <w:tcPr>
            <w:tcW w:w="3420" w:type="dxa"/>
            <w:vAlign w:val="bottom"/>
          </w:tcPr>
          <w:p w14:paraId="3445D101" w14:textId="77777777" w:rsidR="008D3E9E" w:rsidRPr="00E75741" w:rsidRDefault="008D3E9E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756FF537" w14:textId="0B1E2125" w:rsidR="008D3E9E" w:rsidRPr="00E75741" w:rsidRDefault="001E1821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31F47B9" w14:textId="0284BB15" w:rsidR="008D3E9E" w:rsidRPr="00E75741" w:rsidRDefault="001E1821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420F7114" w14:textId="13FA45DC" w:rsidR="008D3E9E" w:rsidRPr="00E75741" w:rsidRDefault="001E1821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6571E32E" w14:textId="79BE9DDF" w:rsidR="008D3E9E" w:rsidRPr="00E75741" w:rsidRDefault="001E1821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45345" w:rsidRPr="00E75741" w14:paraId="5D0C94BF" w14:textId="77777777" w:rsidTr="00E078BE">
        <w:tc>
          <w:tcPr>
            <w:tcW w:w="3420" w:type="dxa"/>
            <w:vAlign w:val="bottom"/>
          </w:tcPr>
          <w:p w14:paraId="7B8F0555" w14:textId="77777777" w:rsidR="00B45345" w:rsidRPr="00E75741" w:rsidRDefault="00B45345" w:rsidP="0025473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CC9A38" w14:textId="77777777" w:rsidR="00B45345" w:rsidRPr="00E75741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1C45386D" w14:textId="77777777" w:rsidR="00B45345" w:rsidRPr="00E75741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26927E86" w14:textId="77777777" w:rsidR="00B45345" w:rsidRPr="00E75741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E75741">
              <w:rPr>
                <w:rFonts w:ascii="Angsana New" w:hAnsi="Angsana New"/>
                <w:sz w:val="28"/>
                <w:szCs w:val="28"/>
              </w:rPr>
              <w:t>1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45345" w:rsidRPr="00E75741" w14:paraId="7F7777BE" w14:textId="77777777" w:rsidTr="00E078BE">
        <w:tc>
          <w:tcPr>
            <w:tcW w:w="3420" w:type="dxa"/>
            <w:vAlign w:val="bottom"/>
          </w:tcPr>
          <w:p w14:paraId="46B35AD3" w14:textId="728B531D" w:rsidR="00B45345" w:rsidRPr="00E75741" w:rsidRDefault="006A33BC" w:rsidP="00254738">
            <w:pPr>
              <w:tabs>
                <w:tab w:val="clear" w:pos="907"/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B45345" w:rsidRPr="00E75741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350" w:type="dxa"/>
            <w:vAlign w:val="bottom"/>
          </w:tcPr>
          <w:p w14:paraId="69B018A8" w14:textId="417D2597" w:rsidR="00B45345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350" w:type="dxa"/>
            <w:vAlign w:val="bottom"/>
          </w:tcPr>
          <w:p w14:paraId="23AED43A" w14:textId="0764676F" w:rsidR="00B45345" w:rsidRPr="00E75741" w:rsidRDefault="001E1821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485" w:type="dxa"/>
            <w:vAlign w:val="bottom"/>
          </w:tcPr>
          <w:p w14:paraId="05107DD4" w14:textId="0768B839" w:rsidR="00B45345" w:rsidRPr="00E75741" w:rsidRDefault="0074774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  <w:tc>
          <w:tcPr>
            <w:tcW w:w="1485" w:type="dxa"/>
            <w:vAlign w:val="bottom"/>
          </w:tcPr>
          <w:p w14:paraId="64B7EFCD" w14:textId="51E17B16" w:rsidR="00B45345" w:rsidRPr="00E75741" w:rsidRDefault="001E1821" w:rsidP="00254738">
            <w:pPr>
              <w:tabs>
                <w:tab w:val="decimal" w:pos="79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</w:tr>
    </w:tbl>
    <w:p w14:paraId="25399FEC" w14:textId="66519879" w:rsidR="00B45345" w:rsidRPr="00E75741" w:rsidRDefault="00B45345" w:rsidP="002950EC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E1821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821" w:rsidRPr="00E75741">
        <w:rPr>
          <w:rFonts w:ascii="Angsana New" w:hAnsi="Angsana New"/>
          <w:sz w:val="32"/>
          <w:szCs w:val="32"/>
        </w:rPr>
        <w:t>2565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บริษัท</w:t>
      </w:r>
      <w:r w:rsidRPr="00E75741">
        <w:rPr>
          <w:rFonts w:ascii="Angsana New" w:hAnsi="Angsana New" w:hint="cs"/>
          <w:sz w:val="32"/>
          <w:szCs w:val="32"/>
          <w:cs/>
        </w:rPr>
        <w:t>ฯ</w:t>
      </w:r>
      <w:r w:rsidRPr="00E75741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54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1314"/>
        <w:gridCol w:w="18"/>
        <w:gridCol w:w="900"/>
        <w:gridCol w:w="900"/>
        <w:gridCol w:w="3150"/>
        <w:gridCol w:w="3230"/>
        <w:gridCol w:w="15"/>
      </w:tblGrid>
      <w:tr w:rsidR="00C47A19" w:rsidRPr="00E75741" w14:paraId="06EDC80C" w14:textId="77777777" w:rsidTr="00C47A19">
        <w:tc>
          <w:tcPr>
            <w:tcW w:w="9545" w:type="dxa"/>
            <w:gridSpan w:val="8"/>
          </w:tcPr>
          <w:p w14:paraId="2EB8E9CA" w14:textId="2D7B12BD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2566   </w:t>
            </w:r>
          </w:p>
        </w:tc>
      </w:tr>
      <w:tr w:rsidR="00C47A19" w:rsidRPr="00E75741" w14:paraId="27B1CE01" w14:textId="77777777" w:rsidTr="00C47A19">
        <w:tc>
          <w:tcPr>
            <w:tcW w:w="1332" w:type="dxa"/>
            <w:gridSpan w:val="2"/>
            <w:vAlign w:val="bottom"/>
          </w:tcPr>
          <w:p w14:paraId="6B2029C8" w14:textId="77777777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18" w:type="dxa"/>
            <w:gridSpan w:val="2"/>
            <w:vAlign w:val="bottom"/>
          </w:tcPr>
          <w:p w14:paraId="4BEFCB0D" w14:textId="77777777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88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900" w:type="dxa"/>
          </w:tcPr>
          <w:p w14:paraId="10DC52CD" w14:textId="4C9E3A8C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3150" w:type="dxa"/>
            <w:vAlign w:val="bottom"/>
          </w:tcPr>
          <w:p w14:paraId="494D930E" w14:textId="11E4C814" w:rsidR="00C47A19" w:rsidRPr="00E75741" w:rsidRDefault="00C47A19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5" w:type="dxa"/>
            <w:gridSpan w:val="2"/>
            <w:vAlign w:val="bottom"/>
          </w:tcPr>
          <w:p w14:paraId="400F580D" w14:textId="77777777" w:rsidR="00C47A19" w:rsidRPr="00E75741" w:rsidRDefault="00C47A19" w:rsidP="002547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47A19" w:rsidRPr="00E75741" w14:paraId="63C6E64A" w14:textId="77777777" w:rsidTr="00C47A19">
        <w:tc>
          <w:tcPr>
            <w:tcW w:w="1332" w:type="dxa"/>
            <w:gridSpan w:val="2"/>
            <w:vAlign w:val="bottom"/>
          </w:tcPr>
          <w:p w14:paraId="6B38C9B0" w14:textId="77777777" w:rsidR="00C47A19" w:rsidRPr="00E75741" w:rsidRDefault="00C47A19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C9E5028" w14:textId="7FB16CD4" w:rsidR="00C47A19" w:rsidRPr="00E75741" w:rsidRDefault="00C47A19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</w:tcPr>
          <w:p w14:paraId="027039A6" w14:textId="54A90F4E" w:rsidR="00C47A19" w:rsidRPr="00E75741" w:rsidRDefault="00C47A19" w:rsidP="00C47A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0760C09" w14:textId="6F614A67" w:rsidR="00C47A19" w:rsidRPr="00E75741" w:rsidRDefault="00C47A19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5" w:type="dxa"/>
            <w:gridSpan w:val="2"/>
          </w:tcPr>
          <w:p w14:paraId="2BB898B3" w14:textId="77777777" w:rsidR="00C47A19" w:rsidRPr="00E75741" w:rsidRDefault="00C47A19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7A19" w:rsidRPr="00E75741" w14:paraId="190BD5E7" w14:textId="77777777" w:rsidTr="00C47A19">
        <w:tc>
          <w:tcPr>
            <w:tcW w:w="1332" w:type="dxa"/>
            <w:gridSpan w:val="2"/>
          </w:tcPr>
          <w:p w14:paraId="607D87DD" w14:textId="77777777" w:rsidR="00C47A19" w:rsidRPr="00E75741" w:rsidRDefault="00C47A19" w:rsidP="002547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18" w:type="dxa"/>
            <w:gridSpan w:val="2"/>
          </w:tcPr>
          <w:p w14:paraId="4AD2011A" w14:textId="4EB64AD5" w:rsidR="00C47A19" w:rsidRPr="00E75741" w:rsidRDefault="00C47A19" w:rsidP="0025473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7.19</w:t>
            </w:r>
          </w:p>
        </w:tc>
        <w:tc>
          <w:tcPr>
            <w:tcW w:w="900" w:type="dxa"/>
          </w:tcPr>
          <w:p w14:paraId="54E68893" w14:textId="0A20008D" w:rsidR="00C47A19" w:rsidRPr="00E75741" w:rsidRDefault="00C47A19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3.88</w:t>
            </w:r>
          </w:p>
        </w:tc>
        <w:tc>
          <w:tcPr>
            <w:tcW w:w="3150" w:type="dxa"/>
          </w:tcPr>
          <w:p w14:paraId="758117C9" w14:textId="26603BE5" w:rsidR="00C47A19" w:rsidRPr="00E75741" w:rsidRDefault="00C47A19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4.29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4.38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3245" w:type="dxa"/>
            <w:gridSpan w:val="2"/>
          </w:tcPr>
          <w:p w14:paraId="747A75F3" w14:textId="540457F6" w:rsidR="00C47A19" w:rsidRPr="00E75741" w:rsidRDefault="00C47A19" w:rsidP="00F93363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- 28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47A19" w:rsidRPr="00E75741" w14:paraId="091D7382" w14:textId="77777777" w:rsidTr="00C47A19">
        <w:tc>
          <w:tcPr>
            <w:tcW w:w="1332" w:type="dxa"/>
            <w:gridSpan w:val="2"/>
          </w:tcPr>
          <w:p w14:paraId="24997E39" w14:textId="0BC6EE26" w:rsidR="00C47A19" w:rsidRPr="00E75741" w:rsidRDefault="00C47A19" w:rsidP="004D0B7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918" w:type="dxa"/>
            <w:gridSpan w:val="2"/>
          </w:tcPr>
          <w:p w14:paraId="2F8C1412" w14:textId="5C7CD5E0" w:rsidR="00C47A19" w:rsidRPr="00E75741" w:rsidRDefault="00C47A19" w:rsidP="004D0B7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.30</w:t>
            </w:r>
          </w:p>
        </w:tc>
        <w:tc>
          <w:tcPr>
            <w:tcW w:w="900" w:type="dxa"/>
          </w:tcPr>
          <w:p w14:paraId="77EF7CED" w14:textId="17EB9483" w:rsidR="00C47A19" w:rsidRPr="00E75741" w:rsidRDefault="00C47A19" w:rsidP="004D0B7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150" w:type="dxa"/>
          </w:tcPr>
          <w:p w14:paraId="2BEAB555" w14:textId="2B124BB7" w:rsidR="00C47A19" w:rsidRPr="00E75741" w:rsidRDefault="00C47A19" w:rsidP="004D0B7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 xml:space="preserve">84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บาทต่อ</w:t>
            </w:r>
            <w:r w:rsidRPr="00E75741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3245" w:type="dxa"/>
            <w:gridSpan w:val="2"/>
          </w:tcPr>
          <w:p w14:paraId="663B3998" w14:textId="150D7DAC" w:rsidR="00C47A19" w:rsidRPr="00E75741" w:rsidRDefault="00C47A19" w:rsidP="00F93363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363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F9336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F93363">
              <w:rPr>
                <w:rFonts w:ascii="Angsana New" w:hAnsi="Angsana New" w:hint="cs"/>
                <w:sz w:val="28"/>
                <w:szCs w:val="28"/>
              </w:rPr>
              <w:t xml:space="preserve">2567 </w:t>
            </w:r>
            <w:r>
              <w:rPr>
                <w:rFonts w:ascii="Angsana New" w:hAnsi="Angsana New"/>
                <w:sz w:val="28"/>
                <w:szCs w:val="28"/>
              </w:rPr>
              <w:t>- 23</w:t>
            </w:r>
            <w:r w:rsidRPr="00F93363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F9336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47A19" w:rsidRPr="00E75741" w14:paraId="070FAFFA" w14:textId="77777777" w:rsidTr="00C47A19">
        <w:tc>
          <w:tcPr>
            <w:tcW w:w="1332" w:type="dxa"/>
            <w:gridSpan w:val="2"/>
          </w:tcPr>
          <w:p w14:paraId="7619C4AC" w14:textId="77777777" w:rsidR="00C47A19" w:rsidRPr="00E75741" w:rsidRDefault="00C47A19" w:rsidP="008059DE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gridSpan w:val="2"/>
          </w:tcPr>
          <w:p w14:paraId="559AFECF" w14:textId="77777777" w:rsidR="00C47A19" w:rsidRPr="00E75741" w:rsidRDefault="00C47A19" w:rsidP="008059DE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B170A7" w14:textId="77777777" w:rsidR="00C47A19" w:rsidRPr="00E75741" w:rsidRDefault="00C47A19" w:rsidP="008059DE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62E1CA6" w14:textId="39987AF2" w:rsidR="00C47A19" w:rsidRPr="00E75741" w:rsidRDefault="00C47A19" w:rsidP="008059DE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5" w:type="dxa"/>
            <w:gridSpan w:val="2"/>
          </w:tcPr>
          <w:p w14:paraId="220DD0CB" w14:textId="77777777" w:rsidR="00C47A19" w:rsidRPr="00E75741" w:rsidRDefault="00C47A19" w:rsidP="008059DE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A19" w:rsidRPr="00E75741" w14:paraId="735651D0" w14:textId="77777777" w:rsidTr="00C47A19">
        <w:trPr>
          <w:gridBefore w:val="1"/>
          <w:gridAfter w:val="1"/>
          <w:wBefore w:w="18" w:type="dxa"/>
          <w:wAfter w:w="15" w:type="dxa"/>
        </w:trPr>
        <w:tc>
          <w:tcPr>
            <w:tcW w:w="9512" w:type="dxa"/>
            <w:gridSpan w:val="6"/>
          </w:tcPr>
          <w:p w14:paraId="1CC95889" w14:textId="1C2B2D79" w:rsidR="00C47A19" w:rsidRPr="00E75741" w:rsidRDefault="00C47A19" w:rsidP="008059D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57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47A19" w:rsidRPr="00E75741" w14:paraId="2F30EC90" w14:textId="77777777" w:rsidTr="00C47A19">
        <w:trPr>
          <w:gridBefore w:val="1"/>
          <w:wBefore w:w="18" w:type="dxa"/>
        </w:trPr>
        <w:tc>
          <w:tcPr>
            <w:tcW w:w="1332" w:type="dxa"/>
            <w:gridSpan w:val="2"/>
            <w:vAlign w:val="bottom"/>
          </w:tcPr>
          <w:p w14:paraId="518D94CB" w14:textId="77777777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14:paraId="3F920FE1" w14:textId="423C89EF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900" w:type="dxa"/>
          </w:tcPr>
          <w:p w14:paraId="31C549E6" w14:textId="27848013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3150" w:type="dxa"/>
            <w:vAlign w:val="bottom"/>
          </w:tcPr>
          <w:p w14:paraId="6178064D" w14:textId="1D7522D0" w:rsidR="00C47A19" w:rsidRPr="00E75741" w:rsidRDefault="00C47A19" w:rsidP="00C47A1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0" w:type="dxa"/>
            <w:gridSpan w:val="2"/>
            <w:vAlign w:val="bottom"/>
          </w:tcPr>
          <w:p w14:paraId="54969076" w14:textId="77777777" w:rsidR="00C47A19" w:rsidRPr="00E75741" w:rsidRDefault="00C47A19" w:rsidP="00C47A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47A19" w:rsidRPr="00E75741" w14:paraId="220D3B27" w14:textId="77777777" w:rsidTr="00C47A19">
        <w:trPr>
          <w:gridBefore w:val="1"/>
          <w:wBefore w:w="18" w:type="dxa"/>
        </w:trPr>
        <w:tc>
          <w:tcPr>
            <w:tcW w:w="1332" w:type="dxa"/>
            <w:gridSpan w:val="2"/>
            <w:vAlign w:val="bottom"/>
          </w:tcPr>
          <w:p w14:paraId="02F02729" w14:textId="77777777" w:rsidR="00C47A19" w:rsidRPr="00E75741" w:rsidRDefault="00C47A19" w:rsidP="00C47A19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21AF103" w14:textId="77777777" w:rsidR="00C47A19" w:rsidRPr="00E75741" w:rsidRDefault="00C47A19" w:rsidP="00C47A19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3123C920" w14:textId="461F0410" w:rsidR="00C47A19" w:rsidRPr="00E75741" w:rsidRDefault="00C47A19" w:rsidP="00C47A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E9CE4DE" w14:textId="78B0C934" w:rsidR="00C47A19" w:rsidRPr="00E75741" w:rsidRDefault="00C47A19" w:rsidP="00C47A1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14051542" w14:textId="77777777" w:rsidR="00C47A19" w:rsidRPr="00E75741" w:rsidRDefault="00C47A19" w:rsidP="00C47A1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7A19" w:rsidRPr="00E75741" w14:paraId="088E3AEC" w14:textId="77777777" w:rsidTr="00C47A19">
        <w:trPr>
          <w:gridBefore w:val="1"/>
          <w:wBefore w:w="18" w:type="dxa"/>
        </w:trPr>
        <w:tc>
          <w:tcPr>
            <w:tcW w:w="1332" w:type="dxa"/>
            <w:gridSpan w:val="2"/>
          </w:tcPr>
          <w:p w14:paraId="70A30727" w14:textId="2A64207D" w:rsidR="00C47A19" w:rsidRPr="00E75741" w:rsidRDefault="00C47A19" w:rsidP="00C47A19">
            <w:pPr>
              <w:tabs>
                <w:tab w:val="clear" w:pos="907"/>
                <w:tab w:val="left" w:pos="90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00" w:type="dxa"/>
          </w:tcPr>
          <w:p w14:paraId="39566804" w14:textId="64CDB7FD" w:rsidR="00C47A19" w:rsidRPr="00E75741" w:rsidRDefault="00C47A19" w:rsidP="00C47A19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8.13</w:t>
            </w:r>
          </w:p>
        </w:tc>
        <w:tc>
          <w:tcPr>
            <w:tcW w:w="900" w:type="dxa"/>
          </w:tcPr>
          <w:p w14:paraId="05EDEFA2" w14:textId="195C018A" w:rsidR="00C47A19" w:rsidRPr="00E75741" w:rsidRDefault="00C47A19" w:rsidP="00C47A19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3150" w:type="dxa"/>
          </w:tcPr>
          <w:p w14:paraId="42E13D3E" w14:textId="44E7A691" w:rsidR="00C47A19" w:rsidRPr="00E75741" w:rsidRDefault="00C47A19" w:rsidP="00C47A19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4.17 - 4.44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3240" w:type="dxa"/>
            <w:gridSpan w:val="2"/>
          </w:tcPr>
          <w:p w14:paraId="55F73A8E" w14:textId="267CA431" w:rsidR="00C47A19" w:rsidRPr="00E75741" w:rsidRDefault="00C47A19" w:rsidP="00C47A19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rPr>
                <w:rFonts w:ascii="Angsana New" w:hAnsi="Angsana New"/>
                <w:sz w:val="28"/>
                <w:szCs w:val="28"/>
              </w:rPr>
            </w:pPr>
            <w:r w:rsidRPr="00E7574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2566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5741">
              <w:rPr>
                <w:rFonts w:ascii="Angsana New" w:hAnsi="Angsana New"/>
                <w:sz w:val="28"/>
                <w:szCs w:val="28"/>
              </w:rPr>
              <w:t xml:space="preserve">- 3 </w:t>
            </w:r>
            <w:r w:rsidRPr="00E7574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757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333AAD56" w14:textId="77777777" w:rsidR="002B06DA" w:rsidRPr="00E75741" w:rsidRDefault="002B06DA" w:rsidP="00386919">
      <w:pPr>
        <w:keepNext/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574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D1894A8" w14:textId="77777777" w:rsidR="00150743" w:rsidRPr="00E75741" w:rsidRDefault="0015074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="00766923" w:rsidRPr="00E75741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30BD7C2" w14:textId="08C1E32A" w:rsidR="002B06DA" w:rsidRPr="00E75741" w:rsidRDefault="002B06DA" w:rsidP="00063E0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74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610883" w14:textId="77777777" w:rsidR="00BA09B1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กลุ่มบริษัทมีความเสี่ยงจากการขาด</w:t>
      </w:r>
      <w:r w:rsidRPr="00E75741">
        <w:rPr>
          <w:rFonts w:ascii="Angsana New" w:hAnsi="Angsana New" w:hint="cs"/>
          <w:sz w:val="32"/>
          <w:szCs w:val="32"/>
          <w:cs/>
        </w:rPr>
        <w:t>สภาพคล่อง</w:t>
      </w:r>
      <w:r w:rsidR="00F277AA" w:rsidRPr="00E75741">
        <w:rPr>
          <w:rFonts w:ascii="Angsana New" w:hAnsi="Angsana New" w:hint="cs"/>
          <w:sz w:val="32"/>
          <w:szCs w:val="32"/>
          <w:cs/>
        </w:rPr>
        <w:t>เกี่ยวกับการ</w:t>
      </w:r>
      <w:r w:rsidR="003F52BB" w:rsidRPr="00E75741">
        <w:rPr>
          <w:rFonts w:ascii="Angsana New" w:hAnsi="Angsana New" w:hint="cs"/>
          <w:sz w:val="32"/>
          <w:szCs w:val="32"/>
          <w:cs/>
        </w:rPr>
        <w:t>จ่าย</w:t>
      </w:r>
      <w:r w:rsidR="00F277AA" w:rsidRPr="00E75741">
        <w:rPr>
          <w:rFonts w:ascii="Angsana New" w:hAnsi="Angsana New" w:hint="cs"/>
          <w:sz w:val="32"/>
          <w:szCs w:val="32"/>
          <w:cs/>
        </w:rPr>
        <w:t>เงินแก่เจ้าหนี้ในระดับต่ำ เนื่องจากกลุ่มบริษัทมี</w:t>
      </w:r>
      <w:r w:rsidR="00C37BD3" w:rsidRPr="00E75741">
        <w:rPr>
          <w:rFonts w:ascii="Angsana New" w:hAnsi="Angsana New" w:hint="cs"/>
          <w:sz w:val="32"/>
          <w:szCs w:val="32"/>
          <w:cs/>
        </w:rPr>
        <w:t>สภาพคล่องเพียงพอ</w:t>
      </w:r>
    </w:p>
    <w:p w14:paraId="1D68E04C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907E08" w14:textId="5F4CB92D" w:rsidR="00AC1EF1" w:rsidRPr="00E75741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E1821" w:rsidRPr="00E75741">
        <w:rPr>
          <w:rFonts w:ascii="Angsana New" w:hAnsi="Angsana New"/>
          <w:sz w:val="32"/>
          <w:szCs w:val="32"/>
        </w:rPr>
        <w:t>2566</w:t>
      </w:r>
      <w:r w:rsidR="0051359E" w:rsidRPr="00E75741">
        <w:rPr>
          <w:rFonts w:ascii="Angsana New" w:hAnsi="Angsana New"/>
          <w:sz w:val="32"/>
          <w:szCs w:val="32"/>
        </w:rPr>
        <w:t xml:space="preserve"> </w:t>
      </w:r>
      <w:r w:rsidR="0051359E" w:rsidRPr="00E757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2284" w:rsidRPr="00E75741">
        <w:rPr>
          <w:rFonts w:ascii="Angsana New" w:hAnsi="Angsana New"/>
          <w:sz w:val="32"/>
          <w:szCs w:val="32"/>
        </w:rPr>
        <w:t>2565</w:t>
      </w:r>
      <w:r w:rsidR="0051359E" w:rsidRPr="00E75741">
        <w:rPr>
          <w:rFonts w:ascii="Angsana New" w:hAnsi="Angsana New"/>
          <w:sz w:val="32"/>
          <w:szCs w:val="32"/>
        </w:rPr>
        <w:t xml:space="preserve"> </w:t>
      </w:r>
      <w:r w:rsidRPr="00E75741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E75741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757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0E34DC" w:rsidRPr="00E75741" w14:paraId="662A54BB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B3FB6B9" w14:textId="77777777" w:rsidR="000E34DC" w:rsidRPr="00E75741" w:rsidRDefault="000E34DC" w:rsidP="004A6D23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6651AB6D" w14:textId="77777777" w:rsidR="000E34DC" w:rsidRPr="00E75741" w:rsidRDefault="000E34DC" w:rsidP="004A6D23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E34DC" w:rsidRPr="00E75741" w14:paraId="41341EA2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1016580" w14:textId="77777777" w:rsidR="000E34DC" w:rsidRPr="00E75741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2D9F91A1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5DA294D2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34DC" w:rsidRPr="00E75741" w14:paraId="6F574B1E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07880306" w14:textId="77777777" w:rsidR="000E34DC" w:rsidRPr="00E75741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07E8AC50" w14:textId="00534349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757C1B" w:rsidRPr="00E75741">
              <w:rPr>
                <w:rFonts w:ascii="Angsana New" w:hAnsi="Angsana New"/>
                <w:sz w:val="20"/>
                <w:szCs w:val="20"/>
              </w:rPr>
              <w:t>256</w:t>
            </w:r>
            <w:r w:rsidR="00562284" w:rsidRPr="00E7574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3960" w:type="dxa"/>
            <w:gridSpan w:val="5"/>
          </w:tcPr>
          <w:p w14:paraId="04273635" w14:textId="2BB68B8A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757C1B" w:rsidRPr="00E75741">
              <w:rPr>
                <w:rFonts w:ascii="Angsana New" w:hAnsi="Angsana New"/>
                <w:sz w:val="20"/>
                <w:szCs w:val="20"/>
              </w:rPr>
              <w:t>256</w:t>
            </w:r>
            <w:r w:rsidR="00562284" w:rsidRPr="00E7574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E34DC" w:rsidRPr="00E75741" w14:paraId="24CBA790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2E9C320" w14:textId="77777777" w:rsidR="000E34DC" w:rsidRPr="00E75741" w:rsidRDefault="000E34DC" w:rsidP="005D4FD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5CEF549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648D77B4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22362A7B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13086E5A" w14:textId="77777777" w:rsidR="000E34DC" w:rsidRPr="00E75741" w:rsidRDefault="000E34DC" w:rsidP="004A6D23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57E38F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165CB733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7DECD3F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18CFD5C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18E05651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715C1520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74A35EB3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3A74FB2E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34D4DAD2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4DB6C3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50D3C0EA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69CB4A9" w14:textId="77777777" w:rsidR="000E34DC" w:rsidRPr="00E75741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E34DC" w:rsidRPr="00E75741" w14:paraId="5F8E9928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3E815EE" w14:textId="77777777" w:rsidR="000E34DC" w:rsidRPr="00E75741" w:rsidRDefault="00D82B4A" w:rsidP="004A6D23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699E2466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72E74E32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2EAFB8A5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264B5BBF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340B8501" w14:textId="77777777" w:rsidR="000E34DC" w:rsidRPr="00E75741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FA504E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5E78B1D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ED0BC03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C9AF42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C554D98" w14:textId="77777777" w:rsidR="000E34DC" w:rsidRPr="00E75741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B91FB6" w:rsidRPr="00E75741" w14:paraId="1F96153B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7C9684AB" w14:textId="77777777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noWrap/>
            <w:vAlign w:val="bottom"/>
          </w:tcPr>
          <w:p w14:paraId="356C9EF7" w14:textId="36D3FEA5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31B3389" w14:textId="73361B9C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113,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92" w:type="dxa"/>
            <w:noWrap/>
            <w:vAlign w:val="bottom"/>
          </w:tcPr>
          <w:p w14:paraId="6594E562" w14:textId="1A99167B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C30DFE8" w14:textId="7E00288C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A0A9210" w14:textId="2339E24C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113,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92" w:type="dxa"/>
            <w:vAlign w:val="bottom"/>
          </w:tcPr>
          <w:p w14:paraId="22922DEE" w14:textId="661165F8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5CF8CD30" w14:textId="71E87811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107,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792" w:type="dxa"/>
            <w:vAlign w:val="bottom"/>
          </w:tcPr>
          <w:p w14:paraId="4FE4A073" w14:textId="3FEA1C48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10EC38D7" w14:textId="134BBCE4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514D5A82" w14:textId="5C0BADF4" w:rsidR="00B91FB6" w:rsidRPr="00E75741" w:rsidRDefault="00B91FB6" w:rsidP="00B9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107,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954</w:t>
            </w:r>
          </w:p>
        </w:tc>
      </w:tr>
      <w:tr w:rsidR="00B91FB6" w:rsidRPr="00E75741" w14:paraId="0EB1F611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5BB93067" w14:textId="77777777" w:rsidR="00B91FB6" w:rsidRPr="00E75741" w:rsidRDefault="00B91FB6" w:rsidP="00B91FB6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noWrap/>
            <w:vAlign w:val="bottom"/>
          </w:tcPr>
          <w:p w14:paraId="6A82D38E" w14:textId="4707A4F8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37FADD41" w14:textId="0B509FE1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73,518</w:t>
            </w:r>
          </w:p>
        </w:tc>
        <w:tc>
          <w:tcPr>
            <w:tcW w:w="792" w:type="dxa"/>
            <w:noWrap/>
            <w:vAlign w:val="bottom"/>
          </w:tcPr>
          <w:p w14:paraId="2E06EB51" w14:textId="2F122FCA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342,764</w:t>
            </w:r>
          </w:p>
        </w:tc>
        <w:tc>
          <w:tcPr>
            <w:tcW w:w="792" w:type="dxa"/>
            <w:noWrap/>
            <w:vAlign w:val="bottom"/>
          </w:tcPr>
          <w:p w14:paraId="5A7E610F" w14:textId="67C022EF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3D5E6619" w14:textId="510920C3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416,282</w:t>
            </w:r>
          </w:p>
        </w:tc>
        <w:tc>
          <w:tcPr>
            <w:tcW w:w="792" w:type="dxa"/>
            <w:vAlign w:val="bottom"/>
          </w:tcPr>
          <w:p w14:paraId="697FAB44" w14:textId="663AAEEE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61DA35E7" w14:textId="7455D559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73,518</w:t>
            </w:r>
          </w:p>
        </w:tc>
        <w:tc>
          <w:tcPr>
            <w:tcW w:w="792" w:type="dxa"/>
            <w:vAlign w:val="bottom"/>
          </w:tcPr>
          <w:p w14:paraId="0B52D5D5" w14:textId="1BE69EF6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342,764</w:t>
            </w:r>
          </w:p>
        </w:tc>
        <w:tc>
          <w:tcPr>
            <w:tcW w:w="792" w:type="dxa"/>
            <w:vAlign w:val="bottom"/>
          </w:tcPr>
          <w:p w14:paraId="03E209F9" w14:textId="796CFEEF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11A554C6" w14:textId="657D002C" w:rsidR="00B91FB6" w:rsidRPr="00E75741" w:rsidRDefault="00B91FB6" w:rsidP="00B91F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416,282</w:t>
            </w:r>
          </w:p>
        </w:tc>
      </w:tr>
      <w:tr w:rsidR="00B91FB6" w:rsidRPr="00E75741" w14:paraId="207EA1D7" w14:textId="77777777" w:rsidTr="005D4FD6">
        <w:trPr>
          <w:trHeight w:val="54"/>
          <w:tblHeader/>
        </w:trPr>
        <w:tc>
          <w:tcPr>
            <w:tcW w:w="1620" w:type="dxa"/>
            <w:vAlign w:val="center"/>
            <w:hideMark/>
          </w:tcPr>
          <w:p w14:paraId="5C399E40" w14:textId="77777777" w:rsidR="00B91FB6" w:rsidRPr="00E75741" w:rsidRDefault="00B91FB6" w:rsidP="00B91FB6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noWrap/>
            <w:vAlign w:val="bottom"/>
          </w:tcPr>
          <w:p w14:paraId="2978E04F" w14:textId="077C80D0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D41EF1F" w14:textId="21381677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187,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92" w:type="dxa"/>
            <w:noWrap/>
            <w:vAlign w:val="bottom"/>
          </w:tcPr>
          <w:p w14:paraId="057F497D" w14:textId="49026CAD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342,764</w:t>
            </w:r>
          </w:p>
        </w:tc>
        <w:tc>
          <w:tcPr>
            <w:tcW w:w="792" w:type="dxa"/>
            <w:noWrap/>
            <w:vAlign w:val="bottom"/>
          </w:tcPr>
          <w:p w14:paraId="7F32EFFC" w14:textId="7D0FF545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02DA3DC" w14:textId="191BA055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529,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792" w:type="dxa"/>
            <w:vAlign w:val="bottom"/>
          </w:tcPr>
          <w:p w14:paraId="51F41EF0" w14:textId="2F768EB5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1D53CC3C" w14:textId="222A4269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181,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792" w:type="dxa"/>
            <w:vAlign w:val="bottom"/>
          </w:tcPr>
          <w:p w14:paraId="32CED49E" w14:textId="254B233A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342,764</w:t>
            </w:r>
          </w:p>
        </w:tc>
        <w:tc>
          <w:tcPr>
            <w:tcW w:w="792" w:type="dxa"/>
            <w:vAlign w:val="bottom"/>
          </w:tcPr>
          <w:p w14:paraId="43BF7B6D" w14:textId="4E9339F7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23EEF01F" w14:textId="39D83FD3" w:rsidR="00B91FB6" w:rsidRPr="00E75741" w:rsidRDefault="00B91FB6" w:rsidP="00B91F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524,</w:t>
            </w:r>
            <w:r w:rsidR="00C47A19">
              <w:rPr>
                <w:rFonts w:ascii="Angsana New" w:hAnsi="Angsana New"/>
                <w:color w:val="000000"/>
                <w:sz w:val="20"/>
                <w:szCs w:val="20"/>
              </w:rPr>
              <w:t>236</w:t>
            </w:r>
          </w:p>
        </w:tc>
      </w:tr>
    </w:tbl>
    <w:p w14:paraId="35138102" w14:textId="77777777" w:rsidR="002950EC" w:rsidRPr="00E75741" w:rsidRDefault="002950EC"/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757C1B" w:rsidRPr="00E75741" w14:paraId="6B3FD09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84903A4" w14:textId="77777777" w:rsidR="00757C1B" w:rsidRPr="00E75741" w:rsidRDefault="00757C1B" w:rsidP="00B22F54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341D8338" w14:textId="77777777" w:rsidR="00757C1B" w:rsidRPr="00E75741" w:rsidRDefault="00757C1B" w:rsidP="00B22F54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57C1B" w:rsidRPr="00E75741" w14:paraId="5D8A5B73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A32E5A3" w14:textId="77777777" w:rsidR="00757C1B" w:rsidRPr="00E75741" w:rsidRDefault="00757C1B" w:rsidP="00B22F5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5DA06685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6D89E104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62284" w:rsidRPr="00E75741" w14:paraId="3BA4CDA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1FE33481" w14:textId="77777777" w:rsidR="00562284" w:rsidRPr="00E75741" w:rsidRDefault="00562284" w:rsidP="0056228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6A61F7A7" w14:textId="50FA1A02" w:rsidR="00562284" w:rsidRPr="00E75741" w:rsidRDefault="00562284" w:rsidP="005622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960" w:type="dxa"/>
            <w:gridSpan w:val="5"/>
          </w:tcPr>
          <w:p w14:paraId="4B66A3C0" w14:textId="017FAB77" w:rsidR="00562284" w:rsidRPr="00E75741" w:rsidRDefault="00562284" w:rsidP="005622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757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7574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757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757C1B" w:rsidRPr="00E75741" w14:paraId="42F7C345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C731FEB" w14:textId="77777777" w:rsidR="00757C1B" w:rsidRPr="00E75741" w:rsidRDefault="00757C1B" w:rsidP="00B22F5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279C4B72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32071C6C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55DA2410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CA668EF" w14:textId="77777777" w:rsidR="00757C1B" w:rsidRPr="00E75741" w:rsidRDefault="00757C1B" w:rsidP="00B22F54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7145A9D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32E4FEF2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16154F73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A95B7D5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6CBA4409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40D10F6C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2F49695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E5B16E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778A961F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1AAE2D48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270BED1D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0F942FBB" w14:textId="77777777" w:rsidR="00757C1B" w:rsidRPr="00E75741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57C1B" w:rsidRPr="00E75741" w14:paraId="5E918730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60AF998" w14:textId="77777777" w:rsidR="00757C1B" w:rsidRPr="00E75741" w:rsidRDefault="00757C1B" w:rsidP="00B22F54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5E1619A7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10E308EB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70D9CC66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6E836BA0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42C4BBA8" w14:textId="77777777" w:rsidR="00757C1B" w:rsidRPr="00E75741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05FF07B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B9946FF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24573D6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D79B25B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0BC3030" w14:textId="77777777" w:rsidR="00757C1B" w:rsidRPr="00E75741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562284" w:rsidRPr="00E75741" w14:paraId="1A8B031F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FFC2FE8" w14:textId="77777777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noWrap/>
            <w:vAlign w:val="bottom"/>
          </w:tcPr>
          <w:p w14:paraId="58C6873C" w14:textId="672CA30E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3EEC3A" w14:textId="3E3A54C0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168,060</w:t>
            </w:r>
          </w:p>
        </w:tc>
        <w:tc>
          <w:tcPr>
            <w:tcW w:w="792" w:type="dxa"/>
            <w:noWrap/>
            <w:vAlign w:val="bottom"/>
          </w:tcPr>
          <w:p w14:paraId="2FF94856" w14:textId="3B4250D8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958C7DD" w14:textId="5AEBA7E8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DF81ABD" w14:textId="063C583E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168,060</w:t>
            </w:r>
          </w:p>
        </w:tc>
        <w:tc>
          <w:tcPr>
            <w:tcW w:w="792" w:type="dxa"/>
            <w:vAlign w:val="bottom"/>
          </w:tcPr>
          <w:p w14:paraId="22269A01" w14:textId="520B592B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DEEEDEF" w14:textId="02958CE3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162,766</w:t>
            </w:r>
          </w:p>
        </w:tc>
        <w:tc>
          <w:tcPr>
            <w:tcW w:w="792" w:type="dxa"/>
            <w:vAlign w:val="bottom"/>
          </w:tcPr>
          <w:p w14:paraId="122AADF0" w14:textId="4C262CBA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A5F87F0" w14:textId="526D5C52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DEEBB10" w14:textId="4ADF7B84" w:rsidR="00562284" w:rsidRPr="00E75741" w:rsidRDefault="00562284" w:rsidP="0056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162,766</w:t>
            </w:r>
          </w:p>
        </w:tc>
      </w:tr>
      <w:tr w:rsidR="00562284" w:rsidRPr="00E75741" w14:paraId="5C36FBF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6203797A" w14:textId="77777777" w:rsidR="00562284" w:rsidRPr="00E75741" w:rsidRDefault="00562284" w:rsidP="00562284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Pr="00E75741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noWrap/>
            <w:vAlign w:val="bottom"/>
          </w:tcPr>
          <w:p w14:paraId="3A582685" w14:textId="5C7CB309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2CA970E" w14:textId="464E10AC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50,899</w:t>
            </w:r>
          </w:p>
        </w:tc>
        <w:tc>
          <w:tcPr>
            <w:tcW w:w="792" w:type="dxa"/>
            <w:noWrap/>
            <w:vAlign w:val="bottom"/>
          </w:tcPr>
          <w:p w14:paraId="1111CCA8" w14:textId="7735C641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noWrap/>
            <w:vAlign w:val="bottom"/>
          </w:tcPr>
          <w:p w14:paraId="72E4F0F7" w14:textId="58A9C542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FD2CD0" w14:textId="430E0485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216,395</w:t>
            </w:r>
          </w:p>
        </w:tc>
        <w:tc>
          <w:tcPr>
            <w:tcW w:w="792" w:type="dxa"/>
            <w:vAlign w:val="bottom"/>
          </w:tcPr>
          <w:p w14:paraId="32AD15C8" w14:textId="4BA11EBC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5297AEA" w14:textId="449E023E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50,899</w:t>
            </w:r>
          </w:p>
        </w:tc>
        <w:tc>
          <w:tcPr>
            <w:tcW w:w="792" w:type="dxa"/>
            <w:vAlign w:val="bottom"/>
          </w:tcPr>
          <w:p w14:paraId="135D3402" w14:textId="41DC1DE3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vAlign w:val="bottom"/>
          </w:tcPr>
          <w:p w14:paraId="79A0F1C3" w14:textId="4A886A6C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E67B928" w14:textId="1463742F" w:rsidR="00562284" w:rsidRPr="00E75741" w:rsidRDefault="00562284" w:rsidP="00562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216,395</w:t>
            </w:r>
          </w:p>
        </w:tc>
      </w:tr>
      <w:tr w:rsidR="00562284" w:rsidRPr="00E75741" w14:paraId="2A9C3E75" w14:textId="77777777" w:rsidTr="00B22F54">
        <w:trPr>
          <w:trHeight w:val="54"/>
          <w:tblHeader/>
        </w:trPr>
        <w:tc>
          <w:tcPr>
            <w:tcW w:w="1620" w:type="dxa"/>
            <w:vAlign w:val="center"/>
            <w:hideMark/>
          </w:tcPr>
          <w:p w14:paraId="446DE530" w14:textId="77777777" w:rsidR="00562284" w:rsidRPr="00E75741" w:rsidRDefault="00562284" w:rsidP="00562284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noWrap/>
            <w:vAlign w:val="bottom"/>
          </w:tcPr>
          <w:p w14:paraId="46FE38D4" w14:textId="59111A58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1D7076A" w14:textId="46823B44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218,959</w:t>
            </w:r>
          </w:p>
        </w:tc>
        <w:tc>
          <w:tcPr>
            <w:tcW w:w="792" w:type="dxa"/>
            <w:noWrap/>
            <w:vAlign w:val="bottom"/>
          </w:tcPr>
          <w:p w14:paraId="514444A6" w14:textId="65D41DA7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noWrap/>
            <w:vAlign w:val="bottom"/>
          </w:tcPr>
          <w:p w14:paraId="430A77A9" w14:textId="4CB970FA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39D62B1" w14:textId="29F220EE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384,455</w:t>
            </w:r>
          </w:p>
        </w:tc>
        <w:tc>
          <w:tcPr>
            <w:tcW w:w="792" w:type="dxa"/>
            <w:vAlign w:val="bottom"/>
          </w:tcPr>
          <w:p w14:paraId="47DFE10A" w14:textId="3D7658E4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2C91412" w14:textId="3F2618C0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213,665</w:t>
            </w:r>
          </w:p>
        </w:tc>
        <w:tc>
          <w:tcPr>
            <w:tcW w:w="792" w:type="dxa"/>
            <w:vAlign w:val="bottom"/>
          </w:tcPr>
          <w:p w14:paraId="2713F5C5" w14:textId="4255093C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vAlign w:val="bottom"/>
          </w:tcPr>
          <w:p w14:paraId="43C84A87" w14:textId="42FD0FAC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5DFED37" w14:textId="516E8B48" w:rsidR="00562284" w:rsidRPr="00E75741" w:rsidRDefault="00562284" w:rsidP="005622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75741">
              <w:rPr>
                <w:rFonts w:ascii="Angsana New" w:hAnsi="Angsana New"/>
                <w:color w:val="000000"/>
                <w:sz w:val="20"/>
                <w:szCs w:val="20"/>
              </w:rPr>
              <w:t>379,161</w:t>
            </w:r>
          </w:p>
        </w:tc>
      </w:tr>
    </w:tbl>
    <w:p w14:paraId="4714E280" w14:textId="7170452E" w:rsidR="00B84B1A" w:rsidRPr="00E75741" w:rsidRDefault="00AB0D71" w:rsidP="00815801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895BD9" w:rsidRPr="00E75741">
        <w:rPr>
          <w:rFonts w:ascii="Angsana New" w:hAnsi="Angsana New"/>
          <w:b/>
          <w:bCs/>
          <w:sz w:val="32"/>
          <w:szCs w:val="32"/>
        </w:rPr>
        <w:t>0</w:t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.</w:t>
      </w:r>
      <w:r w:rsidR="00150743" w:rsidRPr="00E75741">
        <w:rPr>
          <w:rFonts w:ascii="Angsana New" w:hAnsi="Angsana New"/>
          <w:b/>
          <w:bCs/>
          <w:sz w:val="32"/>
          <w:szCs w:val="32"/>
          <w:cs/>
        </w:rPr>
        <w:t>3</w:t>
      </w:r>
      <w:r w:rsidR="00192E82" w:rsidRPr="00E75741">
        <w:rPr>
          <w:rFonts w:ascii="Angsana New" w:hAnsi="Angsana New"/>
          <w:b/>
          <w:bCs/>
          <w:sz w:val="32"/>
          <w:szCs w:val="32"/>
        </w:rPr>
        <w:tab/>
      </w:r>
      <w:r w:rsidR="00192E82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4213BB" w14:textId="77777777" w:rsidR="004A6FB0" w:rsidRPr="00E75741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>เนื่องจาก</w:t>
      </w:r>
      <w:r w:rsidR="001B68CF" w:rsidRPr="00E7574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E7574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B68CF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หรือมีอัตราดอกเบี้ยใกล้เคียงกับอัตราดอกเบี้ยในตลาด </w:t>
      </w:r>
      <w:r w:rsidR="001B68CF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5741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CFBAE80" w14:textId="77777777" w:rsidR="004A6FB0" w:rsidRPr="00E75741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E621581" w14:textId="77777777" w:rsidR="00012F08" w:rsidRPr="00E75741" w:rsidRDefault="00012F08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ราสารหนี้ไทย</w:t>
      </w:r>
    </w:p>
    <w:p w14:paraId="03DFC7C4" w14:textId="77777777" w:rsidR="00874A18" w:rsidRPr="00E75741" w:rsidRDefault="00874A18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5741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3AFF4BC6" w14:textId="77777777" w:rsidR="004A6FB0" w:rsidRPr="00E75741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B8D91AF" w14:textId="77777777" w:rsidR="00FB25C9" w:rsidRDefault="00FB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1D7A4E" w14:textId="5B717B21" w:rsidR="005211E6" w:rsidRPr="00E75741" w:rsidRDefault="005211E6" w:rsidP="00A77D86">
      <w:pPr>
        <w:tabs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95BD9" w:rsidRPr="00E75741">
        <w:rPr>
          <w:rFonts w:ascii="Angsana New" w:hAnsi="Angsana New"/>
          <w:b/>
          <w:bCs/>
          <w:sz w:val="32"/>
          <w:szCs w:val="32"/>
        </w:rPr>
        <w:t>0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.4 </w:t>
      </w:r>
      <w:r w:rsidR="00254738" w:rsidRPr="00E75741">
        <w:rPr>
          <w:rFonts w:ascii="Angsana New" w:hAnsi="Angsana New"/>
          <w:b/>
          <w:bCs/>
          <w:sz w:val="32"/>
          <w:szCs w:val="32"/>
          <w:cs/>
        </w:rPr>
        <w:tab/>
      </w:r>
      <w:r w:rsidRPr="00E75741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75741">
        <w:rPr>
          <w:rFonts w:ascii="Angsana New" w:hAnsi="Angsana New"/>
          <w:b/>
          <w:bCs/>
          <w:sz w:val="32"/>
          <w:szCs w:val="32"/>
        </w:rPr>
        <w:t xml:space="preserve">3 </w:t>
      </w:r>
      <w:r w:rsidRPr="00E75741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2"/>
        <w:gridCol w:w="3238"/>
        <w:gridCol w:w="1665"/>
        <w:gridCol w:w="1665"/>
      </w:tblGrid>
      <w:tr w:rsidR="00363F3D" w:rsidRPr="00E75741" w14:paraId="5C7FC9BA" w14:textId="77777777" w:rsidTr="00363F3D">
        <w:trPr>
          <w:tblHeader/>
        </w:trPr>
        <w:tc>
          <w:tcPr>
            <w:tcW w:w="2522" w:type="dxa"/>
          </w:tcPr>
          <w:p w14:paraId="4A70631E" w14:textId="77777777" w:rsidR="00363F3D" w:rsidRPr="00E75741" w:rsidRDefault="00363F3D" w:rsidP="001C5CD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568" w:type="dxa"/>
            <w:gridSpan w:val="3"/>
            <w:vAlign w:val="bottom"/>
            <w:hideMark/>
          </w:tcPr>
          <w:p w14:paraId="23E9D43C" w14:textId="4E4BBBCC" w:rsidR="00363F3D" w:rsidRPr="00E75741" w:rsidRDefault="00363F3D" w:rsidP="001C5CD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13" w:name="_Hlk56954330"/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63F3D" w:rsidRPr="00E75741" w14:paraId="1F5DFD53" w14:textId="77777777" w:rsidTr="00363F3D">
        <w:trPr>
          <w:tblHeader/>
        </w:trPr>
        <w:tc>
          <w:tcPr>
            <w:tcW w:w="5760" w:type="dxa"/>
            <w:gridSpan w:val="2"/>
            <w:vAlign w:val="bottom"/>
            <w:hideMark/>
          </w:tcPr>
          <w:p w14:paraId="2D6ACCCC" w14:textId="77777777" w:rsidR="00363F3D" w:rsidRPr="00E75741" w:rsidRDefault="00363F3D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319E882" w14:textId="54973FDA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/ </w:t>
            </w:r>
          </w:p>
          <w:p w14:paraId="753F7AFC" w14:textId="3B623F0F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57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3F3D" w:rsidRPr="00E75741" w14:paraId="1C59F024" w14:textId="77777777" w:rsidTr="00363F3D">
        <w:trPr>
          <w:tblHeader/>
        </w:trPr>
        <w:tc>
          <w:tcPr>
            <w:tcW w:w="5760" w:type="dxa"/>
            <w:gridSpan w:val="2"/>
            <w:vAlign w:val="bottom"/>
          </w:tcPr>
          <w:p w14:paraId="73CC22A7" w14:textId="77777777" w:rsidR="00363F3D" w:rsidRPr="00E75741" w:rsidRDefault="00363F3D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02074F" w14:textId="43D361AF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  <w:tc>
          <w:tcPr>
            <w:tcW w:w="1665" w:type="dxa"/>
          </w:tcPr>
          <w:p w14:paraId="795A6823" w14:textId="2A68A9F8" w:rsidR="00363F3D" w:rsidRPr="00E75741" w:rsidRDefault="00363F3D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bookmarkEnd w:id="13"/>
      <w:tr w:rsidR="00363F3D" w:rsidRPr="00E75741" w14:paraId="1EAA19E5" w14:textId="77777777" w:rsidTr="00363F3D">
        <w:tc>
          <w:tcPr>
            <w:tcW w:w="5760" w:type="dxa"/>
            <w:gridSpan w:val="2"/>
            <w:vAlign w:val="bottom"/>
          </w:tcPr>
          <w:p w14:paraId="6E9E0301" w14:textId="5247099B" w:rsidR="00363F3D" w:rsidRPr="002B481A" w:rsidRDefault="002B481A" w:rsidP="00363F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65" w:type="dxa"/>
          </w:tcPr>
          <w:p w14:paraId="06C62AD1" w14:textId="6245B62F" w:rsidR="00363F3D" w:rsidRPr="00E75741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62870" w14:textId="6DE76CCC" w:rsidR="00363F3D" w:rsidRPr="00E75741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81A" w:rsidRPr="00E75741" w14:paraId="1FB5F808" w14:textId="77777777" w:rsidTr="00363F3D">
        <w:tc>
          <w:tcPr>
            <w:tcW w:w="5760" w:type="dxa"/>
            <w:gridSpan w:val="2"/>
            <w:vAlign w:val="bottom"/>
          </w:tcPr>
          <w:p w14:paraId="38BCB4D9" w14:textId="6421BF3A" w:rsidR="002B481A" w:rsidRPr="00E75741" w:rsidRDefault="002B481A" w:rsidP="002B481A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65" w:type="dxa"/>
          </w:tcPr>
          <w:p w14:paraId="3A72C299" w14:textId="7DB208E1" w:rsidR="002B481A" w:rsidRPr="00E75741" w:rsidRDefault="002B481A" w:rsidP="002B4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/>
                <w:sz w:val="30"/>
                <w:szCs w:val="30"/>
              </w:rPr>
              <w:t>36,951</w:t>
            </w:r>
          </w:p>
        </w:tc>
        <w:tc>
          <w:tcPr>
            <w:tcW w:w="1665" w:type="dxa"/>
          </w:tcPr>
          <w:p w14:paraId="5FA03249" w14:textId="320BA6C3" w:rsidR="002B481A" w:rsidRDefault="002B481A" w:rsidP="002B4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3F3D" w:rsidRPr="00E75741" w14:paraId="30401E9B" w14:textId="77777777" w:rsidTr="00363F3D">
        <w:tc>
          <w:tcPr>
            <w:tcW w:w="5760" w:type="dxa"/>
            <w:gridSpan w:val="2"/>
            <w:vAlign w:val="bottom"/>
          </w:tcPr>
          <w:p w14:paraId="3EEAE7C7" w14:textId="0753AD23" w:rsidR="00363F3D" w:rsidRPr="00E75741" w:rsidRDefault="00363F3D" w:rsidP="00363F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665" w:type="dxa"/>
          </w:tcPr>
          <w:p w14:paraId="54CA812D" w14:textId="3025C08D" w:rsidR="00363F3D" w:rsidRPr="00E75741" w:rsidRDefault="00363F3D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</w:tcPr>
          <w:p w14:paraId="77CA8AEA" w14:textId="663DB52D" w:rsidR="00363F3D" w:rsidRPr="00E75741" w:rsidRDefault="002B481A" w:rsidP="003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61,562</w:t>
            </w:r>
          </w:p>
        </w:tc>
      </w:tr>
      <w:tr w:rsidR="00363F3D" w:rsidRPr="00E75741" w14:paraId="5B164648" w14:textId="45171936" w:rsidTr="00363F3D">
        <w:tc>
          <w:tcPr>
            <w:tcW w:w="5760" w:type="dxa"/>
            <w:gridSpan w:val="2"/>
            <w:vAlign w:val="bottom"/>
            <w:hideMark/>
          </w:tcPr>
          <w:p w14:paraId="6491E91B" w14:textId="33918388" w:rsidR="00363F3D" w:rsidRPr="00E75741" w:rsidRDefault="00363F3D" w:rsidP="00363F3D">
            <w:pPr>
              <w:pStyle w:val="BodyTextIndent3"/>
              <w:spacing w:after="0" w:line="380" w:lineRule="exact"/>
              <w:ind w:left="243" w:right="-180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  <w:r w:rsidRPr="00E75741">
              <w:rPr>
                <w:rFonts w:ascii="Angsana New" w:hAnsi="Angsana New"/>
                <w:kern w:val="28"/>
                <w:sz w:val="32"/>
                <w:szCs w:val="32"/>
              </w:rPr>
              <w:t xml:space="preserve"> - </w:t>
            </w:r>
            <w:r w:rsidRPr="00E7574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665" w:type="dxa"/>
          </w:tcPr>
          <w:p w14:paraId="7679D735" w14:textId="601CD307" w:rsidR="00363F3D" w:rsidRPr="00E75741" w:rsidRDefault="00363F3D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75741">
              <w:rPr>
                <w:rFonts w:ascii="Angsana New" w:hAnsi="Angsana New" w:hint="cs"/>
                <w:sz w:val="30"/>
                <w:szCs w:val="30"/>
              </w:rPr>
              <w:t>35,503</w:t>
            </w:r>
            <w:r w:rsidRPr="00E757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</w:tcPr>
          <w:p w14:paraId="7B6B367D" w14:textId="6FB78229" w:rsidR="00363F3D" w:rsidRPr="00E75741" w:rsidRDefault="002B481A" w:rsidP="00363F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(24,611)</w:t>
            </w:r>
          </w:p>
        </w:tc>
      </w:tr>
      <w:tr w:rsidR="00363F3D" w:rsidRPr="00E75741" w14:paraId="6764393E" w14:textId="77777777" w:rsidTr="007D353A">
        <w:trPr>
          <w:trHeight w:val="73"/>
        </w:trPr>
        <w:tc>
          <w:tcPr>
            <w:tcW w:w="5760" w:type="dxa"/>
            <w:gridSpan w:val="2"/>
            <w:vAlign w:val="bottom"/>
            <w:hideMark/>
          </w:tcPr>
          <w:p w14:paraId="00930F27" w14:textId="091CC474" w:rsidR="00363F3D" w:rsidRPr="00E75741" w:rsidRDefault="00363F3D" w:rsidP="00363F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574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 w:rsidR="002B481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1665" w:type="dxa"/>
            <w:vAlign w:val="bottom"/>
          </w:tcPr>
          <w:p w14:paraId="7132273F" w14:textId="4CD8AB47" w:rsidR="00363F3D" w:rsidRPr="00E75741" w:rsidRDefault="00363F3D" w:rsidP="00363F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75741">
              <w:rPr>
                <w:rFonts w:ascii="Angsana New" w:hAnsi="Angsana New" w:hint="cs"/>
                <w:sz w:val="30"/>
                <w:szCs w:val="30"/>
              </w:rPr>
              <w:t>1,448</w:t>
            </w:r>
          </w:p>
        </w:tc>
        <w:tc>
          <w:tcPr>
            <w:tcW w:w="1665" w:type="dxa"/>
            <w:vAlign w:val="bottom"/>
          </w:tcPr>
          <w:p w14:paraId="24B8FA3A" w14:textId="357A794A" w:rsidR="00363F3D" w:rsidRPr="00E75741" w:rsidRDefault="002B481A" w:rsidP="00363F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36,951</w:t>
            </w:r>
          </w:p>
        </w:tc>
      </w:tr>
    </w:tbl>
    <w:p w14:paraId="71DCDCF8" w14:textId="5D5E9DD7" w:rsidR="00B84B1A" w:rsidRPr="00E75741" w:rsidRDefault="00AB0D71" w:rsidP="00A77D86">
      <w:pPr>
        <w:tabs>
          <w:tab w:val="clear" w:pos="454"/>
          <w:tab w:val="clear" w:pos="68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D50DEC" w:rsidRPr="00E75741">
        <w:rPr>
          <w:rFonts w:ascii="Angsana New" w:hAnsi="Angsana New"/>
          <w:b/>
          <w:bCs/>
          <w:sz w:val="32"/>
          <w:szCs w:val="32"/>
        </w:rPr>
        <w:t>1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11601EA" w14:textId="7600A1AF" w:rsidR="00B84B1A" w:rsidRPr="00E75741" w:rsidRDefault="0051370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84B1A" w:rsidRPr="00E7574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375B9" w:rsidRPr="00E7574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4B1A" w:rsidRPr="00E75741">
        <w:rPr>
          <w:rFonts w:ascii="Angsana New" w:hAnsi="Angsana New"/>
          <w:sz w:val="32"/>
          <w:szCs w:val="32"/>
          <w:cs/>
        </w:rPr>
        <w:t>คือ</w:t>
      </w:r>
      <w:r w:rsidR="00D91AA6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C37BD3" w:rsidRPr="00E75741">
        <w:rPr>
          <w:rFonts w:ascii="Angsana New" w:hAnsi="Angsana New"/>
          <w:sz w:val="32"/>
          <w:szCs w:val="32"/>
          <w:cs/>
        </w:rPr>
        <w:t>กลุ่มบริษัท</w:t>
      </w:r>
      <w:r w:rsidR="00B84B1A" w:rsidRPr="00E75741">
        <w:rPr>
          <w:rFonts w:ascii="Angsana New" w:hAnsi="Angsana New"/>
          <w:sz w:val="32"/>
          <w:szCs w:val="32"/>
          <w:cs/>
        </w:rPr>
        <w:t>และเสริมสร้างมูลค่าให้กับผู้ถือหุ้น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โดย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ณ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วันที่</w:t>
      </w:r>
      <w:r w:rsidR="00254738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26653" w:rsidRPr="00E75741">
        <w:rPr>
          <w:rFonts w:ascii="Angsana New" w:hAnsi="Angsana New"/>
          <w:sz w:val="32"/>
          <w:szCs w:val="32"/>
        </w:rPr>
        <w:t xml:space="preserve">31 </w:t>
      </w:r>
      <w:r w:rsidR="00226653" w:rsidRPr="00E757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2284" w:rsidRPr="00E75741">
        <w:rPr>
          <w:rFonts w:ascii="Angsana New" w:hAnsi="Angsana New"/>
          <w:sz w:val="32"/>
          <w:szCs w:val="32"/>
        </w:rPr>
        <w:t>2566</w:t>
      </w:r>
      <w:r w:rsidR="00226653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12F27" w:rsidRPr="00E75741">
        <w:rPr>
          <w:rFonts w:ascii="Angsana New" w:hAnsi="Angsana New"/>
          <w:sz w:val="32"/>
          <w:szCs w:val="32"/>
        </w:rPr>
        <w:t xml:space="preserve"> 0.3</w:t>
      </w:r>
      <w:r w:rsidR="00306F7F">
        <w:rPr>
          <w:rFonts w:ascii="Angsana New" w:hAnsi="Angsana New" w:hint="cs"/>
          <w:sz w:val="32"/>
          <w:szCs w:val="32"/>
          <w:cs/>
        </w:rPr>
        <w:t>5</w:t>
      </w:r>
      <w:r w:rsidR="00D63361" w:rsidRPr="00E75741">
        <w:rPr>
          <w:rFonts w:ascii="Angsana New" w:hAnsi="Angsana New"/>
          <w:sz w:val="32"/>
          <w:szCs w:val="32"/>
        </w:rPr>
        <w:t>:1</w:t>
      </w:r>
      <w:r w:rsidR="0031572C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</w:rPr>
        <w:t>(</w:t>
      </w:r>
      <w:r w:rsidR="00562284" w:rsidRPr="00E75741">
        <w:rPr>
          <w:rFonts w:ascii="Angsana New" w:hAnsi="Angsana New"/>
          <w:sz w:val="32"/>
          <w:szCs w:val="32"/>
        </w:rPr>
        <w:t>2565</w:t>
      </w:r>
      <w:r w:rsidR="00B84B1A" w:rsidRPr="00E75741">
        <w:rPr>
          <w:rFonts w:ascii="Angsana New" w:hAnsi="Angsana New"/>
          <w:sz w:val="32"/>
          <w:szCs w:val="32"/>
        </w:rPr>
        <w:t xml:space="preserve">: </w:t>
      </w:r>
      <w:r w:rsidR="00562284" w:rsidRPr="00E75741">
        <w:rPr>
          <w:rFonts w:ascii="Angsana New" w:hAnsi="Angsana New"/>
          <w:sz w:val="32"/>
          <w:szCs w:val="32"/>
        </w:rPr>
        <w:t>0.25</w:t>
      </w:r>
      <w:r w:rsidR="00951851" w:rsidRPr="00E75741">
        <w:rPr>
          <w:rFonts w:ascii="Angsana New" w:hAnsi="Angsana New"/>
          <w:sz w:val="32"/>
          <w:szCs w:val="32"/>
        </w:rPr>
        <w:t>:</w:t>
      </w:r>
      <w:r w:rsidR="00B84B1A" w:rsidRPr="00E75741">
        <w:rPr>
          <w:rFonts w:ascii="Angsana New" w:hAnsi="Angsana New"/>
          <w:sz w:val="32"/>
          <w:szCs w:val="32"/>
        </w:rPr>
        <w:t xml:space="preserve">1) </w:t>
      </w:r>
      <w:r w:rsidR="00B84B1A" w:rsidRPr="00E75741">
        <w:rPr>
          <w:rFonts w:ascii="Angsana New" w:hAnsi="Angsana New"/>
          <w:sz w:val="32"/>
          <w:szCs w:val="32"/>
          <w:cs/>
        </w:rPr>
        <w:t>และเฉพาะ</w:t>
      </w:r>
      <w:r w:rsidR="009219A0" w:rsidRPr="00E75741">
        <w:rPr>
          <w:rFonts w:ascii="Angsana New" w:hAnsi="Angsana New" w:hint="cs"/>
          <w:sz w:val="32"/>
          <w:szCs w:val="32"/>
          <w:cs/>
        </w:rPr>
        <w:t>ของ</w:t>
      </w:r>
      <w:r w:rsidR="00B84B1A" w:rsidRPr="00E75741">
        <w:rPr>
          <w:rFonts w:ascii="Angsana New" w:hAnsi="Angsana New"/>
          <w:sz w:val="32"/>
          <w:szCs w:val="32"/>
          <w:cs/>
        </w:rPr>
        <w:t>บริษัท</w:t>
      </w:r>
      <w:r w:rsidR="009219A0" w:rsidRPr="00E75741">
        <w:rPr>
          <w:rFonts w:ascii="Angsana New" w:hAnsi="Angsana New" w:hint="cs"/>
          <w:sz w:val="32"/>
          <w:szCs w:val="32"/>
          <w:cs/>
        </w:rPr>
        <w:t>ฯ</w:t>
      </w:r>
      <w:r w:rsidR="00B84B1A" w:rsidRPr="00E7574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</w:t>
      </w:r>
      <w:r w:rsidR="00E25BD0" w:rsidRPr="00E75741">
        <w:rPr>
          <w:rFonts w:ascii="Angsana New" w:hAnsi="Angsana New" w:hint="cs"/>
          <w:sz w:val="32"/>
          <w:szCs w:val="32"/>
          <w:cs/>
        </w:rPr>
        <w:t xml:space="preserve">บ </w:t>
      </w:r>
      <w:r w:rsidR="00E25BD0" w:rsidRPr="00E75741">
        <w:rPr>
          <w:rFonts w:ascii="Angsana New" w:hAnsi="Angsana New" w:hint="cs"/>
          <w:sz w:val="32"/>
          <w:szCs w:val="32"/>
        </w:rPr>
        <w:t>0</w:t>
      </w:r>
      <w:r w:rsidR="00E25BD0" w:rsidRPr="00E75741">
        <w:rPr>
          <w:rFonts w:ascii="Angsana New" w:hAnsi="Angsana New" w:hint="cs"/>
          <w:sz w:val="32"/>
          <w:szCs w:val="32"/>
          <w:cs/>
        </w:rPr>
        <w:t>.</w:t>
      </w:r>
      <w:r w:rsidR="00E25BD0" w:rsidRPr="00E75741">
        <w:rPr>
          <w:rFonts w:ascii="Angsana New" w:hAnsi="Angsana New" w:hint="cs"/>
          <w:sz w:val="32"/>
          <w:szCs w:val="32"/>
        </w:rPr>
        <w:t>3</w:t>
      </w:r>
      <w:r w:rsidR="00306F7F">
        <w:rPr>
          <w:rFonts w:ascii="Angsana New" w:hAnsi="Angsana New" w:hint="cs"/>
          <w:sz w:val="32"/>
          <w:szCs w:val="32"/>
          <w:cs/>
        </w:rPr>
        <w:t>5</w:t>
      </w:r>
      <w:r w:rsidR="00D63361" w:rsidRPr="00E75741">
        <w:rPr>
          <w:rFonts w:ascii="Angsana New" w:hAnsi="Angsana New"/>
          <w:sz w:val="32"/>
          <w:szCs w:val="32"/>
        </w:rPr>
        <w:t>:1</w:t>
      </w:r>
      <w:r w:rsidR="00DB177B" w:rsidRPr="00E75741">
        <w:rPr>
          <w:rFonts w:ascii="Angsana New" w:hAnsi="Angsana New"/>
          <w:sz w:val="32"/>
          <w:szCs w:val="32"/>
        </w:rPr>
        <w:t xml:space="preserve"> </w:t>
      </w:r>
      <w:r w:rsidR="00B84B1A" w:rsidRPr="00E75741">
        <w:rPr>
          <w:rFonts w:ascii="Angsana New" w:hAnsi="Angsana New"/>
          <w:sz w:val="32"/>
          <w:szCs w:val="32"/>
        </w:rPr>
        <w:t>(</w:t>
      </w:r>
      <w:r w:rsidR="00562284" w:rsidRPr="00E75741">
        <w:rPr>
          <w:rFonts w:ascii="Angsana New" w:hAnsi="Angsana New"/>
          <w:sz w:val="32"/>
          <w:szCs w:val="32"/>
        </w:rPr>
        <w:t>2565</w:t>
      </w:r>
      <w:r w:rsidR="00B84B1A" w:rsidRPr="00E75741">
        <w:rPr>
          <w:rFonts w:ascii="Angsana New" w:hAnsi="Angsana New"/>
          <w:sz w:val="32"/>
          <w:szCs w:val="32"/>
        </w:rPr>
        <w:t xml:space="preserve">: </w:t>
      </w:r>
      <w:r w:rsidR="00562284" w:rsidRPr="00E75741">
        <w:rPr>
          <w:rFonts w:ascii="Angsana New" w:hAnsi="Angsana New"/>
          <w:sz w:val="32"/>
          <w:szCs w:val="32"/>
        </w:rPr>
        <w:t>0.24</w:t>
      </w:r>
      <w:r w:rsidR="00951851" w:rsidRPr="00E75741">
        <w:rPr>
          <w:rFonts w:ascii="Angsana New" w:hAnsi="Angsana New"/>
          <w:sz w:val="32"/>
          <w:szCs w:val="32"/>
        </w:rPr>
        <w:t>:</w:t>
      </w:r>
      <w:r w:rsidR="00B84B1A" w:rsidRPr="00E75741">
        <w:rPr>
          <w:rFonts w:ascii="Angsana New" w:hAnsi="Angsana New"/>
          <w:sz w:val="32"/>
          <w:szCs w:val="32"/>
        </w:rPr>
        <w:t>1)</w:t>
      </w:r>
    </w:p>
    <w:p w14:paraId="04545689" w14:textId="786DBA64" w:rsidR="00C66BB9" w:rsidRPr="00E75741" w:rsidRDefault="00C66BB9" w:rsidP="00C66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5741">
        <w:rPr>
          <w:rFonts w:ascii="Angsana New" w:hAnsi="Angsana New" w:hint="cs"/>
          <w:b/>
          <w:bCs/>
          <w:sz w:val="32"/>
          <w:szCs w:val="32"/>
        </w:rPr>
        <w:t>3</w:t>
      </w:r>
      <w:r w:rsidR="00D50DEC" w:rsidRPr="00E75741">
        <w:rPr>
          <w:rFonts w:ascii="Angsana New" w:hAnsi="Angsana New"/>
          <w:b/>
          <w:bCs/>
          <w:sz w:val="32"/>
          <w:szCs w:val="32"/>
        </w:rPr>
        <w:t>2</w:t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5741">
        <w:rPr>
          <w:rFonts w:ascii="Angsana New" w:hAnsi="Angsana New" w:hint="cs"/>
          <w:b/>
          <w:bCs/>
          <w:sz w:val="32"/>
          <w:szCs w:val="32"/>
        </w:rPr>
        <w:tab/>
      </w:r>
      <w:r w:rsidRPr="00E7574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2888828" w14:textId="512371CE" w:rsidR="00CD3423" w:rsidRPr="00E75741" w:rsidRDefault="00C66BB9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 w:hint="cs"/>
          <w:sz w:val="32"/>
          <w:szCs w:val="32"/>
        </w:rPr>
        <w:tab/>
      </w:r>
      <w:r w:rsidR="00AD1775" w:rsidRPr="00E757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17DC">
        <w:rPr>
          <w:rFonts w:ascii="Angsana New" w:hAnsi="Angsana New"/>
          <w:sz w:val="32"/>
          <w:szCs w:val="32"/>
        </w:rPr>
        <w:t xml:space="preserve">27 </w:t>
      </w:r>
      <w:r w:rsidR="005F17DC">
        <w:rPr>
          <w:rFonts w:ascii="Angsana New" w:hAnsi="Angsana New" w:hint="cs"/>
          <w:sz w:val="32"/>
          <w:szCs w:val="32"/>
          <w:cs/>
        </w:rPr>
        <w:t>กุมภาพันธ์</w:t>
      </w:r>
      <w:r w:rsidR="00AD1775" w:rsidRPr="00E75741">
        <w:rPr>
          <w:rFonts w:ascii="Angsana New" w:hAnsi="Angsana New"/>
          <w:sz w:val="32"/>
          <w:szCs w:val="32"/>
          <w:cs/>
        </w:rPr>
        <w:t xml:space="preserve"> </w:t>
      </w:r>
      <w:r w:rsidR="00254738" w:rsidRPr="00E75741">
        <w:rPr>
          <w:rFonts w:ascii="Angsana New" w:hAnsi="Angsana New"/>
          <w:sz w:val="32"/>
          <w:szCs w:val="32"/>
        </w:rPr>
        <w:t>256</w:t>
      </w:r>
      <w:r w:rsidR="00D50DEC" w:rsidRPr="00E75741">
        <w:rPr>
          <w:rFonts w:ascii="Angsana New" w:hAnsi="Angsana New"/>
          <w:sz w:val="32"/>
          <w:szCs w:val="32"/>
        </w:rPr>
        <w:t>7</w:t>
      </w:r>
      <w:r w:rsidR="00254738" w:rsidRPr="00E75741">
        <w:rPr>
          <w:rFonts w:ascii="Angsana New" w:hAnsi="Angsana New"/>
          <w:sz w:val="32"/>
          <w:szCs w:val="32"/>
        </w:rPr>
        <w:t xml:space="preserve"> </w:t>
      </w:r>
      <w:r w:rsidR="00AD1775" w:rsidRPr="00E75741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ที่ประชุมคณะกรรมการของบริษัทฯมีมติอนุมัติการจ่ายเงินปันผลจากกำไรสุทธิประจำปี </w:t>
      </w:r>
      <w:r w:rsidR="005F17DC">
        <w:rPr>
          <w:rFonts w:ascii="Angsana New" w:hAnsi="Angsana New"/>
          <w:sz w:val="32"/>
          <w:szCs w:val="32"/>
        </w:rPr>
        <w:t>2566</w:t>
      </w:r>
      <w:r w:rsidR="00AD1775" w:rsidRPr="00E75741">
        <w:rPr>
          <w:rFonts w:ascii="Angsana New" w:hAnsi="Angsana New"/>
          <w:sz w:val="32"/>
          <w:szCs w:val="32"/>
          <w:cs/>
        </w:rPr>
        <w:t xml:space="preserve"> </w:t>
      </w:r>
      <w:r w:rsidR="00E36E2B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="005F17DC">
        <w:rPr>
          <w:rFonts w:ascii="Angsana New" w:hAnsi="Angsana New"/>
          <w:sz w:val="32"/>
          <w:szCs w:val="32"/>
        </w:rPr>
        <w:t>0.13</w:t>
      </w:r>
      <w:r w:rsidR="00AD1775" w:rsidRPr="00E75741">
        <w:rPr>
          <w:rFonts w:ascii="Angsana New" w:hAnsi="Angsana New"/>
          <w:sz w:val="32"/>
          <w:szCs w:val="32"/>
          <w:cs/>
        </w:rPr>
        <w:t xml:space="preserve"> บาทต่อหุ้น คิดเป็นจำนวนรวม</w:t>
      </w:r>
      <w:r w:rsidR="005F17DC">
        <w:rPr>
          <w:rFonts w:ascii="Angsana New" w:hAnsi="Angsana New"/>
          <w:sz w:val="32"/>
          <w:szCs w:val="32"/>
        </w:rPr>
        <w:t xml:space="preserve"> </w:t>
      </w:r>
      <w:r w:rsidR="0033626E">
        <w:rPr>
          <w:rFonts w:ascii="Angsana New" w:hAnsi="Angsana New"/>
          <w:sz w:val="32"/>
          <w:szCs w:val="32"/>
        </w:rPr>
        <w:t>96</w:t>
      </w:r>
      <w:r w:rsidR="005F17DC">
        <w:rPr>
          <w:rFonts w:ascii="Angsana New" w:hAnsi="Angsana New"/>
          <w:sz w:val="32"/>
          <w:szCs w:val="32"/>
        </w:rPr>
        <w:t>.59</w:t>
      </w:r>
      <w:r w:rsidR="00AD1775" w:rsidRPr="00E75741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5F17DC">
        <w:rPr>
          <w:rFonts w:ascii="Angsana New" w:hAnsi="Angsana New"/>
          <w:sz w:val="32"/>
          <w:szCs w:val="32"/>
        </w:rPr>
        <w:t xml:space="preserve">15 </w:t>
      </w:r>
      <w:r w:rsidR="005F17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17DC">
        <w:rPr>
          <w:rFonts w:ascii="Angsana New" w:hAnsi="Angsana New"/>
          <w:sz w:val="32"/>
          <w:szCs w:val="32"/>
        </w:rPr>
        <w:t>2567</w:t>
      </w:r>
    </w:p>
    <w:p w14:paraId="3B4C4D4B" w14:textId="2C73A5C8" w:rsidR="00B84B1A" w:rsidRPr="00E75741" w:rsidRDefault="00C66BB9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b/>
          <w:bCs/>
          <w:sz w:val="32"/>
          <w:szCs w:val="32"/>
        </w:rPr>
        <w:t>3</w:t>
      </w:r>
      <w:r w:rsidR="008F58AF" w:rsidRPr="00E75741">
        <w:rPr>
          <w:rFonts w:ascii="Angsana New" w:hAnsi="Angsana New"/>
          <w:b/>
          <w:bCs/>
          <w:sz w:val="32"/>
          <w:szCs w:val="32"/>
        </w:rPr>
        <w:t>3</w:t>
      </w:r>
      <w:r w:rsidR="00B84B1A" w:rsidRPr="00E75741">
        <w:rPr>
          <w:rFonts w:ascii="Angsana New" w:hAnsi="Angsana New"/>
          <w:b/>
          <w:bCs/>
          <w:sz w:val="32"/>
          <w:szCs w:val="32"/>
        </w:rPr>
        <w:t>.</w:t>
      </w:r>
      <w:r w:rsidR="00B84B1A" w:rsidRPr="00E75741">
        <w:rPr>
          <w:rFonts w:ascii="Angsana New" w:hAnsi="Angsana New"/>
          <w:b/>
          <w:bCs/>
          <w:sz w:val="32"/>
          <w:szCs w:val="32"/>
        </w:rPr>
        <w:tab/>
      </w:r>
      <w:r w:rsidR="00B84B1A" w:rsidRPr="00E7574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93E10D5" w14:textId="7300619C" w:rsidR="0045270B" w:rsidRPr="0013714A" w:rsidRDefault="00513703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741">
        <w:rPr>
          <w:rFonts w:ascii="Angsana New" w:hAnsi="Angsana New"/>
          <w:sz w:val="32"/>
          <w:szCs w:val="32"/>
        </w:rPr>
        <w:tab/>
      </w:r>
      <w:r w:rsidR="00B84B1A" w:rsidRPr="00E75741">
        <w:rPr>
          <w:rFonts w:ascii="Angsana New" w:hAnsi="Angsana New"/>
          <w:sz w:val="32"/>
          <w:szCs w:val="32"/>
          <w:cs/>
        </w:rPr>
        <w:t>งบการเงินนี้ได้รับอน</w:t>
      </w:r>
      <w:r w:rsidR="009219A0" w:rsidRPr="00E75741">
        <w:rPr>
          <w:rFonts w:ascii="Angsana New" w:hAnsi="Angsana New"/>
          <w:sz w:val="32"/>
          <w:szCs w:val="32"/>
          <w:cs/>
        </w:rPr>
        <w:t>ุมัติให้ออกโดยคณะกรรมการบริษัทฯ</w:t>
      </w:r>
      <w:r w:rsidR="00C37BD3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E75741">
        <w:rPr>
          <w:rFonts w:ascii="Angsana New" w:hAnsi="Angsana New"/>
          <w:sz w:val="32"/>
          <w:szCs w:val="32"/>
          <w:cs/>
        </w:rPr>
        <w:t>เมื่อวันที่</w:t>
      </w:r>
      <w:r w:rsidR="00B84B1A" w:rsidRPr="00E75741">
        <w:rPr>
          <w:rFonts w:ascii="Angsana New" w:hAnsi="Angsana New"/>
          <w:sz w:val="32"/>
          <w:szCs w:val="32"/>
        </w:rPr>
        <w:t xml:space="preserve"> </w:t>
      </w:r>
      <w:r w:rsidR="00FC0738" w:rsidRPr="00E75741">
        <w:rPr>
          <w:rFonts w:ascii="Angsana New" w:hAnsi="Angsana New"/>
          <w:sz w:val="32"/>
          <w:szCs w:val="32"/>
        </w:rPr>
        <w:t xml:space="preserve">27 </w:t>
      </w:r>
      <w:r w:rsidR="00FC0738" w:rsidRPr="00E75741">
        <w:rPr>
          <w:rFonts w:ascii="Angsana New" w:hAnsi="Angsana New" w:hint="cs"/>
          <w:sz w:val="32"/>
          <w:szCs w:val="32"/>
          <w:cs/>
        </w:rPr>
        <w:t>กุมภาพันธ์</w:t>
      </w:r>
      <w:r w:rsidR="00562284" w:rsidRPr="00E75741">
        <w:rPr>
          <w:rFonts w:ascii="Angsana New" w:hAnsi="Angsana New"/>
          <w:sz w:val="32"/>
          <w:szCs w:val="32"/>
        </w:rPr>
        <w:t xml:space="preserve"> 2567</w:t>
      </w:r>
    </w:p>
    <w:sectPr w:rsidR="0045270B" w:rsidRPr="0013714A" w:rsidSect="00470854">
      <w:footerReference w:type="default" r:id="rId11"/>
      <w:pgSz w:w="11909" w:h="16834" w:code="9"/>
      <w:pgMar w:top="1296" w:right="1080" w:bottom="1080" w:left="1296" w:header="720" w:footer="5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AE6DC" w14:textId="77777777" w:rsidR="001430B5" w:rsidRDefault="001430B5">
      <w:r>
        <w:separator/>
      </w:r>
    </w:p>
  </w:endnote>
  <w:endnote w:type="continuationSeparator" w:id="0">
    <w:p w14:paraId="5455DC71" w14:textId="77777777" w:rsidR="001430B5" w:rsidRDefault="001430B5">
      <w:r>
        <w:continuationSeparator/>
      </w:r>
    </w:p>
  </w:endnote>
  <w:endnote w:type="continuationNotice" w:id="1">
    <w:p w14:paraId="2188E95A" w14:textId="77777777" w:rsidR="001430B5" w:rsidRDefault="001430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3C3F" w14:textId="77777777" w:rsidR="0026080B" w:rsidRPr="00C84CAE" w:rsidRDefault="0026080B">
    <w:pPr>
      <w:pStyle w:val="Footer"/>
      <w:jc w:val="right"/>
      <w:rPr>
        <w:rFonts w:ascii="Angsana New" w:hAnsi="Angsana New"/>
        <w:sz w:val="32"/>
        <w:szCs w:val="32"/>
      </w:rPr>
    </w:pPr>
    <w:r w:rsidRPr="00C84CAE">
      <w:rPr>
        <w:rFonts w:ascii="Angsana New" w:hAnsi="Angsana New"/>
        <w:sz w:val="32"/>
        <w:szCs w:val="32"/>
      </w:rPr>
      <w:fldChar w:fldCharType="begin"/>
    </w:r>
    <w:r w:rsidRPr="00C84CAE">
      <w:rPr>
        <w:rFonts w:ascii="Angsana New" w:hAnsi="Angsana New"/>
        <w:sz w:val="32"/>
        <w:szCs w:val="32"/>
      </w:rPr>
      <w:instrText xml:space="preserve"> PAGE   \* MERGEFORMAT </w:instrText>
    </w:r>
    <w:r w:rsidRPr="00C84CA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84CAE">
      <w:rPr>
        <w:rFonts w:ascii="Angsana New" w:hAnsi="Angsana New"/>
        <w:noProof/>
        <w:sz w:val="32"/>
        <w:szCs w:val="32"/>
      </w:rPr>
      <w:fldChar w:fldCharType="end"/>
    </w:r>
  </w:p>
  <w:p w14:paraId="4F711FCB" w14:textId="77777777" w:rsidR="0026080B" w:rsidRPr="00F76BA0" w:rsidRDefault="0026080B" w:rsidP="00C84CAE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79AE" w14:textId="77777777" w:rsidR="001430B5" w:rsidRDefault="001430B5">
      <w:r>
        <w:separator/>
      </w:r>
    </w:p>
  </w:footnote>
  <w:footnote w:type="continuationSeparator" w:id="0">
    <w:p w14:paraId="661141F1" w14:textId="77777777" w:rsidR="001430B5" w:rsidRDefault="001430B5">
      <w:r>
        <w:continuationSeparator/>
      </w:r>
    </w:p>
  </w:footnote>
  <w:footnote w:type="continuationNotice" w:id="1">
    <w:p w14:paraId="22297A35" w14:textId="77777777" w:rsidR="001430B5" w:rsidRDefault="001430B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444C7"/>
    <w:multiLevelType w:val="hybridMultilevel"/>
    <w:tmpl w:val="37A4F8A2"/>
    <w:lvl w:ilvl="0" w:tplc="48E60BD4">
      <w:start w:val="34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1842577278">
    <w:abstractNumId w:val="6"/>
  </w:num>
  <w:num w:numId="2" w16cid:durableId="167253249">
    <w:abstractNumId w:val="5"/>
  </w:num>
  <w:num w:numId="3" w16cid:durableId="1013216707">
    <w:abstractNumId w:val="9"/>
  </w:num>
  <w:num w:numId="4" w16cid:durableId="615138889">
    <w:abstractNumId w:val="7"/>
  </w:num>
  <w:num w:numId="5" w16cid:durableId="685447697">
    <w:abstractNumId w:val="8"/>
  </w:num>
  <w:num w:numId="6" w16cid:durableId="1257324761">
    <w:abstractNumId w:val="3"/>
  </w:num>
  <w:num w:numId="7" w16cid:durableId="2131431087">
    <w:abstractNumId w:val="2"/>
  </w:num>
  <w:num w:numId="8" w16cid:durableId="1451630137">
    <w:abstractNumId w:val="0"/>
  </w:num>
  <w:num w:numId="9" w16cid:durableId="380401068">
    <w:abstractNumId w:val="1"/>
  </w:num>
  <w:num w:numId="10" w16cid:durableId="1291520122">
    <w:abstractNumId w:val="4"/>
  </w:num>
  <w:num w:numId="11" w16cid:durableId="98646684">
    <w:abstractNumId w:val="13"/>
  </w:num>
  <w:num w:numId="12" w16cid:durableId="323976993">
    <w:abstractNumId w:val="11"/>
  </w:num>
  <w:num w:numId="13" w16cid:durableId="744374187">
    <w:abstractNumId w:val="18"/>
  </w:num>
  <w:num w:numId="14" w16cid:durableId="305085257">
    <w:abstractNumId w:val="12"/>
  </w:num>
  <w:num w:numId="15" w16cid:durableId="110252351">
    <w:abstractNumId w:val="14"/>
  </w:num>
  <w:num w:numId="16" w16cid:durableId="8172343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530992">
    <w:abstractNumId w:val="10"/>
  </w:num>
  <w:num w:numId="18" w16cid:durableId="449013598">
    <w:abstractNumId w:val="19"/>
  </w:num>
  <w:num w:numId="19" w16cid:durableId="612593455">
    <w:abstractNumId w:val="16"/>
  </w:num>
  <w:num w:numId="20" w16cid:durableId="1664818079">
    <w:abstractNumId w:val="15"/>
  </w:num>
  <w:num w:numId="21" w16cid:durableId="310981460">
    <w:abstractNumId w:val="12"/>
  </w:num>
  <w:num w:numId="22" w16cid:durableId="1479225168">
    <w:abstractNumId w:val="12"/>
  </w:num>
  <w:num w:numId="23" w16cid:durableId="332807702">
    <w:abstractNumId w:val="12"/>
  </w:num>
  <w:num w:numId="24" w16cid:durableId="141947432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25"/>
    <w:rsid w:val="00000079"/>
    <w:rsid w:val="000006B5"/>
    <w:rsid w:val="000014A0"/>
    <w:rsid w:val="00001846"/>
    <w:rsid w:val="00001B13"/>
    <w:rsid w:val="00001B35"/>
    <w:rsid w:val="000022E7"/>
    <w:rsid w:val="00002367"/>
    <w:rsid w:val="000027EC"/>
    <w:rsid w:val="00002AC6"/>
    <w:rsid w:val="00003635"/>
    <w:rsid w:val="00003A90"/>
    <w:rsid w:val="00003DA8"/>
    <w:rsid w:val="00003E4E"/>
    <w:rsid w:val="000042FF"/>
    <w:rsid w:val="00004BCE"/>
    <w:rsid w:val="000050E6"/>
    <w:rsid w:val="0000584E"/>
    <w:rsid w:val="000060FE"/>
    <w:rsid w:val="000064BC"/>
    <w:rsid w:val="00006630"/>
    <w:rsid w:val="00006950"/>
    <w:rsid w:val="00006AD1"/>
    <w:rsid w:val="00007014"/>
    <w:rsid w:val="00007288"/>
    <w:rsid w:val="000074C6"/>
    <w:rsid w:val="0000761C"/>
    <w:rsid w:val="000077D4"/>
    <w:rsid w:val="0000791E"/>
    <w:rsid w:val="0000792B"/>
    <w:rsid w:val="00007AC1"/>
    <w:rsid w:val="0001015E"/>
    <w:rsid w:val="00010332"/>
    <w:rsid w:val="00011506"/>
    <w:rsid w:val="000125D5"/>
    <w:rsid w:val="000127FD"/>
    <w:rsid w:val="00012A6B"/>
    <w:rsid w:val="00012F08"/>
    <w:rsid w:val="0001353E"/>
    <w:rsid w:val="000135F3"/>
    <w:rsid w:val="00013701"/>
    <w:rsid w:val="0001375B"/>
    <w:rsid w:val="00014234"/>
    <w:rsid w:val="00014451"/>
    <w:rsid w:val="0001457C"/>
    <w:rsid w:val="00014A93"/>
    <w:rsid w:val="000172AF"/>
    <w:rsid w:val="00017397"/>
    <w:rsid w:val="0001741B"/>
    <w:rsid w:val="00017AFF"/>
    <w:rsid w:val="00017BD6"/>
    <w:rsid w:val="00017EC9"/>
    <w:rsid w:val="0002006D"/>
    <w:rsid w:val="000202E4"/>
    <w:rsid w:val="00020337"/>
    <w:rsid w:val="00020737"/>
    <w:rsid w:val="00021875"/>
    <w:rsid w:val="00021A44"/>
    <w:rsid w:val="00021BE9"/>
    <w:rsid w:val="00022672"/>
    <w:rsid w:val="00022B04"/>
    <w:rsid w:val="00022C73"/>
    <w:rsid w:val="000230E7"/>
    <w:rsid w:val="000233DA"/>
    <w:rsid w:val="00023599"/>
    <w:rsid w:val="000238FC"/>
    <w:rsid w:val="0002398C"/>
    <w:rsid w:val="00023B97"/>
    <w:rsid w:val="00023D63"/>
    <w:rsid w:val="00024345"/>
    <w:rsid w:val="000243C5"/>
    <w:rsid w:val="00024AEE"/>
    <w:rsid w:val="00024C7B"/>
    <w:rsid w:val="00024D98"/>
    <w:rsid w:val="00024FF2"/>
    <w:rsid w:val="000256D2"/>
    <w:rsid w:val="00025ABC"/>
    <w:rsid w:val="00025FCB"/>
    <w:rsid w:val="0002608E"/>
    <w:rsid w:val="00026262"/>
    <w:rsid w:val="0002682B"/>
    <w:rsid w:val="0002688C"/>
    <w:rsid w:val="00026972"/>
    <w:rsid w:val="0002701E"/>
    <w:rsid w:val="000276E2"/>
    <w:rsid w:val="000301DF"/>
    <w:rsid w:val="000304B3"/>
    <w:rsid w:val="000304E3"/>
    <w:rsid w:val="000310D4"/>
    <w:rsid w:val="0003112B"/>
    <w:rsid w:val="000318EC"/>
    <w:rsid w:val="00031F58"/>
    <w:rsid w:val="0003219D"/>
    <w:rsid w:val="000324C7"/>
    <w:rsid w:val="000328FA"/>
    <w:rsid w:val="00032BB8"/>
    <w:rsid w:val="00032BEA"/>
    <w:rsid w:val="000330D1"/>
    <w:rsid w:val="00033450"/>
    <w:rsid w:val="0003360F"/>
    <w:rsid w:val="0003391A"/>
    <w:rsid w:val="00034338"/>
    <w:rsid w:val="0003517C"/>
    <w:rsid w:val="0003562F"/>
    <w:rsid w:val="0003566A"/>
    <w:rsid w:val="00035756"/>
    <w:rsid w:val="00035771"/>
    <w:rsid w:val="00035B17"/>
    <w:rsid w:val="00035B18"/>
    <w:rsid w:val="00035C17"/>
    <w:rsid w:val="00035CEE"/>
    <w:rsid w:val="00035D4D"/>
    <w:rsid w:val="00035D99"/>
    <w:rsid w:val="0003751C"/>
    <w:rsid w:val="0003767A"/>
    <w:rsid w:val="00037AD9"/>
    <w:rsid w:val="00040470"/>
    <w:rsid w:val="000404C4"/>
    <w:rsid w:val="00040565"/>
    <w:rsid w:val="00040574"/>
    <w:rsid w:val="000405A7"/>
    <w:rsid w:val="00040C65"/>
    <w:rsid w:val="00040D27"/>
    <w:rsid w:val="00040E68"/>
    <w:rsid w:val="00040F3D"/>
    <w:rsid w:val="00040FA0"/>
    <w:rsid w:val="000413BF"/>
    <w:rsid w:val="0004154A"/>
    <w:rsid w:val="00041AED"/>
    <w:rsid w:val="00041DA2"/>
    <w:rsid w:val="00042F16"/>
    <w:rsid w:val="00043338"/>
    <w:rsid w:val="0004367D"/>
    <w:rsid w:val="000439B6"/>
    <w:rsid w:val="00043A78"/>
    <w:rsid w:val="00043FAD"/>
    <w:rsid w:val="00044134"/>
    <w:rsid w:val="00044449"/>
    <w:rsid w:val="00044665"/>
    <w:rsid w:val="00044DB0"/>
    <w:rsid w:val="00045638"/>
    <w:rsid w:val="00045A3A"/>
    <w:rsid w:val="00046155"/>
    <w:rsid w:val="0004658A"/>
    <w:rsid w:val="00046CCF"/>
    <w:rsid w:val="00046E8B"/>
    <w:rsid w:val="00047751"/>
    <w:rsid w:val="00047875"/>
    <w:rsid w:val="000502C8"/>
    <w:rsid w:val="00050637"/>
    <w:rsid w:val="000506CC"/>
    <w:rsid w:val="00050792"/>
    <w:rsid w:val="000517C4"/>
    <w:rsid w:val="00051821"/>
    <w:rsid w:val="00051A05"/>
    <w:rsid w:val="00051B08"/>
    <w:rsid w:val="00051D9C"/>
    <w:rsid w:val="0005251B"/>
    <w:rsid w:val="00052743"/>
    <w:rsid w:val="00052D3F"/>
    <w:rsid w:val="00052E56"/>
    <w:rsid w:val="00052F6C"/>
    <w:rsid w:val="00054A7A"/>
    <w:rsid w:val="00054B09"/>
    <w:rsid w:val="00054E0B"/>
    <w:rsid w:val="00055093"/>
    <w:rsid w:val="0005591A"/>
    <w:rsid w:val="00055C59"/>
    <w:rsid w:val="0005620A"/>
    <w:rsid w:val="000569E6"/>
    <w:rsid w:val="00056A06"/>
    <w:rsid w:val="00056D1F"/>
    <w:rsid w:val="0005749C"/>
    <w:rsid w:val="00057524"/>
    <w:rsid w:val="000576DF"/>
    <w:rsid w:val="00057C56"/>
    <w:rsid w:val="00057E94"/>
    <w:rsid w:val="0006088C"/>
    <w:rsid w:val="000608F6"/>
    <w:rsid w:val="0006111D"/>
    <w:rsid w:val="00061208"/>
    <w:rsid w:val="00061EE6"/>
    <w:rsid w:val="0006286B"/>
    <w:rsid w:val="000632EC"/>
    <w:rsid w:val="000636D2"/>
    <w:rsid w:val="00063E0F"/>
    <w:rsid w:val="0006400F"/>
    <w:rsid w:val="000644B1"/>
    <w:rsid w:val="00064706"/>
    <w:rsid w:val="0006479F"/>
    <w:rsid w:val="00064A07"/>
    <w:rsid w:val="00065C46"/>
    <w:rsid w:val="0006616C"/>
    <w:rsid w:val="000668BE"/>
    <w:rsid w:val="00066973"/>
    <w:rsid w:val="000669B1"/>
    <w:rsid w:val="00066B88"/>
    <w:rsid w:val="00066F48"/>
    <w:rsid w:val="00067071"/>
    <w:rsid w:val="00067495"/>
    <w:rsid w:val="00067523"/>
    <w:rsid w:val="00067C1F"/>
    <w:rsid w:val="000702EE"/>
    <w:rsid w:val="00070517"/>
    <w:rsid w:val="00070F83"/>
    <w:rsid w:val="000715AD"/>
    <w:rsid w:val="00071923"/>
    <w:rsid w:val="00071BB0"/>
    <w:rsid w:val="0007223F"/>
    <w:rsid w:val="00072485"/>
    <w:rsid w:val="00072553"/>
    <w:rsid w:val="0007309F"/>
    <w:rsid w:val="00074BF3"/>
    <w:rsid w:val="0007514B"/>
    <w:rsid w:val="00075471"/>
    <w:rsid w:val="0007569D"/>
    <w:rsid w:val="00075D88"/>
    <w:rsid w:val="00075D97"/>
    <w:rsid w:val="0007605E"/>
    <w:rsid w:val="000760BF"/>
    <w:rsid w:val="000769C0"/>
    <w:rsid w:val="00076BBA"/>
    <w:rsid w:val="00076E22"/>
    <w:rsid w:val="000770B7"/>
    <w:rsid w:val="0007714D"/>
    <w:rsid w:val="00077429"/>
    <w:rsid w:val="000774F1"/>
    <w:rsid w:val="00080197"/>
    <w:rsid w:val="00080818"/>
    <w:rsid w:val="00080AF0"/>
    <w:rsid w:val="00081941"/>
    <w:rsid w:val="000819FB"/>
    <w:rsid w:val="000828A6"/>
    <w:rsid w:val="000847B2"/>
    <w:rsid w:val="00084B24"/>
    <w:rsid w:val="00085769"/>
    <w:rsid w:val="000859BB"/>
    <w:rsid w:val="00085C31"/>
    <w:rsid w:val="00085CD2"/>
    <w:rsid w:val="00085D01"/>
    <w:rsid w:val="00085FC3"/>
    <w:rsid w:val="00085FDC"/>
    <w:rsid w:val="000865A9"/>
    <w:rsid w:val="000865AB"/>
    <w:rsid w:val="000867AC"/>
    <w:rsid w:val="00086928"/>
    <w:rsid w:val="00087724"/>
    <w:rsid w:val="00087C35"/>
    <w:rsid w:val="00087EDF"/>
    <w:rsid w:val="0009020E"/>
    <w:rsid w:val="0009071B"/>
    <w:rsid w:val="00090A4B"/>
    <w:rsid w:val="00090C10"/>
    <w:rsid w:val="00090E2A"/>
    <w:rsid w:val="00090F3C"/>
    <w:rsid w:val="0009100D"/>
    <w:rsid w:val="0009127C"/>
    <w:rsid w:val="00091301"/>
    <w:rsid w:val="0009154F"/>
    <w:rsid w:val="000917D9"/>
    <w:rsid w:val="00091D00"/>
    <w:rsid w:val="00091D3D"/>
    <w:rsid w:val="0009223D"/>
    <w:rsid w:val="00092F3F"/>
    <w:rsid w:val="00092FF6"/>
    <w:rsid w:val="00093214"/>
    <w:rsid w:val="00093658"/>
    <w:rsid w:val="0009366A"/>
    <w:rsid w:val="0009376D"/>
    <w:rsid w:val="00094BB0"/>
    <w:rsid w:val="00094ED3"/>
    <w:rsid w:val="000958F4"/>
    <w:rsid w:val="000959E7"/>
    <w:rsid w:val="00096493"/>
    <w:rsid w:val="00096596"/>
    <w:rsid w:val="000965B1"/>
    <w:rsid w:val="0009660C"/>
    <w:rsid w:val="00096A85"/>
    <w:rsid w:val="000979AA"/>
    <w:rsid w:val="000979E7"/>
    <w:rsid w:val="00097D24"/>
    <w:rsid w:val="00097FA7"/>
    <w:rsid w:val="000A01E1"/>
    <w:rsid w:val="000A0495"/>
    <w:rsid w:val="000A0583"/>
    <w:rsid w:val="000A0D95"/>
    <w:rsid w:val="000A1169"/>
    <w:rsid w:val="000A127A"/>
    <w:rsid w:val="000A1783"/>
    <w:rsid w:val="000A1B3F"/>
    <w:rsid w:val="000A1C41"/>
    <w:rsid w:val="000A1EFA"/>
    <w:rsid w:val="000A2A64"/>
    <w:rsid w:val="000A2C89"/>
    <w:rsid w:val="000A2EB2"/>
    <w:rsid w:val="000A33CE"/>
    <w:rsid w:val="000A3B29"/>
    <w:rsid w:val="000A4126"/>
    <w:rsid w:val="000A420E"/>
    <w:rsid w:val="000A4297"/>
    <w:rsid w:val="000A4369"/>
    <w:rsid w:val="000A46D2"/>
    <w:rsid w:val="000A4A59"/>
    <w:rsid w:val="000A61AE"/>
    <w:rsid w:val="000A642C"/>
    <w:rsid w:val="000A64CF"/>
    <w:rsid w:val="000A66EF"/>
    <w:rsid w:val="000A6781"/>
    <w:rsid w:val="000A67D9"/>
    <w:rsid w:val="000A6CD8"/>
    <w:rsid w:val="000A6D43"/>
    <w:rsid w:val="000A7862"/>
    <w:rsid w:val="000A7AFB"/>
    <w:rsid w:val="000A7B89"/>
    <w:rsid w:val="000A7F7D"/>
    <w:rsid w:val="000B07FA"/>
    <w:rsid w:val="000B0A02"/>
    <w:rsid w:val="000B0AAB"/>
    <w:rsid w:val="000B0BC6"/>
    <w:rsid w:val="000B108F"/>
    <w:rsid w:val="000B11CF"/>
    <w:rsid w:val="000B1241"/>
    <w:rsid w:val="000B134D"/>
    <w:rsid w:val="000B1566"/>
    <w:rsid w:val="000B1B11"/>
    <w:rsid w:val="000B1E66"/>
    <w:rsid w:val="000B2480"/>
    <w:rsid w:val="000B3918"/>
    <w:rsid w:val="000B3CA2"/>
    <w:rsid w:val="000B3E93"/>
    <w:rsid w:val="000B418F"/>
    <w:rsid w:val="000B4426"/>
    <w:rsid w:val="000B4840"/>
    <w:rsid w:val="000B4951"/>
    <w:rsid w:val="000B4EA1"/>
    <w:rsid w:val="000B5AEA"/>
    <w:rsid w:val="000B5B49"/>
    <w:rsid w:val="000B5EA8"/>
    <w:rsid w:val="000B6345"/>
    <w:rsid w:val="000B674A"/>
    <w:rsid w:val="000B6833"/>
    <w:rsid w:val="000B6B6D"/>
    <w:rsid w:val="000B71E3"/>
    <w:rsid w:val="000B7291"/>
    <w:rsid w:val="000C05C9"/>
    <w:rsid w:val="000C0EAB"/>
    <w:rsid w:val="000C12E1"/>
    <w:rsid w:val="000C12F6"/>
    <w:rsid w:val="000C1C81"/>
    <w:rsid w:val="000C2135"/>
    <w:rsid w:val="000C233F"/>
    <w:rsid w:val="000C2EE3"/>
    <w:rsid w:val="000C30C9"/>
    <w:rsid w:val="000C38CC"/>
    <w:rsid w:val="000C3A38"/>
    <w:rsid w:val="000C3FAD"/>
    <w:rsid w:val="000C41E1"/>
    <w:rsid w:val="000C4A9A"/>
    <w:rsid w:val="000C5539"/>
    <w:rsid w:val="000C6299"/>
    <w:rsid w:val="000C6331"/>
    <w:rsid w:val="000C63A7"/>
    <w:rsid w:val="000C717F"/>
    <w:rsid w:val="000C761F"/>
    <w:rsid w:val="000C7BA1"/>
    <w:rsid w:val="000D0D4E"/>
    <w:rsid w:val="000D0F30"/>
    <w:rsid w:val="000D14D1"/>
    <w:rsid w:val="000D16D7"/>
    <w:rsid w:val="000D1CC3"/>
    <w:rsid w:val="000D1D37"/>
    <w:rsid w:val="000D1D9B"/>
    <w:rsid w:val="000D2121"/>
    <w:rsid w:val="000D2254"/>
    <w:rsid w:val="000D2526"/>
    <w:rsid w:val="000D2D10"/>
    <w:rsid w:val="000D2D2F"/>
    <w:rsid w:val="000D339F"/>
    <w:rsid w:val="000D366C"/>
    <w:rsid w:val="000D3A42"/>
    <w:rsid w:val="000D4195"/>
    <w:rsid w:val="000D420B"/>
    <w:rsid w:val="000D4847"/>
    <w:rsid w:val="000D498A"/>
    <w:rsid w:val="000D4BC5"/>
    <w:rsid w:val="000D5029"/>
    <w:rsid w:val="000D547C"/>
    <w:rsid w:val="000D558A"/>
    <w:rsid w:val="000D5CB4"/>
    <w:rsid w:val="000D5CE8"/>
    <w:rsid w:val="000D6161"/>
    <w:rsid w:val="000D64C7"/>
    <w:rsid w:val="000D6680"/>
    <w:rsid w:val="000D7378"/>
    <w:rsid w:val="000D7781"/>
    <w:rsid w:val="000D7B23"/>
    <w:rsid w:val="000D7E86"/>
    <w:rsid w:val="000E03E2"/>
    <w:rsid w:val="000E0E75"/>
    <w:rsid w:val="000E0F73"/>
    <w:rsid w:val="000E11B0"/>
    <w:rsid w:val="000E15AE"/>
    <w:rsid w:val="000E1971"/>
    <w:rsid w:val="000E1F85"/>
    <w:rsid w:val="000E2513"/>
    <w:rsid w:val="000E2601"/>
    <w:rsid w:val="000E29AD"/>
    <w:rsid w:val="000E2D5F"/>
    <w:rsid w:val="000E2ED0"/>
    <w:rsid w:val="000E337A"/>
    <w:rsid w:val="000E34DC"/>
    <w:rsid w:val="000E3993"/>
    <w:rsid w:val="000E3D75"/>
    <w:rsid w:val="000E4527"/>
    <w:rsid w:val="000E490D"/>
    <w:rsid w:val="000E4AE3"/>
    <w:rsid w:val="000E52A7"/>
    <w:rsid w:val="000E5371"/>
    <w:rsid w:val="000E56BB"/>
    <w:rsid w:val="000E6432"/>
    <w:rsid w:val="000E6A19"/>
    <w:rsid w:val="000E6F28"/>
    <w:rsid w:val="000E7087"/>
    <w:rsid w:val="000E73D9"/>
    <w:rsid w:val="000E7427"/>
    <w:rsid w:val="000E7786"/>
    <w:rsid w:val="000F05DE"/>
    <w:rsid w:val="000F09EB"/>
    <w:rsid w:val="000F169D"/>
    <w:rsid w:val="000F20A2"/>
    <w:rsid w:val="000F2360"/>
    <w:rsid w:val="000F2A14"/>
    <w:rsid w:val="000F2ADE"/>
    <w:rsid w:val="000F30E1"/>
    <w:rsid w:val="000F3174"/>
    <w:rsid w:val="000F3E7F"/>
    <w:rsid w:val="000F43C7"/>
    <w:rsid w:val="000F4404"/>
    <w:rsid w:val="000F4696"/>
    <w:rsid w:val="000F4FD0"/>
    <w:rsid w:val="000F53BD"/>
    <w:rsid w:val="000F64C9"/>
    <w:rsid w:val="000F651E"/>
    <w:rsid w:val="000F686B"/>
    <w:rsid w:val="000F6A63"/>
    <w:rsid w:val="000F6E5C"/>
    <w:rsid w:val="000F7461"/>
    <w:rsid w:val="00100081"/>
    <w:rsid w:val="00100164"/>
    <w:rsid w:val="0010044F"/>
    <w:rsid w:val="001006C9"/>
    <w:rsid w:val="00100CAC"/>
    <w:rsid w:val="00100E43"/>
    <w:rsid w:val="001016D7"/>
    <w:rsid w:val="001016DF"/>
    <w:rsid w:val="0010321A"/>
    <w:rsid w:val="0010349F"/>
    <w:rsid w:val="0010449B"/>
    <w:rsid w:val="0010490F"/>
    <w:rsid w:val="00104C36"/>
    <w:rsid w:val="00104FFC"/>
    <w:rsid w:val="0010581F"/>
    <w:rsid w:val="00105A8D"/>
    <w:rsid w:val="00105C12"/>
    <w:rsid w:val="001063BA"/>
    <w:rsid w:val="00106532"/>
    <w:rsid w:val="00106777"/>
    <w:rsid w:val="001070A4"/>
    <w:rsid w:val="0010748D"/>
    <w:rsid w:val="00107704"/>
    <w:rsid w:val="001079D9"/>
    <w:rsid w:val="00107B42"/>
    <w:rsid w:val="00107BCB"/>
    <w:rsid w:val="00107D12"/>
    <w:rsid w:val="001106C7"/>
    <w:rsid w:val="001107B2"/>
    <w:rsid w:val="00111070"/>
    <w:rsid w:val="00111951"/>
    <w:rsid w:val="00111BAF"/>
    <w:rsid w:val="00111E23"/>
    <w:rsid w:val="0011224D"/>
    <w:rsid w:val="00112398"/>
    <w:rsid w:val="001125F3"/>
    <w:rsid w:val="001127F5"/>
    <w:rsid w:val="00113539"/>
    <w:rsid w:val="001137BE"/>
    <w:rsid w:val="00113C7D"/>
    <w:rsid w:val="00113E44"/>
    <w:rsid w:val="00113F8D"/>
    <w:rsid w:val="00114AD2"/>
    <w:rsid w:val="00114B77"/>
    <w:rsid w:val="00115887"/>
    <w:rsid w:val="00115CE8"/>
    <w:rsid w:val="00115EAD"/>
    <w:rsid w:val="00116347"/>
    <w:rsid w:val="00116C2B"/>
    <w:rsid w:val="00117B49"/>
    <w:rsid w:val="00120111"/>
    <w:rsid w:val="001203C7"/>
    <w:rsid w:val="00120807"/>
    <w:rsid w:val="00120894"/>
    <w:rsid w:val="00120DEA"/>
    <w:rsid w:val="00121087"/>
    <w:rsid w:val="00121D5C"/>
    <w:rsid w:val="00121FBD"/>
    <w:rsid w:val="001221FE"/>
    <w:rsid w:val="001224BE"/>
    <w:rsid w:val="00122A2A"/>
    <w:rsid w:val="00123055"/>
    <w:rsid w:val="0012307E"/>
    <w:rsid w:val="001231E4"/>
    <w:rsid w:val="0012320E"/>
    <w:rsid w:val="0012324B"/>
    <w:rsid w:val="00123372"/>
    <w:rsid w:val="00123B89"/>
    <w:rsid w:val="00123E64"/>
    <w:rsid w:val="001242A4"/>
    <w:rsid w:val="00124910"/>
    <w:rsid w:val="00124B37"/>
    <w:rsid w:val="0012529A"/>
    <w:rsid w:val="00125A5A"/>
    <w:rsid w:val="00125B40"/>
    <w:rsid w:val="00126784"/>
    <w:rsid w:val="00126ACC"/>
    <w:rsid w:val="00127307"/>
    <w:rsid w:val="00127B18"/>
    <w:rsid w:val="00127B56"/>
    <w:rsid w:val="00127E75"/>
    <w:rsid w:val="00130328"/>
    <w:rsid w:val="001304BB"/>
    <w:rsid w:val="00130CBF"/>
    <w:rsid w:val="001310DC"/>
    <w:rsid w:val="0013193C"/>
    <w:rsid w:val="00131B8B"/>
    <w:rsid w:val="00131D0F"/>
    <w:rsid w:val="00131EFC"/>
    <w:rsid w:val="00132A79"/>
    <w:rsid w:val="00132FB8"/>
    <w:rsid w:val="0013331A"/>
    <w:rsid w:val="001334C7"/>
    <w:rsid w:val="00133701"/>
    <w:rsid w:val="00133E2E"/>
    <w:rsid w:val="001342D6"/>
    <w:rsid w:val="0013469B"/>
    <w:rsid w:val="00134706"/>
    <w:rsid w:val="00134D3E"/>
    <w:rsid w:val="00134D70"/>
    <w:rsid w:val="001350C4"/>
    <w:rsid w:val="001355D3"/>
    <w:rsid w:val="00135889"/>
    <w:rsid w:val="00135D5E"/>
    <w:rsid w:val="00136209"/>
    <w:rsid w:val="0013706E"/>
    <w:rsid w:val="00137105"/>
    <w:rsid w:val="0013714A"/>
    <w:rsid w:val="00137685"/>
    <w:rsid w:val="00140051"/>
    <w:rsid w:val="001403FE"/>
    <w:rsid w:val="0014079D"/>
    <w:rsid w:val="00140A15"/>
    <w:rsid w:val="00140B2E"/>
    <w:rsid w:val="00140F0E"/>
    <w:rsid w:val="001410FD"/>
    <w:rsid w:val="00141693"/>
    <w:rsid w:val="001417E2"/>
    <w:rsid w:val="001417FF"/>
    <w:rsid w:val="001418D0"/>
    <w:rsid w:val="001419C7"/>
    <w:rsid w:val="00141BFB"/>
    <w:rsid w:val="00141C94"/>
    <w:rsid w:val="00141EC9"/>
    <w:rsid w:val="001430B5"/>
    <w:rsid w:val="0014342B"/>
    <w:rsid w:val="001436FC"/>
    <w:rsid w:val="00143A1E"/>
    <w:rsid w:val="00143EEE"/>
    <w:rsid w:val="00144464"/>
    <w:rsid w:val="001444FF"/>
    <w:rsid w:val="00144773"/>
    <w:rsid w:val="00144791"/>
    <w:rsid w:val="00144B0E"/>
    <w:rsid w:val="00144DB3"/>
    <w:rsid w:val="0014517D"/>
    <w:rsid w:val="001451AD"/>
    <w:rsid w:val="001453D6"/>
    <w:rsid w:val="00145507"/>
    <w:rsid w:val="001459D0"/>
    <w:rsid w:val="00145BDD"/>
    <w:rsid w:val="00145EDA"/>
    <w:rsid w:val="00146008"/>
    <w:rsid w:val="0014670F"/>
    <w:rsid w:val="0014671F"/>
    <w:rsid w:val="00146997"/>
    <w:rsid w:val="00146B4D"/>
    <w:rsid w:val="00146D3B"/>
    <w:rsid w:val="001476E6"/>
    <w:rsid w:val="001479A8"/>
    <w:rsid w:val="001479FA"/>
    <w:rsid w:val="00147BBD"/>
    <w:rsid w:val="00147D00"/>
    <w:rsid w:val="00150076"/>
    <w:rsid w:val="00150743"/>
    <w:rsid w:val="00150850"/>
    <w:rsid w:val="00150B30"/>
    <w:rsid w:val="00150D66"/>
    <w:rsid w:val="00150E51"/>
    <w:rsid w:val="00150E74"/>
    <w:rsid w:val="00151179"/>
    <w:rsid w:val="001513CB"/>
    <w:rsid w:val="00151610"/>
    <w:rsid w:val="001516E0"/>
    <w:rsid w:val="001517EF"/>
    <w:rsid w:val="00151B9E"/>
    <w:rsid w:val="00151D79"/>
    <w:rsid w:val="0015234D"/>
    <w:rsid w:val="00152392"/>
    <w:rsid w:val="00152534"/>
    <w:rsid w:val="00152EA7"/>
    <w:rsid w:val="00153017"/>
    <w:rsid w:val="00153413"/>
    <w:rsid w:val="001534F5"/>
    <w:rsid w:val="00153846"/>
    <w:rsid w:val="0015385A"/>
    <w:rsid w:val="0015391A"/>
    <w:rsid w:val="0015396C"/>
    <w:rsid w:val="00153A6D"/>
    <w:rsid w:val="00153B80"/>
    <w:rsid w:val="00154349"/>
    <w:rsid w:val="0015555D"/>
    <w:rsid w:val="001557EA"/>
    <w:rsid w:val="00155A6B"/>
    <w:rsid w:val="0015611C"/>
    <w:rsid w:val="00156153"/>
    <w:rsid w:val="001566B1"/>
    <w:rsid w:val="0015682E"/>
    <w:rsid w:val="00157AAB"/>
    <w:rsid w:val="00157D9C"/>
    <w:rsid w:val="00157F4E"/>
    <w:rsid w:val="0016039A"/>
    <w:rsid w:val="0016089C"/>
    <w:rsid w:val="0016096B"/>
    <w:rsid w:val="001609D2"/>
    <w:rsid w:val="00160B94"/>
    <w:rsid w:val="0016134A"/>
    <w:rsid w:val="001614A2"/>
    <w:rsid w:val="00161E05"/>
    <w:rsid w:val="001622F9"/>
    <w:rsid w:val="00162789"/>
    <w:rsid w:val="00162811"/>
    <w:rsid w:val="00162AD0"/>
    <w:rsid w:val="00162C87"/>
    <w:rsid w:val="00162DF0"/>
    <w:rsid w:val="00163831"/>
    <w:rsid w:val="00163882"/>
    <w:rsid w:val="00163CC0"/>
    <w:rsid w:val="00163D62"/>
    <w:rsid w:val="00163D8D"/>
    <w:rsid w:val="00164182"/>
    <w:rsid w:val="00165736"/>
    <w:rsid w:val="001659E7"/>
    <w:rsid w:val="00165FB9"/>
    <w:rsid w:val="0016617E"/>
    <w:rsid w:val="0016642C"/>
    <w:rsid w:val="00166658"/>
    <w:rsid w:val="0016674B"/>
    <w:rsid w:val="00166845"/>
    <w:rsid w:val="00166F36"/>
    <w:rsid w:val="001671C4"/>
    <w:rsid w:val="00167217"/>
    <w:rsid w:val="0016755D"/>
    <w:rsid w:val="0016778A"/>
    <w:rsid w:val="00167C30"/>
    <w:rsid w:val="001702BB"/>
    <w:rsid w:val="001706A9"/>
    <w:rsid w:val="001707C2"/>
    <w:rsid w:val="00170E43"/>
    <w:rsid w:val="00171BA1"/>
    <w:rsid w:val="00171EF9"/>
    <w:rsid w:val="00172426"/>
    <w:rsid w:val="0017247A"/>
    <w:rsid w:val="001725EA"/>
    <w:rsid w:val="00172661"/>
    <w:rsid w:val="00172D1F"/>
    <w:rsid w:val="00172F8A"/>
    <w:rsid w:val="001735B2"/>
    <w:rsid w:val="00174051"/>
    <w:rsid w:val="00174321"/>
    <w:rsid w:val="001743D8"/>
    <w:rsid w:val="001748C0"/>
    <w:rsid w:val="00174E97"/>
    <w:rsid w:val="00174EC3"/>
    <w:rsid w:val="00175691"/>
    <w:rsid w:val="0017582E"/>
    <w:rsid w:val="001760EB"/>
    <w:rsid w:val="0017662D"/>
    <w:rsid w:val="00176822"/>
    <w:rsid w:val="00176EC7"/>
    <w:rsid w:val="0017793D"/>
    <w:rsid w:val="00180553"/>
    <w:rsid w:val="00180598"/>
    <w:rsid w:val="0018065C"/>
    <w:rsid w:val="00180848"/>
    <w:rsid w:val="00180A05"/>
    <w:rsid w:val="00180A6C"/>
    <w:rsid w:val="00180B35"/>
    <w:rsid w:val="00180DC6"/>
    <w:rsid w:val="00180E3D"/>
    <w:rsid w:val="001812ED"/>
    <w:rsid w:val="00181574"/>
    <w:rsid w:val="0018164C"/>
    <w:rsid w:val="001819CF"/>
    <w:rsid w:val="00181F06"/>
    <w:rsid w:val="00182BC8"/>
    <w:rsid w:val="00182D21"/>
    <w:rsid w:val="00182FD2"/>
    <w:rsid w:val="00183211"/>
    <w:rsid w:val="00183481"/>
    <w:rsid w:val="001835BA"/>
    <w:rsid w:val="00183FE1"/>
    <w:rsid w:val="001846EE"/>
    <w:rsid w:val="00184CDC"/>
    <w:rsid w:val="0018500F"/>
    <w:rsid w:val="0018517F"/>
    <w:rsid w:val="00185A0C"/>
    <w:rsid w:val="00186071"/>
    <w:rsid w:val="0018614C"/>
    <w:rsid w:val="001867E0"/>
    <w:rsid w:val="00186A38"/>
    <w:rsid w:val="00187318"/>
    <w:rsid w:val="001873E6"/>
    <w:rsid w:val="001912F7"/>
    <w:rsid w:val="0019165F"/>
    <w:rsid w:val="00191CF3"/>
    <w:rsid w:val="00192E82"/>
    <w:rsid w:val="001937BC"/>
    <w:rsid w:val="00193865"/>
    <w:rsid w:val="0019582D"/>
    <w:rsid w:val="00195D24"/>
    <w:rsid w:val="00195D45"/>
    <w:rsid w:val="00195F9B"/>
    <w:rsid w:val="001960F9"/>
    <w:rsid w:val="00196187"/>
    <w:rsid w:val="001963E8"/>
    <w:rsid w:val="00196524"/>
    <w:rsid w:val="001968CB"/>
    <w:rsid w:val="001971A8"/>
    <w:rsid w:val="001975DE"/>
    <w:rsid w:val="00197853"/>
    <w:rsid w:val="001A010A"/>
    <w:rsid w:val="001A0474"/>
    <w:rsid w:val="001A0E1D"/>
    <w:rsid w:val="001A0E28"/>
    <w:rsid w:val="001A0EB1"/>
    <w:rsid w:val="001A14A2"/>
    <w:rsid w:val="001A2019"/>
    <w:rsid w:val="001A2EC9"/>
    <w:rsid w:val="001A2EFF"/>
    <w:rsid w:val="001A2FF4"/>
    <w:rsid w:val="001A3502"/>
    <w:rsid w:val="001A35A3"/>
    <w:rsid w:val="001A36A3"/>
    <w:rsid w:val="001A3CB5"/>
    <w:rsid w:val="001A3CD9"/>
    <w:rsid w:val="001A3DA2"/>
    <w:rsid w:val="001A3FA9"/>
    <w:rsid w:val="001A432B"/>
    <w:rsid w:val="001A485B"/>
    <w:rsid w:val="001A4EA2"/>
    <w:rsid w:val="001A5E3E"/>
    <w:rsid w:val="001A60A2"/>
    <w:rsid w:val="001A6B71"/>
    <w:rsid w:val="001A6F81"/>
    <w:rsid w:val="001A73C3"/>
    <w:rsid w:val="001A7E38"/>
    <w:rsid w:val="001B006F"/>
    <w:rsid w:val="001B007B"/>
    <w:rsid w:val="001B00A3"/>
    <w:rsid w:val="001B02A6"/>
    <w:rsid w:val="001B034D"/>
    <w:rsid w:val="001B0BC0"/>
    <w:rsid w:val="001B0C7B"/>
    <w:rsid w:val="001B129E"/>
    <w:rsid w:val="001B1922"/>
    <w:rsid w:val="001B1FBE"/>
    <w:rsid w:val="001B21E3"/>
    <w:rsid w:val="001B2DD9"/>
    <w:rsid w:val="001B3863"/>
    <w:rsid w:val="001B422E"/>
    <w:rsid w:val="001B4E9C"/>
    <w:rsid w:val="001B5583"/>
    <w:rsid w:val="001B58BA"/>
    <w:rsid w:val="001B61E9"/>
    <w:rsid w:val="001B646B"/>
    <w:rsid w:val="001B65EA"/>
    <w:rsid w:val="001B67B7"/>
    <w:rsid w:val="001B6827"/>
    <w:rsid w:val="001B68CF"/>
    <w:rsid w:val="001B6952"/>
    <w:rsid w:val="001B6B47"/>
    <w:rsid w:val="001B7113"/>
    <w:rsid w:val="001B73FC"/>
    <w:rsid w:val="001B7AFD"/>
    <w:rsid w:val="001C00F4"/>
    <w:rsid w:val="001C07F7"/>
    <w:rsid w:val="001C1AF4"/>
    <w:rsid w:val="001C1F54"/>
    <w:rsid w:val="001C20B4"/>
    <w:rsid w:val="001C282B"/>
    <w:rsid w:val="001C3A4B"/>
    <w:rsid w:val="001C3B69"/>
    <w:rsid w:val="001C4126"/>
    <w:rsid w:val="001C494E"/>
    <w:rsid w:val="001C4D64"/>
    <w:rsid w:val="001C4F53"/>
    <w:rsid w:val="001C5457"/>
    <w:rsid w:val="001C560F"/>
    <w:rsid w:val="001C5B51"/>
    <w:rsid w:val="001C5CD9"/>
    <w:rsid w:val="001C64C3"/>
    <w:rsid w:val="001C6A32"/>
    <w:rsid w:val="001C6B26"/>
    <w:rsid w:val="001C6BA7"/>
    <w:rsid w:val="001C7F8F"/>
    <w:rsid w:val="001C7F94"/>
    <w:rsid w:val="001D0310"/>
    <w:rsid w:val="001D03E7"/>
    <w:rsid w:val="001D0DE4"/>
    <w:rsid w:val="001D187E"/>
    <w:rsid w:val="001D1B7E"/>
    <w:rsid w:val="001D220D"/>
    <w:rsid w:val="001D343D"/>
    <w:rsid w:val="001D3D4E"/>
    <w:rsid w:val="001D4257"/>
    <w:rsid w:val="001D42B6"/>
    <w:rsid w:val="001D4738"/>
    <w:rsid w:val="001D4786"/>
    <w:rsid w:val="001D4AA1"/>
    <w:rsid w:val="001D4C12"/>
    <w:rsid w:val="001D5283"/>
    <w:rsid w:val="001D5B19"/>
    <w:rsid w:val="001D6182"/>
    <w:rsid w:val="001D635B"/>
    <w:rsid w:val="001D7464"/>
    <w:rsid w:val="001D747C"/>
    <w:rsid w:val="001D7A63"/>
    <w:rsid w:val="001E0502"/>
    <w:rsid w:val="001E1821"/>
    <w:rsid w:val="001E1C5E"/>
    <w:rsid w:val="001E2A42"/>
    <w:rsid w:val="001E3BC7"/>
    <w:rsid w:val="001E3C46"/>
    <w:rsid w:val="001E3DEA"/>
    <w:rsid w:val="001E40E4"/>
    <w:rsid w:val="001E52C0"/>
    <w:rsid w:val="001E5393"/>
    <w:rsid w:val="001E561B"/>
    <w:rsid w:val="001E6A65"/>
    <w:rsid w:val="001E6EC2"/>
    <w:rsid w:val="001E6FAE"/>
    <w:rsid w:val="001E72F5"/>
    <w:rsid w:val="001E744D"/>
    <w:rsid w:val="001E7756"/>
    <w:rsid w:val="001E7D99"/>
    <w:rsid w:val="001F0095"/>
    <w:rsid w:val="001F1FEF"/>
    <w:rsid w:val="001F2182"/>
    <w:rsid w:val="001F2656"/>
    <w:rsid w:val="001F2666"/>
    <w:rsid w:val="001F3BC9"/>
    <w:rsid w:val="001F3F91"/>
    <w:rsid w:val="001F4113"/>
    <w:rsid w:val="001F411D"/>
    <w:rsid w:val="001F4146"/>
    <w:rsid w:val="001F4F4E"/>
    <w:rsid w:val="001F57DB"/>
    <w:rsid w:val="001F5C21"/>
    <w:rsid w:val="001F6935"/>
    <w:rsid w:val="001F6A33"/>
    <w:rsid w:val="001F6E4D"/>
    <w:rsid w:val="001F7554"/>
    <w:rsid w:val="001F7E5B"/>
    <w:rsid w:val="0020001D"/>
    <w:rsid w:val="002003F5"/>
    <w:rsid w:val="00200710"/>
    <w:rsid w:val="00201867"/>
    <w:rsid w:val="0020196F"/>
    <w:rsid w:val="00202257"/>
    <w:rsid w:val="00202699"/>
    <w:rsid w:val="0020286A"/>
    <w:rsid w:val="00202A1D"/>
    <w:rsid w:val="00202DF4"/>
    <w:rsid w:val="002031B7"/>
    <w:rsid w:val="002036F6"/>
    <w:rsid w:val="00203983"/>
    <w:rsid w:val="00203F77"/>
    <w:rsid w:val="00204795"/>
    <w:rsid w:val="002048D1"/>
    <w:rsid w:val="00204AEC"/>
    <w:rsid w:val="00204B1E"/>
    <w:rsid w:val="00204F95"/>
    <w:rsid w:val="00204FB1"/>
    <w:rsid w:val="00205044"/>
    <w:rsid w:val="00205809"/>
    <w:rsid w:val="0020584A"/>
    <w:rsid w:val="00205C53"/>
    <w:rsid w:val="00205CD0"/>
    <w:rsid w:val="00206016"/>
    <w:rsid w:val="002065EE"/>
    <w:rsid w:val="00206BD7"/>
    <w:rsid w:val="00206DFD"/>
    <w:rsid w:val="00207059"/>
    <w:rsid w:val="00207270"/>
    <w:rsid w:val="002072B2"/>
    <w:rsid w:val="00207857"/>
    <w:rsid w:val="00207A59"/>
    <w:rsid w:val="00207C2B"/>
    <w:rsid w:val="00207F3A"/>
    <w:rsid w:val="002101BC"/>
    <w:rsid w:val="00210B1A"/>
    <w:rsid w:val="00210B6E"/>
    <w:rsid w:val="00210C18"/>
    <w:rsid w:val="00210DA1"/>
    <w:rsid w:val="002114C5"/>
    <w:rsid w:val="00211560"/>
    <w:rsid w:val="00211CD0"/>
    <w:rsid w:val="00211DEC"/>
    <w:rsid w:val="0021208E"/>
    <w:rsid w:val="00212636"/>
    <w:rsid w:val="00212F0F"/>
    <w:rsid w:val="0021310C"/>
    <w:rsid w:val="0021343C"/>
    <w:rsid w:val="002134D4"/>
    <w:rsid w:val="00213E3A"/>
    <w:rsid w:val="00214390"/>
    <w:rsid w:val="00214826"/>
    <w:rsid w:val="002155A2"/>
    <w:rsid w:val="00215B25"/>
    <w:rsid w:val="00215E24"/>
    <w:rsid w:val="00216009"/>
    <w:rsid w:val="0021647C"/>
    <w:rsid w:val="002166A8"/>
    <w:rsid w:val="00216D86"/>
    <w:rsid w:val="00217D63"/>
    <w:rsid w:val="0022041F"/>
    <w:rsid w:val="002204B0"/>
    <w:rsid w:val="00220C6F"/>
    <w:rsid w:val="002211F5"/>
    <w:rsid w:val="0022160D"/>
    <w:rsid w:val="0022186B"/>
    <w:rsid w:val="00221C28"/>
    <w:rsid w:val="0022227A"/>
    <w:rsid w:val="0022233B"/>
    <w:rsid w:val="00222510"/>
    <w:rsid w:val="00222A86"/>
    <w:rsid w:val="00222C2D"/>
    <w:rsid w:val="00222C48"/>
    <w:rsid w:val="00222CF9"/>
    <w:rsid w:val="00223727"/>
    <w:rsid w:val="00223882"/>
    <w:rsid w:val="00223C44"/>
    <w:rsid w:val="00223E86"/>
    <w:rsid w:val="00224CBF"/>
    <w:rsid w:val="00225545"/>
    <w:rsid w:val="00225677"/>
    <w:rsid w:val="00225CF7"/>
    <w:rsid w:val="00225ECE"/>
    <w:rsid w:val="0022610C"/>
    <w:rsid w:val="002262A0"/>
    <w:rsid w:val="00226653"/>
    <w:rsid w:val="002266DA"/>
    <w:rsid w:val="0022696B"/>
    <w:rsid w:val="00226EEA"/>
    <w:rsid w:val="00227211"/>
    <w:rsid w:val="002278BF"/>
    <w:rsid w:val="002279BB"/>
    <w:rsid w:val="00227C93"/>
    <w:rsid w:val="00227E72"/>
    <w:rsid w:val="00227F00"/>
    <w:rsid w:val="00227F40"/>
    <w:rsid w:val="00227F77"/>
    <w:rsid w:val="0023038D"/>
    <w:rsid w:val="002307A9"/>
    <w:rsid w:val="002310F1"/>
    <w:rsid w:val="0023171A"/>
    <w:rsid w:val="002319ED"/>
    <w:rsid w:val="00231C2D"/>
    <w:rsid w:val="00232235"/>
    <w:rsid w:val="00232439"/>
    <w:rsid w:val="00232472"/>
    <w:rsid w:val="00232994"/>
    <w:rsid w:val="00232C13"/>
    <w:rsid w:val="002330AB"/>
    <w:rsid w:val="0023344D"/>
    <w:rsid w:val="00233542"/>
    <w:rsid w:val="002342B1"/>
    <w:rsid w:val="0023446B"/>
    <w:rsid w:val="002349C9"/>
    <w:rsid w:val="002349E3"/>
    <w:rsid w:val="00234F65"/>
    <w:rsid w:val="00235029"/>
    <w:rsid w:val="002350C7"/>
    <w:rsid w:val="0023514B"/>
    <w:rsid w:val="00235373"/>
    <w:rsid w:val="00235713"/>
    <w:rsid w:val="00235755"/>
    <w:rsid w:val="00235765"/>
    <w:rsid w:val="00235C5B"/>
    <w:rsid w:val="00236426"/>
    <w:rsid w:val="00236641"/>
    <w:rsid w:val="00236C35"/>
    <w:rsid w:val="00237031"/>
    <w:rsid w:val="002374E3"/>
    <w:rsid w:val="00237C20"/>
    <w:rsid w:val="002400C1"/>
    <w:rsid w:val="00240B31"/>
    <w:rsid w:val="00240D9F"/>
    <w:rsid w:val="00241820"/>
    <w:rsid w:val="0024344A"/>
    <w:rsid w:val="002434F0"/>
    <w:rsid w:val="002435C7"/>
    <w:rsid w:val="00243876"/>
    <w:rsid w:val="00243BD2"/>
    <w:rsid w:val="002445FD"/>
    <w:rsid w:val="00245168"/>
    <w:rsid w:val="0024559E"/>
    <w:rsid w:val="0024620E"/>
    <w:rsid w:val="0024671C"/>
    <w:rsid w:val="002467F6"/>
    <w:rsid w:val="00246991"/>
    <w:rsid w:val="00246FC9"/>
    <w:rsid w:val="00246FEB"/>
    <w:rsid w:val="00247357"/>
    <w:rsid w:val="00247390"/>
    <w:rsid w:val="0024783B"/>
    <w:rsid w:val="002478C7"/>
    <w:rsid w:val="0025061B"/>
    <w:rsid w:val="002508D3"/>
    <w:rsid w:val="00250A22"/>
    <w:rsid w:val="00251909"/>
    <w:rsid w:val="00251ACF"/>
    <w:rsid w:val="00251AEF"/>
    <w:rsid w:val="00251BF2"/>
    <w:rsid w:val="00251C99"/>
    <w:rsid w:val="0025258A"/>
    <w:rsid w:val="002529F1"/>
    <w:rsid w:val="00252FB1"/>
    <w:rsid w:val="00253F95"/>
    <w:rsid w:val="00254543"/>
    <w:rsid w:val="00254738"/>
    <w:rsid w:val="0025484C"/>
    <w:rsid w:val="00254ACA"/>
    <w:rsid w:val="00254CE6"/>
    <w:rsid w:val="0025502B"/>
    <w:rsid w:val="00255644"/>
    <w:rsid w:val="0025595C"/>
    <w:rsid w:val="00255977"/>
    <w:rsid w:val="002561D2"/>
    <w:rsid w:val="00256630"/>
    <w:rsid w:val="00256DAE"/>
    <w:rsid w:val="00256EFB"/>
    <w:rsid w:val="0025771D"/>
    <w:rsid w:val="00257A3D"/>
    <w:rsid w:val="00260371"/>
    <w:rsid w:val="0026080B"/>
    <w:rsid w:val="00260B56"/>
    <w:rsid w:val="00260FD1"/>
    <w:rsid w:val="002612E7"/>
    <w:rsid w:val="00261A95"/>
    <w:rsid w:val="00261CDB"/>
    <w:rsid w:val="0026203A"/>
    <w:rsid w:val="00262298"/>
    <w:rsid w:val="00262731"/>
    <w:rsid w:val="00262764"/>
    <w:rsid w:val="002628BB"/>
    <w:rsid w:val="00262991"/>
    <w:rsid w:val="00262FF3"/>
    <w:rsid w:val="00263422"/>
    <w:rsid w:val="002638E4"/>
    <w:rsid w:val="00263EAA"/>
    <w:rsid w:val="0026421B"/>
    <w:rsid w:val="002646C0"/>
    <w:rsid w:val="00264946"/>
    <w:rsid w:val="00264C96"/>
    <w:rsid w:val="002659D0"/>
    <w:rsid w:val="00265E5B"/>
    <w:rsid w:val="00265F05"/>
    <w:rsid w:val="00266151"/>
    <w:rsid w:val="002662DD"/>
    <w:rsid w:val="00267D91"/>
    <w:rsid w:val="00270605"/>
    <w:rsid w:val="002707D0"/>
    <w:rsid w:val="00270828"/>
    <w:rsid w:val="00270894"/>
    <w:rsid w:val="002709C9"/>
    <w:rsid w:val="00270E42"/>
    <w:rsid w:val="00271E48"/>
    <w:rsid w:val="00272014"/>
    <w:rsid w:val="002720C2"/>
    <w:rsid w:val="0027271D"/>
    <w:rsid w:val="00272D44"/>
    <w:rsid w:val="002733B5"/>
    <w:rsid w:val="00273B4D"/>
    <w:rsid w:val="00273FA2"/>
    <w:rsid w:val="00274710"/>
    <w:rsid w:val="002747A1"/>
    <w:rsid w:val="002752C4"/>
    <w:rsid w:val="00275A6E"/>
    <w:rsid w:val="00275DDE"/>
    <w:rsid w:val="0027630C"/>
    <w:rsid w:val="0027724D"/>
    <w:rsid w:val="002773DF"/>
    <w:rsid w:val="00277652"/>
    <w:rsid w:val="002805A2"/>
    <w:rsid w:val="00280750"/>
    <w:rsid w:val="00280C67"/>
    <w:rsid w:val="00280CB8"/>
    <w:rsid w:val="00280F91"/>
    <w:rsid w:val="0028168F"/>
    <w:rsid w:val="00282519"/>
    <w:rsid w:val="002829CE"/>
    <w:rsid w:val="00282A05"/>
    <w:rsid w:val="00283F08"/>
    <w:rsid w:val="0028424F"/>
    <w:rsid w:val="00284CD7"/>
    <w:rsid w:val="00284D92"/>
    <w:rsid w:val="00285944"/>
    <w:rsid w:val="00285B4A"/>
    <w:rsid w:val="00285F89"/>
    <w:rsid w:val="00286C38"/>
    <w:rsid w:val="00287235"/>
    <w:rsid w:val="00287471"/>
    <w:rsid w:val="00287878"/>
    <w:rsid w:val="00287EDF"/>
    <w:rsid w:val="00290340"/>
    <w:rsid w:val="00290787"/>
    <w:rsid w:val="00290C97"/>
    <w:rsid w:val="00290CAF"/>
    <w:rsid w:val="00290E40"/>
    <w:rsid w:val="00291DE3"/>
    <w:rsid w:val="00292CBA"/>
    <w:rsid w:val="00293A9A"/>
    <w:rsid w:val="00293F55"/>
    <w:rsid w:val="002947C7"/>
    <w:rsid w:val="00294CD3"/>
    <w:rsid w:val="00294E3E"/>
    <w:rsid w:val="00294EC4"/>
    <w:rsid w:val="00295003"/>
    <w:rsid w:val="002950EC"/>
    <w:rsid w:val="002952E9"/>
    <w:rsid w:val="0029582B"/>
    <w:rsid w:val="002958B9"/>
    <w:rsid w:val="00295F37"/>
    <w:rsid w:val="00296482"/>
    <w:rsid w:val="00296818"/>
    <w:rsid w:val="00296A8B"/>
    <w:rsid w:val="00296DB2"/>
    <w:rsid w:val="00297412"/>
    <w:rsid w:val="00297806"/>
    <w:rsid w:val="002978AD"/>
    <w:rsid w:val="00297C62"/>
    <w:rsid w:val="002A0715"/>
    <w:rsid w:val="002A0779"/>
    <w:rsid w:val="002A079E"/>
    <w:rsid w:val="002A0DB6"/>
    <w:rsid w:val="002A0FA0"/>
    <w:rsid w:val="002A11EC"/>
    <w:rsid w:val="002A1A8B"/>
    <w:rsid w:val="002A1E2A"/>
    <w:rsid w:val="002A1F5B"/>
    <w:rsid w:val="002A1FF0"/>
    <w:rsid w:val="002A24E7"/>
    <w:rsid w:val="002A2E1E"/>
    <w:rsid w:val="002A300C"/>
    <w:rsid w:val="002A37E7"/>
    <w:rsid w:val="002A3EB2"/>
    <w:rsid w:val="002A42D2"/>
    <w:rsid w:val="002A49A6"/>
    <w:rsid w:val="002A4B0C"/>
    <w:rsid w:val="002A5392"/>
    <w:rsid w:val="002A53D9"/>
    <w:rsid w:val="002A56F2"/>
    <w:rsid w:val="002A58D8"/>
    <w:rsid w:val="002A5A89"/>
    <w:rsid w:val="002A616B"/>
    <w:rsid w:val="002A61BC"/>
    <w:rsid w:val="002A6321"/>
    <w:rsid w:val="002A63D5"/>
    <w:rsid w:val="002A6D7B"/>
    <w:rsid w:val="002A7121"/>
    <w:rsid w:val="002A772A"/>
    <w:rsid w:val="002A77B5"/>
    <w:rsid w:val="002A7D01"/>
    <w:rsid w:val="002A7E9D"/>
    <w:rsid w:val="002B0108"/>
    <w:rsid w:val="002B06DA"/>
    <w:rsid w:val="002B0A9B"/>
    <w:rsid w:val="002B0D64"/>
    <w:rsid w:val="002B1B68"/>
    <w:rsid w:val="002B2452"/>
    <w:rsid w:val="002B3519"/>
    <w:rsid w:val="002B35F9"/>
    <w:rsid w:val="002B3A81"/>
    <w:rsid w:val="002B402A"/>
    <w:rsid w:val="002B481A"/>
    <w:rsid w:val="002B60C2"/>
    <w:rsid w:val="002B6240"/>
    <w:rsid w:val="002B6677"/>
    <w:rsid w:val="002B7023"/>
    <w:rsid w:val="002B7176"/>
    <w:rsid w:val="002B7262"/>
    <w:rsid w:val="002B7917"/>
    <w:rsid w:val="002B79BC"/>
    <w:rsid w:val="002B7E0A"/>
    <w:rsid w:val="002C0166"/>
    <w:rsid w:val="002C028A"/>
    <w:rsid w:val="002C0EFB"/>
    <w:rsid w:val="002C15F5"/>
    <w:rsid w:val="002C1DA6"/>
    <w:rsid w:val="002C26F1"/>
    <w:rsid w:val="002C29E9"/>
    <w:rsid w:val="002C35E3"/>
    <w:rsid w:val="002C3C34"/>
    <w:rsid w:val="002C4672"/>
    <w:rsid w:val="002C48A0"/>
    <w:rsid w:val="002C4916"/>
    <w:rsid w:val="002C4964"/>
    <w:rsid w:val="002C4B2C"/>
    <w:rsid w:val="002C5059"/>
    <w:rsid w:val="002C59ED"/>
    <w:rsid w:val="002C5A8D"/>
    <w:rsid w:val="002C5AFB"/>
    <w:rsid w:val="002C5DA0"/>
    <w:rsid w:val="002C5DAA"/>
    <w:rsid w:val="002C5FCA"/>
    <w:rsid w:val="002C606B"/>
    <w:rsid w:val="002C6137"/>
    <w:rsid w:val="002C6381"/>
    <w:rsid w:val="002C63EF"/>
    <w:rsid w:val="002C64B0"/>
    <w:rsid w:val="002C690B"/>
    <w:rsid w:val="002C73A9"/>
    <w:rsid w:val="002D014A"/>
    <w:rsid w:val="002D0637"/>
    <w:rsid w:val="002D08EE"/>
    <w:rsid w:val="002D1066"/>
    <w:rsid w:val="002D1179"/>
    <w:rsid w:val="002D1691"/>
    <w:rsid w:val="002D1D75"/>
    <w:rsid w:val="002D222A"/>
    <w:rsid w:val="002D2D99"/>
    <w:rsid w:val="002D2FB3"/>
    <w:rsid w:val="002D3033"/>
    <w:rsid w:val="002D3600"/>
    <w:rsid w:val="002D5314"/>
    <w:rsid w:val="002D5373"/>
    <w:rsid w:val="002D53F5"/>
    <w:rsid w:val="002D56E1"/>
    <w:rsid w:val="002D5D71"/>
    <w:rsid w:val="002D5F37"/>
    <w:rsid w:val="002D6C7B"/>
    <w:rsid w:val="002D7090"/>
    <w:rsid w:val="002D72F1"/>
    <w:rsid w:val="002D75A5"/>
    <w:rsid w:val="002D760C"/>
    <w:rsid w:val="002D7B35"/>
    <w:rsid w:val="002E0123"/>
    <w:rsid w:val="002E01CB"/>
    <w:rsid w:val="002E03B3"/>
    <w:rsid w:val="002E054F"/>
    <w:rsid w:val="002E0684"/>
    <w:rsid w:val="002E1AB5"/>
    <w:rsid w:val="002E1B8F"/>
    <w:rsid w:val="002E1F57"/>
    <w:rsid w:val="002E282F"/>
    <w:rsid w:val="002E2918"/>
    <w:rsid w:val="002E3A09"/>
    <w:rsid w:val="002E3A8C"/>
    <w:rsid w:val="002E3C38"/>
    <w:rsid w:val="002E4031"/>
    <w:rsid w:val="002E43D9"/>
    <w:rsid w:val="002E46F3"/>
    <w:rsid w:val="002E4A5A"/>
    <w:rsid w:val="002E4C83"/>
    <w:rsid w:val="002E4F37"/>
    <w:rsid w:val="002E5630"/>
    <w:rsid w:val="002E5ADD"/>
    <w:rsid w:val="002E5F4C"/>
    <w:rsid w:val="002E5FFA"/>
    <w:rsid w:val="002E6009"/>
    <w:rsid w:val="002E6611"/>
    <w:rsid w:val="002E66CD"/>
    <w:rsid w:val="002E7089"/>
    <w:rsid w:val="002E7A4C"/>
    <w:rsid w:val="002E7BA3"/>
    <w:rsid w:val="002E7DA1"/>
    <w:rsid w:val="002F001B"/>
    <w:rsid w:val="002F0250"/>
    <w:rsid w:val="002F0568"/>
    <w:rsid w:val="002F07FC"/>
    <w:rsid w:val="002F0E9B"/>
    <w:rsid w:val="002F1FD7"/>
    <w:rsid w:val="002F223D"/>
    <w:rsid w:val="002F246A"/>
    <w:rsid w:val="002F247F"/>
    <w:rsid w:val="002F2535"/>
    <w:rsid w:val="002F28AA"/>
    <w:rsid w:val="002F2C03"/>
    <w:rsid w:val="002F2D74"/>
    <w:rsid w:val="002F2DD4"/>
    <w:rsid w:val="002F3DD5"/>
    <w:rsid w:val="002F3F51"/>
    <w:rsid w:val="002F4178"/>
    <w:rsid w:val="002F47D7"/>
    <w:rsid w:val="002F4F3F"/>
    <w:rsid w:val="002F4FBC"/>
    <w:rsid w:val="002F5120"/>
    <w:rsid w:val="002F541E"/>
    <w:rsid w:val="002F5696"/>
    <w:rsid w:val="002F59FC"/>
    <w:rsid w:val="002F5B65"/>
    <w:rsid w:val="002F650B"/>
    <w:rsid w:val="002F662E"/>
    <w:rsid w:val="002F6B11"/>
    <w:rsid w:val="002F6CE6"/>
    <w:rsid w:val="002F72A2"/>
    <w:rsid w:val="002F77D3"/>
    <w:rsid w:val="002F7EA0"/>
    <w:rsid w:val="00300407"/>
    <w:rsid w:val="003008C6"/>
    <w:rsid w:val="00300ABC"/>
    <w:rsid w:val="00300BE4"/>
    <w:rsid w:val="00301976"/>
    <w:rsid w:val="003022E6"/>
    <w:rsid w:val="003023CE"/>
    <w:rsid w:val="00302F52"/>
    <w:rsid w:val="0030344F"/>
    <w:rsid w:val="00303A86"/>
    <w:rsid w:val="00303B55"/>
    <w:rsid w:val="00303F4B"/>
    <w:rsid w:val="00304673"/>
    <w:rsid w:val="00304C47"/>
    <w:rsid w:val="00304FAE"/>
    <w:rsid w:val="00306971"/>
    <w:rsid w:val="00306D1B"/>
    <w:rsid w:val="00306F7F"/>
    <w:rsid w:val="00306FDB"/>
    <w:rsid w:val="00307877"/>
    <w:rsid w:val="00307CBB"/>
    <w:rsid w:val="00307D11"/>
    <w:rsid w:val="003104D6"/>
    <w:rsid w:val="003107A0"/>
    <w:rsid w:val="00311650"/>
    <w:rsid w:val="003124E7"/>
    <w:rsid w:val="003127B7"/>
    <w:rsid w:val="00312950"/>
    <w:rsid w:val="00312BF2"/>
    <w:rsid w:val="00313194"/>
    <w:rsid w:val="00313260"/>
    <w:rsid w:val="00313756"/>
    <w:rsid w:val="003137F2"/>
    <w:rsid w:val="00313E2F"/>
    <w:rsid w:val="003142A3"/>
    <w:rsid w:val="003146CE"/>
    <w:rsid w:val="00314C46"/>
    <w:rsid w:val="003150FB"/>
    <w:rsid w:val="0031572C"/>
    <w:rsid w:val="0031578E"/>
    <w:rsid w:val="00315B98"/>
    <w:rsid w:val="00316164"/>
    <w:rsid w:val="00316ABD"/>
    <w:rsid w:val="00316B8B"/>
    <w:rsid w:val="00316ED1"/>
    <w:rsid w:val="003178E6"/>
    <w:rsid w:val="00317A55"/>
    <w:rsid w:val="00320189"/>
    <w:rsid w:val="0032049D"/>
    <w:rsid w:val="003206A0"/>
    <w:rsid w:val="00321970"/>
    <w:rsid w:val="00321BB2"/>
    <w:rsid w:val="00322184"/>
    <w:rsid w:val="00322766"/>
    <w:rsid w:val="00324382"/>
    <w:rsid w:val="00324405"/>
    <w:rsid w:val="003244B9"/>
    <w:rsid w:val="003244E3"/>
    <w:rsid w:val="0032490C"/>
    <w:rsid w:val="00324CB2"/>
    <w:rsid w:val="00325125"/>
    <w:rsid w:val="003251FE"/>
    <w:rsid w:val="003252CD"/>
    <w:rsid w:val="00326036"/>
    <w:rsid w:val="00326086"/>
    <w:rsid w:val="0032637B"/>
    <w:rsid w:val="00326406"/>
    <w:rsid w:val="0032648F"/>
    <w:rsid w:val="003264FA"/>
    <w:rsid w:val="003268FA"/>
    <w:rsid w:val="00327528"/>
    <w:rsid w:val="00330069"/>
    <w:rsid w:val="00330484"/>
    <w:rsid w:val="00330B95"/>
    <w:rsid w:val="00331162"/>
    <w:rsid w:val="003313E0"/>
    <w:rsid w:val="0033192D"/>
    <w:rsid w:val="00331AA2"/>
    <w:rsid w:val="00331AC5"/>
    <w:rsid w:val="00331D44"/>
    <w:rsid w:val="00332007"/>
    <w:rsid w:val="0033224B"/>
    <w:rsid w:val="00332600"/>
    <w:rsid w:val="00333296"/>
    <w:rsid w:val="00333C88"/>
    <w:rsid w:val="00334048"/>
    <w:rsid w:val="0033477F"/>
    <w:rsid w:val="00334A17"/>
    <w:rsid w:val="00334DD4"/>
    <w:rsid w:val="0033589C"/>
    <w:rsid w:val="00335AEF"/>
    <w:rsid w:val="00335C61"/>
    <w:rsid w:val="00336015"/>
    <w:rsid w:val="0033626E"/>
    <w:rsid w:val="003366D7"/>
    <w:rsid w:val="00336845"/>
    <w:rsid w:val="00336A45"/>
    <w:rsid w:val="00336BBA"/>
    <w:rsid w:val="00336E80"/>
    <w:rsid w:val="00337112"/>
    <w:rsid w:val="00337616"/>
    <w:rsid w:val="00337808"/>
    <w:rsid w:val="003378D1"/>
    <w:rsid w:val="00337B8A"/>
    <w:rsid w:val="00337D12"/>
    <w:rsid w:val="003409CD"/>
    <w:rsid w:val="00340D87"/>
    <w:rsid w:val="0034161F"/>
    <w:rsid w:val="0034177D"/>
    <w:rsid w:val="00341C92"/>
    <w:rsid w:val="003422A2"/>
    <w:rsid w:val="00342F57"/>
    <w:rsid w:val="00343156"/>
    <w:rsid w:val="0034393D"/>
    <w:rsid w:val="00344C25"/>
    <w:rsid w:val="00344ED6"/>
    <w:rsid w:val="00345377"/>
    <w:rsid w:val="00345397"/>
    <w:rsid w:val="00345791"/>
    <w:rsid w:val="00345802"/>
    <w:rsid w:val="003458E1"/>
    <w:rsid w:val="00345EDF"/>
    <w:rsid w:val="003463DF"/>
    <w:rsid w:val="003472E5"/>
    <w:rsid w:val="00347D30"/>
    <w:rsid w:val="0035051A"/>
    <w:rsid w:val="00350D09"/>
    <w:rsid w:val="00351D1F"/>
    <w:rsid w:val="00351EA2"/>
    <w:rsid w:val="003520E5"/>
    <w:rsid w:val="00352208"/>
    <w:rsid w:val="003524AA"/>
    <w:rsid w:val="003527EC"/>
    <w:rsid w:val="00352FB3"/>
    <w:rsid w:val="003533E7"/>
    <w:rsid w:val="00353671"/>
    <w:rsid w:val="00353C7F"/>
    <w:rsid w:val="00353DF6"/>
    <w:rsid w:val="0035418D"/>
    <w:rsid w:val="00354700"/>
    <w:rsid w:val="00354793"/>
    <w:rsid w:val="00354A90"/>
    <w:rsid w:val="003555DF"/>
    <w:rsid w:val="003559D2"/>
    <w:rsid w:val="003561D2"/>
    <w:rsid w:val="0035689B"/>
    <w:rsid w:val="003568F4"/>
    <w:rsid w:val="00356B1E"/>
    <w:rsid w:val="00356D2F"/>
    <w:rsid w:val="003600D9"/>
    <w:rsid w:val="0036087D"/>
    <w:rsid w:val="003609D4"/>
    <w:rsid w:val="003609EE"/>
    <w:rsid w:val="003616B5"/>
    <w:rsid w:val="0036184E"/>
    <w:rsid w:val="00361CC6"/>
    <w:rsid w:val="00361F5B"/>
    <w:rsid w:val="003625BC"/>
    <w:rsid w:val="0036297B"/>
    <w:rsid w:val="00362F0A"/>
    <w:rsid w:val="003632B4"/>
    <w:rsid w:val="003633CA"/>
    <w:rsid w:val="00363532"/>
    <w:rsid w:val="00363A73"/>
    <w:rsid w:val="00363A76"/>
    <w:rsid w:val="00363D93"/>
    <w:rsid w:val="00363E6E"/>
    <w:rsid w:val="00363F3D"/>
    <w:rsid w:val="00364A0E"/>
    <w:rsid w:val="00364B9E"/>
    <w:rsid w:val="00364C58"/>
    <w:rsid w:val="00365590"/>
    <w:rsid w:val="003656CB"/>
    <w:rsid w:val="00365CED"/>
    <w:rsid w:val="00366318"/>
    <w:rsid w:val="00366575"/>
    <w:rsid w:val="00366966"/>
    <w:rsid w:val="00366D5D"/>
    <w:rsid w:val="00367044"/>
    <w:rsid w:val="00367382"/>
    <w:rsid w:val="003677AD"/>
    <w:rsid w:val="00367825"/>
    <w:rsid w:val="00367E78"/>
    <w:rsid w:val="003700DB"/>
    <w:rsid w:val="00370D61"/>
    <w:rsid w:val="0037118B"/>
    <w:rsid w:val="00371509"/>
    <w:rsid w:val="00371B62"/>
    <w:rsid w:val="00371BB3"/>
    <w:rsid w:val="00371C40"/>
    <w:rsid w:val="00371E41"/>
    <w:rsid w:val="00372860"/>
    <w:rsid w:val="00372EFB"/>
    <w:rsid w:val="003731DA"/>
    <w:rsid w:val="00373683"/>
    <w:rsid w:val="00373A32"/>
    <w:rsid w:val="0037408B"/>
    <w:rsid w:val="00374963"/>
    <w:rsid w:val="00374B47"/>
    <w:rsid w:val="00374C20"/>
    <w:rsid w:val="00374D62"/>
    <w:rsid w:val="00374DD9"/>
    <w:rsid w:val="00375431"/>
    <w:rsid w:val="003755F8"/>
    <w:rsid w:val="00375A99"/>
    <w:rsid w:val="00375A9D"/>
    <w:rsid w:val="00375E78"/>
    <w:rsid w:val="00376105"/>
    <w:rsid w:val="00376E0B"/>
    <w:rsid w:val="0037702C"/>
    <w:rsid w:val="003775CF"/>
    <w:rsid w:val="0037761E"/>
    <w:rsid w:val="00377766"/>
    <w:rsid w:val="00377888"/>
    <w:rsid w:val="00377D05"/>
    <w:rsid w:val="00380284"/>
    <w:rsid w:val="0038052D"/>
    <w:rsid w:val="003807E5"/>
    <w:rsid w:val="00380A2F"/>
    <w:rsid w:val="0038123A"/>
    <w:rsid w:val="003815A4"/>
    <w:rsid w:val="00381AB0"/>
    <w:rsid w:val="00381C77"/>
    <w:rsid w:val="00381DA2"/>
    <w:rsid w:val="00382580"/>
    <w:rsid w:val="00382A16"/>
    <w:rsid w:val="00382BC5"/>
    <w:rsid w:val="003835C2"/>
    <w:rsid w:val="00384244"/>
    <w:rsid w:val="003845D1"/>
    <w:rsid w:val="003847C8"/>
    <w:rsid w:val="00384B30"/>
    <w:rsid w:val="00384CED"/>
    <w:rsid w:val="003853EA"/>
    <w:rsid w:val="003853EB"/>
    <w:rsid w:val="00385478"/>
    <w:rsid w:val="00385710"/>
    <w:rsid w:val="00385E41"/>
    <w:rsid w:val="0038620D"/>
    <w:rsid w:val="00386609"/>
    <w:rsid w:val="00386919"/>
    <w:rsid w:val="00387126"/>
    <w:rsid w:val="00387131"/>
    <w:rsid w:val="0038719C"/>
    <w:rsid w:val="003877A5"/>
    <w:rsid w:val="00387B82"/>
    <w:rsid w:val="00387CAB"/>
    <w:rsid w:val="00387E3A"/>
    <w:rsid w:val="00390A03"/>
    <w:rsid w:val="003912C7"/>
    <w:rsid w:val="00391799"/>
    <w:rsid w:val="00391853"/>
    <w:rsid w:val="00391A6F"/>
    <w:rsid w:val="003921FA"/>
    <w:rsid w:val="00392298"/>
    <w:rsid w:val="00392D13"/>
    <w:rsid w:val="003933C2"/>
    <w:rsid w:val="00393456"/>
    <w:rsid w:val="0039352C"/>
    <w:rsid w:val="00393554"/>
    <w:rsid w:val="003947E1"/>
    <w:rsid w:val="00395094"/>
    <w:rsid w:val="00395547"/>
    <w:rsid w:val="003956C8"/>
    <w:rsid w:val="00395A3C"/>
    <w:rsid w:val="0039610C"/>
    <w:rsid w:val="0039653A"/>
    <w:rsid w:val="00396C4D"/>
    <w:rsid w:val="003972DF"/>
    <w:rsid w:val="00397459"/>
    <w:rsid w:val="0039776C"/>
    <w:rsid w:val="00397886"/>
    <w:rsid w:val="00397A0F"/>
    <w:rsid w:val="00397B00"/>
    <w:rsid w:val="00397B4A"/>
    <w:rsid w:val="00397C07"/>
    <w:rsid w:val="00397EF8"/>
    <w:rsid w:val="00397FE9"/>
    <w:rsid w:val="003A067F"/>
    <w:rsid w:val="003A0F93"/>
    <w:rsid w:val="003A1C73"/>
    <w:rsid w:val="003A1E8A"/>
    <w:rsid w:val="003A2978"/>
    <w:rsid w:val="003A301F"/>
    <w:rsid w:val="003A323C"/>
    <w:rsid w:val="003A32D9"/>
    <w:rsid w:val="003A3FC6"/>
    <w:rsid w:val="003A3FE6"/>
    <w:rsid w:val="003A40E9"/>
    <w:rsid w:val="003A4A0F"/>
    <w:rsid w:val="003A4AEF"/>
    <w:rsid w:val="003A4BB0"/>
    <w:rsid w:val="003A4C55"/>
    <w:rsid w:val="003A4F14"/>
    <w:rsid w:val="003A4F81"/>
    <w:rsid w:val="003A4F9F"/>
    <w:rsid w:val="003A5453"/>
    <w:rsid w:val="003A5505"/>
    <w:rsid w:val="003A5592"/>
    <w:rsid w:val="003A6624"/>
    <w:rsid w:val="003A6750"/>
    <w:rsid w:val="003A67E1"/>
    <w:rsid w:val="003A7363"/>
    <w:rsid w:val="003A750A"/>
    <w:rsid w:val="003A7964"/>
    <w:rsid w:val="003A7BE0"/>
    <w:rsid w:val="003B0697"/>
    <w:rsid w:val="003B0D2D"/>
    <w:rsid w:val="003B1D6B"/>
    <w:rsid w:val="003B20C8"/>
    <w:rsid w:val="003B2AEB"/>
    <w:rsid w:val="003B2ED1"/>
    <w:rsid w:val="003B3DF3"/>
    <w:rsid w:val="003B41D3"/>
    <w:rsid w:val="003B43E3"/>
    <w:rsid w:val="003B4C68"/>
    <w:rsid w:val="003B5397"/>
    <w:rsid w:val="003B55BB"/>
    <w:rsid w:val="003B5A2C"/>
    <w:rsid w:val="003B5F83"/>
    <w:rsid w:val="003B60DB"/>
    <w:rsid w:val="003B6227"/>
    <w:rsid w:val="003B62B3"/>
    <w:rsid w:val="003B6994"/>
    <w:rsid w:val="003B6BBF"/>
    <w:rsid w:val="003B73CD"/>
    <w:rsid w:val="003B762C"/>
    <w:rsid w:val="003B786F"/>
    <w:rsid w:val="003C00C1"/>
    <w:rsid w:val="003C0167"/>
    <w:rsid w:val="003C04AC"/>
    <w:rsid w:val="003C0BBC"/>
    <w:rsid w:val="003C0D48"/>
    <w:rsid w:val="003C160D"/>
    <w:rsid w:val="003C18FB"/>
    <w:rsid w:val="003C1D67"/>
    <w:rsid w:val="003C2F22"/>
    <w:rsid w:val="003C31B3"/>
    <w:rsid w:val="003C4EBB"/>
    <w:rsid w:val="003C5257"/>
    <w:rsid w:val="003C542D"/>
    <w:rsid w:val="003C56D4"/>
    <w:rsid w:val="003C5710"/>
    <w:rsid w:val="003C596C"/>
    <w:rsid w:val="003C5B0A"/>
    <w:rsid w:val="003C5B55"/>
    <w:rsid w:val="003C5C34"/>
    <w:rsid w:val="003C5C98"/>
    <w:rsid w:val="003C63CA"/>
    <w:rsid w:val="003C6408"/>
    <w:rsid w:val="003C643A"/>
    <w:rsid w:val="003D004C"/>
    <w:rsid w:val="003D0B34"/>
    <w:rsid w:val="003D1072"/>
    <w:rsid w:val="003D12A3"/>
    <w:rsid w:val="003D1327"/>
    <w:rsid w:val="003D1810"/>
    <w:rsid w:val="003D1E5C"/>
    <w:rsid w:val="003D2B37"/>
    <w:rsid w:val="003D2CE5"/>
    <w:rsid w:val="003D2F8B"/>
    <w:rsid w:val="003D3264"/>
    <w:rsid w:val="003D3B39"/>
    <w:rsid w:val="003D3D4B"/>
    <w:rsid w:val="003D4B6B"/>
    <w:rsid w:val="003D602D"/>
    <w:rsid w:val="003D641F"/>
    <w:rsid w:val="003D6A0D"/>
    <w:rsid w:val="003D6C13"/>
    <w:rsid w:val="003D6E8B"/>
    <w:rsid w:val="003D76E4"/>
    <w:rsid w:val="003D78C6"/>
    <w:rsid w:val="003D7C61"/>
    <w:rsid w:val="003E01E2"/>
    <w:rsid w:val="003E03D4"/>
    <w:rsid w:val="003E044E"/>
    <w:rsid w:val="003E0D38"/>
    <w:rsid w:val="003E0EEC"/>
    <w:rsid w:val="003E1345"/>
    <w:rsid w:val="003E1534"/>
    <w:rsid w:val="003E1826"/>
    <w:rsid w:val="003E19A8"/>
    <w:rsid w:val="003E2013"/>
    <w:rsid w:val="003E202F"/>
    <w:rsid w:val="003E2790"/>
    <w:rsid w:val="003E2E82"/>
    <w:rsid w:val="003E3E6A"/>
    <w:rsid w:val="003E3F2E"/>
    <w:rsid w:val="003E4252"/>
    <w:rsid w:val="003E4503"/>
    <w:rsid w:val="003E46EC"/>
    <w:rsid w:val="003E4706"/>
    <w:rsid w:val="003E4CC1"/>
    <w:rsid w:val="003E4F24"/>
    <w:rsid w:val="003E6198"/>
    <w:rsid w:val="003E61A6"/>
    <w:rsid w:val="003E63B7"/>
    <w:rsid w:val="003E6729"/>
    <w:rsid w:val="003E6857"/>
    <w:rsid w:val="003E6D6E"/>
    <w:rsid w:val="003E77B2"/>
    <w:rsid w:val="003F089A"/>
    <w:rsid w:val="003F09F1"/>
    <w:rsid w:val="003F0B24"/>
    <w:rsid w:val="003F170F"/>
    <w:rsid w:val="003F22E1"/>
    <w:rsid w:val="003F2AD7"/>
    <w:rsid w:val="003F2FB2"/>
    <w:rsid w:val="003F3011"/>
    <w:rsid w:val="003F3200"/>
    <w:rsid w:val="003F39D8"/>
    <w:rsid w:val="003F3DB7"/>
    <w:rsid w:val="003F3F3D"/>
    <w:rsid w:val="003F4126"/>
    <w:rsid w:val="003F466D"/>
    <w:rsid w:val="003F475B"/>
    <w:rsid w:val="003F4BA2"/>
    <w:rsid w:val="003F52BB"/>
    <w:rsid w:val="003F5FAE"/>
    <w:rsid w:val="003F5FF3"/>
    <w:rsid w:val="003F6588"/>
    <w:rsid w:val="003F6941"/>
    <w:rsid w:val="003F69FF"/>
    <w:rsid w:val="003F714C"/>
    <w:rsid w:val="003F762A"/>
    <w:rsid w:val="003F7A72"/>
    <w:rsid w:val="003F7D70"/>
    <w:rsid w:val="004000F7"/>
    <w:rsid w:val="004013F8"/>
    <w:rsid w:val="004018F2"/>
    <w:rsid w:val="00401EA8"/>
    <w:rsid w:val="00402294"/>
    <w:rsid w:val="004027FB"/>
    <w:rsid w:val="00402960"/>
    <w:rsid w:val="00403284"/>
    <w:rsid w:val="0040328F"/>
    <w:rsid w:val="004032A3"/>
    <w:rsid w:val="0040341C"/>
    <w:rsid w:val="00404684"/>
    <w:rsid w:val="00404CC9"/>
    <w:rsid w:val="00404EA8"/>
    <w:rsid w:val="00404EE1"/>
    <w:rsid w:val="004053CE"/>
    <w:rsid w:val="00405A02"/>
    <w:rsid w:val="00405AFF"/>
    <w:rsid w:val="00405EDA"/>
    <w:rsid w:val="00406003"/>
    <w:rsid w:val="00406101"/>
    <w:rsid w:val="00406102"/>
    <w:rsid w:val="0040714C"/>
    <w:rsid w:val="00407196"/>
    <w:rsid w:val="0040724B"/>
    <w:rsid w:val="004076BE"/>
    <w:rsid w:val="00410272"/>
    <w:rsid w:val="00410B97"/>
    <w:rsid w:val="00410EA8"/>
    <w:rsid w:val="00411035"/>
    <w:rsid w:val="00412136"/>
    <w:rsid w:val="00412236"/>
    <w:rsid w:val="00412B0B"/>
    <w:rsid w:val="00413049"/>
    <w:rsid w:val="0041328D"/>
    <w:rsid w:val="00413462"/>
    <w:rsid w:val="00414097"/>
    <w:rsid w:val="0041432F"/>
    <w:rsid w:val="00415BD7"/>
    <w:rsid w:val="00415D35"/>
    <w:rsid w:val="00415DDA"/>
    <w:rsid w:val="00415E30"/>
    <w:rsid w:val="00415FE5"/>
    <w:rsid w:val="004167E1"/>
    <w:rsid w:val="00416C48"/>
    <w:rsid w:val="004175AA"/>
    <w:rsid w:val="00417A5D"/>
    <w:rsid w:val="00417CCA"/>
    <w:rsid w:val="00417EC5"/>
    <w:rsid w:val="004204C6"/>
    <w:rsid w:val="00420654"/>
    <w:rsid w:val="00420820"/>
    <w:rsid w:val="004212F2"/>
    <w:rsid w:val="00421804"/>
    <w:rsid w:val="00421AD6"/>
    <w:rsid w:val="004221FC"/>
    <w:rsid w:val="004223B5"/>
    <w:rsid w:val="004223C3"/>
    <w:rsid w:val="00422E70"/>
    <w:rsid w:val="0042359E"/>
    <w:rsid w:val="00423E09"/>
    <w:rsid w:val="00424877"/>
    <w:rsid w:val="00424CB5"/>
    <w:rsid w:val="00424E59"/>
    <w:rsid w:val="00425C60"/>
    <w:rsid w:val="00425F4A"/>
    <w:rsid w:val="004263AB"/>
    <w:rsid w:val="004263B9"/>
    <w:rsid w:val="004264EF"/>
    <w:rsid w:val="0042662B"/>
    <w:rsid w:val="00426675"/>
    <w:rsid w:val="00426830"/>
    <w:rsid w:val="00426B44"/>
    <w:rsid w:val="004272FC"/>
    <w:rsid w:val="0043003E"/>
    <w:rsid w:val="0043062E"/>
    <w:rsid w:val="00430C9A"/>
    <w:rsid w:val="00430D9B"/>
    <w:rsid w:val="00430F7D"/>
    <w:rsid w:val="00431099"/>
    <w:rsid w:val="00431121"/>
    <w:rsid w:val="00431186"/>
    <w:rsid w:val="004312A3"/>
    <w:rsid w:val="00431560"/>
    <w:rsid w:val="00431658"/>
    <w:rsid w:val="004318E4"/>
    <w:rsid w:val="00431A9E"/>
    <w:rsid w:val="00431B8F"/>
    <w:rsid w:val="00431BBA"/>
    <w:rsid w:val="00431E04"/>
    <w:rsid w:val="00431F2B"/>
    <w:rsid w:val="004322A5"/>
    <w:rsid w:val="004325E4"/>
    <w:rsid w:val="00432903"/>
    <w:rsid w:val="00432B16"/>
    <w:rsid w:val="00432DCE"/>
    <w:rsid w:val="00433F51"/>
    <w:rsid w:val="0043421D"/>
    <w:rsid w:val="004342F9"/>
    <w:rsid w:val="004346C1"/>
    <w:rsid w:val="00434A92"/>
    <w:rsid w:val="00434D5B"/>
    <w:rsid w:val="004353D6"/>
    <w:rsid w:val="004356DA"/>
    <w:rsid w:val="004359E9"/>
    <w:rsid w:val="00435F61"/>
    <w:rsid w:val="0043637F"/>
    <w:rsid w:val="00436DEB"/>
    <w:rsid w:val="00436F8C"/>
    <w:rsid w:val="00436F9F"/>
    <w:rsid w:val="00437357"/>
    <w:rsid w:val="00437A82"/>
    <w:rsid w:val="00437D79"/>
    <w:rsid w:val="00437FAD"/>
    <w:rsid w:val="0044074C"/>
    <w:rsid w:val="00440C05"/>
    <w:rsid w:val="00440D50"/>
    <w:rsid w:val="00440D90"/>
    <w:rsid w:val="00440FF9"/>
    <w:rsid w:val="00441721"/>
    <w:rsid w:val="00441B39"/>
    <w:rsid w:val="00441C91"/>
    <w:rsid w:val="00441D00"/>
    <w:rsid w:val="00442318"/>
    <w:rsid w:val="00442790"/>
    <w:rsid w:val="004427C9"/>
    <w:rsid w:val="0044283D"/>
    <w:rsid w:val="0044288E"/>
    <w:rsid w:val="00442BBF"/>
    <w:rsid w:val="00442F06"/>
    <w:rsid w:val="004430D3"/>
    <w:rsid w:val="0044394E"/>
    <w:rsid w:val="004439C9"/>
    <w:rsid w:val="00443C32"/>
    <w:rsid w:val="004441BC"/>
    <w:rsid w:val="004446C5"/>
    <w:rsid w:val="00444A23"/>
    <w:rsid w:val="004452B9"/>
    <w:rsid w:val="00446CE1"/>
    <w:rsid w:val="004471BC"/>
    <w:rsid w:val="00447A13"/>
    <w:rsid w:val="00447F74"/>
    <w:rsid w:val="00450739"/>
    <w:rsid w:val="004509B9"/>
    <w:rsid w:val="00450FC0"/>
    <w:rsid w:val="00451389"/>
    <w:rsid w:val="00451560"/>
    <w:rsid w:val="0045183A"/>
    <w:rsid w:val="00451F5F"/>
    <w:rsid w:val="00452667"/>
    <w:rsid w:val="0045270B"/>
    <w:rsid w:val="00452CF3"/>
    <w:rsid w:val="00452D4B"/>
    <w:rsid w:val="00453CC4"/>
    <w:rsid w:val="004540FF"/>
    <w:rsid w:val="00456657"/>
    <w:rsid w:val="004568AD"/>
    <w:rsid w:val="00456972"/>
    <w:rsid w:val="00456D9A"/>
    <w:rsid w:val="00457146"/>
    <w:rsid w:val="004571D4"/>
    <w:rsid w:val="004571D5"/>
    <w:rsid w:val="004577F3"/>
    <w:rsid w:val="00457DD7"/>
    <w:rsid w:val="004601F0"/>
    <w:rsid w:val="0046053A"/>
    <w:rsid w:val="00460977"/>
    <w:rsid w:val="00460E92"/>
    <w:rsid w:val="00461407"/>
    <w:rsid w:val="004619F9"/>
    <w:rsid w:val="00461A44"/>
    <w:rsid w:val="00461D56"/>
    <w:rsid w:val="00462782"/>
    <w:rsid w:val="004631CF"/>
    <w:rsid w:val="004642FF"/>
    <w:rsid w:val="00464771"/>
    <w:rsid w:val="00465EEC"/>
    <w:rsid w:val="004664A8"/>
    <w:rsid w:val="004668D1"/>
    <w:rsid w:val="00466B59"/>
    <w:rsid w:val="00466FA5"/>
    <w:rsid w:val="00466FD6"/>
    <w:rsid w:val="004670FB"/>
    <w:rsid w:val="004673BE"/>
    <w:rsid w:val="004700C8"/>
    <w:rsid w:val="004700E1"/>
    <w:rsid w:val="004703C7"/>
    <w:rsid w:val="00470480"/>
    <w:rsid w:val="00470501"/>
    <w:rsid w:val="00470600"/>
    <w:rsid w:val="00470679"/>
    <w:rsid w:val="004706A0"/>
    <w:rsid w:val="00470854"/>
    <w:rsid w:val="004715D7"/>
    <w:rsid w:val="004716E5"/>
    <w:rsid w:val="00471A20"/>
    <w:rsid w:val="0047213C"/>
    <w:rsid w:val="004728F9"/>
    <w:rsid w:val="0047298C"/>
    <w:rsid w:val="00473496"/>
    <w:rsid w:val="004737B1"/>
    <w:rsid w:val="00473F08"/>
    <w:rsid w:val="00474118"/>
    <w:rsid w:val="004741C9"/>
    <w:rsid w:val="0047487B"/>
    <w:rsid w:val="00474B0C"/>
    <w:rsid w:val="00474DCA"/>
    <w:rsid w:val="00475321"/>
    <w:rsid w:val="00475721"/>
    <w:rsid w:val="0047575A"/>
    <w:rsid w:val="00475861"/>
    <w:rsid w:val="00476077"/>
    <w:rsid w:val="00476824"/>
    <w:rsid w:val="0047689F"/>
    <w:rsid w:val="00476F84"/>
    <w:rsid w:val="00477FD2"/>
    <w:rsid w:val="00480713"/>
    <w:rsid w:val="004807F6"/>
    <w:rsid w:val="004808D7"/>
    <w:rsid w:val="00480A6F"/>
    <w:rsid w:val="00480E46"/>
    <w:rsid w:val="00481142"/>
    <w:rsid w:val="00481724"/>
    <w:rsid w:val="00481756"/>
    <w:rsid w:val="00481B90"/>
    <w:rsid w:val="004827C2"/>
    <w:rsid w:val="00482E92"/>
    <w:rsid w:val="00482EEF"/>
    <w:rsid w:val="00483384"/>
    <w:rsid w:val="0048350B"/>
    <w:rsid w:val="00483D18"/>
    <w:rsid w:val="004843FF"/>
    <w:rsid w:val="00484DF3"/>
    <w:rsid w:val="00485772"/>
    <w:rsid w:val="00485D83"/>
    <w:rsid w:val="00485E43"/>
    <w:rsid w:val="00486295"/>
    <w:rsid w:val="0048649E"/>
    <w:rsid w:val="004866DE"/>
    <w:rsid w:val="004868AF"/>
    <w:rsid w:val="00486B6B"/>
    <w:rsid w:val="00486BAA"/>
    <w:rsid w:val="00487031"/>
    <w:rsid w:val="004870A1"/>
    <w:rsid w:val="00487B2F"/>
    <w:rsid w:val="00487BBC"/>
    <w:rsid w:val="004900BE"/>
    <w:rsid w:val="00490645"/>
    <w:rsid w:val="00490AED"/>
    <w:rsid w:val="00491FD6"/>
    <w:rsid w:val="004923A8"/>
    <w:rsid w:val="00492B48"/>
    <w:rsid w:val="00492F06"/>
    <w:rsid w:val="00493264"/>
    <w:rsid w:val="004934C1"/>
    <w:rsid w:val="00493D93"/>
    <w:rsid w:val="00494B8A"/>
    <w:rsid w:val="0049569A"/>
    <w:rsid w:val="004958D4"/>
    <w:rsid w:val="0049618D"/>
    <w:rsid w:val="004967A6"/>
    <w:rsid w:val="00496868"/>
    <w:rsid w:val="00496E89"/>
    <w:rsid w:val="0049745B"/>
    <w:rsid w:val="00497573"/>
    <w:rsid w:val="00497746"/>
    <w:rsid w:val="004A03CA"/>
    <w:rsid w:val="004A05CC"/>
    <w:rsid w:val="004A0A00"/>
    <w:rsid w:val="004A109B"/>
    <w:rsid w:val="004A10BB"/>
    <w:rsid w:val="004A1377"/>
    <w:rsid w:val="004A14E7"/>
    <w:rsid w:val="004A2016"/>
    <w:rsid w:val="004A2241"/>
    <w:rsid w:val="004A2564"/>
    <w:rsid w:val="004A3199"/>
    <w:rsid w:val="004A3333"/>
    <w:rsid w:val="004A3393"/>
    <w:rsid w:val="004A4127"/>
    <w:rsid w:val="004A49D7"/>
    <w:rsid w:val="004A505C"/>
    <w:rsid w:val="004A5266"/>
    <w:rsid w:val="004A5F19"/>
    <w:rsid w:val="004A6C5E"/>
    <w:rsid w:val="004A6D23"/>
    <w:rsid w:val="004A6FB0"/>
    <w:rsid w:val="004A74A8"/>
    <w:rsid w:val="004A74E2"/>
    <w:rsid w:val="004A7C14"/>
    <w:rsid w:val="004A7D0C"/>
    <w:rsid w:val="004A7EE1"/>
    <w:rsid w:val="004B074B"/>
    <w:rsid w:val="004B0872"/>
    <w:rsid w:val="004B0C6C"/>
    <w:rsid w:val="004B11E0"/>
    <w:rsid w:val="004B15FF"/>
    <w:rsid w:val="004B18B9"/>
    <w:rsid w:val="004B1E82"/>
    <w:rsid w:val="004B1E87"/>
    <w:rsid w:val="004B1EEB"/>
    <w:rsid w:val="004B2841"/>
    <w:rsid w:val="004B289E"/>
    <w:rsid w:val="004B28F8"/>
    <w:rsid w:val="004B2CC1"/>
    <w:rsid w:val="004B2CE1"/>
    <w:rsid w:val="004B394A"/>
    <w:rsid w:val="004B3AEC"/>
    <w:rsid w:val="004B434F"/>
    <w:rsid w:val="004B4547"/>
    <w:rsid w:val="004B48A1"/>
    <w:rsid w:val="004B503A"/>
    <w:rsid w:val="004B54A1"/>
    <w:rsid w:val="004B581F"/>
    <w:rsid w:val="004B584A"/>
    <w:rsid w:val="004B5B5D"/>
    <w:rsid w:val="004B5BCE"/>
    <w:rsid w:val="004B699D"/>
    <w:rsid w:val="004B6AAC"/>
    <w:rsid w:val="004B6B84"/>
    <w:rsid w:val="004B6C65"/>
    <w:rsid w:val="004B7C19"/>
    <w:rsid w:val="004B7F7F"/>
    <w:rsid w:val="004C00FC"/>
    <w:rsid w:val="004C0567"/>
    <w:rsid w:val="004C0981"/>
    <w:rsid w:val="004C0C6B"/>
    <w:rsid w:val="004C15D1"/>
    <w:rsid w:val="004C166C"/>
    <w:rsid w:val="004C1836"/>
    <w:rsid w:val="004C19AD"/>
    <w:rsid w:val="004C1C72"/>
    <w:rsid w:val="004C21B2"/>
    <w:rsid w:val="004C2CA3"/>
    <w:rsid w:val="004C3BDB"/>
    <w:rsid w:val="004C4284"/>
    <w:rsid w:val="004C4410"/>
    <w:rsid w:val="004C4793"/>
    <w:rsid w:val="004C4AA8"/>
    <w:rsid w:val="004C4E01"/>
    <w:rsid w:val="004C50F6"/>
    <w:rsid w:val="004C654F"/>
    <w:rsid w:val="004C67B4"/>
    <w:rsid w:val="004C6E9F"/>
    <w:rsid w:val="004C7629"/>
    <w:rsid w:val="004C7AEB"/>
    <w:rsid w:val="004C7B06"/>
    <w:rsid w:val="004C7CDE"/>
    <w:rsid w:val="004C7E55"/>
    <w:rsid w:val="004C7F80"/>
    <w:rsid w:val="004C7FD1"/>
    <w:rsid w:val="004D0957"/>
    <w:rsid w:val="004D0B78"/>
    <w:rsid w:val="004D0C37"/>
    <w:rsid w:val="004D112D"/>
    <w:rsid w:val="004D16F8"/>
    <w:rsid w:val="004D17B4"/>
    <w:rsid w:val="004D1E8F"/>
    <w:rsid w:val="004D2001"/>
    <w:rsid w:val="004D20DB"/>
    <w:rsid w:val="004D256B"/>
    <w:rsid w:val="004D2B3D"/>
    <w:rsid w:val="004D2E2C"/>
    <w:rsid w:val="004D3517"/>
    <w:rsid w:val="004D36FA"/>
    <w:rsid w:val="004D38E6"/>
    <w:rsid w:val="004D3A6A"/>
    <w:rsid w:val="004D3AEB"/>
    <w:rsid w:val="004D3CB6"/>
    <w:rsid w:val="004D3DEB"/>
    <w:rsid w:val="004D3E5A"/>
    <w:rsid w:val="004D409E"/>
    <w:rsid w:val="004D42DD"/>
    <w:rsid w:val="004D476B"/>
    <w:rsid w:val="004D484B"/>
    <w:rsid w:val="004D4C0E"/>
    <w:rsid w:val="004D4DB1"/>
    <w:rsid w:val="004D4DEA"/>
    <w:rsid w:val="004D4F1C"/>
    <w:rsid w:val="004D5072"/>
    <w:rsid w:val="004D53DD"/>
    <w:rsid w:val="004D5525"/>
    <w:rsid w:val="004D570A"/>
    <w:rsid w:val="004D5C37"/>
    <w:rsid w:val="004D7271"/>
    <w:rsid w:val="004E08AE"/>
    <w:rsid w:val="004E0B97"/>
    <w:rsid w:val="004E0E5A"/>
    <w:rsid w:val="004E1310"/>
    <w:rsid w:val="004E19FB"/>
    <w:rsid w:val="004E1FCC"/>
    <w:rsid w:val="004E200F"/>
    <w:rsid w:val="004E2979"/>
    <w:rsid w:val="004E29CD"/>
    <w:rsid w:val="004E2AD3"/>
    <w:rsid w:val="004E2EAC"/>
    <w:rsid w:val="004E33A2"/>
    <w:rsid w:val="004E36E8"/>
    <w:rsid w:val="004E3836"/>
    <w:rsid w:val="004E39B7"/>
    <w:rsid w:val="004E4038"/>
    <w:rsid w:val="004E4961"/>
    <w:rsid w:val="004E4A99"/>
    <w:rsid w:val="004E4C15"/>
    <w:rsid w:val="004E4FC6"/>
    <w:rsid w:val="004E5279"/>
    <w:rsid w:val="004E55F6"/>
    <w:rsid w:val="004E5603"/>
    <w:rsid w:val="004E56FA"/>
    <w:rsid w:val="004E5D16"/>
    <w:rsid w:val="004E5E5C"/>
    <w:rsid w:val="004E5EB6"/>
    <w:rsid w:val="004E613A"/>
    <w:rsid w:val="004E67D9"/>
    <w:rsid w:val="004E6AFF"/>
    <w:rsid w:val="004E7AC7"/>
    <w:rsid w:val="004E7F55"/>
    <w:rsid w:val="004F0A3C"/>
    <w:rsid w:val="004F0D7B"/>
    <w:rsid w:val="004F11F1"/>
    <w:rsid w:val="004F156E"/>
    <w:rsid w:val="004F16C1"/>
    <w:rsid w:val="004F179F"/>
    <w:rsid w:val="004F2514"/>
    <w:rsid w:val="004F2593"/>
    <w:rsid w:val="004F2781"/>
    <w:rsid w:val="004F2E9F"/>
    <w:rsid w:val="004F3269"/>
    <w:rsid w:val="004F3494"/>
    <w:rsid w:val="004F376A"/>
    <w:rsid w:val="004F38F7"/>
    <w:rsid w:val="004F3E6D"/>
    <w:rsid w:val="004F56AC"/>
    <w:rsid w:val="004F588F"/>
    <w:rsid w:val="004F5F26"/>
    <w:rsid w:val="004F6F0F"/>
    <w:rsid w:val="004F7178"/>
    <w:rsid w:val="004F7405"/>
    <w:rsid w:val="004F7717"/>
    <w:rsid w:val="004F7C58"/>
    <w:rsid w:val="00500722"/>
    <w:rsid w:val="0050077C"/>
    <w:rsid w:val="00500DE9"/>
    <w:rsid w:val="00500FC8"/>
    <w:rsid w:val="005015F8"/>
    <w:rsid w:val="00501615"/>
    <w:rsid w:val="0050181F"/>
    <w:rsid w:val="00501B14"/>
    <w:rsid w:val="00501C0A"/>
    <w:rsid w:val="00501D2B"/>
    <w:rsid w:val="0050207A"/>
    <w:rsid w:val="0050245C"/>
    <w:rsid w:val="00502516"/>
    <w:rsid w:val="005027FE"/>
    <w:rsid w:val="005031EE"/>
    <w:rsid w:val="005035FA"/>
    <w:rsid w:val="0050443B"/>
    <w:rsid w:val="005048F2"/>
    <w:rsid w:val="00505869"/>
    <w:rsid w:val="00506245"/>
    <w:rsid w:val="00506520"/>
    <w:rsid w:val="0050674B"/>
    <w:rsid w:val="00506D19"/>
    <w:rsid w:val="005073F4"/>
    <w:rsid w:val="00507D60"/>
    <w:rsid w:val="00510BD0"/>
    <w:rsid w:val="00510D08"/>
    <w:rsid w:val="00510D3D"/>
    <w:rsid w:val="00511959"/>
    <w:rsid w:val="00511AFB"/>
    <w:rsid w:val="00511C29"/>
    <w:rsid w:val="00511C99"/>
    <w:rsid w:val="00511E14"/>
    <w:rsid w:val="00511EDB"/>
    <w:rsid w:val="005125B2"/>
    <w:rsid w:val="00513041"/>
    <w:rsid w:val="005132AC"/>
    <w:rsid w:val="0051359E"/>
    <w:rsid w:val="005136B0"/>
    <w:rsid w:val="00513703"/>
    <w:rsid w:val="005139EA"/>
    <w:rsid w:val="005144F5"/>
    <w:rsid w:val="0051544C"/>
    <w:rsid w:val="00515673"/>
    <w:rsid w:val="00515976"/>
    <w:rsid w:val="00516265"/>
    <w:rsid w:val="00516396"/>
    <w:rsid w:val="0051652A"/>
    <w:rsid w:val="00516632"/>
    <w:rsid w:val="00516756"/>
    <w:rsid w:val="00516914"/>
    <w:rsid w:val="00516D8F"/>
    <w:rsid w:val="00516F4F"/>
    <w:rsid w:val="005179CE"/>
    <w:rsid w:val="00517F21"/>
    <w:rsid w:val="0052001B"/>
    <w:rsid w:val="00521043"/>
    <w:rsid w:val="005211B0"/>
    <w:rsid w:val="005211E6"/>
    <w:rsid w:val="005215FE"/>
    <w:rsid w:val="005216DA"/>
    <w:rsid w:val="00521BE9"/>
    <w:rsid w:val="00522062"/>
    <w:rsid w:val="005220E2"/>
    <w:rsid w:val="00522497"/>
    <w:rsid w:val="005233BB"/>
    <w:rsid w:val="00523800"/>
    <w:rsid w:val="00523DED"/>
    <w:rsid w:val="0052401C"/>
    <w:rsid w:val="00524417"/>
    <w:rsid w:val="00524A1C"/>
    <w:rsid w:val="005259AE"/>
    <w:rsid w:val="005271C0"/>
    <w:rsid w:val="005277C5"/>
    <w:rsid w:val="005277D0"/>
    <w:rsid w:val="00527871"/>
    <w:rsid w:val="00527E7E"/>
    <w:rsid w:val="00530021"/>
    <w:rsid w:val="00530615"/>
    <w:rsid w:val="00530921"/>
    <w:rsid w:val="005309EC"/>
    <w:rsid w:val="00530D29"/>
    <w:rsid w:val="00530EF5"/>
    <w:rsid w:val="00531FEB"/>
    <w:rsid w:val="0053231B"/>
    <w:rsid w:val="0053240D"/>
    <w:rsid w:val="00532668"/>
    <w:rsid w:val="005326CF"/>
    <w:rsid w:val="005328C4"/>
    <w:rsid w:val="00532F95"/>
    <w:rsid w:val="00533642"/>
    <w:rsid w:val="0053364F"/>
    <w:rsid w:val="00533A14"/>
    <w:rsid w:val="00533EEE"/>
    <w:rsid w:val="00534028"/>
    <w:rsid w:val="005340C3"/>
    <w:rsid w:val="00534395"/>
    <w:rsid w:val="005349B3"/>
    <w:rsid w:val="0053545E"/>
    <w:rsid w:val="00535D3C"/>
    <w:rsid w:val="00535F23"/>
    <w:rsid w:val="00536081"/>
    <w:rsid w:val="00536140"/>
    <w:rsid w:val="00536169"/>
    <w:rsid w:val="005361C4"/>
    <w:rsid w:val="0053680D"/>
    <w:rsid w:val="00536CC9"/>
    <w:rsid w:val="00536F94"/>
    <w:rsid w:val="0053784F"/>
    <w:rsid w:val="005378FC"/>
    <w:rsid w:val="00537953"/>
    <w:rsid w:val="00537A80"/>
    <w:rsid w:val="00540692"/>
    <w:rsid w:val="00540C1F"/>
    <w:rsid w:val="00540D5D"/>
    <w:rsid w:val="005410ED"/>
    <w:rsid w:val="00541421"/>
    <w:rsid w:val="00542200"/>
    <w:rsid w:val="00542328"/>
    <w:rsid w:val="005423E7"/>
    <w:rsid w:val="005429C6"/>
    <w:rsid w:val="00542C48"/>
    <w:rsid w:val="005431E5"/>
    <w:rsid w:val="005432C5"/>
    <w:rsid w:val="00543D8B"/>
    <w:rsid w:val="00543E52"/>
    <w:rsid w:val="005443B5"/>
    <w:rsid w:val="005443F0"/>
    <w:rsid w:val="0054444C"/>
    <w:rsid w:val="005446A6"/>
    <w:rsid w:val="005446C2"/>
    <w:rsid w:val="00544A07"/>
    <w:rsid w:val="00544BB3"/>
    <w:rsid w:val="00545907"/>
    <w:rsid w:val="005467AD"/>
    <w:rsid w:val="00546DB7"/>
    <w:rsid w:val="00547A02"/>
    <w:rsid w:val="00547D64"/>
    <w:rsid w:val="005502B8"/>
    <w:rsid w:val="005508A7"/>
    <w:rsid w:val="00550B41"/>
    <w:rsid w:val="005511E8"/>
    <w:rsid w:val="00551D68"/>
    <w:rsid w:val="00552358"/>
    <w:rsid w:val="005525A0"/>
    <w:rsid w:val="00552727"/>
    <w:rsid w:val="0055275E"/>
    <w:rsid w:val="005527ED"/>
    <w:rsid w:val="00553CB7"/>
    <w:rsid w:val="00553F18"/>
    <w:rsid w:val="0055445C"/>
    <w:rsid w:val="00554AD4"/>
    <w:rsid w:val="00554DC4"/>
    <w:rsid w:val="00554FBB"/>
    <w:rsid w:val="00555005"/>
    <w:rsid w:val="00555142"/>
    <w:rsid w:val="0055555D"/>
    <w:rsid w:val="00555931"/>
    <w:rsid w:val="005559FE"/>
    <w:rsid w:val="00555A20"/>
    <w:rsid w:val="00555B11"/>
    <w:rsid w:val="005565DF"/>
    <w:rsid w:val="00556CC7"/>
    <w:rsid w:val="00556FEC"/>
    <w:rsid w:val="005577B8"/>
    <w:rsid w:val="00557EE1"/>
    <w:rsid w:val="00557F06"/>
    <w:rsid w:val="005600DB"/>
    <w:rsid w:val="005601C3"/>
    <w:rsid w:val="005602DF"/>
    <w:rsid w:val="005605AB"/>
    <w:rsid w:val="005609D6"/>
    <w:rsid w:val="00561095"/>
    <w:rsid w:val="00561892"/>
    <w:rsid w:val="005620C9"/>
    <w:rsid w:val="00562284"/>
    <w:rsid w:val="00562655"/>
    <w:rsid w:val="00562670"/>
    <w:rsid w:val="0056290D"/>
    <w:rsid w:val="00562F2D"/>
    <w:rsid w:val="00563804"/>
    <w:rsid w:val="00563B5B"/>
    <w:rsid w:val="00563E74"/>
    <w:rsid w:val="0056418B"/>
    <w:rsid w:val="005649AE"/>
    <w:rsid w:val="00564ED0"/>
    <w:rsid w:val="005650A8"/>
    <w:rsid w:val="0056640F"/>
    <w:rsid w:val="00566449"/>
    <w:rsid w:val="00566907"/>
    <w:rsid w:val="00566A32"/>
    <w:rsid w:val="00566DFE"/>
    <w:rsid w:val="00566EBF"/>
    <w:rsid w:val="00567352"/>
    <w:rsid w:val="00567BD6"/>
    <w:rsid w:val="0057004C"/>
    <w:rsid w:val="005703EB"/>
    <w:rsid w:val="00570663"/>
    <w:rsid w:val="005708CC"/>
    <w:rsid w:val="005720DE"/>
    <w:rsid w:val="00572EFE"/>
    <w:rsid w:val="005731B1"/>
    <w:rsid w:val="005733B4"/>
    <w:rsid w:val="0057381F"/>
    <w:rsid w:val="00573BFB"/>
    <w:rsid w:val="00573FD2"/>
    <w:rsid w:val="005741F0"/>
    <w:rsid w:val="005743E2"/>
    <w:rsid w:val="0057539D"/>
    <w:rsid w:val="00575476"/>
    <w:rsid w:val="00575631"/>
    <w:rsid w:val="00575CC8"/>
    <w:rsid w:val="00575FD3"/>
    <w:rsid w:val="00576201"/>
    <w:rsid w:val="00576222"/>
    <w:rsid w:val="005762C1"/>
    <w:rsid w:val="00576375"/>
    <w:rsid w:val="00576A03"/>
    <w:rsid w:val="00576F6D"/>
    <w:rsid w:val="00577B4C"/>
    <w:rsid w:val="00581192"/>
    <w:rsid w:val="0058152A"/>
    <w:rsid w:val="0058178A"/>
    <w:rsid w:val="005817BE"/>
    <w:rsid w:val="005817D8"/>
    <w:rsid w:val="0058192A"/>
    <w:rsid w:val="005819B3"/>
    <w:rsid w:val="00581C23"/>
    <w:rsid w:val="00581DB1"/>
    <w:rsid w:val="00581DBC"/>
    <w:rsid w:val="00581F51"/>
    <w:rsid w:val="00582048"/>
    <w:rsid w:val="005821CB"/>
    <w:rsid w:val="00582C64"/>
    <w:rsid w:val="00583AD0"/>
    <w:rsid w:val="00583D34"/>
    <w:rsid w:val="00584176"/>
    <w:rsid w:val="0058487D"/>
    <w:rsid w:val="005852B7"/>
    <w:rsid w:val="0058573C"/>
    <w:rsid w:val="00585DC5"/>
    <w:rsid w:val="00586592"/>
    <w:rsid w:val="005868F9"/>
    <w:rsid w:val="00586FCB"/>
    <w:rsid w:val="00587164"/>
    <w:rsid w:val="00587AF5"/>
    <w:rsid w:val="00587C8E"/>
    <w:rsid w:val="00587F3A"/>
    <w:rsid w:val="00590491"/>
    <w:rsid w:val="0059057F"/>
    <w:rsid w:val="005908A5"/>
    <w:rsid w:val="00590921"/>
    <w:rsid w:val="00590AB3"/>
    <w:rsid w:val="0059108A"/>
    <w:rsid w:val="005935A8"/>
    <w:rsid w:val="00594693"/>
    <w:rsid w:val="005951AF"/>
    <w:rsid w:val="00595526"/>
    <w:rsid w:val="00596C42"/>
    <w:rsid w:val="00596FD5"/>
    <w:rsid w:val="00597265"/>
    <w:rsid w:val="00597312"/>
    <w:rsid w:val="00597937"/>
    <w:rsid w:val="00597B28"/>
    <w:rsid w:val="005A0355"/>
    <w:rsid w:val="005A0741"/>
    <w:rsid w:val="005A0BF5"/>
    <w:rsid w:val="005A0C25"/>
    <w:rsid w:val="005A0EBD"/>
    <w:rsid w:val="005A12BB"/>
    <w:rsid w:val="005A19D9"/>
    <w:rsid w:val="005A1A9E"/>
    <w:rsid w:val="005A1CE7"/>
    <w:rsid w:val="005A2DC9"/>
    <w:rsid w:val="005A3A88"/>
    <w:rsid w:val="005A3E24"/>
    <w:rsid w:val="005A3ED9"/>
    <w:rsid w:val="005A3FA3"/>
    <w:rsid w:val="005A465D"/>
    <w:rsid w:val="005A4703"/>
    <w:rsid w:val="005A4F02"/>
    <w:rsid w:val="005A5631"/>
    <w:rsid w:val="005A574B"/>
    <w:rsid w:val="005A58A6"/>
    <w:rsid w:val="005A6047"/>
    <w:rsid w:val="005A60FC"/>
    <w:rsid w:val="005A636C"/>
    <w:rsid w:val="005A6716"/>
    <w:rsid w:val="005A68FF"/>
    <w:rsid w:val="005A6BC4"/>
    <w:rsid w:val="005A7268"/>
    <w:rsid w:val="005A7447"/>
    <w:rsid w:val="005A74FE"/>
    <w:rsid w:val="005A7980"/>
    <w:rsid w:val="005A7CC8"/>
    <w:rsid w:val="005B04C9"/>
    <w:rsid w:val="005B05CA"/>
    <w:rsid w:val="005B14DD"/>
    <w:rsid w:val="005B1521"/>
    <w:rsid w:val="005B17BA"/>
    <w:rsid w:val="005B2894"/>
    <w:rsid w:val="005B329B"/>
    <w:rsid w:val="005B34D2"/>
    <w:rsid w:val="005B36DD"/>
    <w:rsid w:val="005B458B"/>
    <w:rsid w:val="005B4661"/>
    <w:rsid w:val="005B54D9"/>
    <w:rsid w:val="005B58E2"/>
    <w:rsid w:val="005B6117"/>
    <w:rsid w:val="005B62C7"/>
    <w:rsid w:val="005B656C"/>
    <w:rsid w:val="005B670C"/>
    <w:rsid w:val="005B6FC7"/>
    <w:rsid w:val="005B7180"/>
    <w:rsid w:val="005B75CD"/>
    <w:rsid w:val="005C020E"/>
    <w:rsid w:val="005C02E2"/>
    <w:rsid w:val="005C0DA5"/>
    <w:rsid w:val="005C1379"/>
    <w:rsid w:val="005C18AA"/>
    <w:rsid w:val="005C1AF2"/>
    <w:rsid w:val="005C1E79"/>
    <w:rsid w:val="005C271B"/>
    <w:rsid w:val="005C281D"/>
    <w:rsid w:val="005C2CEB"/>
    <w:rsid w:val="005C2F2C"/>
    <w:rsid w:val="005C342A"/>
    <w:rsid w:val="005C38A3"/>
    <w:rsid w:val="005C3BEB"/>
    <w:rsid w:val="005C3CA6"/>
    <w:rsid w:val="005C48C4"/>
    <w:rsid w:val="005C49F7"/>
    <w:rsid w:val="005C4AD3"/>
    <w:rsid w:val="005C4AD5"/>
    <w:rsid w:val="005C4CB2"/>
    <w:rsid w:val="005C4EBD"/>
    <w:rsid w:val="005C5CB7"/>
    <w:rsid w:val="005C6506"/>
    <w:rsid w:val="005C6855"/>
    <w:rsid w:val="005C6913"/>
    <w:rsid w:val="005C7365"/>
    <w:rsid w:val="005D024D"/>
    <w:rsid w:val="005D0A5E"/>
    <w:rsid w:val="005D0E7F"/>
    <w:rsid w:val="005D173E"/>
    <w:rsid w:val="005D1853"/>
    <w:rsid w:val="005D2AC9"/>
    <w:rsid w:val="005D42E3"/>
    <w:rsid w:val="005D4835"/>
    <w:rsid w:val="005D4BCD"/>
    <w:rsid w:val="005D4F18"/>
    <w:rsid w:val="005D4FD6"/>
    <w:rsid w:val="005D554F"/>
    <w:rsid w:val="005D5565"/>
    <w:rsid w:val="005D5BD8"/>
    <w:rsid w:val="005D5F86"/>
    <w:rsid w:val="005D613B"/>
    <w:rsid w:val="005D6538"/>
    <w:rsid w:val="005D6B9C"/>
    <w:rsid w:val="005D6CBA"/>
    <w:rsid w:val="005E06A0"/>
    <w:rsid w:val="005E0710"/>
    <w:rsid w:val="005E085B"/>
    <w:rsid w:val="005E0A02"/>
    <w:rsid w:val="005E0BB9"/>
    <w:rsid w:val="005E0D8F"/>
    <w:rsid w:val="005E1B0A"/>
    <w:rsid w:val="005E1B45"/>
    <w:rsid w:val="005E2A8C"/>
    <w:rsid w:val="005E351C"/>
    <w:rsid w:val="005E3913"/>
    <w:rsid w:val="005E3963"/>
    <w:rsid w:val="005E3BC2"/>
    <w:rsid w:val="005E3F05"/>
    <w:rsid w:val="005E3FDA"/>
    <w:rsid w:val="005E40B7"/>
    <w:rsid w:val="005E4132"/>
    <w:rsid w:val="005E44F4"/>
    <w:rsid w:val="005E4921"/>
    <w:rsid w:val="005E4BC0"/>
    <w:rsid w:val="005E4D7D"/>
    <w:rsid w:val="005E4FA2"/>
    <w:rsid w:val="005E50B2"/>
    <w:rsid w:val="005E575F"/>
    <w:rsid w:val="005E5976"/>
    <w:rsid w:val="005E5D46"/>
    <w:rsid w:val="005E6048"/>
    <w:rsid w:val="005E6330"/>
    <w:rsid w:val="005E6BBC"/>
    <w:rsid w:val="005E7ACD"/>
    <w:rsid w:val="005F03E9"/>
    <w:rsid w:val="005F1015"/>
    <w:rsid w:val="005F1441"/>
    <w:rsid w:val="005F16F4"/>
    <w:rsid w:val="005F17DC"/>
    <w:rsid w:val="005F1950"/>
    <w:rsid w:val="005F1A43"/>
    <w:rsid w:val="005F21A7"/>
    <w:rsid w:val="005F27A8"/>
    <w:rsid w:val="005F27DE"/>
    <w:rsid w:val="005F2AB8"/>
    <w:rsid w:val="005F2E23"/>
    <w:rsid w:val="005F316B"/>
    <w:rsid w:val="005F374F"/>
    <w:rsid w:val="005F3FAA"/>
    <w:rsid w:val="005F419E"/>
    <w:rsid w:val="005F461B"/>
    <w:rsid w:val="005F4721"/>
    <w:rsid w:val="005F4A1F"/>
    <w:rsid w:val="005F4CFB"/>
    <w:rsid w:val="005F4EA0"/>
    <w:rsid w:val="005F529F"/>
    <w:rsid w:val="005F5426"/>
    <w:rsid w:val="005F57C5"/>
    <w:rsid w:val="005F5888"/>
    <w:rsid w:val="005F59A8"/>
    <w:rsid w:val="005F5A82"/>
    <w:rsid w:val="005F5B4A"/>
    <w:rsid w:val="005F5FDB"/>
    <w:rsid w:val="005F6534"/>
    <w:rsid w:val="005F6611"/>
    <w:rsid w:val="005F7640"/>
    <w:rsid w:val="005F769C"/>
    <w:rsid w:val="005F7A5F"/>
    <w:rsid w:val="005F7DA4"/>
    <w:rsid w:val="005F7DB6"/>
    <w:rsid w:val="00600136"/>
    <w:rsid w:val="0060084B"/>
    <w:rsid w:val="00601035"/>
    <w:rsid w:val="006010B4"/>
    <w:rsid w:val="006014BB"/>
    <w:rsid w:val="00601515"/>
    <w:rsid w:val="0060181E"/>
    <w:rsid w:val="0060240B"/>
    <w:rsid w:val="00602583"/>
    <w:rsid w:val="00602926"/>
    <w:rsid w:val="006030C0"/>
    <w:rsid w:val="00603976"/>
    <w:rsid w:val="00603FB1"/>
    <w:rsid w:val="0060534C"/>
    <w:rsid w:val="00605413"/>
    <w:rsid w:val="00605A47"/>
    <w:rsid w:val="00605A67"/>
    <w:rsid w:val="00605BE6"/>
    <w:rsid w:val="00606145"/>
    <w:rsid w:val="006061DC"/>
    <w:rsid w:val="00606331"/>
    <w:rsid w:val="006067E7"/>
    <w:rsid w:val="00606971"/>
    <w:rsid w:val="006077EB"/>
    <w:rsid w:val="00607E82"/>
    <w:rsid w:val="00610261"/>
    <w:rsid w:val="00610488"/>
    <w:rsid w:val="00610862"/>
    <w:rsid w:val="00610AAB"/>
    <w:rsid w:val="00611199"/>
    <w:rsid w:val="00611419"/>
    <w:rsid w:val="00611422"/>
    <w:rsid w:val="006114CB"/>
    <w:rsid w:val="006115C9"/>
    <w:rsid w:val="006120A0"/>
    <w:rsid w:val="0061228F"/>
    <w:rsid w:val="006123DC"/>
    <w:rsid w:val="00612889"/>
    <w:rsid w:val="006129E2"/>
    <w:rsid w:val="00612A3A"/>
    <w:rsid w:val="00612FB9"/>
    <w:rsid w:val="00613721"/>
    <w:rsid w:val="00614384"/>
    <w:rsid w:val="006143F8"/>
    <w:rsid w:val="00614ADA"/>
    <w:rsid w:val="00614C82"/>
    <w:rsid w:val="00615575"/>
    <w:rsid w:val="00615882"/>
    <w:rsid w:val="00616C9E"/>
    <w:rsid w:val="0061714F"/>
    <w:rsid w:val="00617CE0"/>
    <w:rsid w:val="0062046B"/>
    <w:rsid w:val="006204A8"/>
    <w:rsid w:val="00620766"/>
    <w:rsid w:val="0062095A"/>
    <w:rsid w:val="0062096A"/>
    <w:rsid w:val="00621EA6"/>
    <w:rsid w:val="006222AA"/>
    <w:rsid w:val="006222E3"/>
    <w:rsid w:val="006229AE"/>
    <w:rsid w:val="00622ACA"/>
    <w:rsid w:val="00623438"/>
    <w:rsid w:val="006237DD"/>
    <w:rsid w:val="00623F32"/>
    <w:rsid w:val="00623F33"/>
    <w:rsid w:val="00624D8C"/>
    <w:rsid w:val="00624D8D"/>
    <w:rsid w:val="00624DFA"/>
    <w:rsid w:val="00624F8C"/>
    <w:rsid w:val="00625558"/>
    <w:rsid w:val="00625764"/>
    <w:rsid w:val="00625D28"/>
    <w:rsid w:val="00625DBD"/>
    <w:rsid w:val="00625F5C"/>
    <w:rsid w:val="00626232"/>
    <w:rsid w:val="0062626A"/>
    <w:rsid w:val="0062696B"/>
    <w:rsid w:val="006269F0"/>
    <w:rsid w:val="006272C2"/>
    <w:rsid w:val="0062787A"/>
    <w:rsid w:val="00627931"/>
    <w:rsid w:val="00627E20"/>
    <w:rsid w:val="0063016A"/>
    <w:rsid w:val="00630A16"/>
    <w:rsid w:val="00630CB1"/>
    <w:rsid w:val="00630E37"/>
    <w:rsid w:val="00631952"/>
    <w:rsid w:val="00631B9C"/>
    <w:rsid w:val="00631D95"/>
    <w:rsid w:val="0063216E"/>
    <w:rsid w:val="006322EC"/>
    <w:rsid w:val="00632784"/>
    <w:rsid w:val="00632D05"/>
    <w:rsid w:val="00633F04"/>
    <w:rsid w:val="00634302"/>
    <w:rsid w:val="00634B41"/>
    <w:rsid w:val="0063570E"/>
    <w:rsid w:val="00635F9C"/>
    <w:rsid w:val="0063612F"/>
    <w:rsid w:val="006365AA"/>
    <w:rsid w:val="006369B5"/>
    <w:rsid w:val="00636B99"/>
    <w:rsid w:val="00636C93"/>
    <w:rsid w:val="006372FE"/>
    <w:rsid w:val="006373D8"/>
    <w:rsid w:val="0063740B"/>
    <w:rsid w:val="006377BB"/>
    <w:rsid w:val="00637E72"/>
    <w:rsid w:val="006400B8"/>
    <w:rsid w:val="00640700"/>
    <w:rsid w:val="00641166"/>
    <w:rsid w:val="006420BA"/>
    <w:rsid w:val="006422E3"/>
    <w:rsid w:val="00642317"/>
    <w:rsid w:val="0064315B"/>
    <w:rsid w:val="00643726"/>
    <w:rsid w:val="006438D8"/>
    <w:rsid w:val="00643974"/>
    <w:rsid w:val="00643ABF"/>
    <w:rsid w:val="00643F9F"/>
    <w:rsid w:val="00644C36"/>
    <w:rsid w:val="00644F62"/>
    <w:rsid w:val="00645115"/>
    <w:rsid w:val="00645276"/>
    <w:rsid w:val="00645809"/>
    <w:rsid w:val="00645B30"/>
    <w:rsid w:val="00646181"/>
    <w:rsid w:val="00646935"/>
    <w:rsid w:val="0064705A"/>
    <w:rsid w:val="006476AE"/>
    <w:rsid w:val="00647B45"/>
    <w:rsid w:val="00647BBA"/>
    <w:rsid w:val="006500CF"/>
    <w:rsid w:val="006500FF"/>
    <w:rsid w:val="00650B80"/>
    <w:rsid w:val="00650BB3"/>
    <w:rsid w:val="00650D89"/>
    <w:rsid w:val="006514E0"/>
    <w:rsid w:val="0065176F"/>
    <w:rsid w:val="00651828"/>
    <w:rsid w:val="00652427"/>
    <w:rsid w:val="00652BAA"/>
    <w:rsid w:val="00652C3E"/>
    <w:rsid w:val="00652DCF"/>
    <w:rsid w:val="006532B1"/>
    <w:rsid w:val="006533EA"/>
    <w:rsid w:val="0065354E"/>
    <w:rsid w:val="006537EA"/>
    <w:rsid w:val="00653D96"/>
    <w:rsid w:val="00653E02"/>
    <w:rsid w:val="00654201"/>
    <w:rsid w:val="006544D2"/>
    <w:rsid w:val="00654554"/>
    <w:rsid w:val="006549FA"/>
    <w:rsid w:val="006553A4"/>
    <w:rsid w:val="0065548A"/>
    <w:rsid w:val="0065588F"/>
    <w:rsid w:val="00655CC4"/>
    <w:rsid w:val="00655E26"/>
    <w:rsid w:val="00656941"/>
    <w:rsid w:val="00656AEE"/>
    <w:rsid w:val="006574B8"/>
    <w:rsid w:val="0065769F"/>
    <w:rsid w:val="00657790"/>
    <w:rsid w:val="00657CF8"/>
    <w:rsid w:val="00657D51"/>
    <w:rsid w:val="00661259"/>
    <w:rsid w:val="00661AAD"/>
    <w:rsid w:val="00661E3A"/>
    <w:rsid w:val="006621CD"/>
    <w:rsid w:val="00662479"/>
    <w:rsid w:val="0066271C"/>
    <w:rsid w:val="00662D43"/>
    <w:rsid w:val="006639FB"/>
    <w:rsid w:val="00663DC5"/>
    <w:rsid w:val="00663F9D"/>
    <w:rsid w:val="006645CF"/>
    <w:rsid w:val="00664AA5"/>
    <w:rsid w:val="00664B6E"/>
    <w:rsid w:val="0066503B"/>
    <w:rsid w:val="0066589E"/>
    <w:rsid w:val="00665C15"/>
    <w:rsid w:val="00666531"/>
    <w:rsid w:val="006665CE"/>
    <w:rsid w:val="0066663A"/>
    <w:rsid w:val="00667400"/>
    <w:rsid w:val="006678EE"/>
    <w:rsid w:val="00667CEC"/>
    <w:rsid w:val="00667EC4"/>
    <w:rsid w:val="006700DD"/>
    <w:rsid w:val="006707CA"/>
    <w:rsid w:val="00670B1C"/>
    <w:rsid w:val="00671266"/>
    <w:rsid w:val="006713B6"/>
    <w:rsid w:val="00671B7F"/>
    <w:rsid w:val="00671BD6"/>
    <w:rsid w:val="0067237A"/>
    <w:rsid w:val="0067271A"/>
    <w:rsid w:val="006729BD"/>
    <w:rsid w:val="00672AFF"/>
    <w:rsid w:val="00672BA9"/>
    <w:rsid w:val="00672C78"/>
    <w:rsid w:val="00672C8A"/>
    <w:rsid w:val="00672F69"/>
    <w:rsid w:val="006734AD"/>
    <w:rsid w:val="00673C6A"/>
    <w:rsid w:val="00673D1A"/>
    <w:rsid w:val="0067541E"/>
    <w:rsid w:val="0067553C"/>
    <w:rsid w:val="0067601D"/>
    <w:rsid w:val="00676426"/>
    <w:rsid w:val="00677928"/>
    <w:rsid w:val="00677CAE"/>
    <w:rsid w:val="00677F85"/>
    <w:rsid w:val="00680717"/>
    <w:rsid w:val="006807B2"/>
    <w:rsid w:val="006808C5"/>
    <w:rsid w:val="00681000"/>
    <w:rsid w:val="006818EB"/>
    <w:rsid w:val="0068251B"/>
    <w:rsid w:val="00682547"/>
    <w:rsid w:val="00683C22"/>
    <w:rsid w:val="00683F3B"/>
    <w:rsid w:val="00684048"/>
    <w:rsid w:val="006843E7"/>
    <w:rsid w:val="006845E3"/>
    <w:rsid w:val="0068518B"/>
    <w:rsid w:val="00685861"/>
    <w:rsid w:val="00686EBB"/>
    <w:rsid w:val="00687131"/>
    <w:rsid w:val="006871C6"/>
    <w:rsid w:val="0068733C"/>
    <w:rsid w:val="0068780E"/>
    <w:rsid w:val="00687AEF"/>
    <w:rsid w:val="006904EC"/>
    <w:rsid w:val="006905BA"/>
    <w:rsid w:val="006905FF"/>
    <w:rsid w:val="00690DBE"/>
    <w:rsid w:val="006914E3"/>
    <w:rsid w:val="006915AD"/>
    <w:rsid w:val="006918A2"/>
    <w:rsid w:val="00691992"/>
    <w:rsid w:val="00691A48"/>
    <w:rsid w:val="006923ED"/>
    <w:rsid w:val="006923F0"/>
    <w:rsid w:val="0069253F"/>
    <w:rsid w:val="00692D47"/>
    <w:rsid w:val="006935A8"/>
    <w:rsid w:val="00693B08"/>
    <w:rsid w:val="00694736"/>
    <w:rsid w:val="006949D8"/>
    <w:rsid w:val="00694A1B"/>
    <w:rsid w:val="00694BA4"/>
    <w:rsid w:val="006950DB"/>
    <w:rsid w:val="00695ED2"/>
    <w:rsid w:val="00695EF2"/>
    <w:rsid w:val="006960B1"/>
    <w:rsid w:val="006961AE"/>
    <w:rsid w:val="00696B21"/>
    <w:rsid w:val="006972A0"/>
    <w:rsid w:val="00697899"/>
    <w:rsid w:val="00697A3D"/>
    <w:rsid w:val="006A0264"/>
    <w:rsid w:val="006A0F95"/>
    <w:rsid w:val="006A0FF9"/>
    <w:rsid w:val="006A191B"/>
    <w:rsid w:val="006A1F63"/>
    <w:rsid w:val="006A2053"/>
    <w:rsid w:val="006A2DCD"/>
    <w:rsid w:val="006A33BC"/>
    <w:rsid w:val="006A3912"/>
    <w:rsid w:val="006A39E4"/>
    <w:rsid w:val="006A3C87"/>
    <w:rsid w:val="006A43D4"/>
    <w:rsid w:val="006A48E3"/>
    <w:rsid w:val="006A4F21"/>
    <w:rsid w:val="006A4F25"/>
    <w:rsid w:val="006A5113"/>
    <w:rsid w:val="006A53A3"/>
    <w:rsid w:val="006A592C"/>
    <w:rsid w:val="006A5BE9"/>
    <w:rsid w:val="006A5FB3"/>
    <w:rsid w:val="006A6002"/>
    <w:rsid w:val="006A6173"/>
    <w:rsid w:val="006A6330"/>
    <w:rsid w:val="006A635D"/>
    <w:rsid w:val="006A6680"/>
    <w:rsid w:val="006A6880"/>
    <w:rsid w:val="006A6F17"/>
    <w:rsid w:val="006A763E"/>
    <w:rsid w:val="006B008F"/>
    <w:rsid w:val="006B0719"/>
    <w:rsid w:val="006B08FA"/>
    <w:rsid w:val="006B1033"/>
    <w:rsid w:val="006B22B9"/>
    <w:rsid w:val="006B2838"/>
    <w:rsid w:val="006B316B"/>
    <w:rsid w:val="006B326F"/>
    <w:rsid w:val="006B3294"/>
    <w:rsid w:val="006B38A5"/>
    <w:rsid w:val="006B3B65"/>
    <w:rsid w:val="006B3F33"/>
    <w:rsid w:val="006B49C2"/>
    <w:rsid w:val="006B4D92"/>
    <w:rsid w:val="006B5101"/>
    <w:rsid w:val="006B52C5"/>
    <w:rsid w:val="006B611C"/>
    <w:rsid w:val="006B68BE"/>
    <w:rsid w:val="006B6C1D"/>
    <w:rsid w:val="006B6D8F"/>
    <w:rsid w:val="006B6E4E"/>
    <w:rsid w:val="006C05EA"/>
    <w:rsid w:val="006C08D8"/>
    <w:rsid w:val="006C0BE4"/>
    <w:rsid w:val="006C0EBE"/>
    <w:rsid w:val="006C0F3A"/>
    <w:rsid w:val="006C0FB0"/>
    <w:rsid w:val="006C1F68"/>
    <w:rsid w:val="006C2710"/>
    <w:rsid w:val="006C2877"/>
    <w:rsid w:val="006C28D9"/>
    <w:rsid w:val="006C2B95"/>
    <w:rsid w:val="006C3D27"/>
    <w:rsid w:val="006C3E42"/>
    <w:rsid w:val="006C4160"/>
    <w:rsid w:val="006C42C7"/>
    <w:rsid w:val="006C42D2"/>
    <w:rsid w:val="006C4639"/>
    <w:rsid w:val="006C4D12"/>
    <w:rsid w:val="006C5659"/>
    <w:rsid w:val="006C64F9"/>
    <w:rsid w:val="006C6B42"/>
    <w:rsid w:val="006C6F11"/>
    <w:rsid w:val="006C70E6"/>
    <w:rsid w:val="006C7134"/>
    <w:rsid w:val="006C79E4"/>
    <w:rsid w:val="006D0534"/>
    <w:rsid w:val="006D08B1"/>
    <w:rsid w:val="006D0AC8"/>
    <w:rsid w:val="006D0ACF"/>
    <w:rsid w:val="006D1507"/>
    <w:rsid w:val="006D1A78"/>
    <w:rsid w:val="006D220E"/>
    <w:rsid w:val="006D24E3"/>
    <w:rsid w:val="006D3BCC"/>
    <w:rsid w:val="006D41A3"/>
    <w:rsid w:val="006D4536"/>
    <w:rsid w:val="006D47F0"/>
    <w:rsid w:val="006D48BD"/>
    <w:rsid w:val="006D4EF5"/>
    <w:rsid w:val="006D53EA"/>
    <w:rsid w:val="006D5805"/>
    <w:rsid w:val="006D605C"/>
    <w:rsid w:val="006D625A"/>
    <w:rsid w:val="006D63BC"/>
    <w:rsid w:val="006D646F"/>
    <w:rsid w:val="006D705F"/>
    <w:rsid w:val="006D7569"/>
    <w:rsid w:val="006D7619"/>
    <w:rsid w:val="006D7626"/>
    <w:rsid w:val="006D78F3"/>
    <w:rsid w:val="006D7A5B"/>
    <w:rsid w:val="006D7B97"/>
    <w:rsid w:val="006D7BC6"/>
    <w:rsid w:val="006D7CB2"/>
    <w:rsid w:val="006E10FC"/>
    <w:rsid w:val="006E11E9"/>
    <w:rsid w:val="006E16F0"/>
    <w:rsid w:val="006E1A7E"/>
    <w:rsid w:val="006E1EC5"/>
    <w:rsid w:val="006E1F32"/>
    <w:rsid w:val="006E1F37"/>
    <w:rsid w:val="006E21D8"/>
    <w:rsid w:val="006E2596"/>
    <w:rsid w:val="006E2A0A"/>
    <w:rsid w:val="006E2C0B"/>
    <w:rsid w:val="006E2D61"/>
    <w:rsid w:val="006E332E"/>
    <w:rsid w:val="006E340C"/>
    <w:rsid w:val="006E36F1"/>
    <w:rsid w:val="006E3947"/>
    <w:rsid w:val="006E418E"/>
    <w:rsid w:val="006E4AC3"/>
    <w:rsid w:val="006E5389"/>
    <w:rsid w:val="006E54F2"/>
    <w:rsid w:val="006E5624"/>
    <w:rsid w:val="006E6091"/>
    <w:rsid w:val="006E659B"/>
    <w:rsid w:val="006E6B0C"/>
    <w:rsid w:val="006E6C52"/>
    <w:rsid w:val="006E75B3"/>
    <w:rsid w:val="006E77FE"/>
    <w:rsid w:val="006F0473"/>
    <w:rsid w:val="006F095E"/>
    <w:rsid w:val="006F0A75"/>
    <w:rsid w:val="006F0B18"/>
    <w:rsid w:val="006F199E"/>
    <w:rsid w:val="006F1A71"/>
    <w:rsid w:val="006F1A88"/>
    <w:rsid w:val="006F1CC2"/>
    <w:rsid w:val="006F1EF2"/>
    <w:rsid w:val="006F242E"/>
    <w:rsid w:val="006F2AEC"/>
    <w:rsid w:val="006F2C09"/>
    <w:rsid w:val="006F3726"/>
    <w:rsid w:val="006F380D"/>
    <w:rsid w:val="006F4565"/>
    <w:rsid w:val="006F484B"/>
    <w:rsid w:val="006F4A05"/>
    <w:rsid w:val="006F51D6"/>
    <w:rsid w:val="006F5755"/>
    <w:rsid w:val="006F5A7A"/>
    <w:rsid w:val="006F5AA4"/>
    <w:rsid w:val="006F5D92"/>
    <w:rsid w:val="006F5E02"/>
    <w:rsid w:val="006F5F02"/>
    <w:rsid w:val="006F62B0"/>
    <w:rsid w:val="006F62CD"/>
    <w:rsid w:val="006F6B4C"/>
    <w:rsid w:val="006F732E"/>
    <w:rsid w:val="006F733D"/>
    <w:rsid w:val="006F75AD"/>
    <w:rsid w:val="006F767E"/>
    <w:rsid w:val="006F7C9B"/>
    <w:rsid w:val="006F7FA8"/>
    <w:rsid w:val="007003CD"/>
    <w:rsid w:val="007003E4"/>
    <w:rsid w:val="007004CC"/>
    <w:rsid w:val="0070061A"/>
    <w:rsid w:val="00701CA1"/>
    <w:rsid w:val="00701E40"/>
    <w:rsid w:val="0070325D"/>
    <w:rsid w:val="007038D0"/>
    <w:rsid w:val="00703AF1"/>
    <w:rsid w:val="00703B15"/>
    <w:rsid w:val="007045EA"/>
    <w:rsid w:val="007050E7"/>
    <w:rsid w:val="007054CE"/>
    <w:rsid w:val="007059DF"/>
    <w:rsid w:val="00705CB3"/>
    <w:rsid w:val="00706758"/>
    <w:rsid w:val="00706786"/>
    <w:rsid w:val="0070692C"/>
    <w:rsid w:val="0070732F"/>
    <w:rsid w:val="00707500"/>
    <w:rsid w:val="00710684"/>
    <w:rsid w:val="007106E6"/>
    <w:rsid w:val="007107D6"/>
    <w:rsid w:val="00710D41"/>
    <w:rsid w:val="00710F3F"/>
    <w:rsid w:val="00710F98"/>
    <w:rsid w:val="00711017"/>
    <w:rsid w:val="0071119C"/>
    <w:rsid w:val="007112A4"/>
    <w:rsid w:val="00711AE7"/>
    <w:rsid w:val="00711C55"/>
    <w:rsid w:val="0071209D"/>
    <w:rsid w:val="007122DA"/>
    <w:rsid w:val="00712614"/>
    <w:rsid w:val="00712632"/>
    <w:rsid w:val="007126EF"/>
    <w:rsid w:val="00712847"/>
    <w:rsid w:val="007129FD"/>
    <w:rsid w:val="0071352E"/>
    <w:rsid w:val="00713617"/>
    <w:rsid w:val="00713966"/>
    <w:rsid w:val="007146A2"/>
    <w:rsid w:val="007146DC"/>
    <w:rsid w:val="00714821"/>
    <w:rsid w:val="00714FBC"/>
    <w:rsid w:val="007151B2"/>
    <w:rsid w:val="00715EE8"/>
    <w:rsid w:val="007165A0"/>
    <w:rsid w:val="007166EA"/>
    <w:rsid w:val="00716D18"/>
    <w:rsid w:val="00716FA2"/>
    <w:rsid w:val="007176C6"/>
    <w:rsid w:val="00717E52"/>
    <w:rsid w:val="00720302"/>
    <w:rsid w:val="00720642"/>
    <w:rsid w:val="00720B9B"/>
    <w:rsid w:val="00720CC9"/>
    <w:rsid w:val="00720CEC"/>
    <w:rsid w:val="00720F7A"/>
    <w:rsid w:val="00720F96"/>
    <w:rsid w:val="00721080"/>
    <w:rsid w:val="00721376"/>
    <w:rsid w:val="00721E54"/>
    <w:rsid w:val="007223B2"/>
    <w:rsid w:val="007225C5"/>
    <w:rsid w:val="00722ECA"/>
    <w:rsid w:val="00722FD6"/>
    <w:rsid w:val="00723641"/>
    <w:rsid w:val="00723907"/>
    <w:rsid w:val="00723BC8"/>
    <w:rsid w:val="00723F25"/>
    <w:rsid w:val="00724236"/>
    <w:rsid w:val="007245B1"/>
    <w:rsid w:val="00724BE9"/>
    <w:rsid w:val="007259BE"/>
    <w:rsid w:val="00725C9A"/>
    <w:rsid w:val="00726307"/>
    <w:rsid w:val="00726B4B"/>
    <w:rsid w:val="00726FA6"/>
    <w:rsid w:val="0072753B"/>
    <w:rsid w:val="0072767B"/>
    <w:rsid w:val="00727BEE"/>
    <w:rsid w:val="0073041F"/>
    <w:rsid w:val="007304AA"/>
    <w:rsid w:val="00730A93"/>
    <w:rsid w:val="00730D84"/>
    <w:rsid w:val="00730F59"/>
    <w:rsid w:val="00731885"/>
    <w:rsid w:val="00731AF1"/>
    <w:rsid w:val="00731FE2"/>
    <w:rsid w:val="00731FE6"/>
    <w:rsid w:val="00732193"/>
    <w:rsid w:val="00732AF2"/>
    <w:rsid w:val="007330D4"/>
    <w:rsid w:val="007334C5"/>
    <w:rsid w:val="0073380A"/>
    <w:rsid w:val="00733B26"/>
    <w:rsid w:val="00733C77"/>
    <w:rsid w:val="007346CF"/>
    <w:rsid w:val="00734E9B"/>
    <w:rsid w:val="00735E26"/>
    <w:rsid w:val="00735E33"/>
    <w:rsid w:val="0073621E"/>
    <w:rsid w:val="007362BE"/>
    <w:rsid w:val="00736636"/>
    <w:rsid w:val="00736A35"/>
    <w:rsid w:val="00736A94"/>
    <w:rsid w:val="00736D59"/>
    <w:rsid w:val="007370DD"/>
    <w:rsid w:val="007371C4"/>
    <w:rsid w:val="0073748A"/>
    <w:rsid w:val="007375B9"/>
    <w:rsid w:val="00740B60"/>
    <w:rsid w:val="00740ED4"/>
    <w:rsid w:val="00741BE3"/>
    <w:rsid w:val="00741C64"/>
    <w:rsid w:val="00742815"/>
    <w:rsid w:val="0074286F"/>
    <w:rsid w:val="00742A20"/>
    <w:rsid w:val="00742A30"/>
    <w:rsid w:val="00743131"/>
    <w:rsid w:val="00743351"/>
    <w:rsid w:val="00743866"/>
    <w:rsid w:val="00743939"/>
    <w:rsid w:val="007440A8"/>
    <w:rsid w:val="0074461C"/>
    <w:rsid w:val="00744803"/>
    <w:rsid w:val="007452D9"/>
    <w:rsid w:val="00745AFE"/>
    <w:rsid w:val="007460C4"/>
    <w:rsid w:val="00746288"/>
    <w:rsid w:val="007466B4"/>
    <w:rsid w:val="00746B84"/>
    <w:rsid w:val="00747266"/>
    <w:rsid w:val="0074746E"/>
    <w:rsid w:val="00747740"/>
    <w:rsid w:val="0074787C"/>
    <w:rsid w:val="00747935"/>
    <w:rsid w:val="00747D75"/>
    <w:rsid w:val="00747EE5"/>
    <w:rsid w:val="00750132"/>
    <w:rsid w:val="00750451"/>
    <w:rsid w:val="00750706"/>
    <w:rsid w:val="007508D2"/>
    <w:rsid w:val="00750A25"/>
    <w:rsid w:val="00750DCB"/>
    <w:rsid w:val="00750FA5"/>
    <w:rsid w:val="00750FFE"/>
    <w:rsid w:val="00751073"/>
    <w:rsid w:val="00751438"/>
    <w:rsid w:val="007514FB"/>
    <w:rsid w:val="007515E8"/>
    <w:rsid w:val="0075179F"/>
    <w:rsid w:val="007517F4"/>
    <w:rsid w:val="0075210B"/>
    <w:rsid w:val="0075294D"/>
    <w:rsid w:val="00752C7B"/>
    <w:rsid w:val="00752CB9"/>
    <w:rsid w:val="00752E03"/>
    <w:rsid w:val="007532BD"/>
    <w:rsid w:val="007532DE"/>
    <w:rsid w:val="0075374D"/>
    <w:rsid w:val="007540C0"/>
    <w:rsid w:val="007541EA"/>
    <w:rsid w:val="00754B1A"/>
    <w:rsid w:val="00754CB1"/>
    <w:rsid w:val="00754D52"/>
    <w:rsid w:val="00755135"/>
    <w:rsid w:val="0075517C"/>
    <w:rsid w:val="00755586"/>
    <w:rsid w:val="00755B7C"/>
    <w:rsid w:val="007569F8"/>
    <w:rsid w:val="00756FD4"/>
    <w:rsid w:val="007577C0"/>
    <w:rsid w:val="00757B43"/>
    <w:rsid w:val="00757C1B"/>
    <w:rsid w:val="00760108"/>
    <w:rsid w:val="007601DD"/>
    <w:rsid w:val="00760412"/>
    <w:rsid w:val="00760B92"/>
    <w:rsid w:val="0076167C"/>
    <w:rsid w:val="007618C4"/>
    <w:rsid w:val="00761C06"/>
    <w:rsid w:val="00761D17"/>
    <w:rsid w:val="00762400"/>
    <w:rsid w:val="00762611"/>
    <w:rsid w:val="007626D9"/>
    <w:rsid w:val="0076272B"/>
    <w:rsid w:val="007627D3"/>
    <w:rsid w:val="007630F9"/>
    <w:rsid w:val="00763492"/>
    <w:rsid w:val="00763BD0"/>
    <w:rsid w:val="00763C13"/>
    <w:rsid w:val="0076406E"/>
    <w:rsid w:val="0076462E"/>
    <w:rsid w:val="00764882"/>
    <w:rsid w:val="007648E4"/>
    <w:rsid w:val="0076493A"/>
    <w:rsid w:val="0076520A"/>
    <w:rsid w:val="00765F3C"/>
    <w:rsid w:val="00766923"/>
    <w:rsid w:val="00766E60"/>
    <w:rsid w:val="00770112"/>
    <w:rsid w:val="007705AF"/>
    <w:rsid w:val="007709DD"/>
    <w:rsid w:val="00771030"/>
    <w:rsid w:val="0077153D"/>
    <w:rsid w:val="00771896"/>
    <w:rsid w:val="00772546"/>
    <w:rsid w:val="00772C9F"/>
    <w:rsid w:val="00772CCF"/>
    <w:rsid w:val="00772CE6"/>
    <w:rsid w:val="00772F4E"/>
    <w:rsid w:val="00773328"/>
    <w:rsid w:val="0077398B"/>
    <w:rsid w:val="00773A50"/>
    <w:rsid w:val="00774173"/>
    <w:rsid w:val="0077426A"/>
    <w:rsid w:val="007745BA"/>
    <w:rsid w:val="00774AA0"/>
    <w:rsid w:val="00774C73"/>
    <w:rsid w:val="00775A8C"/>
    <w:rsid w:val="007765B3"/>
    <w:rsid w:val="007768B6"/>
    <w:rsid w:val="00776BBB"/>
    <w:rsid w:val="00776D5E"/>
    <w:rsid w:val="007775E0"/>
    <w:rsid w:val="0077762A"/>
    <w:rsid w:val="00777718"/>
    <w:rsid w:val="00777DC9"/>
    <w:rsid w:val="00777E6A"/>
    <w:rsid w:val="00777FDB"/>
    <w:rsid w:val="00780038"/>
    <w:rsid w:val="00780290"/>
    <w:rsid w:val="007807CD"/>
    <w:rsid w:val="00781A11"/>
    <w:rsid w:val="00781B24"/>
    <w:rsid w:val="00781CBD"/>
    <w:rsid w:val="00781D1B"/>
    <w:rsid w:val="00781DA2"/>
    <w:rsid w:val="00782749"/>
    <w:rsid w:val="00782FBE"/>
    <w:rsid w:val="00783416"/>
    <w:rsid w:val="007837DD"/>
    <w:rsid w:val="00783AC6"/>
    <w:rsid w:val="00783D34"/>
    <w:rsid w:val="00783FCC"/>
    <w:rsid w:val="00784051"/>
    <w:rsid w:val="00784245"/>
    <w:rsid w:val="0078471E"/>
    <w:rsid w:val="0078474E"/>
    <w:rsid w:val="00784C7B"/>
    <w:rsid w:val="00784DBC"/>
    <w:rsid w:val="0078599D"/>
    <w:rsid w:val="00785A57"/>
    <w:rsid w:val="007860DD"/>
    <w:rsid w:val="00786117"/>
    <w:rsid w:val="007862E9"/>
    <w:rsid w:val="007867FD"/>
    <w:rsid w:val="00786A4B"/>
    <w:rsid w:val="00786AD5"/>
    <w:rsid w:val="00786ADB"/>
    <w:rsid w:val="00787318"/>
    <w:rsid w:val="00787616"/>
    <w:rsid w:val="00787986"/>
    <w:rsid w:val="00787A0B"/>
    <w:rsid w:val="00790558"/>
    <w:rsid w:val="00790672"/>
    <w:rsid w:val="0079109E"/>
    <w:rsid w:val="007910C6"/>
    <w:rsid w:val="007912FB"/>
    <w:rsid w:val="00791336"/>
    <w:rsid w:val="007914E5"/>
    <w:rsid w:val="00791BF9"/>
    <w:rsid w:val="00791E05"/>
    <w:rsid w:val="00792041"/>
    <w:rsid w:val="007922A0"/>
    <w:rsid w:val="007923C5"/>
    <w:rsid w:val="00792E1A"/>
    <w:rsid w:val="00793067"/>
    <w:rsid w:val="007931F5"/>
    <w:rsid w:val="007935A6"/>
    <w:rsid w:val="0079364F"/>
    <w:rsid w:val="007943D2"/>
    <w:rsid w:val="00794592"/>
    <w:rsid w:val="00794EEC"/>
    <w:rsid w:val="00794FB1"/>
    <w:rsid w:val="00794FC0"/>
    <w:rsid w:val="00795347"/>
    <w:rsid w:val="007957A6"/>
    <w:rsid w:val="00795A61"/>
    <w:rsid w:val="00795B15"/>
    <w:rsid w:val="007960EE"/>
    <w:rsid w:val="0079621A"/>
    <w:rsid w:val="007966A6"/>
    <w:rsid w:val="00796DC5"/>
    <w:rsid w:val="0079756B"/>
    <w:rsid w:val="00797F40"/>
    <w:rsid w:val="007A000D"/>
    <w:rsid w:val="007A005C"/>
    <w:rsid w:val="007A039F"/>
    <w:rsid w:val="007A0420"/>
    <w:rsid w:val="007A05B2"/>
    <w:rsid w:val="007A079C"/>
    <w:rsid w:val="007A07FB"/>
    <w:rsid w:val="007A099B"/>
    <w:rsid w:val="007A1D4A"/>
    <w:rsid w:val="007A200F"/>
    <w:rsid w:val="007A23BC"/>
    <w:rsid w:val="007A2699"/>
    <w:rsid w:val="007A2B03"/>
    <w:rsid w:val="007A3024"/>
    <w:rsid w:val="007A454A"/>
    <w:rsid w:val="007A47F7"/>
    <w:rsid w:val="007A4BED"/>
    <w:rsid w:val="007A4C5B"/>
    <w:rsid w:val="007A506C"/>
    <w:rsid w:val="007A61FA"/>
    <w:rsid w:val="007A7186"/>
    <w:rsid w:val="007A75A4"/>
    <w:rsid w:val="007A77D1"/>
    <w:rsid w:val="007B0091"/>
    <w:rsid w:val="007B093C"/>
    <w:rsid w:val="007B09B2"/>
    <w:rsid w:val="007B0B92"/>
    <w:rsid w:val="007B0C18"/>
    <w:rsid w:val="007B0ECD"/>
    <w:rsid w:val="007B13AB"/>
    <w:rsid w:val="007B1997"/>
    <w:rsid w:val="007B1F0E"/>
    <w:rsid w:val="007B2888"/>
    <w:rsid w:val="007B2BA3"/>
    <w:rsid w:val="007B2FD5"/>
    <w:rsid w:val="007B3FCA"/>
    <w:rsid w:val="007B4077"/>
    <w:rsid w:val="007B43D5"/>
    <w:rsid w:val="007B47FF"/>
    <w:rsid w:val="007B4CA4"/>
    <w:rsid w:val="007B4E32"/>
    <w:rsid w:val="007B53E7"/>
    <w:rsid w:val="007B5637"/>
    <w:rsid w:val="007B5694"/>
    <w:rsid w:val="007B58B9"/>
    <w:rsid w:val="007B5A48"/>
    <w:rsid w:val="007B5A50"/>
    <w:rsid w:val="007B660B"/>
    <w:rsid w:val="007B68D5"/>
    <w:rsid w:val="007B694E"/>
    <w:rsid w:val="007B6B02"/>
    <w:rsid w:val="007B6FE3"/>
    <w:rsid w:val="007B70D4"/>
    <w:rsid w:val="007B7105"/>
    <w:rsid w:val="007C0067"/>
    <w:rsid w:val="007C0A2E"/>
    <w:rsid w:val="007C16D7"/>
    <w:rsid w:val="007C186F"/>
    <w:rsid w:val="007C1A9C"/>
    <w:rsid w:val="007C1F3F"/>
    <w:rsid w:val="007C210D"/>
    <w:rsid w:val="007C237A"/>
    <w:rsid w:val="007C24E4"/>
    <w:rsid w:val="007C2B92"/>
    <w:rsid w:val="007C2C8D"/>
    <w:rsid w:val="007C31CB"/>
    <w:rsid w:val="007C373A"/>
    <w:rsid w:val="007C3937"/>
    <w:rsid w:val="007C42F4"/>
    <w:rsid w:val="007C5209"/>
    <w:rsid w:val="007C551C"/>
    <w:rsid w:val="007C5D3C"/>
    <w:rsid w:val="007C6099"/>
    <w:rsid w:val="007C6740"/>
    <w:rsid w:val="007C68C3"/>
    <w:rsid w:val="007C6CC0"/>
    <w:rsid w:val="007C6F20"/>
    <w:rsid w:val="007C6FD5"/>
    <w:rsid w:val="007C7222"/>
    <w:rsid w:val="007C7448"/>
    <w:rsid w:val="007C7554"/>
    <w:rsid w:val="007C769F"/>
    <w:rsid w:val="007C775D"/>
    <w:rsid w:val="007D0A23"/>
    <w:rsid w:val="007D0CEA"/>
    <w:rsid w:val="007D10E0"/>
    <w:rsid w:val="007D1162"/>
    <w:rsid w:val="007D1510"/>
    <w:rsid w:val="007D32CB"/>
    <w:rsid w:val="007D36FC"/>
    <w:rsid w:val="007D3B60"/>
    <w:rsid w:val="007D481E"/>
    <w:rsid w:val="007D54F4"/>
    <w:rsid w:val="007D5851"/>
    <w:rsid w:val="007D5C27"/>
    <w:rsid w:val="007D5C3F"/>
    <w:rsid w:val="007D6BEB"/>
    <w:rsid w:val="007D78FE"/>
    <w:rsid w:val="007D7A6E"/>
    <w:rsid w:val="007E0018"/>
    <w:rsid w:val="007E0B1C"/>
    <w:rsid w:val="007E0BD6"/>
    <w:rsid w:val="007E1764"/>
    <w:rsid w:val="007E189E"/>
    <w:rsid w:val="007E18D0"/>
    <w:rsid w:val="007E1BE7"/>
    <w:rsid w:val="007E1E6B"/>
    <w:rsid w:val="007E25F7"/>
    <w:rsid w:val="007E3103"/>
    <w:rsid w:val="007E3B47"/>
    <w:rsid w:val="007E3D0B"/>
    <w:rsid w:val="007E3E82"/>
    <w:rsid w:val="007E40E2"/>
    <w:rsid w:val="007E44D4"/>
    <w:rsid w:val="007E45F8"/>
    <w:rsid w:val="007E47A3"/>
    <w:rsid w:val="007E4A0A"/>
    <w:rsid w:val="007E4C79"/>
    <w:rsid w:val="007E544A"/>
    <w:rsid w:val="007E558D"/>
    <w:rsid w:val="007E5817"/>
    <w:rsid w:val="007E5BC0"/>
    <w:rsid w:val="007E5CA2"/>
    <w:rsid w:val="007E61CC"/>
    <w:rsid w:val="007E6547"/>
    <w:rsid w:val="007E6A8A"/>
    <w:rsid w:val="007E6BE3"/>
    <w:rsid w:val="007E710F"/>
    <w:rsid w:val="007E71B5"/>
    <w:rsid w:val="007E73AA"/>
    <w:rsid w:val="007E743D"/>
    <w:rsid w:val="007E7566"/>
    <w:rsid w:val="007E76C1"/>
    <w:rsid w:val="007F03D1"/>
    <w:rsid w:val="007F05E1"/>
    <w:rsid w:val="007F08D2"/>
    <w:rsid w:val="007F13A5"/>
    <w:rsid w:val="007F161F"/>
    <w:rsid w:val="007F165D"/>
    <w:rsid w:val="007F18C1"/>
    <w:rsid w:val="007F1A17"/>
    <w:rsid w:val="007F22C6"/>
    <w:rsid w:val="007F2FA9"/>
    <w:rsid w:val="007F3D7A"/>
    <w:rsid w:val="007F3ED2"/>
    <w:rsid w:val="007F4616"/>
    <w:rsid w:val="007F4826"/>
    <w:rsid w:val="007F4A38"/>
    <w:rsid w:val="007F4B19"/>
    <w:rsid w:val="007F4E09"/>
    <w:rsid w:val="007F518B"/>
    <w:rsid w:val="007F58FD"/>
    <w:rsid w:val="007F5919"/>
    <w:rsid w:val="007F592B"/>
    <w:rsid w:val="007F59C4"/>
    <w:rsid w:val="007F5EE7"/>
    <w:rsid w:val="007F6299"/>
    <w:rsid w:val="007F62CF"/>
    <w:rsid w:val="007F64C5"/>
    <w:rsid w:val="007F6818"/>
    <w:rsid w:val="007F6994"/>
    <w:rsid w:val="007F69F0"/>
    <w:rsid w:val="007F6EE8"/>
    <w:rsid w:val="007F7BBF"/>
    <w:rsid w:val="007F7BFD"/>
    <w:rsid w:val="007F7FCA"/>
    <w:rsid w:val="008012EE"/>
    <w:rsid w:val="00801C61"/>
    <w:rsid w:val="00801EE3"/>
    <w:rsid w:val="0080235A"/>
    <w:rsid w:val="008023D7"/>
    <w:rsid w:val="008027D0"/>
    <w:rsid w:val="00802852"/>
    <w:rsid w:val="008029DC"/>
    <w:rsid w:val="00802E35"/>
    <w:rsid w:val="00802EEF"/>
    <w:rsid w:val="008033BD"/>
    <w:rsid w:val="00803483"/>
    <w:rsid w:val="0080351C"/>
    <w:rsid w:val="00803633"/>
    <w:rsid w:val="008037E7"/>
    <w:rsid w:val="00803C80"/>
    <w:rsid w:val="00803FBC"/>
    <w:rsid w:val="008059DE"/>
    <w:rsid w:val="00805AF0"/>
    <w:rsid w:val="008060B9"/>
    <w:rsid w:val="00806375"/>
    <w:rsid w:val="0080659A"/>
    <w:rsid w:val="0080672A"/>
    <w:rsid w:val="008073D8"/>
    <w:rsid w:val="008109D6"/>
    <w:rsid w:val="0081212D"/>
    <w:rsid w:val="0081223D"/>
    <w:rsid w:val="008130FB"/>
    <w:rsid w:val="0081344F"/>
    <w:rsid w:val="00813527"/>
    <w:rsid w:val="00813744"/>
    <w:rsid w:val="00813B1C"/>
    <w:rsid w:val="00813D34"/>
    <w:rsid w:val="00814544"/>
    <w:rsid w:val="00814CD7"/>
    <w:rsid w:val="00814DDE"/>
    <w:rsid w:val="00814F69"/>
    <w:rsid w:val="00815589"/>
    <w:rsid w:val="008155A2"/>
    <w:rsid w:val="00815801"/>
    <w:rsid w:val="00815965"/>
    <w:rsid w:val="00815D25"/>
    <w:rsid w:val="0081608E"/>
    <w:rsid w:val="008162B2"/>
    <w:rsid w:val="00816686"/>
    <w:rsid w:val="00816FB9"/>
    <w:rsid w:val="00817535"/>
    <w:rsid w:val="00817BBB"/>
    <w:rsid w:val="00817F4D"/>
    <w:rsid w:val="00817FA5"/>
    <w:rsid w:val="00820AB9"/>
    <w:rsid w:val="008215AE"/>
    <w:rsid w:val="00821F92"/>
    <w:rsid w:val="008220FB"/>
    <w:rsid w:val="00822FBC"/>
    <w:rsid w:val="0082356C"/>
    <w:rsid w:val="00823D2A"/>
    <w:rsid w:val="00823FC8"/>
    <w:rsid w:val="008248F2"/>
    <w:rsid w:val="00824A15"/>
    <w:rsid w:val="00824A69"/>
    <w:rsid w:val="00824B87"/>
    <w:rsid w:val="00824E0D"/>
    <w:rsid w:val="008259C0"/>
    <w:rsid w:val="00825B89"/>
    <w:rsid w:val="00825E1E"/>
    <w:rsid w:val="00825F39"/>
    <w:rsid w:val="0082600B"/>
    <w:rsid w:val="00826197"/>
    <w:rsid w:val="00826451"/>
    <w:rsid w:val="008264B2"/>
    <w:rsid w:val="0082696E"/>
    <w:rsid w:val="00826C5A"/>
    <w:rsid w:val="00826FBA"/>
    <w:rsid w:val="0082714A"/>
    <w:rsid w:val="00827398"/>
    <w:rsid w:val="0082779E"/>
    <w:rsid w:val="008278F5"/>
    <w:rsid w:val="00827C5B"/>
    <w:rsid w:val="00827EF3"/>
    <w:rsid w:val="00830110"/>
    <w:rsid w:val="008305FD"/>
    <w:rsid w:val="008307BF"/>
    <w:rsid w:val="0083089D"/>
    <w:rsid w:val="00830DB0"/>
    <w:rsid w:val="00830E02"/>
    <w:rsid w:val="00831640"/>
    <w:rsid w:val="0083168D"/>
    <w:rsid w:val="008317FD"/>
    <w:rsid w:val="00832120"/>
    <w:rsid w:val="008325AD"/>
    <w:rsid w:val="00832936"/>
    <w:rsid w:val="00832E6B"/>
    <w:rsid w:val="00832EC4"/>
    <w:rsid w:val="00832F15"/>
    <w:rsid w:val="00833222"/>
    <w:rsid w:val="008335AE"/>
    <w:rsid w:val="00833AE7"/>
    <w:rsid w:val="00833FA9"/>
    <w:rsid w:val="00833FB9"/>
    <w:rsid w:val="008341A1"/>
    <w:rsid w:val="00834674"/>
    <w:rsid w:val="00834B69"/>
    <w:rsid w:val="00834F37"/>
    <w:rsid w:val="00835011"/>
    <w:rsid w:val="008354E2"/>
    <w:rsid w:val="0083551C"/>
    <w:rsid w:val="00835650"/>
    <w:rsid w:val="008359B8"/>
    <w:rsid w:val="00835F22"/>
    <w:rsid w:val="00836689"/>
    <w:rsid w:val="00837258"/>
    <w:rsid w:val="00837887"/>
    <w:rsid w:val="00837E83"/>
    <w:rsid w:val="00840206"/>
    <w:rsid w:val="0084106A"/>
    <w:rsid w:val="00841078"/>
    <w:rsid w:val="00841ED8"/>
    <w:rsid w:val="00841FA3"/>
    <w:rsid w:val="00843744"/>
    <w:rsid w:val="0084382C"/>
    <w:rsid w:val="00843C5D"/>
    <w:rsid w:val="00843CBE"/>
    <w:rsid w:val="00843ED6"/>
    <w:rsid w:val="00843F70"/>
    <w:rsid w:val="008446CE"/>
    <w:rsid w:val="00844BB4"/>
    <w:rsid w:val="0084505C"/>
    <w:rsid w:val="00845768"/>
    <w:rsid w:val="00845E88"/>
    <w:rsid w:val="0084611D"/>
    <w:rsid w:val="00846125"/>
    <w:rsid w:val="00846FFD"/>
    <w:rsid w:val="0084740F"/>
    <w:rsid w:val="00847986"/>
    <w:rsid w:val="00847E60"/>
    <w:rsid w:val="00847E8F"/>
    <w:rsid w:val="00847F42"/>
    <w:rsid w:val="00850052"/>
    <w:rsid w:val="00850530"/>
    <w:rsid w:val="0085066C"/>
    <w:rsid w:val="00850AC1"/>
    <w:rsid w:val="0085119E"/>
    <w:rsid w:val="00851234"/>
    <w:rsid w:val="008517C2"/>
    <w:rsid w:val="008519D7"/>
    <w:rsid w:val="00851B7C"/>
    <w:rsid w:val="00851EB3"/>
    <w:rsid w:val="00851FD4"/>
    <w:rsid w:val="008521E9"/>
    <w:rsid w:val="008526E1"/>
    <w:rsid w:val="008527A1"/>
    <w:rsid w:val="00852C67"/>
    <w:rsid w:val="00852F82"/>
    <w:rsid w:val="008533D6"/>
    <w:rsid w:val="008534FE"/>
    <w:rsid w:val="0085359B"/>
    <w:rsid w:val="00853AF1"/>
    <w:rsid w:val="0085456B"/>
    <w:rsid w:val="0085466D"/>
    <w:rsid w:val="00854B0B"/>
    <w:rsid w:val="00854FB5"/>
    <w:rsid w:val="0085538A"/>
    <w:rsid w:val="00855569"/>
    <w:rsid w:val="00855A7F"/>
    <w:rsid w:val="00856460"/>
    <w:rsid w:val="00856654"/>
    <w:rsid w:val="008572C8"/>
    <w:rsid w:val="00857D11"/>
    <w:rsid w:val="00857FAE"/>
    <w:rsid w:val="0086030B"/>
    <w:rsid w:val="008606DC"/>
    <w:rsid w:val="008609C1"/>
    <w:rsid w:val="00860CE0"/>
    <w:rsid w:val="0086131D"/>
    <w:rsid w:val="008613FB"/>
    <w:rsid w:val="008615FF"/>
    <w:rsid w:val="00861E73"/>
    <w:rsid w:val="0086224C"/>
    <w:rsid w:val="0086258E"/>
    <w:rsid w:val="008627D7"/>
    <w:rsid w:val="00862EDD"/>
    <w:rsid w:val="0086344A"/>
    <w:rsid w:val="008636B5"/>
    <w:rsid w:val="00863879"/>
    <w:rsid w:val="008644BF"/>
    <w:rsid w:val="00864C8A"/>
    <w:rsid w:val="00864F6D"/>
    <w:rsid w:val="0086584E"/>
    <w:rsid w:val="00865914"/>
    <w:rsid w:val="00865D29"/>
    <w:rsid w:val="00866324"/>
    <w:rsid w:val="0086698B"/>
    <w:rsid w:val="008669AC"/>
    <w:rsid w:val="00866CF3"/>
    <w:rsid w:val="00866F9D"/>
    <w:rsid w:val="008670D6"/>
    <w:rsid w:val="00867ACC"/>
    <w:rsid w:val="00867C2D"/>
    <w:rsid w:val="00867E45"/>
    <w:rsid w:val="008706BB"/>
    <w:rsid w:val="0087098D"/>
    <w:rsid w:val="00870C33"/>
    <w:rsid w:val="00870D9D"/>
    <w:rsid w:val="008711B0"/>
    <w:rsid w:val="0087122E"/>
    <w:rsid w:val="0087195F"/>
    <w:rsid w:val="00871C28"/>
    <w:rsid w:val="008723CB"/>
    <w:rsid w:val="00872560"/>
    <w:rsid w:val="00872CBD"/>
    <w:rsid w:val="00872FD1"/>
    <w:rsid w:val="00873063"/>
    <w:rsid w:val="00873709"/>
    <w:rsid w:val="00873E54"/>
    <w:rsid w:val="00874407"/>
    <w:rsid w:val="00874440"/>
    <w:rsid w:val="00874A18"/>
    <w:rsid w:val="00874CA2"/>
    <w:rsid w:val="00875948"/>
    <w:rsid w:val="008759B4"/>
    <w:rsid w:val="0087607C"/>
    <w:rsid w:val="008761CB"/>
    <w:rsid w:val="0087683B"/>
    <w:rsid w:val="00876BE5"/>
    <w:rsid w:val="00877491"/>
    <w:rsid w:val="00877D17"/>
    <w:rsid w:val="008800D2"/>
    <w:rsid w:val="00880685"/>
    <w:rsid w:val="00880B10"/>
    <w:rsid w:val="00880DAD"/>
    <w:rsid w:val="00880ED5"/>
    <w:rsid w:val="0088118D"/>
    <w:rsid w:val="008816B7"/>
    <w:rsid w:val="00881BBE"/>
    <w:rsid w:val="00881E67"/>
    <w:rsid w:val="0088209E"/>
    <w:rsid w:val="008821A2"/>
    <w:rsid w:val="00882C01"/>
    <w:rsid w:val="00882DA2"/>
    <w:rsid w:val="0088328A"/>
    <w:rsid w:val="0088335F"/>
    <w:rsid w:val="0088366D"/>
    <w:rsid w:val="00884082"/>
    <w:rsid w:val="00884D2B"/>
    <w:rsid w:val="00884DAC"/>
    <w:rsid w:val="00885410"/>
    <w:rsid w:val="008854AB"/>
    <w:rsid w:val="00886030"/>
    <w:rsid w:val="0088633D"/>
    <w:rsid w:val="0088662B"/>
    <w:rsid w:val="00886F71"/>
    <w:rsid w:val="00887280"/>
    <w:rsid w:val="0088751B"/>
    <w:rsid w:val="00890004"/>
    <w:rsid w:val="008901D9"/>
    <w:rsid w:val="008905F3"/>
    <w:rsid w:val="00890902"/>
    <w:rsid w:val="008912C9"/>
    <w:rsid w:val="0089194D"/>
    <w:rsid w:val="008921CF"/>
    <w:rsid w:val="0089275A"/>
    <w:rsid w:val="00892D2C"/>
    <w:rsid w:val="00892F55"/>
    <w:rsid w:val="00892F6F"/>
    <w:rsid w:val="00893D28"/>
    <w:rsid w:val="00894421"/>
    <w:rsid w:val="00894546"/>
    <w:rsid w:val="0089491E"/>
    <w:rsid w:val="00894CDA"/>
    <w:rsid w:val="00894F95"/>
    <w:rsid w:val="00895365"/>
    <w:rsid w:val="0089553F"/>
    <w:rsid w:val="0089564E"/>
    <w:rsid w:val="00895B9C"/>
    <w:rsid w:val="00895BD9"/>
    <w:rsid w:val="0089615B"/>
    <w:rsid w:val="008963F2"/>
    <w:rsid w:val="00896547"/>
    <w:rsid w:val="0089693B"/>
    <w:rsid w:val="008970C5"/>
    <w:rsid w:val="008970E8"/>
    <w:rsid w:val="0089782B"/>
    <w:rsid w:val="008A0162"/>
    <w:rsid w:val="008A04AE"/>
    <w:rsid w:val="008A092D"/>
    <w:rsid w:val="008A1023"/>
    <w:rsid w:val="008A1165"/>
    <w:rsid w:val="008A1612"/>
    <w:rsid w:val="008A17D4"/>
    <w:rsid w:val="008A1871"/>
    <w:rsid w:val="008A1D50"/>
    <w:rsid w:val="008A2148"/>
    <w:rsid w:val="008A249C"/>
    <w:rsid w:val="008A261A"/>
    <w:rsid w:val="008A2B94"/>
    <w:rsid w:val="008A2F5F"/>
    <w:rsid w:val="008A30F7"/>
    <w:rsid w:val="008A362D"/>
    <w:rsid w:val="008A36B3"/>
    <w:rsid w:val="008A3EAD"/>
    <w:rsid w:val="008A4652"/>
    <w:rsid w:val="008A4C04"/>
    <w:rsid w:val="008A5079"/>
    <w:rsid w:val="008A5A52"/>
    <w:rsid w:val="008A6206"/>
    <w:rsid w:val="008A7D34"/>
    <w:rsid w:val="008B0305"/>
    <w:rsid w:val="008B050B"/>
    <w:rsid w:val="008B0E98"/>
    <w:rsid w:val="008B1235"/>
    <w:rsid w:val="008B1865"/>
    <w:rsid w:val="008B1A81"/>
    <w:rsid w:val="008B20B5"/>
    <w:rsid w:val="008B2756"/>
    <w:rsid w:val="008B27CF"/>
    <w:rsid w:val="008B2889"/>
    <w:rsid w:val="008B2A57"/>
    <w:rsid w:val="008B2DD6"/>
    <w:rsid w:val="008B3334"/>
    <w:rsid w:val="008B375A"/>
    <w:rsid w:val="008B37B9"/>
    <w:rsid w:val="008B3A34"/>
    <w:rsid w:val="008B3F5B"/>
    <w:rsid w:val="008B3FBC"/>
    <w:rsid w:val="008B4012"/>
    <w:rsid w:val="008B41C8"/>
    <w:rsid w:val="008B4347"/>
    <w:rsid w:val="008B4CD8"/>
    <w:rsid w:val="008B54EA"/>
    <w:rsid w:val="008B5B47"/>
    <w:rsid w:val="008B5E59"/>
    <w:rsid w:val="008B6D36"/>
    <w:rsid w:val="008B6DDA"/>
    <w:rsid w:val="008B6E32"/>
    <w:rsid w:val="008B6F32"/>
    <w:rsid w:val="008B766E"/>
    <w:rsid w:val="008B7764"/>
    <w:rsid w:val="008B7B56"/>
    <w:rsid w:val="008C0648"/>
    <w:rsid w:val="008C0A21"/>
    <w:rsid w:val="008C2464"/>
    <w:rsid w:val="008C2FBD"/>
    <w:rsid w:val="008C37BA"/>
    <w:rsid w:val="008C4019"/>
    <w:rsid w:val="008C488C"/>
    <w:rsid w:val="008C4A83"/>
    <w:rsid w:val="008C56EE"/>
    <w:rsid w:val="008C5C3A"/>
    <w:rsid w:val="008C5D46"/>
    <w:rsid w:val="008C5E61"/>
    <w:rsid w:val="008C6451"/>
    <w:rsid w:val="008C671F"/>
    <w:rsid w:val="008C6D46"/>
    <w:rsid w:val="008C744E"/>
    <w:rsid w:val="008C7993"/>
    <w:rsid w:val="008C7A8E"/>
    <w:rsid w:val="008C7CF8"/>
    <w:rsid w:val="008D18E5"/>
    <w:rsid w:val="008D1DDC"/>
    <w:rsid w:val="008D1E56"/>
    <w:rsid w:val="008D2608"/>
    <w:rsid w:val="008D2DFE"/>
    <w:rsid w:val="008D38B4"/>
    <w:rsid w:val="008D3A07"/>
    <w:rsid w:val="008D3E9E"/>
    <w:rsid w:val="008D473B"/>
    <w:rsid w:val="008D500B"/>
    <w:rsid w:val="008D5517"/>
    <w:rsid w:val="008D5619"/>
    <w:rsid w:val="008D5D16"/>
    <w:rsid w:val="008D5D5F"/>
    <w:rsid w:val="008D5DBB"/>
    <w:rsid w:val="008D646D"/>
    <w:rsid w:val="008D66BB"/>
    <w:rsid w:val="008D6FC1"/>
    <w:rsid w:val="008D708E"/>
    <w:rsid w:val="008D7164"/>
    <w:rsid w:val="008D7665"/>
    <w:rsid w:val="008D77B8"/>
    <w:rsid w:val="008D7EEC"/>
    <w:rsid w:val="008D7F1D"/>
    <w:rsid w:val="008E03AA"/>
    <w:rsid w:val="008E0DA2"/>
    <w:rsid w:val="008E0E13"/>
    <w:rsid w:val="008E0F57"/>
    <w:rsid w:val="008E1287"/>
    <w:rsid w:val="008E19A8"/>
    <w:rsid w:val="008E22D5"/>
    <w:rsid w:val="008E25E0"/>
    <w:rsid w:val="008E3519"/>
    <w:rsid w:val="008E357C"/>
    <w:rsid w:val="008E4475"/>
    <w:rsid w:val="008E4BFC"/>
    <w:rsid w:val="008E5B43"/>
    <w:rsid w:val="008E5F7D"/>
    <w:rsid w:val="008E66F4"/>
    <w:rsid w:val="008E67C0"/>
    <w:rsid w:val="008E70A1"/>
    <w:rsid w:val="008E71FC"/>
    <w:rsid w:val="008E7300"/>
    <w:rsid w:val="008E7ED5"/>
    <w:rsid w:val="008F07B8"/>
    <w:rsid w:val="008F0CC4"/>
    <w:rsid w:val="008F0E9A"/>
    <w:rsid w:val="008F136A"/>
    <w:rsid w:val="008F1B3A"/>
    <w:rsid w:val="008F1DB2"/>
    <w:rsid w:val="008F1FDD"/>
    <w:rsid w:val="008F241F"/>
    <w:rsid w:val="008F58AF"/>
    <w:rsid w:val="008F5E37"/>
    <w:rsid w:val="008F5F11"/>
    <w:rsid w:val="008F6273"/>
    <w:rsid w:val="008F6438"/>
    <w:rsid w:val="008F6C40"/>
    <w:rsid w:val="008F6E3F"/>
    <w:rsid w:val="008F7026"/>
    <w:rsid w:val="008F740E"/>
    <w:rsid w:val="008F7450"/>
    <w:rsid w:val="008F7525"/>
    <w:rsid w:val="008F7750"/>
    <w:rsid w:val="008F7A3B"/>
    <w:rsid w:val="008F7A55"/>
    <w:rsid w:val="00900BBE"/>
    <w:rsid w:val="00900F72"/>
    <w:rsid w:val="00901330"/>
    <w:rsid w:val="00901366"/>
    <w:rsid w:val="0090145E"/>
    <w:rsid w:val="00901625"/>
    <w:rsid w:val="0090243E"/>
    <w:rsid w:val="00902F8A"/>
    <w:rsid w:val="0090328F"/>
    <w:rsid w:val="00903547"/>
    <w:rsid w:val="009036A4"/>
    <w:rsid w:val="00903996"/>
    <w:rsid w:val="00903C12"/>
    <w:rsid w:val="00904386"/>
    <w:rsid w:val="0090484F"/>
    <w:rsid w:val="00904C1A"/>
    <w:rsid w:val="00905D30"/>
    <w:rsid w:val="00907591"/>
    <w:rsid w:val="00907E31"/>
    <w:rsid w:val="00910629"/>
    <w:rsid w:val="00910715"/>
    <w:rsid w:val="00910B4B"/>
    <w:rsid w:val="00910EF2"/>
    <w:rsid w:val="0091124F"/>
    <w:rsid w:val="00912362"/>
    <w:rsid w:val="00912672"/>
    <w:rsid w:val="00912AE8"/>
    <w:rsid w:val="00913A78"/>
    <w:rsid w:val="00913BEE"/>
    <w:rsid w:val="00913C49"/>
    <w:rsid w:val="00913F61"/>
    <w:rsid w:val="0091482C"/>
    <w:rsid w:val="009155A7"/>
    <w:rsid w:val="00915ADC"/>
    <w:rsid w:val="00916393"/>
    <w:rsid w:val="009164F4"/>
    <w:rsid w:val="0091697E"/>
    <w:rsid w:val="00916FA5"/>
    <w:rsid w:val="00917598"/>
    <w:rsid w:val="009175FB"/>
    <w:rsid w:val="0091798D"/>
    <w:rsid w:val="00917A6C"/>
    <w:rsid w:val="00917C18"/>
    <w:rsid w:val="00917EF4"/>
    <w:rsid w:val="009202AD"/>
    <w:rsid w:val="009209F7"/>
    <w:rsid w:val="00920B47"/>
    <w:rsid w:val="009216B9"/>
    <w:rsid w:val="00921740"/>
    <w:rsid w:val="009218DA"/>
    <w:rsid w:val="009219A0"/>
    <w:rsid w:val="00921DAD"/>
    <w:rsid w:val="00921E85"/>
    <w:rsid w:val="00921F7B"/>
    <w:rsid w:val="009220C1"/>
    <w:rsid w:val="00922470"/>
    <w:rsid w:val="00922503"/>
    <w:rsid w:val="00922532"/>
    <w:rsid w:val="009229CC"/>
    <w:rsid w:val="0092381B"/>
    <w:rsid w:val="00923EC5"/>
    <w:rsid w:val="0092403C"/>
    <w:rsid w:val="00924327"/>
    <w:rsid w:val="009244C5"/>
    <w:rsid w:val="00924D80"/>
    <w:rsid w:val="00924E5F"/>
    <w:rsid w:val="00925A93"/>
    <w:rsid w:val="00925BF6"/>
    <w:rsid w:val="00925E2A"/>
    <w:rsid w:val="00925FDD"/>
    <w:rsid w:val="00926603"/>
    <w:rsid w:val="00926CC1"/>
    <w:rsid w:val="00926D55"/>
    <w:rsid w:val="00926E4D"/>
    <w:rsid w:val="00926F39"/>
    <w:rsid w:val="00927208"/>
    <w:rsid w:val="00927411"/>
    <w:rsid w:val="009274C4"/>
    <w:rsid w:val="00927C5E"/>
    <w:rsid w:val="0093024A"/>
    <w:rsid w:val="0093041B"/>
    <w:rsid w:val="0093090B"/>
    <w:rsid w:val="00931147"/>
    <w:rsid w:val="0093126B"/>
    <w:rsid w:val="0093164E"/>
    <w:rsid w:val="00931A79"/>
    <w:rsid w:val="009322AF"/>
    <w:rsid w:val="00932E18"/>
    <w:rsid w:val="00933795"/>
    <w:rsid w:val="0093381A"/>
    <w:rsid w:val="00933A23"/>
    <w:rsid w:val="00933D19"/>
    <w:rsid w:val="00934034"/>
    <w:rsid w:val="0093446F"/>
    <w:rsid w:val="00934939"/>
    <w:rsid w:val="00934984"/>
    <w:rsid w:val="00935574"/>
    <w:rsid w:val="00935832"/>
    <w:rsid w:val="00935DB4"/>
    <w:rsid w:val="00936288"/>
    <w:rsid w:val="0093692E"/>
    <w:rsid w:val="0093692F"/>
    <w:rsid w:val="00936EF4"/>
    <w:rsid w:val="00936F1E"/>
    <w:rsid w:val="00936FBE"/>
    <w:rsid w:val="00937882"/>
    <w:rsid w:val="00940310"/>
    <w:rsid w:val="00940AEE"/>
    <w:rsid w:val="00940D39"/>
    <w:rsid w:val="00941073"/>
    <w:rsid w:val="00942D8D"/>
    <w:rsid w:val="00942E75"/>
    <w:rsid w:val="00943176"/>
    <w:rsid w:val="009433FA"/>
    <w:rsid w:val="009439E2"/>
    <w:rsid w:val="00944070"/>
    <w:rsid w:val="0094573B"/>
    <w:rsid w:val="00946C3B"/>
    <w:rsid w:val="009470F5"/>
    <w:rsid w:val="00947BA2"/>
    <w:rsid w:val="00947DC5"/>
    <w:rsid w:val="00947E07"/>
    <w:rsid w:val="009500E9"/>
    <w:rsid w:val="00950408"/>
    <w:rsid w:val="0095041A"/>
    <w:rsid w:val="009509FC"/>
    <w:rsid w:val="00950BC4"/>
    <w:rsid w:val="00951851"/>
    <w:rsid w:val="009518D6"/>
    <w:rsid w:val="00951FE3"/>
    <w:rsid w:val="00952570"/>
    <w:rsid w:val="00952EAD"/>
    <w:rsid w:val="00952EB0"/>
    <w:rsid w:val="0095328F"/>
    <w:rsid w:val="00953696"/>
    <w:rsid w:val="00953DDE"/>
    <w:rsid w:val="009543E0"/>
    <w:rsid w:val="0095483E"/>
    <w:rsid w:val="00954C1E"/>
    <w:rsid w:val="00954E41"/>
    <w:rsid w:val="0095520F"/>
    <w:rsid w:val="00955262"/>
    <w:rsid w:val="009554EE"/>
    <w:rsid w:val="00955A72"/>
    <w:rsid w:val="00956708"/>
    <w:rsid w:val="009567DA"/>
    <w:rsid w:val="0095689B"/>
    <w:rsid w:val="00956A87"/>
    <w:rsid w:val="00956AD2"/>
    <w:rsid w:val="009571D8"/>
    <w:rsid w:val="00957F82"/>
    <w:rsid w:val="0096002B"/>
    <w:rsid w:val="009601DC"/>
    <w:rsid w:val="009609FF"/>
    <w:rsid w:val="00960C23"/>
    <w:rsid w:val="00960EE8"/>
    <w:rsid w:val="00962125"/>
    <w:rsid w:val="009622C8"/>
    <w:rsid w:val="00962887"/>
    <w:rsid w:val="00962AF0"/>
    <w:rsid w:val="00962C07"/>
    <w:rsid w:val="00962ED8"/>
    <w:rsid w:val="009633F2"/>
    <w:rsid w:val="00963A9B"/>
    <w:rsid w:val="00963F1D"/>
    <w:rsid w:val="00964C60"/>
    <w:rsid w:val="00964FA6"/>
    <w:rsid w:val="0096537B"/>
    <w:rsid w:val="00965510"/>
    <w:rsid w:val="00965BCA"/>
    <w:rsid w:val="00965F2D"/>
    <w:rsid w:val="00966089"/>
    <w:rsid w:val="0096629D"/>
    <w:rsid w:val="009668A0"/>
    <w:rsid w:val="0096725A"/>
    <w:rsid w:val="009672E4"/>
    <w:rsid w:val="00967A13"/>
    <w:rsid w:val="00967FFE"/>
    <w:rsid w:val="00971243"/>
    <w:rsid w:val="00971403"/>
    <w:rsid w:val="0097164A"/>
    <w:rsid w:val="009717D0"/>
    <w:rsid w:val="00971BD7"/>
    <w:rsid w:val="0097298E"/>
    <w:rsid w:val="00972D88"/>
    <w:rsid w:val="0097319B"/>
    <w:rsid w:val="009737D0"/>
    <w:rsid w:val="00973860"/>
    <w:rsid w:val="00974129"/>
    <w:rsid w:val="00974702"/>
    <w:rsid w:val="00974765"/>
    <w:rsid w:val="0097587C"/>
    <w:rsid w:val="00975939"/>
    <w:rsid w:val="0097651F"/>
    <w:rsid w:val="00976797"/>
    <w:rsid w:val="009767AE"/>
    <w:rsid w:val="009768F1"/>
    <w:rsid w:val="00976915"/>
    <w:rsid w:val="00976CCC"/>
    <w:rsid w:val="009770B8"/>
    <w:rsid w:val="0097728B"/>
    <w:rsid w:val="00977993"/>
    <w:rsid w:val="00977C95"/>
    <w:rsid w:val="00977DB2"/>
    <w:rsid w:val="00977E1D"/>
    <w:rsid w:val="00980558"/>
    <w:rsid w:val="009807A5"/>
    <w:rsid w:val="0098124E"/>
    <w:rsid w:val="00981320"/>
    <w:rsid w:val="00981513"/>
    <w:rsid w:val="009825CD"/>
    <w:rsid w:val="009827ED"/>
    <w:rsid w:val="00983338"/>
    <w:rsid w:val="00983B7D"/>
    <w:rsid w:val="00983BCD"/>
    <w:rsid w:val="00983E8A"/>
    <w:rsid w:val="00984498"/>
    <w:rsid w:val="00984630"/>
    <w:rsid w:val="00984854"/>
    <w:rsid w:val="00984DCD"/>
    <w:rsid w:val="00984EA0"/>
    <w:rsid w:val="009850BA"/>
    <w:rsid w:val="00985436"/>
    <w:rsid w:val="009854E5"/>
    <w:rsid w:val="009857E4"/>
    <w:rsid w:val="00985A06"/>
    <w:rsid w:val="00985B91"/>
    <w:rsid w:val="00985D7C"/>
    <w:rsid w:val="0098709D"/>
    <w:rsid w:val="00987382"/>
    <w:rsid w:val="00987BD2"/>
    <w:rsid w:val="00990985"/>
    <w:rsid w:val="009909C8"/>
    <w:rsid w:val="0099194C"/>
    <w:rsid w:val="009919D2"/>
    <w:rsid w:val="00991D43"/>
    <w:rsid w:val="00992CC0"/>
    <w:rsid w:val="0099344B"/>
    <w:rsid w:val="00993DCA"/>
    <w:rsid w:val="00993E5F"/>
    <w:rsid w:val="00994A00"/>
    <w:rsid w:val="00994B4E"/>
    <w:rsid w:val="00995114"/>
    <w:rsid w:val="00995854"/>
    <w:rsid w:val="00995B58"/>
    <w:rsid w:val="009966CD"/>
    <w:rsid w:val="00996905"/>
    <w:rsid w:val="00997E24"/>
    <w:rsid w:val="009A081E"/>
    <w:rsid w:val="009A108A"/>
    <w:rsid w:val="009A10B9"/>
    <w:rsid w:val="009A1544"/>
    <w:rsid w:val="009A1792"/>
    <w:rsid w:val="009A17FC"/>
    <w:rsid w:val="009A1D51"/>
    <w:rsid w:val="009A2BC5"/>
    <w:rsid w:val="009A38DE"/>
    <w:rsid w:val="009A3919"/>
    <w:rsid w:val="009A4083"/>
    <w:rsid w:val="009A42D8"/>
    <w:rsid w:val="009A452A"/>
    <w:rsid w:val="009A4855"/>
    <w:rsid w:val="009A4A8E"/>
    <w:rsid w:val="009A4AAD"/>
    <w:rsid w:val="009A526E"/>
    <w:rsid w:val="009A563F"/>
    <w:rsid w:val="009A6598"/>
    <w:rsid w:val="009A65BB"/>
    <w:rsid w:val="009A669B"/>
    <w:rsid w:val="009A75C4"/>
    <w:rsid w:val="009A765F"/>
    <w:rsid w:val="009A7F50"/>
    <w:rsid w:val="009B03E9"/>
    <w:rsid w:val="009B0747"/>
    <w:rsid w:val="009B101C"/>
    <w:rsid w:val="009B1B12"/>
    <w:rsid w:val="009B1B92"/>
    <w:rsid w:val="009B26CC"/>
    <w:rsid w:val="009B28ED"/>
    <w:rsid w:val="009B336D"/>
    <w:rsid w:val="009B362C"/>
    <w:rsid w:val="009B369F"/>
    <w:rsid w:val="009B37B0"/>
    <w:rsid w:val="009B39B4"/>
    <w:rsid w:val="009B41C1"/>
    <w:rsid w:val="009B435C"/>
    <w:rsid w:val="009B46EE"/>
    <w:rsid w:val="009B4D3D"/>
    <w:rsid w:val="009B4F43"/>
    <w:rsid w:val="009B5748"/>
    <w:rsid w:val="009B5883"/>
    <w:rsid w:val="009B61AF"/>
    <w:rsid w:val="009B6611"/>
    <w:rsid w:val="009B7F18"/>
    <w:rsid w:val="009C03E2"/>
    <w:rsid w:val="009C088D"/>
    <w:rsid w:val="009C0D9C"/>
    <w:rsid w:val="009C0F0C"/>
    <w:rsid w:val="009C11CA"/>
    <w:rsid w:val="009C13D7"/>
    <w:rsid w:val="009C2353"/>
    <w:rsid w:val="009C2755"/>
    <w:rsid w:val="009C277A"/>
    <w:rsid w:val="009C2ABD"/>
    <w:rsid w:val="009C2BFE"/>
    <w:rsid w:val="009C33FD"/>
    <w:rsid w:val="009C3BFE"/>
    <w:rsid w:val="009C3D8B"/>
    <w:rsid w:val="009C3DE8"/>
    <w:rsid w:val="009C3ED8"/>
    <w:rsid w:val="009C4031"/>
    <w:rsid w:val="009C40D4"/>
    <w:rsid w:val="009C44FB"/>
    <w:rsid w:val="009C4FCB"/>
    <w:rsid w:val="009C5A7B"/>
    <w:rsid w:val="009C607B"/>
    <w:rsid w:val="009C627D"/>
    <w:rsid w:val="009C63D2"/>
    <w:rsid w:val="009C6CEC"/>
    <w:rsid w:val="009C71FD"/>
    <w:rsid w:val="009C768F"/>
    <w:rsid w:val="009C7740"/>
    <w:rsid w:val="009C77A5"/>
    <w:rsid w:val="009C7E16"/>
    <w:rsid w:val="009D03F0"/>
    <w:rsid w:val="009D03F2"/>
    <w:rsid w:val="009D04F2"/>
    <w:rsid w:val="009D094B"/>
    <w:rsid w:val="009D11AB"/>
    <w:rsid w:val="009D11FE"/>
    <w:rsid w:val="009D15C5"/>
    <w:rsid w:val="009D1F53"/>
    <w:rsid w:val="009D2188"/>
    <w:rsid w:val="009D35AF"/>
    <w:rsid w:val="009D4861"/>
    <w:rsid w:val="009D5038"/>
    <w:rsid w:val="009D5448"/>
    <w:rsid w:val="009D5D6E"/>
    <w:rsid w:val="009D60FD"/>
    <w:rsid w:val="009D653F"/>
    <w:rsid w:val="009D6AAB"/>
    <w:rsid w:val="009D79F9"/>
    <w:rsid w:val="009E04CF"/>
    <w:rsid w:val="009E0609"/>
    <w:rsid w:val="009E0713"/>
    <w:rsid w:val="009E077A"/>
    <w:rsid w:val="009E0B80"/>
    <w:rsid w:val="009E0F17"/>
    <w:rsid w:val="009E1432"/>
    <w:rsid w:val="009E1652"/>
    <w:rsid w:val="009E168F"/>
    <w:rsid w:val="009E1C8B"/>
    <w:rsid w:val="009E1DB3"/>
    <w:rsid w:val="009E21B6"/>
    <w:rsid w:val="009E2CAD"/>
    <w:rsid w:val="009E3A84"/>
    <w:rsid w:val="009E3E63"/>
    <w:rsid w:val="009E409A"/>
    <w:rsid w:val="009E41CA"/>
    <w:rsid w:val="009E42C6"/>
    <w:rsid w:val="009E43E3"/>
    <w:rsid w:val="009E4FE0"/>
    <w:rsid w:val="009E5436"/>
    <w:rsid w:val="009E5509"/>
    <w:rsid w:val="009E559B"/>
    <w:rsid w:val="009E5650"/>
    <w:rsid w:val="009E56F1"/>
    <w:rsid w:val="009E573B"/>
    <w:rsid w:val="009E6801"/>
    <w:rsid w:val="009E6ADC"/>
    <w:rsid w:val="009E73C9"/>
    <w:rsid w:val="009E7BFE"/>
    <w:rsid w:val="009E7E64"/>
    <w:rsid w:val="009E7E72"/>
    <w:rsid w:val="009F0196"/>
    <w:rsid w:val="009F0593"/>
    <w:rsid w:val="009F0AE8"/>
    <w:rsid w:val="009F0FE0"/>
    <w:rsid w:val="009F14F0"/>
    <w:rsid w:val="009F1AB7"/>
    <w:rsid w:val="009F20E7"/>
    <w:rsid w:val="009F393E"/>
    <w:rsid w:val="009F492C"/>
    <w:rsid w:val="009F5ED5"/>
    <w:rsid w:val="009F60E0"/>
    <w:rsid w:val="009F6A33"/>
    <w:rsid w:val="009F6C07"/>
    <w:rsid w:val="009F6DC7"/>
    <w:rsid w:val="009F6EAC"/>
    <w:rsid w:val="009F71FB"/>
    <w:rsid w:val="009F7F69"/>
    <w:rsid w:val="00A005D6"/>
    <w:rsid w:val="00A007E0"/>
    <w:rsid w:val="00A00869"/>
    <w:rsid w:val="00A00923"/>
    <w:rsid w:val="00A00BB3"/>
    <w:rsid w:val="00A00EF2"/>
    <w:rsid w:val="00A02497"/>
    <w:rsid w:val="00A0253B"/>
    <w:rsid w:val="00A02741"/>
    <w:rsid w:val="00A029A8"/>
    <w:rsid w:val="00A03916"/>
    <w:rsid w:val="00A039C4"/>
    <w:rsid w:val="00A03C30"/>
    <w:rsid w:val="00A03E5F"/>
    <w:rsid w:val="00A0401C"/>
    <w:rsid w:val="00A04117"/>
    <w:rsid w:val="00A04143"/>
    <w:rsid w:val="00A0427E"/>
    <w:rsid w:val="00A0447C"/>
    <w:rsid w:val="00A045D8"/>
    <w:rsid w:val="00A04BCF"/>
    <w:rsid w:val="00A05093"/>
    <w:rsid w:val="00A05465"/>
    <w:rsid w:val="00A05856"/>
    <w:rsid w:val="00A05C91"/>
    <w:rsid w:val="00A05F2E"/>
    <w:rsid w:val="00A06256"/>
    <w:rsid w:val="00A066EB"/>
    <w:rsid w:val="00A06D65"/>
    <w:rsid w:val="00A070BF"/>
    <w:rsid w:val="00A0750E"/>
    <w:rsid w:val="00A07626"/>
    <w:rsid w:val="00A07B16"/>
    <w:rsid w:val="00A07BCC"/>
    <w:rsid w:val="00A102E7"/>
    <w:rsid w:val="00A10429"/>
    <w:rsid w:val="00A10488"/>
    <w:rsid w:val="00A10715"/>
    <w:rsid w:val="00A111D2"/>
    <w:rsid w:val="00A11526"/>
    <w:rsid w:val="00A11EC6"/>
    <w:rsid w:val="00A12E6F"/>
    <w:rsid w:val="00A12F34"/>
    <w:rsid w:val="00A1300F"/>
    <w:rsid w:val="00A13026"/>
    <w:rsid w:val="00A13217"/>
    <w:rsid w:val="00A13FCC"/>
    <w:rsid w:val="00A14224"/>
    <w:rsid w:val="00A14417"/>
    <w:rsid w:val="00A14710"/>
    <w:rsid w:val="00A14C91"/>
    <w:rsid w:val="00A14F25"/>
    <w:rsid w:val="00A15352"/>
    <w:rsid w:val="00A15454"/>
    <w:rsid w:val="00A15468"/>
    <w:rsid w:val="00A1578C"/>
    <w:rsid w:val="00A160D2"/>
    <w:rsid w:val="00A167E0"/>
    <w:rsid w:val="00A16BD7"/>
    <w:rsid w:val="00A175ED"/>
    <w:rsid w:val="00A178A0"/>
    <w:rsid w:val="00A17968"/>
    <w:rsid w:val="00A17BA7"/>
    <w:rsid w:val="00A17EB5"/>
    <w:rsid w:val="00A208FB"/>
    <w:rsid w:val="00A20BD0"/>
    <w:rsid w:val="00A20BE9"/>
    <w:rsid w:val="00A21930"/>
    <w:rsid w:val="00A21D14"/>
    <w:rsid w:val="00A2254F"/>
    <w:rsid w:val="00A225D5"/>
    <w:rsid w:val="00A22FFF"/>
    <w:rsid w:val="00A234F7"/>
    <w:rsid w:val="00A23638"/>
    <w:rsid w:val="00A23904"/>
    <w:rsid w:val="00A23C8A"/>
    <w:rsid w:val="00A24391"/>
    <w:rsid w:val="00A246D1"/>
    <w:rsid w:val="00A24705"/>
    <w:rsid w:val="00A248D6"/>
    <w:rsid w:val="00A2577C"/>
    <w:rsid w:val="00A25BF6"/>
    <w:rsid w:val="00A25E37"/>
    <w:rsid w:val="00A262D7"/>
    <w:rsid w:val="00A27146"/>
    <w:rsid w:val="00A273E6"/>
    <w:rsid w:val="00A2746F"/>
    <w:rsid w:val="00A27C11"/>
    <w:rsid w:val="00A27C74"/>
    <w:rsid w:val="00A27E6D"/>
    <w:rsid w:val="00A27F40"/>
    <w:rsid w:val="00A30025"/>
    <w:rsid w:val="00A30C6A"/>
    <w:rsid w:val="00A311A6"/>
    <w:rsid w:val="00A313AD"/>
    <w:rsid w:val="00A319D3"/>
    <w:rsid w:val="00A31B08"/>
    <w:rsid w:val="00A32144"/>
    <w:rsid w:val="00A325D4"/>
    <w:rsid w:val="00A3272C"/>
    <w:rsid w:val="00A32814"/>
    <w:rsid w:val="00A3289D"/>
    <w:rsid w:val="00A334D8"/>
    <w:rsid w:val="00A3390E"/>
    <w:rsid w:val="00A339DE"/>
    <w:rsid w:val="00A33E70"/>
    <w:rsid w:val="00A33F24"/>
    <w:rsid w:val="00A34939"/>
    <w:rsid w:val="00A36A0E"/>
    <w:rsid w:val="00A40128"/>
    <w:rsid w:val="00A40655"/>
    <w:rsid w:val="00A4075F"/>
    <w:rsid w:val="00A408D5"/>
    <w:rsid w:val="00A4098B"/>
    <w:rsid w:val="00A40D49"/>
    <w:rsid w:val="00A41034"/>
    <w:rsid w:val="00A4166E"/>
    <w:rsid w:val="00A4184B"/>
    <w:rsid w:val="00A41E09"/>
    <w:rsid w:val="00A425CD"/>
    <w:rsid w:val="00A42831"/>
    <w:rsid w:val="00A432DD"/>
    <w:rsid w:val="00A4364A"/>
    <w:rsid w:val="00A438C5"/>
    <w:rsid w:val="00A43EF8"/>
    <w:rsid w:val="00A44B56"/>
    <w:rsid w:val="00A44FA8"/>
    <w:rsid w:val="00A45C27"/>
    <w:rsid w:val="00A4610C"/>
    <w:rsid w:val="00A46326"/>
    <w:rsid w:val="00A46523"/>
    <w:rsid w:val="00A470E8"/>
    <w:rsid w:val="00A47520"/>
    <w:rsid w:val="00A4760E"/>
    <w:rsid w:val="00A50962"/>
    <w:rsid w:val="00A50975"/>
    <w:rsid w:val="00A50CC6"/>
    <w:rsid w:val="00A50E70"/>
    <w:rsid w:val="00A51145"/>
    <w:rsid w:val="00A511C3"/>
    <w:rsid w:val="00A5145A"/>
    <w:rsid w:val="00A517BA"/>
    <w:rsid w:val="00A51FE7"/>
    <w:rsid w:val="00A52B13"/>
    <w:rsid w:val="00A531C3"/>
    <w:rsid w:val="00A531EC"/>
    <w:rsid w:val="00A53504"/>
    <w:rsid w:val="00A53AD1"/>
    <w:rsid w:val="00A54350"/>
    <w:rsid w:val="00A545B3"/>
    <w:rsid w:val="00A54E80"/>
    <w:rsid w:val="00A555C9"/>
    <w:rsid w:val="00A55C2A"/>
    <w:rsid w:val="00A563BF"/>
    <w:rsid w:val="00A5650B"/>
    <w:rsid w:val="00A56D9A"/>
    <w:rsid w:val="00A576BA"/>
    <w:rsid w:val="00A57756"/>
    <w:rsid w:val="00A5780C"/>
    <w:rsid w:val="00A5785B"/>
    <w:rsid w:val="00A57AAD"/>
    <w:rsid w:val="00A57CEA"/>
    <w:rsid w:val="00A57F60"/>
    <w:rsid w:val="00A60461"/>
    <w:rsid w:val="00A604BB"/>
    <w:rsid w:val="00A60DEE"/>
    <w:rsid w:val="00A626EE"/>
    <w:rsid w:val="00A629B6"/>
    <w:rsid w:val="00A62C16"/>
    <w:rsid w:val="00A63404"/>
    <w:rsid w:val="00A63DA6"/>
    <w:rsid w:val="00A64060"/>
    <w:rsid w:val="00A64313"/>
    <w:rsid w:val="00A644FD"/>
    <w:rsid w:val="00A645C4"/>
    <w:rsid w:val="00A645CF"/>
    <w:rsid w:val="00A649B3"/>
    <w:rsid w:val="00A64C77"/>
    <w:rsid w:val="00A64CAB"/>
    <w:rsid w:val="00A64CF0"/>
    <w:rsid w:val="00A64D5B"/>
    <w:rsid w:val="00A64E2A"/>
    <w:rsid w:val="00A64EA0"/>
    <w:rsid w:val="00A65ED4"/>
    <w:rsid w:val="00A6636D"/>
    <w:rsid w:val="00A663FC"/>
    <w:rsid w:val="00A66755"/>
    <w:rsid w:val="00A66832"/>
    <w:rsid w:val="00A67464"/>
    <w:rsid w:val="00A675F7"/>
    <w:rsid w:val="00A67BFA"/>
    <w:rsid w:val="00A70025"/>
    <w:rsid w:val="00A70172"/>
    <w:rsid w:val="00A70587"/>
    <w:rsid w:val="00A70AC2"/>
    <w:rsid w:val="00A71090"/>
    <w:rsid w:val="00A711DF"/>
    <w:rsid w:val="00A717EB"/>
    <w:rsid w:val="00A71A05"/>
    <w:rsid w:val="00A71A2C"/>
    <w:rsid w:val="00A71E29"/>
    <w:rsid w:val="00A726FC"/>
    <w:rsid w:val="00A72F8F"/>
    <w:rsid w:val="00A734D2"/>
    <w:rsid w:val="00A73520"/>
    <w:rsid w:val="00A736AF"/>
    <w:rsid w:val="00A73D81"/>
    <w:rsid w:val="00A74296"/>
    <w:rsid w:val="00A7472F"/>
    <w:rsid w:val="00A74766"/>
    <w:rsid w:val="00A74931"/>
    <w:rsid w:val="00A74D0C"/>
    <w:rsid w:val="00A75312"/>
    <w:rsid w:val="00A754EB"/>
    <w:rsid w:val="00A7556F"/>
    <w:rsid w:val="00A75745"/>
    <w:rsid w:val="00A75991"/>
    <w:rsid w:val="00A75B5A"/>
    <w:rsid w:val="00A75C98"/>
    <w:rsid w:val="00A75D1D"/>
    <w:rsid w:val="00A75DAA"/>
    <w:rsid w:val="00A766DE"/>
    <w:rsid w:val="00A77551"/>
    <w:rsid w:val="00A77639"/>
    <w:rsid w:val="00A778F2"/>
    <w:rsid w:val="00A7799C"/>
    <w:rsid w:val="00A77D86"/>
    <w:rsid w:val="00A800BE"/>
    <w:rsid w:val="00A8032D"/>
    <w:rsid w:val="00A8050E"/>
    <w:rsid w:val="00A808B1"/>
    <w:rsid w:val="00A80AF3"/>
    <w:rsid w:val="00A80B75"/>
    <w:rsid w:val="00A80C77"/>
    <w:rsid w:val="00A80C80"/>
    <w:rsid w:val="00A80E92"/>
    <w:rsid w:val="00A811E6"/>
    <w:rsid w:val="00A81253"/>
    <w:rsid w:val="00A8165B"/>
    <w:rsid w:val="00A81B98"/>
    <w:rsid w:val="00A82298"/>
    <w:rsid w:val="00A8261E"/>
    <w:rsid w:val="00A826CC"/>
    <w:rsid w:val="00A82739"/>
    <w:rsid w:val="00A82782"/>
    <w:rsid w:val="00A827CC"/>
    <w:rsid w:val="00A827CD"/>
    <w:rsid w:val="00A837A7"/>
    <w:rsid w:val="00A83EC1"/>
    <w:rsid w:val="00A8411F"/>
    <w:rsid w:val="00A8480F"/>
    <w:rsid w:val="00A84A11"/>
    <w:rsid w:val="00A8558C"/>
    <w:rsid w:val="00A85A5D"/>
    <w:rsid w:val="00A85BE7"/>
    <w:rsid w:val="00A85DF2"/>
    <w:rsid w:val="00A86FE6"/>
    <w:rsid w:val="00A87E99"/>
    <w:rsid w:val="00A87FC8"/>
    <w:rsid w:val="00A909B2"/>
    <w:rsid w:val="00A90C3A"/>
    <w:rsid w:val="00A90C92"/>
    <w:rsid w:val="00A90C97"/>
    <w:rsid w:val="00A90FD1"/>
    <w:rsid w:val="00A911AE"/>
    <w:rsid w:val="00A91592"/>
    <w:rsid w:val="00A916ED"/>
    <w:rsid w:val="00A91810"/>
    <w:rsid w:val="00A91A80"/>
    <w:rsid w:val="00A91AB3"/>
    <w:rsid w:val="00A9236D"/>
    <w:rsid w:val="00A927ED"/>
    <w:rsid w:val="00A929CF"/>
    <w:rsid w:val="00A9333F"/>
    <w:rsid w:val="00A93920"/>
    <w:rsid w:val="00A93E88"/>
    <w:rsid w:val="00A9425D"/>
    <w:rsid w:val="00A9435B"/>
    <w:rsid w:val="00A944DA"/>
    <w:rsid w:val="00A9461F"/>
    <w:rsid w:val="00A951D8"/>
    <w:rsid w:val="00A9542C"/>
    <w:rsid w:val="00A95619"/>
    <w:rsid w:val="00A95C2E"/>
    <w:rsid w:val="00A95CA7"/>
    <w:rsid w:val="00A9635C"/>
    <w:rsid w:val="00A96C2A"/>
    <w:rsid w:val="00A97159"/>
    <w:rsid w:val="00AA01FD"/>
    <w:rsid w:val="00AA10A5"/>
    <w:rsid w:val="00AA11D0"/>
    <w:rsid w:val="00AA1338"/>
    <w:rsid w:val="00AA185F"/>
    <w:rsid w:val="00AA1C90"/>
    <w:rsid w:val="00AA23EF"/>
    <w:rsid w:val="00AA2A21"/>
    <w:rsid w:val="00AA2C6E"/>
    <w:rsid w:val="00AA32E8"/>
    <w:rsid w:val="00AA3429"/>
    <w:rsid w:val="00AA3796"/>
    <w:rsid w:val="00AA3FA9"/>
    <w:rsid w:val="00AA4556"/>
    <w:rsid w:val="00AA46EC"/>
    <w:rsid w:val="00AA50F9"/>
    <w:rsid w:val="00AA581C"/>
    <w:rsid w:val="00AA59F3"/>
    <w:rsid w:val="00AA5A56"/>
    <w:rsid w:val="00AA5BB2"/>
    <w:rsid w:val="00AA5F20"/>
    <w:rsid w:val="00AA6D2F"/>
    <w:rsid w:val="00AA7433"/>
    <w:rsid w:val="00AA755F"/>
    <w:rsid w:val="00AA7EF2"/>
    <w:rsid w:val="00AB0064"/>
    <w:rsid w:val="00AB022C"/>
    <w:rsid w:val="00AB0496"/>
    <w:rsid w:val="00AB06A9"/>
    <w:rsid w:val="00AB0941"/>
    <w:rsid w:val="00AB0AC9"/>
    <w:rsid w:val="00AB0D71"/>
    <w:rsid w:val="00AB0F38"/>
    <w:rsid w:val="00AB103E"/>
    <w:rsid w:val="00AB15D8"/>
    <w:rsid w:val="00AB1A40"/>
    <w:rsid w:val="00AB2192"/>
    <w:rsid w:val="00AB27E0"/>
    <w:rsid w:val="00AB2A08"/>
    <w:rsid w:val="00AB2F79"/>
    <w:rsid w:val="00AB3416"/>
    <w:rsid w:val="00AB3603"/>
    <w:rsid w:val="00AB3652"/>
    <w:rsid w:val="00AB40BA"/>
    <w:rsid w:val="00AB42B8"/>
    <w:rsid w:val="00AB465C"/>
    <w:rsid w:val="00AB47D9"/>
    <w:rsid w:val="00AB4982"/>
    <w:rsid w:val="00AB4D64"/>
    <w:rsid w:val="00AB4DCF"/>
    <w:rsid w:val="00AB4F73"/>
    <w:rsid w:val="00AB5168"/>
    <w:rsid w:val="00AB53FB"/>
    <w:rsid w:val="00AB559E"/>
    <w:rsid w:val="00AB5D47"/>
    <w:rsid w:val="00AB6037"/>
    <w:rsid w:val="00AB6320"/>
    <w:rsid w:val="00AB69E4"/>
    <w:rsid w:val="00AB6D95"/>
    <w:rsid w:val="00AB6E31"/>
    <w:rsid w:val="00AB7124"/>
    <w:rsid w:val="00AB72CB"/>
    <w:rsid w:val="00AB7386"/>
    <w:rsid w:val="00AB73AD"/>
    <w:rsid w:val="00AB763C"/>
    <w:rsid w:val="00AB7811"/>
    <w:rsid w:val="00AB7FBB"/>
    <w:rsid w:val="00AC0FD5"/>
    <w:rsid w:val="00AC1276"/>
    <w:rsid w:val="00AC16CB"/>
    <w:rsid w:val="00AC1EF1"/>
    <w:rsid w:val="00AC2057"/>
    <w:rsid w:val="00AC232E"/>
    <w:rsid w:val="00AC274B"/>
    <w:rsid w:val="00AC27F3"/>
    <w:rsid w:val="00AC2BAC"/>
    <w:rsid w:val="00AC30B6"/>
    <w:rsid w:val="00AC3717"/>
    <w:rsid w:val="00AC3BFC"/>
    <w:rsid w:val="00AC4025"/>
    <w:rsid w:val="00AC458C"/>
    <w:rsid w:val="00AC55D8"/>
    <w:rsid w:val="00AC7158"/>
    <w:rsid w:val="00AC74BC"/>
    <w:rsid w:val="00AD019E"/>
    <w:rsid w:val="00AD046D"/>
    <w:rsid w:val="00AD0970"/>
    <w:rsid w:val="00AD0A04"/>
    <w:rsid w:val="00AD0AEA"/>
    <w:rsid w:val="00AD122D"/>
    <w:rsid w:val="00AD1775"/>
    <w:rsid w:val="00AD1873"/>
    <w:rsid w:val="00AD1A78"/>
    <w:rsid w:val="00AD24E7"/>
    <w:rsid w:val="00AD29FE"/>
    <w:rsid w:val="00AD2BAF"/>
    <w:rsid w:val="00AD3144"/>
    <w:rsid w:val="00AD3334"/>
    <w:rsid w:val="00AD3497"/>
    <w:rsid w:val="00AD3DD2"/>
    <w:rsid w:val="00AD3E80"/>
    <w:rsid w:val="00AD3FE4"/>
    <w:rsid w:val="00AD430B"/>
    <w:rsid w:val="00AD4936"/>
    <w:rsid w:val="00AD4BE8"/>
    <w:rsid w:val="00AD4C01"/>
    <w:rsid w:val="00AD4D4C"/>
    <w:rsid w:val="00AD50D1"/>
    <w:rsid w:val="00AD57BC"/>
    <w:rsid w:val="00AD5837"/>
    <w:rsid w:val="00AD5D0F"/>
    <w:rsid w:val="00AD5E1D"/>
    <w:rsid w:val="00AD62F5"/>
    <w:rsid w:val="00AD66EF"/>
    <w:rsid w:val="00AD6E21"/>
    <w:rsid w:val="00AD73BC"/>
    <w:rsid w:val="00AD7AD7"/>
    <w:rsid w:val="00AD7D8C"/>
    <w:rsid w:val="00AD7DAD"/>
    <w:rsid w:val="00AE057F"/>
    <w:rsid w:val="00AE0A8D"/>
    <w:rsid w:val="00AE0DB9"/>
    <w:rsid w:val="00AE0FCF"/>
    <w:rsid w:val="00AE1664"/>
    <w:rsid w:val="00AE1724"/>
    <w:rsid w:val="00AE180B"/>
    <w:rsid w:val="00AE1AF0"/>
    <w:rsid w:val="00AE1ECC"/>
    <w:rsid w:val="00AE1F83"/>
    <w:rsid w:val="00AE2213"/>
    <w:rsid w:val="00AE26BF"/>
    <w:rsid w:val="00AE2849"/>
    <w:rsid w:val="00AE2BFD"/>
    <w:rsid w:val="00AE2C84"/>
    <w:rsid w:val="00AE2D7F"/>
    <w:rsid w:val="00AE2F0D"/>
    <w:rsid w:val="00AE3122"/>
    <w:rsid w:val="00AE31A1"/>
    <w:rsid w:val="00AE3530"/>
    <w:rsid w:val="00AE3ACF"/>
    <w:rsid w:val="00AE3EB5"/>
    <w:rsid w:val="00AE4346"/>
    <w:rsid w:val="00AE48CE"/>
    <w:rsid w:val="00AE48D0"/>
    <w:rsid w:val="00AE4A02"/>
    <w:rsid w:val="00AE4CF7"/>
    <w:rsid w:val="00AE50FC"/>
    <w:rsid w:val="00AE5594"/>
    <w:rsid w:val="00AE55D4"/>
    <w:rsid w:val="00AE5CAE"/>
    <w:rsid w:val="00AE626E"/>
    <w:rsid w:val="00AE68C4"/>
    <w:rsid w:val="00AE6BB1"/>
    <w:rsid w:val="00AE6C73"/>
    <w:rsid w:val="00AE6E0F"/>
    <w:rsid w:val="00AE6E3E"/>
    <w:rsid w:val="00AE7112"/>
    <w:rsid w:val="00AE742F"/>
    <w:rsid w:val="00AE7E6A"/>
    <w:rsid w:val="00AF0440"/>
    <w:rsid w:val="00AF0563"/>
    <w:rsid w:val="00AF0E38"/>
    <w:rsid w:val="00AF1138"/>
    <w:rsid w:val="00AF16D1"/>
    <w:rsid w:val="00AF189D"/>
    <w:rsid w:val="00AF197C"/>
    <w:rsid w:val="00AF1CC4"/>
    <w:rsid w:val="00AF2AF5"/>
    <w:rsid w:val="00AF2D9F"/>
    <w:rsid w:val="00AF2E0F"/>
    <w:rsid w:val="00AF30CD"/>
    <w:rsid w:val="00AF3174"/>
    <w:rsid w:val="00AF3286"/>
    <w:rsid w:val="00AF3507"/>
    <w:rsid w:val="00AF3A40"/>
    <w:rsid w:val="00AF3BCF"/>
    <w:rsid w:val="00AF3D82"/>
    <w:rsid w:val="00AF3E3E"/>
    <w:rsid w:val="00AF47E5"/>
    <w:rsid w:val="00AF4CC4"/>
    <w:rsid w:val="00AF4F05"/>
    <w:rsid w:val="00AF547D"/>
    <w:rsid w:val="00AF56EC"/>
    <w:rsid w:val="00AF5FFC"/>
    <w:rsid w:val="00AF6005"/>
    <w:rsid w:val="00AF62F4"/>
    <w:rsid w:val="00AF71B9"/>
    <w:rsid w:val="00AF71F0"/>
    <w:rsid w:val="00AF757F"/>
    <w:rsid w:val="00AF7A2F"/>
    <w:rsid w:val="00AF7C75"/>
    <w:rsid w:val="00AF7CDE"/>
    <w:rsid w:val="00AF7D70"/>
    <w:rsid w:val="00AF7FA1"/>
    <w:rsid w:val="00B004D1"/>
    <w:rsid w:val="00B006A9"/>
    <w:rsid w:val="00B00D77"/>
    <w:rsid w:val="00B00DBE"/>
    <w:rsid w:val="00B01421"/>
    <w:rsid w:val="00B0195C"/>
    <w:rsid w:val="00B02114"/>
    <w:rsid w:val="00B02124"/>
    <w:rsid w:val="00B023AC"/>
    <w:rsid w:val="00B0269D"/>
    <w:rsid w:val="00B02756"/>
    <w:rsid w:val="00B02A39"/>
    <w:rsid w:val="00B0318B"/>
    <w:rsid w:val="00B03360"/>
    <w:rsid w:val="00B034CB"/>
    <w:rsid w:val="00B0367B"/>
    <w:rsid w:val="00B03733"/>
    <w:rsid w:val="00B03C8F"/>
    <w:rsid w:val="00B044A8"/>
    <w:rsid w:val="00B04982"/>
    <w:rsid w:val="00B053B1"/>
    <w:rsid w:val="00B05B8E"/>
    <w:rsid w:val="00B061C5"/>
    <w:rsid w:val="00B06595"/>
    <w:rsid w:val="00B06E3B"/>
    <w:rsid w:val="00B07E7C"/>
    <w:rsid w:val="00B07E7D"/>
    <w:rsid w:val="00B10042"/>
    <w:rsid w:val="00B1007A"/>
    <w:rsid w:val="00B10307"/>
    <w:rsid w:val="00B10418"/>
    <w:rsid w:val="00B10643"/>
    <w:rsid w:val="00B11DAA"/>
    <w:rsid w:val="00B11E7A"/>
    <w:rsid w:val="00B1207F"/>
    <w:rsid w:val="00B122AF"/>
    <w:rsid w:val="00B123F6"/>
    <w:rsid w:val="00B128FC"/>
    <w:rsid w:val="00B13087"/>
    <w:rsid w:val="00B131F0"/>
    <w:rsid w:val="00B13F6A"/>
    <w:rsid w:val="00B1435E"/>
    <w:rsid w:val="00B1466B"/>
    <w:rsid w:val="00B147F4"/>
    <w:rsid w:val="00B151A6"/>
    <w:rsid w:val="00B163AB"/>
    <w:rsid w:val="00B16700"/>
    <w:rsid w:val="00B167F0"/>
    <w:rsid w:val="00B16A76"/>
    <w:rsid w:val="00B175B4"/>
    <w:rsid w:val="00B17714"/>
    <w:rsid w:val="00B17FFB"/>
    <w:rsid w:val="00B20814"/>
    <w:rsid w:val="00B20FD8"/>
    <w:rsid w:val="00B2143B"/>
    <w:rsid w:val="00B214C1"/>
    <w:rsid w:val="00B217E5"/>
    <w:rsid w:val="00B218DF"/>
    <w:rsid w:val="00B21BEB"/>
    <w:rsid w:val="00B21CD5"/>
    <w:rsid w:val="00B22701"/>
    <w:rsid w:val="00B22F54"/>
    <w:rsid w:val="00B24097"/>
    <w:rsid w:val="00B242A8"/>
    <w:rsid w:val="00B242E1"/>
    <w:rsid w:val="00B251B6"/>
    <w:rsid w:val="00B26258"/>
    <w:rsid w:val="00B26439"/>
    <w:rsid w:val="00B267F2"/>
    <w:rsid w:val="00B26CED"/>
    <w:rsid w:val="00B27DFB"/>
    <w:rsid w:val="00B30528"/>
    <w:rsid w:val="00B30996"/>
    <w:rsid w:val="00B309CA"/>
    <w:rsid w:val="00B3101C"/>
    <w:rsid w:val="00B315DA"/>
    <w:rsid w:val="00B3188F"/>
    <w:rsid w:val="00B31F2F"/>
    <w:rsid w:val="00B3245F"/>
    <w:rsid w:val="00B3296B"/>
    <w:rsid w:val="00B3325A"/>
    <w:rsid w:val="00B333C7"/>
    <w:rsid w:val="00B3354B"/>
    <w:rsid w:val="00B33AC1"/>
    <w:rsid w:val="00B33B2D"/>
    <w:rsid w:val="00B33D98"/>
    <w:rsid w:val="00B343AD"/>
    <w:rsid w:val="00B344A5"/>
    <w:rsid w:val="00B3461C"/>
    <w:rsid w:val="00B3475B"/>
    <w:rsid w:val="00B34F51"/>
    <w:rsid w:val="00B35174"/>
    <w:rsid w:val="00B35607"/>
    <w:rsid w:val="00B36661"/>
    <w:rsid w:val="00B366CB"/>
    <w:rsid w:val="00B366D7"/>
    <w:rsid w:val="00B3684B"/>
    <w:rsid w:val="00B36A9F"/>
    <w:rsid w:val="00B36C68"/>
    <w:rsid w:val="00B36E6A"/>
    <w:rsid w:val="00B36E8A"/>
    <w:rsid w:val="00B36FCF"/>
    <w:rsid w:val="00B37302"/>
    <w:rsid w:val="00B37872"/>
    <w:rsid w:val="00B378E0"/>
    <w:rsid w:val="00B40C32"/>
    <w:rsid w:val="00B424DE"/>
    <w:rsid w:val="00B428AC"/>
    <w:rsid w:val="00B42907"/>
    <w:rsid w:val="00B42BA1"/>
    <w:rsid w:val="00B42BD8"/>
    <w:rsid w:val="00B42C7C"/>
    <w:rsid w:val="00B43276"/>
    <w:rsid w:val="00B4340F"/>
    <w:rsid w:val="00B43922"/>
    <w:rsid w:val="00B43B05"/>
    <w:rsid w:val="00B43B4C"/>
    <w:rsid w:val="00B43B98"/>
    <w:rsid w:val="00B4460C"/>
    <w:rsid w:val="00B44694"/>
    <w:rsid w:val="00B448BD"/>
    <w:rsid w:val="00B44BA7"/>
    <w:rsid w:val="00B452E0"/>
    <w:rsid w:val="00B45345"/>
    <w:rsid w:val="00B455ED"/>
    <w:rsid w:val="00B45B9A"/>
    <w:rsid w:val="00B45C01"/>
    <w:rsid w:val="00B461E5"/>
    <w:rsid w:val="00B4631C"/>
    <w:rsid w:val="00B46727"/>
    <w:rsid w:val="00B46865"/>
    <w:rsid w:val="00B469B9"/>
    <w:rsid w:val="00B470C7"/>
    <w:rsid w:val="00B47B10"/>
    <w:rsid w:val="00B50956"/>
    <w:rsid w:val="00B50FEE"/>
    <w:rsid w:val="00B51216"/>
    <w:rsid w:val="00B5175E"/>
    <w:rsid w:val="00B51F06"/>
    <w:rsid w:val="00B5210D"/>
    <w:rsid w:val="00B53686"/>
    <w:rsid w:val="00B53877"/>
    <w:rsid w:val="00B54314"/>
    <w:rsid w:val="00B546D7"/>
    <w:rsid w:val="00B54796"/>
    <w:rsid w:val="00B54B6D"/>
    <w:rsid w:val="00B551F7"/>
    <w:rsid w:val="00B5584E"/>
    <w:rsid w:val="00B55C82"/>
    <w:rsid w:val="00B56167"/>
    <w:rsid w:val="00B562A8"/>
    <w:rsid w:val="00B5636C"/>
    <w:rsid w:val="00B56379"/>
    <w:rsid w:val="00B56810"/>
    <w:rsid w:val="00B56875"/>
    <w:rsid w:val="00B56DEF"/>
    <w:rsid w:val="00B5707F"/>
    <w:rsid w:val="00B5753E"/>
    <w:rsid w:val="00B57656"/>
    <w:rsid w:val="00B57CED"/>
    <w:rsid w:val="00B57EFD"/>
    <w:rsid w:val="00B607B6"/>
    <w:rsid w:val="00B60BFC"/>
    <w:rsid w:val="00B611A6"/>
    <w:rsid w:val="00B613AF"/>
    <w:rsid w:val="00B61B8F"/>
    <w:rsid w:val="00B61D38"/>
    <w:rsid w:val="00B6261F"/>
    <w:rsid w:val="00B62A16"/>
    <w:rsid w:val="00B63584"/>
    <w:rsid w:val="00B63CD6"/>
    <w:rsid w:val="00B64848"/>
    <w:rsid w:val="00B65147"/>
    <w:rsid w:val="00B66426"/>
    <w:rsid w:val="00B669B7"/>
    <w:rsid w:val="00B66D1D"/>
    <w:rsid w:val="00B675CB"/>
    <w:rsid w:val="00B67989"/>
    <w:rsid w:val="00B67DC0"/>
    <w:rsid w:val="00B67F93"/>
    <w:rsid w:val="00B67FFD"/>
    <w:rsid w:val="00B70C31"/>
    <w:rsid w:val="00B7136C"/>
    <w:rsid w:val="00B71443"/>
    <w:rsid w:val="00B71542"/>
    <w:rsid w:val="00B71E78"/>
    <w:rsid w:val="00B72243"/>
    <w:rsid w:val="00B72746"/>
    <w:rsid w:val="00B72A23"/>
    <w:rsid w:val="00B72F6E"/>
    <w:rsid w:val="00B73375"/>
    <w:rsid w:val="00B7353A"/>
    <w:rsid w:val="00B73657"/>
    <w:rsid w:val="00B73714"/>
    <w:rsid w:val="00B73967"/>
    <w:rsid w:val="00B743AF"/>
    <w:rsid w:val="00B74AD9"/>
    <w:rsid w:val="00B75950"/>
    <w:rsid w:val="00B760A6"/>
    <w:rsid w:val="00B76953"/>
    <w:rsid w:val="00B76DA7"/>
    <w:rsid w:val="00B77101"/>
    <w:rsid w:val="00B774CD"/>
    <w:rsid w:val="00B77594"/>
    <w:rsid w:val="00B77C50"/>
    <w:rsid w:val="00B80C1B"/>
    <w:rsid w:val="00B8168C"/>
    <w:rsid w:val="00B819DD"/>
    <w:rsid w:val="00B81B5E"/>
    <w:rsid w:val="00B81D48"/>
    <w:rsid w:val="00B81FBA"/>
    <w:rsid w:val="00B82532"/>
    <w:rsid w:val="00B82A58"/>
    <w:rsid w:val="00B82D86"/>
    <w:rsid w:val="00B82FFA"/>
    <w:rsid w:val="00B830A3"/>
    <w:rsid w:val="00B8316C"/>
    <w:rsid w:val="00B83626"/>
    <w:rsid w:val="00B838C1"/>
    <w:rsid w:val="00B839AF"/>
    <w:rsid w:val="00B83F38"/>
    <w:rsid w:val="00B84247"/>
    <w:rsid w:val="00B8429E"/>
    <w:rsid w:val="00B84B1A"/>
    <w:rsid w:val="00B84CB6"/>
    <w:rsid w:val="00B852A9"/>
    <w:rsid w:val="00B8548B"/>
    <w:rsid w:val="00B85A4B"/>
    <w:rsid w:val="00B85B5C"/>
    <w:rsid w:val="00B85F7E"/>
    <w:rsid w:val="00B86223"/>
    <w:rsid w:val="00B863A6"/>
    <w:rsid w:val="00B869F0"/>
    <w:rsid w:val="00B86DC0"/>
    <w:rsid w:val="00B87C2C"/>
    <w:rsid w:val="00B87C4E"/>
    <w:rsid w:val="00B87D9E"/>
    <w:rsid w:val="00B9035C"/>
    <w:rsid w:val="00B90D21"/>
    <w:rsid w:val="00B90E21"/>
    <w:rsid w:val="00B9122F"/>
    <w:rsid w:val="00B916C3"/>
    <w:rsid w:val="00B91FB6"/>
    <w:rsid w:val="00B92103"/>
    <w:rsid w:val="00B92128"/>
    <w:rsid w:val="00B925BC"/>
    <w:rsid w:val="00B926D0"/>
    <w:rsid w:val="00B92AB3"/>
    <w:rsid w:val="00B92B81"/>
    <w:rsid w:val="00B92E84"/>
    <w:rsid w:val="00B932A3"/>
    <w:rsid w:val="00B93CD4"/>
    <w:rsid w:val="00B942CC"/>
    <w:rsid w:val="00B94A26"/>
    <w:rsid w:val="00B950CA"/>
    <w:rsid w:val="00B9523B"/>
    <w:rsid w:val="00B95CBB"/>
    <w:rsid w:val="00B95EAD"/>
    <w:rsid w:val="00B96514"/>
    <w:rsid w:val="00B96DC3"/>
    <w:rsid w:val="00B97637"/>
    <w:rsid w:val="00B9766E"/>
    <w:rsid w:val="00B97AD3"/>
    <w:rsid w:val="00B97D4D"/>
    <w:rsid w:val="00BA0221"/>
    <w:rsid w:val="00BA02CE"/>
    <w:rsid w:val="00BA069D"/>
    <w:rsid w:val="00BA09B1"/>
    <w:rsid w:val="00BA0CF8"/>
    <w:rsid w:val="00BA10AB"/>
    <w:rsid w:val="00BA12F8"/>
    <w:rsid w:val="00BA1F2E"/>
    <w:rsid w:val="00BA2042"/>
    <w:rsid w:val="00BA2497"/>
    <w:rsid w:val="00BA335F"/>
    <w:rsid w:val="00BA35E8"/>
    <w:rsid w:val="00BA36F5"/>
    <w:rsid w:val="00BA50D2"/>
    <w:rsid w:val="00BA5427"/>
    <w:rsid w:val="00BA58E3"/>
    <w:rsid w:val="00BA6437"/>
    <w:rsid w:val="00BA6831"/>
    <w:rsid w:val="00BA6A10"/>
    <w:rsid w:val="00BA7136"/>
    <w:rsid w:val="00BA7B70"/>
    <w:rsid w:val="00BA7D30"/>
    <w:rsid w:val="00BB0618"/>
    <w:rsid w:val="00BB085A"/>
    <w:rsid w:val="00BB098D"/>
    <w:rsid w:val="00BB0F00"/>
    <w:rsid w:val="00BB1007"/>
    <w:rsid w:val="00BB1E83"/>
    <w:rsid w:val="00BB231F"/>
    <w:rsid w:val="00BB23DD"/>
    <w:rsid w:val="00BB38BD"/>
    <w:rsid w:val="00BB3BA8"/>
    <w:rsid w:val="00BB417B"/>
    <w:rsid w:val="00BB43B9"/>
    <w:rsid w:val="00BB43DC"/>
    <w:rsid w:val="00BB4617"/>
    <w:rsid w:val="00BB479B"/>
    <w:rsid w:val="00BB4D59"/>
    <w:rsid w:val="00BB4FC8"/>
    <w:rsid w:val="00BB51DF"/>
    <w:rsid w:val="00BB52F2"/>
    <w:rsid w:val="00BB53AA"/>
    <w:rsid w:val="00BB53C9"/>
    <w:rsid w:val="00BB567D"/>
    <w:rsid w:val="00BB5AF7"/>
    <w:rsid w:val="00BB5CDB"/>
    <w:rsid w:val="00BB5DA6"/>
    <w:rsid w:val="00BB5FCA"/>
    <w:rsid w:val="00BB63F8"/>
    <w:rsid w:val="00BB6B5D"/>
    <w:rsid w:val="00BB70F0"/>
    <w:rsid w:val="00BB7C81"/>
    <w:rsid w:val="00BB7F34"/>
    <w:rsid w:val="00BB7FD3"/>
    <w:rsid w:val="00BC0161"/>
    <w:rsid w:val="00BC0600"/>
    <w:rsid w:val="00BC09F1"/>
    <w:rsid w:val="00BC0AA6"/>
    <w:rsid w:val="00BC0B1D"/>
    <w:rsid w:val="00BC1283"/>
    <w:rsid w:val="00BC1344"/>
    <w:rsid w:val="00BC1534"/>
    <w:rsid w:val="00BC1698"/>
    <w:rsid w:val="00BC2569"/>
    <w:rsid w:val="00BC26E6"/>
    <w:rsid w:val="00BC2C58"/>
    <w:rsid w:val="00BC2F54"/>
    <w:rsid w:val="00BC51D0"/>
    <w:rsid w:val="00BC5417"/>
    <w:rsid w:val="00BC54D5"/>
    <w:rsid w:val="00BC60CC"/>
    <w:rsid w:val="00BC6B47"/>
    <w:rsid w:val="00BC6C56"/>
    <w:rsid w:val="00BC6F23"/>
    <w:rsid w:val="00BC718A"/>
    <w:rsid w:val="00BC74A8"/>
    <w:rsid w:val="00BC7519"/>
    <w:rsid w:val="00BC763A"/>
    <w:rsid w:val="00BC7673"/>
    <w:rsid w:val="00BC7856"/>
    <w:rsid w:val="00BC7989"/>
    <w:rsid w:val="00BD028D"/>
    <w:rsid w:val="00BD06F1"/>
    <w:rsid w:val="00BD0D12"/>
    <w:rsid w:val="00BD12F1"/>
    <w:rsid w:val="00BD157D"/>
    <w:rsid w:val="00BD173D"/>
    <w:rsid w:val="00BD1891"/>
    <w:rsid w:val="00BD1A3B"/>
    <w:rsid w:val="00BD2ACF"/>
    <w:rsid w:val="00BD2F62"/>
    <w:rsid w:val="00BD3399"/>
    <w:rsid w:val="00BD3D7B"/>
    <w:rsid w:val="00BD3F5E"/>
    <w:rsid w:val="00BD4D6A"/>
    <w:rsid w:val="00BD4F30"/>
    <w:rsid w:val="00BD5381"/>
    <w:rsid w:val="00BD584A"/>
    <w:rsid w:val="00BD594E"/>
    <w:rsid w:val="00BD6347"/>
    <w:rsid w:val="00BD678A"/>
    <w:rsid w:val="00BD69B3"/>
    <w:rsid w:val="00BD7069"/>
    <w:rsid w:val="00BD7191"/>
    <w:rsid w:val="00BD7414"/>
    <w:rsid w:val="00BD7B90"/>
    <w:rsid w:val="00BE02A0"/>
    <w:rsid w:val="00BE03EF"/>
    <w:rsid w:val="00BE0DDD"/>
    <w:rsid w:val="00BE0E5B"/>
    <w:rsid w:val="00BE151A"/>
    <w:rsid w:val="00BE16E9"/>
    <w:rsid w:val="00BE1EBB"/>
    <w:rsid w:val="00BE3125"/>
    <w:rsid w:val="00BE3489"/>
    <w:rsid w:val="00BE3C26"/>
    <w:rsid w:val="00BE490A"/>
    <w:rsid w:val="00BE4B47"/>
    <w:rsid w:val="00BE54FC"/>
    <w:rsid w:val="00BE5726"/>
    <w:rsid w:val="00BE6934"/>
    <w:rsid w:val="00BE6A30"/>
    <w:rsid w:val="00BE7347"/>
    <w:rsid w:val="00BE77D4"/>
    <w:rsid w:val="00BF0016"/>
    <w:rsid w:val="00BF052E"/>
    <w:rsid w:val="00BF063E"/>
    <w:rsid w:val="00BF0965"/>
    <w:rsid w:val="00BF0ADD"/>
    <w:rsid w:val="00BF0E1F"/>
    <w:rsid w:val="00BF17C6"/>
    <w:rsid w:val="00BF1C71"/>
    <w:rsid w:val="00BF1FF2"/>
    <w:rsid w:val="00BF20A4"/>
    <w:rsid w:val="00BF23E9"/>
    <w:rsid w:val="00BF280C"/>
    <w:rsid w:val="00BF2BE2"/>
    <w:rsid w:val="00BF2E4B"/>
    <w:rsid w:val="00BF300C"/>
    <w:rsid w:val="00BF361A"/>
    <w:rsid w:val="00BF44E0"/>
    <w:rsid w:val="00BF4A0E"/>
    <w:rsid w:val="00BF4A1F"/>
    <w:rsid w:val="00BF4B30"/>
    <w:rsid w:val="00BF4C5A"/>
    <w:rsid w:val="00BF4C62"/>
    <w:rsid w:val="00BF5B64"/>
    <w:rsid w:val="00BF5BAB"/>
    <w:rsid w:val="00BF6029"/>
    <w:rsid w:val="00BF63EB"/>
    <w:rsid w:val="00BF6444"/>
    <w:rsid w:val="00BF6947"/>
    <w:rsid w:val="00BF6A1D"/>
    <w:rsid w:val="00BF6A50"/>
    <w:rsid w:val="00BF6D38"/>
    <w:rsid w:val="00BF6F6B"/>
    <w:rsid w:val="00BF7421"/>
    <w:rsid w:val="00BF7B02"/>
    <w:rsid w:val="00BF7B44"/>
    <w:rsid w:val="00C00015"/>
    <w:rsid w:val="00C00A42"/>
    <w:rsid w:val="00C0133F"/>
    <w:rsid w:val="00C018AA"/>
    <w:rsid w:val="00C023AE"/>
    <w:rsid w:val="00C0285F"/>
    <w:rsid w:val="00C02CDD"/>
    <w:rsid w:val="00C030C9"/>
    <w:rsid w:val="00C03A2A"/>
    <w:rsid w:val="00C041C8"/>
    <w:rsid w:val="00C04BAF"/>
    <w:rsid w:val="00C051AD"/>
    <w:rsid w:val="00C0577F"/>
    <w:rsid w:val="00C05F69"/>
    <w:rsid w:val="00C06063"/>
    <w:rsid w:val="00C06568"/>
    <w:rsid w:val="00C0684A"/>
    <w:rsid w:val="00C06B53"/>
    <w:rsid w:val="00C06DCB"/>
    <w:rsid w:val="00C07418"/>
    <w:rsid w:val="00C074E5"/>
    <w:rsid w:val="00C07765"/>
    <w:rsid w:val="00C077F9"/>
    <w:rsid w:val="00C10D88"/>
    <w:rsid w:val="00C10EF1"/>
    <w:rsid w:val="00C11248"/>
    <w:rsid w:val="00C11791"/>
    <w:rsid w:val="00C11987"/>
    <w:rsid w:val="00C11B1E"/>
    <w:rsid w:val="00C11EE8"/>
    <w:rsid w:val="00C120F8"/>
    <w:rsid w:val="00C121BB"/>
    <w:rsid w:val="00C1226C"/>
    <w:rsid w:val="00C127F2"/>
    <w:rsid w:val="00C12934"/>
    <w:rsid w:val="00C12CCD"/>
    <w:rsid w:val="00C12F99"/>
    <w:rsid w:val="00C13036"/>
    <w:rsid w:val="00C137B8"/>
    <w:rsid w:val="00C13BFC"/>
    <w:rsid w:val="00C1489C"/>
    <w:rsid w:val="00C1538A"/>
    <w:rsid w:val="00C154CB"/>
    <w:rsid w:val="00C15901"/>
    <w:rsid w:val="00C15AA0"/>
    <w:rsid w:val="00C15BD5"/>
    <w:rsid w:val="00C170A4"/>
    <w:rsid w:val="00C170DD"/>
    <w:rsid w:val="00C172B4"/>
    <w:rsid w:val="00C1736F"/>
    <w:rsid w:val="00C2025A"/>
    <w:rsid w:val="00C2062A"/>
    <w:rsid w:val="00C212A7"/>
    <w:rsid w:val="00C21379"/>
    <w:rsid w:val="00C21461"/>
    <w:rsid w:val="00C224DE"/>
    <w:rsid w:val="00C226E5"/>
    <w:rsid w:val="00C234A7"/>
    <w:rsid w:val="00C23B46"/>
    <w:rsid w:val="00C240A5"/>
    <w:rsid w:val="00C249B4"/>
    <w:rsid w:val="00C24DB8"/>
    <w:rsid w:val="00C25158"/>
    <w:rsid w:val="00C2517E"/>
    <w:rsid w:val="00C253FB"/>
    <w:rsid w:val="00C25494"/>
    <w:rsid w:val="00C25828"/>
    <w:rsid w:val="00C25C05"/>
    <w:rsid w:val="00C2614E"/>
    <w:rsid w:val="00C265EF"/>
    <w:rsid w:val="00C26625"/>
    <w:rsid w:val="00C26681"/>
    <w:rsid w:val="00C26791"/>
    <w:rsid w:val="00C26A18"/>
    <w:rsid w:val="00C2735E"/>
    <w:rsid w:val="00C2771E"/>
    <w:rsid w:val="00C2785C"/>
    <w:rsid w:val="00C27DF1"/>
    <w:rsid w:val="00C30841"/>
    <w:rsid w:val="00C309C8"/>
    <w:rsid w:val="00C31C3D"/>
    <w:rsid w:val="00C3208D"/>
    <w:rsid w:val="00C3268D"/>
    <w:rsid w:val="00C32AE1"/>
    <w:rsid w:val="00C33682"/>
    <w:rsid w:val="00C337BE"/>
    <w:rsid w:val="00C33B5E"/>
    <w:rsid w:val="00C33C0C"/>
    <w:rsid w:val="00C344E9"/>
    <w:rsid w:val="00C353BC"/>
    <w:rsid w:val="00C3541F"/>
    <w:rsid w:val="00C3553E"/>
    <w:rsid w:val="00C35943"/>
    <w:rsid w:val="00C35F9C"/>
    <w:rsid w:val="00C36044"/>
    <w:rsid w:val="00C36C7F"/>
    <w:rsid w:val="00C36E20"/>
    <w:rsid w:val="00C36EFF"/>
    <w:rsid w:val="00C3707E"/>
    <w:rsid w:val="00C3730D"/>
    <w:rsid w:val="00C3765E"/>
    <w:rsid w:val="00C37BD3"/>
    <w:rsid w:val="00C37CF8"/>
    <w:rsid w:val="00C4024A"/>
    <w:rsid w:val="00C40414"/>
    <w:rsid w:val="00C40705"/>
    <w:rsid w:val="00C409B5"/>
    <w:rsid w:val="00C409F9"/>
    <w:rsid w:val="00C40B0D"/>
    <w:rsid w:val="00C41061"/>
    <w:rsid w:val="00C412DF"/>
    <w:rsid w:val="00C41837"/>
    <w:rsid w:val="00C41A25"/>
    <w:rsid w:val="00C41DEC"/>
    <w:rsid w:val="00C41EC6"/>
    <w:rsid w:val="00C421BA"/>
    <w:rsid w:val="00C422AF"/>
    <w:rsid w:val="00C42B78"/>
    <w:rsid w:val="00C42B9F"/>
    <w:rsid w:val="00C42CEE"/>
    <w:rsid w:val="00C43046"/>
    <w:rsid w:val="00C44432"/>
    <w:rsid w:val="00C446D7"/>
    <w:rsid w:val="00C45337"/>
    <w:rsid w:val="00C4582B"/>
    <w:rsid w:val="00C459FA"/>
    <w:rsid w:val="00C45C59"/>
    <w:rsid w:val="00C462BF"/>
    <w:rsid w:val="00C46622"/>
    <w:rsid w:val="00C47121"/>
    <w:rsid w:val="00C4740F"/>
    <w:rsid w:val="00C47553"/>
    <w:rsid w:val="00C47A19"/>
    <w:rsid w:val="00C47C25"/>
    <w:rsid w:val="00C50347"/>
    <w:rsid w:val="00C50621"/>
    <w:rsid w:val="00C5062C"/>
    <w:rsid w:val="00C50942"/>
    <w:rsid w:val="00C514E3"/>
    <w:rsid w:val="00C5186E"/>
    <w:rsid w:val="00C519AB"/>
    <w:rsid w:val="00C51DA4"/>
    <w:rsid w:val="00C521D7"/>
    <w:rsid w:val="00C52BBD"/>
    <w:rsid w:val="00C5407B"/>
    <w:rsid w:val="00C540C0"/>
    <w:rsid w:val="00C542BC"/>
    <w:rsid w:val="00C54341"/>
    <w:rsid w:val="00C546BE"/>
    <w:rsid w:val="00C5470F"/>
    <w:rsid w:val="00C54784"/>
    <w:rsid w:val="00C547C2"/>
    <w:rsid w:val="00C5483E"/>
    <w:rsid w:val="00C54B81"/>
    <w:rsid w:val="00C555BA"/>
    <w:rsid w:val="00C5581F"/>
    <w:rsid w:val="00C55B1A"/>
    <w:rsid w:val="00C55B34"/>
    <w:rsid w:val="00C562C9"/>
    <w:rsid w:val="00C567FB"/>
    <w:rsid w:val="00C56937"/>
    <w:rsid w:val="00C569F0"/>
    <w:rsid w:val="00C56A7C"/>
    <w:rsid w:val="00C56E17"/>
    <w:rsid w:val="00C56FE7"/>
    <w:rsid w:val="00C60498"/>
    <w:rsid w:val="00C60993"/>
    <w:rsid w:val="00C609EA"/>
    <w:rsid w:val="00C614CA"/>
    <w:rsid w:val="00C61EB2"/>
    <w:rsid w:val="00C62315"/>
    <w:rsid w:val="00C62348"/>
    <w:rsid w:val="00C632A3"/>
    <w:rsid w:val="00C63DD3"/>
    <w:rsid w:val="00C63EF8"/>
    <w:rsid w:val="00C6401E"/>
    <w:rsid w:val="00C64270"/>
    <w:rsid w:val="00C65392"/>
    <w:rsid w:val="00C65571"/>
    <w:rsid w:val="00C6560A"/>
    <w:rsid w:val="00C65B91"/>
    <w:rsid w:val="00C66755"/>
    <w:rsid w:val="00C66BB9"/>
    <w:rsid w:val="00C67F3C"/>
    <w:rsid w:val="00C70341"/>
    <w:rsid w:val="00C715B4"/>
    <w:rsid w:val="00C71EE5"/>
    <w:rsid w:val="00C72075"/>
    <w:rsid w:val="00C73764"/>
    <w:rsid w:val="00C73989"/>
    <w:rsid w:val="00C73A55"/>
    <w:rsid w:val="00C73D13"/>
    <w:rsid w:val="00C73ED5"/>
    <w:rsid w:val="00C74B7C"/>
    <w:rsid w:val="00C74E3A"/>
    <w:rsid w:val="00C7598E"/>
    <w:rsid w:val="00C75C46"/>
    <w:rsid w:val="00C75D45"/>
    <w:rsid w:val="00C75D47"/>
    <w:rsid w:val="00C75E39"/>
    <w:rsid w:val="00C75EDE"/>
    <w:rsid w:val="00C7651A"/>
    <w:rsid w:val="00C76FD0"/>
    <w:rsid w:val="00C7708D"/>
    <w:rsid w:val="00C77105"/>
    <w:rsid w:val="00C77354"/>
    <w:rsid w:val="00C77534"/>
    <w:rsid w:val="00C77DD3"/>
    <w:rsid w:val="00C77E68"/>
    <w:rsid w:val="00C80372"/>
    <w:rsid w:val="00C810D0"/>
    <w:rsid w:val="00C81737"/>
    <w:rsid w:val="00C81C65"/>
    <w:rsid w:val="00C822E1"/>
    <w:rsid w:val="00C82917"/>
    <w:rsid w:val="00C82A67"/>
    <w:rsid w:val="00C82CE8"/>
    <w:rsid w:val="00C831D7"/>
    <w:rsid w:val="00C8396D"/>
    <w:rsid w:val="00C83F00"/>
    <w:rsid w:val="00C84222"/>
    <w:rsid w:val="00C84477"/>
    <w:rsid w:val="00C84CAE"/>
    <w:rsid w:val="00C84E8B"/>
    <w:rsid w:val="00C852A3"/>
    <w:rsid w:val="00C85FA3"/>
    <w:rsid w:val="00C860C2"/>
    <w:rsid w:val="00C862AA"/>
    <w:rsid w:val="00C863BD"/>
    <w:rsid w:val="00C86C40"/>
    <w:rsid w:val="00C87F29"/>
    <w:rsid w:val="00C900B1"/>
    <w:rsid w:val="00C90C31"/>
    <w:rsid w:val="00C90C5D"/>
    <w:rsid w:val="00C91433"/>
    <w:rsid w:val="00C919BC"/>
    <w:rsid w:val="00C919D6"/>
    <w:rsid w:val="00C91CA0"/>
    <w:rsid w:val="00C92339"/>
    <w:rsid w:val="00C9253C"/>
    <w:rsid w:val="00C925A0"/>
    <w:rsid w:val="00C92664"/>
    <w:rsid w:val="00C926DC"/>
    <w:rsid w:val="00C92FCC"/>
    <w:rsid w:val="00C93BE5"/>
    <w:rsid w:val="00C945BA"/>
    <w:rsid w:val="00C9463E"/>
    <w:rsid w:val="00C94DC0"/>
    <w:rsid w:val="00C94F98"/>
    <w:rsid w:val="00C9539F"/>
    <w:rsid w:val="00C954F7"/>
    <w:rsid w:val="00C95DC2"/>
    <w:rsid w:val="00C95E48"/>
    <w:rsid w:val="00C95ECB"/>
    <w:rsid w:val="00C95F12"/>
    <w:rsid w:val="00C960FA"/>
    <w:rsid w:val="00C96B5B"/>
    <w:rsid w:val="00C96C8F"/>
    <w:rsid w:val="00C9714B"/>
    <w:rsid w:val="00C97A31"/>
    <w:rsid w:val="00C97CA3"/>
    <w:rsid w:val="00CA0276"/>
    <w:rsid w:val="00CA0285"/>
    <w:rsid w:val="00CA0EEC"/>
    <w:rsid w:val="00CA13A6"/>
    <w:rsid w:val="00CA1EC7"/>
    <w:rsid w:val="00CA28D3"/>
    <w:rsid w:val="00CA34D9"/>
    <w:rsid w:val="00CA4275"/>
    <w:rsid w:val="00CA476C"/>
    <w:rsid w:val="00CA4783"/>
    <w:rsid w:val="00CA4F64"/>
    <w:rsid w:val="00CA5491"/>
    <w:rsid w:val="00CA5F40"/>
    <w:rsid w:val="00CA6020"/>
    <w:rsid w:val="00CA6553"/>
    <w:rsid w:val="00CA680B"/>
    <w:rsid w:val="00CA6874"/>
    <w:rsid w:val="00CA6B64"/>
    <w:rsid w:val="00CA71A9"/>
    <w:rsid w:val="00CA7445"/>
    <w:rsid w:val="00CA749E"/>
    <w:rsid w:val="00CB0A99"/>
    <w:rsid w:val="00CB0BEC"/>
    <w:rsid w:val="00CB122E"/>
    <w:rsid w:val="00CB147D"/>
    <w:rsid w:val="00CB14E5"/>
    <w:rsid w:val="00CB1E9A"/>
    <w:rsid w:val="00CB20EA"/>
    <w:rsid w:val="00CB30B2"/>
    <w:rsid w:val="00CB33CF"/>
    <w:rsid w:val="00CB3C29"/>
    <w:rsid w:val="00CB3F3F"/>
    <w:rsid w:val="00CB4454"/>
    <w:rsid w:val="00CB46D0"/>
    <w:rsid w:val="00CB4C8F"/>
    <w:rsid w:val="00CB4D1F"/>
    <w:rsid w:val="00CB4FC5"/>
    <w:rsid w:val="00CB5AA8"/>
    <w:rsid w:val="00CB62D3"/>
    <w:rsid w:val="00CB672D"/>
    <w:rsid w:val="00CB6E3B"/>
    <w:rsid w:val="00CB71FA"/>
    <w:rsid w:val="00CB7659"/>
    <w:rsid w:val="00CB7C59"/>
    <w:rsid w:val="00CB7CE0"/>
    <w:rsid w:val="00CC0118"/>
    <w:rsid w:val="00CC02D8"/>
    <w:rsid w:val="00CC03D2"/>
    <w:rsid w:val="00CC0ADD"/>
    <w:rsid w:val="00CC0D19"/>
    <w:rsid w:val="00CC1277"/>
    <w:rsid w:val="00CC25DE"/>
    <w:rsid w:val="00CC25FD"/>
    <w:rsid w:val="00CC294E"/>
    <w:rsid w:val="00CC30D6"/>
    <w:rsid w:val="00CC384E"/>
    <w:rsid w:val="00CC43B4"/>
    <w:rsid w:val="00CC44CC"/>
    <w:rsid w:val="00CC4BD3"/>
    <w:rsid w:val="00CC4D5D"/>
    <w:rsid w:val="00CC4E77"/>
    <w:rsid w:val="00CC512E"/>
    <w:rsid w:val="00CC571D"/>
    <w:rsid w:val="00CC602D"/>
    <w:rsid w:val="00CC664C"/>
    <w:rsid w:val="00CC7034"/>
    <w:rsid w:val="00CC7153"/>
    <w:rsid w:val="00CC7962"/>
    <w:rsid w:val="00CD0289"/>
    <w:rsid w:val="00CD04E9"/>
    <w:rsid w:val="00CD09D5"/>
    <w:rsid w:val="00CD0AC2"/>
    <w:rsid w:val="00CD0B5C"/>
    <w:rsid w:val="00CD126D"/>
    <w:rsid w:val="00CD12FC"/>
    <w:rsid w:val="00CD194A"/>
    <w:rsid w:val="00CD3018"/>
    <w:rsid w:val="00CD3423"/>
    <w:rsid w:val="00CD35A3"/>
    <w:rsid w:val="00CD3845"/>
    <w:rsid w:val="00CD39FC"/>
    <w:rsid w:val="00CD3A3E"/>
    <w:rsid w:val="00CD3C2C"/>
    <w:rsid w:val="00CD4062"/>
    <w:rsid w:val="00CD4470"/>
    <w:rsid w:val="00CD455E"/>
    <w:rsid w:val="00CD4723"/>
    <w:rsid w:val="00CD4B96"/>
    <w:rsid w:val="00CD4F43"/>
    <w:rsid w:val="00CD57D1"/>
    <w:rsid w:val="00CD5870"/>
    <w:rsid w:val="00CD5AF7"/>
    <w:rsid w:val="00CD60F3"/>
    <w:rsid w:val="00CD6F5E"/>
    <w:rsid w:val="00CD7102"/>
    <w:rsid w:val="00CD719D"/>
    <w:rsid w:val="00CD7865"/>
    <w:rsid w:val="00CD7B29"/>
    <w:rsid w:val="00CE0846"/>
    <w:rsid w:val="00CE08A7"/>
    <w:rsid w:val="00CE1104"/>
    <w:rsid w:val="00CE15E5"/>
    <w:rsid w:val="00CE26EC"/>
    <w:rsid w:val="00CE31FC"/>
    <w:rsid w:val="00CE39FF"/>
    <w:rsid w:val="00CE41BE"/>
    <w:rsid w:val="00CE45D9"/>
    <w:rsid w:val="00CE4EC9"/>
    <w:rsid w:val="00CE54AA"/>
    <w:rsid w:val="00CE5727"/>
    <w:rsid w:val="00CE5D80"/>
    <w:rsid w:val="00CE72CE"/>
    <w:rsid w:val="00CE74E5"/>
    <w:rsid w:val="00CE7BC3"/>
    <w:rsid w:val="00CE7C38"/>
    <w:rsid w:val="00CE7E38"/>
    <w:rsid w:val="00CE7EC7"/>
    <w:rsid w:val="00CF04BE"/>
    <w:rsid w:val="00CF07F0"/>
    <w:rsid w:val="00CF0946"/>
    <w:rsid w:val="00CF0A0E"/>
    <w:rsid w:val="00CF0A3F"/>
    <w:rsid w:val="00CF0FB7"/>
    <w:rsid w:val="00CF107B"/>
    <w:rsid w:val="00CF17B6"/>
    <w:rsid w:val="00CF18B5"/>
    <w:rsid w:val="00CF1E04"/>
    <w:rsid w:val="00CF2E16"/>
    <w:rsid w:val="00CF3193"/>
    <w:rsid w:val="00CF3A96"/>
    <w:rsid w:val="00CF3F9D"/>
    <w:rsid w:val="00CF41B2"/>
    <w:rsid w:val="00CF429C"/>
    <w:rsid w:val="00CF42F8"/>
    <w:rsid w:val="00CF49EC"/>
    <w:rsid w:val="00CF4A6D"/>
    <w:rsid w:val="00CF4BCC"/>
    <w:rsid w:val="00CF5932"/>
    <w:rsid w:val="00CF62EB"/>
    <w:rsid w:val="00CF663A"/>
    <w:rsid w:val="00CF72A7"/>
    <w:rsid w:val="00CF72F3"/>
    <w:rsid w:val="00CF73B5"/>
    <w:rsid w:val="00CF78C4"/>
    <w:rsid w:val="00CF79C7"/>
    <w:rsid w:val="00CF7F71"/>
    <w:rsid w:val="00D0005F"/>
    <w:rsid w:val="00D0027A"/>
    <w:rsid w:val="00D003A4"/>
    <w:rsid w:val="00D00547"/>
    <w:rsid w:val="00D009DA"/>
    <w:rsid w:val="00D00A83"/>
    <w:rsid w:val="00D01096"/>
    <w:rsid w:val="00D01132"/>
    <w:rsid w:val="00D01164"/>
    <w:rsid w:val="00D019BF"/>
    <w:rsid w:val="00D01C60"/>
    <w:rsid w:val="00D022D4"/>
    <w:rsid w:val="00D0232F"/>
    <w:rsid w:val="00D02A78"/>
    <w:rsid w:val="00D02ABE"/>
    <w:rsid w:val="00D03439"/>
    <w:rsid w:val="00D039DB"/>
    <w:rsid w:val="00D03CAF"/>
    <w:rsid w:val="00D042BC"/>
    <w:rsid w:val="00D04AFD"/>
    <w:rsid w:val="00D0602E"/>
    <w:rsid w:val="00D065B7"/>
    <w:rsid w:val="00D06973"/>
    <w:rsid w:val="00D06A2D"/>
    <w:rsid w:val="00D06DFF"/>
    <w:rsid w:val="00D06E03"/>
    <w:rsid w:val="00D07568"/>
    <w:rsid w:val="00D07A80"/>
    <w:rsid w:val="00D07FF7"/>
    <w:rsid w:val="00D1026C"/>
    <w:rsid w:val="00D10B57"/>
    <w:rsid w:val="00D10B9B"/>
    <w:rsid w:val="00D10BE3"/>
    <w:rsid w:val="00D10CD7"/>
    <w:rsid w:val="00D10D6E"/>
    <w:rsid w:val="00D10D70"/>
    <w:rsid w:val="00D111CA"/>
    <w:rsid w:val="00D1137F"/>
    <w:rsid w:val="00D113F3"/>
    <w:rsid w:val="00D1198A"/>
    <w:rsid w:val="00D11FF1"/>
    <w:rsid w:val="00D12DD7"/>
    <w:rsid w:val="00D12F27"/>
    <w:rsid w:val="00D13143"/>
    <w:rsid w:val="00D13784"/>
    <w:rsid w:val="00D1389A"/>
    <w:rsid w:val="00D140D4"/>
    <w:rsid w:val="00D14B78"/>
    <w:rsid w:val="00D1518E"/>
    <w:rsid w:val="00D156B0"/>
    <w:rsid w:val="00D1667C"/>
    <w:rsid w:val="00D16834"/>
    <w:rsid w:val="00D16971"/>
    <w:rsid w:val="00D16BE2"/>
    <w:rsid w:val="00D16E1B"/>
    <w:rsid w:val="00D17D03"/>
    <w:rsid w:val="00D200EF"/>
    <w:rsid w:val="00D20461"/>
    <w:rsid w:val="00D209FD"/>
    <w:rsid w:val="00D20B6C"/>
    <w:rsid w:val="00D21150"/>
    <w:rsid w:val="00D2189B"/>
    <w:rsid w:val="00D21C45"/>
    <w:rsid w:val="00D21F64"/>
    <w:rsid w:val="00D22930"/>
    <w:rsid w:val="00D234ED"/>
    <w:rsid w:val="00D23C78"/>
    <w:rsid w:val="00D23CD8"/>
    <w:rsid w:val="00D240C3"/>
    <w:rsid w:val="00D240F9"/>
    <w:rsid w:val="00D241C3"/>
    <w:rsid w:val="00D246FB"/>
    <w:rsid w:val="00D2498F"/>
    <w:rsid w:val="00D24CC3"/>
    <w:rsid w:val="00D2574E"/>
    <w:rsid w:val="00D25832"/>
    <w:rsid w:val="00D261F3"/>
    <w:rsid w:val="00D26373"/>
    <w:rsid w:val="00D2640C"/>
    <w:rsid w:val="00D270DC"/>
    <w:rsid w:val="00D27338"/>
    <w:rsid w:val="00D3061B"/>
    <w:rsid w:val="00D310ED"/>
    <w:rsid w:val="00D31313"/>
    <w:rsid w:val="00D31802"/>
    <w:rsid w:val="00D319A1"/>
    <w:rsid w:val="00D32436"/>
    <w:rsid w:val="00D3275B"/>
    <w:rsid w:val="00D33284"/>
    <w:rsid w:val="00D3396C"/>
    <w:rsid w:val="00D33973"/>
    <w:rsid w:val="00D33DFB"/>
    <w:rsid w:val="00D33E42"/>
    <w:rsid w:val="00D34386"/>
    <w:rsid w:val="00D34698"/>
    <w:rsid w:val="00D34B8A"/>
    <w:rsid w:val="00D35254"/>
    <w:rsid w:val="00D356E7"/>
    <w:rsid w:val="00D35708"/>
    <w:rsid w:val="00D3593A"/>
    <w:rsid w:val="00D365AC"/>
    <w:rsid w:val="00D36662"/>
    <w:rsid w:val="00D36D6E"/>
    <w:rsid w:val="00D36FF7"/>
    <w:rsid w:val="00D37056"/>
    <w:rsid w:val="00D373FA"/>
    <w:rsid w:val="00D378F7"/>
    <w:rsid w:val="00D37C36"/>
    <w:rsid w:val="00D37F5D"/>
    <w:rsid w:val="00D4032C"/>
    <w:rsid w:val="00D4038B"/>
    <w:rsid w:val="00D4059B"/>
    <w:rsid w:val="00D40850"/>
    <w:rsid w:val="00D40FA9"/>
    <w:rsid w:val="00D412A5"/>
    <w:rsid w:val="00D41B28"/>
    <w:rsid w:val="00D421FE"/>
    <w:rsid w:val="00D424D9"/>
    <w:rsid w:val="00D42C37"/>
    <w:rsid w:val="00D43656"/>
    <w:rsid w:val="00D43B77"/>
    <w:rsid w:val="00D44181"/>
    <w:rsid w:val="00D44313"/>
    <w:rsid w:val="00D4460E"/>
    <w:rsid w:val="00D44B27"/>
    <w:rsid w:val="00D44B4A"/>
    <w:rsid w:val="00D44B97"/>
    <w:rsid w:val="00D46002"/>
    <w:rsid w:val="00D460DE"/>
    <w:rsid w:val="00D4636B"/>
    <w:rsid w:val="00D46E0B"/>
    <w:rsid w:val="00D46E20"/>
    <w:rsid w:val="00D47295"/>
    <w:rsid w:val="00D4740C"/>
    <w:rsid w:val="00D4780D"/>
    <w:rsid w:val="00D47B7E"/>
    <w:rsid w:val="00D47C24"/>
    <w:rsid w:val="00D50069"/>
    <w:rsid w:val="00D502F5"/>
    <w:rsid w:val="00D505C7"/>
    <w:rsid w:val="00D50A44"/>
    <w:rsid w:val="00D50AD4"/>
    <w:rsid w:val="00D50ADB"/>
    <w:rsid w:val="00D50DE9"/>
    <w:rsid w:val="00D50DEC"/>
    <w:rsid w:val="00D50EC5"/>
    <w:rsid w:val="00D5145E"/>
    <w:rsid w:val="00D51982"/>
    <w:rsid w:val="00D5249E"/>
    <w:rsid w:val="00D527ED"/>
    <w:rsid w:val="00D52812"/>
    <w:rsid w:val="00D53072"/>
    <w:rsid w:val="00D534C0"/>
    <w:rsid w:val="00D534F9"/>
    <w:rsid w:val="00D53A91"/>
    <w:rsid w:val="00D53B21"/>
    <w:rsid w:val="00D53F21"/>
    <w:rsid w:val="00D540E9"/>
    <w:rsid w:val="00D54602"/>
    <w:rsid w:val="00D54885"/>
    <w:rsid w:val="00D5498E"/>
    <w:rsid w:val="00D54DC7"/>
    <w:rsid w:val="00D552C2"/>
    <w:rsid w:val="00D55419"/>
    <w:rsid w:val="00D560ED"/>
    <w:rsid w:val="00D56291"/>
    <w:rsid w:val="00D56622"/>
    <w:rsid w:val="00D5695E"/>
    <w:rsid w:val="00D601C1"/>
    <w:rsid w:val="00D605D5"/>
    <w:rsid w:val="00D61038"/>
    <w:rsid w:val="00D61C92"/>
    <w:rsid w:val="00D6291A"/>
    <w:rsid w:val="00D62DFB"/>
    <w:rsid w:val="00D63173"/>
    <w:rsid w:val="00D63361"/>
    <w:rsid w:val="00D638C6"/>
    <w:rsid w:val="00D63A64"/>
    <w:rsid w:val="00D64181"/>
    <w:rsid w:val="00D64945"/>
    <w:rsid w:val="00D64D9D"/>
    <w:rsid w:val="00D65028"/>
    <w:rsid w:val="00D657A4"/>
    <w:rsid w:val="00D65BBC"/>
    <w:rsid w:val="00D65C41"/>
    <w:rsid w:val="00D65DC7"/>
    <w:rsid w:val="00D65E39"/>
    <w:rsid w:val="00D6627E"/>
    <w:rsid w:val="00D66293"/>
    <w:rsid w:val="00D662DD"/>
    <w:rsid w:val="00D6658B"/>
    <w:rsid w:val="00D66CF7"/>
    <w:rsid w:val="00D67276"/>
    <w:rsid w:val="00D67C1B"/>
    <w:rsid w:val="00D7011A"/>
    <w:rsid w:val="00D702CC"/>
    <w:rsid w:val="00D708B6"/>
    <w:rsid w:val="00D709A3"/>
    <w:rsid w:val="00D70AD4"/>
    <w:rsid w:val="00D71347"/>
    <w:rsid w:val="00D7208F"/>
    <w:rsid w:val="00D723AE"/>
    <w:rsid w:val="00D727A1"/>
    <w:rsid w:val="00D72812"/>
    <w:rsid w:val="00D72980"/>
    <w:rsid w:val="00D72A5E"/>
    <w:rsid w:val="00D736DA"/>
    <w:rsid w:val="00D73788"/>
    <w:rsid w:val="00D7388C"/>
    <w:rsid w:val="00D738CC"/>
    <w:rsid w:val="00D7430F"/>
    <w:rsid w:val="00D7490C"/>
    <w:rsid w:val="00D74998"/>
    <w:rsid w:val="00D752EC"/>
    <w:rsid w:val="00D7540A"/>
    <w:rsid w:val="00D7550D"/>
    <w:rsid w:val="00D76588"/>
    <w:rsid w:val="00D7697D"/>
    <w:rsid w:val="00D76C2A"/>
    <w:rsid w:val="00D770E6"/>
    <w:rsid w:val="00D771BC"/>
    <w:rsid w:val="00D77656"/>
    <w:rsid w:val="00D77BDA"/>
    <w:rsid w:val="00D80EA3"/>
    <w:rsid w:val="00D80EC5"/>
    <w:rsid w:val="00D81808"/>
    <w:rsid w:val="00D81D0C"/>
    <w:rsid w:val="00D8219F"/>
    <w:rsid w:val="00D82B4A"/>
    <w:rsid w:val="00D82C64"/>
    <w:rsid w:val="00D82C7C"/>
    <w:rsid w:val="00D82E6D"/>
    <w:rsid w:val="00D82F00"/>
    <w:rsid w:val="00D83010"/>
    <w:rsid w:val="00D833B4"/>
    <w:rsid w:val="00D83558"/>
    <w:rsid w:val="00D843D2"/>
    <w:rsid w:val="00D84812"/>
    <w:rsid w:val="00D855E1"/>
    <w:rsid w:val="00D85967"/>
    <w:rsid w:val="00D860DE"/>
    <w:rsid w:val="00D86348"/>
    <w:rsid w:val="00D866D9"/>
    <w:rsid w:val="00D86BC1"/>
    <w:rsid w:val="00D87296"/>
    <w:rsid w:val="00D873EC"/>
    <w:rsid w:val="00D87901"/>
    <w:rsid w:val="00D87D4C"/>
    <w:rsid w:val="00D902B9"/>
    <w:rsid w:val="00D908CA"/>
    <w:rsid w:val="00D90CDE"/>
    <w:rsid w:val="00D90EF8"/>
    <w:rsid w:val="00D90F3B"/>
    <w:rsid w:val="00D91395"/>
    <w:rsid w:val="00D91AA6"/>
    <w:rsid w:val="00D91BD3"/>
    <w:rsid w:val="00D91EB5"/>
    <w:rsid w:val="00D91ED9"/>
    <w:rsid w:val="00D91F61"/>
    <w:rsid w:val="00D9238D"/>
    <w:rsid w:val="00D92502"/>
    <w:rsid w:val="00D92643"/>
    <w:rsid w:val="00D9282C"/>
    <w:rsid w:val="00D92A78"/>
    <w:rsid w:val="00D92E0C"/>
    <w:rsid w:val="00D933C9"/>
    <w:rsid w:val="00D93862"/>
    <w:rsid w:val="00D93A63"/>
    <w:rsid w:val="00D94973"/>
    <w:rsid w:val="00D95438"/>
    <w:rsid w:val="00D95658"/>
    <w:rsid w:val="00D95AA4"/>
    <w:rsid w:val="00D95C0F"/>
    <w:rsid w:val="00D966DE"/>
    <w:rsid w:val="00D966F0"/>
    <w:rsid w:val="00D96A2E"/>
    <w:rsid w:val="00D96E8B"/>
    <w:rsid w:val="00D970F2"/>
    <w:rsid w:val="00D9785B"/>
    <w:rsid w:val="00D97B7B"/>
    <w:rsid w:val="00D97D60"/>
    <w:rsid w:val="00DA02E7"/>
    <w:rsid w:val="00DA036C"/>
    <w:rsid w:val="00DA05EA"/>
    <w:rsid w:val="00DA0750"/>
    <w:rsid w:val="00DA080D"/>
    <w:rsid w:val="00DA0F65"/>
    <w:rsid w:val="00DA1620"/>
    <w:rsid w:val="00DA18E6"/>
    <w:rsid w:val="00DA190F"/>
    <w:rsid w:val="00DA1C19"/>
    <w:rsid w:val="00DA200B"/>
    <w:rsid w:val="00DA28BE"/>
    <w:rsid w:val="00DA3E9D"/>
    <w:rsid w:val="00DA3F33"/>
    <w:rsid w:val="00DA42B8"/>
    <w:rsid w:val="00DA45FA"/>
    <w:rsid w:val="00DA474E"/>
    <w:rsid w:val="00DA47D3"/>
    <w:rsid w:val="00DA4DE0"/>
    <w:rsid w:val="00DA4E20"/>
    <w:rsid w:val="00DA5253"/>
    <w:rsid w:val="00DA5889"/>
    <w:rsid w:val="00DA59B9"/>
    <w:rsid w:val="00DA5EF9"/>
    <w:rsid w:val="00DA5F8D"/>
    <w:rsid w:val="00DA624E"/>
    <w:rsid w:val="00DA628B"/>
    <w:rsid w:val="00DA7377"/>
    <w:rsid w:val="00DA77B3"/>
    <w:rsid w:val="00DA7D23"/>
    <w:rsid w:val="00DB0259"/>
    <w:rsid w:val="00DB0413"/>
    <w:rsid w:val="00DB0F91"/>
    <w:rsid w:val="00DB12B9"/>
    <w:rsid w:val="00DB155F"/>
    <w:rsid w:val="00DB177B"/>
    <w:rsid w:val="00DB17D8"/>
    <w:rsid w:val="00DB1F5B"/>
    <w:rsid w:val="00DB20AC"/>
    <w:rsid w:val="00DB23C3"/>
    <w:rsid w:val="00DB2406"/>
    <w:rsid w:val="00DB295B"/>
    <w:rsid w:val="00DB2CEC"/>
    <w:rsid w:val="00DB3696"/>
    <w:rsid w:val="00DB36A4"/>
    <w:rsid w:val="00DB374B"/>
    <w:rsid w:val="00DB37BB"/>
    <w:rsid w:val="00DB3C5F"/>
    <w:rsid w:val="00DB4115"/>
    <w:rsid w:val="00DB473B"/>
    <w:rsid w:val="00DB4D5A"/>
    <w:rsid w:val="00DB5129"/>
    <w:rsid w:val="00DB527D"/>
    <w:rsid w:val="00DB5827"/>
    <w:rsid w:val="00DB5B36"/>
    <w:rsid w:val="00DB5E14"/>
    <w:rsid w:val="00DB60F7"/>
    <w:rsid w:val="00DB64DE"/>
    <w:rsid w:val="00DB65E4"/>
    <w:rsid w:val="00DB6735"/>
    <w:rsid w:val="00DB688C"/>
    <w:rsid w:val="00DB6B19"/>
    <w:rsid w:val="00DB7755"/>
    <w:rsid w:val="00DB7E25"/>
    <w:rsid w:val="00DC0B9E"/>
    <w:rsid w:val="00DC0EBA"/>
    <w:rsid w:val="00DC1134"/>
    <w:rsid w:val="00DC137D"/>
    <w:rsid w:val="00DC1C77"/>
    <w:rsid w:val="00DC229C"/>
    <w:rsid w:val="00DC22D6"/>
    <w:rsid w:val="00DC23BA"/>
    <w:rsid w:val="00DC34BC"/>
    <w:rsid w:val="00DC35AF"/>
    <w:rsid w:val="00DC388B"/>
    <w:rsid w:val="00DC41C6"/>
    <w:rsid w:val="00DC43AE"/>
    <w:rsid w:val="00DC4D85"/>
    <w:rsid w:val="00DC4F27"/>
    <w:rsid w:val="00DC558D"/>
    <w:rsid w:val="00DC56B9"/>
    <w:rsid w:val="00DC6232"/>
    <w:rsid w:val="00DC63BD"/>
    <w:rsid w:val="00DC6690"/>
    <w:rsid w:val="00DC6DA1"/>
    <w:rsid w:val="00DC713D"/>
    <w:rsid w:val="00DC7190"/>
    <w:rsid w:val="00DC766C"/>
    <w:rsid w:val="00DC7835"/>
    <w:rsid w:val="00DC7D17"/>
    <w:rsid w:val="00DD02E8"/>
    <w:rsid w:val="00DD05AC"/>
    <w:rsid w:val="00DD06AC"/>
    <w:rsid w:val="00DD0E0B"/>
    <w:rsid w:val="00DD1701"/>
    <w:rsid w:val="00DD20C1"/>
    <w:rsid w:val="00DD24B1"/>
    <w:rsid w:val="00DD272D"/>
    <w:rsid w:val="00DD2B0C"/>
    <w:rsid w:val="00DD2C15"/>
    <w:rsid w:val="00DD2D5E"/>
    <w:rsid w:val="00DD2EE7"/>
    <w:rsid w:val="00DD310C"/>
    <w:rsid w:val="00DD3249"/>
    <w:rsid w:val="00DD3488"/>
    <w:rsid w:val="00DD4130"/>
    <w:rsid w:val="00DD483D"/>
    <w:rsid w:val="00DD489A"/>
    <w:rsid w:val="00DD4A54"/>
    <w:rsid w:val="00DD4F54"/>
    <w:rsid w:val="00DD52BE"/>
    <w:rsid w:val="00DD6147"/>
    <w:rsid w:val="00DD67BF"/>
    <w:rsid w:val="00DD7177"/>
    <w:rsid w:val="00DD771B"/>
    <w:rsid w:val="00DD7AB5"/>
    <w:rsid w:val="00DE0094"/>
    <w:rsid w:val="00DE01A6"/>
    <w:rsid w:val="00DE0252"/>
    <w:rsid w:val="00DE02A7"/>
    <w:rsid w:val="00DE0463"/>
    <w:rsid w:val="00DE0770"/>
    <w:rsid w:val="00DE0E44"/>
    <w:rsid w:val="00DE10F9"/>
    <w:rsid w:val="00DE112E"/>
    <w:rsid w:val="00DE20D6"/>
    <w:rsid w:val="00DE2211"/>
    <w:rsid w:val="00DE24CB"/>
    <w:rsid w:val="00DE3363"/>
    <w:rsid w:val="00DE3554"/>
    <w:rsid w:val="00DE3606"/>
    <w:rsid w:val="00DE3D5B"/>
    <w:rsid w:val="00DE3E16"/>
    <w:rsid w:val="00DE4CBC"/>
    <w:rsid w:val="00DE5319"/>
    <w:rsid w:val="00DE54AE"/>
    <w:rsid w:val="00DE5557"/>
    <w:rsid w:val="00DE5A42"/>
    <w:rsid w:val="00DE5D03"/>
    <w:rsid w:val="00DE63A0"/>
    <w:rsid w:val="00DE6E2E"/>
    <w:rsid w:val="00DE70A6"/>
    <w:rsid w:val="00DE788A"/>
    <w:rsid w:val="00DF0120"/>
    <w:rsid w:val="00DF02D3"/>
    <w:rsid w:val="00DF0501"/>
    <w:rsid w:val="00DF0788"/>
    <w:rsid w:val="00DF0829"/>
    <w:rsid w:val="00DF08FD"/>
    <w:rsid w:val="00DF1061"/>
    <w:rsid w:val="00DF1090"/>
    <w:rsid w:val="00DF163E"/>
    <w:rsid w:val="00DF1870"/>
    <w:rsid w:val="00DF190D"/>
    <w:rsid w:val="00DF1B3A"/>
    <w:rsid w:val="00DF1F23"/>
    <w:rsid w:val="00DF2215"/>
    <w:rsid w:val="00DF2273"/>
    <w:rsid w:val="00DF258A"/>
    <w:rsid w:val="00DF258B"/>
    <w:rsid w:val="00DF295C"/>
    <w:rsid w:val="00DF2C42"/>
    <w:rsid w:val="00DF33F8"/>
    <w:rsid w:val="00DF341E"/>
    <w:rsid w:val="00DF3543"/>
    <w:rsid w:val="00DF38B1"/>
    <w:rsid w:val="00DF3917"/>
    <w:rsid w:val="00DF3953"/>
    <w:rsid w:val="00DF3B1B"/>
    <w:rsid w:val="00DF3D2E"/>
    <w:rsid w:val="00DF4089"/>
    <w:rsid w:val="00DF40FC"/>
    <w:rsid w:val="00DF4494"/>
    <w:rsid w:val="00DF499F"/>
    <w:rsid w:val="00DF50E0"/>
    <w:rsid w:val="00DF51B5"/>
    <w:rsid w:val="00DF5B2A"/>
    <w:rsid w:val="00DF5C91"/>
    <w:rsid w:val="00DF656A"/>
    <w:rsid w:val="00DF65AB"/>
    <w:rsid w:val="00DF6DF2"/>
    <w:rsid w:val="00DF6FFF"/>
    <w:rsid w:val="00DF7438"/>
    <w:rsid w:val="00DF757F"/>
    <w:rsid w:val="00DF7BBE"/>
    <w:rsid w:val="00E002C6"/>
    <w:rsid w:val="00E00D82"/>
    <w:rsid w:val="00E01101"/>
    <w:rsid w:val="00E012C8"/>
    <w:rsid w:val="00E01855"/>
    <w:rsid w:val="00E01E18"/>
    <w:rsid w:val="00E01F7B"/>
    <w:rsid w:val="00E02012"/>
    <w:rsid w:val="00E0220C"/>
    <w:rsid w:val="00E024E8"/>
    <w:rsid w:val="00E02564"/>
    <w:rsid w:val="00E02F20"/>
    <w:rsid w:val="00E02F9E"/>
    <w:rsid w:val="00E03924"/>
    <w:rsid w:val="00E03AAE"/>
    <w:rsid w:val="00E03DA2"/>
    <w:rsid w:val="00E03E82"/>
    <w:rsid w:val="00E0417D"/>
    <w:rsid w:val="00E04436"/>
    <w:rsid w:val="00E04864"/>
    <w:rsid w:val="00E04AF0"/>
    <w:rsid w:val="00E04B91"/>
    <w:rsid w:val="00E0510D"/>
    <w:rsid w:val="00E0513D"/>
    <w:rsid w:val="00E05306"/>
    <w:rsid w:val="00E056B6"/>
    <w:rsid w:val="00E059BE"/>
    <w:rsid w:val="00E06554"/>
    <w:rsid w:val="00E06598"/>
    <w:rsid w:val="00E06AE5"/>
    <w:rsid w:val="00E06B11"/>
    <w:rsid w:val="00E06ECB"/>
    <w:rsid w:val="00E071E0"/>
    <w:rsid w:val="00E07337"/>
    <w:rsid w:val="00E0756D"/>
    <w:rsid w:val="00E078BE"/>
    <w:rsid w:val="00E07C1D"/>
    <w:rsid w:val="00E07F55"/>
    <w:rsid w:val="00E10047"/>
    <w:rsid w:val="00E102B4"/>
    <w:rsid w:val="00E1057A"/>
    <w:rsid w:val="00E112AF"/>
    <w:rsid w:val="00E114D8"/>
    <w:rsid w:val="00E12121"/>
    <w:rsid w:val="00E124EA"/>
    <w:rsid w:val="00E12ECE"/>
    <w:rsid w:val="00E1389E"/>
    <w:rsid w:val="00E13DAB"/>
    <w:rsid w:val="00E14153"/>
    <w:rsid w:val="00E1436D"/>
    <w:rsid w:val="00E144A1"/>
    <w:rsid w:val="00E14CDE"/>
    <w:rsid w:val="00E14EC6"/>
    <w:rsid w:val="00E153B4"/>
    <w:rsid w:val="00E15716"/>
    <w:rsid w:val="00E15BEC"/>
    <w:rsid w:val="00E15C52"/>
    <w:rsid w:val="00E1655D"/>
    <w:rsid w:val="00E17011"/>
    <w:rsid w:val="00E179F8"/>
    <w:rsid w:val="00E17ACA"/>
    <w:rsid w:val="00E17B24"/>
    <w:rsid w:val="00E17F61"/>
    <w:rsid w:val="00E210B8"/>
    <w:rsid w:val="00E21630"/>
    <w:rsid w:val="00E21E28"/>
    <w:rsid w:val="00E22526"/>
    <w:rsid w:val="00E22666"/>
    <w:rsid w:val="00E22788"/>
    <w:rsid w:val="00E2283B"/>
    <w:rsid w:val="00E22ED2"/>
    <w:rsid w:val="00E23BAD"/>
    <w:rsid w:val="00E24A6F"/>
    <w:rsid w:val="00E24D55"/>
    <w:rsid w:val="00E24F85"/>
    <w:rsid w:val="00E251F5"/>
    <w:rsid w:val="00E257F7"/>
    <w:rsid w:val="00E25B82"/>
    <w:rsid w:val="00E25BD0"/>
    <w:rsid w:val="00E25D9D"/>
    <w:rsid w:val="00E27679"/>
    <w:rsid w:val="00E27D2C"/>
    <w:rsid w:val="00E27D92"/>
    <w:rsid w:val="00E3011F"/>
    <w:rsid w:val="00E30499"/>
    <w:rsid w:val="00E317F4"/>
    <w:rsid w:val="00E31C0E"/>
    <w:rsid w:val="00E32391"/>
    <w:rsid w:val="00E329A5"/>
    <w:rsid w:val="00E32EA5"/>
    <w:rsid w:val="00E3336B"/>
    <w:rsid w:val="00E33717"/>
    <w:rsid w:val="00E33785"/>
    <w:rsid w:val="00E33787"/>
    <w:rsid w:val="00E3386B"/>
    <w:rsid w:val="00E33E80"/>
    <w:rsid w:val="00E33F0B"/>
    <w:rsid w:val="00E345C9"/>
    <w:rsid w:val="00E34A5C"/>
    <w:rsid w:val="00E34B3F"/>
    <w:rsid w:val="00E35961"/>
    <w:rsid w:val="00E359AC"/>
    <w:rsid w:val="00E35A46"/>
    <w:rsid w:val="00E35AA8"/>
    <w:rsid w:val="00E36389"/>
    <w:rsid w:val="00E36E2B"/>
    <w:rsid w:val="00E37FF3"/>
    <w:rsid w:val="00E40667"/>
    <w:rsid w:val="00E407E4"/>
    <w:rsid w:val="00E40A91"/>
    <w:rsid w:val="00E40ABA"/>
    <w:rsid w:val="00E40E53"/>
    <w:rsid w:val="00E412D7"/>
    <w:rsid w:val="00E41783"/>
    <w:rsid w:val="00E417C2"/>
    <w:rsid w:val="00E418B2"/>
    <w:rsid w:val="00E41D0A"/>
    <w:rsid w:val="00E41DE8"/>
    <w:rsid w:val="00E42031"/>
    <w:rsid w:val="00E422DC"/>
    <w:rsid w:val="00E42AB4"/>
    <w:rsid w:val="00E42C2C"/>
    <w:rsid w:val="00E42D05"/>
    <w:rsid w:val="00E42E5D"/>
    <w:rsid w:val="00E43179"/>
    <w:rsid w:val="00E4329E"/>
    <w:rsid w:val="00E433FF"/>
    <w:rsid w:val="00E4450B"/>
    <w:rsid w:val="00E449C9"/>
    <w:rsid w:val="00E452CC"/>
    <w:rsid w:val="00E459E1"/>
    <w:rsid w:val="00E45CC5"/>
    <w:rsid w:val="00E47025"/>
    <w:rsid w:val="00E473D0"/>
    <w:rsid w:val="00E4768C"/>
    <w:rsid w:val="00E47A8A"/>
    <w:rsid w:val="00E505F8"/>
    <w:rsid w:val="00E515B1"/>
    <w:rsid w:val="00E51914"/>
    <w:rsid w:val="00E5234A"/>
    <w:rsid w:val="00E5262D"/>
    <w:rsid w:val="00E526CB"/>
    <w:rsid w:val="00E52AA4"/>
    <w:rsid w:val="00E52D0C"/>
    <w:rsid w:val="00E535B5"/>
    <w:rsid w:val="00E53B3E"/>
    <w:rsid w:val="00E54674"/>
    <w:rsid w:val="00E54FF6"/>
    <w:rsid w:val="00E55217"/>
    <w:rsid w:val="00E5539D"/>
    <w:rsid w:val="00E55429"/>
    <w:rsid w:val="00E556AF"/>
    <w:rsid w:val="00E558C5"/>
    <w:rsid w:val="00E55E20"/>
    <w:rsid w:val="00E565E8"/>
    <w:rsid w:val="00E573E4"/>
    <w:rsid w:val="00E575C8"/>
    <w:rsid w:val="00E5769B"/>
    <w:rsid w:val="00E57A7E"/>
    <w:rsid w:val="00E57C1D"/>
    <w:rsid w:val="00E57E74"/>
    <w:rsid w:val="00E603FF"/>
    <w:rsid w:val="00E60D69"/>
    <w:rsid w:val="00E60FB0"/>
    <w:rsid w:val="00E6154E"/>
    <w:rsid w:val="00E61820"/>
    <w:rsid w:val="00E61E3E"/>
    <w:rsid w:val="00E621F7"/>
    <w:rsid w:val="00E62303"/>
    <w:rsid w:val="00E625FC"/>
    <w:rsid w:val="00E62681"/>
    <w:rsid w:val="00E62786"/>
    <w:rsid w:val="00E62791"/>
    <w:rsid w:val="00E629EC"/>
    <w:rsid w:val="00E62EFE"/>
    <w:rsid w:val="00E6308F"/>
    <w:rsid w:val="00E6316D"/>
    <w:rsid w:val="00E6361F"/>
    <w:rsid w:val="00E63683"/>
    <w:rsid w:val="00E63940"/>
    <w:rsid w:val="00E639B0"/>
    <w:rsid w:val="00E639F3"/>
    <w:rsid w:val="00E63A6D"/>
    <w:rsid w:val="00E63FD3"/>
    <w:rsid w:val="00E6407C"/>
    <w:rsid w:val="00E640C0"/>
    <w:rsid w:val="00E64506"/>
    <w:rsid w:val="00E64963"/>
    <w:rsid w:val="00E665F4"/>
    <w:rsid w:val="00E66787"/>
    <w:rsid w:val="00E705C0"/>
    <w:rsid w:val="00E71F8A"/>
    <w:rsid w:val="00E72394"/>
    <w:rsid w:val="00E72478"/>
    <w:rsid w:val="00E726E3"/>
    <w:rsid w:val="00E731BF"/>
    <w:rsid w:val="00E7346C"/>
    <w:rsid w:val="00E736F3"/>
    <w:rsid w:val="00E7409F"/>
    <w:rsid w:val="00E74439"/>
    <w:rsid w:val="00E74619"/>
    <w:rsid w:val="00E74A64"/>
    <w:rsid w:val="00E74BDA"/>
    <w:rsid w:val="00E752DC"/>
    <w:rsid w:val="00E75741"/>
    <w:rsid w:val="00E75A9D"/>
    <w:rsid w:val="00E75E88"/>
    <w:rsid w:val="00E76062"/>
    <w:rsid w:val="00E760A4"/>
    <w:rsid w:val="00E77100"/>
    <w:rsid w:val="00E77129"/>
    <w:rsid w:val="00E77670"/>
    <w:rsid w:val="00E777BD"/>
    <w:rsid w:val="00E77D98"/>
    <w:rsid w:val="00E803B8"/>
    <w:rsid w:val="00E808B3"/>
    <w:rsid w:val="00E80951"/>
    <w:rsid w:val="00E80A02"/>
    <w:rsid w:val="00E81410"/>
    <w:rsid w:val="00E81BA4"/>
    <w:rsid w:val="00E81C89"/>
    <w:rsid w:val="00E81FA6"/>
    <w:rsid w:val="00E8230E"/>
    <w:rsid w:val="00E823DD"/>
    <w:rsid w:val="00E8260A"/>
    <w:rsid w:val="00E8283D"/>
    <w:rsid w:val="00E83AA4"/>
    <w:rsid w:val="00E8408D"/>
    <w:rsid w:val="00E8427D"/>
    <w:rsid w:val="00E84E06"/>
    <w:rsid w:val="00E8525A"/>
    <w:rsid w:val="00E855B8"/>
    <w:rsid w:val="00E85E15"/>
    <w:rsid w:val="00E85E4A"/>
    <w:rsid w:val="00E8647A"/>
    <w:rsid w:val="00E86CFF"/>
    <w:rsid w:val="00E86E34"/>
    <w:rsid w:val="00E87360"/>
    <w:rsid w:val="00E87378"/>
    <w:rsid w:val="00E8761B"/>
    <w:rsid w:val="00E87A92"/>
    <w:rsid w:val="00E87E7E"/>
    <w:rsid w:val="00E90327"/>
    <w:rsid w:val="00E904DA"/>
    <w:rsid w:val="00E92F88"/>
    <w:rsid w:val="00E932CA"/>
    <w:rsid w:val="00E9334A"/>
    <w:rsid w:val="00E9474C"/>
    <w:rsid w:val="00E947BC"/>
    <w:rsid w:val="00E94820"/>
    <w:rsid w:val="00E9545B"/>
    <w:rsid w:val="00E95A05"/>
    <w:rsid w:val="00E95F44"/>
    <w:rsid w:val="00E96026"/>
    <w:rsid w:val="00E9640F"/>
    <w:rsid w:val="00E9695D"/>
    <w:rsid w:val="00E96C47"/>
    <w:rsid w:val="00E975AE"/>
    <w:rsid w:val="00E976C3"/>
    <w:rsid w:val="00E978D8"/>
    <w:rsid w:val="00E97A66"/>
    <w:rsid w:val="00E97C09"/>
    <w:rsid w:val="00E97F5C"/>
    <w:rsid w:val="00EA0AB7"/>
    <w:rsid w:val="00EA0FD0"/>
    <w:rsid w:val="00EA131E"/>
    <w:rsid w:val="00EA1888"/>
    <w:rsid w:val="00EA1C70"/>
    <w:rsid w:val="00EA2593"/>
    <w:rsid w:val="00EA33FC"/>
    <w:rsid w:val="00EA3443"/>
    <w:rsid w:val="00EA3670"/>
    <w:rsid w:val="00EA6601"/>
    <w:rsid w:val="00EA6D03"/>
    <w:rsid w:val="00EA6D24"/>
    <w:rsid w:val="00EA6FB1"/>
    <w:rsid w:val="00EA728A"/>
    <w:rsid w:val="00EA7330"/>
    <w:rsid w:val="00EA75FB"/>
    <w:rsid w:val="00EA77AB"/>
    <w:rsid w:val="00EA7C8B"/>
    <w:rsid w:val="00EA7E02"/>
    <w:rsid w:val="00EB078E"/>
    <w:rsid w:val="00EB196E"/>
    <w:rsid w:val="00EB1CFF"/>
    <w:rsid w:val="00EB2516"/>
    <w:rsid w:val="00EB35A3"/>
    <w:rsid w:val="00EB36D1"/>
    <w:rsid w:val="00EB39B5"/>
    <w:rsid w:val="00EB3B70"/>
    <w:rsid w:val="00EB3E01"/>
    <w:rsid w:val="00EB404D"/>
    <w:rsid w:val="00EB44F3"/>
    <w:rsid w:val="00EB4741"/>
    <w:rsid w:val="00EB4806"/>
    <w:rsid w:val="00EB4C2C"/>
    <w:rsid w:val="00EB4C56"/>
    <w:rsid w:val="00EB5193"/>
    <w:rsid w:val="00EB547C"/>
    <w:rsid w:val="00EB5687"/>
    <w:rsid w:val="00EB5763"/>
    <w:rsid w:val="00EB5824"/>
    <w:rsid w:val="00EB5C12"/>
    <w:rsid w:val="00EB6099"/>
    <w:rsid w:val="00EB669B"/>
    <w:rsid w:val="00EB6C2B"/>
    <w:rsid w:val="00EB6EA5"/>
    <w:rsid w:val="00EB706D"/>
    <w:rsid w:val="00EB7702"/>
    <w:rsid w:val="00EB7ECF"/>
    <w:rsid w:val="00EC1697"/>
    <w:rsid w:val="00EC1C1A"/>
    <w:rsid w:val="00EC2CDA"/>
    <w:rsid w:val="00EC2CEE"/>
    <w:rsid w:val="00EC317D"/>
    <w:rsid w:val="00EC3312"/>
    <w:rsid w:val="00EC361D"/>
    <w:rsid w:val="00EC3722"/>
    <w:rsid w:val="00EC3881"/>
    <w:rsid w:val="00EC3EAC"/>
    <w:rsid w:val="00EC40F5"/>
    <w:rsid w:val="00EC4485"/>
    <w:rsid w:val="00EC524B"/>
    <w:rsid w:val="00EC53AF"/>
    <w:rsid w:val="00EC5871"/>
    <w:rsid w:val="00EC5CD0"/>
    <w:rsid w:val="00EC6456"/>
    <w:rsid w:val="00EC6BBC"/>
    <w:rsid w:val="00EC6C47"/>
    <w:rsid w:val="00EC7889"/>
    <w:rsid w:val="00EC791C"/>
    <w:rsid w:val="00EC7E3F"/>
    <w:rsid w:val="00EC7F3C"/>
    <w:rsid w:val="00ED06AE"/>
    <w:rsid w:val="00ED0928"/>
    <w:rsid w:val="00ED14E6"/>
    <w:rsid w:val="00ED217E"/>
    <w:rsid w:val="00ED2DC3"/>
    <w:rsid w:val="00ED3169"/>
    <w:rsid w:val="00ED3A21"/>
    <w:rsid w:val="00ED4356"/>
    <w:rsid w:val="00ED44CD"/>
    <w:rsid w:val="00ED4D15"/>
    <w:rsid w:val="00ED4EDD"/>
    <w:rsid w:val="00ED50C6"/>
    <w:rsid w:val="00ED5243"/>
    <w:rsid w:val="00ED7D5C"/>
    <w:rsid w:val="00ED7E9B"/>
    <w:rsid w:val="00EE060A"/>
    <w:rsid w:val="00EE08B3"/>
    <w:rsid w:val="00EE0B73"/>
    <w:rsid w:val="00EE1798"/>
    <w:rsid w:val="00EE1C75"/>
    <w:rsid w:val="00EE1F18"/>
    <w:rsid w:val="00EE21E5"/>
    <w:rsid w:val="00EE29A6"/>
    <w:rsid w:val="00EE365D"/>
    <w:rsid w:val="00EE37EF"/>
    <w:rsid w:val="00EE383F"/>
    <w:rsid w:val="00EE39C0"/>
    <w:rsid w:val="00EE3B73"/>
    <w:rsid w:val="00EE3C76"/>
    <w:rsid w:val="00EE401C"/>
    <w:rsid w:val="00EE41D6"/>
    <w:rsid w:val="00EE424D"/>
    <w:rsid w:val="00EE49D1"/>
    <w:rsid w:val="00EE4A26"/>
    <w:rsid w:val="00EE4A2B"/>
    <w:rsid w:val="00EE4FB6"/>
    <w:rsid w:val="00EE5185"/>
    <w:rsid w:val="00EE5428"/>
    <w:rsid w:val="00EE559D"/>
    <w:rsid w:val="00EE5AFC"/>
    <w:rsid w:val="00EE5DFB"/>
    <w:rsid w:val="00EE5E35"/>
    <w:rsid w:val="00EE5E52"/>
    <w:rsid w:val="00EE63E4"/>
    <w:rsid w:val="00EE643D"/>
    <w:rsid w:val="00EE6446"/>
    <w:rsid w:val="00EE64D8"/>
    <w:rsid w:val="00EE7441"/>
    <w:rsid w:val="00EE7847"/>
    <w:rsid w:val="00EE7990"/>
    <w:rsid w:val="00EE7A71"/>
    <w:rsid w:val="00EF0017"/>
    <w:rsid w:val="00EF00EC"/>
    <w:rsid w:val="00EF03C3"/>
    <w:rsid w:val="00EF082D"/>
    <w:rsid w:val="00EF186C"/>
    <w:rsid w:val="00EF1C4F"/>
    <w:rsid w:val="00EF2110"/>
    <w:rsid w:val="00EF27BA"/>
    <w:rsid w:val="00EF30AD"/>
    <w:rsid w:val="00EF3219"/>
    <w:rsid w:val="00EF32D4"/>
    <w:rsid w:val="00EF3324"/>
    <w:rsid w:val="00EF347B"/>
    <w:rsid w:val="00EF39C7"/>
    <w:rsid w:val="00EF3CB2"/>
    <w:rsid w:val="00EF52EE"/>
    <w:rsid w:val="00EF5527"/>
    <w:rsid w:val="00EF5754"/>
    <w:rsid w:val="00EF5B5A"/>
    <w:rsid w:val="00EF5BC5"/>
    <w:rsid w:val="00EF5EFD"/>
    <w:rsid w:val="00EF5F23"/>
    <w:rsid w:val="00EF691E"/>
    <w:rsid w:val="00EF69BA"/>
    <w:rsid w:val="00EF6D29"/>
    <w:rsid w:val="00EF71CF"/>
    <w:rsid w:val="00EF732C"/>
    <w:rsid w:val="00EF73C4"/>
    <w:rsid w:val="00EF78A7"/>
    <w:rsid w:val="00EF78BE"/>
    <w:rsid w:val="00EF7E3B"/>
    <w:rsid w:val="00F00682"/>
    <w:rsid w:val="00F00A15"/>
    <w:rsid w:val="00F00F47"/>
    <w:rsid w:val="00F019EB"/>
    <w:rsid w:val="00F01A8C"/>
    <w:rsid w:val="00F01FD9"/>
    <w:rsid w:val="00F02825"/>
    <w:rsid w:val="00F0285D"/>
    <w:rsid w:val="00F02B99"/>
    <w:rsid w:val="00F03137"/>
    <w:rsid w:val="00F03435"/>
    <w:rsid w:val="00F03630"/>
    <w:rsid w:val="00F0398D"/>
    <w:rsid w:val="00F04077"/>
    <w:rsid w:val="00F040BF"/>
    <w:rsid w:val="00F0417B"/>
    <w:rsid w:val="00F045F5"/>
    <w:rsid w:val="00F046A8"/>
    <w:rsid w:val="00F04F64"/>
    <w:rsid w:val="00F05777"/>
    <w:rsid w:val="00F060A2"/>
    <w:rsid w:val="00F062E4"/>
    <w:rsid w:val="00F065F9"/>
    <w:rsid w:val="00F0660B"/>
    <w:rsid w:val="00F06833"/>
    <w:rsid w:val="00F07184"/>
    <w:rsid w:val="00F07345"/>
    <w:rsid w:val="00F073BA"/>
    <w:rsid w:val="00F0761F"/>
    <w:rsid w:val="00F07A4B"/>
    <w:rsid w:val="00F07EB6"/>
    <w:rsid w:val="00F10440"/>
    <w:rsid w:val="00F108AE"/>
    <w:rsid w:val="00F11216"/>
    <w:rsid w:val="00F113A1"/>
    <w:rsid w:val="00F11C3B"/>
    <w:rsid w:val="00F123E0"/>
    <w:rsid w:val="00F12708"/>
    <w:rsid w:val="00F133AA"/>
    <w:rsid w:val="00F13723"/>
    <w:rsid w:val="00F14DD9"/>
    <w:rsid w:val="00F15262"/>
    <w:rsid w:val="00F156A1"/>
    <w:rsid w:val="00F158E4"/>
    <w:rsid w:val="00F15A6A"/>
    <w:rsid w:val="00F15AD1"/>
    <w:rsid w:val="00F15C67"/>
    <w:rsid w:val="00F1642E"/>
    <w:rsid w:val="00F16B58"/>
    <w:rsid w:val="00F178D0"/>
    <w:rsid w:val="00F20344"/>
    <w:rsid w:val="00F2037C"/>
    <w:rsid w:val="00F20581"/>
    <w:rsid w:val="00F20601"/>
    <w:rsid w:val="00F20646"/>
    <w:rsid w:val="00F20945"/>
    <w:rsid w:val="00F2122E"/>
    <w:rsid w:val="00F21B9B"/>
    <w:rsid w:val="00F21D7C"/>
    <w:rsid w:val="00F22182"/>
    <w:rsid w:val="00F222D1"/>
    <w:rsid w:val="00F22744"/>
    <w:rsid w:val="00F23264"/>
    <w:rsid w:val="00F23C79"/>
    <w:rsid w:val="00F24224"/>
    <w:rsid w:val="00F24833"/>
    <w:rsid w:val="00F24ABF"/>
    <w:rsid w:val="00F24B95"/>
    <w:rsid w:val="00F25285"/>
    <w:rsid w:val="00F2596D"/>
    <w:rsid w:val="00F25A5D"/>
    <w:rsid w:val="00F25AC4"/>
    <w:rsid w:val="00F25B2D"/>
    <w:rsid w:val="00F25F06"/>
    <w:rsid w:val="00F26037"/>
    <w:rsid w:val="00F265FA"/>
    <w:rsid w:val="00F26EDB"/>
    <w:rsid w:val="00F277AA"/>
    <w:rsid w:val="00F27E19"/>
    <w:rsid w:val="00F3000C"/>
    <w:rsid w:val="00F30EC3"/>
    <w:rsid w:val="00F30F2E"/>
    <w:rsid w:val="00F31F16"/>
    <w:rsid w:val="00F31F92"/>
    <w:rsid w:val="00F32341"/>
    <w:rsid w:val="00F3234A"/>
    <w:rsid w:val="00F32E58"/>
    <w:rsid w:val="00F33983"/>
    <w:rsid w:val="00F34051"/>
    <w:rsid w:val="00F34180"/>
    <w:rsid w:val="00F34277"/>
    <w:rsid w:val="00F3440E"/>
    <w:rsid w:val="00F34589"/>
    <w:rsid w:val="00F34633"/>
    <w:rsid w:val="00F3464D"/>
    <w:rsid w:val="00F35858"/>
    <w:rsid w:val="00F3596C"/>
    <w:rsid w:val="00F35B93"/>
    <w:rsid w:val="00F35C21"/>
    <w:rsid w:val="00F35C6E"/>
    <w:rsid w:val="00F35DF0"/>
    <w:rsid w:val="00F36BE9"/>
    <w:rsid w:val="00F371D9"/>
    <w:rsid w:val="00F372C1"/>
    <w:rsid w:val="00F3739B"/>
    <w:rsid w:val="00F377EB"/>
    <w:rsid w:val="00F37A32"/>
    <w:rsid w:val="00F37EB4"/>
    <w:rsid w:val="00F40570"/>
    <w:rsid w:val="00F410D1"/>
    <w:rsid w:val="00F41144"/>
    <w:rsid w:val="00F4122E"/>
    <w:rsid w:val="00F41455"/>
    <w:rsid w:val="00F4188C"/>
    <w:rsid w:val="00F42015"/>
    <w:rsid w:val="00F42428"/>
    <w:rsid w:val="00F42700"/>
    <w:rsid w:val="00F428D0"/>
    <w:rsid w:val="00F429B1"/>
    <w:rsid w:val="00F42A81"/>
    <w:rsid w:val="00F43EF2"/>
    <w:rsid w:val="00F44246"/>
    <w:rsid w:val="00F444CB"/>
    <w:rsid w:val="00F4472A"/>
    <w:rsid w:val="00F44735"/>
    <w:rsid w:val="00F44FEE"/>
    <w:rsid w:val="00F451C7"/>
    <w:rsid w:val="00F451D7"/>
    <w:rsid w:val="00F45267"/>
    <w:rsid w:val="00F453AD"/>
    <w:rsid w:val="00F456BD"/>
    <w:rsid w:val="00F457FD"/>
    <w:rsid w:val="00F45913"/>
    <w:rsid w:val="00F45C29"/>
    <w:rsid w:val="00F45D9C"/>
    <w:rsid w:val="00F45E9C"/>
    <w:rsid w:val="00F47AC9"/>
    <w:rsid w:val="00F50143"/>
    <w:rsid w:val="00F501C0"/>
    <w:rsid w:val="00F501FF"/>
    <w:rsid w:val="00F50741"/>
    <w:rsid w:val="00F51195"/>
    <w:rsid w:val="00F51291"/>
    <w:rsid w:val="00F512D6"/>
    <w:rsid w:val="00F51C08"/>
    <w:rsid w:val="00F51CC2"/>
    <w:rsid w:val="00F51D6C"/>
    <w:rsid w:val="00F51DB4"/>
    <w:rsid w:val="00F51FE8"/>
    <w:rsid w:val="00F52137"/>
    <w:rsid w:val="00F52408"/>
    <w:rsid w:val="00F52593"/>
    <w:rsid w:val="00F52CC3"/>
    <w:rsid w:val="00F52E20"/>
    <w:rsid w:val="00F52F22"/>
    <w:rsid w:val="00F53700"/>
    <w:rsid w:val="00F538EA"/>
    <w:rsid w:val="00F5398B"/>
    <w:rsid w:val="00F54067"/>
    <w:rsid w:val="00F540DF"/>
    <w:rsid w:val="00F545B2"/>
    <w:rsid w:val="00F5476E"/>
    <w:rsid w:val="00F54991"/>
    <w:rsid w:val="00F54C9C"/>
    <w:rsid w:val="00F54EDC"/>
    <w:rsid w:val="00F54F6C"/>
    <w:rsid w:val="00F54F88"/>
    <w:rsid w:val="00F55D3A"/>
    <w:rsid w:val="00F56EAB"/>
    <w:rsid w:val="00F56F64"/>
    <w:rsid w:val="00F56F84"/>
    <w:rsid w:val="00F570EE"/>
    <w:rsid w:val="00F571FB"/>
    <w:rsid w:val="00F5765A"/>
    <w:rsid w:val="00F576DE"/>
    <w:rsid w:val="00F60075"/>
    <w:rsid w:val="00F608EF"/>
    <w:rsid w:val="00F60BB0"/>
    <w:rsid w:val="00F61189"/>
    <w:rsid w:val="00F61299"/>
    <w:rsid w:val="00F6153F"/>
    <w:rsid w:val="00F61FB5"/>
    <w:rsid w:val="00F621BB"/>
    <w:rsid w:val="00F62A8F"/>
    <w:rsid w:val="00F62D14"/>
    <w:rsid w:val="00F62DE8"/>
    <w:rsid w:val="00F632CA"/>
    <w:rsid w:val="00F63BF9"/>
    <w:rsid w:val="00F63CF6"/>
    <w:rsid w:val="00F64565"/>
    <w:rsid w:val="00F64847"/>
    <w:rsid w:val="00F64A5A"/>
    <w:rsid w:val="00F64AAD"/>
    <w:rsid w:val="00F64E2B"/>
    <w:rsid w:val="00F64E2F"/>
    <w:rsid w:val="00F64E6F"/>
    <w:rsid w:val="00F64E76"/>
    <w:rsid w:val="00F65181"/>
    <w:rsid w:val="00F651A2"/>
    <w:rsid w:val="00F65C94"/>
    <w:rsid w:val="00F65FA2"/>
    <w:rsid w:val="00F660A5"/>
    <w:rsid w:val="00F66271"/>
    <w:rsid w:val="00F6655F"/>
    <w:rsid w:val="00F66B79"/>
    <w:rsid w:val="00F6713E"/>
    <w:rsid w:val="00F673C1"/>
    <w:rsid w:val="00F675B1"/>
    <w:rsid w:val="00F67627"/>
    <w:rsid w:val="00F67757"/>
    <w:rsid w:val="00F67CA6"/>
    <w:rsid w:val="00F67F07"/>
    <w:rsid w:val="00F702C8"/>
    <w:rsid w:val="00F708E0"/>
    <w:rsid w:val="00F71A47"/>
    <w:rsid w:val="00F71A72"/>
    <w:rsid w:val="00F71B96"/>
    <w:rsid w:val="00F71E84"/>
    <w:rsid w:val="00F72769"/>
    <w:rsid w:val="00F72879"/>
    <w:rsid w:val="00F72C6C"/>
    <w:rsid w:val="00F72C7B"/>
    <w:rsid w:val="00F73012"/>
    <w:rsid w:val="00F73C11"/>
    <w:rsid w:val="00F73F15"/>
    <w:rsid w:val="00F7422E"/>
    <w:rsid w:val="00F7457D"/>
    <w:rsid w:val="00F749E7"/>
    <w:rsid w:val="00F74D8E"/>
    <w:rsid w:val="00F74DFF"/>
    <w:rsid w:val="00F757F2"/>
    <w:rsid w:val="00F766F7"/>
    <w:rsid w:val="00F76A98"/>
    <w:rsid w:val="00F76B07"/>
    <w:rsid w:val="00F76BA0"/>
    <w:rsid w:val="00F76E7F"/>
    <w:rsid w:val="00F77029"/>
    <w:rsid w:val="00F77434"/>
    <w:rsid w:val="00F77EEE"/>
    <w:rsid w:val="00F77F03"/>
    <w:rsid w:val="00F80BA0"/>
    <w:rsid w:val="00F818C2"/>
    <w:rsid w:val="00F81DCE"/>
    <w:rsid w:val="00F81FB3"/>
    <w:rsid w:val="00F82224"/>
    <w:rsid w:val="00F8241D"/>
    <w:rsid w:val="00F82B47"/>
    <w:rsid w:val="00F82E47"/>
    <w:rsid w:val="00F838E9"/>
    <w:rsid w:val="00F8390D"/>
    <w:rsid w:val="00F83F55"/>
    <w:rsid w:val="00F8402C"/>
    <w:rsid w:val="00F842D2"/>
    <w:rsid w:val="00F8430B"/>
    <w:rsid w:val="00F847E0"/>
    <w:rsid w:val="00F8494E"/>
    <w:rsid w:val="00F86253"/>
    <w:rsid w:val="00F863AA"/>
    <w:rsid w:val="00F86935"/>
    <w:rsid w:val="00F86A01"/>
    <w:rsid w:val="00F86A77"/>
    <w:rsid w:val="00F86CB9"/>
    <w:rsid w:val="00F86CDF"/>
    <w:rsid w:val="00F87091"/>
    <w:rsid w:val="00F87D8D"/>
    <w:rsid w:val="00F9000C"/>
    <w:rsid w:val="00F90588"/>
    <w:rsid w:val="00F90632"/>
    <w:rsid w:val="00F9180C"/>
    <w:rsid w:val="00F92220"/>
    <w:rsid w:val="00F92246"/>
    <w:rsid w:val="00F92D85"/>
    <w:rsid w:val="00F93363"/>
    <w:rsid w:val="00F93500"/>
    <w:rsid w:val="00F93CF1"/>
    <w:rsid w:val="00F941A0"/>
    <w:rsid w:val="00F94496"/>
    <w:rsid w:val="00F94847"/>
    <w:rsid w:val="00F9504C"/>
    <w:rsid w:val="00F950B4"/>
    <w:rsid w:val="00F95149"/>
    <w:rsid w:val="00F95231"/>
    <w:rsid w:val="00F953E8"/>
    <w:rsid w:val="00F955D5"/>
    <w:rsid w:val="00F955FB"/>
    <w:rsid w:val="00F96789"/>
    <w:rsid w:val="00F969C2"/>
    <w:rsid w:val="00F96E93"/>
    <w:rsid w:val="00F975C3"/>
    <w:rsid w:val="00F97C78"/>
    <w:rsid w:val="00F97CB5"/>
    <w:rsid w:val="00FA097B"/>
    <w:rsid w:val="00FA0DF6"/>
    <w:rsid w:val="00FA0EF2"/>
    <w:rsid w:val="00FA1131"/>
    <w:rsid w:val="00FA1571"/>
    <w:rsid w:val="00FA2B13"/>
    <w:rsid w:val="00FA2D15"/>
    <w:rsid w:val="00FA32AA"/>
    <w:rsid w:val="00FA378A"/>
    <w:rsid w:val="00FA38EA"/>
    <w:rsid w:val="00FA4430"/>
    <w:rsid w:val="00FA5037"/>
    <w:rsid w:val="00FA51E0"/>
    <w:rsid w:val="00FA5522"/>
    <w:rsid w:val="00FA5E35"/>
    <w:rsid w:val="00FA623D"/>
    <w:rsid w:val="00FA6351"/>
    <w:rsid w:val="00FA6BE7"/>
    <w:rsid w:val="00FA7C01"/>
    <w:rsid w:val="00FA7FC9"/>
    <w:rsid w:val="00FB05F8"/>
    <w:rsid w:val="00FB0658"/>
    <w:rsid w:val="00FB078D"/>
    <w:rsid w:val="00FB0B72"/>
    <w:rsid w:val="00FB1106"/>
    <w:rsid w:val="00FB12CC"/>
    <w:rsid w:val="00FB1561"/>
    <w:rsid w:val="00FB1A9B"/>
    <w:rsid w:val="00FB1C56"/>
    <w:rsid w:val="00FB1F3C"/>
    <w:rsid w:val="00FB25C9"/>
    <w:rsid w:val="00FB2618"/>
    <w:rsid w:val="00FB291B"/>
    <w:rsid w:val="00FB2A16"/>
    <w:rsid w:val="00FB2A39"/>
    <w:rsid w:val="00FB2BBB"/>
    <w:rsid w:val="00FB2EA5"/>
    <w:rsid w:val="00FB3E31"/>
    <w:rsid w:val="00FB3E49"/>
    <w:rsid w:val="00FB4529"/>
    <w:rsid w:val="00FB4A0D"/>
    <w:rsid w:val="00FB4D9C"/>
    <w:rsid w:val="00FB5058"/>
    <w:rsid w:val="00FB509F"/>
    <w:rsid w:val="00FB6247"/>
    <w:rsid w:val="00FB6553"/>
    <w:rsid w:val="00FB65F4"/>
    <w:rsid w:val="00FB67F6"/>
    <w:rsid w:val="00FB6B5B"/>
    <w:rsid w:val="00FB6DED"/>
    <w:rsid w:val="00FB6E1B"/>
    <w:rsid w:val="00FB733E"/>
    <w:rsid w:val="00FB76C4"/>
    <w:rsid w:val="00FB776A"/>
    <w:rsid w:val="00FB7AEF"/>
    <w:rsid w:val="00FC0738"/>
    <w:rsid w:val="00FC1B88"/>
    <w:rsid w:val="00FC1F49"/>
    <w:rsid w:val="00FC203C"/>
    <w:rsid w:val="00FC23DD"/>
    <w:rsid w:val="00FC2E6B"/>
    <w:rsid w:val="00FC33E5"/>
    <w:rsid w:val="00FC3889"/>
    <w:rsid w:val="00FC3BAF"/>
    <w:rsid w:val="00FC428E"/>
    <w:rsid w:val="00FC429E"/>
    <w:rsid w:val="00FC45BC"/>
    <w:rsid w:val="00FC4CFA"/>
    <w:rsid w:val="00FC513C"/>
    <w:rsid w:val="00FC56C4"/>
    <w:rsid w:val="00FC5CE0"/>
    <w:rsid w:val="00FC6C03"/>
    <w:rsid w:val="00FC6CED"/>
    <w:rsid w:val="00FC77A9"/>
    <w:rsid w:val="00FC7CD5"/>
    <w:rsid w:val="00FC7F25"/>
    <w:rsid w:val="00FD0009"/>
    <w:rsid w:val="00FD083B"/>
    <w:rsid w:val="00FD13F1"/>
    <w:rsid w:val="00FD18FA"/>
    <w:rsid w:val="00FD1A75"/>
    <w:rsid w:val="00FD1AE5"/>
    <w:rsid w:val="00FD1F99"/>
    <w:rsid w:val="00FD2F06"/>
    <w:rsid w:val="00FD30CA"/>
    <w:rsid w:val="00FD32CA"/>
    <w:rsid w:val="00FD3FC3"/>
    <w:rsid w:val="00FD4008"/>
    <w:rsid w:val="00FD415B"/>
    <w:rsid w:val="00FD41A8"/>
    <w:rsid w:val="00FD49E7"/>
    <w:rsid w:val="00FD4E81"/>
    <w:rsid w:val="00FD5138"/>
    <w:rsid w:val="00FD5638"/>
    <w:rsid w:val="00FD5CCA"/>
    <w:rsid w:val="00FD5F50"/>
    <w:rsid w:val="00FD6851"/>
    <w:rsid w:val="00FD6C37"/>
    <w:rsid w:val="00FD71C7"/>
    <w:rsid w:val="00FD725E"/>
    <w:rsid w:val="00FD774C"/>
    <w:rsid w:val="00FD7906"/>
    <w:rsid w:val="00FD7D48"/>
    <w:rsid w:val="00FD7D4B"/>
    <w:rsid w:val="00FE0853"/>
    <w:rsid w:val="00FE0959"/>
    <w:rsid w:val="00FE0F10"/>
    <w:rsid w:val="00FE19C5"/>
    <w:rsid w:val="00FE1A75"/>
    <w:rsid w:val="00FE1EC1"/>
    <w:rsid w:val="00FE2389"/>
    <w:rsid w:val="00FE240A"/>
    <w:rsid w:val="00FE247B"/>
    <w:rsid w:val="00FE261D"/>
    <w:rsid w:val="00FE2D9F"/>
    <w:rsid w:val="00FE3844"/>
    <w:rsid w:val="00FE3A4C"/>
    <w:rsid w:val="00FE3A5A"/>
    <w:rsid w:val="00FE3CD0"/>
    <w:rsid w:val="00FE3D35"/>
    <w:rsid w:val="00FE4489"/>
    <w:rsid w:val="00FE4D7D"/>
    <w:rsid w:val="00FE4EF8"/>
    <w:rsid w:val="00FE510D"/>
    <w:rsid w:val="00FE5176"/>
    <w:rsid w:val="00FE5219"/>
    <w:rsid w:val="00FE6014"/>
    <w:rsid w:val="00FE672F"/>
    <w:rsid w:val="00FE701B"/>
    <w:rsid w:val="00FE72D5"/>
    <w:rsid w:val="00FE742C"/>
    <w:rsid w:val="00FE77DC"/>
    <w:rsid w:val="00FE7E42"/>
    <w:rsid w:val="00FE7F60"/>
    <w:rsid w:val="00FF020C"/>
    <w:rsid w:val="00FF037C"/>
    <w:rsid w:val="00FF0B03"/>
    <w:rsid w:val="00FF1569"/>
    <w:rsid w:val="00FF1902"/>
    <w:rsid w:val="00FF1976"/>
    <w:rsid w:val="00FF1BAB"/>
    <w:rsid w:val="00FF1CCA"/>
    <w:rsid w:val="00FF2599"/>
    <w:rsid w:val="00FF264D"/>
    <w:rsid w:val="00FF2822"/>
    <w:rsid w:val="00FF3117"/>
    <w:rsid w:val="00FF3224"/>
    <w:rsid w:val="00FF3A76"/>
    <w:rsid w:val="00FF3C32"/>
    <w:rsid w:val="00FF3D85"/>
    <w:rsid w:val="00FF4196"/>
    <w:rsid w:val="00FF41ED"/>
    <w:rsid w:val="00FF44D8"/>
    <w:rsid w:val="00FF4652"/>
    <w:rsid w:val="00FF5317"/>
    <w:rsid w:val="00FF586D"/>
    <w:rsid w:val="00FF59A7"/>
    <w:rsid w:val="00FF635E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127E33"/>
  <w15:docId w15:val="{53101042-DF68-49E1-AFE0-36E5A9ED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9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0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Cordia New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3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CA74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540"/>
        <w:tab w:val="left" w:pos="900"/>
      </w:tabs>
      <w:spacing w:before="120" w:line="240" w:lineRule="auto"/>
      <w:jc w:val="thaiDistribute"/>
    </w:pPr>
    <w:rPr>
      <w:rFonts w:ascii="Angsana New" w:hAnsi="Angsana New"/>
      <w:bCs/>
      <w:i/>
      <w:iCs/>
      <w:sz w:val="30"/>
      <w:szCs w:val="30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noProof w:val="0"/>
      <w:sz w:val="32"/>
      <w:szCs w:val="32"/>
      <w:lang w:val="en-US" w:eastAsia="en-US" w:bidi="th-TH"/>
    </w:rPr>
  </w:style>
  <w:style w:type="paragraph" w:customStyle="1" w:styleId="accpolicyheading0">
    <w:name w:val="accpolicyhead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4061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4934C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934C1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link w:val="BodyText"/>
    <w:semiHidden/>
    <w:locked/>
    <w:rsid w:val="00163CC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2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A2148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character" w:customStyle="1" w:styleId="Heading2Char">
    <w:name w:val="Heading 2 Char"/>
    <w:link w:val="Heading2"/>
    <w:rsid w:val="00A734D2"/>
    <w:rPr>
      <w:rFonts w:ascii="Arial" w:hAnsi="Arial"/>
      <w:b/>
      <w:bCs/>
      <w:sz w:val="18"/>
      <w:szCs w:val="18"/>
    </w:rPr>
  </w:style>
  <w:style w:type="character" w:customStyle="1" w:styleId="HeaderChar">
    <w:name w:val="Header Char"/>
    <w:link w:val="Header"/>
    <w:rsid w:val="00F30F2E"/>
    <w:rPr>
      <w:rFonts w:ascii="Arial" w:hAnsi="Arial"/>
      <w:sz w:val="18"/>
      <w:szCs w:val="18"/>
    </w:rPr>
  </w:style>
  <w:style w:type="paragraph" w:customStyle="1" w:styleId="1-Dashseparate">
    <w:name w:val="1-Dash separate"/>
    <w:basedOn w:val="BodyText"/>
    <w:link w:val="1-Dashseparat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-108" w:right="432"/>
      <w:jc w:val="right"/>
    </w:pPr>
    <w:rPr>
      <w:rFonts w:ascii="Angsana New" w:hAnsi="Angsana New"/>
      <w:sz w:val="30"/>
      <w:szCs w:val="30"/>
    </w:rPr>
  </w:style>
  <w:style w:type="paragraph" w:customStyle="1" w:styleId="1-2NumberConsoNegative">
    <w:name w:val="1-2Number Conso Negative"/>
    <w:basedOn w:val="Normal"/>
    <w:link w:val="1-2NumberConsoNegativ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782"/>
        <w:tab w:val="left" w:pos="3735"/>
      </w:tabs>
      <w:ind w:left="-108" w:right="6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1-DashseparateChar">
    <w:name w:val="1-Dash separate Char"/>
    <w:link w:val="1-Dashseparate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2-Dashconso">
    <w:name w:val="2-Dash conso"/>
    <w:basedOn w:val="BodyText"/>
    <w:link w:val="2-DashconsoChar"/>
    <w:rsid w:val="00EA33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474"/>
      <w:jc w:val="right"/>
    </w:pPr>
    <w:rPr>
      <w:rFonts w:ascii="Angsana New" w:hAnsi="Angsana New"/>
      <w:sz w:val="30"/>
      <w:szCs w:val="30"/>
    </w:rPr>
  </w:style>
  <w:style w:type="character" w:customStyle="1" w:styleId="1-2NumberConsoNegativeChar">
    <w:name w:val="1-2Number Conso Negative Char"/>
    <w:link w:val="1-2NumberConsoNegative"/>
    <w:rsid w:val="00CF4A6D"/>
    <w:rPr>
      <w:rFonts w:ascii="Angsana New" w:hAnsi="Angsana New"/>
      <w:sz w:val="30"/>
      <w:szCs w:val="30"/>
    </w:rPr>
  </w:style>
  <w:style w:type="paragraph" w:customStyle="1" w:styleId="2-Numberconso">
    <w:name w:val="2-Number conso"/>
    <w:basedOn w:val="BodyText"/>
    <w:link w:val="2-Numberconso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EA33F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umberseperate">
    <w:name w:val="1-Number seperate"/>
    <w:basedOn w:val="2-Numberconso"/>
    <w:link w:val="1-NumberseperateChar"/>
    <w:rsid w:val="00EA33FC"/>
  </w:style>
  <w:style w:type="character" w:customStyle="1" w:styleId="2-NumberconsoChar">
    <w:name w:val="2-Number conso Char"/>
    <w:link w:val="2-Numberconso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egativeseperate">
    <w:name w:val="1-negative seperate"/>
    <w:basedOn w:val="1-Numberseperate"/>
    <w:link w:val="1-negativeseperateChar"/>
    <w:rsid w:val="00EA33FC"/>
    <w:pPr>
      <w:tabs>
        <w:tab w:val="decimal" w:pos="2087"/>
      </w:tabs>
    </w:pPr>
  </w:style>
  <w:style w:type="character" w:customStyle="1" w:styleId="1-NumberseperateChar">
    <w:name w:val="1-Number seperate Char"/>
    <w:link w:val="1-Numberseperate"/>
    <w:rsid w:val="00EA33FC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2F6C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egativeseperateChar">
    <w:name w:val="1-negative seperate Char"/>
    <w:link w:val="1-negativeseperate"/>
    <w:rsid w:val="00EA33FC"/>
    <w:rPr>
      <w:rFonts w:ascii="Angsana New" w:hAnsi="Angsana New"/>
      <w:sz w:val="30"/>
      <w:szCs w:val="30"/>
    </w:rPr>
  </w:style>
  <w:style w:type="paragraph" w:customStyle="1" w:styleId="2-Dash">
    <w:name w:val="2-Dash"/>
    <w:basedOn w:val="1-Dashseparate"/>
    <w:link w:val="2-DashChar"/>
    <w:qFormat/>
    <w:rsid w:val="002F6CE6"/>
    <w:pPr>
      <w:ind w:right="478"/>
    </w:pPr>
  </w:style>
  <w:style w:type="character" w:customStyle="1" w:styleId="1-NumberChar">
    <w:name w:val="1-Number Char"/>
    <w:link w:val="1-Number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3-Negative">
    <w:name w:val="3-Negative"/>
    <w:basedOn w:val="1-negativeseperate"/>
    <w:link w:val="3-NegativeChar"/>
    <w:qFormat/>
    <w:rsid w:val="00251C99"/>
    <w:pPr>
      <w:tabs>
        <w:tab w:val="clear" w:pos="2087"/>
        <w:tab w:val="decimal" w:pos="1665"/>
      </w:tabs>
      <w:jc w:val="left"/>
    </w:pPr>
  </w:style>
  <w:style w:type="character" w:customStyle="1" w:styleId="2-DashChar">
    <w:name w:val="2-Dash Char"/>
    <w:link w:val="2-Dash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1A0474"/>
    <w:rPr>
      <w:rFonts w:ascii="Arial" w:hAnsi="Arial"/>
      <w:sz w:val="18"/>
      <w:szCs w:val="18"/>
    </w:rPr>
  </w:style>
  <w:style w:type="character" w:customStyle="1" w:styleId="3-NegativeChar">
    <w:name w:val="3-Negative Char"/>
    <w:link w:val="3-Negative"/>
    <w:rsid w:val="00251C99"/>
    <w:rPr>
      <w:rFonts w:ascii="Angsana New" w:hAnsi="Angsana New"/>
      <w:sz w:val="30"/>
      <w:szCs w:val="30"/>
    </w:rPr>
  </w:style>
  <w:style w:type="paragraph" w:customStyle="1" w:styleId="2SNumber">
    <w:name w:val="2S.Number"/>
    <w:basedOn w:val="BodyText"/>
    <w:link w:val="2SNumberChar"/>
    <w:qFormat/>
    <w:rsid w:val="00826F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character" w:customStyle="1" w:styleId="2SNumberChar">
    <w:name w:val="2S.Number Char"/>
    <w:link w:val="2SNumber"/>
    <w:rsid w:val="00826FBA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Number">
    <w:name w:val="1.Number"/>
    <w:basedOn w:val="acctfourfigures"/>
    <w:link w:val="1NumberChar"/>
    <w:qFormat/>
    <w:rsid w:val="00BA58E3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 w:cs="Angsana New"/>
      <w:sz w:val="30"/>
      <w:szCs w:val="30"/>
    </w:rPr>
  </w:style>
  <w:style w:type="character" w:customStyle="1" w:styleId="1NumberChar">
    <w:name w:val="1.Number Char"/>
    <w:link w:val="1Number"/>
    <w:rsid w:val="00BA58E3"/>
    <w:rPr>
      <w:rFonts w:ascii="Angsana New" w:hAnsi="Angsana New"/>
      <w:sz w:val="30"/>
      <w:szCs w:val="30"/>
      <w:lang w:val="en-GB" w:bidi="ar-SA"/>
    </w:rPr>
  </w:style>
  <w:style w:type="paragraph" w:customStyle="1" w:styleId="index">
    <w:name w:val="index"/>
    <w:aliases w:val="ix"/>
    <w:basedOn w:val="BodyText"/>
    <w:rsid w:val="00C540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11DAA"/>
    <w:rPr>
      <w:rFonts w:cs="Times New Roman"/>
      <w:sz w:val="22"/>
      <w:lang w:val="en-GB" w:bidi="ar-SA"/>
    </w:rPr>
  </w:style>
  <w:style w:type="paragraph" w:customStyle="1" w:styleId="2SDash">
    <w:name w:val="2S.Dash"/>
    <w:basedOn w:val="2SNumber"/>
    <w:link w:val="2SDashChar"/>
    <w:qFormat/>
    <w:rsid w:val="00B11DAA"/>
    <w:pPr>
      <w:tabs>
        <w:tab w:val="clear" w:pos="821"/>
        <w:tab w:val="decimal" w:pos="527"/>
      </w:tabs>
    </w:pPr>
  </w:style>
  <w:style w:type="character" w:customStyle="1" w:styleId="2SDashChar">
    <w:name w:val="2S.Dash Char"/>
    <w:link w:val="2SDash"/>
    <w:rsid w:val="00B11DAA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0819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941"/>
    <w:rPr>
      <w:sz w:val="20"/>
      <w:szCs w:val="25"/>
    </w:rPr>
  </w:style>
  <w:style w:type="character" w:customStyle="1" w:styleId="CommentTextChar">
    <w:name w:val="Comment Text Char"/>
    <w:link w:val="CommentText"/>
    <w:rsid w:val="0008194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81941"/>
    <w:rPr>
      <w:b/>
      <w:bCs/>
    </w:rPr>
  </w:style>
  <w:style w:type="character" w:customStyle="1" w:styleId="CommentSubjectChar">
    <w:name w:val="Comment Subject Char"/>
    <w:link w:val="CommentSubject"/>
    <w:rsid w:val="00081941"/>
    <w:rPr>
      <w:rFonts w:ascii="Arial" w:hAnsi="Arial"/>
      <w:b/>
      <w:bCs/>
      <w:szCs w:val="25"/>
    </w:rPr>
  </w:style>
  <w:style w:type="paragraph" w:customStyle="1" w:styleId="1Dash">
    <w:name w:val="1.Dash"/>
    <w:basedOn w:val="acctfourfigures"/>
    <w:link w:val="1DashChar"/>
    <w:qFormat/>
    <w:rsid w:val="007F18C1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 w:cs="Angsana New"/>
      <w:sz w:val="30"/>
      <w:szCs w:val="30"/>
      <w:lang w:eastAsia="en-US"/>
    </w:rPr>
  </w:style>
  <w:style w:type="character" w:customStyle="1" w:styleId="1DashChar">
    <w:name w:val="1.Dash Char"/>
    <w:link w:val="1Dash"/>
    <w:rsid w:val="007F18C1"/>
    <w:rPr>
      <w:rFonts w:ascii="Angsana New" w:hAnsi="Angsana New"/>
      <w:sz w:val="30"/>
      <w:szCs w:val="30"/>
      <w:lang w:val="en-GB" w:bidi="ar-SA"/>
    </w:rPr>
  </w:style>
  <w:style w:type="paragraph" w:styleId="List">
    <w:name w:val="List"/>
    <w:basedOn w:val="Normal"/>
    <w:rsid w:val="00D4032C"/>
    <w:pPr>
      <w:ind w:left="360" w:hanging="360"/>
      <w:contextualSpacing/>
    </w:pPr>
    <w:rPr>
      <w:szCs w:val="22"/>
    </w:rPr>
  </w:style>
  <w:style w:type="paragraph" w:styleId="BodyTextIndent3">
    <w:name w:val="Body Text Indent 3"/>
    <w:basedOn w:val="Normal"/>
    <w:link w:val="BodyTextIndent3Char"/>
    <w:rsid w:val="00F8390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8390D"/>
    <w:rPr>
      <w:rFonts w:ascii="Arial" w:hAnsi="Arial"/>
      <w:sz w:val="16"/>
    </w:rPr>
  </w:style>
  <w:style w:type="table" w:styleId="Table3Deffects3">
    <w:name w:val="Table 3D effects 3"/>
    <w:basedOn w:val="TableNormal"/>
    <w:rsid w:val="00CA47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035FA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DB0F91"/>
    <w:rPr>
      <w:rFonts w:ascii="Arial" w:hAnsi="Arial"/>
      <w:sz w:val="18"/>
      <w:szCs w:val="22"/>
    </w:rPr>
  </w:style>
  <w:style w:type="character" w:styleId="Hyperlink">
    <w:name w:val="Hyperlink"/>
    <w:rsid w:val="001B3863"/>
    <w:rPr>
      <w:color w:val="0000FF"/>
      <w:u w:val="single"/>
    </w:rPr>
  </w:style>
  <w:style w:type="paragraph" w:customStyle="1" w:styleId="paragraph">
    <w:name w:val="paragraph"/>
    <w:basedOn w:val="Normal"/>
    <w:rsid w:val="00B56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2B06DA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2B06DA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B06DA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B06DA"/>
    <w:rPr>
      <w:rFonts w:cs="Cordia New"/>
      <w:b/>
      <w:bCs/>
      <w:sz w:val="28"/>
      <w:szCs w:val="28"/>
    </w:rPr>
  </w:style>
  <w:style w:type="character" w:customStyle="1" w:styleId="Heading6Char">
    <w:name w:val="Heading 6 Char"/>
    <w:link w:val="Heading6"/>
    <w:rsid w:val="002B06DA"/>
    <w:rPr>
      <w:rFonts w:cs="Cordia New"/>
      <w:b/>
      <w:bCs/>
      <w:sz w:val="32"/>
      <w:szCs w:val="32"/>
    </w:rPr>
  </w:style>
  <w:style w:type="character" w:customStyle="1" w:styleId="Heading7Char">
    <w:name w:val="Heading 7 Char"/>
    <w:link w:val="Heading7"/>
    <w:rsid w:val="002B06DA"/>
    <w:rPr>
      <w:rFonts w:cs="Cordia New"/>
      <w:sz w:val="24"/>
      <w:szCs w:val="24"/>
    </w:rPr>
  </w:style>
  <w:style w:type="character" w:customStyle="1" w:styleId="Heading8Char">
    <w:name w:val="Heading 8 Char"/>
    <w:link w:val="Heading8"/>
    <w:rsid w:val="002B06DA"/>
    <w:rPr>
      <w:rFonts w:cs="Cordia New"/>
      <w:sz w:val="24"/>
      <w:szCs w:val="24"/>
    </w:rPr>
  </w:style>
  <w:style w:type="character" w:customStyle="1" w:styleId="Heading9Char">
    <w:name w:val="Heading 9 Char"/>
    <w:link w:val="Heading9"/>
    <w:rsid w:val="002B06DA"/>
    <w:rPr>
      <w:rFonts w:cs="Cordia New"/>
      <w:sz w:val="28"/>
      <w:szCs w:val="28"/>
    </w:rPr>
  </w:style>
  <w:style w:type="character" w:customStyle="1" w:styleId="BodyText2Char">
    <w:name w:val="Body Text 2 Char"/>
    <w:link w:val="BodyText2"/>
    <w:rsid w:val="002B06DA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2B06DA"/>
    <w:rPr>
      <w:rFonts w:ascii="Arial" w:hAnsi="Arial"/>
      <w:sz w:val="18"/>
      <w:szCs w:val="18"/>
    </w:rPr>
  </w:style>
  <w:style w:type="paragraph" w:customStyle="1" w:styleId="1">
    <w:name w:val="เนื้อเรื่อง1"/>
    <w:basedOn w:val="Normal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2B06DA"/>
    <w:rPr>
      <w:rFonts w:ascii="Tahoma" w:hAnsi="Tahoma" w:cs="Tahoma"/>
      <w:sz w:val="16"/>
      <w:szCs w:val="16"/>
    </w:rPr>
  </w:style>
  <w:style w:type="paragraph" w:customStyle="1" w:styleId="a6">
    <w:name w:val="อักขระ อักขระ อักขระ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2B06DA"/>
    <w:rPr>
      <w:rFonts w:ascii="Arial" w:hAnsi="Arial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2B06DA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B06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06D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2B06D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2B06DA"/>
  </w:style>
  <w:style w:type="character" w:customStyle="1" w:styleId="eop">
    <w:name w:val="eop"/>
    <w:rsid w:val="002B06DA"/>
  </w:style>
  <w:style w:type="table" w:customStyle="1" w:styleId="TableGrid4">
    <w:name w:val="Table Grid4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B06DA"/>
    <w:rPr>
      <w:sz w:val="28"/>
      <w:szCs w:val="28"/>
      <w:lang w:val="th-TH" w:eastAsia="th-TH"/>
    </w:rPr>
  </w:style>
  <w:style w:type="paragraph" w:styleId="BlockText">
    <w:name w:val="Block Text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2B06DA"/>
    <w:rPr>
      <w:b/>
      <w:bCs/>
    </w:rPr>
  </w:style>
  <w:style w:type="paragraph" w:customStyle="1" w:styleId="ps-020-bullet-10">
    <w:name w:val="ps-020-bullet-10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B06DA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mbria" w:hAnsi="Cambria"/>
      <w:b w:val="0"/>
      <w:bCs w:val="0"/>
      <w:color w:val="365F91"/>
      <w:sz w:val="32"/>
      <w:szCs w:val="32"/>
      <w:u w:val="none"/>
      <w:lang w:bidi="ar-SA"/>
    </w:rPr>
  </w:style>
  <w:style w:type="character" w:styleId="UnresolvedMention">
    <w:name w:val="Unresolved Mention"/>
    <w:uiPriority w:val="99"/>
    <w:semiHidden/>
    <w:unhideWhenUsed/>
    <w:rsid w:val="002B0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36B8A774EAC148A0721903A4F24FC9" ma:contentTypeVersion="14" ma:contentTypeDescription="Create a new document." ma:contentTypeScope="" ma:versionID="8414239b3731ee7a8c6670727f626450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8e5f2c7119133ba5bb3c170c2e1a831f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83B74-5085-44D9-AC3A-CB193790E890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2.xml><?xml version="1.0" encoding="utf-8"?>
<ds:datastoreItem xmlns:ds="http://schemas.openxmlformats.org/officeDocument/2006/customXml" ds:itemID="{81F8AAC3-1FBB-460A-9CE2-0AF15F0E8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BF7A60-443C-4639-BE0D-80F3F12CAC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CDC5F-D0CC-4C47-9E2F-D007CA1AE4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220172</vt:lpwstr>
  </property>
  <property fmtid="{D5CDD505-2E9C-101B-9397-08002B2CF9AE}" pid="4" name="OptimizationTime">
    <vt:lpwstr>20240227_1415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</TotalTime>
  <Pages>38</Pages>
  <Words>12188</Words>
  <Characters>48331</Characters>
  <Application>Microsoft Office Word</Application>
  <DocSecurity>0</DocSecurity>
  <Lines>402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60399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Sunantha Sawandwangkung</cp:lastModifiedBy>
  <cp:revision>28</cp:revision>
  <cp:lastPrinted>2024-02-23T11:22:00Z</cp:lastPrinted>
  <dcterms:created xsi:type="dcterms:W3CDTF">2024-02-09T11:05:00Z</dcterms:created>
  <dcterms:modified xsi:type="dcterms:W3CDTF">2024-02-23T11:23:00Z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0x0101007D36B8A774EAC148A0721903A4F24FC9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