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2AFEF" w14:textId="52B5597B" w:rsidR="00EA6304" w:rsidRPr="00655A7D" w:rsidRDefault="004153C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</w:p>
    <w:p w14:paraId="3F243EA3" w14:textId="77777777" w:rsidR="00583C1C" w:rsidRPr="00655A7D" w:rsidRDefault="00583C1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C83D2BF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838D9EF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80D52B5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22ABC07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C7C1CF5" w14:textId="77777777" w:rsidR="00EA6304" w:rsidRPr="00655A7D" w:rsidRDefault="002150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655A7D">
        <w:rPr>
          <w:rFonts w:asciiTheme="majorBidi" w:hAnsiTheme="majorBidi" w:cstheme="majorBidi"/>
        </w:rPr>
        <w:tab/>
      </w:r>
      <w:r w:rsidRPr="00655A7D">
        <w:rPr>
          <w:rFonts w:asciiTheme="majorBidi" w:hAnsiTheme="majorBidi" w:cstheme="majorBidi"/>
        </w:rPr>
        <w:tab/>
      </w:r>
    </w:p>
    <w:p w14:paraId="106F9044" w14:textId="77777777" w:rsidR="008F2E5A" w:rsidRPr="00655A7D" w:rsidRDefault="008F2E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2FE2917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B7B2D87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8E432D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FB3D27D" w14:textId="77777777" w:rsidR="00CA76C3" w:rsidRPr="00655A7D" w:rsidRDefault="00CA76C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109EE7A5" w14:textId="77777777" w:rsidR="00CA76C3" w:rsidRPr="00655A7D" w:rsidRDefault="00CA76C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6151BF2" w14:textId="72BE5B71" w:rsidR="00987679" w:rsidRPr="00655A7D" w:rsidRDefault="00327BB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655A7D">
        <w:rPr>
          <w:rFonts w:asciiTheme="majorBidi" w:hAnsiTheme="majorBidi" w:cstheme="majorBidi"/>
          <w:b/>
          <w:bCs/>
          <w:sz w:val="52"/>
          <w:szCs w:val="52"/>
        </w:rPr>
        <w:t xml:space="preserve">   </w:t>
      </w:r>
    </w:p>
    <w:p w14:paraId="39A4D945" w14:textId="3922D1F9" w:rsidR="00987679" w:rsidRDefault="009876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7DDFE59" w14:textId="77777777" w:rsidR="004027E7" w:rsidRPr="00655A7D" w:rsidRDefault="004027E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B295D70" w14:textId="043009BB" w:rsidR="00CA76C3" w:rsidRPr="009259D7" w:rsidRDefault="000F1C0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9259D7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9259D7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9259D7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3CF269E1" w14:textId="77777777" w:rsidR="00B63EA7" w:rsidRPr="009259D7" w:rsidRDefault="00847B70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</w:rPr>
        <w:tab/>
      </w:r>
    </w:p>
    <w:p w14:paraId="3AD4AE90" w14:textId="3488A068" w:rsidR="00B63EA7" w:rsidRPr="009259D7" w:rsidRDefault="00B63EA7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259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8123A" w:rsidRPr="009259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E56DD" w:rsidRPr="009259D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8123A" w:rsidRPr="009259D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8123A" w:rsidRPr="009259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7263D" w:rsidRPr="009259D7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C398B47" w14:textId="77777777" w:rsidR="00B63EA7" w:rsidRPr="009259D7" w:rsidRDefault="00B63EA7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259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A0E8C7" w14:textId="77777777" w:rsidR="00B63EA7" w:rsidRPr="009259D7" w:rsidRDefault="00B63EA7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259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C8123A" w:rsidRPr="009259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9259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8CC40" w14:textId="77777777" w:rsidR="007C2D59" w:rsidRPr="009259D7" w:rsidRDefault="007C2D5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0306CB8" w14:textId="77777777" w:rsidR="00AD40D4" w:rsidRPr="009259D7" w:rsidRDefault="00AD40D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C7B4E6" w14:textId="77777777" w:rsidR="00AD40D4" w:rsidRPr="009259D7" w:rsidRDefault="00AD40D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4739E50" w14:textId="77777777" w:rsidR="00AD40D4" w:rsidRPr="009259D7" w:rsidRDefault="00AD40D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D40D4" w:rsidRPr="009259D7" w:rsidSect="002063B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440" w:header="475" w:footer="274" w:gutter="0"/>
          <w:pgNumType w:start="1"/>
          <w:cols w:space="720"/>
          <w:titlePg/>
          <w:docGrid w:linePitch="245"/>
        </w:sectPr>
      </w:pPr>
    </w:p>
    <w:p w14:paraId="2A4E9067" w14:textId="77777777" w:rsidR="00C562FA" w:rsidRPr="009259D7" w:rsidRDefault="00C562FA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97B3F0" w14:textId="77777777" w:rsidR="00972EB0" w:rsidRPr="009259D7" w:rsidRDefault="00972EB0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DEBD46" w14:textId="77777777" w:rsidR="00972EB0" w:rsidRPr="009259D7" w:rsidRDefault="00972EB0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102461" w14:textId="77777777" w:rsidR="0009267B" w:rsidRPr="009259D7" w:rsidRDefault="0009267B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259D7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C8123A" w:rsidRPr="009259D7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9259D7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9259D7" w:rsidRDefault="00C4592A" w:rsidP="001927AE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A8F34B" w14:textId="77777777" w:rsidR="0009267B" w:rsidRPr="009259D7" w:rsidRDefault="00782C95" w:rsidP="001927AE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259D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F1C0A" w:rsidRPr="009259D7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658A7071" w14:textId="77777777" w:rsidR="00BC7CF8" w:rsidRPr="009259D7" w:rsidRDefault="00BC7CF8" w:rsidP="001927A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B0883FC" w14:textId="77777777" w:rsidR="00C8123A" w:rsidRPr="009259D7" w:rsidRDefault="00C8123A" w:rsidP="001927AE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9259D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60BC015C" w14:textId="77777777" w:rsidR="00C8123A" w:rsidRPr="009259D7" w:rsidRDefault="00C8123A" w:rsidP="001927AE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278D03B6" w14:textId="29AF0011" w:rsidR="00C8123A" w:rsidRPr="009259D7" w:rsidRDefault="00B1562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</w:t>
      </w:r>
      <w:r w:rsidR="00C8123A"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ของบริษัท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</w:t>
      </w:r>
      <w:r w:rsidR="00C8123A" w:rsidRPr="009259D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และ</w:t>
      </w:r>
      <w:r w:rsidR="0039461F" w:rsidRPr="009259D7">
        <w:rPr>
          <w:rFonts w:asciiTheme="majorBidi" w:hAnsiTheme="majorBidi" w:cstheme="majorBidi"/>
          <w:sz w:val="28"/>
          <w:szCs w:val="28"/>
        </w:rPr>
        <w:br/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บริษัทย่อย (กลุ่มบริษัท)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</w:t>
      </w:r>
      <w:r w:rsidR="00C8123A" w:rsidRPr="009259D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 xml:space="preserve">(บริษัท) ตามลำดับ </w:t>
      </w:r>
      <w:r w:rsidR="00C8123A" w:rsidRPr="009259D7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="0039461F" w:rsidRPr="009259D7">
        <w:rPr>
          <w:rFonts w:asciiTheme="majorBidi" w:eastAsia="Calibri" w:hAnsiTheme="majorBidi" w:cstheme="majorBidi"/>
          <w:sz w:val="28"/>
          <w:szCs w:val="28"/>
        </w:rPr>
        <w:br/>
      </w:r>
      <w:r w:rsidR="00C8123A" w:rsidRPr="009259D7">
        <w:rPr>
          <w:rFonts w:asciiTheme="majorBidi" w:eastAsia="Calibri" w:hAnsiTheme="majorBidi" w:cstheme="majorBidi"/>
          <w:sz w:val="28"/>
          <w:szCs w:val="28"/>
          <w:cs/>
        </w:rPr>
        <w:t>งบแสดงฐานะการเงิน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รวมและงบแสดงฐานะการเงินเฉพาะกิจการ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ณ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A7263D" w:rsidRPr="009259D7">
        <w:rPr>
          <w:rFonts w:asciiTheme="majorBidi" w:hAnsiTheme="majorBidi" w:cstheme="majorBidi"/>
          <w:sz w:val="28"/>
          <w:szCs w:val="28"/>
        </w:rPr>
        <w:t>6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39461F" w:rsidRPr="009259D7">
        <w:rPr>
          <w:rFonts w:asciiTheme="majorBidi" w:hAnsiTheme="majorBidi" w:cstheme="majorBidi"/>
          <w:sz w:val="28"/>
          <w:szCs w:val="28"/>
        </w:rPr>
        <w:br/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C8123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="00C8123A" w:rsidRPr="009259D7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="00C8123A" w:rsidRPr="009259D7">
        <w:rPr>
          <w:rFonts w:asciiTheme="majorBidi" w:hAnsiTheme="majorBidi" w:cstheme="majorBidi"/>
          <w:sz w:val="28"/>
          <w:szCs w:val="28"/>
          <w:cs/>
        </w:rPr>
        <w:t>ญและเรื่องอื่น ๆ</w:t>
      </w:r>
    </w:p>
    <w:p w14:paraId="67D41610" w14:textId="77777777" w:rsidR="00117797" w:rsidRPr="009259D7" w:rsidRDefault="0011779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E5F3F73" w14:textId="2253A59D" w:rsidR="00C8123A" w:rsidRPr="009259D7" w:rsidRDefault="00C8123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39461F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 ตามลำดับ ณ</w:t>
      </w:r>
      <w:r w:rsidR="006E31A7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9259D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="006E31A7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A7263D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39461F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</w:t>
      </w:r>
    </w:p>
    <w:p w14:paraId="3711FE3D" w14:textId="77777777" w:rsidR="00C8123A" w:rsidRPr="009259D7" w:rsidRDefault="00C8123A" w:rsidP="001927A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32D5F" w14:textId="77777777" w:rsidR="00C8123A" w:rsidRPr="009259D7" w:rsidRDefault="00C8123A" w:rsidP="001927AE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9259D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3A006CBB" w14:textId="77777777" w:rsidR="00C8123A" w:rsidRPr="009259D7" w:rsidRDefault="00C8123A" w:rsidP="001927AE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3D5805E5" w14:textId="6ADF285D" w:rsidR="00C8123A" w:rsidRDefault="00C8123A" w:rsidP="001927AE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9259D7">
        <w:rPr>
          <w:rFonts w:asciiTheme="majorBidi" w:eastAsia="Calibri" w:hAnsiTheme="majorBidi" w:cstheme="majorBidi"/>
          <w:sz w:val="28"/>
          <w:szCs w:val="28"/>
          <w:cs/>
        </w:rPr>
        <w:t>วรรค</w:t>
      </w:r>
      <w:r w:rsidR="0039461F" w:rsidRPr="009259D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31C9D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E31C9D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รวมถึง</w:t>
      </w:r>
      <w:r w:rsidR="00E31C9D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E31C9D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E31C9D" w:rsidRPr="009259D7">
        <w:rPr>
          <w:rFonts w:asciiTheme="majorBidi" w:hAnsiTheme="majorBidi" w:cstheme="majorBidi"/>
          <w:sz w:val="28"/>
          <w:szCs w:val="28"/>
        </w:rPr>
        <w:br/>
      </w:r>
      <w:r w:rsidR="00E31C9D" w:rsidRPr="009259D7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31C9D" w:rsidRPr="009259D7">
        <w:rPr>
          <w:rFonts w:asciiTheme="majorBidi" w:hAnsiTheme="majorBidi" w:cstheme="majorBidi"/>
          <w:sz w:val="28"/>
          <w:szCs w:val="28"/>
        </w:rPr>
        <w:t xml:space="preserve"> (</w:t>
      </w:r>
      <w:r w:rsidR="00E31C9D" w:rsidRPr="009259D7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259D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ๆ </w:t>
      </w:r>
      <w:r w:rsidR="00E31C9D" w:rsidRPr="009259D7">
        <w:rPr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202EA8" w14:textId="77777777" w:rsidR="00A217B8" w:rsidRDefault="00A217B8" w:rsidP="001927AE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  <w:sectPr w:rsidR="00A217B8" w:rsidSect="00560CD8">
          <w:headerReference w:type="even" r:id="rId16"/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440" w:header="634" w:footer="662" w:gutter="0"/>
          <w:cols w:space="720"/>
          <w:docGrid w:linePitch="245"/>
        </w:sectPr>
      </w:pPr>
    </w:p>
    <w:p w14:paraId="5C892C85" w14:textId="4E2A0B7D" w:rsidR="00587494" w:rsidRPr="009259D7" w:rsidRDefault="00587494" w:rsidP="001927AE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เรื่องสำคัญในการตรวจสอบ</w:t>
      </w:r>
    </w:p>
    <w:p w14:paraId="157DC1B0" w14:textId="77777777" w:rsidR="00587494" w:rsidRPr="009259D7" w:rsidRDefault="00587494" w:rsidP="001927AE">
      <w:pPr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147C2879" w14:textId="793DA843" w:rsidR="00587494" w:rsidRPr="009259D7" w:rsidRDefault="00587494" w:rsidP="001927AE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สำหรับงวด</w:t>
      </w:r>
      <w:r w:rsidRPr="009259D7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="0039461F" w:rsidRPr="009259D7">
        <w:rPr>
          <w:rFonts w:asciiTheme="majorBidi" w:eastAsia="Calibri" w:hAnsiTheme="majorBidi" w:cstheme="majorBidi"/>
          <w:spacing w:val="16"/>
          <w:sz w:val="28"/>
          <w:szCs w:val="28"/>
        </w:rPr>
        <w:br/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โดยรวมและในการแสดงความเห็นของ</w:t>
      </w:r>
      <w:r w:rsidRPr="009259D7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9259D7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7A2971E3" w14:textId="77777777" w:rsidR="00587494" w:rsidRPr="009259D7" w:rsidRDefault="00587494" w:rsidP="001927A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01FC4" w:rsidRPr="009259D7" w14:paraId="2F808F4D" w14:textId="77777777" w:rsidTr="00601FC4">
        <w:tc>
          <w:tcPr>
            <w:tcW w:w="9468" w:type="dxa"/>
            <w:gridSpan w:val="2"/>
            <w:shd w:val="clear" w:color="auto" w:fill="auto"/>
          </w:tcPr>
          <w:p w14:paraId="2478206C" w14:textId="77777777" w:rsidR="00601FC4" w:rsidRPr="009259D7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การรับรู้รายได้ตามสัญญา</w:t>
            </w:r>
          </w:p>
        </w:tc>
      </w:tr>
      <w:tr w:rsidR="00601FC4" w:rsidRPr="009259D7" w14:paraId="743B0967" w14:textId="77777777" w:rsidTr="00601FC4">
        <w:tc>
          <w:tcPr>
            <w:tcW w:w="9468" w:type="dxa"/>
            <w:gridSpan w:val="2"/>
            <w:shd w:val="clear" w:color="auto" w:fill="auto"/>
          </w:tcPr>
          <w:p w14:paraId="72063C0F" w14:textId="6323553E" w:rsidR="00601FC4" w:rsidRPr="009259D7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5F1C87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6C7E" w:rsidRPr="009259D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01FC4" w:rsidRPr="009259D7" w14:paraId="366BD18B" w14:textId="77777777" w:rsidTr="00601FC4">
        <w:trPr>
          <w:trHeight w:val="58"/>
        </w:trPr>
        <w:tc>
          <w:tcPr>
            <w:tcW w:w="4675" w:type="dxa"/>
            <w:shd w:val="clear" w:color="auto" w:fill="auto"/>
          </w:tcPr>
          <w:p w14:paraId="17E49B4C" w14:textId="77777777" w:rsidR="00601FC4" w:rsidRPr="009259D7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38267539" w14:textId="77777777" w:rsidR="00601FC4" w:rsidRPr="009259D7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9259D7" w14:paraId="053A886B" w14:textId="77777777" w:rsidTr="00601FC4">
        <w:tc>
          <w:tcPr>
            <w:tcW w:w="4675" w:type="dxa"/>
            <w:shd w:val="clear" w:color="auto" w:fill="auto"/>
          </w:tcPr>
          <w:p w14:paraId="6152800F" w14:textId="77777777" w:rsidR="00601FC4" w:rsidRPr="009259D7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E74757D" w14:textId="23641C9C" w:rsidR="00A26A7A" w:rsidRPr="009259D7" w:rsidRDefault="00EB05F5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</w:t>
            </w:r>
            <w:r w:rsidR="00601FC4"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บริษัทมีสัญญากับลูกค้าจำนวนมาก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 การให้บริการ และการให้บริการหลังการขาย </w:t>
            </w:r>
            <w:r w:rsidR="00A26A7A" w:rsidRPr="009259D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กลุ่มบริษัทต้องระบุภาระที่ต้องปฏิบัติ การกำหนดราคาของรายการ และจัง</w:t>
            </w:r>
            <w:r w:rsidR="00EF5D2C" w:rsidRPr="009259D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ห</w:t>
            </w:r>
            <w:r w:rsidR="00A26A7A" w:rsidRPr="009259D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วะการรับรู้รายได้</w:t>
            </w:r>
          </w:p>
          <w:p w14:paraId="036A7133" w14:textId="77777777" w:rsidR="00601FC4" w:rsidRPr="009259D7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25856A7A" w14:textId="1A2C6202" w:rsidR="00601FC4" w:rsidRPr="009259D7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ข้าพเจ้าให้ความสนใจในเรื่องการรับรู้รายได้ที่เกี่ยวข้องกับการใช้</w:t>
            </w:r>
            <w:r w:rsidR="00EF5D2C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ดุลยพินิจ</w:t>
            </w: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ของผู้บริหารในการพิจารณาถึงสัญญาที่มีหลายภาระที่ต้องปฏิบัติ การพิจารณาถึงเกณฑ์</w:t>
            </w: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br/>
            </w:r>
            <w:r w:rsidR="000F16D8" w:rsidRPr="009259D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การกำหนดราคา</w:t>
            </w: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0A527F99" w14:textId="77777777" w:rsidR="00601FC4" w:rsidRPr="009259D7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</w:p>
          <w:p w14:paraId="19F5C9AE" w14:textId="61E9DCCF" w:rsidR="00601FC4" w:rsidRPr="009259D7" w:rsidRDefault="00601FC4" w:rsidP="001927AE">
            <w:pPr>
              <w:pStyle w:val="Default"/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59D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ดังนั้นเรื่องดังกล่าวจึงเป็นเรื่อง</w:t>
            </w:r>
            <w:r w:rsidR="00EF5D2C" w:rsidRPr="009259D7">
              <w:rPr>
                <w:rFonts w:asciiTheme="majorBidi" w:eastAsia="Calibri" w:hAnsiTheme="majorBidi" w:cs="Angsana New" w:hint="cs"/>
                <w:sz w:val="28"/>
                <w:szCs w:val="28"/>
                <w:cs/>
              </w:rPr>
              <w:t>ที่ข้าพเจ้าให้ความสำคัญในการตรวจสอบ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0546DB6D" w14:textId="77777777" w:rsidR="00601FC4" w:rsidRPr="009259D7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A5C9574" w14:textId="77777777" w:rsidR="00601FC4" w:rsidRPr="009259D7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CDE471A" w14:textId="77777777" w:rsidR="00601FC4" w:rsidRPr="009259D7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165A809F" w14:textId="30611F90" w:rsidR="00601FC4" w:rsidRPr="009259D7" w:rsidRDefault="00601FC4" w:rsidP="001927AE">
            <w:pPr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ทำความเข้าใจ</w:t>
            </w:r>
            <w:r w:rsidR="00B028D0" w:rsidRPr="009259D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เกี่ยวกับกระบวนการรับรู้รายได้ ทดสอบการออกแบบ และการนำไปปฏิบัติของการควบคุมภายในเกี่ยวกับการรับรู้รายได้ที่เกี่ยวข้องกับสัญญาที่มีหลายภาระปฏิบัติรวมถึงทดสอบประสิทธิผลของการควบคุมภายใน</w:t>
            </w:r>
          </w:p>
          <w:p w14:paraId="290514E0" w14:textId="77777777" w:rsidR="00601FC4" w:rsidRPr="009259D7" w:rsidRDefault="00601FC4" w:rsidP="001927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C760CB2" w14:textId="7E16EB8F" w:rsidR="00601FC4" w:rsidRPr="009259D7" w:rsidRDefault="00601FC4" w:rsidP="001927AE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อ่านเงื่อนไขที่สำคัญของสัญญา </w:t>
            </w:r>
            <w:r w:rsidR="00D63EC8" w:rsidRPr="009259D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และ</w:t>
            </w:r>
            <w:r w:rsidR="00D63EC8" w:rsidRPr="009259D7">
              <w:rPr>
                <w:rFonts w:asciiTheme="majorBidi" w:eastAsia="Calibri" w:hAnsiTheme="majorBidi" w:hint="cs"/>
                <w:sz w:val="28"/>
                <w:szCs w:val="28"/>
                <w:cs/>
              </w:rPr>
              <w:t>สุ่มทดสอบการบันทึกรายได้กับเอกสารที่เกี่ยวข้อง</w:t>
            </w:r>
            <w:r w:rsidR="00D63EC8" w:rsidRPr="009259D7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="00D63EC8" w:rsidRPr="009259D7">
              <w:rPr>
                <w:rFonts w:asciiTheme="majorBidi" w:eastAsia="Calibri" w:hAnsiTheme="majorBidi" w:hint="cs"/>
                <w:sz w:val="28"/>
                <w:szCs w:val="28"/>
                <w:cs/>
              </w:rPr>
              <w:t>และพิจารณาความเหมาะสมของการรับรู้รายการของแต่ละภาระที่ต้องปฏิบัติ</w:t>
            </w:r>
          </w:p>
          <w:p w14:paraId="17D1DFA9" w14:textId="77777777" w:rsidR="00601FC4" w:rsidRPr="009259D7" w:rsidRDefault="00601FC4" w:rsidP="001927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697E0573" w14:textId="77777777" w:rsidR="00601FC4" w:rsidRPr="009259D7" w:rsidRDefault="00601FC4" w:rsidP="001927AE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2A3E951" w14:textId="77777777" w:rsidR="00601FC4" w:rsidRPr="009259D7" w:rsidRDefault="00601FC4" w:rsidP="001927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7C236AF2" w14:textId="77777777" w:rsidR="00601FC4" w:rsidRPr="009259D7" w:rsidRDefault="00601FC4" w:rsidP="001927A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70"/>
      </w:tblGrid>
      <w:tr w:rsidR="00034F74" w:rsidRPr="009259D7" w14:paraId="7BB565F5" w14:textId="77777777" w:rsidTr="00A26A7A">
        <w:tc>
          <w:tcPr>
            <w:tcW w:w="9450" w:type="dxa"/>
            <w:gridSpan w:val="2"/>
            <w:shd w:val="clear" w:color="auto" w:fill="auto"/>
            <w:vAlign w:val="center"/>
          </w:tcPr>
          <w:p w14:paraId="75CAAF56" w14:textId="16677890" w:rsidR="00601FC4" w:rsidRPr="009259D7" w:rsidRDefault="00601FC4" w:rsidP="001927AE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9259D7" w14:paraId="444E9662" w14:textId="77777777" w:rsidTr="00A26A7A">
        <w:tc>
          <w:tcPr>
            <w:tcW w:w="9450" w:type="dxa"/>
            <w:gridSpan w:val="2"/>
            <w:shd w:val="clear" w:color="auto" w:fill="auto"/>
            <w:vAlign w:val="center"/>
          </w:tcPr>
          <w:p w14:paraId="7915619C" w14:textId="53FB9C30" w:rsidR="00601FC4" w:rsidRPr="009259D7" w:rsidRDefault="00601FC4" w:rsidP="001927AE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2814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2814"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3EC8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ฌ</w:t>
            </w:r>
            <w:r w:rsidR="00F42814"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F16D8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8096A" w:rsidRPr="009259D7" w14:paraId="5B246696" w14:textId="77777777" w:rsidTr="00A26A7A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15EBF90F" w14:textId="77777777" w:rsidR="00601FC4" w:rsidRPr="009259D7" w:rsidRDefault="00601FC4" w:rsidP="001927AE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18BE648E" w14:textId="77777777" w:rsidR="00601FC4" w:rsidRPr="009259D7" w:rsidRDefault="00601FC4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9259D7" w14:paraId="5868B4D9" w14:textId="77777777" w:rsidTr="00987D2D">
        <w:trPr>
          <w:trHeight w:val="58"/>
        </w:trPr>
        <w:tc>
          <w:tcPr>
            <w:tcW w:w="4680" w:type="dxa"/>
            <w:shd w:val="clear" w:color="auto" w:fill="auto"/>
          </w:tcPr>
          <w:p w14:paraId="1E8081E1" w14:textId="77777777" w:rsidR="00601FC4" w:rsidRPr="009259D7" w:rsidRDefault="00601FC4" w:rsidP="001927AE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300" w:lineRule="exact"/>
              <w:ind w:right="95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303521B" w14:textId="51D30B06" w:rsidR="00601FC4" w:rsidRPr="009259D7" w:rsidRDefault="00EB05F5" w:rsidP="001927AE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</w:t>
            </w:r>
            <w:r w:rsidR="00B028D0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บริษัทต้องมีการทดสอบการด้อยค่าของค่าความนิยมประจำปีตามมาต</w:t>
            </w:r>
            <w:r w:rsidR="004736E5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B028D0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ฐานการรายงานทางการเงิน มูลค่าตามบัญชีของค่าความนิยม ณ วันที่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028D0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263D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028D0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มีจำนวน</w:t>
            </w:r>
            <w:r w:rsidR="000D323B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D323B" w:rsidRPr="009259D7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B028D0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 ซึ่งมีสาระสำคัญต่องบการเงิน</w:t>
            </w:r>
          </w:p>
          <w:p w14:paraId="7171A694" w14:textId="77777777" w:rsidR="00601FC4" w:rsidRPr="009259D7" w:rsidRDefault="00601FC4" w:rsidP="001927AE">
            <w:pPr>
              <w:spacing w:line="3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1074A0" w14:textId="3D38F79D" w:rsidR="00601FC4" w:rsidRPr="009259D7" w:rsidRDefault="00B028D0" w:rsidP="001927AE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ในการทดสอบการด้อยค่า ผู้บริหารต้องใช้ดุลยพินิจในข้อสมมติที่สำคัญ เรื่องดังกล่าวจึงเป็น</w:t>
            </w:r>
            <w:r w:rsidR="00A26A7A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เรื่องที่ข้าพเจ้าให้ความสำคัญในการตรวจสอบ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256F785" w14:textId="77777777" w:rsidR="00601FC4" w:rsidRPr="009259D7" w:rsidRDefault="00601FC4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D62512D" w14:textId="77777777" w:rsidR="00601FC4" w:rsidRPr="009259D7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FD11D78" w14:textId="77777777" w:rsidR="00601FC4" w:rsidRPr="009259D7" w:rsidRDefault="00601FC4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4644136" w14:textId="33EFBBEA" w:rsidR="00601FC4" w:rsidRPr="009259D7" w:rsidRDefault="00601FC4" w:rsidP="001927AE">
            <w:pPr>
              <w:numPr>
                <w:ilvl w:val="0"/>
                <w:numId w:val="22"/>
              </w:numPr>
              <w:tabs>
                <w:tab w:val="clear" w:pos="680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</w:t>
            </w:r>
            <w:r w:rsidRPr="009259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ทำความเข้าใจ</w:t>
            </w:r>
            <w:r w:rsidR="00A26A7A" w:rsidRPr="009259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และประเมินกระบวนการการทดสอบการด้อยค่า และการประมาณ</w:t>
            </w:r>
            <w:r w:rsidRPr="009259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มูลค่าที่คาดว่าจะได้รับคืน</w:t>
            </w:r>
            <w:r w:rsidR="00A26A7A" w:rsidRPr="009259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ของผู้บริหาร</w:t>
            </w:r>
          </w:p>
          <w:p w14:paraId="05268C70" w14:textId="77777777" w:rsidR="00601FC4" w:rsidRPr="009259D7" w:rsidRDefault="00601FC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342" w:hanging="342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  <w:p w14:paraId="05CCD32D" w14:textId="59A45D91" w:rsidR="00601FC4" w:rsidRPr="009259D7" w:rsidRDefault="00601FC4" w:rsidP="001927AE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9259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ประเมินความเหมาะสมของวิธีการ</w:t>
            </w:r>
            <w:r w:rsidR="00EF5D2C" w:rsidRPr="009259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ที่นำมาใช้</w:t>
            </w:r>
            <w:r w:rsidR="00EF5D2C" w:rsidRPr="009259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ใน</w:t>
            </w:r>
            <w:r w:rsidR="00A26A7A" w:rsidRPr="009259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การประมาณ</w:t>
            </w:r>
            <w:r w:rsidRPr="009259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มูลค่าที่คาดว่าจะได้รับคืนของค่าความนิยม </w:t>
            </w:r>
            <w:r w:rsidR="00523D19" w:rsidRPr="009259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รวมถึงประเมินความเหมาะสมของข้อสมมติที่สำคัญ</w:t>
            </w:r>
            <w:r w:rsidR="00A34EF9" w:rsidRPr="009259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A26A7A" w:rsidRPr="009259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9259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ทดสอบการคำนวณ </w:t>
            </w:r>
          </w:p>
          <w:p w14:paraId="5C2669B5" w14:textId="77777777" w:rsidR="00D63EC8" w:rsidRPr="009259D7" w:rsidRDefault="00D63EC8" w:rsidP="00D6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  <w:p w14:paraId="2648F842" w14:textId="0444BD7F" w:rsidR="00D63EC8" w:rsidRPr="009259D7" w:rsidRDefault="00D63EC8" w:rsidP="00D6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  <w:tr w:rsidR="00034F74" w:rsidRPr="009259D7" w14:paraId="0CEC8CEB" w14:textId="77777777" w:rsidTr="00ED0FB8">
        <w:tc>
          <w:tcPr>
            <w:tcW w:w="9450" w:type="dxa"/>
            <w:gridSpan w:val="2"/>
            <w:shd w:val="clear" w:color="auto" w:fill="auto"/>
            <w:vAlign w:val="center"/>
          </w:tcPr>
          <w:p w14:paraId="0647D615" w14:textId="77777777" w:rsidR="00987D2D" w:rsidRPr="009259D7" w:rsidRDefault="00987D2D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9259D7" w14:paraId="55E2DEF1" w14:textId="77777777" w:rsidTr="00ED0FB8">
        <w:tc>
          <w:tcPr>
            <w:tcW w:w="9450" w:type="dxa"/>
            <w:gridSpan w:val="2"/>
            <w:shd w:val="clear" w:color="auto" w:fill="auto"/>
            <w:vAlign w:val="center"/>
          </w:tcPr>
          <w:p w14:paraId="69E6CA11" w14:textId="2B00D2F8" w:rsidR="00987D2D" w:rsidRPr="009259D7" w:rsidRDefault="00987D2D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3EC8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ฌ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8096A" w:rsidRPr="009259D7" w14:paraId="2C6221CD" w14:textId="77777777" w:rsidTr="00ED0FB8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7B8FAB8C" w14:textId="77777777" w:rsidR="00987D2D" w:rsidRPr="009259D7" w:rsidRDefault="00987D2D" w:rsidP="001927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51B51E8E" w14:textId="77777777" w:rsidR="00987D2D" w:rsidRPr="009259D7" w:rsidRDefault="00987D2D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9259D7" w14:paraId="524C1FEF" w14:textId="77777777" w:rsidTr="00987D2D">
        <w:trPr>
          <w:trHeight w:val="595"/>
        </w:trPr>
        <w:tc>
          <w:tcPr>
            <w:tcW w:w="4680" w:type="dxa"/>
            <w:shd w:val="clear" w:color="auto" w:fill="auto"/>
          </w:tcPr>
          <w:p w14:paraId="46A15B93" w14:textId="033F64D4" w:rsidR="00987D2D" w:rsidRPr="009259D7" w:rsidRDefault="00987D2D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3742DFFC" w14:textId="77777777" w:rsidR="00987D2D" w:rsidRPr="009259D7" w:rsidRDefault="00987D2D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82DFCC8" w14:textId="77777777" w:rsidR="00987D2D" w:rsidRPr="009259D7" w:rsidRDefault="00987D2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  <w:p w14:paraId="7747702D" w14:textId="77777777" w:rsidR="00987D2D" w:rsidRPr="009259D7" w:rsidRDefault="00987D2D" w:rsidP="001927AE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AA7614B" w14:textId="77777777" w:rsidR="00987D2D" w:rsidRPr="009259D7" w:rsidRDefault="00987D2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</w:tbl>
    <w:p w14:paraId="08C0A670" w14:textId="77777777" w:rsidR="00987D2D" w:rsidRPr="009259D7" w:rsidRDefault="00987D2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369562D" w14:textId="715C9B59" w:rsidR="002E335A" w:rsidRPr="009259D7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0B1BCEEC" w14:textId="77777777" w:rsidR="002E335A" w:rsidRPr="009259D7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4DDEDA7" w14:textId="77777777" w:rsidR="002E335A" w:rsidRPr="009259D7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F3092C" w14:textId="77777777" w:rsidR="002E335A" w:rsidRPr="009259D7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6B386DE" w14:textId="77777777" w:rsidR="002E335A" w:rsidRPr="009259D7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</w:p>
    <w:p w14:paraId="4CFFF7EC" w14:textId="77777777" w:rsidR="00601FC4" w:rsidRPr="009259D7" w:rsidRDefault="00601FC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D4D2584" w14:textId="5FB8BB8D" w:rsidR="002E335A" w:rsidRPr="009259D7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</w:p>
    <w:p w14:paraId="0DC24B70" w14:textId="77777777" w:rsidR="00ED1B3E" w:rsidRPr="009259D7" w:rsidRDefault="00ED1B3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16109CE" w14:textId="146BFC7F" w:rsidR="009B58FB" w:rsidRPr="009259D7" w:rsidRDefault="009B58F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8D4311" w:rsidRPr="009259D7">
        <w:rPr>
          <w:rFonts w:asciiTheme="majorBidi" w:hAnsiTheme="majorBidi" w:cstheme="majorBidi"/>
          <w:sz w:val="28"/>
          <w:szCs w:val="28"/>
          <w:cs/>
        </w:rPr>
        <w:t xml:space="preserve">ดต่อข้อเท็จจริงอันเป็นสาระสำคัญ </w:t>
      </w:r>
      <w:r w:rsidRPr="009259D7">
        <w:rPr>
          <w:rFonts w:asciiTheme="majorBidi" w:hAnsiTheme="majorBidi" w:cstheme="majorBidi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83545D" w14:textId="77777777" w:rsidR="0039461F" w:rsidRPr="009259D7" w:rsidRDefault="0039461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16"/>
          <w:szCs w:val="16"/>
        </w:rPr>
      </w:pPr>
    </w:p>
    <w:p w14:paraId="68195CA6" w14:textId="54335651" w:rsidR="00D8555B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9259D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30044551" w14:textId="77777777" w:rsidR="00D8555B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EE3F551" w14:textId="77777777" w:rsidR="009B58FB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1A0EAD" w14:textId="77777777" w:rsidR="0039461F" w:rsidRPr="009259D7" w:rsidRDefault="0039461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0C9036AD" w14:textId="48A6410B" w:rsidR="00740AD7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8E4F69" w14:textId="77777777" w:rsidR="008D4311" w:rsidRPr="009259D7" w:rsidRDefault="008D431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5892A56" w14:textId="4D716C67" w:rsidR="00B658F0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621E28" w:rsidRPr="009259D7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399E7054" w14:textId="77777777" w:rsidR="00987D2D" w:rsidRPr="009259D7" w:rsidRDefault="00987D2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B05B975" w14:textId="0E48102C" w:rsidR="00D8555B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A86596" w14:textId="77777777" w:rsidR="00D8555B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84E3283" w14:textId="49ECC60C" w:rsidR="008D4311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39461F" w:rsidRPr="009259D7">
        <w:rPr>
          <w:rFonts w:asciiTheme="majorBidi" w:eastAsia="Calibri" w:hAnsiTheme="majorBidi" w:cstheme="majorBidi"/>
          <w:sz w:val="28"/>
          <w:szCs w:val="28"/>
        </w:rPr>
        <w:br/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39461F" w:rsidRPr="009259D7">
        <w:rPr>
          <w:rFonts w:asciiTheme="majorBidi" w:eastAsia="Calibri" w:hAnsiTheme="majorBidi" w:cstheme="majorBidi"/>
          <w:sz w:val="28"/>
          <w:szCs w:val="28"/>
        </w:rPr>
        <w:br/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259D7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AF4B1B7" w14:textId="77777777" w:rsidR="00D8555B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9259D7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2B9CC080" w14:textId="08AA7907" w:rsidR="00D8555B" w:rsidRPr="009259D7" w:rsidRDefault="00D8555B" w:rsidP="001927AE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91A952" w14:textId="77777777" w:rsidR="009B58FB" w:rsidRPr="009259D7" w:rsidRDefault="009B58FB" w:rsidP="001927AE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7C892" w14:textId="27906F83" w:rsidR="00ED1B3E" w:rsidRPr="009259D7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9461F" w:rsidRPr="009259D7">
        <w:rPr>
          <w:rFonts w:asciiTheme="majorBidi" w:eastAsia="Calibri" w:hAnsiTheme="majorBidi" w:cstheme="majorBidi"/>
          <w:sz w:val="28"/>
          <w:szCs w:val="28"/>
        </w:rPr>
        <w:br/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259D7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6E3CD572" w14:textId="71D4BD1C" w:rsidR="00D42191" w:rsidRPr="009259D7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9461F" w:rsidRPr="009259D7">
        <w:rPr>
          <w:rFonts w:asciiTheme="majorBidi" w:eastAsia="Calibri" w:hAnsiTheme="majorBidi" w:cstheme="majorBidi"/>
          <w:sz w:val="28"/>
          <w:szCs w:val="28"/>
        </w:rPr>
        <w:br/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</w:t>
      </w:r>
      <w:r w:rsidRPr="009259D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759D3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9759D3" w:rsidRPr="009259D7">
        <w:rPr>
          <w:rFonts w:asciiTheme="majorBidi" w:hAnsiTheme="majorBidi" w:cstheme="majorBidi"/>
          <w:sz w:val="28"/>
          <w:szCs w:val="28"/>
        </w:rPr>
        <w:tab/>
      </w:r>
    </w:p>
    <w:p w14:paraId="2ED5695B" w14:textId="58E0A9FE" w:rsidR="00A80445" w:rsidRPr="009259D7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9461F" w:rsidRPr="009259D7">
        <w:rPr>
          <w:rFonts w:asciiTheme="majorBidi" w:eastAsia="Calibri" w:hAnsiTheme="majorBidi" w:cstheme="majorBidi"/>
          <w:sz w:val="28"/>
          <w:szCs w:val="28"/>
        </w:rPr>
        <w:br/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4C37941C" w14:textId="5F1738E4" w:rsidR="00D8555B" w:rsidRPr="009259D7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9461F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2172F1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2172F1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B0FC6" w:rsidRPr="009259D7">
        <w:rPr>
          <w:rFonts w:asciiTheme="majorBidi" w:hAnsiTheme="majorBidi" w:cstheme="majorBidi"/>
          <w:sz w:val="28"/>
          <w:szCs w:val="28"/>
          <w:cs/>
        </w:rPr>
        <w:t>โดยให้ข้อสังเกต</w:t>
      </w:r>
      <w:r w:rsidR="002172F1" w:rsidRPr="009259D7">
        <w:rPr>
          <w:rFonts w:asciiTheme="majorBidi" w:hAnsiTheme="majorBidi" w:cstheme="majorBidi"/>
          <w:sz w:val="28"/>
          <w:szCs w:val="28"/>
        </w:rPr>
        <w:br/>
      </w:r>
      <w:r w:rsidR="001B0FC6" w:rsidRPr="009259D7">
        <w:rPr>
          <w:rFonts w:asciiTheme="majorBidi" w:hAnsiTheme="majorBidi" w:cstheme="majorBidi"/>
          <w:sz w:val="28"/>
          <w:szCs w:val="28"/>
          <w:cs/>
        </w:rPr>
        <w:t xml:space="preserve">ถึงการเปิดเผยข้อมูลในงบการเงินรวมและงบการเงินเฉพาะกิจการที่เกี่ยวข้อง </w:t>
      </w:r>
      <w:r w:rsidRPr="009259D7">
        <w:rPr>
          <w:rFonts w:asciiTheme="majorBidi" w:hAnsiTheme="majorBidi" w:cstheme="majorBidi"/>
          <w:sz w:val="28"/>
          <w:szCs w:val="28"/>
          <w:cs/>
        </w:rPr>
        <w:t>หรือถ้าการเปิดเผย</w:t>
      </w:r>
      <w:r w:rsidR="00D42191" w:rsidRPr="009259D7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9259D7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39461F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="002172F1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9461F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0870488A" w14:textId="14980520" w:rsidR="00D444DB" w:rsidRPr="009259D7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9259D7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9259D7">
        <w:rPr>
          <w:rFonts w:asciiTheme="majorBidi" w:hAnsiTheme="majorBidi" w:cstheme="majorBidi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9259D7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441574ED" w14:textId="1351B296" w:rsidR="00987D2D" w:rsidRPr="009259D7" w:rsidRDefault="00987D2D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75C94" w14:textId="77777777" w:rsidR="00D8555B" w:rsidRPr="009259D7" w:rsidRDefault="00D8555B" w:rsidP="001927A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32256D" w14:textId="77777777" w:rsidR="00701B93" w:rsidRPr="009259D7" w:rsidRDefault="00701B9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DD27B45" w14:textId="329E0E52" w:rsidR="00D8555B" w:rsidRPr="009259D7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1B0FC6" w:rsidRPr="009259D7">
        <w:rPr>
          <w:rFonts w:asciiTheme="majorBidi" w:eastAsia="Calibri" w:hAnsiTheme="majorBidi" w:cstheme="majorBidi"/>
          <w:sz w:val="28"/>
          <w:szCs w:val="28"/>
          <w:cs/>
        </w:rPr>
        <w:t>ในเรื่องต่างๆ ที่สำคัญซึ่งรวมถึง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ขอบเขตและช่วงเวลาของการตรวจสอบ</w:t>
      </w:r>
      <w:r w:rsidR="00DF1BD0" w:rsidRPr="009259D7">
        <w:rPr>
          <w:rFonts w:asciiTheme="majorBidi" w:eastAsia="Calibri" w:hAnsiTheme="majorBidi" w:cstheme="majorBidi"/>
          <w:sz w:val="28"/>
          <w:szCs w:val="28"/>
        </w:rPr>
        <w:br/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9259D7">
        <w:rPr>
          <w:rFonts w:asciiTheme="majorBidi" w:eastAsia="Calibri" w:hAnsiTheme="majorBidi" w:cstheme="majorBidi"/>
          <w:sz w:val="28"/>
          <w:szCs w:val="28"/>
          <w:cs/>
        </w:rPr>
        <w:t>หาก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ข้าพเจ้าได้พบในระหว่างการตรวจสอบขอ</w:t>
      </w:r>
      <w:r w:rsidRPr="009259D7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0EEC6B7C" w14:textId="77777777" w:rsidR="00601FC4" w:rsidRPr="009259D7" w:rsidRDefault="00601FC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2EBD8B1" w14:textId="7CF47C83" w:rsidR="00ED1B3E" w:rsidRPr="009259D7" w:rsidRDefault="00AD1FA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28"/>
          <w:szCs w:val="28"/>
        </w:rPr>
      </w:pPr>
      <w:r w:rsidRPr="009259D7">
        <w:rPr>
          <w:rFonts w:asciiTheme="majorBidi" w:eastAsia="Calibri" w:hAnsiTheme="majorBidi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A59B549" w14:textId="77777777" w:rsidR="00AD1FA5" w:rsidRPr="009259D7" w:rsidRDefault="00AD1FA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C1E6E5" w14:textId="6D864401" w:rsidR="00D8555B" w:rsidRPr="009259D7" w:rsidRDefault="00D4219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F1BD0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3BB80" w14:textId="77777777" w:rsidR="00D8555B" w:rsidRPr="009259D7" w:rsidRDefault="00D8555B" w:rsidP="001927A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36FD1550" w14:textId="77777777" w:rsidR="0098009E" w:rsidRPr="009259D7" w:rsidRDefault="0098009E" w:rsidP="001927AE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62762A0" w14:textId="77777777" w:rsidR="00B658F0" w:rsidRPr="009259D7" w:rsidRDefault="00B658F0" w:rsidP="001927AE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FFF4F51" w14:textId="77777777" w:rsidR="00FF5289" w:rsidRPr="009259D7" w:rsidRDefault="00FF5289" w:rsidP="001927AE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092C34D" w14:textId="07D20E4E" w:rsidR="00F83C84" w:rsidRPr="009259D7" w:rsidRDefault="00F83C84" w:rsidP="001927AE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(</w:t>
      </w:r>
      <w:r w:rsidR="004A6024" w:rsidRPr="009259D7">
        <w:rPr>
          <w:rFonts w:asciiTheme="majorBidi" w:hAnsiTheme="majorBidi" w:cs="Angsana New" w:hint="cs"/>
          <w:sz w:val="28"/>
          <w:szCs w:val="28"/>
          <w:cs/>
        </w:rPr>
        <w:t>วิไลวรรณ</w:t>
      </w:r>
      <w:r w:rsidR="004A6024" w:rsidRPr="009259D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024" w:rsidRPr="009259D7">
        <w:rPr>
          <w:rFonts w:asciiTheme="majorBidi" w:hAnsiTheme="majorBidi" w:cs="Angsana New" w:hint="cs"/>
          <w:sz w:val="28"/>
          <w:szCs w:val="28"/>
          <w:cs/>
        </w:rPr>
        <w:t>ผลประเสริฐ</w:t>
      </w:r>
      <w:r w:rsidRPr="009259D7">
        <w:rPr>
          <w:rFonts w:asciiTheme="majorBidi" w:hAnsiTheme="majorBidi" w:cstheme="majorBidi"/>
          <w:sz w:val="28"/>
          <w:szCs w:val="28"/>
          <w:cs/>
        </w:rPr>
        <w:t>)</w:t>
      </w:r>
    </w:p>
    <w:p w14:paraId="695B1186" w14:textId="77777777" w:rsidR="00F83C84" w:rsidRPr="009259D7" w:rsidRDefault="00F83C84" w:rsidP="001927AE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65BC367E" w14:textId="08075929" w:rsidR="00F83C84" w:rsidRPr="009259D7" w:rsidRDefault="00F83C84" w:rsidP="001927AE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7E56DD" w:rsidRPr="009259D7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0083606F" w14:textId="77777777" w:rsidR="001E5D9B" w:rsidRPr="009259D7" w:rsidRDefault="001E5D9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B1741F0" w14:textId="77777777" w:rsidR="001E5D9B" w:rsidRPr="009259D7" w:rsidRDefault="001E5D9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8B1852C" w14:textId="3D6CE1AE" w:rsidR="004A6024" w:rsidRPr="009259D7" w:rsidRDefault="001E5D9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4644B92" w14:textId="2A27709D" w:rsidR="004A6024" w:rsidRPr="009259D7" w:rsidRDefault="00C05AD4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</w:rPr>
        <w:t>2</w:t>
      </w:r>
      <w:r w:rsidR="002C34BB" w:rsidRPr="009259D7">
        <w:rPr>
          <w:rFonts w:asciiTheme="majorBidi" w:hAnsiTheme="majorBidi" w:cstheme="majorBidi"/>
          <w:sz w:val="28"/>
          <w:szCs w:val="28"/>
        </w:rPr>
        <w:t>7</w:t>
      </w:r>
      <w:r w:rsidR="00136AAF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136AAF" w:rsidRPr="009259D7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4409A" w:rsidRPr="009259D7">
        <w:rPr>
          <w:rFonts w:asciiTheme="majorBidi" w:hAnsiTheme="majorBidi" w:cstheme="majorBidi"/>
          <w:sz w:val="28"/>
          <w:szCs w:val="28"/>
        </w:rPr>
        <w:t>256</w:t>
      </w:r>
      <w:r w:rsidR="00A7263D" w:rsidRPr="009259D7">
        <w:rPr>
          <w:rFonts w:asciiTheme="majorBidi" w:hAnsiTheme="majorBidi" w:cstheme="majorBidi"/>
          <w:sz w:val="28"/>
          <w:szCs w:val="28"/>
        </w:rPr>
        <w:t>7</w:t>
      </w:r>
    </w:p>
    <w:p w14:paraId="5B483195" w14:textId="151AB332" w:rsidR="0009267B" w:rsidRPr="009259D7" w:rsidRDefault="0009267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7BA2FDA9" w14:textId="77777777" w:rsidR="00740AD7" w:rsidRPr="009259D7" w:rsidRDefault="00740AD7" w:rsidP="001927AE">
      <w:pPr>
        <w:rPr>
          <w:rFonts w:asciiTheme="majorBidi" w:hAnsiTheme="majorBidi" w:cstheme="majorBidi"/>
          <w:lang w:eastAsia="x-none"/>
        </w:rPr>
      </w:pPr>
    </w:p>
    <w:p w14:paraId="75F57A1E" w14:textId="43660923" w:rsidR="00DB0DBA" w:rsidRPr="00F57FE2" w:rsidRDefault="00DB0DB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sectPr w:rsidR="00DB0DBA" w:rsidRPr="00F57FE2" w:rsidSect="006A76AF">
      <w:headerReference w:type="default" r:id="rId20"/>
      <w:footerReference w:type="default" r:id="rId21"/>
      <w:pgSz w:w="11909" w:h="16834" w:code="9"/>
      <w:pgMar w:top="691" w:right="1152" w:bottom="576" w:left="1440" w:header="634" w:footer="662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7F64" w14:textId="77777777" w:rsidR="004A312B" w:rsidRDefault="004A312B" w:rsidP="00900EE2">
      <w:r>
        <w:separator/>
      </w:r>
    </w:p>
  </w:endnote>
  <w:endnote w:type="continuationSeparator" w:id="0">
    <w:p w14:paraId="6EB40F5E" w14:textId="77777777" w:rsidR="004A312B" w:rsidRDefault="004A312B" w:rsidP="00900EE2">
      <w:r>
        <w:continuationSeparator/>
      </w:r>
    </w:p>
  </w:endnote>
  <w:endnote w:type="continuationNotice" w:id="1">
    <w:p w14:paraId="02384F96" w14:textId="77777777" w:rsidR="004A312B" w:rsidRDefault="004A31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0F98" w14:textId="2067EA5A" w:rsidR="000C134F" w:rsidRDefault="000C134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E56DD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661061F" w14:textId="77777777" w:rsidR="000C134F" w:rsidRDefault="000C134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6FFD" w14:textId="18543989" w:rsidR="000C134F" w:rsidRPr="00EE2DC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4A9122E" w14:textId="77777777" w:rsidR="000C134F" w:rsidRDefault="000C134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EE4B" w14:textId="77777777" w:rsidR="000C134F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E5190FB" w14:textId="77777777" w:rsidR="000C134F" w:rsidRPr="00C562FA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9C46" w14:textId="4B432B41" w:rsidR="00A217B8" w:rsidRPr="00EE2DC5" w:rsidRDefault="00A217B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775321C3" w14:textId="77777777" w:rsidR="00A217B8" w:rsidRDefault="00A217B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87330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635BB7" w14:textId="71AF8658" w:rsidR="006A76AF" w:rsidRPr="006A76AF" w:rsidRDefault="006A76AF" w:rsidP="006A76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A76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A76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A76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A76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A76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CCF41" w14:textId="77777777" w:rsidR="004A312B" w:rsidRDefault="004A312B" w:rsidP="00900EE2">
      <w:r>
        <w:separator/>
      </w:r>
    </w:p>
  </w:footnote>
  <w:footnote w:type="continuationSeparator" w:id="0">
    <w:p w14:paraId="33BBF828" w14:textId="77777777" w:rsidR="004A312B" w:rsidRDefault="004A312B" w:rsidP="00900EE2">
      <w:r>
        <w:continuationSeparator/>
      </w:r>
    </w:p>
  </w:footnote>
  <w:footnote w:type="continuationNotice" w:id="1">
    <w:p w14:paraId="2A3E17D9" w14:textId="77777777" w:rsidR="004A312B" w:rsidRDefault="004A31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2E4D" w14:textId="77777777" w:rsidR="009277F8" w:rsidRDefault="009277F8">
    <w:pPr>
      <w:pStyle w:val="Header"/>
    </w:pPr>
  </w:p>
  <w:p w14:paraId="49FD4924" w14:textId="77777777" w:rsidR="00FC2BE0" w:rsidRDefault="00FC2B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DEE6" w14:textId="59842686" w:rsidR="000A5146" w:rsidRDefault="000A5146">
    <w:pPr>
      <w:pStyle w:val="Header"/>
    </w:pPr>
  </w:p>
  <w:p w14:paraId="7E1FF536" w14:textId="39A71FC0" w:rsidR="00FC2BE0" w:rsidRDefault="00FC2BE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A854" w14:textId="3DC6C1EA" w:rsidR="000A5146" w:rsidRDefault="000A5146">
    <w:pPr>
      <w:pStyle w:val="Header"/>
    </w:pPr>
  </w:p>
  <w:p w14:paraId="7A69625D" w14:textId="4BF31DD2" w:rsidR="00FC2BE0" w:rsidRDefault="00FC2BE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0C134F" w:rsidRDefault="000C13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FDCA" w14:textId="3B9E9D3C" w:rsidR="000C134F" w:rsidRDefault="000C134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F02D971" w14:textId="3B5CAB4D" w:rsidR="003B15AF" w:rsidRDefault="003B15A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248E59" w14:textId="2E75E352" w:rsidR="003B15AF" w:rsidRDefault="003B15A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B9E8558" w14:textId="77777777" w:rsidR="003B15AF" w:rsidRPr="00DF07CF" w:rsidRDefault="003B15A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 w:hint="cs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0C134F" w:rsidRDefault="000C134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AB2A" w14:textId="0955CE3B" w:rsidR="00A217B8" w:rsidRDefault="00A217B8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BD56BC6" w14:textId="77777777" w:rsidR="003D26D0" w:rsidRDefault="003D26D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 w:hint="cs"/>
        <w:b w:val="0"/>
        <w:bCs/>
        <w:sz w:val="32"/>
        <w:szCs w:val="32"/>
        <w:lang w:val="en-US" w:bidi="th-TH"/>
      </w:rPr>
    </w:pPr>
  </w:p>
  <w:p w14:paraId="4F294944" w14:textId="77777777" w:rsidR="00A217B8" w:rsidRDefault="00A217B8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DEC9BD4" w14:textId="77777777" w:rsidR="00A217B8" w:rsidRPr="00DF07CF" w:rsidRDefault="00A217B8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 w:hint="cs"/>
        <w:b w:val="0"/>
        <w:bCs/>
        <w:sz w:val="32"/>
        <w:szCs w:val="32"/>
        <w:lang w:val="en-US"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rSYOlqZhcvJZ" int2:id="6bNwBcEl">
      <int2:state int2:value="Rejected" int2:type="LegacyProofing"/>
    </int2:textHash>
    <int2:textHash int2:hashCode="s6ZD8oN6SBmdt7" int2:id="9Lq9F7fU">
      <int2:state int2:value="Rejected" int2:type="LegacyProofing"/>
    </int2:textHash>
    <int2:textHash int2:hashCode="aYlnUsDzjnR9jV" int2:id="MZumqOxr">
      <int2:state int2:value="Rejected" int2:type="LegacyProofing"/>
    </int2:textHash>
    <int2:textHash int2:hashCode="AY9NfwbLhibhdW" int2:id="bbSEitBp">
      <int2:state int2:value="Rejected" int2:type="LegacyProofing"/>
    </int2:textHash>
    <int2:textHash int2:hashCode="SsW0GXErtTp2HD" int2:id="f40E9cOh">
      <int2:state int2:value="Rejected" int2:type="LegacyProofing"/>
    </int2:textHash>
    <int2:textHash int2:hashCode="VH22nJFQd4PiYK" int2:id="o2gIJn94">
      <int2:state int2:value="Rejected" int2:type="LegacyProofing"/>
    </int2:textHash>
    <int2:textHash int2:hashCode="YXjH6aXb8a2Mb0" int2:id="tbEAexV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6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10702986">
    <w:abstractNumId w:val="6"/>
  </w:num>
  <w:num w:numId="2" w16cid:durableId="1014459575">
    <w:abstractNumId w:val="5"/>
  </w:num>
  <w:num w:numId="3" w16cid:durableId="118687523">
    <w:abstractNumId w:val="9"/>
  </w:num>
  <w:num w:numId="4" w16cid:durableId="1632242903">
    <w:abstractNumId w:val="7"/>
  </w:num>
  <w:num w:numId="5" w16cid:durableId="2099128476">
    <w:abstractNumId w:val="8"/>
  </w:num>
  <w:num w:numId="6" w16cid:durableId="249319300">
    <w:abstractNumId w:val="3"/>
  </w:num>
  <w:num w:numId="7" w16cid:durableId="1356884556">
    <w:abstractNumId w:val="2"/>
  </w:num>
  <w:num w:numId="8" w16cid:durableId="1915436794">
    <w:abstractNumId w:val="0"/>
  </w:num>
  <w:num w:numId="9" w16cid:durableId="1102451959">
    <w:abstractNumId w:val="1"/>
  </w:num>
  <w:num w:numId="10" w16cid:durableId="1791897376">
    <w:abstractNumId w:val="4"/>
  </w:num>
  <w:num w:numId="11" w16cid:durableId="80611088">
    <w:abstractNumId w:val="31"/>
  </w:num>
  <w:num w:numId="12" w16cid:durableId="1968193948">
    <w:abstractNumId w:val="22"/>
  </w:num>
  <w:num w:numId="13" w16cid:durableId="112557069">
    <w:abstractNumId w:val="43"/>
  </w:num>
  <w:num w:numId="14" w16cid:durableId="120661060">
    <w:abstractNumId w:val="27"/>
  </w:num>
  <w:num w:numId="15" w16cid:durableId="1325624026">
    <w:abstractNumId w:val="34"/>
  </w:num>
  <w:num w:numId="16" w16cid:durableId="352271609">
    <w:abstractNumId w:val="39"/>
  </w:num>
  <w:num w:numId="17" w16cid:durableId="1403723806">
    <w:abstractNumId w:val="28"/>
  </w:num>
  <w:num w:numId="18" w16cid:durableId="2106805438">
    <w:abstractNumId w:val="48"/>
  </w:num>
  <w:num w:numId="19" w16cid:durableId="625283918">
    <w:abstractNumId w:val="14"/>
  </w:num>
  <w:num w:numId="20" w16cid:durableId="1273053346">
    <w:abstractNumId w:val="42"/>
  </w:num>
  <w:num w:numId="21" w16cid:durableId="247620180">
    <w:abstractNumId w:val="17"/>
  </w:num>
  <w:num w:numId="22" w16cid:durableId="335770640">
    <w:abstractNumId w:val="10"/>
  </w:num>
  <w:num w:numId="23" w16cid:durableId="1439371954">
    <w:abstractNumId w:val="49"/>
  </w:num>
  <w:num w:numId="24" w16cid:durableId="240144244">
    <w:abstractNumId w:val="19"/>
  </w:num>
  <w:num w:numId="25" w16cid:durableId="443157913">
    <w:abstractNumId w:val="37"/>
  </w:num>
  <w:num w:numId="26" w16cid:durableId="1909683438">
    <w:abstractNumId w:val="33"/>
  </w:num>
  <w:num w:numId="27" w16cid:durableId="1585605352">
    <w:abstractNumId w:val="50"/>
  </w:num>
  <w:num w:numId="28" w16cid:durableId="1374380807">
    <w:abstractNumId w:val="12"/>
  </w:num>
  <w:num w:numId="29" w16cid:durableId="615139387">
    <w:abstractNumId w:val="19"/>
  </w:num>
  <w:num w:numId="30" w16cid:durableId="1487744441">
    <w:abstractNumId w:val="46"/>
  </w:num>
  <w:num w:numId="31" w16cid:durableId="835145276">
    <w:abstractNumId w:val="44"/>
  </w:num>
  <w:num w:numId="32" w16cid:durableId="1208375983">
    <w:abstractNumId w:val="51"/>
  </w:num>
  <w:num w:numId="33" w16cid:durableId="996886892">
    <w:abstractNumId w:val="4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436430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49817151">
    <w:abstractNumId w:val="11"/>
  </w:num>
  <w:num w:numId="36" w16cid:durableId="14224119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0705752">
    <w:abstractNumId w:val="47"/>
  </w:num>
  <w:num w:numId="38" w16cid:durableId="14895148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061576">
    <w:abstractNumId w:val="13"/>
  </w:num>
  <w:num w:numId="40" w16cid:durableId="1019552853">
    <w:abstractNumId w:val="35"/>
  </w:num>
  <w:num w:numId="41" w16cid:durableId="1796366986">
    <w:abstractNumId w:val="36"/>
  </w:num>
  <w:num w:numId="42" w16cid:durableId="1135760501">
    <w:abstractNumId w:val="16"/>
  </w:num>
  <w:num w:numId="43" w16cid:durableId="1714160572">
    <w:abstractNumId w:val="45"/>
  </w:num>
  <w:num w:numId="44" w16cid:durableId="2039771121">
    <w:abstractNumId w:val="24"/>
  </w:num>
  <w:num w:numId="45" w16cid:durableId="1842507870">
    <w:abstractNumId w:val="21"/>
  </w:num>
  <w:num w:numId="46" w16cid:durableId="2116095427">
    <w:abstractNumId w:val="25"/>
  </w:num>
  <w:num w:numId="47" w16cid:durableId="46078360">
    <w:abstractNumId w:val="26"/>
  </w:num>
  <w:num w:numId="48" w16cid:durableId="1955867390">
    <w:abstractNumId w:val="32"/>
  </w:num>
  <w:num w:numId="49" w16cid:durableId="192800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91361786">
    <w:abstractNumId w:val="20"/>
  </w:num>
  <w:num w:numId="51" w16cid:durableId="809901361">
    <w:abstractNumId w:val="29"/>
  </w:num>
  <w:num w:numId="52" w16cid:durableId="1158884325">
    <w:abstractNumId w:val="30"/>
  </w:num>
  <w:num w:numId="53" w16cid:durableId="292715722">
    <w:abstractNumId w:val="38"/>
  </w:num>
  <w:num w:numId="54" w16cid:durableId="1710491989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113A"/>
    <w:rsid w:val="000013E3"/>
    <w:rsid w:val="0000155D"/>
    <w:rsid w:val="00001883"/>
    <w:rsid w:val="00001A22"/>
    <w:rsid w:val="00001F01"/>
    <w:rsid w:val="00001F25"/>
    <w:rsid w:val="00001F9D"/>
    <w:rsid w:val="000020E4"/>
    <w:rsid w:val="000022B1"/>
    <w:rsid w:val="00002377"/>
    <w:rsid w:val="00002594"/>
    <w:rsid w:val="00002620"/>
    <w:rsid w:val="000027DB"/>
    <w:rsid w:val="0000291C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EBB"/>
    <w:rsid w:val="00007F2C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A10"/>
    <w:rsid w:val="00011A4E"/>
    <w:rsid w:val="00011A86"/>
    <w:rsid w:val="00011C53"/>
    <w:rsid w:val="00011FE4"/>
    <w:rsid w:val="00012048"/>
    <w:rsid w:val="000121D5"/>
    <w:rsid w:val="00012507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6CB"/>
    <w:rsid w:val="00014733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B18"/>
    <w:rsid w:val="00015C25"/>
    <w:rsid w:val="00015E87"/>
    <w:rsid w:val="00015EC2"/>
    <w:rsid w:val="0001622C"/>
    <w:rsid w:val="0001630E"/>
    <w:rsid w:val="000163C1"/>
    <w:rsid w:val="00016437"/>
    <w:rsid w:val="000164CB"/>
    <w:rsid w:val="00016525"/>
    <w:rsid w:val="0001668B"/>
    <w:rsid w:val="00016696"/>
    <w:rsid w:val="000168B1"/>
    <w:rsid w:val="00016D82"/>
    <w:rsid w:val="00016DAC"/>
    <w:rsid w:val="00016FDF"/>
    <w:rsid w:val="00017231"/>
    <w:rsid w:val="00017361"/>
    <w:rsid w:val="00017399"/>
    <w:rsid w:val="000174CB"/>
    <w:rsid w:val="00017622"/>
    <w:rsid w:val="0001769A"/>
    <w:rsid w:val="000176C6"/>
    <w:rsid w:val="000176D0"/>
    <w:rsid w:val="000179CD"/>
    <w:rsid w:val="00017AED"/>
    <w:rsid w:val="00017CC7"/>
    <w:rsid w:val="00017F57"/>
    <w:rsid w:val="00017FAA"/>
    <w:rsid w:val="00020102"/>
    <w:rsid w:val="00020346"/>
    <w:rsid w:val="000203B8"/>
    <w:rsid w:val="00020485"/>
    <w:rsid w:val="00020696"/>
    <w:rsid w:val="000207C1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F58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7"/>
    <w:rsid w:val="00027008"/>
    <w:rsid w:val="0002719D"/>
    <w:rsid w:val="00027329"/>
    <w:rsid w:val="00027458"/>
    <w:rsid w:val="000275C7"/>
    <w:rsid w:val="00027676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B20"/>
    <w:rsid w:val="00030B6E"/>
    <w:rsid w:val="00030D55"/>
    <w:rsid w:val="00030D77"/>
    <w:rsid w:val="00030DA7"/>
    <w:rsid w:val="00030DD5"/>
    <w:rsid w:val="00030E00"/>
    <w:rsid w:val="00031118"/>
    <w:rsid w:val="00031270"/>
    <w:rsid w:val="000312F7"/>
    <w:rsid w:val="00031370"/>
    <w:rsid w:val="0003137A"/>
    <w:rsid w:val="000314FA"/>
    <w:rsid w:val="00031580"/>
    <w:rsid w:val="00031791"/>
    <w:rsid w:val="000317E3"/>
    <w:rsid w:val="00031A0D"/>
    <w:rsid w:val="00031BC2"/>
    <w:rsid w:val="00031C3B"/>
    <w:rsid w:val="00031C46"/>
    <w:rsid w:val="00031CD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14D"/>
    <w:rsid w:val="00034195"/>
    <w:rsid w:val="0003453A"/>
    <w:rsid w:val="00034776"/>
    <w:rsid w:val="00034963"/>
    <w:rsid w:val="00034C0A"/>
    <w:rsid w:val="00034C7C"/>
    <w:rsid w:val="00034DB1"/>
    <w:rsid w:val="00034F14"/>
    <w:rsid w:val="00034F74"/>
    <w:rsid w:val="000351F3"/>
    <w:rsid w:val="0003541D"/>
    <w:rsid w:val="000354ED"/>
    <w:rsid w:val="00035F2F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861"/>
    <w:rsid w:val="00037962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950"/>
    <w:rsid w:val="0004095E"/>
    <w:rsid w:val="0004097B"/>
    <w:rsid w:val="00040B06"/>
    <w:rsid w:val="00040B37"/>
    <w:rsid w:val="00040C52"/>
    <w:rsid w:val="00040FE9"/>
    <w:rsid w:val="00041068"/>
    <w:rsid w:val="00041254"/>
    <w:rsid w:val="0004130C"/>
    <w:rsid w:val="00041431"/>
    <w:rsid w:val="00041806"/>
    <w:rsid w:val="0004180A"/>
    <w:rsid w:val="0004185A"/>
    <w:rsid w:val="00041991"/>
    <w:rsid w:val="000419E6"/>
    <w:rsid w:val="00041D28"/>
    <w:rsid w:val="00041D83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50B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E5"/>
    <w:rsid w:val="00047893"/>
    <w:rsid w:val="0004798B"/>
    <w:rsid w:val="00047A85"/>
    <w:rsid w:val="00047DF2"/>
    <w:rsid w:val="00047E68"/>
    <w:rsid w:val="00047F60"/>
    <w:rsid w:val="0005018C"/>
    <w:rsid w:val="00050592"/>
    <w:rsid w:val="00050659"/>
    <w:rsid w:val="0005075E"/>
    <w:rsid w:val="00050AE0"/>
    <w:rsid w:val="00050AE7"/>
    <w:rsid w:val="00050B2A"/>
    <w:rsid w:val="00050D1F"/>
    <w:rsid w:val="00050DA0"/>
    <w:rsid w:val="0005103B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61C"/>
    <w:rsid w:val="00052C9F"/>
    <w:rsid w:val="00052E75"/>
    <w:rsid w:val="0005307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896"/>
    <w:rsid w:val="000549A3"/>
    <w:rsid w:val="00054A8A"/>
    <w:rsid w:val="00054B6D"/>
    <w:rsid w:val="00054C08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BA"/>
    <w:rsid w:val="000564BA"/>
    <w:rsid w:val="0005650E"/>
    <w:rsid w:val="0005658F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B71"/>
    <w:rsid w:val="00057C1F"/>
    <w:rsid w:val="00057C79"/>
    <w:rsid w:val="00057C88"/>
    <w:rsid w:val="00057F57"/>
    <w:rsid w:val="0006009D"/>
    <w:rsid w:val="000600D5"/>
    <w:rsid w:val="0006061C"/>
    <w:rsid w:val="00060696"/>
    <w:rsid w:val="000606AF"/>
    <w:rsid w:val="000609EA"/>
    <w:rsid w:val="00061355"/>
    <w:rsid w:val="0006145C"/>
    <w:rsid w:val="0006158D"/>
    <w:rsid w:val="00061671"/>
    <w:rsid w:val="000617AA"/>
    <w:rsid w:val="000618F5"/>
    <w:rsid w:val="00061DF6"/>
    <w:rsid w:val="00061E63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A04"/>
    <w:rsid w:val="00063BD8"/>
    <w:rsid w:val="00063C0A"/>
    <w:rsid w:val="00063C64"/>
    <w:rsid w:val="00063DE7"/>
    <w:rsid w:val="00064086"/>
    <w:rsid w:val="000641D5"/>
    <w:rsid w:val="0006448C"/>
    <w:rsid w:val="00064632"/>
    <w:rsid w:val="000648E8"/>
    <w:rsid w:val="00064A31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8E"/>
    <w:rsid w:val="00067F1A"/>
    <w:rsid w:val="00067F25"/>
    <w:rsid w:val="00067FC9"/>
    <w:rsid w:val="000702C9"/>
    <w:rsid w:val="000703D6"/>
    <w:rsid w:val="00070570"/>
    <w:rsid w:val="000708C1"/>
    <w:rsid w:val="00070A53"/>
    <w:rsid w:val="00070A79"/>
    <w:rsid w:val="00070D2A"/>
    <w:rsid w:val="0007104E"/>
    <w:rsid w:val="00071553"/>
    <w:rsid w:val="000716FC"/>
    <w:rsid w:val="00071775"/>
    <w:rsid w:val="00071904"/>
    <w:rsid w:val="0007199D"/>
    <w:rsid w:val="00071D6A"/>
    <w:rsid w:val="00071E21"/>
    <w:rsid w:val="00072063"/>
    <w:rsid w:val="00072123"/>
    <w:rsid w:val="00072227"/>
    <w:rsid w:val="00072261"/>
    <w:rsid w:val="00072311"/>
    <w:rsid w:val="000725B1"/>
    <w:rsid w:val="000726C1"/>
    <w:rsid w:val="000727E0"/>
    <w:rsid w:val="0007291A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619"/>
    <w:rsid w:val="000778BF"/>
    <w:rsid w:val="000779A8"/>
    <w:rsid w:val="000779E1"/>
    <w:rsid w:val="00077A7E"/>
    <w:rsid w:val="00077B8E"/>
    <w:rsid w:val="00077D83"/>
    <w:rsid w:val="00077E4B"/>
    <w:rsid w:val="00077EF1"/>
    <w:rsid w:val="00077FB5"/>
    <w:rsid w:val="000802E6"/>
    <w:rsid w:val="000803EF"/>
    <w:rsid w:val="0008040B"/>
    <w:rsid w:val="00080420"/>
    <w:rsid w:val="00080478"/>
    <w:rsid w:val="000804E9"/>
    <w:rsid w:val="000806F6"/>
    <w:rsid w:val="000807D0"/>
    <w:rsid w:val="00080904"/>
    <w:rsid w:val="00080BE1"/>
    <w:rsid w:val="00080E58"/>
    <w:rsid w:val="00080E88"/>
    <w:rsid w:val="00080F30"/>
    <w:rsid w:val="00080FDF"/>
    <w:rsid w:val="00081212"/>
    <w:rsid w:val="00081696"/>
    <w:rsid w:val="000817C9"/>
    <w:rsid w:val="000817D7"/>
    <w:rsid w:val="000817E5"/>
    <w:rsid w:val="00081898"/>
    <w:rsid w:val="00081BBB"/>
    <w:rsid w:val="00081CD6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B42"/>
    <w:rsid w:val="00083B65"/>
    <w:rsid w:val="00083F12"/>
    <w:rsid w:val="0008412A"/>
    <w:rsid w:val="00084434"/>
    <w:rsid w:val="0008499E"/>
    <w:rsid w:val="00084A7D"/>
    <w:rsid w:val="00084D0B"/>
    <w:rsid w:val="00084E56"/>
    <w:rsid w:val="00084ED8"/>
    <w:rsid w:val="000850E2"/>
    <w:rsid w:val="0008520B"/>
    <w:rsid w:val="000853A0"/>
    <w:rsid w:val="000853C5"/>
    <w:rsid w:val="00085481"/>
    <w:rsid w:val="000858DC"/>
    <w:rsid w:val="00085A22"/>
    <w:rsid w:val="00085E61"/>
    <w:rsid w:val="0008643B"/>
    <w:rsid w:val="00086607"/>
    <w:rsid w:val="00086678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87EF8"/>
    <w:rsid w:val="0009005A"/>
    <w:rsid w:val="000901F2"/>
    <w:rsid w:val="00090296"/>
    <w:rsid w:val="0009032A"/>
    <w:rsid w:val="0009034E"/>
    <w:rsid w:val="0009036C"/>
    <w:rsid w:val="00090387"/>
    <w:rsid w:val="000904CB"/>
    <w:rsid w:val="0009077F"/>
    <w:rsid w:val="0009079D"/>
    <w:rsid w:val="00090916"/>
    <w:rsid w:val="000909FC"/>
    <w:rsid w:val="00090A3A"/>
    <w:rsid w:val="00090A52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409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42"/>
    <w:rsid w:val="00094772"/>
    <w:rsid w:val="00094B90"/>
    <w:rsid w:val="00094C33"/>
    <w:rsid w:val="00094CF0"/>
    <w:rsid w:val="00094D1B"/>
    <w:rsid w:val="00094E19"/>
    <w:rsid w:val="00095087"/>
    <w:rsid w:val="0009511E"/>
    <w:rsid w:val="0009513B"/>
    <w:rsid w:val="00095354"/>
    <w:rsid w:val="00095414"/>
    <w:rsid w:val="00095444"/>
    <w:rsid w:val="00095488"/>
    <w:rsid w:val="00095510"/>
    <w:rsid w:val="0009569B"/>
    <w:rsid w:val="0009592F"/>
    <w:rsid w:val="000959EC"/>
    <w:rsid w:val="00095B11"/>
    <w:rsid w:val="00095B17"/>
    <w:rsid w:val="00095CD4"/>
    <w:rsid w:val="00095EF1"/>
    <w:rsid w:val="00096015"/>
    <w:rsid w:val="00096028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F3"/>
    <w:rsid w:val="000A1BA6"/>
    <w:rsid w:val="000A1E79"/>
    <w:rsid w:val="000A1F9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970"/>
    <w:rsid w:val="000A39FF"/>
    <w:rsid w:val="000A3C04"/>
    <w:rsid w:val="000A3D1A"/>
    <w:rsid w:val="000A3D75"/>
    <w:rsid w:val="000A3D90"/>
    <w:rsid w:val="000A409E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8C2"/>
    <w:rsid w:val="000A7961"/>
    <w:rsid w:val="000A7A57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444"/>
    <w:rsid w:val="000B26AC"/>
    <w:rsid w:val="000B2A77"/>
    <w:rsid w:val="000B30AE"/>
    <w:rsid w:val="000B30B7"/>
    <w:rsid w:val="000B30DC"/>
    <w:rsid w:val="000B340D"/>
    <w:rsid w:val="000B3AD4"/>
    <w:rsid w:val="000B3AE6"/>
    <w:rsid w:val="000B3CFB"/>
    <w:rsid w:val="000B4141"/>
    <w:rsid w:val="000B4171"/>
    <w:rsid w:val="000B444A"/>
    <w:rsid w:val="000B4535"/>
    <w:rsid w:val="000B4600"/>
    <w:rsid w:val="000B4821"/>
    <w:rsid w:val="000B49DA"/>
    <w:rsid w:val="000B4CE1"/>
    <w:rsid w:val="000B53DE"/>
    <w:rsid w:val="000B5698"/>
    <w:rsid w:val="000B56C5"/>
    <w:rsid w:val="000B57A3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D29"/>
    <w:rsid w:val="000C3443"/>
    <w:rsid w:val="000C3789"/>
    <w:rsid w:val="000C3846"/>
    <w:rsid w:val="000C38A2"/>
    <w:rsid w:val="000C39B3"/>
    <w:rsid w:val="000C3AD4"/>
    <w:rsid w:val="000C3BA1"/>
    <w:rsid w:val="000C3BA8"/>
    <w:rsid w:val="000C3C90"/>
    <w:rsid w:val="000C3CEE"/>
    <w:rsid w:val="000C3DA0"/>
    <w:rsid w:val="000C43CD"/>
    <w:rsid w:val="000C4473"/>
    <w:rsid w:val="000C4506"/>
    <w:rsid w:val="000C4BD3"/>
    <w:rsid w:val="000C51B0"/>
    <w:rsid w:val="000C558C"/>
    <w:rsid w:val="000C55AB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FB"/>
    <w:rsid w:val="000C7766"/>
    <w:rsid w:val="000C77EB"/>
    <w:rsid w:val="000C794F"/>
    <w:rsid w:val="000C7B47"/>
    <w:rsid w:val="000C7B4B"/>
    <w:rsid w:val="000C7BB7"/>
    <w:rsid w:val="000C7C7E"/>
    <w:rsid w:val="000C7CFF"/>
    <w:rsid w:val="000C7E32"/>
    <w:rsid w:val="000D0245"/>
    <w:rsid w:val="000D0466"/>
    <w:rsid w:val="000D04C7"/>
    <w:rsid w:val="000D06C9"/>
    <w:rsid w:val="000D0712"/>
    <w:rsid w:val="000D075B"/>
    <w:rsid w:val="000D0798"/>
    <w:rsid w:val="000D0856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C3D"/>
    <w:rsid w:val="000D1C4D"/>
    <w:rsid w:val="000D1CCF"/>
    <w:rsid w:val="000D1DE2"/>
    <w:rsid w:val="000D2162"/>
    <w:rsid w:val="000D2252"/>
    <w:rsid w:val="000D23A5"/>
    <w:rsid w:val="000D2462"/>
    <w:rsid w:val="000D250B"/>
    <w:rsid w:val="000D27CB"/>
    <w:rsid w:val="000D2A07"/>
    <w:rsid w:val="000D2B96"/>
    <w:rsid w:val="000D2CD8"/>
    <w:rsid w:val="000D2E4F"/>
    <w:rsid w:val="000D2FC6"/>
    <w:rsid w:val="000D2FE8"/>
    <w:rsid w:val="000D303F"/>
    <w:rsid w:val="000D323B"/>
    <w:rsid w:val="000D3240"/>
    <w:rsid w:val="000D3393"/>
    <w:rsid w:val="000D340E"/>
    <w:rsid w:val="000D36FB"/>
    <w:rsid w:val="000D3919"/>
    <w:rsid w:val="000D3BFE"/>
    <w:rsid w:val="000D3CE6"/>
    <w:rsid w:val="000D4190"/>
    <w:rsid w:val="000D41C7"/>
    <w:rsid w:val="000D43C2"/>
    <w:rsid w:val="000D44CA"/>
    <w:rsid w:val="000D457C"/>
    <w:rsid w:val="000D45E9"/>
    <w:rsid w:val="000D48A0"/>
    <w:rsid w:val="000D4B40"/>
    <w:rsid w:val="000D51D5"/>
    <w:rsid w:val="000D52D0"/>
    <w:rsid w:val="000D561E"/>
    <w:rsid w:val="000D5711"/>
    <w:rsid w:val="000D580D"/>
    <w:rsid w:val="000D5920"/>
    <w:rsid w:val="000D5AC3"/>
    <w:rsid w:val="000D5ADB"/>
    <w:rsid w:val="000D5B8B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9F2"/>
    <w:rsid w:val="000D6ABB"/>
    <w:rsid w:val="000D6F7D"/>
    <w:rsid w:val="000D6FA2"/>
    <w:rsid w:val="000D7568"/>
    <w:rsid w:val="000D75A0"/>
    <w:rsid w:val="000D769C"/>
    <w:rsid w:val="000D7726"/>
    <w:rsid w:val="000D7A2A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807"/>
    <w:rsid w:val="000E083B"/>
    <w:rsid w:val="000E0A88"/>
    <w:rsid w:val="000E0CAC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085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3BA2"/>
    <w:rsid w:val="000E4058"/>
    <w:rsid w:val="000E4137"/>
    <w:rsid w:val="000E415C"/>
    <w:rsid w:val="000E432E"/>
    <w:rsid w:val="000E4512"/>
    <w:rsid w:val="000E48CD"/>
    <w:rsid w:val="000E4B30"/>
    <w:rsid w:val="000E4DBE"/>
    <w:rsid w:val="000E4E0B"/>
    <w:rsid w:val="000E4F05"/>
    <w:rsid w:val="000E4F5B"/>
    <w:rsid w:val="000E5151"/>
    <w:rsid w:val="000E51DE"/>
    <w:rsid w:val="000E541F"/>
    <w:rsid w:val="000E5443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6C7"/>
    <w:rsid w:val="000F08B9"/>
    <w:rsid w:val="000F08D6"/>
    <w:rsid w:val="000F0A6D"/>
    <w:rsid w:val="000F0C14"/>
    <w:rsid w:val="000F0D8D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F5D"/>
    <w:rsid w:val="000F2260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E4"/>
    <w:rsid w:val="000F35F1"/>
    <w:rsid w:val="000F37CA"/>
    <w:rsid w:val="000F3AC2"/>
    <w:rsid w:val="000F3B00"/>
    <w:rsid w:val="000F3C1F"/>
    <w:rsid w:val="000F3E09"/>
    <w:rsid w:val="000F4174"/>
    <w:rsid w:val="000F452E"/>
    <w:rsid w:val="000F4553"/>
    <w:rsid w:val="000F4B02"/>
    <w:rsid w:val="000F4B2E"/>
    <w:rsid w:val="000F4EB3"/>
    <w:rsid w:val="000F4ED4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859"/>
    <w:rsid w:val="000F697B"/>
    <w:rsid w:val="000F6980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BEC"/>
    <w:rsid w:val="000F7DE4"/>
    <w:rsid w:val="000F7F4A"/>
    <w:rsid w:val="000F7F9D"/>
    <w:rsid w:val="00100091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C3B"/>
    <w:rsid w:val="00103D0D"/>
    <w:rsid w:val="00103D70"/>
    <w:rsid w:val="00103DB7"/>
    <w:rsid w:val="0010412B"/>
    <w:rsid w:val="0010445E"/>
    <w:rsid w:val="00104567"/>
    <w:rsid w:val="001049B0"/>
    <w:rsid w:val="00104D62"/>
    <w:rsid w:val="00104D74"/>
    <w:rsid w:val="00104D9F"/>
    <w:rsid w:val="00104E62"/>
    <w:rsid w:val="00104FA7"/>
    <w:rsid w:val="00104FD4"/>
    <w:rsid w:val="001050C3"/>
    <w:rsid w:val="0010531C"/>
    <w:rsid w:val="001054F2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04"/>
    <w:rsid w:val="00110868"/>
    <w:rsid w:val="0011095F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F0"/>
    <w:rsid w:val="00114C0E"/>
    <w:rsid w:val="00114C93"/>
    <w:rsid w:val="00114CF3"/>
    <w:rsid w:val="00114D98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DCB"/>
    <w:rsid w:val="00115EA2"/>
    <w:rsid w:val="0011631A"/>
    <w:rsid w:val="0011640E"/>
    <w:rsid w:val="00116475"/>
    <w:rsid w:val="001165A3"/>
    <w:rsid w:val="00116621"/>
    <w:rsid w:val="0011662A"/>
    <w:rsid w:val="00116838"/>
    <w:rsid w:val="00116A17"/>
    <w:rsid w:val="00116BFD"/>
    <w:rsid w:val="00116DC6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386"/>
    <w:rsid w:val="001203D6"/>
    <w:rsid w:val="001203DF"/>
    <w:rsid w:val="00120434"/>
    <w:rsid w:val="001205B8"/>
    <w:rsid w:val="00120ABB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8FD"/>
    <w:rsid w:val="00121AC7"/>
    <w:rsid w:val="00121E26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577"/>
    <w:rsid w:val="0012357A"/>
    <w:rsid w:val="001235B0"/>
    <w:rsid w:val="00123A05"/>
    <w:rsid w:val="00123B93"/>
    <w:rsid w:val="00123E86"/>
    <w:rsid w:val="00123F38"/>
    <w:rsid w:val="00123F7F"/>
    <w:rsid w:val="00124147"/>
    <w:rsid w:val="00124382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20A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477"/>
    <w:rsid w:val="00130514"/>
    <w:rsid w:val="001306C8"/>
    <w:rsid w:val="0013077D"/>
    <w:rsid w:val="0013085B"/>
    <w:rsid w:val="00130975"/>
    <w:rsid w:val="001309B4"/>
    <w:rsid w:val="00130A7E"/>
    <w:rsid w:val="00130ADF"/>
    <w:rsid w:val="00130C7C"/>
    <w:rsid w:val="00130CDA"/>
    <w:rsid w:val="00130F71"/>
    <w:rsid w:val="001315E5"/>
    <w:rsid w:val="001316C2"/>
    <w:rsid w:val="0013175C"/>
    <w:rsid w:val="00131D86"/>
    <w:rsid w:val="00132040"/>
    <w:rsid w:val="00132244"/>
    <w:rsid w:val="001322EF"/>
    <w:rsid w:val="0013270C"/>
    <w:rsid w:val="001328E3"/>
    <w:rsid w:val="0013292F"/>
    <w:rsid w:val="0013293B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606A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3D1"/>
    <w:rsid w:val="0014040D"/>
    <w:rsid w:val="00140670"/>
    <w:rsid w:val="0014075D"/>
    <w:rsid w:val="0014095A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954"/>
    <w:rsid w:val="00141BC6"/>
    <w:rsid w:val="00141CEB"/>
    <w:rsid w:val="00141F58"/>
    <w:rsid w:val="00141FE0"/>
    <w:rsid w:val="00142940"/>
    <w:rsid w:val="00142949"/>
    <w:rsid w:val="00142C8C"/>
    <w:rsid w:val="00142D50"/>
    <w:rsid w:val="00142E94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9A9"/>
    <w:rsid w:val="00144C2D"/>
    <w:rsid w:val="00144D9D"/>
    <w:rsid w:val="00144E77"/>
    <w:rsid w:val="00145062"/>
    <w:rsid w:val="001450D8"/>
    <w:rsid w:val="00145376"/>
    <w:rsid w:val="0014564F"/>
    <w:rsid w:val="0014574D"/>
    <w:rsid w:val="00145B81"/>
    <w:rsid w:val="00145BB9"/>
    <w:rsid w:val="00145CF9"/>
    <w:rsid w:val="00145D13"/>
    <w:rsid w:val="00145E40"/>
    <w:rsid w:val="00145FB3"/>
    <w:rsid w:val="0014602F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971"/>
    <w:rsid w:val="00147C76"/>
    <w:rsid w:val="00147C86"/>
    <w:rsid w:val="00147EED"/>
    <w:rsid w:val="00147FE6"/>
    <w:rsid w:val="001500B8"/>
    <w:rsid w:val="0015040F"/>
    <w:rsid w:val="001506B9"/>
    <w:rsid w:val="001506E9"/>
    <w:rsid w:val="001508BF"/>
    <w:rsid w:val="00150903"/>
    <w:rsid w:val="001509EE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D3C"/>
    <w:rsid w:val="00151E4C"/>
    <w:rsid w:val="001521A1"/>
    <w:rsid w:val="00152455"/>
    <w:rsid w:val="001529EC"/>
    <w:rsid w:val="00152B5D"/>
    <w:rsid w:val="00152EED"/>
    <w:rsid w:val="00153013"/>
    <w:rsid w:val="0015310B"/>
    <w:rsid w:val="00153292"/>
    <w:rsid w:val="00153553"/>
    <w:rsid w:val="0015358B"/>
    <w:rsid w:val="00153671"/>
    <w:rsid w:val="00153830"/>
    <w:rsid w:val="00153857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335"/>
    <w:rsid w:val="00154529"/>
    <w:rsid w:val="00154818"/>
    <w:rsid w:val="0015481E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27D"/>
    <w:rsid w:val="001602DD"/>
    <w:rsid w:val="001603F3"/>
    <w:rsid w:val="001605CC"/>
    <w:rsid w:val="00160949"/>
    <w:rsid w:val="00160A62"/>
    <w:rsid w:val="00160A78"/>
    <w:rsid w:val="00160BD5"/>
    <w:rsid w:val="00160C02"/>
    <w:rsid w:val="00160CBB"/>
    <w:rsid w:val="00160F08"/>
    <w:rsid w:val="00160FCE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96B"/>
    <w:rsid w:val="001619A1"/>
    <w:rsid w:val="00161B4E"/>
    <w:rsid w:val="00161C39"/>
    <w:rsid w:val="00161C3D"/>
    <w:rsid w:val="00161EEF"/>
    <w:rsid w:val="00161FED"/>
    <w:rsid w:val="00161FF3"/>
    <w:rsid w:val="0016213C"/>
    <w:rsid w:val="001622AA"/>
    <w:rsid w:val="00162408"/>
    <w:rsid w:val="00162427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D6"/>
    <w:rsid w:val="00164689"/>
    <w:rsid w:val="001647FC"/>
    <w:rsid w:val="00164A66"/>
    <w:rsid w:val="00164B21"/>
    <w:rsid w:val="00164B96"/>
    <w:rsid w:val="00164B9B"/>
    <w:rsid w:val="00164BB0"/>
    <w:rsid w:val="00164D16"/>
    <w:rsid w:val="00164E37"/>
    <w:rsid w:val="00164E55"/>
    <w:rsid w:val="00164FBD"/>
    <w:rsid w:val="001650F2"/>
    <w:rsid w:val="00165330"/>
    <w:rsid w:val="00165655"/>
    <w:rsid w:val="00165745"/>
    <w:rsid w:val="001657F4"/>
    <w:rsid w:val="00165AFE"/>
    <w:rsid w:val="00165C5D"/>
    <w:rsid w:val="00165C8D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CA9"/>
    <w:rsid w:val="00166D7F"/>
    <w:rsid w:val="00166F21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10F"/>
    <w:rsid w:val="0017021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98E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1E6"/>
    <w:rsid w:val="00175464"/>
    <w:rsid w:val="00175636"/>
    <w:rsid w:val="00175A42"/>
    <w:rsid w:val="00175AA3"/>
    <w:rsid w:val="00175AAE"/>
    <w:rsid w:val="00175C90"/>
    <w:rsid w:val="001760FB"/>
    <w:rsid w:val="00176149"/>
    <w:rsid w:val="00176382"/>
    <w:rsid w:val="001763C2"/>
    <w:rsid w:val="001765A6"/>
    <w:rsid w:val="0017668B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0"/>
    <w:rsid w:val="00177C02"/>
    <w:rsid w:val="00177E1E"/>
    <w:rsid w:val="00177F57"/>
    <w:rsid w:val="00177F92"/>
    <w:rsid w:val="00180024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3F9"/>
    <w:rsid w:val="00182473"/>
    <w:rsid w:val="001825DB"/>
    <w:rsid w:val="00182697"/>
    <w:rsid w:val="00182710"/>
    <w:rsid w:val="00182766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DE"/>
    <w:rsid w:val="00184687"/>
    <w:rsid w:val="001847D3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A1A"/>
    <w:rsid w:val="00190E97"/>
    <w:rsid w:val="00191104"/>
    <w:rsid w:val="00191189"/>
    <w:rsid w:val="00191277"/>
    <w:rsid w:val="00191321"/>
    <w:rsid w:val="0019132F"/>
    <w:rsid w:val="00191491"/>
    <w:rsid w:val="00191661"/>
    <w:rsid w:val="00191692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7AE"/>
    <w:rsid w:val="00192B4A"/>
    <w:rsid w:val="00192BC4"/>
    <w:rsid w:val="00192D1C"/>
    <w:rsid w:val="00192F3A"/>
    <w:rsid w:val="00192F42"/>
    <w:rsid w:val="0019309E"/>
    <w:rsid w:val="00193408"/>
    <w:rsid w:val="00193420"/>
    <w:rsid w:val="00193652"/>
    <w:rsid w:val="00193801"/>
    <w:rsid w:val="0019382E"/>
    <w:rsid w:val="00193C7B"/>
    <w:rsid w:val="00193E9B"/>
    <w:rsid w:val="00193F75"/>
    <w:rsid w:val="00193F97"/>
    <w:rsid w:val="00193FA8"/>
    <w:rsid w:val="00194067"/>
    <w:rsid w:val="00194286"/>
    <w:rsid w:val="00194553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C9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532"/>
    <w:rsid w:val="001A057B"/>
    <w:rsid w:val="001A06CA"/>
    <w:rsid w:val="001A06D6"/>
    <w:rsid w:val="001A0754"/>
    <w:rsid w:val="001A0884"/>
    <w:rsid w:val="001A11D9"/>
    <w:rsid w:val="001A11EF"/>
    <w:rsid w:val="001A1311"/>
    <w:rsid w:val="001A1622"/>
    <w:rsid w:val="001A1BB1"/>
    <w:rsid w:val="001A1BB6"/>
    <w:rsid w:val="001A1CB3"/>
    <w:rsid w:val="001A1DB8"/>
    <w:rsid w:val="001A1E69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3031"/>
    <w:rsid w:val="001A30B4"/>
    <w:rsid w:val="001A3398"/>
    <w:rsid w:val="001A397F"/>
    <w:rsid w:val="001A3BEE"/>
    <w:rsid w:val="001A3CD6"/>
    <w:rsid w:val="001A3E8F"/>
    <w:rsid w:val="001A3ECC"/>
    <w:rsid w:val="001A4036"/>
    <w:rsid w:val="001A4394"/>
    <w:rsid w:val="001A448C"/>
    <w:rsid w:val="001A449D"/>
    <w:rsid w:val="001A4C5B"/>
    <w:rsid w:val="001A4D2C"/>
    <w:rsid w:val="001A4DEF"/>
    <w:rsid w:val="001A50AE"/>
    <w:rsid w:val="001A5251"/>
    <w:rsid w:val="001A53E3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97"/>
    <w:rsid w:val="001A66D8"/>
    <w:rsid w:val="001A6869"/>
    <w:rsid w:val="001A69FD"/>
    <w:rsid w:val="001A6ABC"/>
    <w:rsid w:val="001A6AD5"/>
    <w:rsid w:val="001A6D47"/>
    <w:rsid w:val="001A6E8F"/>
    <w:rsid w:val="001A7023"/>
    <w:rsid w:val="001A7289"/>
    <w:rsid w:val="001A7290"/>
    <w:rsid w:val="001A7510"/>
    <w:rsid w:val="001A76CE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14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591"/>
    <w:rsid w:val="001B5685"/>
    <w:rsid w:val="001B568B"/>
    <w:rsid w:val="001B56F9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589"/>
    <w:rsid w:val="001C17D0"/>
    <w:rsid w:val="001C1A27"/>
    <w:rsid w:val="001C1E4E"/>
    <w:rsid w:val="001C1EC2"/>
    <w:rsid w:val="001C1F52"/>
    <w:rsid w:val="001C224B"/>
    <w:rsid w:val="001C23E4"/>
    <w:rsid w:val="001C2541"/>
    <w:rsid w:val="001C258D"/>
    <w:rsid w:val="001C25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3AB"/>
    <w:rsid w:val="001C4472"/>
    <w:rsid w:val="001C45E8"/>
    <w:rsid w:val="001C4647"/>
    <w:rsid w:val="001C48C6"/>
    <w:rsid w:val="001C49B4"/>
    <w:rsid w:val="001C4A35"/>
    <w:rsid w:val="001C4A7E"/>
    <w:rsid w:val="001C4C2D"/>
    <w:rsid w:val="001C4D96"/>
    <w:rsid w:val="001C50D4"/>
    <w:rsid w:val="001C5461"/>
    <w:rsid w:val="001C5612"/>
    <w:rsid w:val="001C56A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92"/>
    <w:rsid w:val="001D3637"/>
    <w:rsid w:val="001D36CB"/>
    <w:rsid w:val="001D39FA"/>
    <w:rsid w:val="001D3BF4"/>
    <w:rsid w:val="001D40A9"/>
    <w:rsid w:val="001D4430"/>
    <w:rsid w:val="001D4553"/>
    <w:rsid w:val="001D463E"/>
    <w:rsid w:val="001D475D"/>
    <w:rsid w:val="001D4BF1"/>
    <w:rsid w:val="001D4C89"/>
    <w:rsid w:val="001D4C8D"/>
    <w:rsid w:val="001D4CC1"/>
    <w:rsid w:val="001D4E3C"/>
    <w:rsid w:val="001D4F09"/>
    <w:rsid w:val="001D508E"/>
    <w:rsid w:val="001D50BC"/>
    <w:rsid w:val="001D50C3"/>
    <w:rsid w:val="001D523D"/>
    <w:rsid w:val="001D544A"/>
    <w:rsid w:val="001D5683"/>
    <w:rsid w:val="001D57B1"/>
    <w:rsid w:val="001D5C5B"/>
    <w:rsid w:val="001D5CBD"/>
    <w:rsid w:val="001D5E9E"/>
    <w:rsid w:val="001D5EA5"/>
    <w:rsid w:val="001D5EAF"/>
    <w:rsid w:val="001D6022"/>
    <w:rsid w:val="001D622C"/>
    <w:rsid w:val="001D6505"/>
    <w:rsid w:val="001D6661"/>
    <w:rsid w:val="001D69AE"/>
    <w:rsid w:val="001D69B1"/>
    <w:rsid w:val="001D6A98"/>
    <w:rsid w:val="001D6C90"/>
    <w:rsid w:val="001D6D43"/>
    <w:rsid w:val="001D6D6F"/>
    <w:rsid w:val="001D6D75"/>
    <w:rsid w:val="001D721F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E00DB"/>
    <w:rsid w:val="001E0285"/>
    <w:rsid w:val="001E0466"/>
    <w:rsid w:val="001E0517"/>
    <w:rsid w:val="001E0581"/>
    <w:rsid w:val="001E06BB"/>
    <w:rsid w:val="001E0744"/>
    <w:rsid w:val="001E07CC"/>
    <w:rsid w:val="001E0A58"/>
    <w:rsid w:val="001E0A81"/>
    <w:rsid w:val="001E0A88"/>
    <w:rsid w:val="001E0AB8"/>
    <w:rsid w:val="001E0BD5"/>
    <w:rsid w:val="001E0D26"/>
    <w:rsid w:val="001E0E3B"/>
    <w:rsid w:val="001E0EC2"/>
    <w:rsid w:val="001E11A9"/>
    <w:rsid w:val="001E1247"/>
    <w:rsid w:val="001E131C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72"/>
    <w:rsid w:val="001E2319"/>
    <w:rsid w:val="001E2475"/>
    <w:rsid w:val="001E24F1"/>
    <w:rsid w:val="001E25B6"/>
    <w:rsid w:val="001E261D"/>
    <w:rsid w:val="001E263E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435"/>
    <w:rsid w:val="001E74C5"/>
    <w:rsid w:val="001E753A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CE"/>
    <w:rsid w:val="001F0AF2"/>
    <w:rsid w:val="001F0BD7"/>
    <w:rsid w:val="001F0CBB"/>
    <w:rsid w:val="001F0D8B"/>
    <w:rsid w:val="001F0EB0"/>
    <w:rsid w:val="001F0EB6"/>
    <w:rsid w:val="001F15A7"/>
    <w:rsid w:val="001F19F8"/>
    <w:rsid w:val="001F1A60"/>
    <w:rsid w:val="001F1AD5"/>
    <w:rsid w:val="001F1BD7"/>
    <w:rsid w:val="001F1E37"/>
    <w:rsid w:val="001F1E89"/>
    <w:rsid w:val="001F1EA2"/>
    <w:rsid w:val="001F2032"/>
    <w:rsid w:val="001F204B"/>
    <w:rsid w:val="001F20B7"/>
    <w:rsid w:val="001F20BA"/>
    <w:rsid w:val="001F20FE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5F3"/>
    <w:rsid w:val="001F379F"/>
    <w:rsid w:val="001F38DB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8C3"/>
    <w:rsid w:val="001F4B51"/>
    <w:rsid w:val="001F4B78"/>
    <w:rsid w:val="001F4B97"/>
    <w:rsid w:val="001F4D06"/>
    <w:rsid w:val="001F5710"/>
    <w:rsid w:val="001F57FF"/>
    <w:rsid w:val="001F592C"/>
    <w:rsid w:val="001F5A03"/>
    <w:rsid w:val="001F5B27"/>
    <w:rsid w:val="001F5D01"/>
    <w:rsid w:val="001F5E0C"/>
    <w:rsid w:val="001F5FCD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179"/>
    <w:rsid w:val="001F726B"/>
    <w:rsid w:val="001F72A2"/>
    <w:rsid w:val="001F7679"/>
    <w:rsid w:val="001F76BC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FA4"/>
    <w:rsid w:val="002012A1"/>
    <w:rsid w:val="002013A1"/>
    <w:rsid w:val="002013A3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0"/>
    <w:rsid w:val="00203713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4AB"/>
    <w:rsid w:val="00205637"/>
    <w:rsid w:val="002057ED"/>
    <w:rsid w:val="002058DE"/>
    <w:rsid w:val="00205AD8"/>
    <w:rsid w:val="00205B13"/>
    <w:rsid w:val="00205BAD"/>
    <w:rsid w:val="00205FFB"/>
    <w:rsid w:val="002063BA"/>
    <w:rsid w:val="002064F5"/>
    <w:rsid w:val="00206577"/>
    <w:rsid w:val="002065AD"/>
    <w:rsid w:val="002066D8"/>
    <w:rsid w:val="00206750"/>
    <w:rsid w:val="0020696D"/>
    <w:rsid w:val="00206A08"/>
    <w:rsid w:val="00206E4C"/>
    <w:rsid w:val="00206FB3"/>
    <w:rsid w:val="00206FC1"/>
    <w:rsid w:val="002070A4"/>
    <w:rsid w:val="002073BD"/>
    <w:rsid w:val="0020773C"/>
    <w:rsid w:val="002077D5"/>
    <w:rsid w:val="00207929"/>
    <w:rsid w:val="00207CF8"/>
    <w:rsid w:val="00207D75"/>
    <w:rsid w:val="00207E3D"/>
    <w:rsid w:val="00207F6F"/>
    <w:rsid w:val="0021011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A8F"/>
    <w:rsid w:val="00214B27"/>
    <w:rsid w:val="00214B3A"/>
    <w:rsid w:val="00214B4F"/>
    <w:rsid w:val="00215024"/>
    <w:rsid w:val="002150FF"/>
    <w:rsid w:val="0021515B"/>
    <w:rsid w:val="002152A1"/>
    <w:rsid w:val="00215567"/>
    <w:rsid w:val="00215780"/>
    <w:rsid w:val="002157EB"/>
    <w:rsid w:val="00215805"/>
    <w:rsid w:val="00215936"/>
    <w:rsid w:val="00215ADE"/>
    <w:rsid w:val="00215CA9"/>
    <w:rsid w:val="00215DF7"/>
    <w:rsid w:val="00216258"/>
    <w:rsid w:val="0021626D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2F1"/>
    <w:rsid w:val="00217593"/>
    <w:rsid w:val="002176E2"/>
    <w:rsid w:val="00217C08"/>
    <w:rsid w:val="0022015F"/>
    <w:rsid w:val="00220256"/>
    <w:rsid w:val="0022056C"/>
    <w:rsid w:val="00220898"/>
    <w:rsid w:val="002208D1"/>
    <w:rsid w:val="00220AAB"/>
    <w:rsid w:val="00220B4D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346"/>
    <w:rsid w:val="00224448"/>
    <w:rsid w:val="00224480"/>
    <w:rsid w:val="002246FA"/>
    <w:rsid w:val="00224AFC"/>
    <w:rsid w:val="00224B1E"/>
    <w:rsid w:val="00224B94"/>
    <w:rsid w:val="00224BB5"/>
    <w:rsid w:val="00224C4D"/>
    <w:rsid w:val="00224CB1"/>
    <w:rsid w:val="00224CCD"/>
    <w:rsid w:val="00224D66"/>
    <w:rsid w:val="00224DEC"/>
    <w:rsid w:val="0022504F"/>
    <w:rsid w:val="00225280"/>
    <w:rsid w:val="0022538C"/>
    <w:rsid w:val="002254B0"/>
    <w:rsid w:val="002255F7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2A6"/>
    <w:rsid w:val="002278B1"/>
    <w:rsid w:val="002279C7"/>
    <w:rsid w:val="00227C47"/>
    <w:rsid w:val="00227D3B"/>
    <w:rsid w:val="00227F69"/>
    <w:rsid w:val="00227FB7"/>
    <w:rsid w:val="00227FC8"/>
    <w:rsid w:val="002300F5"/>
    <w:rsid w:val="0023013C"/>
    <w:rsid w:val="002303A6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C7"/>
    <w:rsid w:val="00231DDB"/>
    <w:rsid w:val="00231E1D"/>
    <w:rsid w:val="00231F31"/>
    <w:rsid w:val="00231FC0"/>
    <w:rsid w:val="0023258E"/>
    <w:rsid w:val="00232732"/>
    <w:rsid w:val="002327B5"/>
    <w:rsid w:val="00232863"/>
    <w:rsid w:val="00232E63"/>
    <w:rsid w:val="00232EF9"/>
    <w:rsid w:val="00232F56"/>
    <w:rsid w:val="002330BC"/>
    <w:rsid w:val="00233101"/>
    <w:rsid w:val="0023320D"/>
    <w:rsid w:val="00233222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53EC"/>
    <w:rsid w:val="002359E4"/>
    <w:rsid w:val="00235A73"/>
    <w:rsid w:val="00235B0C"/>
    <w:rsid w:val="00235B27"/>
    <w:rsid w:val="00235C3E"/>
    <w:rsid w:val="00235C4B"/>
    <w:rsid w:val="00235E33"/>
    <w:rsid w:val="00235F36"/>
    <w:rsid w:val="0023610A"/>
    <w:rsid w:val="00236394"/>
    <w:rsid w:val="00236442"/>
    <w:rsid w:val="002366A9"/>
    <w:rsid w:val="00236832"/>
    <w:rsid w:val="00236834"/>
    <w:rsid w:val="002369C8"/>
    <w:rsid w:val="00236A11"/>
    <w:rsid w:val="00236C38"/>
    <w:rsid w:val="00236F1A"/>
    <w:rsid w:val="0023721F"/>
    <w:rsid w:val="00237371"/>
    <w:rsid w:val="0023786A"/>
    <w:rsid w:val="00237B6C"/>
    <w:rsid w:val="00237CE9"/>
    <w:rsid w:val="00237E65"/>
    <w:rsid w:val="00237FC7"/>
    <w:rsid w:val="002400F0"/>
    <w:rsid w:val="00240179"/>
    <w:rsid w:val="0024055B"/>
    <w:rsid w:val="00240628"/>
    <w:rsid w:val="002406BE"/>
    <w:rsid w:val="00240715"/>
    <w:rsid w:val="00240739"/>
    <w:rsid w:val="00240783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B0"/>
    <w:rsid w:val="00241862"/>
    <w:rsid w:val="00241D32"/>
    <w:rsid w:val="00241D49"/>
    <w:rsid w:val="00241D66"/>
    <w:rsid w:val="00241E25"/>
    <w:rsid w:val="00241F68"/>
    <w:rsid w:val="002420F4"/>
    <w:rsid w:val="002421C9"/>
    <w:rsid w:val="00242226"/>
    <w:rsid w:val="0024223C"/>
    <w:rsid w:val="002422FF"/>
    <w:rsid w:val="002424F5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90E"/>
    <w:rsid w:val="002439B6"/>
    <w:rsid w:val="00243C38"/>
    <w:rsid w:val="00243E02"/>
    <w:rsid w:val="00243E85"/>
    <w:rsid w:val="00243E96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B84"/>
    <w:rsid w:val="00246D93"/>
    <w:rsid w:val="002472D8"/>
    <w:rsid w:val="002473C7"/>
    <w:rsid w:val="00247864"/>
    <w:rsid w:val="002478E2"/>
    <w:rsid w:val="0024792C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CA"/>
    <w:rsid w:val="002503DE"/>
    <w:rsid w:val="002503F7"/>
    <w:rsid w:val="002505E5"/>
    <w:rsid w:val="0025075B"/>
    <w:rsid w:val="00250DA8"/>
    <w:rsid w:val="00250DB7"/>
    <w:rsid w:val="002511FB"/>
    <w:rsid w:val="00251241"/>
    <w:rsid w:val="002512AE"/>
    <w:rsid w:val="002512C3"/>
    <w:rsid w:val="0025133F"/>
    <w:rsid w:val="00251444"/>
    <w:rsid w:val="002515A5"/>
    <w:rsid w:val="00251615"/>
    <w:rsid w:val="00251657"/>
    <w:rsid w:val="002517A4"/>
    <w:rsid w:val="002519FC"/>
    <w:rsid w:val="00251CA4"/>
    <w:rsid w:val="00251D50"/>
    <w:rsid w:val="00251E11"/>
    <w:rsid w:val="00251F6C"/>
    <w:rsid w:val="00251FF3"/>
    <w:rsid w:val="00252102"/>
    <w:rsid w:val="00252109"/>
    <w:rsid w:val="002525CF"/>
    <w:rsid w:val="00252625"/>
    <w:rsid w:val="002526AF"/>
    <w:rsid w:val="002526BD"/>
    <w:rsid w:val="002526D9"/>
    <w:rsid w:val="00252738"/>
    <w:rsid w:val="002527C3"/>
    <w:rsid w:val="0025288B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677"/>
    <w:rsid w:val="00253761"/>
    <w:rsid w:val="0025392D"/>
    <w:rsid w:val="0025393E"/>
    <w:rsid w:val="00253B32"/>
    <w:rsid w:val="00253BA5"/>
    <w:rsid w:val="00253E34"/>
    <w:rsid w:val="00253EB9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89C"/>
    <w:rsid w:val="00254ABE"/>
    <w:rsid w:val="0025598F"/>
    <w:rsid w:val="00255B60"/>
    <w:rsid w:val="00255C4F"/>
    <w:rsid w:val="00255F13"/>
    <w:rsid w:val="00255F69"/>
    <w:rsid w:val="00255FC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D94"/>
    <w:rsid w:val="00260F8A"/>
    <w:rsid w:val="0026109F"/>
    <w:rsid w:val="00261242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699"/>
    <w:rsid w:val="002636E0"/>
    <w:rsid w:val="00263C1E"/>
    <w:rsid w:val="00263D4B"/>
    <w:rsid w:val="00263E1C"/>
    <w:rsid w:val="00263E9B"/>
    <w:rsid w:val="00264297"/>
    <w:rsid w:val="00264316"/>
    <w:rsid w:val="00264A04"/>
    <w:rsid w:val="00264A4B"/>
    <w:rsid w:val="00264B45"/>
    <w:rsid w:val="00264CF9"/>
    <w:rsid w:val="00264DA4"/>
    <w:rsid w:val="00264F96"/>
    <w:rsid w:val="00265012"/>
    <w:rsid w:val="002651F2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5B5"/>
    <w:rsid w:val="002665C6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1AC"/>
    <w:rsid w:val="002671B8"/>
    <w:rsid w:val="0026741A"/>
    <w:rsid w:val="00267670"/>
    <w:rsid w:val="0026791C"/>
    <w:rsid w:val="00267B32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EE"/>
    <w:rsid w:val="0027579C"/>
    <w:rsid w:val="00275D5F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25E"/>
    <w:rsid w:val="002824A7"/>
    <w:rsid w:val="002827AE"/>
    <w:rsid w:val="002827DB"/>
    <w:rsid w:val="00282BA6"/>
    <w:rsid w:val="00282BF5"/>
    <w:rsid w:val="00282D74"/>
    <w:rsid w:val="0028324C"/>
    <w:rsid w:val="002834CA"/>
    <w:rsid w:val="0028353A"/>
    <w:rsid w:val="002839E0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B2"/>
    <w:rsid w:val="002849D9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60D1"/>
    <w:rsid w:val="002860DA"/>
    <w:rsid w:val="002860F4"/>
    <w:rsid w:val="002864C8"/>
    <w:rsid w:val="0028674F"/>
    <w:rsid w:val="00286EDC"/>
    <w:rsid w:val="00286F2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91B"/>
    <w:rsid w:val="00293961"/>
    <w:rsid w:val="00293A05"/>
    <w:rsid w:val="00293AF7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DDF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ACD"/>
    <w:rsid w:val="00295CF0"/>
    <w:rsid w:val="0029622F"/>
    <w:rsid w:val="002964BC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D7A"/>
    <w:rsid w:val="00297E63"/>
    <w:rsid w:val="00297EB0"/>
    <w:rsid w:val="002A011D"/>
    <w:rsid w:val="002A012C"/>
    <w:rsid w:val="002A030F"/>
    <w:rsid w:val="002A0336"/>
    <w:rsid w:val="002A0530"/>
    <w:rsid w:val="002A0540"/>
    <w:rsid w:val="002A0754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B37"/>
    <w:rsid w:val="002A4CBF"/>
    <w:rsid w:val="002A4ED6"/>
    <w:rsid w:val="002A5046"/>
    <w:rsid w:val="002A5145"/>
    <w:rsid w:val="002A51DD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81"/>
    <w:rsid w:val="002A67CE"/>
    <w:rsid w:val="002A6C12"/>
    <w:rsid w:val="002A6C19"/>
    <w:rsid w:val="002A6CB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B0247"/>
    <w:rsid w:val="002B07D4"/>
    <w:rsid w:val="002B0A04"/>
    <w:rsid w:val="002B0C69"/>
    <w:rsid w:val="002B0E7A"/>
    <w:rsid w:val="002B0FE5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1E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1A9"/>
    <w:rsid w:val="002B321B"/>
    <w:rsid w:val="002B3448"/>
    <w:rsid w:val="002B346B"/>
    <w:rsid w:val="002B370A"/>
    <w:rsid w:val="002B3818"/>
    <w:rsid w:val="002B38BE"/>
    <w:rsid w:val="002B3BAE"/>
    <w:rsid w:val="002B3F37"/>
    <w:rsid w:val="002B3FF5"/>
    <w:rsid w:val="002B41B4"/>
    <w:rsid w:val="002B483B"/>
    <w:rsid w:val="002B4941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FAD"/>
    <w:rsid w:val="002B7039"/>
    <w:rsid w:val="002B7181"/>
    <w:rsid w:val="002B737F"/>
    <w:rsid w:val="002B7500"/>
    <w:rsid w:val="002B7739"/>
    <w:rsid w:val="002B780A"/>
    <w:rsid w:val="002B7821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B87"/>
    <w:rsid w:val="002C0C70"/>
    <w:rsid w:val="002C0EE9"/>
    <w:rsid w:val="002C1596"/>
    <w:rsid w:val="002C1A74"/>
    <w:rsid w:val="002C1EC2"/>
    <w:rsid w:val="002C228E"/>
    <w:rsid w:val="002C233B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4BB"/>
    <w:rsid w:val="002C3534"/>
    <w:rsid w:val="002C39F8"/>
    <w:rsid w:val="002C3A00"/>
    <w:rsid w:val="002C3AA1"/>
    <w:rsid w:val="002C3ACB"/>
    <w:rsid w:val="002C3CAC"/>
    <w:rsid w:val="002C3CDC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51DF"/>
    <w:rsid w:val="002C5224"/>
    <w:rsid w:val="002C5366"/>
    <w:rsid w:val="002C5393"/>
    <w:rsid w:val="002C54D2"/>
    <w:rsid w:val="002C54F6"/>
    <w:rsid w:val="002C5855"/>
    <w:rsid w:val="002C5947"/>
    <w:rsid w:val="002C59C4"/>
    <w:rsid w:val="002C59F8"/>
    <w:rsid w:val="002C5A97"/>
    <w:rsid w:val="002C5BC1"/>
    <w:rsid w:val="002C5E75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E3E"/>
    <w:rsid w:val="002C6F8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3D5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856"/>
    <w:rsid w:val="002D195F"/>
    <w:rsid w:val="002D1A1E"/>
    <w:rsid w:val="002D1E98"/>
    <w:rsid w:val="002D1FE1"/>
    <w:rsid w:val="002D1FEB"/>
    <w:rsid w:val="002D2033"/>
    <w:rsid w:val="002D212F"/>
    <w:rsid w:val="002D2218"/>
    <w:rsid w:val="002D2807"/>
    <w:rsid w:val="002D2975"/>
    <w:rsid w:val="002D2981"/>
    <w:rsid w:val="002D2A92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81D"/>
    <w:rsid w:val="002D6847"/>
    <w:rsid w:val="002D693B"/>
    <w:rsid w:val="002D69AB"/>
    <w:rsid w:val="002D713A"/>
    <w:rsid w:val="002D77A8"/>
    <w:rsid w:val="002D77ED"/>
    <w:rsid w:val="002D78A8"/>
    <w:rsid w:val="002D7909"/>
    <w:rsid w:val="002D7B97"/>
    <w:rsid w:val="002D7CDE"/>
    <w:rsid w:val="002D7D64"/>
    <w:rsid w:val="002D7E53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4DC"/>
    <w:rsid w:val="002E24E3"/>
    <w:rsid w:val="002E24F0"/>
    <w:rsid w:val="002E2678"/>
    <w:rsid w:val="002E2692"/>
    <w:rsid w:val="002E27C5"/>
    <w:rsid w:val="002E2840"/>
    <w:rsid w:val="002E2A77"/>
    <w:rsid w:val="002E2E13"/>
    <w:rsid w:val="002E2E3C"/>
    <w:rsid w:val="002E335A"/>
    <w:rsid w:val="002E348F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F22"/>
    <w:rsid w:val="002E6FE2"/>
    <w:rsid w:val="002E702C"/>
    <w:rsid w:val="002E7759"/>
    <w:rsid w:val="002E788A"/>
    <w:rsid w:val="002E7A42"/>
    <w:rsid w:val="002E7B69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B5"/>
    <w:rsid w:val="002F0AA8"/>
    <w:rsid w:val="002F0BA9"/>
    <w:rsid w:val="002F0E95"/>
    <w:rsid w:val="002F0F12"/>
    <w:rsid w:val="002F1075"/>
    <w:rsid w:val="002F11D8"/>
    <w:rsid w:val="002F1235"/>
    <w:rsid w:val="002F124B"/>
    <w:rsid w:val="002F1339"/>
    <w:rsid w:val="002F17CB"/>
    <w:rsid w:val="002F18AA"/>
    <w:rsid w:val="002F1A71"/>
    <w:rsid w:val="002F1AE7"/>
    <w:rsid w:val="002F1E1D"/>
    <w:rsid w:val="002F21EF"/>
    <w:rsid w:val="002F248E"/>
    <w:rsid w:val="002F264F"/>
    <w:rsid w:val="002F297A"/>
    <w:rsid w:val="002F2B25"/>
    <w:rsid w:val="002F2B31"/>
    <w:rsid w:val="002F2CFB"/>
    <w:rsid w:val="002F2EC2"/>
    <w:rsid w:val="002F2ECC"/>
    <w:rsid w:val="002F2F14"/>
    <w:rsid w:val="002F30BB"/>
    <w:rsid w:val="002F3187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52"/>
    <w:rsid w:val="002F4DAB"/>
    <w:rsid w:val="002F52E4"/>
    <w:rsid w:val="002F5413"/>
    <w:rsid w:val="002F5805"/>
    <w:rsid w:val="002F5896"/>
    <w:rsid w:val="002F5C6A"/>
    <w:rsid w:val="002F5C92"/>
    <w:rsid w:val="002F5EBE"/>
    <w:rsid w:val="002F5F09"/>
    <w:rsid w:val="002F5F96"/>
    <w:rsid w:val="002F60A5"/>
    <w:rsid w:val="002F624F"/>
    <w:rsid w:val="002F62A2"/>
    <w:rsid w:val="002F62DA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5EB"/>
    <w:rsid w:val="002F7631"/>
    <w:rsid w:val="002F76E5"/>
    <w:rsid w:val="002F76EA"/>
    <w:rsid w:val="002F777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DED"/>
    <w:rsid w:val="00302ED4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472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7098"/>
    <w:rsid w:val="00307187"/>
    <w:rsid w:val="00307197"/>
    <w:rsid w:val="0030765C"/>
    <w:rsid w:val="00307770"/>
    <w:rsid w:val="00307B6A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808"/>
    <w:rsid w:val="00311903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E2"/>
    <w:rsid w:val="003127EF"/>
    <w:rsid w:val="00312BC4"/>
    <w:rsid w:val="003130CE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1BD"/>
    <w:rsid w:val="003155DC"/>
    <w:rsid w:val="00315607"/>
    <w:rsid w:val="0031560B"/>
    <w:rsid w:val="003157BC"/>
    <w:rsid w:val="003159FC"/>
    <w:rsid w:val="00315C55"/>
    <w:rsid w:val="00315C62"/>
    <w:rsid w:val="00315F28"/>
    <w:rsid w:val="003160A3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41E"/>
    <w:rsid w:val="00317495"/>
    <w:rsid w:val="003176BE"/>
    <w:rsid w:val="003176FE"/>
    <w:rsid w:val="00317946"/>
    <w:rsid w:val="00317BED"/>
    <w:rsid w:val="00317C52"/>
    <w:rsid w:val="00317F00"/>
    <w:rsid w:val="00320179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24E8"/>
    <w:rsid w:val="00322588"/>
    <w:rsid w:val="0032286E"/>
    <w:rsid w:val="00322984"/>
    <w:rsid w:val="00322AA1"/>
    <w:rsid w:val="00322C47"/>
    <w:rsid w:val="00322F2F"/>
    <w:rsid w:val="00323149"/>
    <w:rsid w:val="00323335"/>
    <w:rsid w:val="00323430"/>
    <w:rsid w:val="00323451"/>
    <w:rsid w:val="003234C4"/>
    <w:rsid w:val="003236BD"/>
    <w:rsid w:val="0032373B"/>
    <w:rsid w:val="00323741"/>
    <w:rsid w:val="0032385D"/>
    <w:rsid w:val="00323A3A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432"/>
    <w:rsid w:val="00326500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77F"/>
    <w:rsid w:val="0033091F"/>
    <w:rsid w:val="0033097F"/>
    <w:rsid w:val="003309FD"/>
    <w:rsid w:val="00330CF2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4A0"/>
    <w:rsid w:val="003375E6"/>
    <w:rsid w:val="00337635"/>
    <w:rsid w:val="00337664"/>
    <w:rsid w:val="003376A1"/>
    <w:rsid w:val="00337E1F"/>
    <w:rsid w:val="00337F4C"/>
    <w:rsid w:val="0034026F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C9"/>
    <w:rsid w:val="00342B12"/>
    <w:rsid w:val="00342BCD"/>
    <w:rsid w:val="00342E20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46A"/>
    <w:rsid w:val="003445AC"/>
    <w:rsid w:val="003445E9"/>
    <w:rsid w:val="00344689"/>
    <w:rsid w:val="003448E4"/>
    <w:rsid w:val="00344A9F"/>
    <w:rsid w:val="00344AC4"/>
    <w:rsid w:val="00344C2D"/>
    <w:rsid w:val="00344C5B"/>
    <w:rsid w:val="00344D4B"/>
    <w:rsid w:val="00344E54"/>
    <w:rsid w:val="00345237"/>
    <w:rsid w:val="00345472"/>
    <w:rsid w:val="00345717"/>
    <w:rsid w:val="003457D5"/>
    <w:rsid w:val="00345939"/>
    <w:rsid w:val="003459AD"/>
    <w:rsid w:val="00345A12"/>
    <w:rsid w:val="00345A88"/>
    <w:rsid w:val="00345C6B"/>
    <w:rsid w:val="00346081"/>
    <w:rsid w:val="003460A5"/>
    <w:rsid w:val="003460AE"/>
    <w:rsid w:val="00346124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D15"/>
    <w:rsid w:val="00346E49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955"/>
    <w:rsid w:val="00347CDB"/>
    <w:rsid w:val="00347CE9"/>
    <w:rsid w:val="00347E91"/>
    <w:rsid w:val="00350058"/>
    <w:rsid w:val="0035014C"/>
    <w:rsid w:val="003502F7"/>
    <w:rsid w:val="00350310"/>
    <w:rsid w:val="0035039E"/>
    <w:rsid w:val="0035049C"/>
    <w:rsid w:val="003504C9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6C"/>
    <w:rsid w:val="00351770"/>
    <w:rsid w:val="003517C3"/>
    <w:rsid w:val="003518AE"/>
    <w:rsid w:val="003519D7"/>
    <w:rsid w:val="00351A6D"/>
    <w:rsid w:val="00351B2B"/>
    <w:rsid w:val="00351CF4"/>
    <w:rsid w:val="00351CF6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70FB"/>
    <w:rsid w:val="0035710B"/>
    <w:rsid w:val="00357159"/>
    <w:rsid w:val="003572D0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CA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621"/>
    <w:rsid w:val="00364DA0"/>
    <w:rsid w:val="00364E51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357"/>
    <w:rsid w:val="00371577"/>
    <w:rsid w:val="003715D6"/>
    <w:rsid w:val="00371612"/>
    <w:rsid w:val="00371800"/>
    <w:rsid w:val="0037191D"/>
    <w:rsid w:val="00371B5C"/>
    <w:rsid w:val="00371CE2"/>
    <w:rsid w:val="00371D98"/>
    <w:rsid w:val="00371E5E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DC2"/>
    <w:rsid w:val="00373DF8"/>
    <w:rsid w:val="00373E1C"/>
    <w:rsid w:val="0037411C"/>
    <w:rsid w:val="00374327"/>
    <w:rsid w:val="003746AC"/>
    <w:rsid w:val="0037476F"/>
    <w:rsid w:val="003747A0"/>
    <w:rsid w:val="00374905"/>
    <w:rsid w:val="00374AB4"/>
    <w:rsid w:val="00374B57"/>
    <w:rsid w:val="00374BF0"/>
    <w:rsid w:val="00374C23"/>
    <w:rsid w:val="00374CAD"/>
    <w:rsid w:val="00374D16"/>
    <w:rsid w:val="00374F56"/>
    <w:rsid w:val="00374FA1"/>
    <w:rsid w:val="00374FA7"/>
    <w:rsid w:val="00375249"/>
    <w:rsid w:val="003752F5"/>
    <w:rsid w:val="00375414"/>
    <w:rsid w:val="003754ED"/>
    <w:rsid w:val="0037564C"/>
    <w:rsid w:val="003757EC"/>
    <w:rsid w:val="0037585C"/>
    <w:rsid w:val="00375993"/>
    <w:rsid w:val="00375A52"/>
    <w:rsid w:val="00375BEB"/>
    <w:rsid w:val="00375C76"/>
    <w:rsid w:val="00375E27"/>
    <w:rsid w:val="00375EC0"/>
    <w:rsid w:val="00375FA8"/>
    <w:rsid w:val="0037607D"/>
    <w:rsid w:val="00376257"/>
    <w:rsid w:val="003762DC"/>
    <w:rsid w:val="00376417"/>
    <w:rsid w:val="003764D5"/>
    <w:rsid w:val="00376502"/>
    <w:rsid w:val="0037651C"/>
    <w:rsid w:val="003765E7"/>
    <w:rsid w:val="00376605"/>
    <w:rsid w:val="003767F1"/>
    <w:rsid w:val="003768F8"/>
    <w:rsid w:val="00376A9B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43"/>
    <w:rsid w:val="00377F75"/>
    <w:rsid w:val="00377FBC"/>
    <w:rsid w:val="003800B5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59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301"/>
    <w:rsid w:val="00391308"/>
    <w:rsid w:val="003913B1"/>
    <w:rsid w:val="00391405"/>
    <w:rsid w:val="00391515"/>
    <w:rsid w:val="0039161E"/>
    <w:rsid w:val="00391898"/>
    <w:rsid w:val="00391B17"/>
    <w:rsid w:val="00391D98"/>
    <w:rsid w:val="00391E05"/>
    <w:rsid w:val="00391EE1"/>
    <w:rsid w:val="00391F39"/>
    <w:rsid w:val="0039228B"/>
    <w:rsid w:val="00392631"/>
    <w:rsid w:val="003927F5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09A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4E6"/>
    <w:rsid w:val="003A0662"/>
    <w:rsid w:val="003A084F"/>
    <w:rsid w:val="003A1462"/>
    <w:rsid w:val="003A16B3"/>
    <w:rsid w:val="003A18A4"/>
    <w:rsid w:val="003A1C59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1EA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EE0"/>
    <w:rsid w:val="003A610C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44"/>
    <w:rsid w:val="003A7265"/>
    <w:rsid w:val="003A72BF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1D0"/>
    <w:rsid w:val="003B142A"/>
    <w:rsid w:val="003B15AF"/>
    <w:rsid w:val="003B16FC"/>
    <w:rsid w:val="003B17BD"/>
    <w:rsid w:val="003B192A"/>
    <w:rsid w:val="003B19F9"/>
    <w:rsid w:val="003B1A8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3F8"/>
    <w:rsid w:val="003B3808"/>
    <w:rsid w:val="003B3A45"/>
    <w:rsid w:val="003B3AA3"/>
    <w:rsid w:val="003B3F91"/>
    <w:rsid w:val="003B427D"/>
    <w:rsid w:val="003B4424"/>
    <w:rsid w:val="003B4475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C"/>
    <w:rsid w:val="003B6134"/>
    <w:rsid w:val="003B6402"/>
    <w:rsid w:val="003B6446"/>
    <w:rsid w:val="003B644E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128"/>
    <w:rsid w:val="003C02D7"/>
    <w:rsid w:val="003C0492"/>
    <w:rsid w:val="003C058B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6C0"/>
    <w:rsid w:val="003C16FB"/>
    <w:rsid w:val="003C17AA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6E0"/>
    <w:rsid w:val="003C5797"/>
    <w:rsid w:val="003C5842"/>
    <w:rsid w:val="003C611D"/>
    <w:rsid w:val="003C6154"/>
    <w:rsid w:val="003C6178"/>
    <w:rsid w:val="003C630D"/>
    <w:rsid w:val="003C6509"/>
    <w:rsid w:val="003C65AF"/>
    <w:rsid w:val="003C69E5"/>
    <w:rsid w:val="003C6BD6"/>
    <w:rsid w:val="003C6CE8"/>
    <w:rsid w:val="003C6D25"/>
    <w:rsid w:val="003C6DFC"/>
    <w:rsid w:val="003C6F60"/>
    <w:rsid w:val="003C6FFC"/>
    <w:rsid w:val="003C7081"/>
    <w:rsid w:val="003C7270"/>
    <w:rsid w:val="003C7279"/>
    <w:rsid w:val="003C74DA"/>
    <w:rsid w:val="003C7567"/>
    <w:rsid w:val="003C76F6"/>
    <w:rsid w:val="003C79C4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6D0"/>
    <w:rsid w:val="003D2B48"/>
    <w:rsid w:val="003D2D19"/>
    <w:rsid w:val="003D2E55"/>
    <w:rsid w:val="003D2F28"/>
    <w:rsid w:val="003D2F59"/>
    <w:rsid w:val="003D3150"/>
    <w:rsid w:val="003D31F4"/>
    <w:rsid w:val="003D3350"/>
    <w:rsid w:val="003D34E9"/>
    <w:rsid w:val="003D3580"/>
    <w:rsid w:val="003D39FD"/>
    <w:rsid w:val="003D3A71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F11"/>
    <w:rsid w:val="003D503A"/>
    <w:rsid w:val="003D503B"/>
    <w:rsid w:val="003D50E5"/>
    <w:rsid w:val="003D5168"/>
    <w:rsid w:val="003D5271"/>
    <w:rsid w:val="003D53C9"/>
    <w:rsid w:val="003D5972"/>
    <w:rsid w:val="003D5A59"/>
    <w:rsid w:val="003D5A65"/>
    <w:rsid w:val="003D5B1A"/>
    <w:rsid w:val="003D5D3F"/>
    <w:rsid w:val="003D5FAE"/>
    <w:rsid w:val="003D6059"/>
    <w:rsid w:val="003D6377"/>
    <w:rsid w:val="003D685D"/>
    <w:rsid w:val="003D690D"/>
    <w:rsid w:val="003D6A3F"/>
    <w:rsid w:val="003D6AE7"/>
    <w:rsid w:val="003D6EF5"/>
    <w:rsid w:val="003D6FD0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28F"/>
    <w:rsid w:val="003E14C2"/>
    <w:rsid w:val="003E1A0B"/>
    <w:rsid w:val="003E1A78"/>
    <w:rsid w:val="003E1C92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955"/>
    <w:rsid w:val="003E697F"/>
    <w:rsid w:val="003E69C0"/>
    <w:rsid w:val="003E69C9"/>
    <w:rsid w:val="003E69F5"/>
    <w:rsid w:val="003E6B45"/>
    <w:rsid w:val="003E6C8C"/>
    <w:rsid w:val="003E6DD4"/>
    <w:rsid w:val="003E6E25"/>
    <w:rsid w:val="003E71DA"/>
    <w:rsid w:val="003E7294"/>
    <w:rsid w:val="003E72AA"/>
    <w:rsid w:val="003E7386"/>
    <w:rsid w:val="003E7473"/>
    <w:rsid w:val="003E7505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71"/>
    <w:rsid w:val="003F0ED6"/>
    <w:rsid w:val="003F0FD7"/>
    <w:rsid w:val="003F0FE1"/>
    <w:rsid w:val="003F1319"/>
    <w:rsid w:val="003F1322"/>
    <w:rsid w:val="003F133B"/>
    <w:rsid w:val="003F14CB"/>
    <w:rsid w:val="003F1713"/>
    <w:rsid w:val="003F1A2A"/>
    <w:rsid w:val="003F1F46"/>
    <w:rsid w:val="003F1F94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205"/>
    <w:rsid w:val="003F332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6073"/>
    <w:rsid w:val="003F62EB"/>
    <w:rsid w:val="003F65E8"/>
    <w:rsid w:val="003F66C1"/>
    <w:rsid w:val="003F68FA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2250"/>
    <w:rsid w:val="0040267A"/>
    <w:rsid w:val="0040275C"/>
    <w:rsid w:val="004027E7"/>
    <w:rsid w:val="00402817"/>
    <w:rsid w:val="00402D07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C43"/>
    <w:rsid w:val="00404D72"/>
    <w:rsid w:val="004052A8"/>
    <w:rsid w:val="00405513"/>
    <w:rsid w:val="00405994"/>
    <w:rsid w:val="004059B8"/>
    <w:rsid w:val="004059D4"/>
    <w:rsid w:val="00405D7A"/>
    <w:rsid w:val="00405EDA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B2C"/>
    <w:rsid w:val="00410CEC"/>
    <w:rsid w:val="0041102D"/>
    <w:rsid w:val="004110B4"/>
    <w:rsid w:val="004110CD"/>
    <w:rsid w:val="00411506"/>
    <w:rsid w:val="00411594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4CD"/>
    <w:rsid w:val="00413A15"/>
    <w:rsid w:val="00413C6B"/>
    <w:rsid w:val="00413CB5"/>
    <w:rsid w:val="004140BE"/>
    <w:rsid w:val="0041425C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3C4"/>
    <w:rsid w:val="0041556C"/>
    <w:rsid w:val="004159D7"/>
    <w:rsid w:val="00415CB6"/>
    <w:rsid w:val="00415D98"/>
    <w:rsid w:val="00415E85"/>
    <w:rsid w:val="0041626A"/>
    <w:rsid w:val="0041668B"/>
    <w:rsid w:val="00416890"/>
    <w:rsid w:val="00416D16"/>
    <w:rsid w:val="00416EF7"/>
    <w:rsid w:val="00417411"/>
    <w:rsid w:val="0041742F"/>
    <w:rsid w:val="0042048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BFB"/>
    <w:rsid w:val="00421C12"/>
    <w:rsid w:val="00421C1F"/>
    <w:rsid w:val="00421C3F"/>
    <w:rsid w:val="00421DEC"/>
    <w:rsid w:val="00421E2B"/>
    <w:rsid w:val="00421F22"/>
    <w:rsid w:val="004226D9"/>
    <w:rsid w:val="004227A6"/>
    <w:rsid w:val="004228B0"/>
    <w:rsid w:val="00422AC9"/>
    <w:rsid w:val="00422C18"/>
    <w:rsid w:val="00422C79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1E1"/>
    <w:rsid w:val="00424207"/>
    <w:rsid w:val="004245E5"/>
    <w:rsid w:val="004247D9"/>
    <w:rsid w:val="004249F8"/>
    <w:rsid w:val="00424C79"/>
    <w:rsid w:val="00424CE5"/>
    <w:rsid w:val="00424CE9"/>
    <w:rsid w:val="00424EE6"/>
    <w:rsid w:val="00424F8D"/>
    <w:rsid w:val="0042516D"/>
    <w:rsid w:val="0042520A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28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C10"/>
    <w:rsid w:val="00427CEA"/>
    <w:rsid w:val="00427D29"/>
    <w:rsid w:val="00427D57"/>
    <w:rsid w:val="00427D89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F5"/>
    <w:rsid w:val="0043256B"/>
    <w:rsid w:val="004327C9"/>
    <w:rsid w:val="004327DB"/>
    <w:rsid w:val="00432839"/>
    <w:rsid w:val="00432AC9"/>
    <w:rsid w:val="00432B0F"/>
    <w:rsid w:val="00432C7B"/>
    <w:rsid w:val="00432C9B"/>
    <w:rsid w:val="00432CC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E19"/>
    <w:rsid w:val="004342E5"/>
    <w:rsid w:val="00434386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1A5"/>
    <w:rsid w:val="0043732E"/>
    <w:rsid w:val="004373C0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17"/>
    <w:rsid w:val="00437D3E"/>
    <w:rsid w:val="00440426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2B0"/>
    <w:rsid w:val="0044234D"/>
    <w:rsid w:val="004423E5"/>
    <w:rsid w:val="00442AB6"/>
    <w:rsid w:val="00442E14"/>
    <w:rsid w:val="0044302D"/>
    <w:rsid w:val="004432FF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337"/>
    <w:rsid w:val="00445430"/>
    <w:rsid w:val="00445602"/>
    <w:rsid w:val="0044581A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72A"/>
    <w:rsid w:val="004467F1"/>
    <w:rsid w:val="004468B6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9B7"/>
    <w:rsid w:val="00447C5A"/>
    <w:rsid w:val="00447E08"/>
    <w:rsid w:val="00450261"/>
    <w:rsid w:val="00450379"/>
    <w:rsid w:val="0045042D"/>
    <w:rsid w:val="004505C4"/>
    <w:rsid w:val="00450616"/>
    <w:rsid w:val="004509BE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CEC"/>
    <w:rsid w:val="00451E31"/>
    <w:rsid w:val="00451E8F"/>
    <w:rsid w:val="00452261"/>
    <w:rsid w:val="004522F9"/>
    <w:rsid w:val="00452362"/>
    <w:rsid w:val="004526BF"/>
    <w:rsid w:val="004529F7"/>
    <w:rsid w:val="00452BFA"/>
    <w:rsid w:val="00452C56"/>
    <w:rsid w:val="00452D15"/>
    <w:rsid w:val="00452E19"/>
    <w:rsid w:val="00452E59"/>
    <w:rsid w:val="00452FB4"/>
    <w:rsid w:val="00453020"/>
    <w:rsid w:val="0045304D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50D3"/>
    <w:rsid w:val="004551B8"/>
    <w:rsid w:val="004551DF"/>
    <w:rsid w:val="004557EA"/>
    <w:rsid w:val="004558CA"/>
    <w:rsid w:val="004559AC"/>
    <w:rsid w:val="00455A40"/>
    <w:rsid w:val="00455AE3"/>
    <w:rsid w:val="00455C33"/>
    <w:rsid w:val="004562A2"/>
    <w:rsid w:val="004562B1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4EC"/>
    <w:rsid w:val="004604EE"/>
    <w:rsid w:val="0046054B"/>
    <w:rsid w:val="00460841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A98"/>
    <w:rsid w:val="00462B09"/>
    <w:rsid w:val="00462D70"/>
    <w:rsid w:val="00462E13"/>
    <w:rsid w:val="00462E8E"/>
    <w:rsid w:val="00462F90"/>
    <w:rsid w:val="00463038"/>
    <w:rsid w:val="004630F7"/>
    <w:rsid w:val="00463209"/>
    <w:rsid w:val="00463335"/>
    <w:rsid w:val="004633CB"/>
    <w:rsid w:val="00463546"/>
    <w:rsid w:val="0046362A"/>
    <w:rsid w:val="00463670"/>
    <w:rsid w:val="00463684"/>
    <w:rsid w:val="00463A33"/>
    <w:rsid w:val="00463B22"/>
    <w:rsid w:val="00463D7C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1A5"/>
    <w:rsid w:val="00470391"/>
    <w:rsid w:val="004703DD"/>
    <w:rsid w:val="00470470"/>
    <w:rsid w:val="00470499"/>
    <w:rsid w:val="004704A1"/>
    <w:rsid w:val="00470585"/>
    <w:rsid w:val="0047062A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2EA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4E"/>
    <w:rsid w:val="004736E5"/>
    <w:rsid w:val="004737CC"/>
    <w:rsid w:val="00473ACF"/>
    <w:rsid w:val="00473BF2"/>
    <w:rsid w:val="00473BF4"/>
    <w:rsid w:val="00473C08"/>
    <w:rsid w:val="00473EF9"/>
    <w:rsid w:val="00474069"/>
    <w:rsid w:val="0047477B"/>
    <w:rsid w:val="00474881"/>
    <w:rsid w:val="00474946"/>
    <w:rsid w:val="004749F9"/>
    <w:rsid w:val="00474A21"/>
    <w:rsid w:val="00474A67"/>
    <w:rsid w:val="00474AFB"/>
    <w:rsid w:val="00474B5F"/>
    <w:rsid w:val="00474B89"/>
    <w:rsid w:val="00474D08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60D0"/>
    <w:rsid w:val="0047615A"/>
    <w:rsid w:val="00476261"/>
    <w:rsid w:val="00476423"/>
    <w:rsid w:val="00476A60"/>
    <w:rsid w:val="00476D31"/>
    <w:rsid w:val="00476DE9"/>
    <w:rsid w:val="00476E03"/>
    <w:rsid w:val="00476E1C"/>
    <w:rsid w:val="00476FD5"/>
    <w:rsid w:val="00477092"/>
    <w:rsid w:val="00477302"/>
    <w:rsid w:val="004773DC"/>
    <w:rsid w:val="00477C6E"/>
    <w:rsid w:val="00477E9C"/>
    <w:rsid w:val="00480054"/>
    <w:rsid w:val="00480258"/>
    <w:rsid w:val="0048045D"/>
    <w:rsid w:val="0048059A"/>
    <w:rsid w:val="00480725"/>
    <w:rsid w:val="004807AA"/>
    <w:rsid w:val="00480839"/>
    <w:rsid w:val="00480890"/>
    <w:rsid w:val="00480AE1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8D5"/>
    <w:rsid w:val="004819E7"/>
    <w:rsid w:val="004819F3"/>
    <w:rsid w:val="00481D21"/>
    <w:rsid w:val="00481D22"/>
    <w:rsid w:val="00481E94"/>
    <w:rsid w:val="00481F89"/>
    <w:rsid w:val="004822C7"/>
    <w:rsid w:val="0048252C"/>
    <w:rsid w:val="004825C5"/>
    <w:rsid w:val="00482A0A"/>
    <w:rsid w:val="00482C1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18"/>
    <w:rsid w:val="004843E4"/>
    <w:rsid w:val="0048442F"/>
    <w:rsid w:val="0048470D"/>
    <w:rsid w:val="00484788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5D91"/>
    <w:rsid w:val="0048610C"/>
    <w:rsid w:val="00486747"/>
    <w:rsid w:val="004867F8"/>
    <w:rsid w:val="0048691C"/>
    <w:rsid w:val="00486CEF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909"/>
    <w:rsid w:val="00490C6A"/>
    <w:rsid w:val="00491045"/>
    <w:rsid w:val="00491276"/>
    <w:rsid w:val="004912BF"/>
    <w:rsid w:val="0049138B"/>
    <w:rsid w:val="004913A4"/>
    <w:rsid w:val="00491824"/>
    <w:rsid w:val="004918A2"/>
    <w:rsid w:val="004918BC"/>
    <w:rsid w:val="00491B82"/>
    <w:rsid w:val="00491BE1"/>
    <w:rsid w:val="00491CD5"/>
    <w:rsid w:val="00491CEF"/>
    <w:rsid w:val="0049217A"/>
    <w:rsid w:val="00492280"/>
    <w:rsid w:val="004923FD"/>
    <w:rsid w:val="0049297B"/>
    <w:rsid w:val="00492B85"/>
    <w:rsid w:val="00492C06"/>
    <w:rsid w:val="00492C5B"/>
    <w:rsid w:val="00492E3A"/>
    <w:rsid w:val="004930FF"/>
    <w:rsid w:val="004931EA"/>
    <w:rsid w:val="004932AC"/>
    <w:rsid w:val="004933CD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505"/>
    <w:rsid w:val="00494C88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20"/>
    <w:rsid w:val="00495F5B"/>
    <w:rsid w:val="00496068"/>
    <w:rsid w:val="0049629B"/>
    <w:rsid w:val="004963B9"/>
    <w:rsid w:val="00496433"/>
    <w:rsid w:val="004968A2"/>
    <w:rsid w:val="00496C7A"/>
    <w:rsid w:val="004971C2"/>
    <w:rsid w:val="0049736C"/>
    <w:rsid w:val="004973B7"/>
    <w:rsid w:val="004975F5"/>
    <w:rsid w:val="00497721"/>
    <w:rsid w:val="00497A7D"/>
    <w:rsid w:val="00497A97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B5A"/>
    <w:rsid w:val="004A0EB9"/>
    <w:rsid w:val="004A1066"/>
    <w:rsid w:val="004A12FC"/>
    <w:rsid w:val="004A1333"/>
    <w:rsid w:val="004A1340"/>
    <w:rsid w:val="004A139A"/>
    <w:rsid w:val="004A13CC"/>
    <w:rsid w:val="004A14A8"/>
    <w:rsid w:val="004A161F"/>
    <w:rsid w:val="004A168D"/>
    <w:rsid w:val="004A18BC"/>
    <w:rsid w:val="004A1A4B"/>
    <w:rsid w:val="004A1B60"/>
    <w:rsid w:val="004A1BB9"/>
    <w:rsid w:val="004A1BE1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12B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3CBB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AB"/>
    <w:rsid w:val="004A6DC4"/>
    <w:rsid w:val="004A6DE7"/>
    <w:rsid w:val="004A7342"/>
    <w:rsid w:val="004A74F1"/>
    <w:rsid w:val="004A76B5"/>
    <w:rsid w:val="004A790F"/>
    <w:rsid w:val="004A7989"/>
    <w:rsid w:val="004A7A0B"/>
    <w:rsid w:val="004A7F68"/>
    <w:rsid w:val="004B02B5"/>
    <w:rsid w:val="004B0308"/>
    <w:rsid w:val="004B0459"/>
    <w:rsid w:val="004B0CEA"/>
    <w:rsid w:val="004B0DB0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F2E"/>
    <w:rsid w:val="004B2085"/>
    <w:rsid w:val="004B20A4"/>
    <w:rsid w:val="004B20CA"/>
    <w:rsid w:val="004B21D6"/>
    <w:rsid w:val="004B22B7"/>
    <w:rsid w:val="004B2310"/>
    <w:rsid w:val="004B2378"/>
    <w:rsid w:val="004B25B6"/>
    <w:rsid w:val="004B25C6"/>
    <w:rsid w:val="004B28A0"/>
    <w:rsid w:val="004B28F5"/>
    <w:rsid w:val="004B29FD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B17"/>
    <w:rsid w:val="004B3C0B"/>
    <w:rsid w:val="004B3E82"/>
    <w:rsid w:val="004B3EF1"/>
    <w:rsid w:val="004B3F79"/>
    <w:rsid w:val="004B4068"/>
    <w:rsid w:val="004B434D"/>
    <w:rsid w:val="004B434E"/>
    <w:rsid w:val="004B4498"/>
    <w:rsid w:val="004B4869"/>
    <w:rsid w:val="004B4892"/>
    <w:rsid w:val="004B4A96"/>
    <w:rsid w:val="004B4B51"/>
    <w:rsid w:val="004B4D23"/>
    <w:rsid w:val="004B4F5E"/>
    <w:rsid w:val="004B508F"/>
    <w:rsid w:val="004B5756"/>
    <w:rsid w:val="004B57D2"/>
    <w:rsid w:val="004B58AE"/>
    <w:rsid w:val="004B5B07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8D"/>
    <w:rsid w:val="004B6F40"/>
    <w:rsid w:val="004B7199"/>
    <w:rsid w:val="004B71C1"/>
    <w:rsid w:val="004B73E4"/>
    <w:rsid w:val="004B753A"/>
    <w:rsid w:val="004B753D"/>
    <w:rsid w:val="004B7586"/>
    <w:rsid w:val="004B75B7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615"/>
    <w:rsid w:val="004C0990"/>
    <w:rsid w:val="004C09E1"/>
    <w:rsid w:val="004C0A6C"/>
    <w:rsid w:val="004C0A9C"/>
    <w:rsid w:val="004C0CD8"/>
    <w:rsid w:val="004C0E7F"/>
    <w:rsid w:val="004C12D2"/>
    <w:rsid w:val="004C12DE"/>
    <w:rsid w:val="004C13C1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F9"/>
    <w:rsid w:val="004C22D0"/>
    <w:rsid w:val="004C236E"/>
    <w:rsid w:val="004C241E"/>
    <w:rsid w:val="004C248F"/>
    <w:rsid w:val="004C2556"/>
    <w:rsid w:val="004C275F"/>
    <w:rsid w:val="004C27BB"/>
    <w:rsid w:val="004C28AA"/>
    <w:rsid w:val="004C2C9B"/>
    <w:rsid w:val="004C2DEC"/>
    <w:rsid w:val="004C2E0D"/>
    <w:rsid w:val="004C2E5C"/>
    <w:rsid w:val="004C2EDF"/>
    <w:rsid w:val="004C3001"/>
    <w:rsid w:val="004C31F0"/>
    <w:rsid w:val="004C3262"/>
    <w:rsid w:val="004C32B9"/>
    <w:rsid w:val="004C34DD"/>
    <w:rsid w:val="004C3A1D"/>
    <w:rsid w:val="004C3A24"/>
    <w:rsid w:val="004C3B07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6C1"/>
    <w:rsid w:val="004D1824"/>
    <w:rsid w:val="004D1851"/>
    <w:rsid w:val="004D194C"/>
    <w:rsid w:val="004D1A01"/>
    <w:rsid w:val="004D1A6D"/>
    <w:rsid w:val="004D1BF8"/>
    <w:rsid w:val="004D1C53"/>
    <w:rsid w:val="004D1CCD"/>
    <w:rsid w:val="004D20AB"/>
    <w:rsid w:val="004D20C4"/>
    <w:rsid w:val="004D20ED"/>
    <w:rsid w:val="004D213F"/>
    <w:rsid w:val="004D22C8"/>
    <w:rsid w:val="004D23D8"/>
    <w:rsid w:val="004D2582"/>
    <w:rsid w:val="004D28C9"/>
    <w:rsid w:val="004D2966"/>
    <w:rsid w:val="004D2A6C"/>
    <w:rsid w:val="004D2A8E"/>
    <w:rsid w:val="004D2C0E"/>
    <w:rsid w:val="004D2E93"/>
    <w:rsid w:val="004D3105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43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24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B38"/>
    <w:rsid w:val="004E4DA8"/>
    <w:rsid w:val="004E53B5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77F"/>
    <w:rsid w:val="004F39A9"/>
    <w:rsid w:val="004F3A2A"/>
    <w:rsid w:val="004F3A54"/>
    <w:rsid w:val="004F3C11"/>
    <w:rsid w:val="004F3DA0"/>
    <w:rsid w:val="004F3F8A"/>
    <w:rsid w:val="004F423D"/>
    <w:rsid w:val="004F425C"/>
    <w:rsid w:val="004F4302"/>
    <w:rsid w:val="004F44DC"/>
    <w:rsid w:val="004F4689"/>
    <w:rsid w:val="004F4913"/>
    <w:rsid w:val="004F4B59"/>
    <w:rsid w:val="004F4BC6"/>
    <w:rsid w:val="004F4C65"/>
    <w:rsid w:val="004F4F2D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633"/>
    <w:rsid w:val="004F6646"/>
    <w:rsid w:val="004F6AB1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752"/>
    <w:rsid w:val="005017A9"/>
    <w:rsid w:val="005018F6"/>
    <w:rsid w:val="00501AEA"/>
    <w:rsid w:val="00501D3A"/>
    <w:rsid w:val="00501E23"/>
    <w:rsid w:val="00501F04"/>
    <w:rsid w:val="00502389"/>
    <w:rsid w:val="0050279E"/>
    <w:rsid w:val="00502BAC"/>
    <w:rsid w:val="00502CA0"/>
    <w:rsid w:val="00502ED5"/>
    <w:rsid w:val="00502F66"/>
    <w:rsid w:val="00503263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61D"/>
    <w:rsid w:val="0050475B"/>
    <w:rsid w:val="0050490A"/>
    <w:rsid w:val="005049A9"/>
    <w:rsid w:val="00504AAE"/>
    <w:rsid w:val="00504E4C"/>
    <w:rsid w:val="00504F07"/>
    <w:rsid w:val="00504F42"/>
    <w:rsid w:val="00504F57"/>
    <w:rsid w:val="00505266"/>
    <w:rsid w:val="0050537B"/>
    <w:rsid w:val="0050539C"/>
    <w:rsid w:val="0050542F"/>
    <w:rsid w:val="00505611"/>
    <w:rsid w:val="0050591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D3E"/>
    <w:rsid w:val="00507DD5"/>
    <w:rsid w:val="00507FB6"/>
    <w:rsid w:val="005100EB"/>
    <w:rsid w:val="005104B3"/>
    <w:rsid w:val="0051070E"/>
    <w:rsid w:val="0051072B"/>
    <w:rsid w:val="005107BF"/>
    <w:rsid w:val="005108D7"/>
    <w:rsid w:val="00510B0F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66E"/>
    <w:rsid w:val="00512ACB"/>
    <w:rsid w:val="00512D8D"/>
    <w:rsid w:val="00513228"/>
    <w:rsid w:val="00513235"/>
    <w:rsid w:val="005132C0"/>
    <w:rsid w:val="005135B2"/>
    <w:rsid w:val="005135B9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99"/>
    <w:rsid w:val="005148BC"/>
    <w:rsid w:val="00514A79"/>
    <w:rsid w:val="00514AD6"/>
    <w:rsid w:val="00514B35"/>
    <w:rsid w:val="00514BC5"/>
    <w:rsid w:val="00514C31"/>
    <w:rsid w:val="005150DD"/>
    <w:rsid w:val="00515104"/>
    <w:rsid w:val="00515380"/>
    <w:rsid w:val="005153F7"/>
    <w:rsid w:val="005155FB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4FA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A1"/>
    <w:rsid w:val="00523726"/>
    <w:rsid w:val="00523769"/>
    <w:rsid w:val="005239E0"/>
    <w:rsid w:val="00523B2A"/>
    <w:rsid w:val="00523BCA"/>
    <w:rsid w:val="00523D19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86E"/>
    <w:rsid w:val="00524B5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D5C"/>
    <w:rsid w:val="00525DE3"/>
    <w:rsid w:val="0052614B"/>
    <w:rsid w:val="005265DE"/>
    <w:rsid w:val="005266DA"/>
    <w:rsid w:val="005268B3"/>
    <w:rsid w:val="005277A2"/>
    <w:rsid w:val="005277C5"/>
    <w:rsid w:val="00527A52"/>
    <w:rsid w:val="00527AA0"/>
    <w:rsid w:val="00527C5C"/>
    <w:rsid w:val="00527D27"/>
    <w:rsid w:val="00527D55"/>
    <w:rsid w:val="00527D68"/>
    <w:rsid w:val="00527EB7"/>
    <w:rsid w:val="00527EE9"/>
    <w:rsid w:val="005305AE"/>
    <w:rsid w:val="00530717"/>
    <w:rsid w:val="00530B9F"/>
    <w:rsid w:val="00530D88"/>
    <w:rsid w:val="005310C3"/>
    <w:rsid w:val="00531186"/>
    <w:rsid w:val="00531478"/>
    <w:rsid w:val="00531671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221"/>
    <w:rsid w:val="00533275"/>
    <w:rsid w:val="005332DD"/>
    <w:rsid w:val="00533349"/>
    <w:rsid w:val="005335B1"/>
    <w:rsid w:val="00533727"/>
    <w:rsid w:val="00533811"/>
    <w:rsid w:val="00533973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1FCE"/>
    <w:rsid w:val="00542221"/>
    <w:rsid w:val="00542B96"/>
    <w:rsid w:val="00542FF0"/>
    <w:rsid w:val="00543398"/>
    <w:rsid w:val="005438AD"/>
    <w:rsid w:val="00543991"/>
    <w:rsid w:val="00543B61"/>
    <w:rsid w:val="00543C6F"/>
    <w:rsid w:val="00543D82"/>
    <w:rsid w:val="00543D95"/>
    <w:rsid w:val="00543E6A"/>
    <w:rsid w:val="00544228"/>
    <w:rsid w:val="00544576"/>
    <w:rsid w:val="00544657"/>
    <w:rsid w:val="00544A27"/>
    <w:rsid w:val="00544C4E"/>
    <w:rsid w:val="00544E72"/>
    <w:rsid w:val="00544EDB"/>
    <w:rsid w:val="00544FCA"/>
    <w:rsid w:val="0054517C"/>
    <w:rsid w:val="00545370"/>
    <w:rsid w:val="00545444"/>
    <w:rsid w:val="00545548"/>
    <w:rsid w:val="0054559F"/>
    <w:rsid w:val="005455DE"/>
    <w:rsid w:val="005458A4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57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BE"/>
    <w:rsid w:val="005474D7"/>
    <w:rsid w:val="00547894"/>
    <w:rsid w:val="00547A35"/>
    <w:rsid w:val="00547AC7"/>
    <w:rsid w:val="00547ACE"/>
    <w:rsid w:val="00547BC3"/>
    <w:rsid w:val="00547E51"/>
    <w:rsid w:val="00550189"/>
    <w:rsid w:val="005502C4"/>
    <w:rsid w:val="005503D3"/>
    <w:rsid w:val="0055048B"/>
    <w:rsid w:val="0055049F"/>
    <w:rsid w:val="005504AB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380"/>
    <w:rsid w:val="00551416"/>
    <w:rsid w:val="00551725"/>
    <w:rsid w:val="00551DA8"/>
    <w:rsid w:val="00551DCE"/>
    <w:rsid w:val="00551ED3"/>
    <w:rsid w:val="00551F10"/>
    <w:rsid w:val="00551F1E"/>
    <w:rsid w:val="00551F35"/>
    <w:rsid w:val="00552174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6CC"/>
    <w:rsid w:val="005536D5"/>
    <w:rsid w:val="00553A30"/>
    <w:rsid w:val="00553A42"/>
    <w:rsid w:val="00553D84"/>
    <w:rsid w:val="00553F3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9B3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34"/>
    <w:rsid w:val="00557399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8D9"/>
    <w:rsid w:val="00561928"/>
    <w:rsid w:val="0056192A"/>
    <w:rsid w:val="00561A91"/>
    <w:rsid w:val="00561B99"/>
    <w:rsid w:val="00561C3A"/>
    <w:rsid w:val="00561DAE"/>
    <w:rsid w:val="005620E3"/>
    <w:rsid w:val="005622A2"/>
    <w:rsid w:val="005626E9"/>
    <w:rsid w:val="00562864"/>
    <w:rsid w:val="005628F0"/>
    <w:rsid w:val="00562A98"/>
    <w:rsid w:val="00562AF9"/>
    <w:rsid w:val="00563069"/>
    <w:rsid w:val="00563273"/>
    <w:rsid w:val="005637BC"/>
    <w:rsid w:val="00563851"/>
    <w:rsid w:val="00563860"/>
    <w:rsid w:val="00563928"/>
    <w:rsid w:val="00563997"/>
    <w:rsid w:val="00563A39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E4"/>
    <w:rsid w:val="00565AE8"/>
    <w:rsid w:val="00565BE3"/>
    <w:rsid w:val="00565C67"/>
    <w:rsid w:val="00565D26"/>
    <w:rsid w:val="005663AE"/>
    <w:rsid w:val="00566421"/>
    <w:rsid w:val="00566525"/>
    <w:rsid w:val="0056659C"/>
    <w:rsid w:val="00566A1F"/>
    <w:rsid w:val="00566B97"/>
    <w:rsid w:val="00566BBE"/>
    <w:rsid w:val="00566D87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49A"/>
    <w:rsid w:val="005708F5"/>
    <w:rsid w:val="00570A0E"/>
    <w:rsid w:val="00570B68"/>
    <w:rsid w:val="0057104C"/>
    <w:rsid w:val="0057116E"/>
    <w:rsid w:val="00571192"/>
    <w:rsid w:val="00571304"/>
    <w:rsid w:val="005714B6"/>
    <w:rsid w:val="005716D0"/>
    <w:rsid w:val="0057171E"/>
    <w:rsid w:val="00571844"/>
    <w:rsid w:val="00571929"/>
    <w:rsid w:val="00571B0A"/>
    <w:rsid w:val="00571C7E"/>
    <w:rsid w:val="00571C95"/>
    <w:rsid w:val="00571D3A"/>
    <w:rsid w:val="00571D61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2E"/>
    <w:rsid w:val="0057656A"/>
    <w:rsid w:val="005767C8"/>
    <w:rsid w:val="00576E85"/>
    <w:rsid w:val="00576F03"/>
    <w:rsid w:val="00576F60"/>
    <w:rsid w:val="00576FF9"/>
    <w:rsid w:val="00577030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5E2"/>
    <w:rsid w:val="00580B65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45"/>
    <w:rsid w:val="00581F88"/>
    <w:rsid w:val="00582BA5"/>
    <w:rsid w:val="00582E29"/>
    <w:rsid w:val="00582EEE"/>
    <w:rsid w:val="0058301D"/>
    <w:rsid w:val="00583181"/>
    <w:rsid w:val="0058327C"/>
    <w:rsid w:val="00583369"/>
    <w:rsid w:val="0058352A"/>
    <w:rsid w:val="0058356C"/>
    <w:rsid w:val="00583663"/>
    <w:rsid w:val="005836A7"/>
    <w:rsid w:val="00583722"/>
    <w:rsid w:val="00583733"/>
    <w:rsid w:val="005837AF"/>
    <w:rsid w:val="005837F1"/>
    <w:rsid w:val="005837FE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793"/>
    <w:rsid w:val="00584BBC"/>
    <w:rsid w:val="00584BD1"/>
    <w:rsid w:val="00584D23"/>
    <w:rsid w:val="00584FF8"/>
    <w:rsid w:val="0058518B"/>
    <w:rsid w:val="0058554A"/>
    <w:rsid w:val="00585628"/>
    <w:rsid w:val="005856E4"/>
    <w:rsid w:val="00585752"/>
    <w:rsid w:val="005857E0"/>
    <w:rsid w:val="0058580D"/>
    <w:rsid w:val="0058590D"/>
    <w:rsid w:val="00585B52"/>
    <w:rsid w:val="00585FED"/>
    <w:rsid w:val="005862BD"/>
    <w:rsid w:val="00586417"/>
    <w:rsid w:val="00586608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F76"/>
    <w:rsid w:val="00590FB6"/>
    <w:rsid w:val="0059101A"/>
    <w:rsid w:val="005912B1"/>
    <w:rsid w:val="005915CB"/>
    <w:rsid w:val="005915D6"/>
    <w:rsid w:val="005917B1"/>
    <w:rsid w:val="0059187D"/>
    <w:rsid w:val="0059193F"/>
    <w:rsid w:val="00591F09"/>
    <w:rsid w:val="00591F93"/>
    <w:rsid w:val="005920FC"/>
    <w:rsid w:val="00592631"/>
    <w:rsid w:val="00592659"/>
    <w:rsid w:val="0059281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B"/>
    <w:rsid w:val="00594125"/>
    <w:rsid w:val="00594341"/>
    <w:rsid w:val="005943BB"/>
    <w:rsid w:val="005944DD"/>
    <w:rsid w:val="0059485C"/>
    <w:rsid w:val="005948C3"/>
    <w:rsid w:val="00594917"/>
    <w:rsid w:val="0059496C"/>
    <w:rsid w:val="00594C3E"/>
    <w:rsid w:val="00594CC6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286"/>
    <w:rsid w:val="005A3363"/>
    <w:rsid w:val="005A33D6"/>
    <w:rsid w:val="005A368C"/>
    <w:rsid w:val="005A380D"/>
    <w:rsid w:val="005A3972"/>
    <w:rsid w:val="005A3BC0"/>
    <w:rsid w:val="005A3E96"/>
    <w:rsid w:val="005A3F99"/>
    <w:rsid w:val="005A4008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A"/>
    <w:rsid w:val="005A5625"/>
    <w:rsid w:val="005A5936"/>
    <w:rsid w:val="005A5AAB"/>
    <w:rsid w:val="005A5B2F"/>
    <w:rsid w:val="005A5B43"/>
    <w:rsid w:val="005A5C8C"/>
    <w:rsid w:val="005A5D1E"/>
    <w:rsid w:val="005A5DBC"/>
    <w:rsid w:val="005A5F01"/>
    <w:rsid w:val="005A5FF2"/>
    <w:rsid w:val="005A6203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BB4"/>
    <w:rsid w:val="005B0CB7"/>
    <w:rsid w:val="005B0CC2"/>
    <w:rsid w:val="005B1012"/>
    <w:rsid w:val="005B104F"/>
    <w:rsid w:val="005B111D"/>
    <w:rsid w:val="005B11E9"/>
    <w:rsid w:val="005B124E"/>
    <w:rsid w:val="005B146F"/>
    <w:rsid w:val="005B147A"/>
    <w:rsid w:val="005B14A3"/>
    <w:rsid w:val="005B1512"/>
    <w:rsid w:val="005B16A3"/>
    <w:rsid w:val="005B16D3"/>
    <w:rsid w:val="005B18DA"/>
    <w:rsid w:val="005B1976"/>
    <w:rsid w:val="005B1B34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C1"/>
    <w:rsid w:val="005B2FBE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D60"/>
    <w:rsid w:val="005B6F63"/>
    <w:rsid w:val="005B6F64"/>
    <w:rsid w:val="005B70FB"/>
    <w:rsid w:val="005B7173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E0"/>
    <w:rsid w:val="005C1160"/>
    <w:rsid w:val="005C123C"/>
    <w:rsid w:val="005C16BC"/>
    <w:rsid w:val="005C16F9"/>
    <w:rsid w:val="005C18B3"/>
    <w:rsid w:val="005C195A"/>
    <w:rsid w:val="005C196B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68C"/>
    <w:rsid w:val="005C39FC"/>
    <w:rsid w:val="005C440D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495"/>
    <w:rsid w:val="005C57EF"/>
    <w:rsid w:val="005C5B94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AB0"/>
    <w:rsid w:val="005D1BAE"/>
    <w:rsid w:val="005D1D4C"/>
    <w:rsid w:val="005D1D7C"/>
    <w:rsid w:val="005D1EA0"/>
    <w:rsid w:val="005D218D"/>
    <w:rsid w:val="005D2611"/>
    <w:rsid w:val="005D2614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406"/>
    <w:rsid w:val="005D4661"/>
    <w:rsid w:val="005D47FC"/>
    <w:rsid w:val="005D487F"/>
    <w:rsid w:val="005D4FBC"/>
    <w:rsid w:val="005D5004"/>
    <w:rsid w:val="005D51CE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5E"/>
    <w:rsid w:val="005D6E99"/>
    <w:rsid w:val="005D6F46"/>
    <w:rsid w:val="005D73FE"/>
    <w:rsid w:val="005D7638"/>
    <w:rsid w:val="005D772E"/>
    <w:rsid w:val="005D7912"/>
    <w:rsid w:val="005D7A80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38"/>
    <w:rsid w:val="005E15DB"/>
    <w:rsid w:val="005E1770"/>
    <w:rsid w:val="005E17B3"/>
    <w:rsid w:val="005E18CA"/>
    <w:rsid w:val="005E1C2B"/>
    <w:rsid w:val="005E1C36"/>
    <w:rsid w:val="005E1E2E"/>
    <w:rsid w:val="005E21C7"/>
    <w:rsid w:val="005E277B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9B2"/>
    <w:rsid w:val="005E3C29"/>
    <w:rsid w:val="005E3ECA"/>
    <w:rsid w:val="005E40DA"/>
    <w:rsid w:val="005E43FE"/>
    <w:rsid w:val="005E4415"/>
    <w:rsid w:val="005E44E8"/>
    <w:rsid w:val="005E45D4"/>
    <w:rsid w:val="005E4943"/>
    <w:rsid w:val="005E4964"/>
    <w:rsid w:val="005E49C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389"/>
    <w:rsid w:val="005E658B"/>
    <w:rsid w:val="005E6612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BB1"/>
    <w:rsid w:val="005F0C22"/>
    <w:rsid w:val="005F0CCA"/>
    <w:rsid w:val="005F0D48"/>
    <w:rsid w:val="005F0E51"/>
    <w:rsid w:val="005F0E92"/>
    <w:rsid w:val="005F0FBF"/>
    <w:rsid w:val="005F0FF7"/>
    <w:rsid w:val="005F107E"/>
    <w:rsid w:val="005F127B"/>
    <w:rsid w:val="005F128E"/>
    <w:rsid w:val="005F1583"/>
    <w:rsid w:val="005F1812"/>
    <w:rsid w:val="005F1855"/>
    <w:rsid w:val="005F18A9"/>
    <w:rsid w:val="005F1AF6"/>
    <w:rsid w:val="005F1C32"/>
    <w:rsid w:val="005F1C87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588"/>
    <w:rsid w:val="005F3BA7"/>
    <w:rsid w:val="005F4000"/>
    <w:rsid w:val="005F410E"/>
    <w:rsid w:val="005F4240"/>
    <w:rsid w:val="005F44FD"/>
    <w:rsid w:val="005F460D"/>
    <w:rsid w:val="005F4736"/>
    <w:rsid w:val="005F497A"/>
    <w:rsid w:val="005F4D03"/>
    <w:rsid w:val="005F4F4F"/>
    <w:rsid w:val="005F521B"/>
    <w:rsid w:val="005F5227"/>
    <w:rsid w:val="005F5247"/>
    <w:rsid w:val="005F52B8"/>
    <w:rsid w:val="005F5419"/>
    <w:rsid w:val="005F581B"/>
    <w:rsid w:val="005F5896"/>
    <w:rsid w:val="005F58FE"/>
    <w:rsid w:val="005F5959"/>
    <w:rsid w:val="005F5994"/>
    <w:rsid w:val="005F59CB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319"/>
    <w:rsid w:val="005F7425"/>
    <w:rsid w:val="005F75FB"/>
    <w:rsid w:val="005F7759"/>
    <w:rsid w:val="005F79DA"/>
    <w:rsid w:val="005F7EFF"/>
    <w:rsid w:val="006000C5"/>
    <w:rsid w:val="00600279"/>
    <w:rsid w:val="0060040D"/>
    <w:rsid w:val="0060060A"/>
    <w:rsid w:val="00600CEB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2464"/>
    <w:rsid w:val="00602499"/>
    <w:rsid w:val="006026CD"/>
    <w:rsid w:val="0060284D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A7"/>
    <w:rsid w:val="0060420B"/>
    <w:rsid w:val="00604325"/>
    <w:rsid w:val="00604397"/>
    <w:rsid w:val="006043AA"/>
    <w:rsid w:val="00604837"/>
    <w:rsid w:val="00604A2A"/>
    <w:rsid w:val="00604C5D"/>
    <w:rsid w:val="00604FA9"/>
    <w:rsid w:val="00604FE9"/>
    <w:rsid w:val="006050E5"/>
    <w:rsid w:val="0060520C"/>
    <w:rsid w:val="00605231"/>
    <w:rsid w:val="006053A6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BF"/>
    <w:rsid w:val="006109D8"/>
    <w:rsid w:val="00610A03"/>
    <w:rsid w:val="00610D60"/>
    <w:rsid w:val="00610E64"/>
    <w:rsid w:val="00610F7C"/>
    <w:rsid w:val="006111AF"/>
    <w:rsid w:val="006111C6"/>
    <w:rsid w:val="0061166D"/>
    <w:rsid w:val="006116A5"/>
    <w:rsid w:val="0061173F"/>
    <w:rsid w:val="00611E17"/>
    <w:rsid w:val="00611F57"/>
    <w:rsid w:val="00611F79"/>
    <w:rsid w:val="00612027"/>
    <w:rsid w:val="0061204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375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6070"/>
    <w:rsid w:val="006160D4"/>
    <w:rsid w:val="00616303"/>
    <w:rsid w:val="006163C9"/>
    <w:rsid w:val="00616567"/>
    <w:rsid w:val="006168C6"/>
    <w:rsid w:val="006169BA"/>
    <w:rsid w:val="00616F87"/>
    <w:rsid w:val="006179D4"/>
    <w:rsid w:val="00617E02"/>
    <w:rsid w:val="00617F7F"/>
    <w:rsid w:val="00617FA6"/>
    <w:rsid w:val="00617FCC"/>
    <w:rsid w:val="00620198"/>
    <w:rsid w:val="00620463"/>
    <w:rsid w:val="006204B5"/>
    <w:rsid w:val="00620796"/>
    <w:rsid w:val="006209C2"/>
    <w:rsid w:val="00620B96"/>
    <w:rsid w:val="00620EC1"/>
    <w:rsid w:val="00620F03"/>
    <w:rsid w:val="00620F0A"/>
    <w:rsid w:val="00621332"/>
    <w:rsid w:val="006213A2"/>
    <w:rsid w:val="00621446"/>
    <w:rsid w:val="00621567"/>
    <w:rsid w:val="0062158E"/>
    <w:rsid w:val="00621813"/>
    <w:rsid w:val="00621AC3"/>
    <w:rsid w:val="00621B7D"/>
    <w:rsid w:val="00621E28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393"/>
    <w:rsid w:val="006244F6"/>
    <w:rsid w:val="006246B3"/>
    <w:rsid w:val="006248BD"/>
    <w:rsid w:val="00624932"/>
    <w:rsid w:val="00624BF6"/>
    <w:rsid w:val="00624CB1"/>
    <w:rsid w:val="00624E24"/>
    <w:rsid w:val="00624E25"/>
    <w:rsid w:val="00624F8E"/>
    <w:rsid w:val="00625032"/>
    <w:rsid w:val="006252B0"/>
    <w:rsid w:val="00625641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62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6B4"/>
    <w:rsid w:val="00630B33"/>
    <w:rsid w:val="00630E05"/>
    <w:rsid w:val="00630ECC"/>
    <w:rsid w:val="00630ED9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D78"/>
    <w:rsid w:val="00632DE8"/>
    <w:rsid w:val="00632E39"/>
    <w:rsid w:val="006331F8"/>
    <w:rsid w:val="0063334F"/>
    <w:rsid w:val="006334E1"/>
    <w:rsid w:val="00633744"/>
    <w:rsid w:val="006339D6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71"/>
    <w:rsid w:val="006352C5"/>
    <w:rsid w:val="00635486"/>
    <w:rsid w:val="0063553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C0"/>
    <w:rsid w:val="00637780"/>
    <w:rsid w:val="0063789F"/>
    <w:rsid w:val="006378A8"/>
    <w:rsid w:val="00637CA2"/>
    <w:rsid w:val="00637D19"/>
    <w:rsid w:val="00637E06"/>
    <w:rsid w:val="00637FB0"/>
    <w:rsid w:val="00640068"/>
    <w:rsid w:val="00640071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08"/>
    <w:rsid w:val="00641637"/>
    <w:rsid w:val="006417A4"/>
    <w:rsid w:val="006417DA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13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CD0"/>
    <w:rsid w:val="00646EBA"/>
    <w:rsid w:val="00646EF8"/>
    <w:rsid w:val="00646FA2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D9"/>
    <w:rsid w:val="006504EA"/>
    <w:rsid w:val="006506AA"/>
    <w:rsid w:val="0065077C"/>
    <w:rsid w:val="00650783"/>
    <w:rsid w:val="00650A4E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712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926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D93"/>
    <w:rsid w:val="0065700C"/>
    <w:rsid w:val="006570FA"/>
    <w:rsid w:val="0065712B"/>
    <w:rsid w:val="00657336"/>
    <w:rsid w:val="006574AD"/>
    <w:rsid w:val="006579F7"/>
    <w:rsid w:val="00657DA8"/>
    <w:rsid w:val="00657FC4"/>
    <w:rsid w:val="006601E3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9"/>
    <w:rsid w:val="006622AE"/>
    <w:rsid w:val="006623CC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6D"/>
    <w:rsid w:val="00664488"/>
    <w:rsid w:val="00664719"/>
    <w:rsid w:val="00664A92"/>
    <w:rsid w:val="00664ACF"/>
    <w:rsid w:val="00664C2D"/>
    <w:rsid w:val="00664E4D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35D"/>
    <w:rsid w:val="006664C5"/>
    <w:rsid w:val="00666578"/>
    <w:rsid w:val="00666643"/>
    <w:rsid w:val="006667F8"/>
    <w:rsid w:val="00666986"/>
    <w:rsid w:val="006669B4"/>
    <w:rsid w:val="00666AA8"/>
    <w:rsid w:val="00666CA7"/>
    <w:rsid w:val="00667682"/>
    <w:rsid w:val="006676BA"/>
    <w:rsid w:val="0066771A"/>
    <w:rsid w:val="00667725"/>
    <w:rsid w:val="0066795D"/>
    <w:rsid w:val="00667B0D"/>
    <w:rsid w:val="00667BA7"/>
    <w:rsid w:val="00667DFB"/>
    <w:rsid w:val="006701A6"/>
    <w:rsid w:val="00670300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414"/>
    <w:rsid w:val="006714C3"/>
    <w:rsid w:val="0067152E"/>
    <w:rsid w:val="00671748"/>
    <w:rsid w:val="0067178C"/>
    <w:rsid w:val="006717E2"/>
    <w:rsid w:val="006718EE"/>
    <w:rsid w:val="00671A79"/>
    <w:rsid w:val="00671AE6"/>
    <w:rsid w:val="00671B42"/>
    <w:rsid w:val="00671BE8"/>
    <w:rsid w:val="00671CD2"/>
    <w:rsid w:val="00672420"/>
    <w:rsid w:val="00672430"/>
    <w:rsid w:val="0067251A"/>
    <w:rsid w:val="006726E2"/>
    <w:rsid w:val="006727E5"/>
    <w:rsid w:val="00672AD5"/>
    <w:rsid w:val="00672D3E"/>
    <w:rsid w:val="00672F6A"/>
    <w:rsid w:val="00673141"/>
    <w:rsid w:val="00673418"/>
    <w:rsid w:val="00673470"/>
    <w:rsid w:val="00673556"/>
    <w:rsid w:val="00673A97"/>
    <w:rsid w:val="00673AAB"/>
    <w:rsid w:val="00673C50"/>
    <w:rsid w:val="00673E37"/>
    <w:rsid w:val="00673F36"/>
    <w:rsid w:val="0067405F"/>
    <w:rsid w:val="00674161"/>
    <w:rsid w:val="0067436E"/>
    <w:rsid w:val="00674389"/>
    <w:rsid w:val="00674686"/>
    <w:rsid w:val="00674A8D"/>
    <w:rsid w:val="00674D5B"/>
    <w:rsid w:val="00674E1B"/>
    <w:rsid w:val="00674F85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F6"/>
    <w:rsid w:val="00676F58"/>
    <w:rsid w:val="00676FCF"/>
    <w:rsid w:val="00677112"/>
    <w:rsid w:val="00677339"/>
    <w:rsid w:val="006773CE"/>
    <w:rsid w:val="00677472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12D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7C0"/>
    <w:rsid w:val="00681A33"/>
    <w:rsid w:val="00681A52"/>
    <w:rsid w:val="00681C7A"/>
    <w:rsid w:val="00681D02"/>
    <w:rsid w:val="00681D52"/>
    <w:rsid w:val="00681D58"/>
    <w:rsid w:val="00681D98"/>
    <w:rsid w:val="006821C2"/>
    <w:rsid w:val="006824D6"/>
    <w:rsid w:val="00682746"/>
    <w:rsid w:val="006827C8"/>
    <w:rsid w:val="00682963"/>
    <w:rsid w:val="006829A7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FC6"/>
    <w:rsid w:val="0068439F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6145"/>
    <w:rsid w:val="00686396"/>
    <w:rsid w:val="0068641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7107"/>
    <w:rsid w:val="00687126"/>
    <w:rsid w:val="00687276"/>
    <w:rsid w:val="00687357"/>
    <w:rsid w:val="00687420"/>
    <w:rsid w:val="0068749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25E"/>
    <w:rsid w:val="006915F7"/>
    <w:rsid w:val="00691655"/>
    <w:rsid w:val="00691ACC"/>
    <w:rsid w:val="00691B63"/>
    <w:rsid w:val="00691C40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C33"/>
    <w:rsid w:val="0069627A"/>
    <w:rsid w:val="0069629C"/>
    <w:rsid w:val="006964E7"/>
    <w:rsid w:val="00696662"/>
    <w:rsid w:val="00696727"/>
    <w:rsid w:val="00696960"/>
    <w:rsid w:val="0069699D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50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559"/>
    <w:rsid w:val="006A27D7"/>
    <w:rsid w:val="006A2BC6"/>
    <w:rsid w:val="006A2C2B"/>
    <w:rsid w:val="006A2CEE"/>
    <w:rsid w:val="006A3091"/>
    <w:rsid w:val="006A30A4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605B"/>
    <w:rsid w:val="006A62CE"/>
    <w:rsid w:val="006A6403"/>
    <w:rsid w:val="006A6680"/>
    <w:rsid w:val="006A6C4D"/>
    <w:rsid w:val="006A6E2B"/>
    <w:rsid w:val="006A6FDE"/>
    <w:rsid w:val="006A726E"/>
    <w:rsid w:val="006A748D"/>
    <w:rsid w:val="006A76AF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58"/>
    <w:rsid w:val="006B256C"/>
    <w:rsid w:val="006B271C"/>
    <w:rsid w:val="006B2A72"/>
    <w:rsid w:val="006B2FAE"/>
    <w:rsid w:val="006B3048"/>
    <w:rsid w:val="006B3101"/>
    <w:rsid w:val="006B365D"/>
    <w:rsid w:val="006B3978"/>
    <w:rsid w:val="006B3A8B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4FEA"/>
    <w:rsid w:val="006B5029"/>
    <w:rsid w:val="006B5242"/>
    <w:rsid w:val="006B5260"/>
    <w:rsid w:val="006B53DC"/>
    <w:rsid w:val="006B55A9"/>
    <w:rsid w:val="006B5720"/>
    <w:rsid w:val="006B5A6A"/>
    <w:rsid w:val="006B5D7B"/>
    <w:rsid w:val="006B5EBC"/>
    <w:rsid w:val="006B631F"/>
    <w:rsid w:val="006B635C"/>
    <w:rsid w:val="006B65CC"/>
    <w:rsid w:val="006B6605"/>
    <w:rsid w:val="006B6932"/>
    <w:rsid w:val="006B69E2"/>
    <w:rsid w:val="006B6D3D"/>
    <w:rsid w:val="006B712A"/>
    <w:rsid w:val="006B72A2"/>
    <w:rsid w:val="006B72EA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8BB"/>
    <w:rsid w:val="006C08E8"/>
    <w:rsid w:val="006C0A49"/>
    <w:rsid w:val="006C0A74"/>
    <w:rsid w:val="006C0C9B"/>
    <w:rsid w:val="006C0E6F"/>
    <w:rsid w:val="006C0EA3"/>
    <w:rsid w:val="006C15C5"/>
    <w:rsid w:val="006C170B"/>
    <w:rsid w:val="006C18C3"/>
    <w:rsid w:val="006C19EE"/>
    <w:rsid w:val="006C1BB5"/>
    <w:rsid w:val="006C1DED"/>
    <w:rsid w:val="006C1E4E"/>
    <w:rsid w:val="006C1EBF"/>
    <w:rsid w:val="006C25EC"/>
    <w:rsid w:val="006C26D2"/>
    <w:rsid w:val="006C278D"/>
    <w:rsid w:val="006C2823"/>
    <w:rsid w:val="006C28D9"/>
    <w:rsid w:val="006C2923"/>
    <w:rsid w:val="006C2A63"/>
    <w:rsid w:val="006C2F56"/>
    <w:rsid w:val="006C3023"/>
    <w:rsid w:val="006C303B"/>
    <w:rsid w:val="006C333D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D"/>
    <w:rsid w:val="006C3F02"/>
    <w:rsid w:val="006C4049"/>
    <w:rsid w:val="006C43F0"/>
    <w:rsid w:val="006C4466"/>
    <w:rsid w:val="006C4566"/>
    <w:rsid w:val="006C4657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5B4"/>
    <w:rsid w:val="006C58CE"/>
    <w:rsid w:val="006C5E63"/>
    <w:rsid w:val="006C5E7A"/>
    <w:rsid w:val="006C6129"/>
    <w:rsid w:val="006C62CC"/>
    <w:rsid w:val="006C634C"/>
    <w:rsid w:val="006C6359"/>
    <w:rsid w:val="006C6386"/>
    <w:rsid w:val="006C63C7"/>
    <w:rsid w:val="006C65ED"/>
    <w:rsid w:val="006C677D"/>
    <w:rsid w:val="006C67FB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BD0"/>
    <w:rsid w:val="006C7D3C"/>
    <w:rsid w:val="006C7F2F"/>
    <w:rsid w:val="006D031D"/>
    <w:rsid w:val="006D05FD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A91"/>
    <w:rsid w:val="006D2B23"/>
    <w:rsid w:val="006D2B34"/>
    <w:rsid w:val="006D2BBE"/>
    <w:rsid w:val="006D2C14"/>
    <w:rsid w:val="006D2F22"/>
    <w:rsid w:val="006D3202"/>
    <w:rsid w:val="006D3399"/>
    <w:rsid w:val="006D33E6"/>
    <w:rsid w:val="006D34D1"/>
    <w:rsid w:val="006D361F"/>
    <w:rsid w:val="006D399D"/>
    <w:rsid w:val="006D3A71"/>
    <w:rsid w:val="006D3F26"/>
    <w:rsid w:val="006D427C"/>
    <w:rsid w:val="006D4305"/>
    <w:rsid w:val="006D448B"/>
    <w:rsid w:val="006D44F2"/>
    <w:rsid w:val="006D45D9"/>
    <w:rsid w:val="006D45E3"/>
    <w:rsid w:val="006D4929"/>
    <w:rsid w:val="006D499E"/>
    <w:rsid w:val="006D4B40"/>
    <w:rsid w:val="006D4B53"/>
    <w:rsid w:val="006D4DC0"/>
    <w:rsid w:val="006D4E4F"/>
    <w:rsid w:val="006D4FEC"/>
    <w:rsid w:val="006D50E2"/>
    <w:rsid w:val="006D534E"/>
    <w:rsid w:val="006D54D9"/>
    <w:rsid w:val="006D5623"/>
    <w:rsid w:val="006D5656"/>
    <w:rsid w:val="006D569C"/>
    <w:rsid w:val="006D56DB"/>
    <w:rsid w:val="006D58D6"/>
    <w:rsid w:val="006D5A28"/>
    <w:rsid w:val="006D5C1C"/>
    <w:rsid w:val="006D5DCF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7092"/>
    <w:rsid w:val="006D70EE"/>
    <w:rsid w:val="006D73B4"/>
    <w:rsid w:val="006D742F"/>
    <w:rsid w:val="006D76D1"/>
    <w:rsid w:val="006D7733"/>
    <w:rsid w:val="006D77E3"/>
    <w:rsid w:val="006D7BC1"/>
    <w:rsid w:val="006D7C5E"/>
    <w:rsid w:val="006D7CA0"/>
    <w:rsid w:val="006D7D1C"/>
    <w:rsid w:val="006E0188"/>
    <w:rsid w:val="006E0301"/>
    <w:rsid w:val="006E05AC"/>
    <w:rsid w:val="006E0868"/>
    <w:rsid w:val="006E0933"/>
    <w:rsid w:val="006E097B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A7E"/>
    <w:rsid w:val="006E2EF3"/>
    <w:rsid w:val="006E313F"/>
    <w:rsid w:val="006E3178"/>
    <w:rsid w:val="006E31A7"/>
    <w:rsid w:val="006E34FA"/>
    <w:rsid w:val="006E35B1"/>
    <w:rsid w:val="006E3670"/>
    <w:rsid w:val="006E3843"/>
    <w:rsid w:val="006E3899"/>
    <w:rsid w:val="006E38F1"/>
    <w:rsid w:val="006E3A78"/>
    <w:rsid w:val="006E3BED"/>
    <w:rsid w:val="006E3BF0"/>
    <w:rsid w:val="006E3CEB"/>
    <w:rsid w:val="006E3D19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167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1B1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EC4"/>
    <w:rsid w:val="006F3F23"/>
    <w:rsid w:val="006F4020"/>
    <w:rsid w:val="006F4030"/>
    <w:rsid w:val="006F46DD"/>
    <w:rsid w:val="006F4857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34C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3F4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ECF"/>
    <w:rsid w:val="00705072"/>
    <w:rsid w:val="00705157"/>
    <w:rsid w:val="00705397"/>
    <w:rsid w:val="00705572"/>
    <w:rsid w:val="0070589E"/>
    <w:rsid w:val="0070599C"/>
    <w:rsid w:val="007059F3"/>
    <w:rsid w:val="00705B27"/>
    <w:rsid w:val="00705BE0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6EEC"/>
    <w:rsid w:val="0070701A"/>
    <w:rsid w:val="00707205"/>
    <w:rsid w:val="0070734E"/>
    <w:rsid w:val="0070754B"/>
    <w:rsid w:val="00707915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945"/>
    <w:rsid w:val="00711BED"/>
    <w:rsid w:val="00711CB5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199"/>
    <w:rsid w:val="00714268"/>
    <w:rsid w:val="00714277"/>
    <w:rsid w:val="0071427D"/>
    <w:rsid w:val="007142A5"/>
    <w:rsid w:val="0071431E"/>
    <w:rsid w:val="007146C1"/>
    <w:rsid w:val="00714785"/>
    <w:rsid w:val="007147AA"/>
    <w:rsid w:val="0071483B"/>
    <w:rsid w:val="0071495F"/>
    <w:rsid w:val="00714A0E"/>
    <w:rsid w:val="00714A73"/>
    <w:rsid w:val="00714BBB"/>
    <w:rsid w:val="00715123"/>
    <w:rsid w:val="0071528A"/>
    <w:rsid w:val="00715399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80B"/>
    <w:rsid w:val="00717A10"/>
    <w:rsid w:val="00717E5D"/>
    <w:rsid w:val="007201EF"/>
    <w:rsid w:val="007202DB"/>
    <w:rsid w:val="00720301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FA4"/>
    <w:rsid w:val="007321BC"/>
    <w:rsid w:val="007323B9"/>
    <w:rsid w:val="007325F8"/>
    <w:rsid w:val="0073295C"/>
    <w:rsid w:val="00732C75"/>
    <w:rsid w:val="00733170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F51"/>
    <w:rsid w:val="00735FAF"/>
    <w:rsid w:val="00736256"/>
    <w:rsid w:val="007362FE"/>
    <w:rsid w:val="0073685B"/>
    <w:rsid w:val="00736882"/>
    <w:rsid w:val="00736908"/>
    <w:rsid w:val="00736B7A"/>
    <w:rsid w:val="00736CC6"/>
    <w:rsid w:val="00736EF4"/>
    <w:rsid w:val="007371E4"/>
    <w:rsid w:val="00737345"/>
    <w:rsid w:val="00737355"/>
    <w:rsid w:val="00737484"/>
    <w:rsid w:val="00737708"/>
    <w:rsid w:val="007377A1"/>
    <w:rsid w:val="00737978"/>
    <w:rsid w:val="007379C3"/>
    <w:rsid w:val="00737EAF"/>
    <w:rsid w:val="007400B6"/>
    <w:rsid w:val="00740169"/>
    <w:rsid w:val="00740541"/>
    <w:rsid w:val="007405B7"/>
    <w:rsid w:val="00740611"/>
    <w:rsid w:val="0074078E"/>
    <w:rsid w:val="007407E3"/>
    <w:rsid w:val="007407F0"/>
    <w:rsid w:val="00740993"/>
    <w:rsid w:val="00740A27"/>
    <w:rsid w:val="00740AD7"/>
    <w:rsid w:val="00740BE3"/>
    <w:rsid w:val="00740BFC"/>
    <w:rsid w:val="0074103D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F46"/>
    <w:rsid w:val="007442EE"/>
    <w:rsid w:val="007445AF"/>
    <w:rsid w:val="00744611"/>
    <w:rsid w:val="007448A0"/>
    <w:rsid w:val="007449C7"/>
    <w:rsid w:val="00744B45"/>
    <w:rsid w:val="00744BBE"/>
    <w:rsid w:val="00745487"/>
    <w:rsid w:val="007456A9"/>
    <w:rsid w:val="007457CF"/>
    <w:rsid w:val="007457D4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E30"/>
    <w:rsid w:val="00746EAA"/>
    <w:rsid w:val="00746F44"/>
    <w:rsid w:val="0074707E"/>
    <w:rsid w:val="00747180"/>
    <w:rsid w:val="00747246"/>
    <w:rsid w:val="0074742A"/>
    <w:rsid w:val="007475FF"/>
    <w:rsid w:val="0074789B"/>
    <w:rsid w:val="00747950"/>
    <w:rsid w:val="0074797F"/>
    <w:rsid w:val="00747AFE"/>
    <w:rsid w:val="007501F9"/>
    <w:rsid w:val="00750693"/>
    <w:rsid w:val="00750818"/>
    <w:rsid w:val="00750936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A0F"/>
    <w:rsid w:val="00752A5A"/>
    <w:rsid w:val="00752B03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6D"/>
    <w:rsid w:val="007562C5"/>
    <w:rsid w:val="0075635F"/>
    <w:rsid w:val="00756561"/>
    <w:rsid w:val="0075687F"/>
    <w:rsid w:val="00756A23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B4"/>
    <w:rsid w:val="00762792"/>
    <w:rsid w:val="007627E9"/>
    <w:rsid w:val="00762935"/>
    <w:rsid w:val="0076313B"/>
    <w:rsid w:val="007631D1"/>
    <w:rsid w:val="007632A2"/>
    <w:rsid w:val="0076339F"/>
    <w:rsid w:val="0076346D"/>
    <w:rsid w:val="007635DD"/>
    <w:rsid w:val="00763731"/>
    <w:rsid w:val="007637DF"/>
    <w:rsid w:val="007639D5"/>
    <w:rsid w:val="00763AAD"/>
    <w:rsid w:val="00763B4D"/>
    <w:rsid w:val="00763D54"/>
    <w:rsid w:val="00763D61"/>
    <w:rsid w:val="00764097"/>
    <w:rsid w:val="007641DE"/>
    <w:rsid w:val="007641FB"/>
    <w:rsid w:val="007642FD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ADA"/>
    <w:rsid w:val="00765C48"/>
    <w:rsid w:val="00765E5D"/>
    <w:rsid w:val="00765E60"/>
    <w:rsid w:val="007660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5AF"/>
    <w:rsid w:val="0077060D"/>
    <w:rsid w:val="007707D2"/>
    <w:rsid w:val="00770821"/>
    <w:rsid w:val="00770E05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E01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B6B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764"/>
    <w:rsid w:val="00774867"/>
    <w:rsid w:val="00774E07"/>
    <w:rsid w:val="00775066"/>
    <w:rsid w:val="0077560E"/>
    <w:rsid w:val="00775630"/>
    <w:rsid w:val="00775AB7"/>
    <w:rsid w:val="00775B5E"/>
    <w:rsid w:val="00775E5D"/>
    <w:rsid w:val="00775EAE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70FC"/>
    <w:rsid w:val="007771BC"/>
    <w:rsid w:val="007773DE"/>
    <w:rsid w:val="00777729"/>
    <w:rsid w:val="007779F6"/>
    <w:rsid w:val="00777AD6"/>
    <w:rsid w:val="00777B9C"/>
    <w:rsid w:val="00777CE2"/>
    <w:rsid w:val="00777DFF"/>
    <w:rsid w:val="00777E19"/>
    <w:rsid w:val="00777E1F"/>
    <w:rsid w:val="00780375"/>
    <w:rsid w:val="007804A8"/>
    <w:rsid w:val="00780671"/>
    <w:rsid w:val="00780709"/>
    <w:rsid w:val="0078071E"/>
    <w:rsid w:val="00780773"/>
    <w:rsid w:val="00780870"/>
    <w:rsid w:val="00780952"/>
    <w:rsid w:val="00780986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A1"/>
    <w:rsid w:val="007876CC"/>
    <w:rsid w:val="0078782B"/>
    <w:rsid w:val="007878BA"/>
    <w:rsid w:val="0078790A"/>
    <w:rsid w:val="00787F67"/>
    <w:rsid w:val="00790060"/>
    <w:rsid w:val="00790452"/>
    <w:rsid w:val="00790B1D"/>
    <w:rsid w:val="00790C60"/>
    <w:rsid w:val="00790CBA"/>
    <w:rsid w:val="0079115D"/>
    <w:rsid w:val="00791473"/>
    <w:rsid w:val="00791634"/>
    <w:rsid w:val="00791678"/>
    <w:rsid w:val="00791A12"/>
    <w:rsid w:val="00791AD1"/>
    <w:rsid w:val="00791C81"/>
    <w:rsid w:val="00791D74"/>
    <w:rsid w:val="00791EC9"/>
    <w:rsid w:val="007921C1"/>
    <w:rsid w:val="00792285"/>
    <w:rsid w:val="007923F5"/>
    <w:rsid w:val="007926F1"/>
    <w:rsid w:val="00792974"/>
    <w:rsid w:val="00792C46"/>
    <w:rsid w:val="00792DCB"/>
    <w:rsid w:val="00792E10"/>
    <w:rsid w:val="00792F41"/>
    <w:rsid w:val="0079328D"/>
    <w:rsid w:val="007932C2"/>
    <w:rsid w:val="0079365A"/>
    <w:rsid w:val="007937AF"/>
    <w:rsid w:val="00793831"/>
    <w:rsid w:val="00793AF6"/>
    <w:rsid w:val="00793B39"/>
    <w:rsid w:val="00793BAD"/>
    <w:rsid w:val="00793BF8"/>
    <w:rsid w:val="00793F2B"/>
    <w:rsid w:val="00793FA5"/>
    <w:rsid w:val="0079417F"/>
    <w:rsid w:val="007941D0"/>
    <w:rsid w:val="007943AE"/>
    <w:rsid w:val="00794516"/>
    <w:rsid w:val="007947AF"/>
    <w:rsid w:val="007947C6"/>
    <w:rsid w:val="00794A40"/>
    <w:rsid w:val="00795417"/>
    <w:rsid w:val="00795428"/>
    <w:rsid w:val="00795987"/>
    <w:rsid w:val="00795CB8"/>
    <w:rsid w:val="00795D46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2F"/>
    <w:rsid w:val="00797741"/>
    <w:rsid w:val="00797EA5"/>
    <w:rsid w:val="00797F4B"/>
    <w:rsid w:val="00797F6B"/>
    <w:rsid w:val="007A00DB"/>
    <w:rsid w:val="007A0144"/>
    <w:rsid w:val="007A02DA"/>
    <w:rsid w:val="007A0884"/>
    <w:rsid w:val="007A0AAE"/>
    <w:rsid w:val="007A0BD6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C7"/>
    <w:rsid w:val="007A3380"/>
    <w:rsid w:val="007A37E4"/>
    <w:rsid w:val="007A385D"/>
    <w:rsid w:val="007A3950"/>
    <w:rsid w:val="007A3A03"/>
    <w:rsid w:val="007A3C76"/>
    <w:rsid w:val="007A3D24"/>
    <w:rsid w:val="007A3D61"/>
    <w:rsid w:val="007A3DAB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A0"/>
    <w:rsid w:val="007B0027"/>
    <w:rsid w:val="007B00D1"/>
    <w:rsid w:val="007B05CF"/>
    <w:rsid w:val="007B0602"/>
    <w:rsid w:val="007B07D1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B6F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707"/>
    <w:rsid w:val="007B394E"/>
    <w:rsid w:val="007B3A62"/>
    <w:rsid w:val="007B3A81"/>
    <w:rsid w:val="007B3B0A"/>
    <w:rsid w:val="007B3B3C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21B"/>
    <w:rsid w:val="007B5426"/>
    <w:rsid w:val="007B56D0"/>
    <w:rsid w:val="007B5808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7E1"/>
    <w:rsid w:val="007B6B97"/>
    <w:rsid w:val="007B6D8A"/>
    <w:rsid w:val="007B6E41"/>
    <w:rsid w:val="007B6E5C"/>
    <w:rsid w:val="007B6F96"/>
    <w:rsid w:val="007B7008"/>
    <w:rsid w:val="007B70D5"/>
    <w:rsid w:val="007B7106"/>
    <w:rsid w:val="007B7560"/>
    <w:rsid w:val="007B772A"/>
    <w:rsid w:val="007B778A"/>
    <w:rsid w:val="007B77E9"/>
    <w:rsid w:val="007B7BCA"/>
    <w:rsid w:val="007C00E1"/>
    <w:rsid w:val="007C0347"/>
    <w:rsid w:val="007C08EA"/>
    <w:rsid w:val="007C0952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6C2"/>
    <w:rsid w:val="007C27CA"/>
    <w:rsid w:val="007C29EA"/>
    <w:rsid w:val="007C2A00"/>
    <w:rsid w:val="007C2BBA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CF6"/>
    <w:rsid w:val="007C3EA8"/>
    <w:rsid w:val="007C3EFB"/>
    <w:rsid w:val="007C3F60"/>
    <w:rsid w:val="007C41B7"/>
    <w:rsid w:val="007C42E5"/>
    <w:rsid w:val="007C430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31E"/>
    <w:rsid w:val="007C632C"/>
    <w:rsid w:val="007C654C"/>
    <w:rsid w:val="007C6748"/>
    <w:rsid w:val="007C6FA8"/>
    <w:rsid w:val="007C70DA"/>
    <w:rsid w:val="007C712F"/>
    <w:rsid w:val="007C7233"/>
    <w:rsid w:val="007C7304"/>
    <w:rsid w:val="007C7451"/>
    <w:rsid w:val="007C75E7"/>
    <w:rsid w:val="007C791D"/>
    <w:rsid w:val="007C7AD6"/>
    <w:rsid w:val="007C7D9C"/>
    <w:rsid w:val="007C7E24"/>
    <w:rsid w:val="007C7EC8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60"/>
    <w:rsid w:val="007D2AB8"/>
    <w:rsid w:val="007D2ACA"/>
    <w:rsid w:val="007D2F03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D5A"/>
    <w:rsid w:val="007D4E6C"/>
    <w:rsid w:val="007D5165"/>
    <w:rsid w:val="007D51D1"/>
    <w:rsid w:val="007D5699"/>
    <w:rsid w:val="007D5827"/>
    <w:rsid w:val="007D5B09"/>
    <w:rsid w:val="007D5CDD"/>
    <w:rsid w:val="007D5DAB"/>
    <w:rsid w:val="007D5DBF"/>
    <w:rsid w:val="007D5E80"/>
    <w:rsid w:val="007D5F4A"/>
    <w:rsid w:val="007D60B5"/>
    <w:rsid w:val="007D60F2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7C6"/>
    <w:rsid w:val="007D79C5"/>
    <w:rsid w:val="007D7AFF"/>
    <w:rsid w:val="007D7B5C"/>
    <w:rsid w:val="007D7CC6"/>
    <w:rsid w:val="007D7D9A"/>
    <w:rsid w:val="007E0031"/>
    <w:rsid w:val="007E022E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862"/>
    <w:rsid w:val="007E2B1F"/>
    <w:rsid w:val="007E2B5D"/>
    <w:rsid w:val="007E2CB6"/>
    <w:rsid w:val="007E2CFD"/>
    <w:rsid w:val="007E2E01"/>
    <w:rsid w:val="007E354E"/>
    <w:rsid w:val="007E372D"/>
    <w:rsid w:val="007E38F4"/>
    <w:rsid w:val="007E397D"/>
    <w:rsid w:val="007E3E19"/>
    <w:rsid w:val="007E404D"/>
    <w:rsid w:val="007E4112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6DD"/>
    <w:rsid w:val="007E59AA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EFF"/>
    <w:rsid w:val="007E6F4E"/>
    <w:rsid w:val="007E7261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297"/>
    <w:rsid w:val="007F059B"/>
    <w:rsid w:val="007F084F"/>
    <w:rsid w:val="007F0873"/>
    <w:rsid w:val="007F0874"/>
    <w:rsid w:val="007F0897"/>
    <w:rsid w:val="007F08D5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826"/>
    <w:rsid w:val="007F28D3"/>
    <w:rsid w:val="007F29B8"/>
    <w:rsid w:val="007F2AD2"/>
    <w:rsid w:val="007F2B90"/>
    <w:rsid w:val="007F2C20"/>
    <w:rsid w:val="007F2D7A"/>
    <w:rsid w:val="007F3054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694"/>
    <w:rsid w:val="007F67C8"/>
    <w:rsid w:val="007F68E9"/>
    <w:rsid w:val="007F6B3C"/>
    <w:rsid w:val="007F6DCB"/>
    <w:rsid w:val="007F6E90"/>
    <w:rsid w:val="007F7451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482"/>
    <w:rsid w:val="0080096B"/>
    <w:rsid w:val="00800A7C"/>
    <w:rsid w:val="00800BD3"/>
    <w:rsid w:val="00800FA2"/>
    <w:rsid w:val="0080126E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4148"/>
    <w:rsid w:val="0080450F"/>
    <w:rsid w:val="0080492C"/>
    <w:rsid w:val="00804C58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A3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6E33"/>
    <w:rsid w:val="00806F4B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6"/>
    <w:rsid w:val="00812035"/>
    <w:rsid w:val="008120C2"/>
    <w:rsid w:val="0081260E"/>
    <w:rsid w:val="008127A3"/>
    <w:rsid w:val="008128EA"/>
    <w:rsid w:val="008129F0"/>
    <w:rsid w:val="00812A32"/>
    <w:rsid w:val="00812EC5"/>
    <w:rsid w:val="00813267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2B2"/>
    <w:rsid w:val="00815938"/>
    <w:rsid w:val="0081599B"/>
    <w:rsid w:val="008159EF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D1"/>
    <w:rsid w:val="0082044F"/>
    <w:rsid w:val="00820882"/>
    <w:rsid w:val="00820904"/>
    <w:rsid w:val="00820A0C"/>
    <w:rsid w:val="00820A13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50F7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E3C"/>
    <w:rsid w:val="0082747D"/>
    <w:rsid w:val="008276EB"/>
    <w:rsid w:val="00827776"/>
    <w:rsid w:val="00827E1B"/>
    <w:rsid w:val="008301D1"/>
    <w:rsid w:val="008302B9"/>
    <w:rsid w:val="0083039F"/>
    <w:rsid w:val="008304D8"/>
    <w:rsid w:val="00830AD7"/>
    <w:rsid w:val="00830BC6"/>
    <w:rsid w:val="0083119A"/>
    <w:rsid w:val="00831206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4E77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52"/>
    <w:rsid w:val="00836973"/>
    <w:rsid w:val="00836A66"/>
    <w:rsid w:val="00836A77"/>
    <w:rsid w:val="00836B59"/>
    <w:rsid w:val="00836CCE"/>
    <w:rsid w:val="00836F3E"/>
    <w:rsid w:val="008370BC"/>
    <w:rsid w:val="00837129"/>
    <w:rsid w:val="00837502"/>
    <w:rsid w:val="00837736"/>
    <w:rsid w:val="00837741"/>
    <w:rsid w:val="0083788B"/>
    <w:rsid w:val="00837B55"/>
    <w:rsid w:val="00837D10"/>
    <w:rsid w:val="00837EA0"/>
    <w:rsid w:val="008401A3"/>
    <w:rsid w:val="0084025E"/>
    <w:rsid w:val="008402F7"/>
    <w:rsid w:val="008404DE"/>
    <w:rsid w:val="008407A6"/>
    <w:rsid w:val="0084099A"/>
    <w:rsid w:val="00840B87"/>
    <w:rsid w:val="00840DBE"/>
    <w:rsid w:val="00840FCF"/>
    <w:rsid w:val="00840FFF"/>
    <w:rsid w:val="00841111"/>
    <w:rsid w:val="0084125B"/>
    <w:rsid w:val="00841516"/>
    <w:rsid w:val="00841BA7"/>
    <w:rsid w:val="00841C9B"/>
    <w:rsid w:val="00841D5D"/>
    <w:rsid w:val="00841DBA"/>
    <w:rsid w:val="008421D1"/>
    <w:rsid w:val="0084226E"/>
    <w:rsid w:val="00842665"/>
    <w:rsid w:val="0084268F"/>
    <w:rsid w:val="00842DBA"/>
    <w:rsid w:val="00843221"/>
    <w:rsid w:val="0084322A"/>
    <w:rsid w:val="008432D9"/>
    <w:rsid w:val="00843652"/>
    <w:rsid w:val="00843755"/>
    <w:rsid w:val="0084381E"/>
    <w:rsid w:val="008439B8"/>
    <w:rsid w:val="00843F3F"/>
    <w:rsid w:val="00844194"/>
    <w:rsid w:val="008441B3"/>
    <w:rsid w:val="00844326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162"/>
    <w:rsid w:val="00846371"/>
    <w:rsid w:val="0084649B"/>
    <w:rsid w:val="00846782"/>
    <w:rsid w:val="008469BA"/>
    <w:rsid w:val="00846A28"/>
    <w:rsid w:val="00846C89"/>
    <w:rsid w:val="00846CAC"/>
    <w:rsid w:val="00847022"/>
    <w:rsid w:val="008472D2"/>
    <w:rsid w:val="008474A8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916"/>
    <w:rsid w:val="00851B8A"/>
    <w:rsid w:val="00851C74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BD4"/>
    <w:rsid w:val="00852C05"/>
    <w:rsid w:val="00852E2A"/>
    <w:rsid w:val="008530B4"/>
    <w:rsid w:val="008533C4"/>
    <w:rsid w:val="00853404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764"/>
    <w:rsid w:val="00855784"/>
    <w:rsid w:val="008557A0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608B"/>
    <w:rsid w:val="008562AB"/>
    <w:rsid w:val="008564B5"/>
    <w:rsid w:val="0085666E"/>
    <w:rsid w:val="00856A24"/>
    <w:rsid w:val="00856ADC"/>
    <w:rsid w:val="00856BAD"/>
    <w:rsid w:val="00856D6F"/>
    <w:rsid w:val="00856ED4"/>
    <w:rsid w:val="00856F02"/>
    <w:rsid w:val="00856FB8"/>
    <w:rsid w:val="00857104"/>
    <w:rsid w:val="008571A8"/>
    <w:rsid w:val="00857368"/>
    <w:rsid w:val="0085756A"/>
    <w:rsid w:val="0085763F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D51"/>
    <w:rsid w:val="00860E82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40DD"/>
    <w:rsid w:val="008642D0"/>
    <w:rsid w:val="008643AB"/>
    <w:rsid w:val="008646A7"/>
    <w:rsid w:val="0086477A"/>
    <w:rsid w:val="0086490C"/>
    <w:rsid w:val="008649A4"/>
    <w:rsid w:val="0086508E"/>
    <w:rsid w:val="00865118"/>
    <w:rsid w:val="0086537B"/>
    <w:rsid w:val="008653C3"/>
    <w:rsid w:val="008654AE"/>
    <w:rsid w:val="0086557D"/>
    <w:rsid w:val="008656FE"/>
    <w:rsid w:val="0086591E"/>
    <w:rsid w:val="008659B6"/>
    <w:rsid w:val="00865D27"/>
    <w:rsid w:val="00865DA3"/>
    <w:rsid w:val="00865DBD"/>
    <w:rsid w:val="008660A9"/>
    <w:rsid w:val="0086612C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D37"/>
    <w:rsid w:val="00867EF6"/>
    <w:rsid w:val="00870094"/>
    <w:rsid w:val="00870130"/>
    <w:rsid w:val="00870192"/>
    <w:rsid w:val="00870605"/>
    <w:rsid w:val="00870787"/>
    <w:rsid w:val="00870BA2"/>
    <w:rsid w:val="00870C11"/>
    <w:rsid w:val="00870EC4"/>
    <w:rsid w:val="00870FDF"/>
    <w:rsid w:val="00871036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30A9"/>
    <w:rsid w:val="00873593"/>
    <w:rsid w:val="00873735"/>
    <w:rsid w:val="00873743"/>
    <w:rsid w:val="008737D0"/>
    <w:rsid w:val="008738C2"/>
    <w:rsid w:val="00873B28"/>
    <w:rsid w:val="00873C57"/>
    <w:rsid w:val="00873D39"/>
    <w:rsid w:val="00873E74"/>
    <w:rsid w:val="00873FFA"/>
    <w:rsid w:val="008740F8"/>
    <w:rsid w:val="008746CC"/>
    <w:rsid w:val="00874721"/>
    <w:rsid w:val="008749B4"/>
    <w:rsid w:val="00874A01"/>
    <w:rsid w:val="00874D2C"/>
    <w:rsid w:val="00874D4A"/>
    <w:rsid w:val="00874DD4"/>
    <w:rsid w:val="0087546A"/>
    <w:rsid w:val="0087565E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A0"/>
    <w:rsid w:val="008774F1"/>
    <w:rsid w:val="00877551"/>
    <w:rsid w:val="00877575"/>
    <w:rsid w:val="0087781D"/>
    <w:rsid w:val="00877864"/>
    <w:rsid w:val="00877975"/>
    <w:rsid w:val="00877BBA"/>
    <w:rsid w:val="00877C68"/>
    <w:rsid w:val="00877D59"/>
    <w:rsid w:val="00877FEE"/>
    <w:rsid w:val="0088002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45"/>
    <w:rsid w:val="00883E49"/>
    <w:rsid w:val="00883ED9"/>
    <w:rsid w:val="00884102"/>
    <w:rsid w:val="0088422D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512"/>
    <w:rsid w:val="00886C0F"/>
    <w:rsid w:val="00886CE1"/>
    <w:rsid w:val="00886CFF"/>
    <w:rsid w:val="00886D3A"/>
    <w:rsid w:val="00886E19"/>
    <w:rsid w:val="0088733A"/>
    <w:rsid w:val="0088738A"/>
    <w:rsid w:val="0088748F"/>
    <w:rsid w:val="00887661"/>
    <w:rsid w:val="008876D2"/>
    <w:rsid w:val="008876EC"/>
    <w:rsid w:val="00887867"/>
    <w:rsid w:val="008878BC"/>
    <w:rsid w:val="00887C1A"/>
    <w:rsid w:val="00887C3F"/>
    <w:rsid w:val="00887FBE"/>
    <w:rsid w:val="00887FE7"/>
    <w:rsid w:val="0089004B"/>
    <w:rsid w:val="008900CA"/>
    <w:rsid w:val="00890200"/>
    <w:rsid w:val="008905CB"/>
    <w:rsid w:val="008905E2"/>
    <w:rsid w:val="00890723"/>
    <w:rsid w:val="008908E2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C1C"/>
    <w:rsid w:val="00892D5A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7F"/>
    <w:rsid w:val="00894696"/>
    <w:rsid w:val="00894740"/>
    <w:rsid w:val="00894C4E"/>
    <w:rsid w:val="00894D0B"/>
    <w:rsid w:val="00894F26"/>
    <w:rsid w:val="0089535E"/>
    <w:rsid w:val="008955FC"/>
    <w:rsid w:val="00895B49"/>
    <w:rsid w:val="00895F71"/>
    <w:rsid w:val="008960D4"/>
    <w:rsid w:val="00896319"/>
    <w:rsid w:val="00896385"/>
    <w:rsid w:val="00896387"/>
    <w:rsid w:val="00896480"/>
    <w:rsid w:val="00896501"/>
    <w:rsid w:val="0089661F"/>
    <w:rsid w:val="00896708"/>
    <w:rsid w:val="0089678A"/>
    <w:rsid w:val="008969E6"/>
    <w:rsid w:val="008970A7"/>
    <w:rsid w:val="00897108"/>
    <w:rsid w:val="008972AD"/>
    <w:rsid w:val="00897588"/>
    <w:rsid w:val="00897889"/>
    <w:rsid w:val="008978C1"/>
    <w:rsid w:val="0089797B"/>
    <w:rsid w:val="00897DE5"/>
    <w:rsid w:val="00897ECF"/>
    <w:rsid w:val="008A003C"/>
    <w:rsid w:val="008A018E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44"/>
    <w:rsid w:val="008A2971"/>
    <w:rsid w:val="008A29E8"/>
    <w:rsid w:val="008A2C2A"/>
    <w:rsid w:val="008A2C9F"/>
    <w:rsid w:val="008A2CA8"/>
    <w:rsid w:val="008A2D45"/>
    <w:rsid w:val="008A2DE6"/>
    <w:rsid w:val="008A2EB2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40BF"/>
    <w:rsid w:val="008A4119"/>
    <w:rsid w:val="008A422D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55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20F"/>
    <w:rsid w:val="008B225C"/>
    <w:rsid w:val="008B23AB"/>
    <w:rsid w:val="008B24C4"/>
    <w:rsid w:val="008B28D4"/>
    <w:rsid w:val="008B2924"/>
    <w:rsid w:val="008B2968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50A4"/>
    <w:rsid w:val="008B51A5"/>
    <w:rsid w:val="008B5512"/>
    <w:rsid w:val="008B563A"/>
    <w:rsid w:val="008B5697"/>
    <w:rsid w:val="008B56ED"/>
    <w:rsid w:val="008B59A7"/>
    <w:rsid w:val="008B5C87"/>
    <w:rsid w:val="008B5EA1"/>
    <w:rsid w:val="008B5FC7"/>
    <w:rsid w:val="008B628A"/>
    <w:rsid w:val="008B62AE"/>
    <w:rsid w:val="008B630B"/>
    <w:rsid w:val="008B639A"/>
    <w:rsid w:val="008B643B"/>
    <w:rsid w:val="008B6A93"/>
    <w:rsid w:val="008B6D0D"/>
    <w:rsid w:val="008B6E05"/>
    <w:rsid w:val="008B6F0E"/>
    <w:rsid w:val="008B6FD4"/>
    <w:rsid w:val="008B7106"/>
    <w:rsid w:val="008B71EF"/>
    <w:rsid w:val="008B7586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7A0"/>
    <w:rsid w:val="008C0942"/>
    <w:rsid w:val="008C0F71"/>
    <w:rsid w:val="008C109B"/>
    <w:rsid w:val="008C10CF"/>
    <w:rsid w:val="008C10EF"/>
    <w:rsid w:val="008C129E"/>
    <w:rsid w:val="008C13DA"/>
    <w:rsid w:val="008C1484"/>
    <w:rsid w:val="008C163B"/>
    <w:rsid w:val="008C18A4"/>
    <w:rsid w:val="008C191D"/>
    <w:rsid w:val="008C1CDE"/>
    <w:rsid w:val="008C1D83"/>
    <w:rsid w:val="008C1E1B"/>
    <w:rsid w:val="008C2153"/>
    <w:rsid w:val="008C2454"/>
    <w:rsid w:val="008C2500"/>
    <w:rsid w:val="008C252B"/>
    <w:rsid w:val="008C28F4"/>
    <w:rsid w:val="008C2A02"/>
    <w:rsid w:val="008C30AB"/>
    <w:rsid w:val="008C3257"/>
    <w:rsid w:val="008C32BA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A86"/>
    <w:rsid w:val="008C6B44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4E6"/>
    <w:rsid w:val="008D05E3"/>
    <w:rsid w:val="008D06FC"/>
    <w:rsid w:val="008D070E"/>
    <w:rsid w:val="008D071D"/>
    <w:rsid w:val="008D083E"/>
    <w:rsid w:val="008D0D28"/>
    <w:rsid w:val="008D1001"/>
    <w:rsid w:val="008D107A"/>
    <w:rsid w:val="008D136D"/>
    <w:rsid w:val="008D1505"/>
    <w:rsid w:val="008D1577"/>
    <w:rsid w:val="008D1608"/>
    <w:rsid w:val="008D1AD7"/>
    <w:rsid w:val="008D1AF2"/>
    <w:rsid w:val="008D1B7B"/>
    <w:rsid w:val="008D1C71"/>
    <w:rsid w:val="008D1D5E"/>
    <w:rsid w:val="008D1D8C"/>
    <w:rsid w:val="008D1E84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BA"/>
    <w:rsid w:val="008D4311"/>
    <w:rsid w:val="008D43A7"/>
    <w:rsid w:val="008D43D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D59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923"/>
    <w:rsid w:val="008D69DB"/>
    <w:rsid w:val="008D6AB2"/>
    <w:rsid w:val="008D6C22"/>
    <w:rsid w:val="008D6D28"/>
    <w:rsid w:val="008D6D83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4FC"/>
    <w:rsid w:val="008E0714"/>
    <w:rsid w:val="008E0719"/>
    <w:rsid w:val="008E0738"/>
    <w:rsid w:val="008E084C"/>
    <w:rsid w:val="008E0963"/>
    <w:rsid w:val="008E0A43"/>
    <w:rsid w:val="008E0CCB"/>
    <w:rsid w:val="008E0CDF"/>
    <w:rsid w:val="008E0D1D"/>
    <w:rsid w:val="008E103F"/>
    <w:rsid w:val="008E12CC"/>
    <w:rsid w:val="008E15D4"/>
    <w:rsid w:val="008E1658"/>
    <w:rsid w:val="008E17AA"/>
    <w:rsid w:val="008E17D3"/>
    <w:rsid w:val="008E18F4"/>
    <w:rsid w:val="008E1C7D"/>
    <w:rsid w:val="008E1C93"/>
    <w:rsid w:val="008E1CF3"/>
    <w:rsid w:val="008E1CF4"/>
    <w:rsid w:val="008E1E34"/>
    <w:rsid w:val="008E233A"/>
    <w:rsid w:val="008E2368"/>
    <w:rsid w:val="008E243C"/>
    <w:rsid w:val="008E2442"/>
    <w:rsid w:val="008E26A9"/>
    <w:rsid w:val="008E276A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D36"/>
    <w:rsid w:val="008E3D89"/>
    <w:rsid w:val="008E4004"/>
    <w:rsid w:val="008E4286"/>
    <w:rsid w:val="008E4487"/>
    <w:rsid w:val="008E4A7F"/>
    <w:rsid w:val="008E4D9B"/>
    <w:rsid w:val="008E4DF6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F56"/>
    <w:rsid w:val="008E7FED"/>
    <w:rsid w:val="008E7FF7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9F"/>
    <w:rsid w:val="008F1C77"/>
    <w:rsid w:val="008F1FFC"/>
    <w:rsid w:val="008F2022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9D6"/>
    <w:rsid w:val="008F5D4F"/>
    <w:rsid w:val="008F64B9"/>
    <w:rsid w:val="008F650A"/>
    <w:rsid w:val="008F661E"/>
    <w:rsid w:val="008F6758"/>
    <w:rsid w:val="008F6778"/>
    <w:rsid w:val="008F67D1"/>
    <w:rsid w:val="008F6ECE"/>
    <w:rsid w:val="008F730D"/>
    <w:rsid w:val="008F7329"/>
    <w:rsid w:val="008F743D"/>
    <w:rsid w:val="008F745C"/>
    <w:rsid w:val="008F748C"/>
    <w:rsid w:val="008F74E6"/>
    <w:rsid w:val="008F74FB"/>
    <w:rsid w:val="008F77E1"/>
    <w:rsid w:val="008F79CE"/>
    <w:rsid w:val="008F7A7A"/>
    <w:rsid w:val="008F7B7D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A70"/>
    <w:rsid w:val="00900B49"/>
    <w:rsid w:val="00900CF2"/>
    <w:rsid w:val="00900D70"/>
    <w:rsid w:val="00900ED0"/>
    <w:rsid w:val="00900EE2"/>
    <w:rsid w:val="00900FF7"/>
    <w:rsid w:val="009010BD"/>
    <w:rsid w:val="00901347"/>
    <w:rsid w:val="009013AD"/>
    <w:rsid w:val="0090156F"/>
    <w:rsid w:val="00901AA7"/>
    <w:rsid w:val="00901AFA"/>
    <w:rsid w:val="00901C1C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F4A"/>
    <w:rsid w:val="009042C4"/>
    <w:rsid w:val="0090433A"/>
    <w:rsid w:val="00904374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34E"/>
    <w:rsid w:val="00905402"/>
    <w:rsid w:val="00905472"/>
    <w:rsid w:val="00905727"/>
    <w:rsid w:val="0090583E"/>
    <w:rsid w:val="009058EC"/>
    <w:rsid w:val="00905954"/>
    <w:rsid w:val="00905E3F"/>
    <w:rsid w:val="00905E99"/>
    <w:rsid w:val="009060BE"/>
    <w:rsid w:val="009061F9"/>
    <w:rsid w:val="00906242"/>
    <w:rsid w:val="00906410"/>
    <w:rsid w:val="009064BE"/>
    <w:rsid w:val="00906690"/>
    <w:rsid w:val="009066F1"/>
    <w:rsid w:val="009069F9"/>
    <w:rsid w:val="00906AB9"/>
    <w:rsid w:val="00906B18"/>
    <w:rsid w:val="00906CEC"/>
    <w:rsid w:val="0090712A"/>
    <w:rsid w:val="0090726D"/>
    <w:rsid w:val="009072C8"/>
    <w:rsid w:val="0090747F"/>
    <w:rsid w:val="009074CA"/>
    <w:rsid w:val="00907637"/>
    <w:rsid w:val="0090773A"/>
    <w:rsid w:val="009078C1"/>
    <w:rsid w:val="00907CCB"/>
    <w:rsid w:val="00907CEE"/>
    <w:rsid w:val="00907F0E"/>
    <w:rsid w:val="00907F29"/>
    <w:rsid w:val="00910166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C7C"/>
    <w:rsid w:val="00910CB0"/>
    <w:rsid w:val="00910CD7"/>
    <w:rsid w:val="00910D40"/>
    <w:rsid w:val="00910DF9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FFB"/>
    <w:rsid w:val="00912160"/>
    <w:rsid w:val="0091236C"/>
    <w:rsid w:val="009126EF"/>
    <w:rsid w:val="009126FC"/>
    <w:rsid w:val="0091287E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789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E5B"/>
    <w:rsid w:val="00914F3D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AEE"/>
    <w:rsid w:val="00916B50"/>
    <w:rsid w:val="00916BC4"/>
    <w:rsid w:val="00916E6C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3A5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1D8"/>
    <w:rsid w:val="00922254"/>
    <w:rsid w:val="009223CB"/>
    <w:rsid w:val="009225FC"/>
    <w:rsid w:val="00922659"/>
    <w:rsid w:val="00922678"/>
    <w:rsid w:val="00922819"/>
    <w:rsid w:val="0092287D"/>
    <w:rsid w:val="00922A79"/>
    <w:rsid w:val="00922B8F"/>
    <w:rsid w:val="0092301C"/>
    <w:rsid w:val="009232EF"/>
    <w:rsid w:val="00923571"/>
    <w:rsid w:val="0092363D"/>
    <w:rsid w:val="0092369A"/>
    <w:rsid w:val="0092375B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9D7"/>
    <w:rsid w:val="00925B07"/>
    <w:rsid w:val="00925EB0"/>
    <w:rsid w:val="009260AE"/>
    <w:rsid w:val="00926141"/>
    <w:rsid w:val="00926142"/>
    <w:rsid w:val="00926292"/>
    <w:rsid w:val="00926401"/>
    <w:rsid w:val="009264D9"/>
    <w:rsid w:val="00926643"/>
    <w:rsid w:val="0092667A"/>
    <w:rsid w:val="00926932"/>
    <w:rsid w:val="00926C45"/>
    <w:rsid w:val="00926D35"/>
    <w:rsid w:val="00926E15"/>
    <w:rsid w:val="00926EA2"/>
    <w:rsid w:val="009273C9"/>
    <w:rsid w:val="009277F8"/>
    <w:rsid w:val="009278E1"/>
    <w:rsid w:val="00927B0D"/>
    <w:rsid w:val="00927CEE"/>
    <w:rsid w:val="00927DFE"/>
    <w:rsid w:val="00927F84"/>
    <w:rsid w:val="00927FF1"/>
    <w:rsid w:val="00930008"/>
    <w:rsid w:val="00930089"/>
    <w:rsid w:val="00930454"/>
    <w:rsid w:val="00930516"/>
    <w:rsid w:val="00930CEB"/>
    <w:rsid w:val="00930E09"/>
    <w:rsid w:val="00930FD4"/>
    <w:rsid w:val="009310F3"/>
    <w:rsid w:val="00931266"/>
    <w:rsid w:val="009317F2"/>
    <w:rsid w:val="0093197D"/>
    <w:rsid w:val="00931A34"/>
    <w:rsid w:val="00931B24"/>
    <w:rsid w:val="00931E8E"/>
    <w:rsid w:val="0093219B"/>
    <w:rsid w:val="009326A2"/>
    <w:rsid w:val="009327C6"/>
    <w:rsid w:val="009329DF"/>
    <w:rsid w:val="00932AC4"/>
    <w:rsid w:val="00932BCB"/>
    <w:rsid w:val="00932D34"/>
    <w:rsid w:val="00933407"/>
    <w:rsid w:val="009334D5"/>
    <w:rsid w:val="0093361C"/>
    <w:rsid w:val="0093365A"/>
    <w:rsid w:val="009337F1"/>
    <w:rsid w:val="0093386E"/>
    <w:rsid w:val="00933871"/>
    <w:rsid w:val="00933AD7"/>
    <w:rsid w:val="00933DF3"/>
    <w:rsid w:val="00933E22"/>
    <w:rsid w:val="00933E55"/>
    <w:rsid w:val="0093423A"/>
    <w:rsid w:val="009343DB"/>
    <w:rsid w:val="009343F6"/>
    <w:rsid w:val="009347F2"/>
    <w:rsid w:val="009349FA"/>
    <w:rsid w:val="00934AD6"/>
    <w:rsid w:val="00934D6B"/>
    <w:rsid w:val="00934DB8"/>
    <w:rsid w:val="00934E50"/>
    <w:rsid w:val="00934F64"/>
    <w:rsid w:val="00934F68"/>
    <w:rsid w:val="00934F78"/>
    <w:rsid w:val="0093518D"/>
    <w:rsid w:val="0093520D"/>
    <w:rsid w:val="0093524A"/>
    <w:rsid w:val="00935393"/>
    <w:rsid w:val="009356E6"/>
    <w:rsid w:val="00935951"/>
    <w:rsid w:val="00935AA0"/>
    <w:rsid w:val="00935B5E"/>
    <w:rsid w:val="00935F6A"/>
    <w:rsid w:val="009361AB"/>
    <w:rsid w:val="00936260"/>
    <w:rsid w:val="009362D3"/>
    <w:rsid w:val="00936610"/>
    <w:rsid w:val="0093668A"/>
    <w:rsid w:val="0093679B"/>
    <w:rsid w:val="009367D2"/>
    <w:rsid w:val="009369CC"/>
    <w:rsid w:val="00936C59"/>
    <w:rsid w:val="00936E81"/>
    <w:rsid w:val="00936FAC"/>
    <w:rsid w:val="00937011"/>
    <w:rsid w:val="00937095"/>
    <w:rsid w:val="0093712D"/>
    <w:rsid w:val="0093730F"/>
    <w:rsid w:val="009373DB"/>
    <w:rsid w:val="00937475"/>
    <w:rsid w:val="0093752D"/>
    <w:rsid w:val="009375A0"/>
    <w:rsid w:val="00937C5E"/>
    <w:rsid w:val="00937ECF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DB4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84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B5"/>
    <w:rsid w:val="00946311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2D2E"/>
    <w:rsid w:val="0095308A"/>
    <w:rsid w:val="00953246"/>
    <w:rsid w:val="009533D5"/>
    <w:rsid w:val="00953544"/>
    <w:rsid w:val="009536CC"/>
    <w:rsid w:val="0095375A"/>
    <w:rsid w:val="00953887"/>
    <w:rsid w:val="0095399B"/>
    <w:rsid w:val="009539BA"/>
    <w:rsid w:val="00953A38"/>
    <w:rsid w:val="00953CC5"/>
    <w:rsid w:val="00953F82"/>
    <w:rsid w:val="00953FC5"/>
    <w:rsid w:val="00954000"/>
    <w:rsid w:val="00954089"/>
    <w:rsid w:val="00954100"/>
    <w:rsid w:val="0095443D"/>
    <w:rsid w:val="00954508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59B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51"/>
    <w:rsid w:val="009624D5"/>
    <w:rsid w:val="00962975"/>
    <w:rsid w:val="00962CE2"/>
    <w:rsid w:val="00963111"/>
    <w:rsid w:val="00963258"/>
    <w:rsid w:val="0096331A"/>
    <w:rsid w:val="0096348F"/>
    <w:rsid w:val="00963496"/>
    <w:rsid w:val="00963719"/>
    <w:rsid w:val="00963737"/>
    <w:rsid w:val="009637D6"/>
    <w:rsid w:val="00963805"/>
    <w:rsid w:val="00963975"/>
    <w:rsid w:val="00963C1E"/>
    <w:rsid w:val="00963F31"/>
    <w:rsid w:val="00963F47"/>
    <w:rsid w:val="00964099"/>
    <w:rsid w:val="00964201"/>
    <w:rsid w:val="009643D6"/>
    <w:rsid w:val="00964487"/>
    <w:rsid w:val="00964593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377"/>
    <w:rsid w:val="0096637B"/>
    <w:rsid w:val="009663F0"/>
    <w:rsid w:val="00966598"/>
    <w:rsid w:val="009666C4"/>
    <w:rsid w:val="009667BF"/>
    <w:rsid w:val="00966860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C1D"/>
    <w:rsid w:val="00967CA4"/>
    <w:rsid w:val="00967E50"/>
    <w:rsid w:val="00967FA7"/>
    <w:rsid w:val="00970042"/>
    <w:rsid w:val="00970213"/>
    <w:rsid w:val="00970247"/>
    <w:rsid w:val="009704C4"/>
    <w:rsid w:val="00970620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78D"/>
    <w:rsid w:val="00971797"/>
    <w:rsid w:val="0097182A"/>
    <w:rsid w:val="009718CA"/>
    <w:rsid w:val="00971A98"/>
    <w:rsid w:val="00971C2A"/>
    <w:rsid w:val="00971C87"/>
    <w:rsid w:val="00971FB4"/>
    <w:rsid w:val="009720C1"/>
    <w:rsid w:val="00972135"/>
    <w:rsid w:val="0097217B"/>
    <w:rsid w:val="009721B9"/>
    <w:rsid w:val="0097221F"/>
    <w:rsid w:val="009722E6"/>
    <w:rsid w:val="009723EC"/>
    <w:rsid w:val="00972411"/>
    <w:rsid w:val="0097275E"/>
    <w:rsid w:val="00972A84"/>
    <w:rsid w:val="00972B06"/>
    <w:rsid w:val="00972B44"/>
    <w:rsid w:val="00972B80"/>
    <w:rsid w:val="00972D1D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C5F"/>
    <w:rsid w:val="00973C7B"/>
    <w:rsid w:val="00973E43"/>
    <w:rsid w:val="00973F24"/>
    <w:rsid w:val="00974094"/>
    <w:rsid w:val="0097424F"/>
    <w:rsid w:val="0097425B"/>
    <w:rsid w:val="00974270"/>
    <w:rsid w:val="0097436E"/>
    <w:rsid w:val="00974561"/>
    <w:rsid w:val="00974721"/>
    <w:rsid w:val="009749AA"/>
    <w:rsid w:val="00974C31"/>
    <w:rsid w:val="00974C39"/>
    <w:rsid w:val="009755DE"/>
    <w:rsid w:val="00975660"/>
    <w:rsid w:val="009757D0"/>
    <w:rsid w:val="0097596F"/>
    <w:rsid w:val="009759D3"/>
    <w:rsid w:val="00975BF6"/>
    <w:rsid w:val="00975D98"/>
    <w:rsid w:val="00975F0E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BF"/>
    <w:rsid w:val="009778C8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B6"/>
    <w:rsid w:val="00983E83"/>
    <w:rsid w:val="00984025"/>
    <w:rsid w:val="0098439E"/>
    <w:rsid w:val="009843B5"/>
    <w:rsid w:val="00984841"/>
    <w:rsid w:val="00984B6E"/>
    <w:rsid w:val="00984CA1"/>
    <w:rsid w:val="00984CAB"/>
    <w:rsid w:val="00984E81"/>
    <w:rsid w:val="00985068"/>
    <w:rsid w:val="0098534F"/>
    <w:rsid w:val="00985389"/>
    <w:rsid w:val="00985607"/>
    <w:rsid w:val="0098575B"/>
    <w:rsid w:val="00985999"/>
    <w:rsid w:val="00985AF3"/>
    <w:rsid w:val="00985B37"/>
    <w:rsid w:val="00985F70"/>
    <w:rsid w:val="009860FA"/>
    <w:rsid w:val="00986771"/>
    <w:rsid w:val="009868FF"/>
    <w:rsid w:val="00986B30"/>
    <w:rsid w:val="00986CC0"/>
    <w:rsid w:val="00986D83"/>
    <w:rsid w:val="00986DF8"/>
    <w:rsid w:val="00987002"/>
    <w:rsid w:val="009873A8"/>
    <w:rsid w:val="00987444"/>
    <w:rsid w:val="009874EB"/>
    <w:rsid w:val="00987625"/>
    <w:rsid w:val="00987679"/>
    <w:rsid w:val="009878C5"/>
    <w:rsid w:val="00987C6C"/>
    <w:rsid w:val="00987D2D"/>
    <w:rsid w:val="0099025C"/>
    <w:rsid w:val="00990517"/>
    <w:rsid w:val="00990921"/>
    <w:rsid w:val="00990992"/>
    <w:rsid w:val="009909D8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B3"/>
    <w:rsid w:val="00992FCE"/>
    <w:rsid w:val="009931FA"/>
    <w:rsid w:val="009932CA"/>
    <w:rsid w:val="009933E2"/>
    <w:rsid w:val="009935F0"/>
    <w:rsid w:val="00993774"/>
    <w:rsid w:val="00993830"/>
    <w:rsid w:val="009938E7"/>
    <w:rsid w:val="009939E6"/>
    <w:rsid w:val="00993A41"/>
    <w:rsid w:val="00993B2A"/>
    <w:rsid w:val="00993B9F"/>
    <w:rsid w:val="00993CFC"/>
    <w:rsid w:val="00993DD6"/>
    <w:rsid w:val="00993E4B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3D6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B78"/>
    <w:rsid w:val="009A2C02"/>
    <w:rsid w:val="009A2C21"/>
    <w:rsid w:val="009A2C34"/>
    <w:rsid w:val="009A2C76"/>
    <w:rsid w:val="009A2D8F"/>
    <w:rsid w:val="009A34A0"/>
    <w:rsid w:val="009A350A"/>
    <w:rsid w:val="009A3883"/>
    <w:rsid w:val="009A394C"/>
    <w:rsid w:val="009A3A50"/>
    <w:rsid w:val="009A3E56"/>
    <w:rsid w:val="009A3E9A"/>
    <w:rsid w:val="009A3FBD"/>
    <w:rsid w:val="009A401C"/>
    <w:rsid w:val="009A4196"/>
    <w:rsid w:val="009A43C6"/>
    <w:rsid w:val="009A46AA"/>
    <w:rsid w:val="009A5172"/>
    <w:rsid w:val="009A51D1"/>
    <w:rsid w:val="009A51EE"/>
    <w:rsid w:val="009A561D"/>
    <w:rsid w:val="009A56CB"/>
    <w:rsid w:val="009A5873"/>
    <w:rsid w:val="009A5947"/>
    <w:rsid w:val="009A5D00"/>
    <w:rsid w:val="009A5F3E"/>
    <w:rsid w:val="009A5F91"/>
    <w:rsid w:val="009A605E"/>
    <w:rsid w:val="009A63DA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C"/>
    <w:rsid w:val="009A7A5A"/>
    <w:rsid w:val="009A7B4E"/>
    <w:rsid w:val="009A7D65"/>
    <w:rsid w:val="009A7EE9"/>
    <w:rsid w:val="009A7F9F"/>
    <w:rsid w:val="009B03E8"/>
    <w:rsid w:val="009B0540"/>
    <w:rsid w:val="009B0672"/>
    <w:rsid w:val="009B08E2"/>
    <w:rsid w:val="009B0909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110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4FD8"/>
    <w:rsid w:val="009B5166"/>
    <w:rsid w:val="009B5472"/>
    <w:rsid w:val="009B58FB"/>
    <w:rsid w:val="009B5952"/>
    <w:rsid w:val="009B5ACE"/>
    <w:rsid w:val="009B5AE6"/>
    <w:rsid w:val="009B5CFD"/>
    <w:rsid w:val="009B5FDC"/>
    <w:rsid w:val="009B600B"/>
    <w:rsid w:val="009B6338"/>
    <w:rsid w:val="009B6360"/>
    <w:rsid w:val="009B6494"/>
    <w:rsid w:val="009B6535"/>
    <w:rsid w:val="009B6676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5B"/>
    <w:rsid w:val="009C03A2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22"/>
    <w:rsid w:val="009C1350"/>
    <w:rsid w:val="009C154F"/>
    <w:rsid w:val="009C1862"/>
    <w:rsid w:val="009C187C"/>
    <w:rsid w:val="009C1A88"/>
    <w:rsid w:val="009C1ADA"/>
    <w:rsid w:val="009C1AEA"/>
    <w:rsid w:val="009C1E08"/>
    <w:rsid w:val="009C2051"/>
    <w:rsid w:val="009C2249"/>
    <w:rsid w:val="009C237B"/>
    <w:rsid w:val="009C2396"/>
    <w:rsid w:val="009C2446"/>
    <w:rsid w:val="009C2906"/>
    <w:rsid w:val="009C2C98"/>
    <w:rsid w:val="009C2CAE"/>
    <w:rsid w:val="009C2D3D"/>
    <w:rsid w:val="009C2F53"/>
    <w:rsid w:val="009C31EF"/>
    <w:rsid w:val="009C347B"/>
    <w:rsid w:val="009C3592"/>
    <w:rsid w:val="009C385D"/>
    <w:rsid w:val="009C39AB"/>
    <w:rsid w:val="009C3B11"/>
    <w:rsid w:val="009C3B1D"/>
    <w:rsid w:val="009C3FED"/>
    <w:rsid w:val="009C42C0"/>
    <w:rsid w:val="009C43B6"/>
    <w:rsid w:val="009C4435"/>
    <w:rsid w:val="009C44A9"/>
    <w:rsid w:val="009C44C3"/>
    <w:rsid w:val="009C486A"/>
    <w:rsid w:val="009C49DF"/>
    <w:rsid w:val="009C4AE8"/>
    <w:rsid w:val="009C4BF9"/>
    <w:rsid w:val="009C4E51"/>
    <w:rsid w:val="009C4F43"/>
    <w:rsid w:val="009C50DE"/>
    <w:rsid w:val="009C5348"/>
    <w:rsid w:val="009C5534"/>
    <w:rsid w:val="009C5A4E"/>
    <w:rsid w:val="009C5AFF"/>
    <w:rsid w:val="009C5BD5"/>
    <w:rsid w:val="009C5C08"/>
    <w:rsid w:val="009C5E16"/>
    <w:rsid w:val="009C607C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461"/>
    <w:rsid w:val="009D09B2"/>
    <w:rsid w:val="009D0A87"/>
    <w:rsid w:val="009D0BE3"/>
    <w:rsid w:val="009D1048"/>
    <w:rsid w:val="009D12FE"/>
    <w:rsid w:val="009D1459"/>
    <w:rsid w:val="009D1511"/>
    <w:rsid w:val="009D16C6"/>
    <w:rsid w:val="009D1A7F"/>
    <w:rsid w:val="009D1EC0"/>
    <w:rsid w:val="009D20D7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3A0"/>
    <w:rsid w:val="009D34EF"/>
    <w:rsid w:val="009D35F0"/>
    <w:rsid w:val="009D38E5"/>
    <w:rsid w:val="009D3AF2"/>
    <w:rsid w:val="009D3B60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790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59E"/>
    <w:rsid w:val="009D7665"/>
    <w:rsid w:val="009D766E"/>
    <w:rsid w:val="009D76CE"/>
    <w:rsid w:val="009D7775"/>
    <w:rsid w:val="009D7889"/>
    <w:rsid w:val="009D7949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FB1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F39"/>
    <w:rsid w:val="009E4098"/>
    <w:rsid w:val="009E4297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ACC"/>
    <w:rsid w:val="009E5AD1"/>
    <w:rsid w:val="009E605B"/>
    <w:rsid w:val="009E65B4"/>
    <w:rsid w:val="009E65F0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56"/>
    <w:rsid w:val="009E74BA"/>
    <w:rsid w:val="009E7552"/>
    <w:rsid w:val="009E7558"/>
    <w:rsid w:val="009E7714"/>
    <w:rsid w:val="009E7AA1"/>
    <w:rsid w:val="009E7B81"/>
    <w:rsid w:val="009E7CBE"/>
    <w:rsid w:val="009F00FD"/>
    <w:rsid w:val="009F03BA"/>
    <w:rsid w:val="009F03D8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FB0"/>
    <w:rsid w:val="009F2017"/>
    <w:rsid w:val="009F2026"/>
    <w:rsid w:val="009F207C"/>
    <w:rsid w:val="009F2101"/>
    <w:rsid w:val="009F2129"/>
    <w:rsid w:val="009F2406"/>
    <w:rsid w:val="009F24B9"/>
    <w:rsid w:val="009F24C1"/>
    <w:rsid w:val="009F2847"/>
    <w:rsid w:val="009F293D"/>
    <w:rsid w:val="009F29B7"/>
    <w:rsid w:val="009F2DB4"/>
    <w:rsid w:val="009F2DD0"/>
    <w:rsid w:val="009F2EDD"/>
    <w:rsid w:val="009F3008"/>
    <w:rsid w:val="009F309F"/>
    <w:rsid w:val="009F3506"/>
    <w:rsid w:val="009F3752"/>
    <w:rsid w:val="009F3801"/>
    <w:rsid w:val="009F3B1E"/>
    <w:rsid w:val="009F3C35"/>
    <w:rsid w:val="009F3C3D"/>
    <w:rsid w:val="009F4250"/>
    <w:rsid w:val="009F43C4"/>
    <w:rsid w:val="009F43E4"/>
    <w:rsid w:val="009F449E"/>
    <w:rsid w:val="009F46CD"/>
    <w:rsid w:val="009F474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7079"/>
    <w:rsid w:val="009F70E1"/>
    <w:rsid w:val="009F741D"/>
    <w:rsid w:val="009F7421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590"/>
    <w:rsid w:val="00A00845"/>
    <w:rsid w:val="00A00A46"/>
    <w:rsid w:val="00A00B17"/>
    <w:rsid w:val="00A00B18"/>
    <w:rsid w:val="00A00BA8"/>
    <w:rsid w:val="00A00BB7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19D"/>
    <w:rsid w:val="00A0224F"/>
    <w:rsid w:val="00A022D1"/>
    <w:rsid w:val="00A02553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EF7"/>
    <w:rsid w:val="00A04092"/>
    <w:rsid w:val="00A04266"/>
    <w:rsid w:val="00A04309"/>
    <w:rsid w:val="00A045D2"/>
    <w:rsid w:val="00A049BB"/>
    <w:rsid w:val="00A04D02"/>
    <w:rsid w:val="00A04F84"/>
    <w:rsid w:val="00A054AD"/>
    <w:rsid w:val="00A0564C"/>
    <w:rsid w:val="00A05721"/>
    <w:rsid w:val="00A0583B"/>
    <w:rsid w:val="00A05871"/>
    <w:rsid w:val="00A058FC"/>
    <w:rsid w:val="00A05A96"/>
    <w:rsid w:val="00A05E1A"/>
    <w:rsid w:val="00A0618C"/>
    <w:rsid w:val="00A064EA"/>
    <w:rsid w:val="00A065CF"/>
    <w:rsid w:val="00A06AA3"/>
    <w:rsid w:val="00A06B98"/>
    <w:rsid w:val="00A06BF8"/>
    <w:rsid w:val="00A06C5A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DD"/>
    <w:rsid w:val="00A10EEF"/>
    <w:rsid w:val="00A1107E"/>
    <w:rsid w:val="00A111B1"/>
    <w:rsid w:val="00A112A6"/>
    <w:rsid w:val="00A112EE"/>
    <w:rsid w:val="00A11438"/>
    <w:rsid w:val="00A1167F"/>
    <w:rsid w:val="00A11921"/>
    <w:rsid w:val="00A119EB"/>
    <w:rsid w:val="00A11A24"/>
    <w:rsid w:val="00A11A56"/>
    <w:rsid w:val="00A11C0D"/>
    <w:rsid w:val="00A11E1D"/>
    <w:rsid w:val="00A1201E"/>
    <w:rsid w:val="00A120CD"/>
    <w:rsid w:val="00A12374"/>
    <w:rsid w:val="00A1255C"/>
    <w:rsid w:val="00A1266B"/>
    <w:rsid w:val="00A127AC"/>
    <w:rsid w:val="00A12868"/>
    <w:rsid w:val="00A128AC"/>
    <w:rsid w:val="00A12D56"/>
    <w:rsid w:val="00A12D59"/>
    <w:rsid w:val="00A12D73"/>
    <w:rsid w:val="00A13328"/>
    <w:rsid w:val="00A136F1"/>
    <w:rsid w:val="00A138B7"/>
    <w:rsid w:val="00A13990"/>
    <w:rsid w:val="00A13A84"/>
    <w:rsid w:val="00A13AE5"/>
    <w:rsid w:val="00A13CBC"/>
    <w:rsid w:val="00A1407E"/>
    <w:rsid w:val="00A1419A"/>
    <w:rsid w:val="00A143C7"/>
    <w:rsid w:val="00A143CF"/>
    <w:rsid w:val="00A14688"/>
    <w:rsid w:val="00A14885"/>
    <w:rsid w:val="00A14900"/>
    <w:rsid w:val="00A14ACD"/>
    <w:rsid w:val="00A15321"/>
    <w:rsid w:val="00A1537B"/>
    <w:rsid w:val="00A153F5"/>
    <w:rsid w:val="00A154DD"/>
    <w:rsid w:val="00A15505"/>
    <w:rsid w:val="00A155DE"/>
    <w:rsid w:val="00A156DA"/>
    <w:rsid w:val="00A158E1"/>
    <w:rsid w:val="00A15A7F"/>
    <w:rsid w:val="00A15E57"/>
    <w:rsid w:val="00A15F00"/>
    <w:rsid w:val="00A16067"/>
    <w:rsid w:val="00A160D3"/>
    <w:rsid w:val="00A16356"/>
    <w:rsid w:val="00A1641C"/>
    <w:rsid w:val="00A16720"/>
    <w:rsid w:val="00A16733"/>
    <w:rsid w:val="00A169A5"/>
    <w:rsid w:val="00A16BD4"/>
    <w:rsid w:val="00A16D5E"/>
    <w:rsid w:val="00A16FCB"/>
    <w:rsid w:val="00A17146"/>
    <w:rsid w:val="00A1721B"/>
    <w:rsid w:val="00A1727D"/>
    <w:rsid w:val="00A173C0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7EE"/>
    <w:rsid w:val="00A20A14"/>
    <w:rsid w:val="00A20A50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7B8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92F"/>
    <w:rsid w:val="00A24A50"/>
    <w:rsid w:val="00A24B59"/>
    <w:rsid w:val="00A24CA0"/>
    <w:rsid w:val="00A24FFF"/>
    <w:rsid w:val="00A252B9"/>
    <w:rsid w:val="00A2557B"/>
    <w:rsid w:val="00A25736"/>
    <w:rsid w:val="00A25804"/>
    <w:rsid w:val="00A25AE3"/>
    <w:rsid w:val="00A25B8B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59"/>
    <w:rsid w:val="00A27A7B"/>
    <w:rsid w:val="00A27ADF"/>
    <w:rsid w:val="00A27B00"/>
    <w:rsid w:val="00A27B1B"/>
    <w:rsid w:val="00A27B81"/>
    <w:rsid w:val="00A3003C"/>
    <w:rsid w:val="00A30411"/>
    <w:rsid w:val="00A3095D"/>
    <w:rsid w:val="00A30A51"/>
    <w:rsid w:val="00A30A57"/>
    <w:rsid w:val="00A30A89"/>
    <w:rsid w:val="00A30C05"/>
    <w:rsid w:val="00A30CE2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E15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9F"/>
    <w:rsid w:val="00A346FF"/>
    <w:rsid w:val="00A34725"/>
    <w:rsid w:val="00A347B1"/>
    <w:rsid w:val="00A3482A"/>
    <w:rsid w:val="00A34864"/>
    <w:rsid w:val="00A34AA1"/>
    <w:rsid w:val="00A34C8E"/>
    <w:rsid w:val="00A34EF9"/>
    <w:rsid w:val="00A35001"/>
    <w:rsid w:val="00A352DB"/>
    <w:rsid w:val="00A35361"/>
    <w:rsid w:val="00A3537D"/>
    <w:rsid w:val="00A35AEA"/>
    <w:rsid w:val="00A35B4F"/>
    <w:rsid w:val="00A35CE3"/>
    <w:rsid w:val="00A35D51"/>
    <w:rsid w:val="00A35EA4"/>
    <w:rsid w:val="00A35EFD"/>
    <w:rsid w:val="00A35F12"/>
    <w:rsid w:val="00A3633C"/>
    <w:rsid w:val="00A365DE"/>
    <w:rsid w:val="00A368DF"/>
    <w:rsid w:val="00A36B30"/>
    <w:rsid w:val="00A36B58"/>
    <w:rsid w:val="00A36D93"/>
    <w:rsid w:val="00A36E2F"/>
    <w:rsid w:val="00A373EF"/>
    <w:rsid w:val="00A37535"/>
    <w:rsid w:val="00A3753D"/>
    <w:rsid w:val="00A377DD"/>
    <w:rsid w:val="00A37859"/>
    <w:rsid w:val="00A3786E"/>
    <w:rsid w:val="00A378C9"/>
    <w:rsid w:val="00A37B85"/>
    <w:rsid w:val="00A37C22"/>
    <w:rsid w:val="00A37D84"/>
    <w:rsid w:val="00A37E4B"/>
    <w:rsid w:val="00A401DB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21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4105"/>
    <w:rsid w:val="00A4429D"/>
    <w:rsid w:val="00A444AD"/>
    <w:rsid w:val="00A44690"/>
    <w:rsid w:val="00A446C0"/>
    <w:rsid w:val="00A44846"/>
    <w:rsid w:val="00A44B7D"/>
    <w:rsid w:val="00A44E9A"/>
    <w:rsid w:val="00A450DC"/>
    <w:rsid w:val="00A45326"/>
    <w:rsid w:val="00A45448"/>
    <w:rsid w:val="00A45456"/>
    <w:rsid w:val="00A45AED"/>
    <w:rsid w:val="00A45B46"/>
    <w:rsid w:val="00A45B63"/>
    <w:rsid w:val="00A45D20"/>
    <w:rsid w:val="00A45E50"/>
    <w:rsid w:val="00A45EB1"/>
    <w:rsid w:val="00A45ECC"/>
    <w:rsid w:val="00A45EF6"/>
    <w:rsid w:val="00A4610A"/>
    <w:rsid w:val="00A4628A"/>
    <w:rsid w:val="00A462AB"/>
    <w:rsid w:val="00A464D0"/>
    <w:rsid w:val="00A46572"/>
    <w:rsid w:val="00A465CE"/>
    <w:rsid w:val="00A46611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86D"/>
    <w:rsid w:val="00A4789B"/>
    <w:rsid w:val="00A47A50"/>
    <w:rsid w:val="00A47AE9"/>
    <w:rsid w:val="00A47EED"/>
    <w:rsid w:val="00A47EFD"/>
    <w:rsid w:val="00A47FA7"/>
    <w:rsid w:val="00A5005C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116D"/>
    <w:rsid w:val="00A511A3"/>
    <w:rsid w:val="00A5131B"/>
    <w:rsid w:val="00A516AB"/>
    <w:rsid w:val="00A51943"/>
    <w:rsid w:val="00A519A0"/>
    <w:rsid w:val="00A51B9E"/>
    <w:rsid w:val="00A51D0A"/>
    <w:rsid w:val="00A52017"/>
    <w:rsid w:val="00A5206C"/>
    <w:rsid w:val="00A52083"/>
    <w:rsid w:val="00A5218A"/>
    <w:rsid w:val="00A522A7"/>
    <w:rsid w:val="00A52303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E10"/>
    <w:rsid w:val="00A53ED7"/>
    <w:rsid w:val="00A53EDC"/>
    <w:rsid w:val="00A5441C"/>
    <w:rsid w:val="00A54472"/>
    <w:rsid w:val="00A54768"/>
    <w:rsid w:val="00A54822"/>
    <w:rsid w:val="00A549A9"/>
    <w:rsid w:val="00A54B76"/>
    <w:rsid w:val="00A54D60"/>
    <w:rsid w:val="00A54F07"/>
    <w:rsid w:val="00A54F2A"/>
    <w:rsid w:val="00A5500D"/>
    <w:rsid w:val="00A554FA"/>
    <w:rsid w:val="00A55853"/>
    <w:rsid w:val="00A55872"/>
    <w:rsid w:val="00A558ED"/>
    <w:rsid w:val="00A55A3B"/>
    <w:rsid w:val="00A55A3F"/>
    <w:rsid w:val="00A55B5E"/>
    <w:rsid w:val="00A55C25"/>
    <w:rsid w:val="00A55EFD"/>
    <w:rsid w:val="00A56090"/>
    <w:rsid w:val="00A56184"/>
    <w:rsid w:val="00A56360"/>
    <w:rsid w:val="00A5647D"/>
    <w:rsid w:val="00A564DA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2FC"/>
    <w:rsid w:val="00A62307"/>
    <w:rsid w:val="00A623BC"/>
    <w:rsid w:val="00A62404"/>
    <w:rsid w:val="00A6249C"/>
    <w:rsid w:val="00A62634"/>
    <w:rsid w:val="00A62640"/>
    <w:rsid w:val="00A628DC"/>
    <w:rsid w:val="00A6294B"/>
    <w:rsid w:val="00A62A0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DCA"/>
    <w:rsid w:val="00A63E3F"/>
    <w:rsid w:val="00A63E91"/>
    <w:rsid w:val="00A63EA0"/>
    <w:rsid w:val="00A63FCE"/>
    <w:rsid w:val="00A64438"/>
    <w:rsid w:val="00A64751"/>
    <w:rsid w:val="00A64825"/>
    <w:rsid w:val="00A648C0"/>
    <w:rsid w:val="00A64A7F"/>
    <w:rsid w:val="00A64CF5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ED6"/>
    <w:rsid w:val="00A65F11"/>
    <w:rsid w:val="00A65F15"/>
    <w:rsid w:val="00A65F21"/>
    <w:rsid w:val="00A65F34"/>
    <w:rsid w:val="00A6605E"/>
    <w:rsid w:val="00A66081"/>
    <w:rsid w:val="00A661E0"/>
    <w:rsid w:val="00A6623E"/>
    <w:rsid w:val="00A6628A"/>
    <w:rsid w:val="00A66395"/>
    <w:rsid w:val="00A666EB"/>
    <w:rsid w:val="00A666FF"/>
    <w:rsid w:val="00A66797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3D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551"/>
    <w:rsid w:val="00A74574"/>
    <w:rsid w:val="00A7457C"/>
    <w:rsid w:val="00A745B4"/>
    <w:rsid w:val="00A749C9"/>
    <w:rsid w:val="00A74A99"/>
    <w:rsid w:val="00A74C89"/>
    <w:rsid w:val="00A74D11"/>
    <w:rsid w:val="00A74E62"/>
    <w:rsid w:val="00A7514C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F2E"/>
    <w:rsid w:val="00A75F66"/>
    <w:rsid w:val="00A760C4"/>
    <w:rsid w:val="00A761A9"/>
    <w:rsid w:val="00A76456"/>
    <w:rsid w:val="00A765FC"/>
    <w:rsid w:val="00A76841"/>
    <w:rsid w:val="00A76A45"/>
    <w:rsid w:val="00A76C3E"/>
    <w:rsid w:val="00A76D72"/>
    <w:rsid w:val="00A76D79"/>
    <w:rsid w:val="00A76DC6"/>
    <w:rsid w:val="00A76E0F"/>
    <w:rsid w:val="00A76F6B"/>
    <w:rsid w:val="00A7714E"/>
    <w:rsid w:val="00A775B3"/>
    <w:rsid w:val="00A77A28"/>
    <w:rsid w:val="00A77AF0"/>
    <w:rsid w:val="00A77C71"/>
    <w:rsid w:val="00A77D8F"/>
    <w:rsid w:val="00A77FA3"/>
    <w:rsid w:val="00A8007A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50A"/>
    <w:rsid w:val="00A84626"/>
    <w:rsid w:val="00A8475A"/>
    <w:rsid w:val="00A84844"/>
    <w:rsid w:val="00A84872"/>
    <w:rsid w:val="00A84888"/>
    <w:rsid w:val="00A84A03"/>
    <w:rsid w:val="00A84BB3"/>
    <w:rsid w:val="00A84C20"/>
    <w:rsid w:val="00A84D1D"/>
    <w:rsid w:val="00A8508A"/>
    <w:rsid w:val="00A854B8"/>
    <w:rsid w:val="00A856F5"/>
    <w:rsid w:val="00A858AB"/>
    <w:rsid w:val="00A8596A"/>
    <w:rsid w:val="00A85DF0"/>
    <w:rsid w:val="00A85E64"/>
    <w:rsid w:val="00A85FDE"/>
    <w:rsid w:val="00A86221"/>
    <w:rsid w:val="00A862AE"/>
    <w:rsid w:val="00A862D4"/>
    <w:rsid w:val="00A8630E"/>
    <w:rsid w:val="00A8648A"/>
    <w:rsid w:val="00A864D5"/>
    <w:rsid w:val="00A864F6"/>
    <w:rsid w:val="00A8654D"/>
    <w:rsid w:val="00A8685A"/>
    <w:rsid w:val="00A8692A"/>
    <w:rsid w:val="00A86A7C"/>
    <w:rsid w:val="00A86C3B"/>
    <w:rsid w:val="00A86C96"/>
    <w:rsid w:val="00A86CE1"/>
    <w:rsid w:val="00A86DCB"/>
    <w:rsid w:val="00A8739B"/>
    <w:rsid w:val="00A874A3"/>
    <w:rsid w:val="00A87AC0"/>
    <w:rsid w:val="00A87B03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C4A"/>
    <w:rsid w:val="00A90CD8"/>
    <w:rsid w:val="00A90D6A"/>
    <w:rsid w:val="00A90F68"/>
    <w:rsid w:val="00A90FAB"/>
    <w:rsid w:val="00A912EA"/>
    <w:rsid w:val="00A91458"/>
    <w:rsid w:val="00A9159B"/>
    <w:rsid w:val="00A91765"/>
    <w:rsid w:val="00A91794"/>
    <w:rsid w:val="00A91C4A"/>
    <w:rsid w:val="00A91CEE"/>
    <w:rsid w:val="00A91F20"/>
    <w:rsid w:val="00A91F6D"/>
    <w:rsid w:val="00A922FB"/>
    <w:rsid w:val="00A92436"/>
    <w:rsid w:val="00A92456"/>
    <w:rsid w:val="00A9259F"/>
    <w:rsid w:val="00A92639"/>
    <w:rsid w:val="00A927F7"/>
    <w:rsid w:val="00A9283C"/>
    <w:rsid w:val="00A92AB3"/>
    <w:rsid w:val="00A92C8F"/>
    <w:rsid w:val="00A92D97"/>
    <w:rsid w:val="00A92EBD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27D"/>
    <w:rsid w:val="00A942D7"/>
    <w:rsid w:val="00A9434C"/>
    <w:rsid w:val="00A943D0"/>
    <w:rsid w:val="00A944B6"/>
    <w:rsid w:val="00A9485C"/>
    <w:rsid w:val="00A94BD2"/>
    <w:rsid w:val="00A94CF9"/>
    <w:rsid w:val="00A951C5"/>
    <w:rsid w:val="00A953A4"/>
    <w:rsid w:val="00A953D4"/>
    <w:rsid w:val="00A95425"/>
    <w:rsid w:val="00A95992"/>
    <w:rsid w:val="00A95A3D"/>
    <w:rsid w:val="00A95A6A"/>
    <w:rsid w:val="00A95BB1"/>
    <w:rsid w:val="00A95CF0"/>
    <w:rsid w:val="00A95D34"/>
    <w:rsid w:val="00A95DC3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C0C"/>
    <w:rsid w:val="00AA4C9A"/>
    <w:rsid w:val="00AA4CE2"/>
    <w:rsid w:val="00AA4D4C"/>
    <w:rsid w:val="00AA4E0A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0E2"/>
    <w:rsid w:val="00AA7105"/>
    <w:rsid w:val="00AA72A6"/>
    <w:rsid w:val="00AA735A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887"/>
    <w:rsid w:val="00AB0B8F"/>
    <w:rsid w:val="00AB0BF2"/>
    <w:rsid w:val="00AB0CE2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1F2F"/>
    <w:rsid w:val="00AB23D0"/>
    <w:rsid w:val="00AB2531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ADA"/>
    <w:rsid w:val="00AB3C80"/>
    <w:rsid w:val="00AB402E"/>
    <w:rsid w:val="00AB4304"/>
    <w:rsid w:val="00AB4733"/>
    <w:rsid w:val="00AB4885"/>
    <w:rsid w:val="00AB49A9"/>
    <w:rsid w:val="00AB4A28"/>
    <w:rsid w:val="00AB4DFC"/>
    <w:rsid w:val="00AB4F1A"/>
    <w:rsid w:val="00AB5104"/>
    <w:rsid w:val="00AB51BA"/>
    <w:rsid w:val="00AB52C0"/>
    <w:rsid w:val="00AB58B7"/>
    <w:rsid w:val="00AB5909"/>
    <w:rsid w:val="00AB5F5C"/>
    <w:rsid w:val="00AB60FF"/>
    <w:rsid w:val="00AB612C"/>
    <w:rsid w:val="00AB62F6"/>
    <w:rsid w:val="00AB62FE"/>
    <w:rsid w:val="00AB64F6"/>
    <w:rsid w:val="00AB6562"/>
    <w:rsid w:val="00AB6850"/>
    <w:rsid w:val="00AB6E25"/>
    <w:rsid w:val="00AB6F58"/>
    <w:rsid w:val="00AB6FC9"/>
    <w:rsid w:val="00AB7378"/>
    <w:rsid w:val="00AB738A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1A7"/>
    <w:rsid w:val="00AC158B"/>
    <w:rsid w:val="00AC1753"/>
    <w:rsid w:val="00AC1792"/>
    <w:rsid w:val="00AC1CB3"/>
    <w:rsid w:val="00AC1FFA"/>
    <w:rsid w:val="00AC202E"/>
    <w:rsid w:val="00AC210C"/>
    <w:rsid w:val="00AC215E"/>
    <w:rsid w:val="00AC2532"/>
    <w:rsid w:val="00AC2832"/>
    <w:rsid w:val="00AC2933"/>
    <w:rsid w:val="00AC2B08"/>
    <w:rsid w:val="00AC2CF4"/>
    <w:rsid w:val="00AC2D28"/>
    <w:rsid w:val="00AC2FA5"/>
    <w:rsid w:val="00AC300D"/>
    <w:rsid w:val="00AC31C1"/>
    <w:rsid w:val="00AC345D"/>
    <w:rsid w:val="00AC3616"/>
    <w:rsid w:val="00AC38F7"/>
    <w:rsid w:val="00AC391E"/>
    <w:rsid w:val="00AC3A18"/>
    <w:rsid w:val="00AC3A3A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C0"/>
    <w:rsid w:val="00AC5FCA"/>
    <w:rsid w:val="00AC5FEE"/>
    <w:rsid w:val="00AC6175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A5"/>
    <w:rsid w:val="00AD632E"/>
    <w:rsid w:val="00AD64D4"/>
    <w:rsid w:val="00AD6560"/>
    <w:rsid w:val="00AD6594"/>
    <w:rsid w:val="00AD687D"/>
    <w:rsid w:val="00AD6884"/>
    <w:rsid w:val="00AD6903"/>
    <w:rsid w:val="00AD6A0A"/>
    <w:rsid w:val="00AD6D2E"/>
    <w:rsid w:val="00AD6D66"/>
    <w:rsid w:val="00AD6D8F"/>
    <w:rsid w:val="00AD71B8"/>
    <w:rsid w:val="00AD72A3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B2F"/>
    <w:rsid w:val="00AE3B52"/>
    <w:rsid w:val="00AE3D2B"/>
    <w:rsid w:val="00AE3D45"/>
    <w:rsid w:val="00AE3E3C"/>
    <w:rsid w:val="00AE3E6F"/>
    <w:rsid w:val="00AE3EAF"/>
    <w:rsid w:val="00AE3EF9"/>
    <w:rsid w:val="00AE4103"/>
    <w:rsid w:val="00AE417F"/>
    <w:rsid w:val="00AE41CE"/>
    <w:rsid w:val="00AE42DF"/>
    <w:rsid w:val="00AE4559"/>
    <w:rsid w:val="00AE4788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81B"/>
    <w:rsid w:val="00AE7827"/>
    <w:rsid w:val="00AE7BE3"/>
    <w:rsid w:val="00AE7CC7"/>
    <w:rsid w:val="00AE7D07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1073"/>
    <w:rsid w:val="00AF11DE"/>
    <w:rsid w:val="00AF11F7"/>
    <w:rsid w:val="00AF1259"/>
    <w:rsid w:val="00AF1709"/>
    <w:rsid w:val="00AF1963"/>
    <w:rsid w:val="00AF1CD4"/>
    <w:rsid w:val="00AF1F97"/>
    <w:rsid w:val="00AF215A"/>
    <w:rsid w:val="00AF222F"/>
    <w:rsid w:val="00AF2434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5DE"/>
    <w:rsid w:val="00AF4898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746"/>
    <w:rsid w:val="00B0098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A06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97"/>
    <w:rsid w:val="00B039D2"/>
    <w:rsid w:val="00B03A00"/>
    <w:rsid w:val="00B03C81"/>
    <w:rsid w:val="00B040A7"/>
    <w:rsid w:val="00B0410A"/>
    <w:rsid w:val="00B043D5"/>
    <w:rsid w:val="00B045F5"/>
    <w:rsid w:val="00B04B26"/>
    <w:rsid w:val="00B04B35"/>
    <w:rsid w:val="00B04D12"/>
    <w:rsid w:val="00B0520C"/>
    <w:rsid w:val="00B0534D"/>
    <w:rsid w:val="00B05553"/>
    <w:rsid w:val="00B05594"/>
    <w:rsid w:val="00B05D8F"/>
    <w:rsid w:val="00B05F28"/>
    <w:rsid w:val="00B061BF"/>
    <w:rsid w:val="00B063C7"/>
    <w:rsid w:val="00B064B5"/>
    <w:rsid w:val="00B065B3"/>
    <w:rsid w:val="00B066AB"/>
    <w:rsid w:val="00B066C6"/>
    <w:rsid w:val="00B0694C"/>
    <w:rsid w:val="00B0698B"/>
    <w:rsid w:val="00B06BF2"/>
    <w:rsid w:val="00B07056"/>
    <w:rsid w:val="00B0719A"/>
    <w:rsid w:val="00B071C5"/>
    <w:rsid w:val="00B072B3"/>
    <w:rsid w:val="00B072D6"/>
    <w:rsid w:val="00B0776A"/>
    <w:rsid w:val="00B07925"/>
    <w:rsid w:val="00B07B82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E"/>
    <w:rsid w:val="00B12C7F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62F"/>
    <w:rsid w:val="00B1571D"/>
    <w:rsid w:val="00B158E3"/>
    <w:rsid w:val="00B15B24"/>
    <w:rsid w:val="00B15C91"/>
    <w:rsid w:val="00B161C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BF"/>
    <w:rsid w:val="00B20AD8"/>
    <w:rsid w:val="00B20D3F"/>
    <w:rsid w:val="00B20DC7"/>
    <w:rsid w:val="00B2115C"/>
    <w:rsid w:val="00B211D9"/>
    <w:rsid w:val="00B211EA"/>
    <w:rsid w:val="00B214D6"/>
    <w:rsid w:val="00B217AD"/>
    <w:rsid w:val="00B21839"/>
    <w:rsid w:val="00B21A46"/>
    <w:rsid w:val="00B21C7B"/>
    <w:rsid w:val="00B21EBC"/>
    <w:rsid w:val="00B21ED3"/>
    <w:rsid w:val="00B22144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343"/>
    <w:rsid w:val="00B323B4"/>
    <w:rsid w:val="00B324AE"/>
    <w:rsid w:val="00B3257A"/>
    <w:rsid w:val="00B3259E"/>
    <w:rsid w:val="00B325C9"/>
    <w:rsid w:val="00B32D4E"/>
    <w:rsid w:val="00B32EDE"/>
    <w:rsid w:val="00B32F04"/>
    <w:rsid w:val="00B3304B"/>
    <w:rsid w:val="00B33193"/>
    <w:rsid w:val="00B33353"/>
    <w:rsid w:val="00B33373"/>
    <w:rsid w:val="00B333FD"/>
    <w:rsid w:val="00B33A51"/>
    <w:rsid w:val="00B33BFF"/>
    <w:rsid w:val="00B33C2B"/>
    <w:rsid w:val="00B33D69"/>
    <w:rsid w:val="00B33E7C"/>
    <w:rsid w:val="00B33F0B"/>
    <w:rsid w:val="00B340CF"/>
    <w:rsid w:val="00B3417E"/>
    <w:rsid w:val="00B34212"/>
    <w:rsid w:val="00B3423B"/>
    <w:rsid w:val="00B34325"/>
    <w:rsid w:val="00B344E4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756"/>
    <w:rsid w:val="00B35B1B"/>
    <w:rsid w:val="00B35C09"/>
    <w:rsid w:val="00B35D50"/>
    <w:rsid w:val="00B35D7C"/>
    <w:rsid w:val="00B35E71"/>
    <w:rsid w:val="00B35F2D"/>
    <w:rsid w:val="00B3635B"/>
    <w:rsid w:val="00B36877"/>
    <w:rsid w:val="00B36950"/>
    <w:rsid w:val="00B36BC4"/>
    <w:rsid w:val="00B36CDF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305"/>
    <w:rsid w:val="00B413E0"/>
    <w:rsid w:val="00B4149F"/>
    <w:rsid w:val="00B4164E"/>
    <w:rsid w:val="00B416D8"/>
    <w:rsid w:val="00B419EC"/>
    <w:rsid w:val="00B41B83"/>
    <w:rsid w:val="00B41B9E"/>
    <w:rsid w:val="00B41ED4"/>
    <w:rsid w:val="00B41F0F"/>
    <w:rsid w:val="00B41F92"/>
    <w:rsid w:val="00B42265"/>
    <w:rsid w:val="00B422F1"/>
    <w:rsid w:val="00B4255F"/>
    <w:rsid w:val="00B42635"/>
    <w:rsid w:val="00B4267E"/>
    <w:rsid w:val="00B42A85"/>
    <w:rsid w:val="00B42C74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C7"/>
    <w:rsid w:val="00B443BF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413"/>
    <w:rsid w:val="00B504F2"/>
    <w:rsid w:val="00B5054D"/>
    <w:rsid w:val="00B507D6"/>
    <w:rsid w:val="00B5094E"/>
    <w:rsid w:val="00B5099F"/>
    <w:rsid w:val="00B509D4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7A0"/>
    <w:rsid w:val="00B51986"/>
    <w:rsid w:val="00B519D9"/>
    <w:rsid w:val="00B519DC"/>
    <w:rsid w:val="00B51A37"/>
    <w:rsid w:val="00B51AA4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700C"/>
    <w:rsid w:val="00B5719F"/>
    <w:rsid w:val="00B57210"/>
    <w:rsid w:val="00B57390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28E"/>
    <w:rsid w:val="00B6058E"/>
    <w:rsid w:val="00B605EA"/>
    <w:rsid w:val="00B608DB"/>
    <w:rsid w:val="00B60948"/>
    <w:rsid w:val="00B6094F"/>
    <w:rsid w:val="00B60BBD"/>
    <w:rsid w:val="00B60DD2"/>
    <w:rsid w:val="00B60E44"/>
    <w:rsid w:val="00B612BC"/>
    <w:rsid w:val="00B61399"/>
    <w:rsid w:val="00B61717"/>
    <w:rsid w:val="00B6171B"/>
    <w:rsid w:val="00B61902"/>
    <w:rsid w:val="00B6195B"/>
    <w:rsid w:val="00B61EAE"/>
    <w:rsid w:val="00B61ED9"/>
    <w:rsid w:val="00B61F0F"/>
    <w:rsid w:val="00B62472"/>
    <w:rsid w:val="00B624B8"/>
    <w:rsid w:val="00B624DC"/>
    <w:rsid w:val="00B6284B"/>
    <w:rsid w:val="00B62B74"/>
    <w:rsid w:val="00B62BD7"/>
    <w:rsid w:val="00B62FB7"/>
    <w:rsid w:val="00B63325"/>
    <w:rsid w:val="00B63642"/>
    <w:rsid w:val="00B63837"/>
    <w:rsid w:val="00B63896"/>
    <w:rsid w:val="00B638E5"/>
    <w:rsid w:val="00B639F7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805"/>
    <w:rsid w:val="00B658F0"/>
    <w:rsid w:val="00B65997"/>
    <w:rsid w:val="00B659AA"/>
    <w:rsid w:val="00B65A1D"/>
    <w:rsid w:val="00B65B76"/>
    <w:rsid w:val="00B65D74"/>
    <w:rsid w:val="00B65EA4"/>
    <w:rsid w:val="00B65EF6"/>
    <w:rsid w:val="00B65F78"/>
    <w:rsid w:val="00B65FA2"/>
    <w:rsid w:val="00B660A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30E"/>
    <w:rsid w:val="00B6732D"/>
    <w:rsid w:val="00B67386"/>
    <w:rsid w:val="00B67722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392"/>
    <w:rsid w:val="00B723AB"/>
    <w:rsid w:val="00B72505"/>
    <w:rsid w:val="00B72615"/>
    <w:rsid w:val="00B7277D"/>
    <w:rsid w:val="00B728B5"/>
    <w:rsid w:val="00B72B44"/>
    <w:rsid w:val="00B72C68"/>
    <w:rsid w:val="00B73161"/>
    <w:rsid w:val="00B73215"/>
    <w:rsid w:val="00B73611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9E"/>
    <w:rsid w:val="00B74543"/>
    <w:rsid w:val="00B746B5"/>
    <w:rsid w:val="00B7474C"/>
    <w:rsid w:val="00B74A3A"/>
    <w:rsid w:val="00B74AEB"/>
    <w:rsid w:val="00B74B7A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716F"/>
    <w:rsid w:val="00B77202"/>
    <w:rsid w:val="00B77251"/>
    <w:rsid w:val="00B774CF"/>
    <w:rsid w:val="00B77825"/>
    <w:rsid w:val="00B77950"/>
    <w:rsid w:val="00B779DA"/>
    <w:rsid w:val="00B77ABF"/>
    <w:rsid w:val="00B77BBA"/>
    <w:rsid w:val="00B80103"/>
    <w:rsid w:val="00B8016F"/>
    <w:rsid w:val="00B8022E"/>
    <w:rsid w:val="00B806EA"/>
    <w:rsid w:val="00B807BC"/>
    <w:rsid w:val="00B809E1"/>
    <w:rsid w:val="00B80A67"/>
    <w:rsid w:val="00B80B09"/>
    <w:rsid w:val="00B80C0B"/>
    <w:rsid w:val="00B80E63"/>
    <w:rsid w:val="00B81147"/>
    <w:rsid w:val="00B812C8"/>
    <w:rsid w:val="00B81324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628"/>
    <w:rsid w:val="00B84883"/>
    <w:rsid w:val="00B84901"/>
    <w:rsid w:val="00B84C7F"/>
    <w:rsid w:val="00B84CBC"/>
    <w:rsid w:val="00B84E62"/>
    <w:rsid w:val="00B84E8E"/>
    <w:rsid w:val="00B851C4"/>
    <w:rsid w:val="00B852C6"/>
    <w:rsid w:val="00B852D1"/>
    <w:rsid w:val="00B853A4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A30"/>
    <w:rsid w:val="00B87A44"/>
    <w:rsid w:val="00B87A51"/>
    <w:rsid w:val="00B87A63"/>
    <w:rsid w:val="00B87B08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5C3"/>
    <w:rsid w:val="00B948E7"/>
    <w:rsid w:val="00B949F1"/>
    <w:rsid w:val="00B94B2A"/>
    <w:rsid w:val="00B94B48"/>
    <w:rsid w:val="00B94C07"/>
    <w:rsid w:val="00B94CCF"/>
    <w:rsid w:val="00B94CF9"/>
    <w:rsid w:val="00B94DA4"/>
    <w:rsid w:val="00B950EB"/>
    <w:rsid w:val="00B9547E"/>
    <w:rsid w:val="00B95534"/>
    <w:rsid w:val="00B9557D"/>
    <w:rsid w:val="00B95594"/>
    <w:rsid w:val="00B95687"/>
    <w:rsid w:val="00B95760"/>
    <w:rsid w:val="00B95775"/>
    <w:rsid w:val="00B95912"/>
    <w:rsid w:val="00B9593D"/>
    <w:rsid w:val="00B95AD4"/>
    <w:rsid w:val="00B95E03"/>
    <w:rsid w:val="00B95EA5"/>
    <w:rsid w:val="00B961BA"/>
    <w:rsid w:val="00B9626B"/>
    <w:rsid w:val="00B9631D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2AC"/>
    <w:rsid w:val="00BA2465"/>
    <w:rsid w:val="00BA28D2"/>
    <w:rsid w:val="00BA28F1"/>
    <w:rsid w:val="00BA293F"/>
    <w:rsid w:val="00BA2AB4"/>
    <w:rsid w:val="00BA2B81"/>
    <w:rsid w:val="00BA2DD2"/>
    <w:rsid w:val="00BA3304"/>
    <w:rsid w:val="00BA336C"/>
    <w:rsid w:val="00BA339D"/>
    <w:rsid w:val="00BA378E"/>
    <w:rsid w:val="00BA37AB"/>
    <w:rsid w:val="00BA37EA"/>
    <w:rsid w:val="00BA3CFB"/>
    <w:rsid w:val="00BA3D5D"/>
    <w:rsid w:val="00BA42FE"/>
    <w:rsid w:val="00BA48DF"/>
    <w:rsid w:val="00BA4A7A"/>
    <w:rsid w:val="00BA4AF4"/>
    <w:rsid w:val="00BA4E44"/>
    <w:rsid w:val="00BA5242"/>
    <w:rsid w:val="00BA5277"/>
    <w:rsid w:val="00BA52AD"/>
    <w:rsid w:val="00BA52C0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15B"/>
    <w:rsid w:val="00BA77EE"/>
    <w:rsid w:val="00BA77F6"/>
    <w:rsid w:val="00BA7843"/>
    <w:rsid w:val="00BA788B"/>
    <w:rsid w:val="00BA7AF6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51D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516"/>
    <w:rsid w:val="00BB354D"/>
    <w:rsid w:val="00BB3553"/>
    <w:rsid w:val="00BB35D3"/>
    <w:rsid w:val="00BB37E9"/>
    <w:rsid w:val="00BB3A7F"/>
    <w:rsid w:val="00BB3B06"/>
    <w:rsid w:val="00BB3BF7"/>
    <w:rsid w:val="00BB3C55"/>
    <w:rsid w:val="00BB3D49"/>
    <w:rsid w:val="00BB4080"/>
    <w:rsid w:val="00BB4143"/>
    <w:rsid w:val="00BB4257"/>
    <w:rsid w:val="00BB4815"/>
    <w:rsid w:val="00BB4999"/>
    <w:rsid w:val="00BB49BF"/>
    <w:rsid w:val="00BB4B07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3AE"/>
    <w:rsid w:val="00BB6840"/>
    <w:rsid w:val="00BB6A10"/>
    <w:rsid w:val="00BB6AB9"/>
    <w:rsid w:val="00BB6BC7"/>
    <w:rsid w:val="00BB6CAF"/>
    <w:rsid w:val="00BB715A"/>
    <w:rsid w:val="00BB721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6FD"/>
    <w:rsid w:val="00BC181D"/>
    <w:rsid w:val="00BC187C"/>
    <w:rsid w:val="00BC18FA"/>
    <w:rsid w:val="00BC19B1"/>
    <w:rsid w:val="00BC1AD1"/>
    <w:rsid w:val="00BC1D7A"/>
    <w:rsid w:val="00BC2081"/>
    <w:rsid w:val="00BC239C"/>
    <w:rsid w:val="00BC2536"/>
    <w:rsid w:val="00BC27BA"/>
    <w:rsid w:val="00BC2900"/>
    <w:rsid w:val="00BC2A8E"/>
    <w:rsid w:val="00BC2C3A"/>
    <w:rsid w:val="00BC2CAF"/>
    <w:rsid w:val="00BC2E9E"/>
    <w:rsid w:val="00BC2F66"/>
    <w:rsid w:val="00BC2F8C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FD"/>
    <w:rsid w:val="00BC4462"/>
    <w:rsid w:val="00BC450C"/>
    <w:rsid w:val="00BC46A0"/>
    <w:rsid w:val="00BC4997"/>
    <w:rsid w:val="00BC4A07"/>
    <w:rsid w:val="00BC4A86"/>
    <w:rsid w:val="00BC4CB2"/>
    <w:rsid w:val="00BC4F97"/>
    <w:rsid w:val="00BC4F99"/>
    <w:rsid w:val="00BC53E0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AD"/>
    <w:rsid w:val="00BC7BC9"/>
    <w:rsid w:val="00BC7BCC"/>
    <w:rsid w:val="00BC7BD8"/>
    <w:rsid w:val="00BC7C48"/>
    <w:rsid w:val="00BC7CF8"/>
    <w:rsid w:val="00BC7E24"/>
    <w:rsid w:val="00BD042D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866"/>
    <w:rsid w:val="00BD1926"/>
    <w:rsid w:val="00BD1AD6"/>
    <w:rsid w:val="00BD1AFF"/>
    <w:rsid w:val="00BD1E2E"/>
    <w:rsid w:val="00BD1F3E"/>
    <w:rsid w:val="00BD1F8D"/>
    <w:rsid w:val="00BD200E"/>
    <w:rsid w:val="00BD20C2"/>
    <w:rsid w:val="00BD2363"/>
    <w:rsid w:val="00BD23FC"/>
    <w:rsid w:val="00BD24E0"/>
    <w:rsid w:val="00BD2698"/>
    <w:rsid w:val="00BD28FA"/>
    <w:rsid w:val="00BD29E5"/>
    <w:rsid w:val="00BD2B43"/>
    <w:rsid w:val="00BD2C42"/>
    <w:rsid w:val="00BD31D4"/>
    <w:rsid w:val="00BD3361"/>
    <w:rsid w:val="00BD336D"/>
    <w:rsid w:val="00BD3771"/>
    <w:rsid w:val="00BD38D2"/>
    <w:rsid w:val="00BD3C60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9D"/>
    <w:rsid w:val="00BD59D0"/>
    <w:rsid w:val="00BD5B4A"/>
    <w:rsid w:val="00BD5C18"/>
    <w:rsid w:val="00BD5CB6"/>
    <w:rsid w:val="00BD5CD5"/>
    <w:rsid w:val="00BD5D2E"/>
    <w:rsid w:val="00BD5EC9"/>
    <w:rsid w:val="00BD60FC"/>
    <w:rsid w:val="00BD61C1"/>
    <w:rsid w:val="00BD6317"/>
    <w:rsid w:val="00BD65BA"/>
    <w:rsid w:val="00BD673E"/>
    <w:rsid w:val="00BD6B82"/>
    <w:rsid w:val="00BD6BA0"/>
    <w:rsid w:val="00BD6C7E"/>
    <w:rsid w:val="00BD6E68"/>
    <w:rsid w:val="00BD6F6B"/>
    <w:rsid w:val="00BD6FFA"/>
    <w:rsid w:val="00BD7346"/>
    <w:rsid w:val="00BD7792"/>
    <w:rsid w:val="00BD7D87"/>
    <w:rsid w:val="00BD7F7F"/>
    <w:rsid w:val="00BE000D"/>
    <w:rsid w:val="00BE0070"/>
    <w:rsid w:val="00BE01A1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7FA"/>
    <w:rsid w:val="00BE27FC"/>
    <w:rsid w:val="00BE2975"/>
    <w:rsid w:val="00BE2C3F"/>
    <w:rsid w:val="00BE2C94"/>
    <w:rsid w:val="00BE2EBC"/>
    <w:rsid w:val="00BE2FAF"/>
    <w:rsid w:val="00BE313F"/>
    <w:rsid w:val="00BE32AA"/>
    <w:rsid w:val="00BE33E8"/>
    <w:rsid w:val="00BE3621"/>
    <w:rsid w:val="00BE3649"/>
    <w:rsid w:val="00BE36DC"/>
    <w:rsid w:val="00BE3729"/>
    <w:rsid w:val="00BE3C63"/>
    <w:rsid w:val="00BE3CA3"/>
    <w:rsid w:val="00BE3DC8"/>
    <w:rsid w:val="00BE416D"/>
    <w:rsid w:val="00BE42A5"/>
    <w:rsid w:val="00BE4446"/>
    <w:rsid w:val="00BE4588"/>
    <w:rsid w:val="00BE45C5"/>
    <w:rsid w:val="00BE45DD"/>
    <w:rsid w:val="00BE4626"/>
    <w:rsid w:val="00BE46A3"/>
    <w:rsid w:val="00BE4A7B"/>
    <w:rsid w:val="00BE4B4E"/>
    <w:rsid w:val="00BE4BE2"/>
    <w:rsid w:val="00BE4CA2"/>
    <w:rsid w:val="00BE4D30"/>
    <w:rsid w:val="00BE4DB1"/>
    <w:rsid w:val="00BE4F83"/>
    <w:rsid w:val="00BE4FC3"/>
    <w:rsid w:val="00BE504B"/>
    <w:rsid w:val="00BE576D"/>
    <w:rsid w:val="00BE580E"/>
    <w:rsid w:val="00BE5870"/>
    <w:rsid w:val="00BE58C4"/>
    <w:rsid w:val="00BE5946"/>
    <w:rsid w:val="00BE5B26"/>
    <w:rsid w:val="00BE5CEB"/>
    <w:rsid w:val="00BE5F3E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D7"/>
    <w:rsid w:val="00BE73BB"/>
    <w:rsid w:val="00BE76B2"/>
    <w:rsid w:val="00BE7763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45E"/>
    <w:rsid w:val="00BF057B"/>
    <w:rsid w:val="00BF06E4"/>
    <w:rsid w:val="00BF09C2"/>
    <w:rsid w:val="00BF0ACA"/>
    <w:rsid w:val="00BF0B15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77A"/>
    <w:rsid w:val="00BF2D16"/>
    <w:rsid w:val="00BF3253"/>
    <w:rsid w:val="00BF332E"/>
    <w:rsid w:val="00BF33A6"/>
    <w:rsid w:val="00BF350C"/>
    <w:rsid w:val="00BF361D"/>
    <w:rsid w:val="00BF3AD1"/>
    <w:rsid w:val="00BF3BC0"/>
    <w:rsid w:val="00BF3FB3"/>
    <w:rsid w:val="00BF408E"/>
    <w:rsid w:val="00BF41B4"/>
    <w:rsid w:val="00BF429E"/>
    <w:rsid w:val="00BF45D3"/>
    <w:rsid w:val="00BF46BC"/>
    <w:rsid w:val="00BF487F"/>
    <w:rsid w:val="00BF499E"/>
    <w:rsid w:val="00BF49F1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702"/>
    <w:rsid w:val="00BF6779"/>
    <w:rsid w:val="00BF6843"/>
    <w:rsid w:val="00BF6C07"/>
    <w:rsid w:val="00BF6C8D"/>
    <w:rsid w:val="00BF6D60"/>
    <w:rsid w:val="00BF6FAE"/>
    <w:rsid w:val="00BF7022"/>
    <w:rsid w:val="00BF73A5"/>
    <w:rsid w:val="00BF7761"/>
    <w:rsid w:val="00BF7945"/>
    <w:rsid w:val="00BF794E"/>
    <w:rsid w:val="00BF79CB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390"/>
    <w:rsid w:val="00C00425"/>
    <w:rsid w:val="00C00435"/>
    <w:rsid w:val="00C005F8"/>
    <w:rsid w:val="00C00B1B"/>
    <w:rsid w:val="00C00B59"/>
    <w:rsid w:val="00C00CED"/>
    <w:rsid w:val="00C00DD3"/>
    <w:rsid w:val="00C00F5A"/>
    <w:rsid w:val="00C0128C"/>
    <w:rsid w:val="00C0146C"/>
    <w:rsid w:val="00C016A1"/>
    <w:rsid w:val="00C017DA"/>
    <w:rsid w:val="00C01899"/>
    <w:rsid w:val="00C01945"/>
    <w:rsid w:val="00C019AA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C18"/>
    <w:rsid w:val="00C02C26"/>
    <w:rsid w:val="00C02CCB"/>
    <w:rsid w:val="00C02FA8"/>
    <w:rsid w:val="00C03143"/>
    <w:rsid w:val="00C031C6"/>
    <w:rsid w:val="00C03263"/>
    <w:rsid w:val="00C03487"/>
    <w:rsid w:val="00C03585"/>
    <w:rsid w:val="00C0384C"/>
    <w:rsid w:val="00C03A86"/>
    <w:rsid w:val="00C03A8B"/>
    <w:rsid w:val="00C03ABB"/>
    <w:rsid w:val="00C03B3A"/>
    <w:rsid w:val="00C03D85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99B"/>
    <w:rsid w:val="00C04AF1"/>
    <w:rsid w:val="00C04BEF"/>
    <w:rsid w:val="00C04F22"/>
    <w:rsid w:val="00C04F5D"/>
    <w:rsid w:val="00C05320"/>
    <w:rsid w:val="00C053C8"/>
    <w:rsid w:val="00C0559E"/>
    <w:rsid w:val="00C0576E"/>
    <w:rsid w:val="00C05AD4"/>
    <w:rsid w:val="00C05AF5"/>
    <w:rsid w:val="00C05C3D"/>
    <w:rsid w:val="00C05F87"/>
    <w:rsid w:val="00C06044"/>
    <w:rsid w:val="00C0627D"/>
    <w:rsid w:val="00C0629D"/>
    <w:rsid w:val="00C0632D"/>
    <w:rsid w:val="00C06580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3E"/>
    <w:rsid w:val="00C10DE0"/>
    <w:rsid w:val="00C10E25"/>
    <w:rsid w:val="00C10EE4"/>
    <w:rsid w:val="00C10FB5"/>
    <w:rsid w:val="00C110C3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E38"/>
    <w:rsid w:val="00C12FE4"/>
    <w:rsid w:val="00C1308D"/>
    <w:rsid w:val="00C133D9"/>
    <w:rsid w:val="00C13480"/>
    <w:rsid w:val="00C137FC"/>
    <w:rsid w:val="00C13AD8"/>
    <w:rsid w:val="00C13B08"/>
    <w:rsid w:val="00C13C2C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763"/>
    <w:rsid w:val="00C157BB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D6E"/>
    <w:rsid w:val="00C16F3A"/>
    <w:rsid w:val="00C171F7"/>
    <w:rsid w:val="00C172DB"/>
    <w:rsid w:val="00C17374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A7"/>
    <w:rsid w:val="00C20AF1"/>
    <w:rsid w:val="00C20D1A"/>
    <w:rsid w:val="00C20DC8"/>
    <w:rsid w:val="00C21271"/>
    <w:rsid w:val="00C21299"/>
    <w:rsid w:val="00C21344"/>
    <w:rsid w:val="00C213FA"/>
    <w:rsid w:val="00C214F3"/>
    <w:rsid w:val="00C2158E"/>
    <w:rsid w:val="00C21777"/>
    <w:rsid w:val="00C21ABC"/>
    <w:rsid w:val="00C21DD1"/>
    <w:rsid w:val="00C22004"/>
    <w:rsid w:val="00C2216B"/>
    <w:rsid w:val="00C22480"/>
    <w:rsid w:val="00C22CC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A98"/>
    <w:rsid w:val="00C27ABC"/>
    <w:rsid w:val="00C27B46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403"/>
    <w:rsid w:val="00C31A9D"/>
    <w:rsid w:val="00C31B93"/>
    <w:rsid w:val="00C31D97"/>
    <w:rsid w:val="00C31FC9"/>
    <w:rsid w:val="00C322B8"/>
    <w:rsid w:val="00C32AA8"/>
    <w:rsid w:val="00C32F54"/>
    <w:rsid w:val="00C33168"/>
    <w:rsid w:val="00C33212"/>
    <w:rsid w:val="00C33247"/>
    <w:rsid w:val="00C3338B"/>
    <w:rsid w:val="00C33585"/>
    <w:rsid w:val="00C335B2"/>
    <w:rsid w:val="00C33615"/>
    <w:rsid w:val="00C33701"/>
    <w:rsid w:val="00C3392F"/>
    <w:rsid w:val="00C33C66"/>
    <w:rsid w:val="00C33F02"/>
    <w:rsid w:val="00C33F55"/>
    <w:rsid w:val="00C340A2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A35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7030"/>
    <w:rsid w:val="00C37099"/>
    <w:rsid w:val="00C370A4"/>
    <w:rsid w:val="00C372C3"/>
    <w:rsid w:val="00C37333"/>
    <w:rsid w:val="00C37520"/>
    <w:rsid w:val="00C377BE"/>
    <w:rsid w:val="00C37828"/>
    <w:rsid w:val="00C3791C"/>
    <w:rsid w:val="00C37A23"/>
    <w:rsid w:val="00C37CB2"/>
    <w:rsid w:val="00C37D57"/>
    <w:rsid w:val="00C37D7A"/>
    <w:rsid w:val="00C37DCA"/>
    <w:rsid w:val="00C37E4C"/>
    <w:rsid w:val="00C37E69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3677"/>
    <w:rsid w:val="00C43EA0"/>
    <w:rsid w:val="00C4437A"/>
    <w:rsid w:val="00C44692"/>
    <w:rsid w:val="00C4470D"/>
    <w:rsid w:val="00C44753"/>
    <w:rsid w:val="00C44772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47C"/>
    <w:rsid w:val="00C47705"/>
    <w:rsid w:val="00C4790A"/>
    <w:rsid w:val="00C47CB6"/>
    <w:rsid w:val="00C47CB7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23F"/>
    <w:rsid w:val="00C52516"/>
    <w:rsid w:val="00C52998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50A"/>
    <w:rsid w:val="00C54590"/>
    <w:rsid w:val="00C545DE"/>
    <w:rsid w:val="00C5463C"/>
    <w:rsid w:val="00C5487A"/>
    <w:rsid w:val="00C54BD6"/>
    <w:rsid w:val="00C54CCB"/>
    <w:rsid w:val="00C55101"/>
    <w:rsid w:val="00C5515B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159"/>
    <w:rsid w:val="00C562FA"/>
    <w:rsid w:val="00C56385"/>
    <w:rsid w:val="00C563C1"/>
    <w:rsid w:val="00C566DC"/>
    <w:rsid w:val="00C56737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9B"/>
    <w:rsid w:val="00C626CA"/>
    <w:rsid w:val="00C6276A"/>
    <w:rsid w:val="00C629C9"/>
    <w:rsid w:val="00C62A3F"/>
    <w:rsid w:val="00C62B47"/>
    <w:rsid w:val="00C62B88"/>
    <w:rsid w:val="00C62C20"/>
    <w:rsid w:val="00C62D62"/>
    <w:rsid w:val="00C62DB3"/>
    <w:rsid w:val="00C63188"/>
    <w:rsid w:val="00C633B0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401"/>
    <w:rsid w:val="00C6477E"/>
    <w:rsid w:val="00C64A9E"/>
    <w:rsid w:val="00C64A9F"/>
    <w:rsid w:val="00C64B36"/>
    <w:rsid w:val="00C64D7C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50"/>
    <w:rsid w:val="00C663E8"/>
    <w:rsid w:val="00C66662"/>
    <w:rsid w:val="00C66740"/>
    <w:rsid w:val="00C66989"/>
    <w:rsid w:val="00C669B9"/>
    <w:rsid w:val="00C66AC3"/>
    <w:rsid w:val="00C66B9C"/>
    <w:rsid w:val="00C66BE1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7C"/>
    <w:rsid w:val="00C67B8C"/>
    <w:rsid w:val="00C67BC1"/>
    <w:rsid w:val="00C67BF3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41BC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F3"/>
    <w:rsid w:val="00C761C9"/>
    <w:rsid w:val="00C76394"/>
    <w:rsid w:val="00C7655E"/>
    <w:rsid w:val="00C76592"/>
    <w:rsid w:val="00C7669A"/>
    <w:rsid w:val="00C767F3"/>
    <w:rsid w:val="00C7695D"/>
    <w:rsid w:val="00C76991"/>
    <w:rsid w:val="00C76B2D"/>
    <w:rsid w:val="00C76D4B"/>
    <w:rsid w:val="00C76FE3"/>
    <w:rsid w:val="00C77072"/>
    <w:rsid w:val="00C7724F"/>
    <w:rsid w:val="00C7731B"/>
    <w:rsid w:val="00C7737C"/>
    <w:rsid w:val="00C7742A"/>
    <w:rsid w:val="00C77BDA"/>
    <w:rsid w:val="00C77BF1"/>
    <w:rsid w:val="00C77DEF"/>
    <w:rsid w:val="00C77E0C"/>
    <w:rsid w:val="00C800E7"/>
    <w:rsid w:val="00C802B3"/>
    <w:rsid w:val="00C804A6"/>
    <w:rsid w:val="00C80574"/>
    <w:rsid w:val="00C80F53"/>
    <w:rsid w:val="00C81151"/>
    <w:rsid w:val="00C81223"/>
    <w:rsid w:val="00C8123A"/>
    <w:rsid w:val="00C812CE"/>
    <w:rsid w:val="00C81315"/>
    <w:rsid w:val="00C815D0"/>
    <w:rsid w:val="00C8169D"/>
    <w:rsid w:val="00C817D8"/>
    <w:rsid w:val="00C81A7D"/>
    <w:rsid w:val="00C81B53"/>
    <w:rsid w:val="00C81D42"/>
    <w:rsid w:val="00C81D78"/>
    <w:rsid w:val="00C822B8"/>
    <w:rsid w:val="00C822E1"/>
    <w:rsid w:val="00C82427"/>
    <w:rsid w:val="00C82463"/>
    <w:rsid w:val="00C829A3"/>
    <w:rsid w:val="00C82B70"/>
    <w:rsid w:val="00C82C6D"/>
    <w:rsid w:val="00C82D4A"/>
    <w:rsid w:val="00C830F9"/>
    <w:rsid w:val="00C834BD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DB4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772"/>
    <w:rsid w:val="00C919A4"/>
    <w:rsid w:val="00C91A33"/>
    <w:rsid w:val="00C91B02"/>
    <w:rsid w:val="00C91C6F"/>
    <w:rsid w:val="00C91CDC"/>
    <w:rsid w:val="00C920E8"/>
    <w:rsid w:val="00C9221E"/>
    <w:rsid w:val="00C9277C"/>
    <w:rsid w:val="00C929C7"/>
    <w:rsid w:val="00C92AF2"/>
    <w:rsid w:val="00C92B55"/>
    <w:rsid w:val="00C92D41"/>
    <w:rsid w:val="00C930E6"/>
    <w:rsid w:val="00C933F4"/>
    <w:rsid w:val="00C9358F"/>
    <w:rsid w:val="00C936EB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70A"/>
    <w:rsid w:val="00C9789E"/>
    <w:rsid w:val="00C9793B"/>
    <w:rsid w:val="00C97A88"/>
    <w:rsid w:val="00C97AD7"/>
    <w:rsid w:val="00C97BD0"/>
    <w:rsid w:val="00C97BF8"/>
    <w:rsid w:val="00C97CA8"/>
    <w:rsid w:val="00C97E83"/>
    <w:rsid w:val="00CA00D6"/>
    <w:rsid w:val="00CA0332"/>
    <w:rsid w:val="00CA0388"/>
    <w:rsid w:val="00CA03A6"/>
    <w:rsid w:val="00CA0758"/>
    <w:rsid w:val="00CA0767"/>
    <w:rsid w:val="00CA087A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CF"/>
    <w:rsid w:val="00CA55C4"/>
    <w:rsid w:val="00CA56E9"/>
    <w:rsid w:val="00CA5804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BC8"/>
    <w:rsid w:val="00CA6EA8"/>
    <w:rsid w:val="00CA6EB0"/>
    <w:rsid w:val="00CA6F70"/>
    <w:rsid w:val="00CA7059"/>
    <w:rsid w:val="00CA70C5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7C9"/>
    <w:rsid w:val="00CB0917"/>
    <w:rsid w:val="00CB09BD"/>
    <w:rsid w:val="00CB0B02"/>
    <w:rsid w:val="00CB0CB7"/>
    <w:rsid w:val="00CB0ED4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ABA"/>
    <w:rsid w:val="00CB6B47"/>
    <w:rsid w:val="00CB6BF5"/>
    <w:rsid w:val="00CB6CA4"/>
    <w:rsid w:val="00CB7053"/>
    <w:rsid w:val="00CB7591"/>
    <w:rsid w:val="00CB75E4"/>
    <w:rsid w:val="00CB7754"/>
    <w:rsid w:val="00CB77AE"/>
    <w:rsid w:val="00CB7910"/>
    <w:rsid w:val="00CB79FD"/>
    <w:rsid w:val="00CB7A52"/>
    <w:rsid w:val="00CB7A65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A"/>
    <w:rsid w:val="00CC3B39"/>
    <w:rsid w:val="00CC3D56"/>
    <w:rsid w:val="00CC3D78"/>
    <w:rsid w:val="00CC3E69"/>
    <w:rsid w:val="00CC4583"/>
    <w:rsid w:val="00CC480B"/>
    <w:rsid w:val="00CC4838"/>
    <w:rsid w:val="00CC4A3F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D005A"/>
    <w:rsid w:val="00CD01B6"/>
    <w:rsid w:val="00CD0228"/>
    <w:rsid w:val="00CD02AA"/>
    <w:rsid w:val="00CD02D7"/>
    <w:rsid w:val="00CD0343"/>
    <w:rsid w:val="00CD0580"/>
    <w:rsid w:val="00CD0650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B5"/>
    <w:rsid w:val="00CD1CAB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460"/>
    <w:rsid w:val="00CD6B09"/>
    <w:rsid w:val="00CD6B8F"/>
    <w:rsid w:val="00CD6C54"/>
    <w:rsid w:val="00CD6D3E"/>
    <w:rsid w:val="00CD710A"/>
    <w:rsid w:val="00CD7131"/>
    <w:rsid w:val="00CD7241"/>
    <w:rsid w:val="00CD74AA"/>
    <w:rsid w:val="00CD791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11AA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4206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80D"/>
    <w:rsid w:val="00CE589E"/>
    <w:rsid w:val="00CE58AD"/>
    <w:rsid w:val="00CE598C"/>
    <w:rsid w:val="00CE5A80"/>
    <w:rsid w:val="00CE5B3A"/>
    <w:rsid w:val="00CE5B51"/>
    <w:rsid w:val="00CE6059"/>
    <w:rsid w:val="00CE60AF"/>
    <w:rsid w:val="00CE621A"/>
    <w:rsid w:val="00CE6314"/>
    <w:rsid w:val="00CE6590"/>
    <w:rsid w:val="00CE6B9E"/>
    <w:rsid w:val="00CE6C77"/>
    <w:rsid w:val="00CE6D73"/>
    <w:rsid w:val="00CE7046"/>
    <w:rsid w:val="00CE7161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B04"/>
    <w:rsid w:val="00CF0B4E"/>
    <w:rsid w:val="00CF0C46"/>
    <w:rsid w:val="00CF0C6E"/>
    <w:rsid w:val="00CF0D69"/>
    <w:rsid w:val="00CF0D6C"/>
    <w:rsid w:val="00CF106B"/>
    <w:rsid w:val="00CF10F9"/>
    <w:rsid w:val="00CF114F"/>
    <w:rsid w:val="00CF151D"/>
    <w:rsid w:val="00CF1634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85B"/>
    <w:rsid w:val="00CF3971"/>
    <w:rsid w:val="00CF3FE8"/>
    <w:rsid w:val="00CF40BE"/>
    <w:rsid w:val="00CF41E7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BEB"/>
    <w:rsid w:val="00D00C43"/>
    <w:rsid w:val="00D00C94"/>
    <w:rsid w:val="00D00D0D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794"/>
    <w:rsid w:val="00D027AA"/>
    <w:rsid w:val="00D02AA3"/>
    <w:rsid w:val="00D02AE8"/>
    <w:rsid w:val="00D02AF5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3D3F"/>
    <w:rsid w:val="00D040E1"/>
    <w:rsid w:val="00D040E2"/>
    <w:rsid w:val="00D04854"/>
    <w:rsid w:val="00D048CB"/>
    <w:rsid w:val="00D048EF"/>
    <w:rsid w:val="00D049D7"/>
    <w:rsid w:val="00D04A3B"/>
    <w:rsid w:val="00D04B9B"/>
    <w:rsid w:val="00D04D3B"/>
    <w:rsid w:val="00D04D94"/>
    <w:rsid w:val="00D050D5"/>
    <w:rsid w:val="00D05235"/>
    <w:rsid w:val="00D05353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2A6"/>
    <w:rsid w:val="00D063FE"/>
    <w:rsid w:val="00D06489"/>
    <w:rsid w:val="00D064F5"/>
    <w:rsid w:val="00D065C3"/>
    <w:rsid w:val="00D065D3"/>
    <w:rsid w:val="00D0668E"/>
    <w:rsid w:val="00D066E9"/>
    <w:rsid w:val="00D06749"/>
    <w:rsid w:val="00D06814"/>
    <w:rsid w:val="00D06827"/>
    <w:rsid w:val="00D06A35"/>
    <w:rsid w:val="00D06AF7"/>
    <w:rsid w:val="00D06F77"/>
    <w:rsid w:val="00D06FA2"/>
    <w:rsid w:val="00D06FFE"/>
    <w:rsid w:val="00D0712B"/>
    <w:rsid w:val="00D07369"/>
    <w:rsid w:val="00D07629"/>
    <w:rsid w:val="00D0785A"/>
    <w:rsid w:val="00D078CC"/>
    <w:rsid w:val="00D07BC2"/>
    <w:rsid w:val="00D07D9A"/>
    <w:rsid w:val="00D07DA8"/>
    <w:rsid w:val="00D07EB0"/>
    <w:rsid w:val="00D10029"/>
    <w:rsid w:val="00D102F9"/>
    <w:rsid w:val="00D104C2"/>
    <w:rsid w:val="00D10508"/>
    <w:rsid w:val="00D10643"/>
    <w:rsid w:val="00D10706"/>
    <w:rsid w:val="00D10731"/>
    <w:rsid w:val="00D10A55"/>
    <w:rsid w:val="00D1110C"/>
    <w:rsid w:val="00D11266"/>
    <w:rsid w:val="00D11285"/>
    <w:rsid w:val="00D1137A"/>
    <w:rsid w:val="00D1148D"/>
    <w:rsid w:val="00D119B8"/>
    <w:rsid w:val="00D11B3F"/>
    <w:rsid w:val="00D11D21"/>
    <w:rsid w:val="00D11D9C"/>
    <w:rsid w:val="00D11EC2"/>
    <w:rsid w:val="00D1226F"/>
    <w:rsid w:val="00D1278D"/>
    <w:rsid w:val="00D12843"/>
    <w:rsid w:val="00D12907"/>
    <w:rsid w:val="00D12AC1"/>
    <w:rsid w:val="00D12DF5"/>
    <w:rsid w:val="00D1342C"/>
    <w:rsid w:val="00D1350F"/>
    <w:rsid w:val="00D13548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6F0"/>
    <w:rsid w:val="00D17BCB"/>
    <w:rsid w:val="00D17C49"/>
    <w:rsid w:val="00D17F45"/>
    <w:rsid w:val="00D17FD1"/>
    <w:rsid w:val="00D20094"/>
    <w:rsid w:val="00D20214"/>
    <w:rsid w:val="00D2049F"/>
    <w:rsid w:val="00D204E6"/>
    <w:rsid w:val="00D2061D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8BD"/>
    <w:rsid w:val="00D22A97"/>
    <w:rsid w:val="00D22B3D"/>
    <w:rsid w:val="00D22D5C"/>
    <w:rsid w:val="00D22EF8"/>
    <w:rsid w:val="00D22F30"/>
    <w:rsid w:val="00D2311A"/>
    <w:rsid w:val="00D231BE"/>
    <w:rsid w:val="00D23240"/>
    <w:rsid w:val="00D2349A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500E"/>
    <w:rsid w:val="00D25231"/>
    <w:rsid w:val="00D2526E"/>
    <w:rsid w:val="00D25A51"/>
    <w:rsid w:val="00D25BD0"/>
    <w:rsid w:val="00D25CFA"/>
    <w:rsid w:val="00D26048"/>
    <w:rsid w:val="00D2604C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BB"/>
    <w:rsid w:val="00D27243"/>
    <w:rsid w:val="00D272FA"/>
    <w:rsid w:val="00D278C6"/>
    <w:rsid w:val="00D2793D"/>
    <w:rsid w:val="00D27EE6"/>
    <w:rsid w:val="00D300F1"/>
    <w:rsid w:val="00D30383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F7"/>
    <w:rsid w:val="00D3386D"/>
    <w:rsid w:val="00D3396F"/>
    <w:rsid w:val="00D339A1"/>
    <w:rsid w:val="00D33AE0"/>
    <w:rsid w:val="00D33F75"/>
    <w:rsid w:val="00D33F94"/>
    <w:rsid w:val="00D344D3"/>
    <w:rsid w:val="00D348D1"/>
    <w:rsid w:val="00D34BFE"/>
    <w:rsid w:val="00D34C22"/>
    <w:rsid w:val="00D34D87"/>
    <w:rsid w:val="00D34ECB"/>
    <w:rsid w:val="00D34ED6"/>
    <w:rsid w:val="00D35178"/>
    <w:rsid w:val="00D354B8"/>
    <w:rsid w:val="00D35598"/>
    <w:rsid w:val="00D358B2"/>
    <w:rsid w:val="00D35CC9"/>
    <w:rsid w:val="00D35D53"/>
    <w:rsid w:val="00D36011"/>
    <w:rsid w:val="00D360A6"/>
    <w:rsid w:val="00D360E2"/>
    <w:rsid w:val="00D360F3"/>
    <w:rsid w:val="00D3632D"/>
    <w:rsid w:val="00D36534"/>
    <w:rsid w:val="00D36698"/>
    <w:rsid w:val="00D36727"/>
    <w:rsid w:val="00D36744"/>
    <w:rsid w:val="00D369A4"/>
    <w:rsid w:val="00D36A2B"/>
    <w:rsid w:val="00D36CD9"/>
    <w:rsid w:val="00D36F69"/>
    <w:rsid w:val="00D37064"/>
    <w:rsid w:val="00D372BB"/>
    <w:rsid w:val="00D37616"/>
    <w:rsid w:val="00D376DE"/>
    <w:rsid w:val="00D3779C"/>
    <w:rsid w:val="00D37934"/>
    <w:rsid w:val="00D37B39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DAB"/>
    <w:rsid w:val="00D41F86"/>
    <w:rsid w:val="00D41FA2"/>
    <w:rsid w:val="00D41FDC"/>
    <w:rsid w:val="00D42088"/>
    <w:rsid w:val="00D42191"/>
    <w:rsid w:val="00D4225C"/>
    <w:rsid w:val="00D4234B"/>
    <w:rsid w:val="00D4258B"/>
    <w:rsid w:val="00D42CC1"/>
    <w:rsid w:val="00D42EFD"/>
    <w:rsid w:val="00D42F28"/>
    <w:rsid w:val="00D430E5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67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E0"/>
    <w:rsid w:val="00D45266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68"/>
    <w:rsid w:val="00D46D84"/>
    <w:rsid w:val="00D46EB6"/>
    <w:rsid w:val="00D4764F"/>
    <w:rsid w:val="00D47703"/>
    <w:rsid w:val="00D4773C"/>
    <w:rsid w:val="00D47919"/>
    <w:rsid w:val="00D47DBA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13D2"/>
    <w:rsid w:val="00D515F1"/>
    <w:rsid w:val="00D51877"/>
    <w:rsid w:val="00D51E2E"/>
    <w:rsid w:val="00D51ECF"/>
    <w:rsid w:val="00D51FA4"/>
    <w:rsid w:val="00D51FAF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3B6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7074"/>
    <w:rsid w:val="00D57088"/>
    <w:rsid w:val="00D57355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6C2"/>
    <w:rsid w:val="00D60A14"/>
    <w:rsid w:val="00D60A96"/>
    <w:rsid w:val="00D60AA1"/>
    <w:rsid w:val="00D60C35"/>
    <w:rsid w:val="00D60CC6"/>
    <w:rsid w:val="00D60F3E"/>
    <w:rsid w:val="00D60FAD"/>
    <w:rsid w:val="00D612B8"/>
    <w:rsid w:val="00D615DD"/>
    <w:rsid w:val="00D61653"/>
    <w:rsid w:val="00D616B5"/>
    <w:rsid w:val="00D616CC"/>
    <w:rsid w:val="00D61748"/>
    <w:rsid w:val="00D61913"/>
    <w:rsid w:val="00D61A30"/>
    <w:rsid w:val="00D61CB0"/>
    <w:rsid w:val="00D61CF6"/>
    <w:rsid w:val="00D61E1E"/>
    <w:rsid w:val="00D61FD8"/>
    <w:rsid w:val="00D62171"/>
    <w:rsid w:val="00D62237"/>
    <w:rsid w:val="00D624B3"/>
    <w:rsid w:val="00D6272B"/>
    <w:rsid w:val="00D62877"/>
    <w:rsid w:val="00D6290A"/>
    <w:rsid w:val="00D6299D"/>
    <w:rsid w:val="00D629E9"/>
    <w:rsid w:val="00D629F5"/>
    <w:rsid w:val="00D62B16"/>
    <w:rsid w:val="00D62BD1"/>
    <w:rsid w:val="00D62C33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A55"/>
    <w:rsid w:val="00D63D30"/>
    <w:rsid w:val="00D63E01"/>
    <w:rsid w:val="00D63EC8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573"/>
    <w:rsid w:val="00D67674"/>
    <w:rsid w:val="00D67724"/>
    <w:rsid w:val="00D677B4"/>
    <w:rsid w:val="00D678D9"/>
    <w:rsid w:val="00D67A2D"/>
    <w:rsid w:val="00D67A59"/>
    <w:rsid w:val="00D67C6A"/>
    <w:rsid w:val="00D67CEA"/>
    <w:rsid w:val="00D67DC0"/>
    <w:rsid w:val="00D67EC4"/>
    <w:rsid w:val="00D67F06"/>
    <w:rsid w:val="00D7005B"/>
    <w:rsid w:val="00D70122"/>
    <w:rsid w:val="00D702BE"/>
    <w:rsid w:val="00D70445"/>
    <w:rsid w:val="00D70999"/>
    <w:rsid w:val="00D70A09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B0"/>
    <w:rsid w:val="00D748F2"/>
    <w:rsid w:val="00D74992"/>
    <w:rsid w:val="00D749AA"/>
    <w:rsid w:val="00D74A68"/>
    <w:rsid w:val="00D74A98"/>
    <w:rsid w:val="00D74C76"/>
    <w:rsid w:val="00D74C7B"/>
    <w:rsid w:val="00D74E51"/>
    <w:rsid w:val="00D74F7D"/>
    <w:rsid w:val="00D75055"/>
    <w:rsid w:val="00D75057"/>
    <w:rsid w:val="00D7520E"/>
    <w:rsid w:val="00D753C3"/>
    <w:rsid w:val="00D754B9"/>
    <w:rsid w:val="00D75511"/>
    <w:rsid w:val="00D756C7"/>
    <w:rsid w:val="00D75767"/>
    <w:rsid w:val="00D75D5C"/>
    <w:rsid w:val="00D7621A"/>
    <w:rsid w:val="00D76386"/>
    <w:rsid w:val="00D763E3"/>
    <w:rsid w:val="00D76442"/>
    <w:rsid w:val="00D76638"/>
    <w:rsid w:val="00D768FE"/>
    <w:rsid w:val="00D76926"/>
    <w:rsid w:val="00D76B59"/>
    <w:rsid w:val="00D76D8A"/>
    <w:rsid w:val="00D77026"/>
    <w:rsid w:val="00D7718A"/>
    <w:rsid w:val="00D772FF"/>
    <w:rsid w:val="00D7738F"/>
    <w:rsid w:val="00D7750F"/>
    <w:rsid w:val="00D7751C"/>
    <w:rsid w:val="00D7754D"/>
    <w:rsid w:val="00D77777"/>
    <w:rsid w:val="00D7787E"/>
    <w:rsid w:val="00D778CB"/>
    <w:rsid w:val="00D77A57"/>
    <w:rsid w:val="00D77B98"/>
    <w:rsid w:val="00D77DFD"/>
    <w:rsid w:val="00D77E7B"/>
    <w:rsid w:val="00D77ECC"/>
    <w:rsid w:val="00D80190"/>
    <w:rsid w:val="00D801BE"/>
    <w:rsid w:val="00D802D3"/>
    <w:rsid w:val="00D80B9B"/>
    <w:rsid w:val="00D80DF2"/>
    <w:rsid w:val="00D81223"/>
    <w:rsid w:val="00D81378"/>
    <w:rsid w:val="00D81389"/>
    <w:rsid w:val="00D81567"/>
    <w:rsid w:val="00D816AD"/>
    <w:rsid w:val="00D817D5"/>
    <w:rsid w:val="00D81AF9"/>
    <w:rsid w:val="00D81AFF"/>
    <w:rsid w:val="00D81BFE"/>
    <w:rsid w:val="00D81EBA"/>
    <w:rsid w:val="00D82026"/>
    <w:rsid w:val="00D8206E"/>
    <w:rsid w:val="00D82160"/>
    <w:rsid w:val="00D821CD"/>
    <w:rsid w:val="00D82216"/>
    <w:rsid w:val="00D82266"/>
    <w:rsid w:val="00D823CD"/>
    <w:rsid w:val="00D823E4"/>
    <w:rsid w:val="00D8247D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FFE"/>
    <w:rsid w:val="00D84097"/>
    <w:rsid w:val="00D842BB"/>
    <w:rsid w:val="00D842DE"/>
    <w:rsid w:val="00D843AF"/>
    <w:rsid w:val="00D843E2"/>
    <w:rsid w:val="00D8454D"/>
    <w:rsid w:val="00D845B4"/>
    <w:rsid w:val="00D84631"/>
    <w:rsid w:val="00D847F4"/>
    <w:rsid w:val="00D848EA"/>
    <w:rsid w:val="00D84B07"/>
    <w:rsid w:val="00D84ED9"/>
    <w:rsid w:val="00D84FBE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75"/>
    <w:rsid w:val="00D861B3"/>
    <w:rsid w:val="00D861CB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840"/>
    <w:rsid w:val="00D87A50"/>
    <w:rsid w:val="00D87F42"/>
    <w:rsid w:val="00D90490"/>
    <w:rsid w:val="00D9051B"/>
    <w:rsid w:val="00D90554"/>
    <w:rsid w:val="00D909E7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CA8"/>
    <w:rsid w:val="00D93D2D"/>
    <w:rsid w:val="00D940C0"/>
    <w:rsid w:val="00D9412B"/>
    <w:rsid w:val="00D9413E"/>
    <w:rsid w:val="00D941EF"/>
    <w:rsid w:val="00D941F5"/>
    <w:rsid w:val="00D94C75"/>
    <w:rsid w:val="00D94E3C"/>
    <w:rsid w:val="00D94E69"/>
    <w:rsid w:val="00D95473"/>
    <w:rsid w:val="00D9549D"/>
    <w:rsid w:val="00D954CD"/>
    <w:rsid w:val="00D95642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431"/>
    <w:rsid w:val="00D97666"/>
    <w:rsid w:val="00D97700"/>
    <w:rsid w:val="00D97753"/>
    <w:rsid w:val="00D977D4"/>
    <w:rsid w:val="00D979B6"/>
    <w:rsid w:val="00D979C9"/>
    <w:rsid w:val="00D979F9"/>
    <w:rsid w:val="00D97AE5"/>
    <w:rsid w:val="00D97BE3"/>
    <w:rsid w:val="00D97CA7"/>
    <w:rsid w:val="00D97DFA"/>
    <w:rsid w:val="00DA00E8"/>
    <w:rsid w:val="00DA0166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E9"/>
    <w:rsid w:val="00DA19B5"/>
    <w:rsid w:val="00DA1B72"/>
    <w:rsid w:val="00DA1BDC"/>
    <w:rsid w:val="00DA1C56"/>
    <w:rsid w:val="00DA209D"/>
    <w:rsid w:val="00DA24C1"/>
    <w:rsid w:val="00DA2642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263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1F25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F09"/>
    <w:rsid w:val="00DB3353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A0"/>
    <w:rsid w:val="00DB5333"/>
    <w:rsid w:val="00DB534F"/>
    <w:rsid w:val="00DB554B"/>
    <w:rsid w:val="00DB557B"/>
    <w:rsid w:val="00DB56D9"/>
    <w:rsid w:val="00DB57B0"/>
    <w:rsid w:val="00DB5A59"/>
    <w:rsid w:val="00DB5ABB"/>
    <w:rsid w:val="00DB5AD2"/>
    <w:rsid w:val="00DB5B34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EEB"/>
    <w:rsid w:val="00DC05D0"/>
    <w:rsid w:val="00DC071C"/>
    <w:rsid w:val="00DC073C"/>
    <w:rsid w:val="00DC0AFC"/>
    <w:rsid w:val="00DC0BD4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11B"/>
    <w:rsid w:val="00DC26FF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893"/>
    <w:rsid w:val="00DC498E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497"/>
    <w:rsid w:val="00DC6687"/>
    <w:rsid w:val="00DC668D"/>
    <w:rsid w:val="00DC699A"/>
    <w:rsid w:val="00DC6A4E"/>
    <w:rsid w:val="00DC6D84"/>
    <w:rsid w:val="00DC6F5A"/>
    <w:rsid w:val="00DC7032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A33"/>
    <w:rsid w:val="00DD0A8B"/>
    <w:rsid w:val="00DD0B1F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C7D"/>
    <w:rsid w:val="00DD1EB1"/>
    <w:rsid w:val="00DD1ECE"/>
    <w:rsid w:val="00DD2188"/>
    <w:rsid w:val="00DD220A"/>
    <w:rsid w:val="00DD2250"/>
    <w:rsid w:val="00DD2251"/>
    <w:rsid w:val="00DD274F"/>
    <w:rsid w:val="00DD275C"/>
    <w:rsid w:val="00DD27AD"/>
    <w:rsid w:val="00DD294E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434"/>
    <w:rsid w:val="00DD5486"/>
    <w:rsid w:val="00DD5617"/>
    <w:rsid w:val="00DD588F"/>
    <w:rsid w:val="00DD5A18"/>
    <w:rsid w:val="00DD5A8A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C6"/>
    <w:rsid w:val="00DD6B2F"/>
    <w:rsid w:val="00DD6B8E"/>
    <w:rsid w:val="00DD6C25"/>
    <w:rsid w:val="00DD6E4D"/>
    <w:rsid w:val="00DD7214"/>
    <w:rsid w:val="00DD72BC"/>
    <w:rsid w:val="00DD73AD"/>
    <w:rsid w:val="00DD7509"/>
    <w:rsid w:val="00DD769A"/>
    <w:rsid w:val="00DD78EA"/>
    <w:rsid w:val="00DD79CE"/>
    <w:rsid w:val="00DD7F44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CD5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899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F0"/>
    <w:rsid w:val="00DE757D"/>
    <w:rsid w:val="00DE7937"/>
    <w:rsid w:val="00DE7A3A"/>
    <w:rsid w:val="00DE7B84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715"/>
    <w:rsid w:val="00DF174E"/>
    <w:rsid w:val="00DF1867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E5"/>
    <w:rsid w:val="00DF7AFD"/>
    <w:rsid w:val="00DF7B34"/>
    <w:rsid w:val="00DF7D00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D99"/>
    <w:rsid w:val="00E04432"/>
    <w:rsid w:val="00E04658"/>
    <w:rsid w:val="00E046A3"/>
    <w:rsid w:val="00E046ED"/>
    <w:rsid w:val="00E0479D"/>
    <w:rsid w:val="00E048F2"/>
    <w:rsid w:val="00E04995"/>
    <w:rsid w:val="00E04A31"/>
    <w:rsid w:val="00E04C0E"/>
    <w:rsid w:val="00E04DD3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C18"/>
    <w:rsid w:val="00E06DBF"/>
    <w:rsid w:val="00E06F3C"/>
    <w:rsid w:val="00E06F9B"/>
    <w:rsid w:val="00E071A3"/>
    <w:rsid w:val="00E073A2"/>
    <w:rsid w:val="00E07679"/>
    <w:rsid w:val="00E07794"/>
    <w:rsid w:val="00E078F5"/>
    <w:rsid w:val="00E079D9"/>
    <w:rsid w:val="00E07DCA"/>
    <w:rsid w:val="00E07E00"/>
    <w:rsid w:val="00E07E67"/>
    <w:rsid w:val="00E07EA6"/>
    <w:rsid w:val="00E10108"/>
    <w:rsid w:val="00E1052E"/>
    <w:rsid w:val="00E105C4"/>
    <w:rsid w:val="00E107B5"/>
    <w:rsid w:val="00E10A2B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2"/>
    <w:rsid w:val="00E12BDC"/>
    <w:rsid w:val="00E12BDD"/>
    <w:rsid w:val="00E12D35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99A"/>
    <w:rsid w:val="00E15EFB"/>
    <w:rsid w:val="00E16143"/>
    <w:rsid w:val="00E163C7"/>
    <w:rsid w:val="00E16502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7C7"/>
    <w:rsid w:val="00E20822"/>
    <w:rsid w:val="00E2085C"/>
    <w:rsid w:val="00E20CA4"/>
    <w:rsid w:val="00E20FDC"/>
    <w:rsid w:val="00E2116F"/>
    <w:rsid w:val="00E2125F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D01"/>
    <w:rsid w:val="00E25D07"/>
    <w:rsid w:val="00E25F48"/>
    <w:rsid w:val="00E26148"/>
    <w:rsid w:val="00E2625C"/>
    <w:rsid w:val="00E26280"/>
    <w:rsid w:val="00E26558"/>
    <w:rsid w:val="00E265D7"/>
    <w:rsid w:val="00E266E9"/>
    <w:rsid w:val="00E2678B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C6"/>
    <w:rsid w:val="00E311EA"/>
    <w:rsid w:val="00E31545"/>
    <w:rsid w:val="00E317A5"/>
    <w:rsid w:val="00E317E8"/>
    <w:rsid w:val="00E3189F"/>
    <w:rsid w:val="00E31974"/>
    <w:rsid w:val="00E31A12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477"/>
    <w:rsid w:val="00E33640"/>
    <w:rsid w:val="00E336C6"/>
    <w:rsid w:val="00E33A5B"/>
    <w:rsid w:val="00E33A8E"/>
    <w:rsid w:val="00E33C62"/>
    <w:rsid w:val="00E33E4E"/>
    <w:rsid w:val="00E33FD1"/>
    <w:rsid w:val="00E340E3"/>
    <w:rsid w:val="00E342FC"/>
    <w:rsid w:val="00E34887"/>
    <w:rsid w:val="00E34901"/>
    <w:rsid w:val="00E34969"/>
    <w:rsid w:val="00E349D5"/>
    <w:rsid w:val="00E34AF7"/>
    <w:rsid w:val="00E34CCB"/>
    <w:rsid w:val="00E35002"/>
    <w:rsid w:val="00E35005"/>
    <w:rsid w:val="00E351DD"/>
    <w:rsid w:val="00E352A5"/>
    <w:rsid w:val="00E35336"/>
    <w:rsid w:val="00E3597A"/>
    <w:rsid w:val="00E35990"/>
    <w:rsid w:val="00E35A8D"/>
    <w:rsid w:val="00E35B45"/>
    <w:rsid w:val="00E35CE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3B7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750"/>
    <w:rsid w:val="00E42972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D6"/>
    <w:rsid w:val="00E44215"/>
    <w:rsid w:val="00E44332"/>
    <w:rsid w:val="00E444D3"/>
    <w:rsid w:val="00E44502"/>
    <w:rsid w:val="00E44875"/>
    <w:rsid w:val="00E45110"/>
    <w:rsid w:val="00E45155"/>
    <w:rsid w:val="00E4517D"/>
    <w:rsid w:val="00E45375"/>
    <w:rsid w:val="00E453DE"/>
    <w:rsid w:val="00E4541D"/>
    <w:rsid w:val="00E45492"/>
    <w:rsid w:val="00E45673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47FA0"/>
    <w:rsid w:val="00E500A8"/>
    <w:rsid w:val="00E500AD"/>
    <w:rsid w:val="00E500C3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1DB9"/>
    <w:rsid w:val="00E51FC9"/>
    <w:rsid w:val="00E52158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3FC3"/>
    <w:rsid w:val="00E5431A"/>
    <w:rsid w:val="00E543DC"/>
    <w:rsid w:val="00E549BB"/>
    <w:rsid w:val="00E54A27"/>
    <w:rsid w:val="00E54AFE"/>
    <w:rsid w:val="00E54CE6"/>
    <w:rsid w:val="00E54D69"/>
    <w:rsid w:val="00E54F6D"/>
    <w:rsid w:val="00E5503D"/>
    <w:rsid w:val="00E55071"/>
    <w:rsid w:val="00E55097"/>
    <w:rsid w:val="00E556F8"/>
    <w:rsid w:val="00E55973"/>
    <w:rsid w:val="00E55B8E"/>
    <w:rsid w:val="00E55DBF"/>
    <w:rsid w:val="00E5639A"/>
    <w:rsid w:val="00E5664A"/>
    <w:rsid w:val="00E56C1D"/>
    <w:rsid w:val="00E56D62"/>
    <w:rsid w:val="00E56F64"/>
    <w:rsid w:val="00E5726C"/>
    <w:rsid w:val="00E57294"/>
    <w:rsid w:val="00E573C2"/>
    <w:rsid w:val="00E57766"/>
    <w:rsid w:val="00E57817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547"/>
    <w:rsid w:val="00E6362C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79"/>
    <w:rsid w:val="00E646CC"/>
    <w:rsid w:val="00E64794"/>
    <w:rsid w:val="00E64B8E"/>
    <w:rsid w:val="00E64C0E"/>
    <w:rsid w:val="00E64E29"/>
    <w:rsid w:val="00E64EFB"/>
    <w:rsid w:val="00E64F61"/>
    <w:rsid w:val="00E6535A"/>
    <w:rsid w:val="00E6563F"/>
    <w:rsid w:val="00E65D6D"/>
    <w:rsid w:val="00E65DE5"/>
    <w:rsid w:val="00E66033"/>
    <w:rsid w:val="00E6612E"/>
    <w:rsid w:val="00E66330"/>
    <w:rsid w:val="00E663EF"/>
    <w:rsid w:val="00E66691"/>
    <w:rsid w:val="00E66778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8"/>
    <w:rsid w:val="00E72B29"/>
    <w:rsid w:val="00E72BEE"/>
    <w:rsid w:val="00E72D1A"/>
    <w:rsid w:val="00E72D2F"/>
    <w:rsid w:val="00E730F7"/>
    <w:rsid w:val="00E73400"/>
    <w:rsid w:val="00E73421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4E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BEC"/>
    <w:rsid w:val="00E81277"/>
    <w:rsid w:val="00E81491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E8"/>
    <w:rsid w:val="00E84C6E"/>
    <w:rsid w:val="00E84C86"/>
    <w:rsid w:val="00E84E1E"/>
    <w:rsid w:val="00E85095"/>
    <w:rsid w:val="00E850B8"/>
    <w:rsid w:val="00E854B8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84B"/>
    <w:rsid w:val="00E869B3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0E"/>
    <w:rsid w:val="00E907F9"/>
    <w:rsid w:val="00E90998"/>
    <w:rsid w:val="00E90A02"/>
    <w:rsid w:val="00E90B35"/>
    <w:rsid w:val="00E90CD8"/>
    <w:rsid w:val="00E90D4C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447C"/>
    <w:rsid w:val="00E9454D"/>
    <w:rsid w:val="00E9466B"/>
    <w:rsid w:val="00E946F1"/>
    <w:rsid w:val="00E947E3"/>
    <w:rsid w:val="00E948A7"/>
    <w:rsid w:val="00E949FA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AC6"/>
    <w:rsid w:val="00E97C1E"/>
    <w:rsid w:val="00E97C87"/>
    <w:rsid w:val="00E97DE0"/>
    <w:rsid w:val="00EA01A4"/>
    <w:rsid w:val="00EA05E6"/>
    <w:rsid w:val="00EA0942"/>
    <w:rsid w:val="00EA0A78"/>
    <w:rsid w:val="00EA0CC2"/>
    <w:rsid w:val="00EA0F7B"/>
    <w:rsid w:val="00EA0F7E"/>
    <w:rsid w:val="00EA10E5"/>
    <w:rsid w:val="00EA13EF"/>
    <w:rsid w:val="00EA1507"/>
    <w:rsid w:val="00EA18E4"/>
    <w:rsid w:val="00EA2387"/>
    <w:rsid w:val="00EA24FD"/>
    <w:rsid w:val="00EA2541"/>
    <w:rsid w:val="00EA2574"/>
    <w:rsid w:val="00EA268E"/>
    <w:rsid w:val="00EA26EC"/>
    <w:rsid w:val="00EA2A67"/>
    <w:rsid w:val="00EA2A8A"/>
    <w:rsid w:val="00EA2BC8"/>
    <w:rsid w:val="00EA2BF6"/>
    <w:rsid w:val="00EA2D98"/>
    <w:rsid w:val="00EA2DD7"/>
    <w:rsid w:val="00EA2E61"/>
    <w:rsid w:val="00EA2E8F"/>
    <w:rsid w:val="00EA31D6"/>
    <w:rsid w:val="00EA320D"/>
    <w:rsid w:val="00EA343A"/>
    <w:rsid w:val="00EA347D"/>
    <w:rsid w:val="00EA352F"/>
    <w:rsid w:val="00EA3544"/>
    <w:rsid w:val="00EA3798"/>
    <w:rsid w:val="00EA38A3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EE"/>
    <w:rsid w:val="00EA4A14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52A"/>
    <w:rsid w:val="00EA56D3"/>
    <w:rsid w:val="00EA5925"/>
    <w:rsid w:val="00EA5954"/>
    <w:rsid w:val="00EA5A2E"/>
    <w:rsid w:val="00EA5E83"/>
    <w:rsid w:val="00EA5EA3"/>
    <w:rsid w:val="00EA5F79"/>
    <w:rsid w:val="00EA5FE1"/>
    <w:rsid w:val="00EA6304"/>
    <w:rsid w:val="00EA6540"/>
    <w:rsid w:val="00EA674A"/>
    <w:rsid w:val="00EA6885"/>
    <w:rsid w:val="00EA6A1D"/>
    <w:rsid w:val="00EA6B7C"/>
    <w:rsid w:val="00EA6BDA"/>
    <w:rsid w:val="00EA6C88"/>
    <w:rsid w:val="00EA6E39"/>
    <w:rsid w:val="00EA7022"/>
    <w:rsid w:val="00EA71D8"/>
    <w:rsid w:val="00EA75A9"/>
    <w:rsid w:val="00EA7746"/>
    <w:rsid w:val="00EA77E8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2FA"/>
    <w:rsid w:val="00EB16FC"/>
    <w:rsid w:val="00EB18BD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09"/>
    <w:rsid w:val="00EB3845"/>
    <w:rsid w:val="00EB3D06"/>
    <w:rsid w:val="00EB3DFC"/>
    <w:rsid w:val="00EB3F29"/>
    <w:rsid w:val="00EB41D8"/>
    <w:rsid w:val="00EB42C5"/>
    <w:rsid w:val="00EB44F2"/>
    <w:rsid w:val="00EB46F3"/>
    <w:rsid w:val="00EB47A7"/>
    <w:rsid w:val="00EB492C"/>
    <w:rsid w:val="00EB49C9"/>
    <w:rsid w:val="00EB4BCD"/>
    <w:rsid w:val="00EB4DED"/>
    <w:rsid w:val="00EB4E3D"/>
    <w:rsid w:val="00EB4FA2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5A3"/>
    <w:rsid w:val="00EB6627"/>
    <w:rsid w:val="00EB66F9"/>
    <w:rsid w:val="00EB6825"/>
    <w:rsid w:val="00EB689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400"/>
    <w:rsid w:val="00EC247A"/>
    <w:rsid w:val="00EC247B"/>
    <w:rsid w:val="00EC2577"/>
    <w:rsid w:val="00EC25EE"/>
    <w:rsid w:val="00EC27BA"/>
    <w:rsid w:val="00EC31B5"/>
    <w:rsid w:val="00EC3269"/>
    <w:rsid w:val="00EC32BC"/>
    <w:rsid w:val="00EC34F1"/>
    <w:rsid w:val="00EC355F"/>
    <w:rsid w:val="00EC35A7"/>
    <w:rsid w:val="00EC396F"/>
    <w:rsid w:val="00EC3991"/>
    <w:rsid w:val="00EC39DA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48E"/>
    <w:rsid w:val="00EC5970"/>
    <w:rsid w:val="00EC5CC6"/>
    <w:rsid w:val="00EC5CFF"/>
    <w:rsid w:val="00EC5E80"/>
    <w:rsid w:val="00EC5FA6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1FFB"/>
    <w:rsid w:val="00ED21B2"/>
    <w:rsid w:val="00ED222F"/>
    <w:rsid w:val="00ED249F"/>
    <w:rsid w:val="00ED24A4"/>
    <w:rsid w:val="00ED260D"/>
    <w:rsid w:val="00ED275A"/>
    <w:rsid w:val="00ED2800"/>
    <w:rsid w:val="00ED28A9"/>
    <w:rsid w:val="00ED28CE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8B"/>
    <w:rsid w:val="00ED393E"/>
    <w:rsid w:val="00ED3A86"/>
    <w:rsid w:val="00ED3B42"/>
    <w:rsid w:val="00ED4146"/>
    <w:rsid w:val="00ED42BA"/>
    <w:rsid w:val="00ED437E"/>
    <w:rsid w:val="00ED46D4"/>
    <w:rsid w:val="00ED478A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DA5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6D48"/>
    <w:rsid w:val="00ED712F"/>
    <w:rsid w:val="00ED7488"/>
    <w:rsid w:val="00ED7667"/>
    <w:rsid w:val="00ED7A1B"/>
    <w:rsid w:val="00EE03F2"/>
    <w:rsid w:val="00EE0408"/>
    <w:rsid w:val="00EE044E"/>
    <w:rsid w:val="00EE04BA"/>
    <w:rsid w:val="00EE04F0"/>
    <w:rsid w:val="00EE0A56"/>
    <w:rsid w:val="00EE0A98"/>
    <w:rsid w:val="00EE0AE4"/>
    <w:rsid w:val="00EE0B84"/>
    <w:rsid w:val="00EE10DF"/>
    <w:rsid w:val="00EE1544"/>
    <w:rsid w:val="00EE15B2"/>
    <w:rsid w:val="00EE170D"/>
    <w:rsid w:val="00EE17C4"/>
    <w:rsid w:val="00EE1837"/>
    <w:rsid w:val="00EE18BA"/>
    <w:rsid w:val="00EE19B0"/>
    <w:rsid w:val="00EE1E45"/>
    <w:rsid w:val="00EE1E48"/>
    <w:rsid w:val="00EE1F89"/>
    <w:rsid w:val="00EE1F99"/>
    <w:rsid w:val="00EE1FAF"/>
    <w:rsid w:val="00EE2110"/>
    <w:rsid w:val="00EE22C6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A97"/>
    <w:rsid w:val="00EE6E7E"/>
    <w:rsid w:val="00EE6F51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443"/>
    <w:rsid w:val="00EF0576"/>
    <w:rsid w:val="00EF0780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79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2BA"/>
    <w:rsid w:val="00EF353E"/>
    <w:rsid w:val="00EF37FB"/>
    <w:rsid w:val="00EF3866"/>
    <w:rsid w:val="00EF3D52"/>
    <w:rsid w:val="00EF3EA0"/>
    <w:rsid w:val="00EF3FD1"/>
    <w:rsid w:val="00EF4133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AEE"/>
    <w:rsid w:val="00EF4B9A"/>
    <w:rsid w:val="00EF4BB5"/>
    <w:rsid w:val="00EF4BC9"/>
    <w:rsid w:val="00EF4DC9"/>
    <w:rsid w:val="00EF4E77"/>
    <w:rsid w:val="00EF4F0F"/>
    <w:rsid w:val="00EF50AA"/>
    <w:rsid w:val="00EF50D1"/>
    <w:rsid w:val="00EF51FA"/>
    <w:rsid w:val="00EF5613"/>
    <w:rsid w:val="00EF5633"/>
    <w:rsid w:val="00EF5862"/>
    <w:rsid w:val="00EF5BE2"/>
    <w:rsid w:val="00EF5D2C"/>
    <w:rsid w:val="00EF5F91"/>
    <w:rsid w:val="00EF6200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2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0CE"/>
    <w:rsid w:val="00F001E4"/>
    <w:rsid w:val="00F003C4"/>
    <w:rsid w:val="00F008BB"/>
    <w:rsid w:val="00F008C2"/>
    <w:rsid w:val="00F00A3C"/>
    <w:rsid w:val="00F00A4C"/>
    <w:rsid w:val="00F00A8C"/>
    <w:rsid w:val="00F00E2A"/>
    <w:rsid w:val="00F011FD"/>
    <w:rsid w:val="00F01210"/>
    <w:rsid w:val="00F01581"/>
    <w:rsid w:val="00F0180A"/>
    <w:rsid w:val="00F0195C"/>
    <w:rsid w:val="00F0207F"/>
    <w:rsid w:val="00F021EC"/>
    <w:rsid w:val="00F022CC"/>
    <w:rsid w:val="00F0232F"/>
    <w:rsid w:val="00F024EF"/>
    <w:rsid w:val="00F02591"/>
    <w:rsid w:val="00F025F9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B1"/>
    <w:rsid w:val="00F03A71"/>
    <w:rsid w:val="00F03C5F"/>
    <w:rsid w:val="00F03D1F"/>
    <w:rsid w:val="00F0406F"/>
    <w:rsid w:val="00F04105"/>
    <w:rsid w:val="00F041C1"/>
    <w:rsid w:val="00F042EC"/>
    <w:rsid w:val="00F044C7"/>
    <w:rsid w:val="00F0454D"/>
    <w:rsid w:val="00F045B8"/>
    <w:rsid w:val="00F04EFF"/>
    <w:rsid w:val="00F054BD"/>
    <w:rsid w:val="00F05519"/>
    <w:rsid w:val="00F05550"/>
    <w:rsid w:val="00F05701"/>
    <w:rsid w:val="00F05B4A"/>
    <w:rsid w:val="00F05C49"/>
    <w:rsid w:val="00F05E0C"/>
    <w:rsid w:val="00F05EE3"/>
    <w:rsid w:val="00F06389"/>
    <w:rsid w:val="00F063B3"/>
    <w:rsid w:val="00F06408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632"/>
    <w:rsid w:val="00F10694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2E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CE0"/>
    <w:rsid w:val="00F12DA0"/>
    <w:rsid w:val="00F1303A"/>
    <w:rsid w:val="00F13068"/>
    <w:rsid w:val="00F1325F"/>
    <w:rsid w:val="00F13289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21F"/>
    <w:rsid w:val="00F17505"/>
    <w:rsid w:val="00F17FF5"/>
    <w:rsid w:val="00F20041"/>
    <w:rsid w:val="00F2011A"/>
    <w:rsid w:val="00F201F0"/>
    <w:rsid w:val="00F206F4"/>
    <w:rsid w:val="00F20771"/>
    <w:rsid w:val="00F20C95"/>
    <w:rsid w:val="00F20D25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E38"/>
    <w:rsid w:val="00F21EF4"/>
    <w:rsid w:val="00F222DD"/>
    <w:rsid w:val="00F222DF"/>
    <w:rsid w:val="00F22328"/>
    <w:rsid w:val="00F225FC"/>
    <w:rsid w:val="00F22705"/>
    <w:rsid w:val="00F2270F"/>
    <w:rsid w:val="00F228D5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B28"/>
    <w:rsid w:val="00F23C2B"/>
    <w:rsid w:val="00F23DC4"/>
    <w:rsid w:val="00F23FDE"/>
    <w:rsid w:val="00F23FF0"/>
    <w:rsid w:val="00F240EB"/>
    <w:rsid w:val="00F24387"/>
    <w:rsid w:val="00F24575"/>
    <w:rsid w:val="00F2462E"/>
    <w:rsid w:val="00F246D3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370"/>
    <w:rsid w:val="00F25831"/>
    <w:rsid w:val="00F2596A"/>
    <w:rsid w:val="00F259A4"/>
    <w:rsid w:val="00F259B8"/>
    <w:rsid w:val="00F25BFB"/>
    <w:rsid w:val="00F25C7B"/>
    <w:rsid w:val="00F25DA4"/>
    <w:rsid w:val="00F26253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D1"/>
    <w:rsid w:val="00F30637"/>
    <w:rsid w:val="00F30962"/>
    <w:rsid w:val="00F30F06"/>
    <w:rsid w:val="00F31110"/>
    <w:rsid w:val="00F313FC"/>
    <w:rsid w:val="00F31754"/>
    <w:rsid w:val="00F318D4"/>
    <w:rsid w:val="00F3198E"/>
    <w:rsid w:val="00F31C14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4370"/>
    <w:rsid w:val="00F3450E"/>
    <w:rsid w:val="00F346CE"/>
    <w:rsid w:val="00F34791"/>
    <w:rsid w:val="00F347BA"/>
    <w:rsid w:val="00F34835"/>
    <w:rsid w:val="00F3485C"/>
    <w:rsid w:val="00F34873"/>
    <w:rsid w:val="00F348C7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83D"/>
    <w:rsid w:val="00F409C1"/>
    <w:rsid w:val="00F40B01"/>
    <w:rsid w:val="00F40B51"/>
    <w:rsid w:val="00F40CD6"/>
    <w:rsid w:val="00F40D4F"/>
    <w:rsid w:val="00F40D6A"/>
    <w:rsid w:val="00F40EF4"/>
    <w:rsid w:val="00F40F48"/>
    <w:rsid w:val="00F41220"/>
    <w:rsid w:val="00F41401"/>
    <w:rsid w:val="00F4142A"/>
    <w:rsid w:val="00F41532"/>
    <w:rsid w:val="00F415E4"/>
    <w:rsid w:val="00F41BC6"/>
    <w:rsid w:val="00F41C35"/>
    <w:rsid w:val="00F41DCB"/>
    <w:rsid w:val="00F4220B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65"/>
    <w:rsid w:val="00F454F3"/>
    <w:rsid w:val="00F45570"/>
    <w:rsid w:val="00F45AD2"/>
    <w:rsid w:val="00F45C37"/>
    <w:rsid w:val="00F46058"/>
    <w:rsid w:val="00F465F5"/>
    <w:rsid w:val="00F46709"/>
    <w:rsid w:val="00F468B5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EC"/>
    <w:rsid w:val="00F477C4"/>
    <w:rsid w:val="00F479B3"/>
    <w:rsid w:val="00F47C1A"/>
    <w:rsid w:val="00F47D7E"/>
    <w:rsid w:val="00F47DFB"/>
    <w:rsid w:val="00F47E24"/>
    <w:rsid w:val="00F50100"/>
    <w:rsid w:val="00F506E8"/>
    <w:rsid w:val="00F5072D"/>
    <w:rsid w:val="00F50C8A"/>
    <w:rsid w:val="00F50D0C"/>
    <w:rsid w:val="00F50EC6"/>
    <w:rsid w:val="00F50F8B"/>
    <w:rsid w:val="00F5154A"/>
    <w:rsid w:val="00F51551"/>
    <w:rsid w:val="00F5178A"/>
    <w:rsid w:val="00F51842"/>
    <w:rsid w:val="00F5189D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8"/>
    <w:rsid w:val="00F5387E"/>
    <w:rsid w:val="00F53ADA"/>
    <w:rsid w:val="00F53FBB"/>
    <w:rsid w:val="00F54091"/>
    <w:rsid w:val="00F540B3"/>
    <w:rsid w:val="00F54523"/>
    <w:rsid w:val="00F546C8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E65"/>
    <w:rsid w:val="00F60FA9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A67"/>
    <w:rsid w:val="00F63A7A"/>
    <w:rsid w:val="00F63AE4"/>
    <w:rsid w:val="00F63C8A"/>
    <w:rsid w:val="00F6411A"/>
    <w:rsid w:val="00F644DD"/>
    <w:rsid w:val="00F64588"/>
    <w:rsid w:val="00F646BC"/>
    <w:rsid w:val="00F646DD"/>
    <w:rsid w:val="00F6481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664"/>
    <w:rsid w:val="00F6785B"/>
    <w:rsid w:val="00F67D81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D9"/>
    <w:rsid w:val="00F7214D"/>
    <w:rsid w:val="00F723C6"/>
    <w:rsid w:val="00F725A6"/>
    <w:rsid w:val="00F72665"/>
    <w:rsid w:val="00F72A26"/>
    <w:rsid w:val="00F72B59"/>
    <w:rsid w:val="00F72EE1"/>
    <w:rsid w:val="00F72F0C"/>
    <w:rsid w:val="00F72FA0"/>
    <w:rsid w:val="00F7350E"/>
    <w:rsid w:val="00F73988"/>
    <w:rsid w:val="00F739E8"/>
    <w:rsid w:val="00F73BC8"/>
    <w:rsid w:val="00F73F2D"/>
    <w:rsid w:val="00F74130"/>
    <w:rsid w:val="00F742A2"/>
    <w:rsid w:val="00F74477"/>
    <w:rsid w:val="00F74FDB"/>
    <w:rsid w:val="00F75332"/>
    <w:rsid w:val="00F753B9"/>
    <w:rsid w:val="00F7555B"/>
    <w:rsid w:val="00F757F4"/>
    <w:rsid w:val="00F75997"/>
    <w:rsid w:val="00F75A7A"/>
    <w:rsid w:val="00F75B5C"/>
    <w:rsid w:val="00F75CA5"/>
    <w:rsid w:val="00F75D7A"/>
    <w:rsid w:val="00F75EC5"/>
    <w:rsid w:val="00F75FEE"/>
    <w:rsid w:val="00F761DF"/>
    <w:rsid w:val="00F76356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48C"/>
    <w:rsid w:val="00F774EC"/>
    <w:rsid w:val="00F77604"/>
    <w:rsid w:val="00F777A7"/>
    <w:rsid w:val="00F77D96"/>
    <w:rsid w:val="00F77E77"/>
    <w:rsid w:val="00F77EE3"/>
    <w:rsid w:val="00F77F6B"/>
    <w:rsid w:val="00F80043"/>
    <w:rsid w:val="00F8009B"/>
    <w:rsid w:val="00F80210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17E"/>
    <w:rsid w:val="00F8141B"/>
    <w:rsid w:val="00F814C0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28E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5F8"/>
    <w:rsid w:val="00F8760D"/>
    <w:rsid w:val="00F878BF"/>
    <w:rsid w:val="00F87A0E"/>
    <w:rsid w:val="00F87B44"/>
    <w:rsid w:val="00F87C97"/>
    <w:rsid w:val="00F87D97"/>
    <w:rsid w:val="00F87F38"/>
    <w:rsid w:val="00F87F3B"/>
    <w:rsid w:val="00F901A2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EBE"/>
    <w:rsid w:val="00F93EC2"/>
    <w:rsid w:val="00F9412F"/>
    <w:rsid w:val="00F9418A"/>
    <w:rsid w:val="00F941F9"/>
    <w:rsid w:val="00F94284"/>
    <w:rsid w:val="00F94805"/>
    <w:rsid w:val="00F9491E"/>
    <w:rsid w:val="00F949F3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27"/>
    <w:rsid w:val="00F9751D"/>
    <w:rsid w:val="00F9753C"/>
    <w:rsid w:val="00F9754B"/>
    <w:rsid w:val="00F975A0"/>
    <w:rsid w:val="00F978DF"/>
    <w:rsid w:val="00F9790F"/>
    <w:rsid w:val="00F979A7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E2"/>
    <w:rsid w:val="00FA0623"/>
    <w:rsid w:val="00FA070E"/>
    <w:rsid w:val="00FA082A"/>
    <w:rsid w:val="00FA0994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7DB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448"/>
    <w:rsid w:val="00FB07C6"/>
    <w:rsid w:val="00FB085C"/>
    <w:rsid w:val="00FB0924"/>
    <w:rsid w:val="00FB092D"/>
    <w:rsid w:val="00FB0979"/>
    <w:rsid w:val="00FB0D21"/>
    <w:rsid w:val="00FB10F3"/>
    <w:rsid w:val="00FB123A"/>
    <w:rsid w:val="00FB12AE"/>
    <w:rsid w:val="00FB162F"/>
    <w:rsid w:val="00FB17A2"/>
    <w:rsid w:val="00FB1996"/>
    <w:rsid w:val="00FB1AA3"/>
    <w:rsid w:val="00FB1E62"/>
    <w:rsid w:val="00FB2060"/>
    <w:rsid w:val="00FB2269"/>
    <w:rsid w:val="00FB232E"/>
    <w:rsid w:val="00FB2479"/>
    <w:rsid w:val="00FB257E"/>
    <w:rsid w:val="00FB28C7"/>
    <w:rsid w:val="00FB2A4E"/>
    <w:rsid w:val="00FB2B5E"/>
    <w:rsid w:val="00FB2BB3"/>
    <w:rsid w:val="00FB2D75"/>
    <w:rsid w:val="00FB31EC"/>
    <w:rsid w:val="00FB335F"/>
    <w:rsid w:val="00FB3420"/>
    <w:rsid w:val="00FB343B"/>
    <w:rsid w:val="00FB38DA"/>
    <w:rsid w:val="00FB3BE8"/>
    <w:rsid w:val="00FB3D23"/>
    <w:rsid w:val="00FB3DEB"/>
    <w:rsid w:val="00FB3E59"/>
    <w:rsid w:val="00FB4054"/>
    <w:rsid w:val="00FB4100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41"/>
    <w:rsid w:val="00FB5561"/>
    <w:rsid w:val="00FB5664"/>
    <w:rsid w:val="00FB580F"/>
    <w:rsid w:val="00FB5C73"/>
    <w:rsid w:val="00FB5C74"/>
    <w:rsid w:val="00FB5DF7"/>
    <w:rsid w:val="00FB62BC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E71"/>
    <w:rsid w:val="00FB7F32"/>
    <w:rsid w:val="00FB7F63"/>
    <w:rsid w:val="00FC0199"/>
    <w:rsid w:val="00FC01C7"/>
    <w:rsid w:val="00FC039E"/>
    <w:rsid w:val="00FC0433"/>
    <w:rsid w:val="00FC058F"/>
    <w:rsid w:val="00FC0748"/>
    <w:rsid w:val="00FC078D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B1"/>
    <w:rsid w:val="00FC240D"/>
    <w:rsid w:val="00FC2773"/>
    <w:rsid w:val="00FC27CC"/>
    <w:rsid w:val="00FC28B1"/>
    <w:rsid w:val="00FC2BE0"/>
    <w:rsid w:val="00FC2DFC"/>
    <w:rsid w:val="00FC2FE5"/>
    <w:rsid w:val="00FC319B"/>
    <w:rsid w:val="00FC31CB"/>
    <w:rsid w:val="00FC32D8"/>
    <w:rsid w:val="00FC35BE"/>
    <w:rsid w:val="00FC3601"/>
    <w:rsid w:val="00FC366A"/>
    <w:rsid w:val="00FC388F"/>
    <w:rsid w:val="00FC3AA6"/>
    <w:rsid w:val="00FC3B98"/>
    <w:rsid w:val="00FC3E56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4A5"/>
    <w:rsid w:val="00FC58F2"/>
    <w:rsid w:val="00FC59FA"/>
    <w:rsid w:val="00FC5A3C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56B"/>
    <w:rsid w:val="00FD36C7"/>
    <w:rsid w:val="00FD384C"/>
    <w:rsid w:val="00FD3E7B"/>
    <w:rsid w:val="00FD4338"/>
    <w:rsid w:val="00FD4363"/>
    <w:rsid w:val="00FD45B4"/>
    <w:rsid w:val="00FD47EF"/>
    <w:rsid w:val="00FD48CC"/>
    <w:rsid w:val="00FD4910"/>
    <w:rsid w:val="00FD4B5B"/>
    <w:rsid w:val="00FD4B5D"/>
    <w:rsid w:val="00FD4B74"/>
    <w:rsid w:val="00FD4F29"/>
    <w:rsid w:val="00FD5075"/>
    <w:rsid w:val="00FD5099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8CB"/>
    <w:rsid w:val="00FD5949"/>
    <w:rsid w:val="00FD5999"/>
    <w:rsid w:val="00FD59E7"/>
    <w:rsid w:val="00FD5E06"/>
    <w:rsid w:val="00FD5FB3"/>
    <w:rsid w:val="00FD638E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6BE"/>
    <w:rsid w:val="00FD77B6"/>
    <w:rsid w:val="00FD788F"/>
    <w:rsid w:val="00FD7CAD"/>
    <w:rsid w:val="00FD7D6D"/>
    <w:rsid w:val="00FD7FB2"/>
    <w:rsid w:val="00FE0526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8FA"/>
    <w:rsid w:val="00FE1B7F"/>
    <w:rsid w:val="00FE1B8F"/>
    <w:rsid w:val="00FE1B9E"/>
    <w:rsid w:val="00FE1EC4"/>
    <w:rsid w:val="00FE1ED4"/>
    <w:rsid w:val="00FE1F27"/>
    <w:rsid w:val="00FE24D4"/>
    <w:rsid w:val="00FE24E8"/>
    <w:rsid w:val="00FE264F"/>
    <w:rsid w:val="00FE2A07"/>
    <w:rsid w:val="00FE2BA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B9B"/>
    <w:rsid w:val="00FE3D6C"/>
    <w:rsid w:val="00FE4236"/>
    <w:rsid w:val="00FE44C0"/>
    <w:rsid w:val="00FE4906"/>
    <w:rsid w:val="00FE4CC8"/>
    <w:rsid w:val="00FE4DFC"/>
    <w:rsid w:val="00FE4E60"/>
    <w:rsid w:val="00FE50F9"/>
    <w:rsid w:val="00FE51D2"/>
    <w:rsid w:val="00FE5507"/>
    <w:rsid w:val="00FE563D"/>
    <w:rsid w:val="00FE57C3"/>
    <w:rsid w:val="00FE5CCE"/>
    <w:rsid w:val="00FE5F2B"/>
    <w:rsid w:val="00FE6083"/>
    <w:rsid w:val="00FE6222"/>
    <w:rsid w:val="00FE6345"/>
    <w:rsid w:val="00FE6504"/>
    <w:rsid w:val="00FE6566"/>
    <w:rsid w:val="00FE6570"/>
    <w:rsid w:val="00FE6D5C"/>
    <w:rsid w:val="00FE6F49"/>
    <w:rsid w:val="00FE70B8"/>
    <w:rsid w:val="00FE70E0"/>
    <w:rsid w:val="00FE70F5"/>
    <w:rsid w:val="00FE7129"/>
    <w:rsid w:val="00FE715C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FE2"/>
    <w:rsid w:val="00FF11DC"/>
    <w:rsid w:val="00FF1220"/>
    <w:rsid w:val="00FF122B"/>
    <w:rsid w:val="00FF12CF"/>
    <w:rsid w:val="00FF13CE"/>
    <w:rsid w:val="00FF1516"/>
    <w:rsid w:val="00FF163B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2DBA"/>
    <w:rsid w:val="00FF3317"/>
    <w:rsid w:val="00FF3427"/>
    <w:rsid w:val="00FF34E3"/>
    <w:rsid w:val="00FF35A7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5289"/>
    <w:rsid w:val="00FF5630"/>
    <w:rsid w:val="00FF56C6"/>
    <w:rsid w:val="00FF5789"/>
    <w:rsid w:val="00FF5898"/>
    <w:rsid w:val="00FF59A7"/>
    <w:rsid w:val="00FF5B03"/>
    <w:rsid w:val="00FF5E85"/>
    <w:rsid w:val="00FF5F05"/>
    <w:rsid w:val="00FF5FAE"/>
    <w:rsid w:val="00FF6104"/>
    <w:rsid w:val="00FF62B4"/>
    <w:rsid w:val="00FF6577"/>
    <w:rsid w:val="00FF6868"/>
    <w:rsid w:val="00FF6CE9"/>
    <w:rsid w:val="00FF6D42"/>
    <w:rsid w:val="00FF6F6E"/>
    <w:rsid w:val="00FF7215"/>
    <w:rsid w:val="00FF7278"/>
    <w:rsid w:val="00FF760B"/>
    <w:rsid w:val="00FF78A7"/>
    <w:rsid w:val="00FF78E7"/>
    <w:rsid w:val="00FF7A15"/>
    <w:rsid w:val="00FF7A72"/>
    <w:rsid w:val="00FF7B60"/>
    <w:rsid w:val="00FF7BEE"/>
    <w:rsid w:val="00FF7C03"/>
    <w:rsid w:val="00FF7E0B"/>
    <w:rsid w:val="00FF7F26"/>
    <w:rsid w:val="039DCBC5"/>
    <w:rsid w:val="0417481A"/>
    <w:rsid w:val="04DAB7CC"/>
    <w:rsid w:val="0527BE44"/>
    <w:rsid w:val="05D6BD19"/>
    <w:rsid w:val="0621B7D5"/>
    <w:rsid w:val="06C629EE"/>
    <w:rsid w:val="0711ACA2"/>
    <w:rsid w:val="07B91800"/>
    <w:rsid w:val="0894B94D"/>
    <w:rsid w:val="08A25DB7"/>
    <w:rsid w:val="0A279571"/>
    <w:rsid w:val="0A36A634"/>
    <w:rsid w:val="0A44870C"/>
    <w:rsid w:val="0A8C5CF7"/>
    <w:rsid w:val="0BADA8BC"/>
    <w:rsid w:val="0C59DF55"/>
    <w:rsid w:val="0CA05E48"/>
    <w:rsid w:val="0D3E2CDE"/>
    <w:rsid w:val="0D871449"/>
    <w:rsid w:val="0F657321"/>
    <w:rsid w:val="0FD29634"/>
    <w:rsid w:val="108F1D3B"/>
    <w:rsid w:val="10A389D8"/>
    <w:rsid w:val="10FACD96"/>
    <w:rsid w:val="116165A4"/>
    <w:rsid w:val="11A0FFBE"/>
    <w:rsid w:val="12060F76"/>
    <w:rsid w:val="1344C83D"/>
    <w:rsid w:val="13598EE9"/>
    <w:rsid w:val="1418D96D"/>
    <w:rsid w:val="14340E3D"/>
    <w:rsid w:val="14D1B014"/>
    <w:rsid w:val="15183A9A"/>
    <w:rsid w:val="1518A9D9"/>
    <w:rsid w:val="15925B54"/>
    <w:rsid w:val="15B2084A"/>
    <w:rsid w:val="15B90825"/>
    <w:rsid w:val="15EE747A"/>
    <w:rsid w:val="16C28DE3"/>
    <w:rsid w:val="175EE588"/>
    <w:rsid w:val="177F95C9"/>
    <w:rsid w:val="18347E80"/>
    <w:rsid w:val="1837EC87"/>
    <w:rsid w:val="18DD5FA7"/>
    <w:rsid w:val="19834D99"/>
    <w:rsid w:val="19EFB8C5"/>
    <w:rsid w:val="19F23782"/>
    <w:rsid w:val="1A89A191"/>
    <w:rsid w:val="1D87D9EF"/>
    <w:rsid w:val="1E79BFA1"/>
    <w:rsid w:val="1F7796CB"/>
    <w:rsid w:val="1FAB251E"/>
    <w:rsid w:val="2047DDA3"/>
    <w:rsid w:val="20771493"/>
    <w:rsid w:val="20DA9B4C"/>
    <w:rsid w:val="2128490F"/>
    <w:rsid w:val="21CFB46D"/>
    <w:rsid w:val="2205735B"/>
    <w:rsid w:val="22717E17"/>
    <w:rsid w:val="22FE62F3"/>
    <w:rsid w:val="235CB8C0"/>
    <w:rsid w:val="23611E16"/>
    <w:rsid w:val="2370AED2"/>
    <w:rsid w:val="23B2D161"/>
    <w:rsid w:val="24985FB3"/>
    <w:rsid w:val="24A40EE0"/>
    <w:rsid w:val="250234C8"/>
    <w:rsid w:val="25534722"/>
    <w:rsid w:val="26480634"/>
    <w:rsid w:val="264EC4CA"/>
    <w:rsid w:val="26648795"/>
    <w:rsid w:val="27DA7DB1"/>
    <w:rsid w:val="281E142B"/>
    <w:rsid w:val="2903391C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69E623"/>
    <w:rsid w:val="2C7748F7"/>
    <w:rsid w:val="2CCAE06F"/>
    <w:rsid w:val="2CFA3AD6"/>
    <w:rsid w:val="2E04D6F0"/>
    <w:rsid w:val="2E39BDE6"/>
    <w:rsid w:val="2F45731A"/>
    <w:rsid w:val="30D293F3"/>
    <w:rsid w:val="31367385"/>
    <w:rsid w:val="313B7781"/>
    <w:rsid w:val="315D9420"/>
    <w:rsid w:val="322126CB"/>
    <w:rsid w:val="3248D3AD"/>
    <w:rsid w:val="32560640"/>
    <w:rsid w:val="3276C119"/>
    <w:rsid w:val="33A0105E"/>
    <w:rsid w:val="33D4D18C"/>
    <w:rsid w:val="3418905F"/>
    <w:rsid w:val="34F41C7C"/>
    <w:rsid w:val="352A2AE1"/>
    <w:rsid w:val="3567828E"/>
    <w:rsid w:val="35A0B2D9"/>
    <w:rsid w:val="36B95E8A"/>
    <w:rsid w:val="375545F5"/>
    <w:rsid w:val="3798B4E0"/>
    <w:rsid w:val="38133166"/>
    <w:rsid w:val="38368190"/>
    <w:rsid w:val="383E5AEB"/>
    <w:rsid w:val="38D1FAA7"/>
    <w:rsid w:val="390C25FF"/>
    <w:rsid w:val="397B4B15"/>
    <w:rsid w:val="3A4496C4"/>
    <w:rsid w:val="3B2E9B31"/>
    <w:rsid w:val="3BD54950"/>
    <w:rsid w:val="3C3C65FA"/>
    <w:rsid w:val="3D930C9B"/>
    <w:rsid w:val="3DBC3647"/>
    <w:rsid w:val="3DC851B2"/>
    <w:rsid w:val="3DCC0F5D"/>
    <w:rsid w:val="3E062FFC"/>
    <w:rsid w:val="3E1561F3"/>
    <w:rsid w:val="3E1D865E"/>
    <w:rsid w:val="3FB528DA"/>
    <w:rsid w:val="413AABCE"/>
    <w:rsid w:val="419D50D0"/>
    <w:rsid w:val="4277EB66"/>
    <w:rsid w:val="42BA1FCE"/>
    <w:rsid w:val="42C3DEA5"/>
    <w:rsid w:val="430B80A4"/>
    <w:rsid w:val="44B2F57E"/>
    <w:rsid w:val="45A7940A"/>
    <w:rsid w:val="461843DD"/>
    <w:rsid w:val="466D2A8B"/>
    <w:rsid w:val="4672AF99"/>
    <w:rsid w:val="48B5A679"/>
    <w:rsid w:val="48D9FB7B"/>
    <w:rsid w:val="48DADC73"/>
    <w:rsid w:val="492E1C17"/>
    <w:rsid w:val="496C229A"/>
    <w:rsid w:val="4A2072B1"/>
    <w:rsid w:val="4AEDAFDA"/>
    <w:rsid w:val="4B4F7D4C"/>
    <w:rsid w:val="4BCCE671"/>
    <w:rsid w:val="4E70B48C"/>
    <w:rsid w:val="4E81FC9C"/>
    <w:rsid w:val="4EB9C32A"/>
    <w:rsid w:val="4FF56401"/>
    <w:rsid w:val="50B5346B"/>
    <w:rsid w:val="51E3D6B3"/>
    <w:rsid w:val="51FAD306"/>
    <w:rsid w:val="524E4A44"/>
    <w:rsid w:val="52EAC223"/>
    <w:rsid w:val="5311DDD7"/>
    <w:rsid w:val="535C50F2"/>
    <w:rsid w:val="53760329"/>
    <w:rsid w:val="544A3B59"/>
    <w:rsid w:val="5556409F"/>
    <w:rsid w:val="571DEA2A"/>
    <w:rsid w:val="57BF8AE7"/>
    <w:rsid w:val="592BD735"/>
    <w:rsid w:val="5C934D30"/>
    <w:rsid w:val="5D17D2A6"/>
    <w:rsid w:val="5DB78716"/>
    <w:rsid w:val="5DEFABB0"/>
    <w:rsid w:val="5EACB29B"/>
    <w:rsid w:val="5F2F3F63"/>
    <w:rsid w:val="5F3CD753"/>
    <w:rsid w:val="5F3F835C"/>
    <w:rsid w:val="5FA39CBC"/>
    <w:rsid w:val="5FD68E8B"/>
    <w:rsid w:val="5FE60D06"/>
    <w:rsid w:val="5FF5E89E"/>
    <w:rsid w:val="60A146D2"/>
    <w:rsid w:val="624067AD"/>
    <w:rsid w:val="629211F5"/>
    <w:rsid w:val="63399938"/>
    <w:rsid w:val="6343E28D"/>
    <w:rsid w:val="636F805F"/>
    <w:rsid w:val="63A9C83C"/>
    <w:rsid w:val="63BC96AA"/>
    <w:rsid w:val="63F8180F"/>
    <w:rsid w:val="649C00B4"/>
    <w:rsid w:val="64DB36A8"/>
    <w:rsid w:val="64FDDF27"/>
    <w:rsid w:val="6659C644"/>
    <w:rsid w:val="66C63DCB"/>
    <w:rsid w:val="676BED59"/>
    <w:rsid w:val="6826A1F7"/>
    <w:rsid w:val="687776E8"/>
    <w:rsid w:val="688DA9ED"/>
    <w:rsid w:val="6930F1FE"/>
    <w:rsid w:val="6A351B48"/>
    <w:rsid w:val="6A4119AC"/>
    <w:rsid w:val="6A9DFE75"/>
    <w:rsid w:val="6AAE48C0"/>
    <w:rsid w:val="6BC68437"/>
    <w:rsid w:val="6BC8CE11"/>
    <w:rsid w:val="6C37E22B"/>
    <w:rsid w:val="6C87AF6A"/>
    <w:rsid w:val="6CD91C87"/>
    <w:rsid w:val="6CE8D843"/>
    <w:rsid w:val="6E08655F"/>
    <w:rsid w:val="6E587C18"/>
    <w:rsid w:val="6E5D87B5"/>
    <w:rsid w:val="6EC93054"/>
    <w:rsid w:val="6EF5965E"/>
    <w:rsid w:val="6F6B7B4B"/>
    <w:rsid w:val="704816FF"/>
    <w:rsid w:val="70B1650B"/>
    <w:rsid w:val="70C9C68A"/>
    <w:rsid w:val="7247C097"/>
    <w:rsid w:val="72B1AD05"/>
    <w:rsid w:val="73B7080B"/>
    <w:rsid w:val="74684237"/>
    <w:rsid w:val="75A6102B"/>
    <w:rsid w:val="75A93759"/>
    <w:rsid w:val="75CC8C80"/>
    <w:rsid w:val="76221C36"/>
    <w:rsid w:val="7685701E"/>
    <w:rsid w:val="768AFFC4"/>
    <w:rsid w:val="768B8CA4"/>
    <w:rsid w:val="76B3F69F"/>
    <w:rsid w:val="77E4BC73"/>
    <w:rsid w:val="7830E8BA"/>
    <w:rsid w:val="79B28A07"/>
    <w:rsid w:val="7A2BA558"/>
    <w:rsid w:val="7A7F759B"/>
    <w:rsid w:val="7B80AA27"/>
    <w:rsid w:val="7BA55DDA"/>
    <w:rsid w:val="7C5062DA"/>
    <w:rsid w:val="7CC3F57A"/>
    <w:rsid w:val="7CE39F04"/>
    <w:rsid w:val="7D30F1BD"/>
    <w:rsid w:val="7D65DCC5"/>
    <w:rsid w:val="7D837D91"/>
    <w:rsid w:val="7DF1C2E1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39C5B63-0A39-4FD8-B048-F21CBF6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  <w:style w:type="character" w:customStyle="1" w:styleId="ui-provider">
    <w:name w:val="ui-provider"/>
    <w:basedOn w:val="DefaultParagraphFont"/>
    <w:rsid w:val="000D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20/10/relationships/intelligence" Target="intelligence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0813D0-A2C7-40E7-ACFB-2A732EBBD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95AE9-3C5A-4ADC-8077-F41012E2D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4860</TotalTime>
  <Pages>6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Kornsiri, Chongaksorn</cp:lastModifiedBy>
  <cp:revision>350</cp:revision>
  <cp:lastPrinted>2024-02-24T07:10:00Z</cp:lastPrinted>
  <dcterms:created xsi:type="dcterms:W3CDTF">2023-02-22T00:07:00Z</dcterms:created>
  <dcterms:modified xsi:type="dcterms:W3CDTF">2024-02-27T04:28:00Z</dcterms:modified>
</cp:coreProperties>
</file>