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E8096A" w:rsidRPr="009259D7" w14:paraId="451675A3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77777777" w:rsidR="0009267B" w:rsidRPr="009259D7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63809862"/>
            <w:bookmarkStart w:id="1" w:name="_Hlk62459050"/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9259D7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9259D7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98439E" w:rsidRPr="009259D7" w14:paraId="2D663AB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0970A031" w:rsidR="0009267B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9259D7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9259D7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98439E" w:rsidRPr="009259D7" w14:paraId="112C262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77C08D40" w:rsidR="0073369C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9259D7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9259D7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</w:tr>
      <w:tr w:rsidR="0098439E" w:rsidRPr="009259D7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3012E5A9" w:rsidR="00CF2934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36B0B274" w14:textId="77777777" w:rsidR="00CF2934" w:rsidRPr="009259D7" w:rsidRDefault="00CF2934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3BAD605" w14:textId="77777777" w:rsidR="00CF2934" w:rsidRPr="009259D7" w:rsidRDefault="00CF2934" w:rsidP="001927A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</w:tr>
      <w:tr w:rsidR="0098439E" w:rsidRPr="009259D7" w14:paraId="615735B5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B184C9A" w14:textId="2DB23463" w:rsidR="00CF2934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5E3F7328" w14:textId="77777777" w:rsidR="00CF2934" w:rsidRPr="009259D7" w:rsidRDefault="00CF2934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3319CBF" w14:textId="77777777" w:rsidR="00CF2934" w:rsidRPr="009259D7" w:rsidRDefault="00CF2934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bookmarkEnd w:id="0"/>
      <w:tr w:rsidR="0098439E" w:rsidRPr="009259D7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256B6AC8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685995C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E593258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98439E" w:rsidRPr="009259D7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3A7D7401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508BECE4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30BBC40" w14:textId="346A0594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เงินฝากสถาบันการเงินที่มี</w:t>
            </w:r>
            <w:r w:rsidR="00C6534B" w:rsidRPr="009259D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ข้อจำกัดการใช้</w:t>
            </w:r>
          </w:p>
        </w:tc>
      </w:tr>
      <w:tr w:rsidR="0098439E" w:rsidRPr="009259D7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54F26948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42481AFA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33FC488" w14:textId="0CC56BAF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9E14B7"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98439E" w:rsidRPr="009259D7" w14:paraId="5C31D01F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3927FD5" w14:textId="67E32C5A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463EE5F8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60941E4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98439E" w:rsidRPr="009259D7" w14:paraId="2D6BD75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C9703CF" w14:textId="7AA84DFB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787A0A1E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CE30CB8" w14:textId="2533E434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98439E" w:rsidRPr="009259D7" w14:paraId="00A0C10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7E0A1EAF" w14:textId="59196547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69" w:type="dxa"/>
          </w:tcPr>
          <w:p w14:paraId="65480F37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87CA3B3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98439E" w:rsidRPr="009259D7" w14:paraId="11AEB282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219E975" w14:textId="22862FFA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69" w:type="dxa"/>
          </w:tcPr>
          <w:p w14:paraId="271E0506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5B37C27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</w:tr>
      <w:tr w:rsidR="0098439E" w:rsidRPr="009259D7" w14:paraId="149BD0F6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7602E836" w14:textId="2AEE4761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69" w:type="dxa"/>
          </w:tcPr>
          <w:p w14:paraId="6893484A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4935A4" w14:textId="078E4320" w:rsidR="00D50ECE" w:rsidRPr="009259D7" w:rsidRDefault="00C6534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ส่วนปรับปรุงอาคารเช่าและ</w:t>
            </w:r>
            <w:r w:rsidR="00D50ECE"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อุปกรณ์</w:t>
            </w:r>
          </w:p>
        </w:tc>
      </w:tr>
      <w:tr w:rsidR="0098439E" w:rsidRPr="009259D7" w14:paraId="09E76A9F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F661728" w14:textId="2F49B851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69" w:type="dxa"/>
          </w:tcPr>
          <w:p w14:paraId="6A934C9E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FEF499A" w14:textId="75DB6646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สัญญาเช่า</w:t>
            </w:r>
          </w:p>
        </w:tc>
      </w:tr>
      <w:tr w:rsidR="0098439E" w:rsidRPr="009259D7" w14:paraId="111E962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8AC34ED" w14:textId="4A417D03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69" w:type="dxa"/>
          </w:tcPr>
          <w:p w14:paraId="41772D7B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418A92B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</w:tr>
      <w:tr w:rsidR="0098439E" w:rsidRPr="009259D7" w14:paraId="369A8E84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D737DEE" w14:textId="14311A56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69" w:type="dxa"/>
          </w:tcPr>
          <w:p w14:paraId="32B307E7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942E6BD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สินทรัพย์ไม่มีตัวตนอื่น</w:t>
            </w:r>
          </w:p>
        </w:tc>
      </w:tr>
      <w:tr w:rsidR="0098439E" w:rsidRPr="009259D7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702BDC03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69" w:type="dxa"/>
          </w:tcPr>
          <w:p w14:paraId="3B0CAD8E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6AF913" w14:textId="77777777" w:rsidR="00D50ECE" w:rsidRPr="009259D7" w:rsidRDefault="00D50ECE" w:rsidP="001927A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98439E" w:rsidRPr="009259D7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790DAB30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69" w:type="dxa"/>
          </w:tcPr>
          <w:p w14:paraId="6462A414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73D780C" w14:textId="77777777" w:rsidR="00D50ECE" w:rsidRPr="009259D7" w:rsidRDefault="00D50ECE" w:rsidP="001927A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98439E" w:rsidRPr="009259D7" w14:paraId="6B05F36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60E98A1C" w14:textId="7D71F3D9" w:rsidR="00D50ECE" w:rsidRPr="009259D7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69" w:type="dxa"/>
          </w:tcPr>
          <w:p w14:paraId="7A6432BA" w14:textId="77777777" w:rsidR="00D50ECE" w:rsidRPr="009259D7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FB129D" w14:textId="77777777" w:rsidR="00D50ECE" w:rsidRPr="009259D7" w:rsidRDefault="00D50ECE" w:rsidP="001927A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B434E" w:rsidRPr="009259D7" w14:paraId="739AF9C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B21101F" w14:textId="0076F4FA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69" w:type="dxa"/>
          </w:tcPr>
          <w:p w14:paraId="2E743567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B31767A" w14:textId="6EDBBAD4" w:rsidR="004B434E" w:rsidRPr="009259D7" w:rsidRDefault="004B434E" w:rsidP="004B434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</w:tr>
      <w:tr w:rsidR="004B434E" w:rsidRPr="009259D7" w14:paraId="12DBD1BC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E581661" w14:textId="1A80C61C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69" w:type="dxa"/>
          </w:tcPr>
          <w:p w14:paraId="745F5E3A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9AED2DB" w14:textId="7E9B4408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4B434E" w:rsidRPr="009259D7" w14:paraId="22533D55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609D94A" w14:textId="0CDB4121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69" w:type="dxa"/>
          </w:tcPr>
          <w:p w14:paraId="12E1A402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5D9613" w14:textId="258DF233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4B434E" w:rsidRPr="009259D7" w14:paraId="025DC84E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01993057" w14:textId="55C35694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69" w:type="dxa"/>
          </w:tcPr>
          <w:p w14:paraId="6CE0280F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E6DB8F7" w14:textId="51915BC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4B434E" w:rsidRPr="009259D7" w14:paraId="6DF463A4" w14:textId="77777777" w:rsidTr="00966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62DA1374" w14:textId="7AB80E4F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69" w:type="dxa"/>
          </w:tcPr>
          <w:p w14:paraId="63292F0B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3DFEAB0A" w14:textId="507AC58C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4B434E" w:rsidRPr="009259D7" w14:paraId="325977E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39F6F95" w14:textId="52D033D2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69" w:type="dxa"/>
          </w:tcPr>
          <w:p w14:paraId="26887B46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CEE0598" w14:textId="10F9670D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4B434E" w:rsidRPr="009259D7" w14:paraId="6EA014B9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D59B109" w14:textId="41F87B30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269" w:type="dxa"/>
          </w:tcPr>
          <w:p w14:paraId="64E9711F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AA59DB5" w14:textId="4AF3135F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B434E" w:rsidRPr="009259D7" w14:paraId="750D2C3C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0E47F399" w14:textId="06670C4E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269" w:type="dxa"/>
          </w:tcPr>
          <w:p w14:paraId="7958E7C1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2BFD9A3" w14:textId="6A3AFF72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การบริหารจัดการทุน</w:t>
            </w:r>
            <w:r w:rsidRPr="009259D7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</w:p>
        </w:tc>
      </w:tr>
      <w:tr w:rsidR="004B434E" w:rsidRPr="009259D7" w14:paraId="645574CB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4801BFBE" w14:textId="2229D5F8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269" w:type="dxa"/>
          </w:tcPr>
          <w:p w14:paraId="0625AAA1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E0F845A" w14:textId="7466B3BE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B434E" w:rsidRPr="009259D7" w14:paraId="4354639D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566FAD4" w14:textId="03833494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269" w:type="dxa"/>
          </w:tcPr>
          <w:p w14:paraId="2AB14267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D4D2369" w14:textId="066AAA19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4B434E" w:rsidRPr="009259D7" w14:paraId="15AAEE13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77E4A3D" w14:textId="0CFA8AF2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269" w:type="dxa"/>
          </w:tcPr>
          <w:p w14:paraId="62F2D595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18F8A3A7" w14:textId="450C2832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4B434E" w:rsidRPr="009259D7" w14:paraId="0275F22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F24A595" w14:textId="1E2748F0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F11501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ABF92F7" w14:textId="4C07AC53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4B434E" w:rsidRPr="009259D7" w14:paraId="374692C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97C0F6A" w14:textId="6425F0A2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07683E69" w14:textId="77777777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452F0102" w14:textId="5D6AD8A6" w:rsidR="004B434E" w:rsidRPr="009259D7" w:rsidRDefault="004B434E" w:rsidP="004B43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bookmarkEnd w:id="1"/>
    </w:tbl>
    <w:p w14:paraId="78E74C3F" w14:textId="77777777" w:rsidR="006E313F" w:rsidRPr="009259D7" w:rsidRDefault="0009267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</w:rPr>
        <w:br w:type="page"/>
      </w:r>
      <w:r w:rsidR="006E313F" w:rsidRPr="009259D7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9259D7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0D6B1" w14:textId="22AE45AC" w:rsidR="0009267B" w:rsidRPr="009259D7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B434E"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B434E" w:rsidRPr="009259D7">
        <w:rPr>
          <w:rFonts w:asciiTheme="majorBidi" w:hAnsiTheme="majorBidi" w:cstheme="majorBidi"/>
          <w:sz w:val="28"/>
          <w:szCs w:val="28"/>
        </w:rPr>
        <w:t>2</w:t>
      </w:r>
      <w:r w:rsidR="002C34BB" w:rsidRPr="009259D7">
        <w:rPr>
          <w:rFonts w:asciiTheme="majorBidi" w:hAnsiTheme="majorBidi" w:cstheme="majorBidi"/>
          <w:sz w:val="28"/>
          <w:szCs w:val="28"/>
        </w:rPr>
        <w:t>7</w:t>
      </w:r>
      <w:r w:rsidR="004027E7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4027E7" w:rsidRPr="009259D7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AD0E99" w:rsidRPr="009259D7">
        <w:rPr>
          <w:rFonts w:asciiTheme="majorBidi" w:hAnsiTheme="majorBidi" w:cstheme="majorBidi"/>
          <w:sz w:val="28"/>
          <w:szCs w:val="28"/>
        </w:rPr>
        <w:t>256</w:t>
      </w:r>
      <w:r w:rsidR="00A7263D" w:rsidRPr="009259D7">
        <w:rPr>
          <w:rFonts w:asciiTheme="majorBidi" w:hAnsiTheme="majorBidi" w:cstheme="majorBidi"/>
          <w:sz w:val="28"/>
          <w:szCs w:val="28"/>
        </w:rPr>
        <w:t>7</w:t>
      </w:r>
    </w:p>
    <w:p w14:paraId="4E791393" w14:textId="77777777" w:rsidR="0009267B" w:rsidRPr="009259D7" w:rsidRDefault="0009267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5F0CEFD" w14:textId="7C77F35C" w:rsidR="0009267B" w:rsidRPr="009259D7" w:rsidRDefault="0009267B" w:rsidP="001927A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>ทั่วไป</w:t>
      </w:r>
    </w:p>
    <w:p w14:paraId="5241788E" w14:textId="77777777" w:rsidR="0009267B" w:rsidRPr="009259D7" w:rsidRDefault="0009267B" w:rsidP="001927AE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34BAC5B7" w14:textId="36516F05" w:rsidR="006E313F" w:rsidRPr="009259D7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บริษัท วินท์คอม เทคโนโลยี จำกัด (มหาชน) </w:t>
      </w:r>
      <w:r w:rsidRPr="009259D7">
        <w:rPr>
          <w:rFonts w:asciiTheme="majorBidi" w:hAnsiTheme="majorBidi" w:cstheme="majorBidi"/>
          <w:sz w:val="28"/>
          <w:szCs w:val="28"/>
        </w:rPr>
        <w:t>“</w:t>
      </w:r>
      <w:r w:rsidRPr="009259D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259D7">
        <w:rPr>
          <w:rFonts w:asciiTheme="majorBidi" w:hAnsiTheme="majorBidi" w:cstheme="majorBidi"/>
          <w:sz w:val="28"/>
          <w:szCs w:val="28"/>
        </w:rPr>
        <w:t>”</w:t>
      </w:r>
      <w:r w:rsidR="00750A41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="00560CD8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ตลาดหลักทรัพย์แห่งประเทศไทย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โดยมีที่อยู่จดทะเบียนของบริษัทตั้งอยู่เลขที่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159</w:t>
      </w:r>
      <w:r w:rsidRPr="009259D7">
        <w:rPr>
          <w:rFonts w:asciiTheme="majorBidi" w:hAnsiTheme="majorBidi" w:cstheme="majorBidi"/>
          <w:sz w:val="28"/>
          <w:szCs w:val="28"/>
          <w:cs/>
        </w:rPr>
        <w:t>/</w:t>
      </w:r>
      <w:r w:rsidR="007E56DD" w:rsidRPr="009259D7">
        <w:rPr>
          <w:rFonts w:asciiTheme="majorBidi" w:hAnsiTheme="majorBidi" w:cstheme="majorBidi"/>
          <w:sz w:val="28"/>
          <w:szCs w:val="28"/>
        </w:rPr>
        <w:t>21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อาคารเสริมมิตร ทาวเวอร์ ชั้น </w:t>
      </w:r>
      <w:r w:rsidR="007E56DD" w:rsidRPr="009259D7">
        <w:rPr>
          <w:rFonts w:asciiTheme="majorBidi" w:hAnsiTheme="majorBidi" w:cstheme="majorBidi"/>
          <w:sz w:val="28"/>
          <w:szCs w:val="28"/>
        </w:rPr>
        <w:t>14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ถนนสุขุมวิท </w:t>
      </w:r>
      <w:r w:rsidR="007E56DD" w:rsidRPr="009259D7">
        <w:rPr>
          <w:rFonts w:asciiTheme="majorBidi" w:hAnsiTheme="majorBidi" w:cstheme="majorBidi"/>
          <w:sz w:val="28"/>
          <w:szCs w:val="28"/>
        </w:rPr>
        <w:t>21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(อโศก) แขวงคลองเตยเหนือ  เขตวัฒนา กรุงเทพมหานคร</w:t>
      </w:r>
    </w:p>
    <w:p w14:paraId="7C3FC70F" w14:textId="77777777" w:rsidR="00EB7C46" w:rsidRPr="009259D7" w:rsidRDefault="00EB7C4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C47287" w14:textId="0CB198B2" w:rsidR="006E313F" w:rsidRPr="009259D7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259D7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บริษัทใหญ่ในระหว่างปีได้แก่ บริษัท วีเน็ท แคปปิทอล จำกัด (ถือหุ้นร้อยละ </w:t>
      </w:r>
      <w:r w:rsidR="007E56DD" w:rsidRPr="009259D7">
        <w:rPr>
          <w:rFonts w:asciiTheme="majorBidi" w:hAnsiTheme="majorBidi" w:cstheme="majorBidi"/>
          <w:spacing w:val="-4"/>
          <w:sz w:val="28"/>
          <w:szCs w:val="28"/>
        </w:rPr>
        <w:t>62</w:t>
      </w:r>
      <w:r w:rsidRPr="009259D7">
        <w:rPr>
          <w:rFonts w:asciiTheme="majorBidi" w:hAnsiTheme="majorBidi" w:cstheme="majorBidi"/>
          <w:spacing w:val="-4"/>
          <w:sz w:val="28"/>
          <w:szCs w:val="28"/>
          <w:cs/>
        </w:rPr>
        <w:t>) ซึ่งเป็นนิติบุคคลที่จัดตั้งขึ้นในประเทศไทย</w:t>
      </w:r>
    </w:p>
    <w:p w14:paraId="4C6A640F" w14:textId="77777777" w:rsidR="006E313F" w:rsidRPr="009259D7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8D6413" w14:textId="48EE8BE9" w:rsidR="006E313F" w:rsidRPr="009259D7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ดำเนินธุรกิจหลักเกี่ยวกับการขายเครื่องคอมพิวเตอร์และอุปกรณ์รวมทั้งซอฟต์แวร์ที่เกี่ยวข้อง และการให้บริการเกี่ยวกับคอมพิวเตอร์ </w:t>
      </w:r>
      <w:r w:rsidR="009778C8" w:rsidRPr="009259D7">
        <w:rPr>
          <w:rFonts w:asciiTheme="majorBidi" w:hAnsiTheme="majorBidi" w:cstheme="majorBidi"/>
          <w:sz w:val="28"/>
          <w:szCs w:val="28"/>
          <w:cs/>
        </w:rPr>
        <w:t>โดย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รายละเอียดของบริษัทย่อย ณ 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A7263D" w:rsidRPr="009259D7">
        <w:rPr>
          <w:rFonts w:asciiTheme="majorBidi" w:hAnsiTheme="majorBidi" w:cstheme="majorBidi"/>
          <w:sz w:val="28"/>
          <w:szCs w:val="28"/>
        </w:rPr>
        <w:t>6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A7263D" w:rsidRPr="009259D7">
        <w:rPr>
          <w:rFonts w:asciiTheme="majorBidi" w:hAnsiTheme="majorBidi" w:cstheme="majorBidi"/>
          <w:sz w:val="28"/>
          <w:szCs w:val="28"/>
        </w:rPr>
        <w:t>5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7E56DD" w:rsidRPr="009259D7">
        <w:rPr>
          <w:rFonts w:asciiTheme="majorBidi" w:hAnsiTheme="majorBidi" w:cstheme="majorBidi"/>
          <w:sz w:val="28"/>
          <w:szCs w:val="28"/>
        </w:rPr>
        <w:t>10</w:t>
      </w:r>
    </w:p>
    <w:p w14:paraId="5344F176" w14:textId="77777777" w:rsidR="009C729E" w:rsidRPr="009259D7" w:rsidRDefault="009C729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01D6D" w14:textId="77777777" w:rsidR="0009267B" w:rsidRPr="009259D7" w:rsidRDefault="005756D0" w:rsidP="001927A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เกณฑ์</w:t>
      </w:r>
      <w:r w:rsidR="00C714EB" w:rsidRPr="009259D7">
        <w:rPr>
          <w:rFonts w:asciiTheme="majorBidi" w:hAnsiTheme="majorBidi" w:cstheme="majorBidi"/>
          <w:sz w:val="28"/>
          <w:szCs w:val="28"/>
          <w:cs/>
        </w:rPr>
        <w:t>การจัดทำ</w:t>
      </w:r>
      <w:r w:rsidR="00120E21" w:rsidRPr="009259D7">
        <w:rPr>
          <w:rFonts w:asciiTheme="majorBidi" w:hAnsiTheme="majorBidi" w:cstheme="majorBidi"/>
          <w:sz w:val="28"/>
          <w:szCs w:val="28"/>
          <w:cs/>
        </w:rPr>
        <w:t>งบการเงิน</w:t>
      </w:r>
    </w:p>
    <w:p w14:paraId="126418A9" w14:textId="77777777" w:rsidR="008F67D1" w:rsidRPr="009259D7" w:rsidRDefault="008F67D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1977F419" w14:textId="3B3A86A2" w:rsidR="008F67D1" w:rsidRPr="009259D7" w:rsidRDefault="008F67D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9259D7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Pr="009259D7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26E3C" w:rsidRPr="009259D7">
        <w:rPr>
          <w:rFonts w:asciiTheme="majorBidi" w:hAnsiTheme="majorBidi" w:hint="cs"/>
          <w:sz w:val="28"/>
          <w:szCs w:val="28"/>
          <w:cs/>
        </w:rPr>
        <w:t>นโยบายการบัญชีที่เปิดเผยในหมายเหตุข้อ</w:t>
      </w:r>
      <w:r w:rsidR="00826E3C" w:rsidRPr="009259D7">
        <w:rPr>
          <w:rFonts w:asciiTheme="majorBidi" w:hAnsiTheme="majorBidi"/>
          <w:sz w:val="28"/>
          <w:szCs w:val="28"/>
        </w:rPr>
        <w:t xml:space="preserve"> 3 </w:t>
      </w:r>
      <w:r w:rsidR="00826E3C" w:rsidRPr="009259D7">
        <w:rPr>
          <w:rFonts w:asciiTheme="majorBidi" w:hAnsiTheme="majorBidi"/>
          <w:sz w:val="28"/>
          <w:szCs w:val="28"/>
        </w:rPr>
        <w:br/>
      </w:r>
      <w:r w:rsidR="00826E3C" w:rsidRPr="009259D7">
        <w:rPr>
          <w:rFonts w:asciiTheme="majorBidi" w:hAnsiTheme="majorBidi" w:hint="cs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9DC1536" w14:textId="77777777" w:rsidR="008F67D1" w:rsidRPr="009259D7" w:rsidRDefault="008F67D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B267FF2" w14:textId="4F4BDA14" w:rsidR="008F67D1" w:rsidRPr="009259D7" w:rsidRDefault="008F67D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bookmarkStart w:id="2" w:name="_Hlk31809850"/>
      <w:r w:rsidRPr="009259D7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9259D7">
        <w:rPr>
          <w:rFonts w:ascii="Angsana New" w:hAnsi="Angsana New"/>
          <w:sz w:val="28"/>
          <w:szCs w:val="28"/>
        </w:rPr>
        <w:t xml:space="preserve"> </w:t>
      </w:r>
      <w:r w:rsidRPr="009259D7">
        <w:rPr>
          <w:rFonts w:ascii="Angsana New" w:hAnsi="Angsana New"/>
          <w:sz w:val="28"/>
          <w:szCs w:val="28"/>
          <w:cs/>
        </w:rPr>
        <w:t>การประมาณการและ</w:t>
      </w:r>
      <w:r w:rsidR="00826E3C" w:rsidRPr="009259D7">
        <w:rPr>
          <w:rFonts w:ascii="Angsana New" w:hAnsi="Angsana New"/>
          <w:sz w:val="28"/>
          <w:szCs w:val="28"/>
          <w:cs/>
        </w:rPr>
        <w:br/>
      </w:r>
      <w:r w:rsidRPr="009259D7">
        <w:rPr>
          <w:rFonts w:ascii="Angsana New" w:hAnsi="Angsana New"/>
          <w:sz w:val="28"/>
          <w:szCs w:val="28"/>
          <w:cs/>
        </w:rPr>
        <w:t>ข้อสมมติหลายประการ ซึ่งมีผลกระทบต่อการปฏิบัติตามนโยบายการบัญชีของกลุ่มบริษั</w:t>
      </w:r>
      <w:r w:rsidR="00094E19" w:rsidRPr="009259D7">
        <w:rPr>
          <w:rFonts w:ascii="Angsana New" w:hAnsi="Angsana New" w:hint="cs"/>
          <w:sz w:val="28"/>
          <w:szCs w:val="28"/>
          <w:cs/>
        </w:rPr>
        <w:t xml:space="preserve">ท </w:t>
      </w:r>
      <w:r w:rsidRPr="009259D7">
        <w:rPr>
          <w:rFonts w:ascii="Angsana New" w:hAnsi="Angsan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9259D7">
        <w:rPr>
          <w:rFonts w:ascii="Angsana New" w:hAnsi="Angsana New" w:hint="cs"/>
          <w:sz w:val="28"/>
          <w:szCs w:val="28"/>
          <w:cs/>
        </w:rPr>
        <w:t>ไป</w:t>
      </w:r>
    </w:p>
    <w:bookmarkEnd w:id="2"/>
    <w:p w14:paraId="7852EE5D" w14:textId="3109453C" w:rsidR="00115C3A" w:rsidRPr="009259D7" w:rsidRDefault="00115C3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MS Mincho" w:hAnsiTheme="majorBidi" w:cstheme="majorBidi"/>
          <w:sz w:val="28"/>
          <w:szCs w:val="28"/>
          <w:cs/>
          <w:lang w:val="en-GB"/>
        </w:rPr>
      </w:pPr>
    </w:p>
    <w:p w14:paraId="11E803A3" w14:textId="77777777" w:rsidR="00603BEB" w:rsidRPr="009259D7" w:rsidRDefault="005177CC" w:rsidP="001927A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น</w:t>
      </w:r>
      <w:r w:rsidR="00603BEB" w:rsidRPr="009259D7">
        <w:rPr>
          <w:rFonts w:asciiTheme="majorBidi" w:hAnsiTheme="majorBidi" w:cstheme="majorBidi"/>
          <w:sz w:val="28"/>
          <w:szCs w:val="28"/>
          <w:cs/>
        </w:rPr>
        <w:t>โยบายการบัญชีที่สำคัญ</w:t>
      </w:r>
    </w:p>
    <w:p w14:paraId="0CE03273" w14:textId="77777777" w:rsidR="00603BEB" w:rsidRPr="009259D7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0E15ABDE" w14:textId="77777777" w:rsidR="00603BEB" w:rsidRPr="009259D7" w:rsidRDefault="00603BEB" w:rsidP="001927AE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เกณฑ์ในการจัดทำงบการเงินรวม</w:t>
      </w:r>
    </w:p>
    <w:p w14:paraId="706F195F" w14:textId="77777777" w:rsidR="00AE375C" w:rsidRPr="009259D7" w:rsidRDefault="00AE375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12D346A" w14:textId="299B0008" w:rsidR="00C7742A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9259D7">
        <w:rPr>
          <w:rFonts w:asciiTheme="majorBidi" w:hAnsiTheme="majorBidi" w:cstheme="majorBidi"/>
          <w:sz w:val="28"/>
          <w:szCs w:val="28"/>
          <w:lang w:val="th-TH"/>
        </w:rPr>
        <w:t>“</w:t>
      </w: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lang w:val="th-TH"/>
        </w:rPr>
        <w:t>”</w:t>
      </w: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  <w:r w:rsidR="00C65099" w:rsidRPr="009259D7">
        <w:rPr>
          <w:rFonts w:asciiTheme="majorBidi" w:hAnsiTheme="majorBidi" w:cstheme="majorBidi"/>
          <w:sz w:val="28"/>
          <w:szCs w:val="28"/>
          <w:lang w:val="th-TH"/>
        </w:rPr>
        <w:t xml:space="preserve"> </w:t>
      </w:r>
      <w:r w:rsidR="00C65099" w:rsidRPr="009259D7">
        <w:rPr>
          <w:rFonts w:asciiTheme="majorBidi" w:hAnsiTheme="majorBidi" w:cstheme="majorBidi"/>
          <w:sz w:val="28"/>
          <w:szCs w:val="28"/>
          <w:cs/>
          <w:lang w:val="th-TH"/>
        </w:rPr>
        <w:t>และส่วนได้เสียของกลุ่มบริษัทในบริษัทร่วม</w:t>
      </w:r>
    </w:p>
    <w:p w14:paraId="66171173" w14:textId="77777777" w:rsidR="003D3580" w:rsidRPr="009259D7" w:rsidRDefault="003D3580" w:rsidP="001927AE">
      <w:pPr>
        <w:pStyle w:val="BodyText2"/>
        <w:tabs>
          <w:tab w:val="left" w:pos="540"/>
        </w:tabs>
        <w:ind w:left="540" w:right="47"/>
        <w:rPr>
          <w:rFonts w:asciiTheme="majorBidi" w:hAnsiTheme="majorBidi" w:cstheme="majorBidi"/>
          <w:sz w:val="20"/>
          <w:szCs w:val="20"/>
          <w:cs/>
        </w:rPr>
      </w:pPr>
    </w:p>
    <w:p w14:paraId="19A95D60" w14:textId="77777777" w:rsidR="00CC164C" w:rsidRPr="009259D7" w:rsidRDefault="00CC164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E0566A9" w14:textId="35285FD0" w:rsidR="003D3580" w:rsidRPr="009259D7" w:rsidRDefault="003D358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D2B68C7" w14:textId="1BB90D41" w:rsidR="003D3580" w:rsidRPr="009259D7" w:rsidRDefault="003D358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7E92D779" w14:textId="32D5D323" w:rsidR="003D3580" w:rsidRPr="009259D7" w:rsidRDefault="003D358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457D5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9259D7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6D77C6E" w14:textId="77777777" w:rsidR="003D3580" w:rsidRPr="009259D7" w:rsidRDefault="003D358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743CBA7E" w14:textId="77777777" w:rsidR="00182C71" w:rsidRPr="009259D7" w:rsidRDefault="00182C7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8CB600B" w14:textId="5AC04354" w:rsidR="00182C71" w:rsidRPr="009259D7" w:rsidRDefault="00182C7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D3071F9" w14:textId="53CA12A8" w:rsidR="00182C71" w:rsidRPr="009259D7" w:rsidRDefault="00182C7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กลุ่มบริษัทรับรู้เงินลงทุนในบริษัทร่วมในงบการเงินรวม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ด้วย</w:t>
      </w:r>
      <w:r w:rsidRPr="009259D7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0A3A9DB0" w14:textId="05C01693" w:rsidR="00826E3C" w:rsidRPr="009259D7" w:rsidRDefault="00826E3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2EAA45" w14:textId="0C5C2752" w:rsidR="00826E3C" w:rsidRPr="009259D7" w:rsidRDefault="00826E3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hint="cs"/>
          <w:sz w:val="28"/>
          <w:szCs w:val="28"/>
          <w:cs/>
        </w:rPr>
        <w:t>หากเงินลงทุนในบริษัทร่วมได้เปลี่ยนเป็นเงินลงทุนในการร่วมค้าหรือในทางกลับกัน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กลุ่มบริษัทจะใช้วิธีส่วนได้เสียต่อไปโดยไม่มีการวัดมูลค่าเงินลงทุนที่คงเหลืออยู่ใหม่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ในกรณีอื่นที่กลุ่มบริษัทสูญเสียการมีอิทธิพลอย่างมีนัยสำคัญในบริษัทร่วม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ส่วนได้เสียคงเหลืออยู่ของเงินลงทุนนั้นจะถูกรับรู้ด้วยมูลค่ายุติธรรม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ณ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วันที่สูญเสียการมีอิทธิพลอย่างมีนัยสำคัญและถือเป็นมูลค่ายุติธรรมที่รับรู้เมื่อเริ่มแรกของสินทรัพย์ทางการเงิน</w:t>
      </w:r>
    </w:p>
    <w:p w14:paraId="253E4896" w14:textId="77777777" w:rsidR="003D3580" w:rsidRPr="009259D7" w:rsidRDefault="003D358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F95874B" w14:textId="6F4F4715" w:rsidR="003457D5" w:rsidRPr="009259D7" w:rsidRDefault="00182C7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ยอดคงเหลือและรายการบัญชีระหว่างกิจการในกลุ่ม</w:t>
      </w:r>
      <w:r w:rsidRPr="009259D7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9259D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รวมถึงรายได้</w:t>
      </w:r>
      <w:r w:rsidRPr="009259D7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9259D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9259D7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9259D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ถูกตัดรายการในการจัดทำงบการเงินร</w:t>
      </w:r>
      <w:r w:rsidRPr="009259D7">
        <w:rPr>
          <w:rFonts w:asciiTheme="majorBidi" w:eastAsia="EucrosiaUPCBold" w:hAnsiTheme="majorBidi" w:cstheme="majorBidi"/>
          <w:sz w:val="28"/>
          <w:szCs w:val="28"/>
          <w:cs/>
        </w:rPr>
        <w:t>วม</w:t>
      </w:r>
      <w:r w:rsidRPr="009259D7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Pr="009259D7">
        <w:rPr>
          <w:rFonts w:asciiTheme="majorBidi" w:eastAsia="EucrosiaUPCBold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</w:t>
      </w:r>
      <w:r w:rsidRPr="009259D7">
        <w:rPr>
          <w:rFonts w:asciiTheme="majorBidi" w:hAnsiTheme="majorBidi" w:cstheme="majorBidi"/>
          <w:sz w:val="28"/>
          <w:szCs w:val="28"/>
          <w:cs/>
        </w:rPr>
        <w:t>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259D7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4F66F208" w14:textId="77777777" w:rsidR="008D1D8C" w:rsidRPr="009259D7" w:rsidRDefault="008D1D8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  <w:lang w:val="th-TH"/>
        </w:rPr>
      </w:pPr>
    </w:p>
    <w:p w14:paraId="44BB1562" w14:textId="19319E60" w:rsidR="00C7742A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การรวมธุรกิจ</w:t>
      </w:r>
    </w:p>
    <w:p w14:paraId="58302CD6" w14:textId="77777777" w:rsidR="00C7742A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B34FE95" w14:textId="1F1BB65E" w:rsidR="00C075CE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 xml:space="preserve">กลุ่มบริษัทบันทึกบัญชีสำหรับการรวมธุรกิจตามวิธีซื้อ </w:t>
      </w:r>
      <w:r w:rsidR="00BA4AF4" w:rsidRPr="009259D7">
        <w:rPr>
          <w:rFonts w:asciiTheme="majorBidi" w:hAnsiTheme="majorBidi"/>
          <w:sz w:val="28"/>
          <w:szCs w:val="28"/>
          <w:cs/>
          <w:lang w:val="th-TH"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9388FAA" w14:textId="29EC2016" w:rsidR="00997415" w:rsidRPr="009259D7" w:rsidRDefault="0099741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6297AFBA" w14:textId="45A21E33" w:rsidR="00AD0E99" w:rsidRPr="009259D7" w:rsidRDefault="0099741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9259D7">
        <w:rPr>
          <w:rFonts w:asciiTheme="majorBidi" w:hAnsiTheme="majorBidi"/>
          <w:sz w:val="28"/>
          <w:szCs w:val="28"/>
          <w:cs/>
          <w:lang w:val="th-TH"/>
        </w:rPr>
        <w:t>กลุ่มบริษัทเลือกใช้วิธีการทดสอบการกระจุกตัว (</w:t>
      </w:r>
      <w:r w:rsidRPr="009259D7">
        <w:rPr>
          <w:rFonts w:asciiTheme="majorBidi" w:hAnsiTheme="majorBidi"/>
          <w:sz w:val="28"/>
          <w:szCs w:val="28"/>
          <w:lang w:val="th-TH"/>
        </w:rPr>
        <w:t xml:space="preserve">concentration test) </w:t>
      </w:r>
      <w:r w:rsidRPr="009259D7">
        <w:rPr>
          <w:rFonts w:asciiTheme="majorBidi" w:hAnsiTheme="majorBidi"/>
          <w:sz w:val="28"/>
          <w:szCs w:val="28"/>
          <w:cs/>
          <w:lang w:val="th-TH"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776D560D" w14:textId="465D22DF" w:rsidR="00AD0E99" w:rsidRPr="009259D7" w:rsidRDefault="00AD0E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cs/>
          <w:lang w:val="th-TH"/>
        </w:rPr>
      </w:pPr>
    </w:p>
    <w:p w14:paraId="77B4989F" w14:textId="6CA696D8" w:rsidR="00C7742A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0F7841" w:rsidRPr="009259D7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>ส่วนได้เสียที่ไม่มีอำนาจควบคุมในผู้ถูกซื้อ หักด้วยมูลค่ายุติธรรม</w:t>
      </w:r>
      <w:r w:rsidR="003457D5" w:rsidRPr="009259D7">
        <w:rPr>
          <w:rFonts w:asciiTheme="majorBidi" w:hAnsiTheme="majorBidi" w:cstheme="majorBidi" w:hint="cs"/>
          <w:sz w:val="28"/>
          <w:szCs w:val="28"/>
          <w:cs/>
          <w:lang w:val="th-TH"/>
        </w:rPr>
        <w:t>สุทธิ</w:t>
      </w: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>ของสินทรัพย์ที่ระบุได้ที่ได้มาและหนี้สินที่รับมา กำไรจากการซื้อในราคาต่ำกว่ามูลค่ายุติธรรมบันทึกในกำไรหรือขาดทุนทันที</w:t>
      </w:r>
    </w:p>
    <w:p w14:paraId="6650025F" w14:textId="77777777" w:rsidR="00C7742A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E2BCDFA" w14:textId="4ECBB797" w:rsidR="003457D5" w:rsidRPr="009259D7" w:rsidRDefault="003457D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 w:eastAsia="x-none"/>
        </w:rPr>
      </w:pPr>
      <w:r w:rsidRPr="009259D7">
        <w:rPr>
          <w:rFonts w:asciiTheme="majorBidi" w:hAnsiTheme="majorBidi" w:hint="cs"/>
          <w:sz w:val="28"/>
          <w:szCs w:val="28"/>
          <w:cs/>
          <w:lang w:val="th-TH" w:eastAsia="x-none"/>
        </w:rPr>
        <w:t>สิ่งตอบแทนที่โอนให้รวมถึงสินทรัพย์ที่โอนไป</w:t>
      </w:r>
      <w:r w:rsidRPr="009259D7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  <w:lang w:val="th-TH" w:eastAsia="x-none"/>
        </w:rPr>
        <w:t>หนี้สินที่กลุ่มบริษัทก่อขึ้นเพื่อจ่ายชำระให้แก่เจ้าของเดิม</w:t>
      </w:r>
      <w:r w:rsidRPr="009259D7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  <w:lang w:val="th-TH" w:eastAsia="x-none"/>
        </w:rPr>
        <w:t>หนี้สินที่อาจเกิดขึ้น</w:t>
      </w:r>
      <w:r w:rsidRPr="009259D7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  <w:lang w:val="th-TH" w:eastAsia="x-none"/>
        </w:rPr>
        <w:t>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9259D7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  <w:lang w:val="th-TH" w:eastAsia="x-none"/>
        </w:rPr>
        <w:t>และส่วนได้เสียในส่วนของเจ้าของที่ออกโดยกลุ่มบริษัท</w:t>
      </w:r>
      <w:r w:rsidRPr="009259D7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  <w:lang w:val="th-TH" w:eastAsia="x-none"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</w:t>
      </w:r>
      <w:r w:rsidRPr="009259D7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  <w:lang w:val="th-TH" w:eastAsia="x-none"/>
        </w:rPr>
        <w:t>ให้ใช้ราคาที่ต่ำกว่าระหว่างมูลค่าจากการยกเลิกสัญญาตามที่ระบุในสัญญา</w:t>
      </w:r>
      <w:r w:rsidRPr="009259D7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  <w:lang w:val="th-TH" w:eastAsia="x-none"/>
        </w:rPr>
        <w:t>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2677E508" w14:textId="2EF95482" w:rsidR="00C7742A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609A3AAC" w14:textId="784EF40B" w:rsidR="00C7742A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 w:eastAsia="x-none"/>
        </w:rPr>
        <w:t>สิ่ง</w:t>
      </w: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 xml:space="preserve">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</w:t>
      </w:r>
      <w:r w:rsidR="003457D5" w:rsidRPr="009259D7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6EFF3EA8" w14:textId="77777777" w:rsidR="0095481D" w:rsidRPr="009259D7" w:rsidRDefault="0095481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12A484D2" w14:textId="49D77223" w:rsidR="00D647F6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8D6DC6F" w14:textId="375CFA73" w:rsidR="00AB2A71" w:rsidRPr="009259D7" w:rsidRDefault="00AB2A7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7F860D1" w14:textId="56626299" w:rsidR="00997415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704A02" w:rsidRPr="009259D7">
        <w:rPr>
          <w:rFonts w:asciiTheme="majorBidi" w:hAnsiTheme="majorBidi" w:cstheme="majorBidi" w:hint="cs"/>
          <w:sz w:val="28"/>
          <w:szCs w:val="28"/>
          <w:cs/>
        </w:rPr>
        <w:t>ทำการ</w:t>
      </w:r>
      <w:r w:rsidRPr="009259D7">
        <w:rPr>
          <w:rFonts w:asciiTheme="majorBidi" w:hAnsiTheme="majorBidi" w:cstheme="majorBidi"/>
          <w:sz w:val="28"/>
          <w:szCs w:val="28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CA955BD" w14:textId="77777777" w:rsidR="008D1D8C" w:rsidRPr="009259D7" w:rsidRDefault="008D1D8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lang w:val="th-TH" w:eastAsia="x-none"/>
        </w:rPr>
      </w:pPr>
    </w:p>
    <w:p w14:paraId="495E5D24" w14:textId="211E6D32" w:rsidR="009F6126" w:rsidRPr="009259D7" w:rsidRDefault="009F6126" w:rsidP="001927AE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 และบริษัทร่วม</w:t>
      </w:r>
    </w:p>
    <w:p w14:paraId="44280B4A" w14:textId="77777777" w:rsidR="009F6126" w:rsidRPr="009259D7" w:rsidRDefault="009F6126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0401451" w14:textId="56533798" w:rsidR="009F6126" w:rsidRPr="009259D7" w:rsidRDefault="009F6126" w:rsidP="001927A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และบริษัทร่วมในงบการเงินเฉพาะกิจการ บันทึกบัญชีโดยใช้วิธีส่วนได้เสีย</w:t>
      </w:r>
    </w:p>
    <w:p w14:paraId="05582E29" w14:textId="77777777" w:rsidR="009F6126" w:rsidRPr="009259D7" w:rsidRDefault="009F6126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EBBE3A" w14:textId="3DFBE611" w:rsidR="009F6126" w:rsidRPr="009259D7" w:rsidRDefault="009F6126" w:rsidP="001927AE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การจำหน่ายเงินลงทุนในงบการเงินเฉพาะกิจการ</w:t>
      </w:r>
    </w:p>
    <w:p w14:paraId="0FED6C1F" w14:textId="77777777" w:rsidR="009F6126" w:rsidRPr="009259D7" w:rsidRDefault="009F6126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259ABD1" w14:textId="758AD421" w:rsidR="009F6126" w:rsidRPr="009259D7" w:rsidRDefault="009F61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</w:t>
      </w:r>
      <w:r w:rsidR="005E2E2F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จะถูกบันทึกในกำไรหรือขาดทุน</w:t>
      </w:r>
    </w:p>
    <w:p w14:paraId="6521407F" w14:textId="77777777" w:rsidR="009F6126" w:rsidRPr="009259D7" w:rsidRDefault="009F6126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7B44498" w14:textId="584ADA55" w:rsidR="009F6126" w:rsidRPr="009259D7" w:rsidRDefault="009F61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73BDC2C2" w14:textId="77777777" w:rsidR="008D1D8C" w:rsidRPr="009259D7" w:rsidRDefault="008D1D8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  <w:lang w:val="th-TH" w:eastAsia="x-none"/>
        </w:rPr>
      </w:pPr>
      <w:r w:rsidRPr="009259D7">
        <w:rPr>
          <w:rFonts w:asciiTheme="majorBidi" w:eastAsia="EucrosiaUPCBold" w:hAnsiTheme="majorBidi" w:cstheme="majorBidi"/>
          <w:b/>
          <w:bCs/>
          <w:i/>
          <w:iCs/>
          <w:cs/>
        </w:rPr>
        <w:br w:type="page"/>
      </w:r>
    </w:p>
    <w:p w14:paraId="6DC7DB28" w14:textId="61040EEF" w:rsidR="00603BEB" w:rsidRPr="009259D7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eastAsia="EucrosiaUPCBold" w:hAnsiTheme="majorBidi" w:cstheme="majorBidi"/>
          <w:b/>
          <w:bCs/>
          <w:i/>
          <w:iCs/>
          <w:cs/>
        </w:rPr>
      </w:pPr>
      <w:r w:rsidRPr="009259D7">
        <w:rPr>
          <w:rFonts w:asciiTheme="majorBidi" w:eastAsia="EucrosiaUPCBold" w:hAnsiTheme="majorBidi" w:cstheme="majorBidi"/>
          <w:b/>
          <w:bCs/>
          <w:i/>
          <w:iCs/>
          <w:cs/>
        </w:rPr>
        <w:t xml:space="preserve">เงินตราต่างประเทศ </w:t>
      </w:r>
    </w:p>
    <w:p w14:paraId="4708434D" w14:textId="77777777" w:rsidR="00C7742A" w:rsidRPr="009259D7" w:rsidRDefault="00C7742A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b/>
          <w:bCs/>
          <w:strike/>
          <w:sz w:val="20"/>
          <w:szCs w:val="20"/>
          <w:cs/>
        </w:rPr>
      </w:pPr>
    </w:p>
    <w:p w14:paraId="230AB545" w14:textId="2CD08C2B" w:rsidR="00420F24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CA6EA8" w:rsidRPr="009259D7">
        <w:rPr>
          <w:rFonts w:asciiTheme="majorBidi" w:hAnsiTheme="majorBidi"/>
          <w:sz w:val="28"/>
          <w:szCs w:val="28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9259D7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CA6EA8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CA6EA8" w:rsidRPr="009259D7">
        <w:rPr>
          <w:rFonts w:asciiTheme="majorBidi" w:hAnsiTheme="majorBidi"/>
          <w:sz w:val="28"/>
          <w:szCs w:val="28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B42635" w:rsidRPr="009259D7">
        <w:rPr>
          <w:rFonts w:asciiTheme="majorBidi" w:hAnsiTheme="majorBidi"/>
          <w:sz w:val="28"/>
          <w:szCs w:val="28"/>
        </w:rPr>
        <w:br/>
      </w:r>
      <w:r w:rsidR="00CA6EA8" w:rsidRPr="009259D7">
        <w:rPr>
          <w:rFonts w:asciiTheme="majorBidi" w:hAnsiTheme="majorBidi"/>
          <w:sz w:val="28"/>
          <w:szCs w:val="28"/>
          <w:cs/>
        </w:rPr>
        <w:t>ณ วันที่รายงาน</w:t>
      </w:r>
    </w:p>
    <w:p w14:paraId="713FB1C8" w14:textId="77777777" w:rsidR="00E276FF" w:rsidRPr="009259D7" w:rsidRDefault="00E276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D050B56" w14:textId="71D3F9D8" w:rsidR="00C7742A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259D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6D76A3D7" w14:textId="4A26F485" w:rsidR="001143BF" w:rsidRPr="009259D7" w:rsidRDefault="001143BF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545971A" w14:textId="18A26497" w:rsidR="00C7742A" w:rsidRPr="009259D7" w:rsidRDefault="00C7742A" w:rsidP="001927AE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28F9B752" w14:textId="77777777" w:rsidR="00AF1963" w:rsidRPr="009259D7" w:rsidRDefault="00AF1963" w:rsidP="001927AE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06E62527" w14:textId="5CBC5517" w:rsidR="00C7742A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CA6EA8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DA0DD33" w14:textId="77777777" w:rsidR="00CC5B98" w:rsidRPr="009259D7" w:rsidRDefault="00CC5B98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EF2C9DA" w14:textId="202431A2" w:rsidR="00C7742A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ผลต่างจากอัตราแลกเปลี่ยนที่เกิดจากการแปลงค่า </w:t>
      </w:r>
      <w:r w:rsidR="00CA6EA8" w:rsidRPr="009259D7">
        <w:rPr>
          <w:rFonts w:asciiTheme="majorBidi" w:hAnsiTheme="majorBidi" w:cstheme="majorBidi"/>
          <w:sz w:val="28"/>
          <w:szCs w:val="28"/>
          <w:cs/>
        </w:rPr>
        <w:t>จะรับรู้</w:t>
      </w:r>
      <w:r w:rsidRPr="009259D7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</w:t>
      </w:r>
      <w:r w:rsidR="00CA6EA8" w:rsidRPr="009259D7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</w:t>
      </w:r>
      <w:r w:rsidRPr="009259D7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</w:t>
      </w:r>
      <w:r w:rsidR="000F7841" w:rsidRPr="009259D7">
        <w:rPr>
          <w:rFonts w:asciiTheme="majorBidi" w:hAnsiTheme="majorBidi" w:cstheme="majorBidi"/>
          <w:sz w:val="28"/>
          <w:szCs w:val="28"/>
          <w:cs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ปันส่วนให้ส่วนได้เสียที่ไม่มีอำนาจควบคุม</w:t>
      </w:r>
    </w:p>
    <w:p w14:paraId="633668D7" w14:textId="77777777" w:rsidR="00C7742A" w:rsidRPr="009259D7" w:rsidRDefault="00C7742A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F8D2C5A" w14:textId="00BAF79A" w:rsidR="00B42635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14:paraId="1FB98605" w14:textId="77777777" w:rsidR="008D1D8C" w:rsidRPr="009259D7" w:rsidRDefault="008D1D8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288F51" w14:textId="2790D292" w:rsidR="00420F24" w:rsidRPr="009259D7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="00CC5B98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B42635" w:rsidRPr="009259D7">
        <w:rPr>
          <w:rFonts w:asciiTheme="majorBidi" w:hAnsiTheme="majorBidi" w:cstheme="majorBidi" w:hint="cs"/>
          <w:sz w:val="28"/>
          <w:szCs w:val="28"/>
          <w:cs/>
        </w:rPr>
        <w:t>สำรองการแปลงค่างบการเงิน</w:t>
      </w:r>
      <w:r w:rsidRPr="009259D7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</w:t>
      </w:r>
    </w:p>
    <w:p w14:paraId="40488594" w14:textId="77777777" w:rsidR="00473BF2" w:rsidRPr="009259D7" w:rsidRDefault="00473BF2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597172F" w14:textId="77777777" w:rsidR="008D1D8C" w:rsidRPr="009259D7" w:rsidRDefault="008D1D8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 w:eastAsia="x-none"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66093C9" w14:textId="300C5EA1" w:rsidR="00603BEB" w:rsidRPr="009259D7" w:rsidRDefault="00473BF2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  <w:r w:rsidR="00603BEB" w:rsidRPr="009259D7">
        <w:rPr>
          <w:rFonts w:asciiTheme="majorBidi" w:hAnsiTheme="majorBidi" w:cstheme="majorBidi"/>
          <w:b/>
          <w:bCs/>
          <w:i/>
          <w:iCs/>
          <w:cs/>
        </w:rPr>
        <w:t xml:space="preserve"> </w:t>
      </w:r>
    </w:p>
    <w:p w14:paraId="12124EB4" w14:textId="624CB489" w:rsidR="00A75BEF" w:rsidRPr="009259D7" w:rsidRDefault="00A75BEF" w:rsidP="001927AE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4939473" w14:textId="6BA96530" w:rsidR="004313C0" w:rsidRPr="009259D7" w:rsidRDefault="004313C0" w:rsidP="001927AE">
      <w:pPr>
        <w:pStyle w:val="BodyText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259D7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78603D90" w14:textId="77777777" w:rsidR="00AF1963" w:rsidRPr="009259D7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1C5CA56" w14:textId="2B2BE899" w:rsidR="004313C0" w:rsidRPr="009259D7" w:rsidRDefault="004313C0" w:rsidP="001927AE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3</w:t>
      </w:r>
      <w:r w:rsidRPr="009259D7">
        <w:rPr>
          <w:rFonts w:asciiTheme="majorBidi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และวัดมูลค่า</w:t>
      </w:r>
      <w:r w:rsidR="00826E3C" w:rsidRPr="009259D7">
        <w:rPr>
          <w:rFonts w:asciiTheme="majorBidi" w:hAnsiTheme="majorBidi" w:cstheme="majorBidi" w:hint="cs"/>
          <w:sz w:val="28"/>
          <w:szCs w:val="28"/>
          <w:cs/>
        </w:rPr>
        <w:t>เมื่อเริ่มแรก</w:t>
      </w:r>
      <w:r w:rsidRPr="009259D7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D12843"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12843" w:rsidRPr="009259D7">
        <w:rPr>
          <w:rFonts w:asciiTheme="majorBidi" w:hAnsiTheme="majorBidi" w:cstheme="majorBidi"/>
          <w:sz w:val="28"/>
          <w:szCs w:val="28"/>
          <w:cs/>
        </w:rPr>
        <w:t>ทั้งนี้ สินทรัพย์ทางการ</w:t>
      </w:r>
      <w:r w:rsidR="00D12843" w:rsidRPr="009259D7">
        <w:rPr>
          <w:rFonts w:asciiTheme="majorBidi" w:hAnsiTheme="majorBidi" w:cstheme="majorBidi"/>
          <w:color w:val="000000"/>
          <w:sz w:val="28"/>
          <w:szCs w:val="28"/>
          <w:cs/>
        </w:rPr>
        <w:t>เงินและหนี้สินทางการเงินที่ไม่ได้วัดมูลค่าด้วยมูลค่ายุติธรรมผ่านกำไรหรือขาดทุน</w:t>
      </w:r>
      <w:r w:rsidR="00D12843" w:rsidRPr="009259D7">
        <w:rPr>
          <w:rFonts w:asciiTheme="majorBidi" w:hAnsiTheme="majorBidi" w:cstheme="majorBidi"/>
          <w:sz w:val="28"/>
          <w:szCs w:val="28"/>
          <w:cs/>
        </w:rPr>
        <w:t>จะรวม</w:t>
      </w:r>
      <w:r w:rsidR="00D12843" w:rsidRPr="009259D7">
        <w:rPr>
          <w:rFonts w:asciiTheme="majorBidi" w:hAnsiTheme="majorBidi" w:cstheme="majorBidi" w:hint="cs"/>
          <w:sz w:val="28"/>
          <w:szCs w:val="28"/>
          <w:cs/>
        </w:rPr>
        <w:t>หรือหัก</w:t>
      </w:r>
      <w:r w:rsidR="00D12843" w:rsidRPr="009259D7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</w:t>
      </w:r>
      <w:r w:rsidR="00D12843" w:rsidRPr="009259D7">
        <w:rPr>
          <w:rFonts w:asciiTheme="majorBidi" w:hAnsiTheme="majorBidi" w:cstheme="majorBidi" w:hint="cs"/>
          <w:sz w:val="28"/>
          <w:szCs w:val="28"/>
          <w:cs/>
        </w:rPr>
        <w:t>า</w:t>
      </w:r>
    </w:p>
    <w:p w14:paraId="4BF02872" w14:textId="77777777" w:rsidR="004313C0" w:rsidRPr="009259D7" w:rsidRDefault="004313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74C8A22" w14:textId="6F197F46" w:rsidR="004313C0" w:rsidRPr="009259D7" w:rsidRDefault="004313C0" w:rsidP="001927AE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E5C29B2" w14:textId="77777777" w:rsidR="004313C0" w:rsidRPr="009259D7" w:rsidRDefault="004313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0B8685C" w14:textId="186F0221" w:rsidR="004313C0" w:rsidRPr="009259D7" w:rsidRDefault="004313C0" w:rsidP="001927AE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9259D7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9259D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D884AF7" w14:textId="77777777" w:rsidR="004313C0" w:rsidRPr="009259D7" w:rsidRDefault="004313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18745E53" w14:textId="29369C50" w:rsidR="00AF1963" w:rsidRPr="009259D7" w:rsidRDefault="004313C0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F1770EC" w14:textId="77777777" w:rsidR="008D1D8C" w:rsidRPr="009259D7" w:rsidRDefault="008D1D8C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57E664" w14:textId="2DEC04C1" w:rsidR="00B87230" w:rsidRPr="009259D7" w:rsidRDefault="00B8723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C5855" w:rsidRPr="009259D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91AE2" w:rsidRPr="009259D7">
        <w:rPr>
          <w:rFonts w:asciiTheme="majorBidi" w:hAnsiTheme="majorBidi" w:cstheme="majorBidi"/>
          <w:i/>
          <w:iCs/>
          <w:sz w:val="28"/>
          <w:szCs w:val="28"/>
        </w:rPr>
        <w:tab/>
      </w:r>
      <w:r w:rsidR="00971797" w:rsidRPr="009259D7">
        <w:rPr>
          <w:rFonts w:asciiTheme="majorBidi" w:hAnsi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7BCC390" w14:textId="77777777" w:rsidR="00AF1963" w:rsidRPr="009259D7" w:rsidRDefault="00AF1963" w:rsidP="001927AE">
      <w:pPr>
        <w:pStyle w:val="BodyText2"/>
        <w:tabs>
          <w:tab w:val="left" w:pos="810"/>
          <w:tab w:val="left" w:pos="1080"/>
        </w:tabs>
        <w:ind w:left="1080" w:right="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66B5FF3" w14:textId="61C95451" w:rsidR="009F56F2" w:rsidRPr="009259D7" w:rsidRDefault="009F56F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3B49B45" w14:textId="42B55280" w:rsidR="00654926" w:rsidRPr="009259D7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00780455" w14:textId="176D76A1" w:rsidR="00AD0E99" w:rsidRPr="009259D7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9259D7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AD0E99" w:rsidRPr="009259D7">
        <w:rPr>
          <w:rFonts w:asciiTheme="majorBidi" w:hAnsiTheme="majorBidi" w:cstheme="majorBidi"/>
          <w:sz w:val="28"/>
          <w:szCs w:val="28"/>
          <w:cs/>
          <w:lang w:val="th-TH" w:eastAsia="x-none"/>
        </w:rPr>
        <w:br w:type="page"/>
      </w:r>
    </w:p>
    <w:p w14:paraId="763D61C7" w14:textId="2BDCF965" w:rsidR="00654926" w:rsidRPr="009259D7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259D7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04CC266" w14:textId="23F9F5A1" w:rsidR="009F56F2" w:rsidRPr="009259D7" w:rsidRDefault="009F56F2" w:rsidP="001927AE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034B7F" w14:textId="77777777" w:rsidR="00654926" w:rsidRPr="009259D7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 w:eastAsia="x-none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9259D7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C7132AD" w14:textId="77777777" w:rsidR="00EB1FB4" w:rsidRPr="009259D7" w:rsidRDefault="00EB1FB4" w:rsidP="001927AE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D7008F1" w14:textId="62C792E7" w:rsidR="009F56F2" w:rsidRPr="009259D7" w:rsidRDefault="009F56F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D339A1" w:rsidRPr="009259D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5AC7D0BA" w14:textId="77777777" w:rsidR="00AF1963" w:rsidRPr="009259D7" w:rsidRDefault="00AF1963" w:rsidP="001927AE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1A3697B" w14:textId="167A72CB" w:rsidR="009F56F2" w:rsidRPr="009259D7" w:rsidRDefault="009F56F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2929D4D" w14:textId="2DAD2788" w:rsidR="00654926" w:rsidRPr="009259D7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2F619F4E" w14:textId="47D52E64" w:rsidR="00B835DD" w:rsidRPr="009259D7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</w:t>
      </w:r>
      <w:r w:rsidRPr="009259D7">
        <w:rPr>
          <w:rFonts w:asciiTheme="majorBidi" w:hAnsiTheme="majorBidi"/>
          <w:i/>
          <w:iCs/>
          <w:sz w:val="28"/>
          <w:szCs w:val="28"/>
          <w:cs/>
        </w:rPr>
        <w:t>ของสินทรัพย์ทางการเงินนอกเหนือจากลูกหนี้การค้า</w:t>
      </w:r>
    </w:p>
    <w:p w14:paraId="6086A186" w14:textId="77777777" w:rsidR="00AF1963" w:rsidRPr="009259D7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4757D45D" w14:textId="50AB8E80" w:rsidR="00B835DD" w:rsidRPr="009259D7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9259D7">
        <w:rPr>
          <w:rFonts w:asciiTheme="majorBidi" w:hAnsiTheme="majorBidi" w:cstheme="majorBidi" w:hint="cs"/>
          <w:sz w:val="28"/>
          <w:szCs w:val="28"/>
          <w:cs/>
          <w:lang w:val="th-TH" w:eastAsia="x-none"/>
        </w:rPr>
        <w:t xml:space="preserve"> สินทรัพย์ที่เกิดจากสัญญา</w:t>
      </w:r>
      <w:r w:rsidRPr="009259D7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0F7ADE7D" w14:textId="77777777" w:rsidR="00B835DD" w:rsidRPr="009259D7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77B607B2" w14:textId="72F3B8EF" w:rsidR="00B835DD" w:rsidRPr="009259D7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9259D7">
        <w:rPr>
          <w:rFonts w:asciiTheme="majorBidi" w:hAnsi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E56DD" w:rsidRPr="009259D7">
        <w:rPr>
          <w:rFonts w:asciiTheme="majorBidi" w:hAnsiTheme="majorBidi"/>
          <w:sz w:val="28"/>
          <w:szCs w:val="28"/>
        </w:rPr>
        <w:t>12</w:t>
      </w:r>
      <w:r w:rsidRPr="009259D7">
        <w:rPr>
          <w:rFonts w:asciiTheme="majorBidi" w:hAnsi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D5230E7" w14:textId="77777777" w:rsidR="00B835DD" w:rsidRPr="009259D7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752ABD7F" w14:textId="57123631" w:rsidR="00B835DD" w:rsidRPr="009259D7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9259D7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0B5D003" w14:textId="77777777" w:rsidR="004C59B6" w:rsidRPr="009259D7" w:rsidRDefault="004C59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</w:rPr>
      </w:pPr>
    </w:p>
    <w:p w14:paraId="570CE9BF" w14:textId="5D92FE5C" w:rsidR="00B835DD" w:rsidRPr="009259D7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9259D7">
        <w:rPr>
          <w:rFonts w:asciiTheme="majorBidi" w:hAnsi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E56DD" w:rsidRPr="009259D7">
        <w:rPr>
          <w:rFonts w:asciiTheme="majorBidi" w:hAnsiTheme="majorBidi"/>
          <w:sz w:val="28"/>
          <w:szCs w:val="28"/>
        </w:rPr>
        <w:t>30</w:t>
      </w:r>
      <w:r w:rsidRPr="009259D7">
        <w:rPr>
          <w:rFonts w:asciiTheme="majorBidi" w:hAnsi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18ABEE8" w14:textId="77777777" w:rsidR="00AF1963" w:rsidRPr="009259D7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5CA881AF" w14:textId="0164B3F5" w:rsidR="00B835DD" w:rsidRPr="009259D7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9259D7">
        <w:rPr>
          <w:rFonts w:asciiTheme="majorBidi" w:hAnsi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7840565" w14:textId="2A565E55" w:rsidR="00B835DD" w:rsidRPr="009259D7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9259D7">
        <w:rPr>
          <w:rFonts w:asciiTheme="majorBidi" w:hAnsiTheme="majorBidi"/>
          <w:sz w:val="28"/>
          <w:szCs w:val="28"/>
          <w:cs/>
        </w:rPr>
        <w:t>-</w:t>
      </w:r>
      <w:r w:rsidRPr="009259D7">
        <w:rPr>
          <w:rFonts w:asciiTheme="majorBidi" w:hAnsiTheme="majorBidi"/>
          <w:sz w:val="28"/>
          <w:szCs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ECFBFF8" w14:textId="0B08AB30" w:rsidR="00B835DD" w:rsidRPr="009259D7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9259D7">
        <w:rPr>
          <w:rFonts w:asciiTheme="majorBidi" w:hAnsiTheme="majorBidi"/>
          <w:sz w:val="28"/>
          <w:szCs w:val="28"/>
          <w:cs/>
        </w:rPr>
        <w:t>-</w:t>
      </w:r>
      <w:r w:rsidRPr="009259D7">
        <w:rPr>
          <w:rFonts w:asciiTheme="majorBidi" w:hAnsi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7E56DD" w:rsidRPr="009259D7">
        <w:rPr>
          <w:rFonts w:asciiTheme="majorBidi" w:hAnsiTheme="majorBidi"/>
          <w:sz w:val="28"/>
          <w:szCs w:val="28"/>
        </w:rPr>
        <w:t>90</w:t>
      </w:r>
      <w:r w:rsidRPr="009259D7">
        <w:rPr>
          <w:rFonts w:asciiTheme="majorBidi" w:hAnsiTheme="majorBidi"/>
          <w:sz w:val="28"/>
          <w:szCs w:val="28"/>
          <w:cs/>
        </w:rPr>
        <w:t xml:space="preserve"> วัน</w:t>
      </w:r>
    </w:p>
    <w:p w14:paraId="66D25DB4" w14:textId="77777777" w:rsidR="00B835DD" w:rsidRPr="009259D7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1F41B02B" w14:textId="77777777" w:rsidR="004C59B6" w:rsidRPr="009259D7" w:rsidRDefault="004C59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AA021F9" w14:textId="6573015E" w:rsidR="00654926" w:rsidRPr="009259D7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4C59B6" w:rsidRPr="009259D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38A40D6D" w14:textId="77777777" w:rsidR="00AF1963" w:rsidRPr="009259D7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3C43F77E" w14:textId="05F5900E" w:rsidR="00654926" w:rsidRPr="009259D7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lang w:val="th-TH" w:eastAsia="x-none"/>
        </w:rPr>
      </w:pPr>
      <w:r w:rsidRPr="009259D7">
        <w:rPr>
          <w:rFonts w:asciiTheme="majorBidi" w:hAnsiTheme="majorBidi"/>
          <w:sz w:val="28"/>
          <w:szCs w:val="28"/>
          <w:cs/>
          <w:lang w:val="th-TH" w:eastAsia="x-none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1255D10" w14:textId="77777777" w:rsidR="00224D66" w:rsidRPr="009259D7" w:rsidRDefault="00224D6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cs/>
          <w:lang w:eastAsia="x-none"/>
        </w:rPr>
      </w:pPr>
    </w:p>
    <w:p w14:paraId="68FB4890" w14:textId="7F2F100F" w:rsidR="00224D66" w:rsidRPr="009259D7" w:rsidRDefault="00224D6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4C59B6" w:rsidRPr="009259D7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259D7">
        <w:rPr>
          <w:rFonts w:asciiTheme="majorBidi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13A5BC07" w14:textId="77777777" w:rsidR="00AF1963" w:rsidRPr="009259D7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065E4149" w14:textId="08A3EC1D" w:rsidR="00224D66" w:rsidRPr="009259D7" w:rsidRDefault="00224D6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9259D7">
        <w:rPr>
          <w:rFonts w:asciiTheme="majorBidi" w:hAnsiTheme="majorBidi"/>
          <w:sz w:val="28"/>
          <w:szCs w:val="28"/>
          <w:cs/>
          <w:lang w:val="th-TH" w:eastAsia="x-none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5FFC6DA" w14:textId="77777777" w:rsidR="002667BB" w:rsidRPr="009259D7" w:rsidRDefault="002667BB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p w14:paraId="54DBD1BD" w14:textId="62F4A813" w:rsidR="00603BEB" w:rsidRPr="009259D7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i/>
          <w:iCs/>
          <w: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100A245E" w14:textId="77777777" w:rsidR="00603BEB" w:rsidRPr="009259D7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D22FA95" w14:textId="5D6CB94E" w:rsidR="009470F4" w:rsidRPr="009259D7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965E0B" w:rsidRPr="009259D7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D737EA7" w14:textId="77777777" w:rsidR="004C59B6" w:rsidRPr="009259D7" w:rsidRDefault="004C59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D0528A6" w14:textId="68E396BE" w:rsidR="00524C5F" w:rsidRPr="009259D7" w:rsidRDefault="00524C5F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</w:p>
    <w:p w14:paraId="79F55C71" w14:textId="77777777" w:rsidR="00603BEB" w:rsidRPr="009259D7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4E849DE" w14:textId="686F0190" w:rsidR="00524C5F" w:rsidRPr="009259D7" w:rsidRDefault="00524C5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259D7">
        <w:rPr>
          <w:rFonts w:asciiTheme="majorBidi" w:hAnsiTheme="majorBidi" w:cstheme="majorBidi"/>
          <w:spacing w:val="-2"/>
          <w:sz w:val="28"/>
          <w:szCs w:val="28"/>
          <w:cs/>
        </w:rPr>
        <w:t>ลูกหนี้</w:t>
      </w:r>
      <w:r w:rsidR="000A4F4E" w:rsidRPr="009259D7">
        <w:rPr>
          <w:rFonts w:asciiTheme="majorBidi" w:hAnsiTheme="majorBidi" w:cstheme="majorBidi"/>
          <w:spacing w:val="-2"/>
          <w:sz w:val="28"/>
          <w:szCs w:val="28"/>
          <w:cs/>
        </w:rPr>
        <w:t>การค้า</w:t>
      </w:r>
      <w:r w:rsidRPr="009259D7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0A4F4E" w:rsidRPr="009259D7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E66BC5C" w14:textId="77777777" w:rsidR="00524C5F" w:rsidRPr="009259D7" w:rsidRDefault="00524C5F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ECD82E" w14:textId="06BE538F" w:rsidR="00524C5F" w:rsidRPr="009259D7" w:rsidRDefault="000A4F4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8571F33" w14:textId="26430316" w:rsidR="00473BF2" w:rsidRPr="009259D7" w:rsidRDefault="00473BF2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1416C1AD" w14:textId="5C7FF0E1" w:rsidR="00603BEB" w:rsidRPr="009259D7" w:rsidRDefault="00473BF2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210294B3" w14:textId="77777777" w:rsidR="00473BF2" w:rsidRPr="009259D7" w:rsidRDefault="00473BF2" w:rsidP="001927A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firstLine="180"/>
        <w:jc w:val="both"/>
        <w:rPr>
          <w:rFonts w:asciiTheme="majorBidi" w:hAnsiTheme="majorBidi" w:cstheme="majorBidi"/>
          <w:sz w:val="20"/>
          <w:szCs w:val="20"/>
        </w:rPr>
      </w:pPr>
    </w:p>
    <w:p w14:paraId="71916AEA" w14:textId="3C675128" w:rsidR="000A4F4E" w:rsidRPr="009259D7" w:rsidRDefault="000A4F4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ต้นทุนของสินค้าคำนวณโดยใช้วิธี</w:t>
      </w:r>
      <w:bookmarkStart w:id="3" w:name="_Hlk87562734"/>
      <w:r w:rsidRPr="009259D7">
        <w:rPr>
          <w:rFonts w:asciiTheme="majorBidi" w:hAnsiTheme="majorBidi" w:cstheme="majorBidi"/>
          <w:sz w:val="28"/>
          <w:szCs w:val="28"/>
          <w:cs/>
        </w:rPr>
        <w:t>เฉพาะเจาะจง</w:t>
      </w:r>
      <w:bookmarkEnd w:id="3"/>
      <w:r w:rsidRPr="009259D7">
        <w:rPr>
          <w:rFonts w:asciiTheme="majorBidi" w:hAnsiTheme="majorBidi" w:cstheme="majorBidi"/>
          <w:sz w:val="28"/>
          <w:szCs w:val="28"/>
          <w:cs/>
        </w:rPr>
        <w:t xml:space="preserve"> สำหรับสินค้าที่ซื้อมาเฉพาะสำหรับลูกค้ารายใดรายหนึ่ง และโดยวิธีเข้าก่อนออกก่อน สำหรับสินค้าที่มิได้ซื้อมาเฉพาะสำหรับลูกค้ารายใดรายหนึ่ง ราคาทุนรวมถึงต้นทุนทางตรงที่เกี่ยวข้องกับการได้มาของสินค้าคงเหลือ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474A67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CEC349D" w14:textId="5C2DA4F9" w:rsidR="00603BEB" w:rsidRPr="009259D7" w:rsidRDefault="00C6534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9259D7">
        <w:rPr>
          <w:rFonts w:asciiTheme="majorBidi" w:hAnsiTheme="majorBidi" w:cstheme="majorBidi" w:hint="cs"/>
          <w:b/>
          <w:bCs/>
          <w:i/>
          <w:iCs/>
          <w:cs/>
        </w:rPr>
        <w:t>ส่วนปรับปรุงอาคารเช่าและ</w:t>
      </w:r>
      <w:r w:rsidR="00603BEB" w:rsidRPr="009259D7">
        <w:rPr>
          <w:rFonts w:asciiTheme="majorBidi" w:hAnsiTheme="majorBidi" w:cstheme="majorBidi"/>
          <w:b/>
          <w:bCs/>
          <w:i/>
          <w:iCs/>
          <w:cs/>
        </w:rPr>
        <w:t>อุปกรณ์</w:t>
      </w:r>
    </w:p>
    <w:p w14:paraId="2CAB36B7" w14:textId="77777777" w:rsidR="00603BEB" w:rsidRPr="009259D7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20"/>
          <w:szCs w:val="20"/>
        </w:rPr>
      </w:pPr>
    </w:p>
    <w:p w14:paraId="3B3FD310" w14:textId="22A3E3A9" w:rsidR="005A50E9" w:rsidRPr="009259D7" w:rsidRDefault="00C6534B" w:rsidP="001927A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="005A50E9" w:rsidRPr="009259D7">
        <w:rPr>
          <w:rFonts w:asciiTheme="majorBidi" w:hAnsiTheme="majorBidi" w:cstheme="majorBidi"/>
          <w:sz w:val="28"/>
          <w:szCs w:val="28"/>
          <w:cs/>
        </w:rPr>
        <w:t xml:space="preserve">อุปกรณ์วัดมูลค่าด้วยราคาทุนหักค่าเสื่อมราคาสะสมและขาดทุนจากการด้อยค่า </w:t>
      </w:r>
    </w:p>
    <w:p w14:paraId="1A90E4EE" w14:textId="77777777" w:rsidR="005A50E9" w:rsidRPr="009259D7" w:rsidRDefault="005A50E9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AB4950" w14:textId="44E42CE0" w:rsidR="005A50E9" w:rsidRPr="009259D7" w:rsidRDefault="005A50E9" w:rsidP="001927A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B42635" w:rsidRPr="009259D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259D7">
        <w:rPr>
          <w:rFonts w:asciiTheme="majorBidi" w:hAnsiTheme="majorBidi" w:cstheme="majorBidi"/>
          <w:sz w:val="28"/>
          <w:szCs w:val="28"/>
          <w:cs/>
        </w:rPr>
        <w:t>ต้นทุนในการรื้อถอน การขนย้าย การบูรณะ</w:t>
      </w:r>
      <w:r w:rsidR="00A82194" w:rsidRPr="009259D7">
        <w:rPr>
          <w:rFonts w:asciiTheme="majorBidi" w:hAnsiTheme="majorBidi" w:cstheme="majorBidi"/>
          <w:sz w:val="28"/>
          <w:szCs w:val="28"/>
          <w:cs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B77BBDB" w14:textId="7B6E8F61" w:rsidR="00FE3763" w:rsidRPr="009259D7" w:rsidRDefault="00FE3763" w:rsidP="001927A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7F7FBC" w14:textId="067DD3AF" w:rsidR="00FE3763" w:rsidRPr="009259D7" w:rsidRDefault="00FE3763" w:rsidP="001927A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hint="cs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7C10EF" w:rsidRPr="009259D7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9259D7">
        <w:rPr>
          <w:rFonts w:asciiTheme="majorBidi" w:hAnsiTheme="majorBidi" w:hint="cs"/>
          <w:sz w:val="28"/>
          <w:szCs w:val="28"/>
          <w:cs/>
        </w:rPr>
        <w:t>อุปกรณ์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รับรู้ในกำไรหรือขาดทุน</w:t>
      </w:r>
    </w:p>
    <w:p w14:paraId="1F6EEF9F" w14:textId="77777777" w:rsidR="002E2E3C" w:rsidRPr="009259D7" w:rsidRDefault="002E2E3C" w:rsidP="001927A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eastAsia="en-GB"/>
        </w:rPr>
      </w:pPr>
    </w:p>
    <w:p w14:paraId="1B561031" w14:textId="77777777" w:rsidR="005A50E9" w:rsidRPr="009259D7" w:rsidRDefault="005A50E9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04E39FBA" w14:textId="77777777" w:rsidR="00AF1963" w:rsidRPr="009259D7" w:rsidRDefault="00AF1963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F66364B" w14:textId="32D166DE" w:rsidR="005A50E9" w:rsidRPr="009259D7" w:rsidRDefault="005A50E9" w:rsidP="001927A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259D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7C10EF" w:rsidRPr="009259D7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9259D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อุปกรณ์ </w:t>
      </w:r>
      <w:r w:rsidR="00B42635" w:rsidRPr="009259D7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เมื่อกลุ่มบริษัท</w:t>
      </w:r>
      <w:r w:rsidRPr="009259D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2E2E3C" w:rsidRPr="009259D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</w:t>
      </w:r>
      <w:r w:rsidRPr="009259D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ต้นทุนที่เกิดขึ้น</w:t>
      </w:r>
      <w:r w:rsidR="00B42635" w:rsidRPr="009259D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เป็นประจำ</w:t>
      </w:r>
      <w:r w:rsidRPr="009259D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</w:t>
      </w:r>
      <w:r w:rsidR="007C10EF" w:rsidRPr="009259D7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9259D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อุปกรณ์จะรับรู้ในกำไรหรือขาดทุนเมื่อเกิดขึ้น</w:t>
      </w:r>
    </w:p>
    <w:p w14:paraId="037F331D" w14:textId="1C8D9983" w:rsidR="00AF1963" w:rsidRPr="009259D7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104D460" w14:textId="2B735B38" w:rsidR="005A50E9" w:rsidRPr="009259D7" w:rsidRDefault="005A50E9" w:rsidP="001927AE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C5809D6" w14:textId="77777777" w:rsidR="00DD0D64" w:rsidRPr="009259D7" w:rsidRDefault="00DD0D64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pacing w:val="-2"/>
          <w:sz w:val="20"/>
          <w:szCs w:val="20"/>
        </w:rPr>
      </w:pPr>
    </w:p>
    <w:p w14:paraId="2161318B" w14:textId="77777777" w:rsidR="009369CC" w:rsidRPr="009259D7" w:rsidRDefault="009369CC" w:rsidP="001927AE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259D7">
        <w:rPr>
          <w:rFonts w:asciiTheme="majorBidi" w:hAnsiTheme="majorBidi" w:cstheme="majorBidi"/>
          <w:spacing w:val="-2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</w:t>
      </w:r>
    </w:p>
    <w:p w14:paraId="49D2278C" w14:textId="77777777" w:rsidR="009369CC" w:rsidRPr="009259D7" w:rsidRDefault="009369CC" w:rsidP="001927AE">
      <w:pPr>
        <w:pStyle w:val="Defaul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35888FB" w14:textId="505BDFB3" w:rsidR="0095481D" w:rsidRPr="009259D7" w:rsidRDefault="005A50E9" w:rsidP="001927AE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259D7">
        <w:rPr>
          <w:rFonts w:asciiTheme="majorBidi" w:hAnsiTheme="majorBidi" w:cstheme="majorBidi"/>
          <w:spacing w:val="-2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6F3841DE" w14:textId="77777777" w:rsidR="00DD0D64" w:rsidRPr="009259D7" w:rsidRDefault="00DD0D64" w:rsidP="001927AE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tbl>
      <w:tblPr>
        <w:tblW w:w="7815" w:type="dxa"/>
        <w:tblInd w:w="450" w:type="dxa"/>
        <w:tblLook w:val="0000" w:firstRow="0" w:lastRow="0" w:firstColumn="0" w:lastColumn="0" w:noHBand="0" w:noVBand="0"/>
      </w:tblPr>
      <w:tblGrid>
        <w:gridCol w:w="5390"/>
        <w:gridCol w:w="1450"/>
        <w:gridCol w:w="975"/>
      </w:tblGrid>
      <w:tr w:rsidR="00C6534B" w:rsidRPr="009259D7" w14:paraId="1B057682" w14:textId="77777777" w:rsidTr="00362B48">
        <w:tc>
          <w:tcPr>
            <w:tcW w:w="5390" w:type="dxa"/>
            <w:vAlign w:val="bottom"/>
          </w:tcPr>
          <w:p w14:paraId="31856981" w14:textId="007A0257" w:rsidR="00C6534B" w:rsidRPr="009259D7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50" w:type="dxa"/>
          </w:tcPr>
          <w:p w14:paraId="662D4132" w14:textId="63B87FB2" w:rsidR="00C6534B" w:rsidRPr="009259D7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- 10</w:t>
            </w:r>
          </w:p>
        </w:tc>
        <w:tc>
          <w:tcPr>
            <w:tcW w:w="975" w:type="dxa"/>
          </w:tcPr>
          <w:p w14:paraId="712B0902" w14:textId="3807C36E" w:rsidR="00C6534B" w:rsidRPr="009259D7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9259D7" w14:paraId="37513FAD" w14:textId="77777777" w:rsidTr="00362B48">
        <w:tc>
          <w:tcPr>
            <w:tcW w:w="5390" w:type="dxa"/>
            <w:vAlign w:val="bottom"/>
          </w:tcPr>
          <w:p w14:paraId="1F724165" w14:textId="7ACCBF34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50" w:type="dxa"/>
          </w:tcPr>
          <w:p w14:paraId="7D438F56" w14:textId="1BD02075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ab/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- 6</w:t>
            </w:r>
          </w:p>
        </w:tc>
        <w:tc>
          <w:tcPr>
            <w:tcW w:w="975" w:type="dxa"/>
          </w:tcPr>
          <w:p w14:paraId="23DED9AB" w14:textId="1A79F801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9259D7" w14:paraId="79DA09AA" w14:textId="77777777" w:rsidTr="00362B48">
        <w:tc>
          <w:tcPr>
            <w:tcW w:w="5390" w:type="dxa"/>
            <w:vAlign w:val="bottom"/>
          </w:tcPr>
          <w:p w14:paraId="3F4DF6F9" w14:textId="6F4B19E4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  <w:t>อะไหล่</w:t>
            </w:r>
          </w:p>
        </w:tc>
        <w:tc>
          <w:tcPr>
            <w:tcW w:w="1450" w:type="dxa"/>
          </w:tcPr>
          <w:p w14:paraId="2D087F4E" w14:textId="447DD50D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3A08ACCD" w14:textId="77777777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9259D7" w14:paraId="4F919D45" w14:textId="77777777" w:rsidTr="00362B48">
        <w:tc>
          <w:tcPr>
            <w:tcW w:w="5390" w:type="dxa"/>
            <w:vAlign w:val="bottom"/>
          </w:tcPr>
          <w:p w14:paraId="5059C0DE" w14:textId="77777777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50" w:type="dxa"/>
          </w:tcPr>
          <w:p w14:paraId="1E48E47C" w14:textId="771456B3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ab/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- 6</w:t>
            </w:r>
          </w:p>
        </w:tc>
        <w:tc>
          <w:tcPr>
            <w:tcW w:w="975" w:type="dxa"/>
          </w:tcPr>
          <w:p w14:paraId="6D7228BC" w14:textId="77777777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9259D7" w14:paraId="7E15C938" w14:textId="77777777" w:rsidTr="00362B48">
        <w:tc>
          <w:tcPr>
            <w:tcW w:w="5390" w:type="dxa"/>
            <w:shd w:val="clear" w:color="auto" w:fill="auto"/>
            <w:vAlign w:val="bottom"/>
          </w:tcPr>
          <w:p w14:paraId="1199E208" w14:textId="77777777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50" w:type="dxa"/>
          </w:tcPr>
          <w:p w14:paraId="5780FB83" w14:textId="3B9B0AAE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0A3DC0B0" w14:textId="77777777" w:rsidR="00386FB1" w:rsidRPr="009259D7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E988115" w14:textId="77777777" w:rsidR="00F4482C" w:rsidRPr="009259D7" w:rsidRDefault="00F4482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5A72212" w14:textId="6F3DFBD9" w:rsidR="00603BEB" w:rsidRPr="009259D7" w:rsidRDefault="00163103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/>
          <w:b/>
          <w:bCs/>
          <w:i/>
          <w:iCs/>
        </w:rPr>
      </w:pPr>
      <w:r w:rsidRPr="009259D7">
        <w:rPr>
          <w:rFonts w:asciiTheme="majorBidi" w:hAnsiTheme="majorBidi"/>
          <w:b/>
          <w:bCs/>
          <w:i/>
          <w:iCs/>
          <w:cs/>
        </w:rPr>
        <w:t>ค่าความนิยม</w:t>
      </w:r>
      <w:r w:rsidR="00603BEB" w:rsidRPr="009259D7">
        <w:rPr>
          <w:rFonts w:asciiTheme="majorBidi" w:hAnsiTheme="majorBidi"/>
          <w:b/>
          <w:bCs/>
          <w:i/>
          <w:iCs/>
          <w:cs/>
        </w:rPr>
        <w:t xml:space="preserve"> </w:t>
      </w:r>
    </w:p>
    <w:p w14:paraId="4C6611B9" w14:textId="77777777" w:rsidR="00163103" w:rsidRPr="009259D7" w:rsidRDefault="00163103" w:rsidP="001927AE">
      <w:pPr>
        <w:spacing w:line="240" w:lineRule="auto"/>
        <w:rPr>
          <w:rFonts w:ascii="Angsana New" w:hAnsi="Angsana New"/>
          <w:sz w:val="20"/>
          <w:szCs w:val="20"/>
        </w:rPr>
      </w:pPr>
    </w:p>
    <w:p w14:paraId="5A601103" w14:textId="6A679CB5" w:rsidR="002505E5" w:rsidRPr="009259D7" w:rsidRDefault="002505E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F00EA98" w14:textId="77777777" w:rsidR="00163103" w:rsidRPr="009259D7" w:rsidRDefault="00163103" w:rsidP="001927AE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73546A58" w14:textId="77777777" w:rsidR="004C59B6" w:rsidRPr="009259D7" w:rsidRDefault="004C59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8"/>
          <w:szCs w:val="28"/>
          <w:cs/>
          <w:lang w:val="th-TH" w:eastAsia="x-none"/>
        </w:rPr>
      </w:pPr>
      <w:r w:rsidRPr="009259D7">
        <w:rPr>
          <w:rFonts w:asciiTheme="majorBidi" w:hAnsiTheme="majorBidi"/>
          <w:b/>
          <w:bCs/>
          <w:i/>
          <w:iCs/>
          <w:cs/>
        </w:rPr>
        <w:br w:type="page"/>
      </w:r>
    </w:p>
    <w:p w14:paraId="4E4C6D74" w14:textId="13D1D13A" w:rsidR="00163103" w:rsidRPr="009259D7" w:rsidRDefault="00163103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/>
          <w:b/>
          <w:bCs/>
          <w:i/>
          <w:iCs/>
        </w:rPr>
      </w:pPr>
      <w:r w:rsidRPr="009259D7">
        <w:rPr>
          <w:rFonts w:asciiTheme="majorBidi" w:hAnsiTheme="majorBidi" w:hint="cs"/>
          <w:b/>
          <w:bCs/>
          <w:i/>
          <w:iCs/>
          <w:cs/>
        </w:rPr>
        <w:t>รายจ่ายในการวิจัยและพัฒนา</w:t>
      </w:r>
    </w:p>
    <w:p w14:paraId="07DFBC65" w14:textId="77777777" w:rsidR="002505E5" w:rsidRPr="009259D7" w:rsidRDefault="002505E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672665" w14:textId="4948CDAF" w:rsidR="00B42635" w:rsidRPr="009259D7" w:rsidRDefault="00B4263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9259D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3938B9E6" w14:textId="77777777" w:rsidR="00B42635" w:rsidRPr="009259D7" w:rsidRDefault="00B4263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04071CA" w14:textId="7FD0E520" w:rsidR="00B42635" w:rsidRPr="009259D7" w:rsidRDefault="00B4263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9259D7">
        <w:rPr>
          <w:rFonts w:asciiTheme="majorBidi" w:eastAsia="Calibri" w:hAnsiTheme="majorBidi" w:cstheme="majorBidi"/>
          <w:sz w:val="28"/>
          <w:szCs w:val="28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Pr="009259D7">
        <w:rPr>
          <w:rFonts w:asciiTheme="majorBidi" w:eastAsia="Calibri" w:hAnsiTheme="majorBidi" w:cstheme="majorBidi" w:hint="cs"/>
          <w:sz w:val="28"/>
          <w:szCs w:val="28"/>
          <w:cs/>
        </w:rPr>
        <w:t xml:space="preserve"> ราคาทุนรวมถึงต้นทุนสำหรับวัตถุดิบ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Calibri" w:hAnsiTheme="majorBidi" w:cstheme="majorBidi" w:hint="cs"/>
          <w:sz w:val="28"/>
          <w:szCs w:val="28"/>
          <w:cs/>
        </w:rPr>
        <w:t>ต้นทุนแรงงานทางตรง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Calibri" w:hAnsiTheme="majorBidi" w:cstheme="majorBidi" w:hint="cs"/>
          <w:sz w:val="28"/>
          <w:szCs w:val="28"/>
          <w:cs/>
        </w:rPr>
        <w:t>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 xml:space="preserve"> รายจ่ายภายหลังการรับรู้รายการ</w:t>
      </w:r>
      <w:r w:rsidRPr="009259D7">
        <w:rPr>
          <w:rFonts w:asciiTheme="majorBidi" w:eastAsia="Calibri" w:hAnsiTheme="majorBidi" w:cstheme="majorBidi" w:hint="cs"/>
          <w:sz w:val="28"/>
          <w:szCs w:val="28"/>
          <w:cs/>
        </w:rPr>
        <w:t>จะ</w:t>
      </w:r>
      <w:r w:rsidRPr="009259D7">
        <w:rPr>
          <w:rFonts w:asciiTheme="majorBidi" w:eastAsia="Calibri" w:hAnsiTheme="majorBidi" w:cstheme="majorBidi"/>
          <w:sz w:val="28"/>
          <w:szCs w:val="28"/>
          <w:cs/>
        </w:rPr>
        <w:t>รับรู้เป็นสินทรัพย์เมื่อก่อให้เกิดประโยชน์เชิงเศรษฐกิจในอนาคต</w:t>
      </w:r>
    </w:p>
    <w:p w14:paraId="64A5B8DD" w14:textId="315FE03E" w:rsidR="00DD0D64" w:rsidRPr="009259D7" w:rsidRDefault="00DD0D6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50FD07B" w14:textId="521E3829" w:rsidR="00163103" w:rsidRPr="009259D7" w:rsidRDefault="00163103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  <w:r w:rsidR="002505E5" w:rsidRPr="009259D7">
        <w:rPr>
          <w:rFonts w:asciiTheme="majorBidi" w:hAnsiTheme="majorBidi" w:cstheme="majorBidi" w:hint="cs"/>
          <w:b/>
          <w:bCs/>
          <w:i/>
          <w:iCs/>
          <w:cs/>
        </w:rPr>
        <w:t>อื่น</w:t>
      </w:r>
    </w:p>
    <w:p w14:paraId="311DDAE1" w14:textId="77777777" w:rsidR="005A50E9" w:rsidRPr="009259D7" w:rsidRDefault="005A50E9" w:rsidP="001927A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23A9FB" w14:textId="5190F50E" w:rsidR="002505E5" w:rsidRPr="009259D7" w:rsidRDefault="005A50E9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สินทรัพย์ไม่มีตัวตนอื่นๆ วัดมูลค่าด้วยราคาทุนหักค่าตัดจำหน่ายสะสมและขาดทุนจากการด้อยค่า</w:t>
      </w:r>
      <w:r w:rsidR="002505E5"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รายจ่ายภายหลัง</w:t>
      </w:r>
      <w:r w:rsidR="00B42635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505E5" w:rsidRPr="009259D7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2505E5" w:rsidRPr="009259D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</w:p>
    <w:p w14:paraId="652DD799" w14:textId="66AD91A9" w:rsidR="00B42635" w:rsidRPr="009259D7" w:rsidRDefault="00B4263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A3C7C88" w14:textId="13658744" w:rsidR="00DD0D64" w:rsidRPr="009259D7" w:rsidRDefault="00D0328B" w:rsidP="001927A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241EE392" w14:textId="77777777" w:rsidR="00A52017" w:rsidRPr="009259D7" w:rsidRDefault="00A52017" w:rsidP="001927A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25"/>
        <w:gridCol w:w="3072"/>
        <w:gridCol w:w="1462"/>
      </w:tblGrid>
      <w:tr w:rsidR="002927E9" w:rsidRPr="009259D7" w14:paraId="0FA9215E" w14:textId="77777777" w:rsidTr="00A00BB7">
        <w:tc>
          <w:tcPr>
            <w:tcW w:w="4225" w:type="dxa"/>
          </w:tcPr>
          <w:p w14:paraId="500D15EE" w14:textId="77777777" w:rsidR="002927E9" w:rsidRPr="009259D7" w:rsidRDefault="002927E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072" w:type="dxa"/>
          </w:tcPr>
          <w:p w14:paraId="210F26A7" w14:textId="284D8343" w:rsidR="002927E9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27E9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92AE5"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927E9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D632E" w:rsidRPr="009259D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92AE5"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5D4A8A51" w14:textId="77777777" w:rsidR="002927E9" w:rsidRPr="009259D7" w:rsidRDefault="002927E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03BEB" w:rsidRPr="009259D7" w14:paraId="1912BF8C" w14:textId="77777777" w:rsidTr="00A00BB7">
        <w:tc>
          <w:tcPr>
            <w:tcW w:w="4225" w:type="dxa"/>
          </w:tcPr>
          <w:p w14:paraId="6671C1C0" w14:textId="77777777" w:rsidR="00603BEB" w:rsidRPr="009259D7" w:rsidRDefault="00D81B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3072" w:type="dxa"/>
          </w:tcPr>
          <w:p w14:paraId="3522E234" w14:textId="5F39EBA0" w:rsidR="00603BEB" w:rsidRPr="009259D7" w:rsidRDefault="00050AE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97B4D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B4D"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97B4D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B4D"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62" w:type="dxa"/>
          </w:tcPr>
          <w:p w14:paraId="164CBD9C" w14:textId="77777777" w:rsidR="00603BEB" w:rsidRPr="009259D7" w:rsidRDefault="00D81B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</w:tbl>
    <w:p w14:paraId="298FEA8B" w14:textId="77777777" w:rsidR="00E207C7" w:rsidRPr="009259D7" w:rsidRDefault="00E207C7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02081A" w14:textId="214EF236" w:rsidR="00216E42" w:rsidRPr="009259D7" w:rsidRDefault="00216E42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313C783D" w14:textId="77777777" w:rsidR="00472911" w:rsidRPr="009259D7" w:rsidRDefault="00472911" w:rsidP="001927AE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AD927D5" w14:textId="530349EC" w:rsidR="00472911" w:rsidRPr="009259D7" w:rsidRDefault="00472911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C2CDA7C" w14:textId="77777777" w:rsidR="009F57A0" w:rsidRPr="009259D7" w:rsidRDefault="009F57A0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E4C739" w14:textId="2C3A50CE" w:rsidR="00472911" w:rsidRPr="009259D7" w:rsidRDefault="00472911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C4593C" w:rsidRPr="009259D7">
        <w:rPr>
          <w:rFonts w:asciiTheme="majorBidi" w:hAnsiTheme="majorBidi" w:cstheme="majorBidi"/>
          <w:sz w:val="28"/>
          <w:szCs w:val="28"/>
          <w:cs/>
        </w:rPr>
        <w:t>สำหรับสัญญาเช่าอสังหาริมทรัพย์</w:t>
      </w:r>
      <w:r w:rsidR="00C4593C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C4593C" w:rsidRPr="009259D7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2ECC4C2" w14:textId="77777777" w:rsidR="00C4593C" w:rsidRPr="009259D7" w:rsidRDefault="00C4593C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FB8094" w14:textId="44EB4731" w:rsidR="000115A2" w:rsidRPr="009259D7" w:rsidRDefault="00472911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0115A2" w:rsidRPr="009259D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B35BDE9" w14:textId="0420562F" w:rsidR="00472911" w:rsidRPr="009259D7" w:rsidRDefault="00472911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9B3226" w:rsidRPr="009259D7">
        <w:rPr>
          <w:rFonts w:asciiTheme="majorBidi" w:hAnsiTheme="majorBidi" w:hint="cs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9B3226" w:rsidRPr="009259D7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9259D7">
        <w:rPr>
          <w:rFonts w:asciiTheme="majorBidi" w:hAnsiTheme="majorBidi" w:hint="cs"/>
          <w:sz w:val="28"/>
          <w:szCs w:val="28"/>
          <w:cs/>
        </w:rPr>
        <w:t>หรือกลุ่มบริษัทจะใช้สิทธิในการซื้อสินทรัพย์</w:t>
      </w:r>
      <w:r w:rsidR="009B3226" w:rsidRPr="009259D7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9259D7">
        <w:rPr>
          <w:rFonts w:asciiTheme="majorBidi" w:hAnsiTheme="majorBidi" w:hint="cs"/>
          <w:sz w:val="28"/>
          <w:szCs w:val="28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9B3226" w:rsidRPr="009259D7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9259D7">
        <w:rPr>
          <w:rFonts w:asciiTheme="majorBidi" w:hAnsiTheme="majorBidi" w:hint="cs"/>
          <w:sz w:val="28"/>
          <w:szCs w:val="28"/>
          <w:cs/>
        </w:rPr>
        <w:t>ซึ่งกำหนดตามเกณฑ์เดียวกันกับสินทรัพย์และอุปกรณ์</w:t>
      </w:r>
      <w:r w:rsidR="009B3226" w:rsidRPr="009259D7">
        <w:rPr>
          <w:rFonts w:asciiTheme="majorBidi" w:hAnsiTheme="majorBidi"/>
          <w:sz w:val="28"/>
          <w:szCs w:val="28"/>
        </w:rPr>
        <w:br/>
      </w:r>
      <w:r w:rsidR="009B3226" w:rsidRPr="009259D7">
        <w:rPr>
          <w:rFonts w:asciiTheme="majorBidi" w:hAnsiTheme="majorBidi" w:hint="cs"/>
          <w:sz w:val="28"/>
          <w:szCs w:val="28"/>
          <w:cs/>
        </w:rPr>
        <w:t>ที่เกี่ยวข้อง</w:t>
      </w:r>
    </w:p>
    <w:p w14:paraId="4F694708" w14:textId="77777777" w:rsidR="005B0CC2" w:rsidRPr="009259D7" w:rsidRDefault="005B0CC2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0CF1E9" w14:textId="60BC56BD" w:rsidR="00DD0D64" w:rsidRPr="009259D7" w:rsidRDefault="005B0CC2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588BEB" w14:textId="77777777" w:rsidR="004C59B6" w:rsidRPr="009259D7" w:rsidRDefault="004C59B6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0861BB44" w14:textId="361692C5" w:rsidR="005B0CC2" w:rsidRPr="009259D7" w:rsidRDefault="00384A4B" w:rsidP="001927A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259D7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C4593C" w:rsidRPr="009259D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b/>
          <w:sz w:val="28"/>
          <w:szCs w:val="28"/>
          <w:cs/>
        </w:rPr>
        <w:t>เมื่อมีการ</w:t>
      </w:r>
      <w:r w:rsidRPr="009259D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b/>
          <w:sz w:val="28"/>
          <w:szCs w:val="28"/>
          <w:cs/>
        </w:rPr>
        <w:t xml:space="preserve"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C4593C" w:rsidRPr="009259D7">
        <w:rPr>
          <w:rFonts w:asciiTheme="majorBidi" w:hAnsiTheme="majorBidi" w:cstheme="majorBidi"/>
          <w:b/>
          <w:sz w:val="28"/>
          <w:szCs w:val="28"/>
          <w:cs/>
        </w:rPr>
        <w:t>ยกเว้นสัญญาเช่า</w:t>
      </w:r>
      <w:r w:rsidR="00BD29E5" w:rsidRPr="009259D7">
        <w:rPr>
          <w:rFonts w:asciiTheme="majorBidi" w:hAnsiTheme="majorBidi" w:cstheme="majorBidi" w:hint="cs"/>
          <w:b/>
          <w:sz w:val="28"/>
          <w:szCs w:val="28"/>
          <w:cs/>
        </w:rPr>
        <w:t>อาคาร</w:t>
      </w:r>
      <w:r w:rsidR="00C4593C" w:rsidRPr="009259D7">
        <w:rPr>
          <w:rFonts w:asciiTheme="majorBidi" w:hAnsiTheme="majorBidi" w:cstheme="majorBidi"/>
          <w:b/>
          <w:sz w:val="28"/>
          <w:szCs w:val="28"/>
          <w:cs/>
        </w:rPr>
        <w:t>ที่ได้รับส่วนลดค่าเช่าจากสถานการณ์</w:t>
      </w:r>
      <w:r w:rsidR="00C4593C" w:rsidRPr="009259D7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C4593C" w:rsidRPr="009259D7">
        <w:rPr>
          <w:rFonts w:asciiTheme="majorBidi" w:hAnsiTheme="majorBidi" w:cstheme="majorBidi"/>
          <w:bCs/>
          <w:sz w:val="28"/>
          <w:szCs w:val="28"/>
        </w:rPr>
        <w:t>COVID-</w:t>
      </w:r>
      <w:r w:rsidR="007E56DD" w:rsidRPr="009259D7">
        <w:rPr>
          <w:rFonts w:asciiTheme="majorBidi" w:hAnsiTheme="majorBidi" w:cstheme="majorBidi"/>
          <w:bCs/>
          <w:sz w:val="28"/>
          <w:szCs w:val="28"/>
        </w:rPr>
        <w:t>19</w:t>
      </w:r>
      <w:r w:rsidR="00C4593C" w:rsidRPr="009259D7">
        <w:rPr>
          <w:rFonts w:asciiTheme="majorBidi" w:hAnsiTheme="majorBidi" w:cstheme="majorBidi"/>
          <w:b/>
          <w:sz w:val="28"/>
          <w:szCs w:val="28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</w:t>
      </w:r>
    </w:p>
    <w:p w14:paraId="0B2939BD" w14:textId="77777777" w:rsidR="00687A94" w:rsidRPr="009259D7" w:rsidRDefault="00687A94" w:rsidP="001927A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bookmarkStart w:id="4" w:name="OLE_LINK7"/>
      <w:bookmarkStart w:id="5" w:name="OLE_LINK8"/>
    </w:p>
    <w:p w14:paraId="389454DA" w14:textId="4F5CDD92" w:rsidR="005E53AF" w:rsidRPr="009259D7" w:rsidRDefault="00494E68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</w:t>
      </w:r>
      <w:r w:rsidR="00AD1E44" w:rsidRPr="009259D7">
        <w:rPr>
          <w:rFonts w:asciiTheme="majorBidi" w:hAnsiTheme="majorBidi" w:cstheme="majorBidi"/>
          <w:b/>
          <w:bCs/>
          <w:i/>
          <w:iCs/>
          <w:cs/>
        </w:rPr>
        <w:t>ที่ไม่ใช่สิ</w:t>
      </w:r>
      <w:r w:rsidR="00564D21" w:rsidRPr="009259D7">
        <w:rPr>
          <w:rFonts w:asciiTheme="majorBidi" w:hAnsiTheme="majorBidi" w:cstheme="majorBidi" w:hint="cs"/>
          <w:b/>
          <w:bCs/>
          <w:i/>
          <w:iCs/>
          <w:cs/>
        </w:rPr>
        <w:t>นท</w:t>
      </w:r>
      <w:r w:rsidR="00AD1E44" w:rsidRPr="009259D7">
        <w:rPr>
          <w:rFonts w:asciiTheme="majorBidi" w:hAnsiTheme="majorBidi" w:cstheme="majorBidi"/>
          <w:b/>
          <w:bCs/>
          <w:i/>
          <w:iCs/>
          <w:cs/>
        </w:rPr>
        <w:t>รัพย์ทางการเงิน</w:t>
      </w:r>
    </w:p>
    <w:p w14:paraId="621CF7ED" w14:textId="29568646" w:rsidR="00E27364" w:rsidRPr="009259D7" w:rsidRDefault="00E27364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009A2E" w14:textId="1B0951BB" w:rsidR="00AD1E44" w:rsidRPr="009259D7" w:rsidRDefault="00AD1E4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259D7">
        <w:rPr>
          <w:rFonts w:asciiTheme="majorBidi" w:hAnsiTheme="majorBidi" w:cstheme="majorBidi"/>
          <w:spacing w:val="-4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9259D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 </w:t>
      </w:r>
    </w:p>
    <w:p w14:paraId="1827A012" w14:textId="77777777" w:rsidR="00AD1E44" w:rsidRPr="009259D7" w:rsidRDefault="00AD1E4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347F59" w14:textId="633DC098" w:rsidR="00AD1E44" w:rsidRPr="009259D7" w:rsidRDefault="00AD1E4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487D77" w:rsidRPr="009259D7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9259D7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เมื่อมูลค่าตามบัญชีของสินทรัพย์สูงกว่ามูลค่าที่จะได้รับคืน</w:t>
      </w:r>
    </w:p>
    <w:p w14:paraId="2EAB17A2" w14:textId="77777777" w:rsidR="00AD1E44" w:rsidRPr="009259D7" w:rsidRDefault="00AD1E4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B6741F" w14:textId="065E28E1" w:rsidR="00AD1E44" w:rsidRPr="009259D7" w:rsidRDefault="00AD1E4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B002981" w14:textId="77777777" w:rsidR="004C59B6" w:rsidRPr="009259D7" w:rsidRDefault="004C59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3EDB5C6" w14:textId="513A7750" w:rsidR="00C7501F" w:rsidRPr="009259D7" w:rsidRDefault="00C7501F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E3088AB" w14:textId="77777777" w:rsidR="00FB7624" w:rsidRPr="009259D7" w:rsidRDefault="00FB762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bookmarkEnd w:id="4"/>
    <w:bookmarkEnd w:id="5"/>
    <w:p w14:paraId="74C926AF" w14:textId="77777777" w:rsidR="00603BEB" w:rsidRPr="009259D7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ผลประโยชน์ของพนักงาน</w:t>
      </w:r>
      <w:r w:rsidRPr="009259D7">
        <w:rPr>
          <w:rFonts w:asciiTheme="majorBidi" w:hAnsiTheme="majorBidi" w:cstheme="majorBidi"/>
          <w:b/>
          <w:bCs/>
          <w:i/>
          <w:iCs/>
          <w:color w:val="0000FF"/>
          <w:shd w:val="clear" w:color="auto" w:fill="E0E0E0"/>
          <w:cs/>
        </w:rPr>
        <w:t xml:space="preserve"> </w:t>
      </w:r>
    </w:p>
    <w:p w14:paraId="63DDFC03" w14:textId="77777777" w:rsidR="00603BEB" w:rsidRPr="009259D7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619E36B" w14:textId="17D5B637" w:rsidR="00C7655E" w:rsidRPr="009259D7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9259D7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2B49541C" w14:textId="77777777" w:rsidR="00DD0D64" w:rsidRPr="009259D7" w:rsidRDefault="00DD0D64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535B7E6F" w14:textId="746E51FE" w:rsidR="00C7655E" w:rsidRPr="009259D7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9259D7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FB75E6" w:rsidRPr="009259D7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กองทุนสำรองเลี้ยงชีพสำหรับพนักงานของกลุ่มบริษัท</w:t>
      </w:r>
      <w:r w:rsidRPr="009259D7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CB7D0F" w14:textId="604513DA" w:rsidR="00AF4352" w:rsidRPr="009259D7" w:rsidRDefault="00AF435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0"/>
          <w:szCs w:val="20"/>
          <w:cs/>
        </w:rPr>
      </w:pPr>
    </w:p>
    <w:p w14:paraId="566BF2A9" w14:textId="693B5226" w:rsidR="00C7655E" w:rsidRPr="009259D7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9259D7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0FC39F76" w14:textId="77777777" w:rsidR="00DD0D64" w:rsidRPr="009259D7" w:rsidRDefault="00DD0D64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  <w:cs/>
        </w:rPr>
      </w:pPr>
    </w:p>
    <w:p w14:paraId="762CFE00" w14:textId="4F913552" w:rsidR="00C7655E" w:rsidRPr="009259D7" w:rsidRDefault="00C7655E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9259D7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FB75E6" w:rsidRPr="009259D7">
        <w:rPr>
          <w:rFonts w:asciiTheme="majorBidi" w:hAnsiTheme="majorBidi" w:cstheme="majorBidi"/>
          <w:i/>
          <w:sz w:val="28"/>
          <w:szCs w:val="28"/>
          <w:cs/>
        </w:rPr>
        <w:t>ซึ่ง</w:t>
      </w:r>
      <w:r w:rsidRPr="009259D7">
        <w:rPr>
          <w:rFonts w:asciiTheme="majorBidi" w:hAnsiTheme="majorBidi" w:cstheme="majorBidi"/>
          <w:i/>
          <w:sz w:val="28"/>
          <w:szCs w:val="28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0BCD42F9" w14:textId="6796F5A8" w:rsidR="00FB75E6" w:rsidRPr="009259D7" w:rsidRDefault="00FB75E6" w:rsidP="001927A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5DF21E4B" w14:textId="4FD779C2" w:rsidR="00C7655E" w:rsidRPr="009259D7" w:rsidRDefault="00C7655E" w:rsidP="001927A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259D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9259D7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</w:t>
      </w:r>
      <w:r w:rsidRPr="009259D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9B3226" w:rsidRPr="009259D7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9259D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9259D7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9259D7">
        <w:rPr>
          <w:rFonts w:asciiTheme="majorBidi" w:eastAsia="Times New Roman" w:hAnsiTheme="majorBidi" w:cstheme="majorBidi"/>
          <w:i/>
          <w:sz w:val="28"/>
          <w:szCs w:val="28"/>
          <w:cs/>
        </w:rPr>
        <w:t>รับรู้รายการในกำไรหรือขาดทุน</w:t>
      </w:r>
    </w:p>
    <w:p w14:paraId="2C811031" w14:textId="77777777" w:rsidR="00C7655E" w:rsidRPr="009259D7" w:rsidRDefault="00C7655E" w:rsidP="001927AE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4EEF2806" w14:textId="0A57A8E1" w:rsidR="003448E4" w:rsidRPr="009259D7" w:rsidRDefault="00C7655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9259D7">
        <w:rPr>
          <w:rFonts w:asciiTheme="majorBidi" w:eastAsia="Times New Roman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A82194" w:rsidRPr="009259D7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9259D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9259D7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i/>
          <w:sz w:val="28"/>
          <w:szCs w:val="28"/>
          <w:cs/>
        </w:rPr>
        <w:t>รับรู้</w:t>
      </w:r>
      <w:r w:rsidRPr="009259D7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กำไรและขาดทุนจากการจ่ายชำระผลประโยชน์พนักงานเมื่อเกิดขึ้น</w:t>
      </w:r>
    </w:p>
    <w:p w14:paraId="5FF669C5" w14:textId="77777777" w:rsidR="00D339A1" w:rsidRPr="009259D7" w:rsidRDefault="00D339A1" w:rsidP="001927AE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03730F85" w14:textId="69F6421C" w:rsidR="00C7655E" w:rsidRPr="009259D7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pacing w:val="-6"/>
          <w:sz w:val="28"/>
          <w:szCs w:val="28"/>
        </w:rPr>
      </w:pPr>
      <w:r w:rsidRPr="009259D7">
        <w:rPr>
          <w:rFonts w:asciiTheme="majorBidi" w:hAnsiTheme="majorBidi" w:cstheme="majorBidi"/>
          <w:i/>
          <w:spacing w:val="-6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หรือเมื่อกลุ่มบริษัทรับรู้ต้นทุนสำหรับการปรับโครงสร้างหากระยะเวลาการจ่ายผลประโยชน์เกินกว่า </w:t>
      </w:r>
      <w:r w:rsidR="007E56DD" w:rsidRPr="009259D7">
        <w:rPr>
          <w:rFonts w:asciiTheme="majorBidi" w:hAnsiTheme="majorBidi" w:cstheme="majorBidi"/>
          <w:iCs/>
          <w:spacing w:val="-6"/>
          <w:sz w:val="28"/>
          <w:szCs w:val="28"/>
        </w:rPr>
        <w:t>12</w:t>
      </w:r>
      <w:r w:rsidRPr="009259D7">
        <w:rPr>
          <w:rFonts w:asciiTheme="majorBidi" w:hAnsiTheme="majorBidi" w:cstheme="majorBidi"/>
          <w:i/>
          <w:spacing w:val="-6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i/>
          <w:spacing w:val="-6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02706C7" w14:textId="23306A15" w:rsidR="00C7655E" w:rsidRPr="009259D7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5A7C8B1" w14:textId="773E1343" w:rsidR="000115A2" w:rsidRPr="009259D7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9259D7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0115A2" w:rsidRPr="009259D7">
        <w:rPr>
          <w:rFonts w:asciiTheme="majorBidi" w:hAnsiTheme="majorBidi" w:cstheme="majorBidi"/>
          <w:i/>
          <w:sz w:val="28"/>
          <w:szCs w:val="28"/>
          <w:cs/>
        </w:rPr>
        <w:br w:type="page"/>
      </w:r>
    </w:p>
    <w:p w14:paraId="3262B9A3" w14:textId="77777777" w:rsidR="00603BEB" w:rsidRPr="009259D7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10787A8F" w14:textId="77777777" w:rsidR="00603BEB" w:rsidRPr="009259D7" w:rsidRDefault="00603BEB" w:rsidP="001927A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9027957" w14:textId="7DDA9A79" w:rsidR="00AF4352" w:rsidRPr="009259D7" w:rsidRDefault="00C7655E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665217F" w14:textId="6D5BF625" w:rsidR="00AF4352" w:rsidRPr="009259D7" w:rsidRDefault="00AF435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F0653E4" w14:textId="6B73C512" w:rsidR="00C7655E" w:rsidRPr="009259D7" w:rsidRDefault="00C7655E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60CD44B1" w14:textId="77777777" w:rsidR="00407FE0" w:rsidRPr="009259D7" w:rsidRDefault="00407FE0" w:rsidP="001927AE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AFDD147" w14:textId="0E2DEAAE" w:rsidR="008B413B" w:rsidRPr="009259D7" w:rsidRDefault="008B413B" w:rsidP="001927A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290BF40" w14:textId="5605A9E7" w:rsidR="00463670" w:rsidRPr="009259D7" w:rsidRDefault="00463670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4B2D7D" w14:textId="12114417" w:rsidR="00463670" w:rsidRPr="009259D7" w:rsidRDefault="00463670" w:rsidP="001927A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41CF5E5" w14:textId="363D199A" w:rsidR="00463670" w:rsidRPr="009259D7" w:rsidRDefault="00463670" w:rsidP="001927AE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259D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7E56DD" w:rsidRPr="009259D7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9259D7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9259D7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61211BB" w14:textId="39F771C9" w:rsidR="00463670" w:rsidRPr="009259D7" w:rsidRDefault="00463670" w:rsidP="001927AE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259D7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9259D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9259D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E56DD" w:rsidRPr="009259D7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0E3F0DFA" w14:textId="5541B4D6" w:rsidR="00463670" w:rsidRPr="009259D7" w:rsidRDefault="00463670" w:rsidP="001927AE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259D7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9259D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9259D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253F0D7" w14:textId="77777777" w:rsidR="00463670" w:rsidRPr="009259D7" w:rsidRDefault="00463670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35BC24" w14:textId="66862A0D" w:rsidR="005B14A3" w:rsidRPr="009259D7" w:rsidRDefault="00463670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65806F8" w14:textId="77777777" w:rsidR="00463670" w:rsidRPr="009259D7" w:rsidRDefault="00463670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6B1688" w14:textId="1CACD01A" w:rsidR="00463670" w:rsidRPr="009259D7" w:rsidRDefault="00463670" w:rsidP="001927A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</w:t>
      </w:r>
      <w:r w:rsidR="009B3226" w:rsidRPr="009259D7">
        <w:rPr>
          <w:rFonts w:asciiTheme="majorBidi" w:hAnsiTheme="majorBidi" w:cstheme="majorBidi" w:hint="cs"/>
          <w:sz w:val="28"/>
          <w:szCs w:val="28"/>
          <w:cs/>
        </w:rPr>
        <w:t>สถานะการ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699AF8" w14:textId="77777777" w:rsidR="00463670" w:rsidRPr="009259D7" w:rsidRDefault="00463670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6E4C6A" w14:textId="28F33DF4" w:rsidR="007E2862" w:rsidRPr="009259D7" w:rsidRDefault="009B3226" w:rsidP="001927AE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259D7" w:rsidDel="001A6CC8">
        <w:rPr>
          <w:rFonts w:asciiTheme="majorBidi" w:hAnsiTheme="majorBidi" w:cstheme="majorBidi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9259D7">
        <w:rPr>
          <w:rFonts w:asciiTheme="majorBidi" w:hAnsiTheme="majorBidi" w:cstheme="majorBidi"/>
          <w:color w:val="000000"/>
          <w:sz w:val="28"/>
          <w:szCs w:val="28"/>
        </w:rPr>
        <w:t xml:space="preserve">        </w:t>
      </w:r>
      <w:r w:rsidRPr="009259D7" w:rsidDel="001A6C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E56DD" w:rsidRPr="009259D7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9259D7" w:rsidDel="001A6C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69C8F36" w14:textId="77777777" w:rsidR="007E2862" w:rsidRPr="009259D7" w:rsidRDefault="007E286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259D7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594A5E3F" w14:textId="071FE0FD" w:rsidR="00603BEB" w:rsidRPr="009259D7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2D1A1E" w:rsidRPr="009259D7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69F6D1B7" w14:textId="3CD83E2F" w:rsidR="007B6E41" w:rsidRPr="009259D7" w:rsidRDefault="007B6E41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885C68" w14:textId="77777777" w:rsidR="007B6E41" w:rsidRPr="009259D7" w:rsidRDefault="007B6E41" w:rsidP="001927AE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4669E491" w14:textId="77777777" w:rsidR="00DD0D64" w:rsidRPr="009259D7" w:rsidRDefault="00DD0D64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1B576B0" w14:textId="388F58C5" w:rsidR="00854FC0" w:rsidRPr="009259D7" w:rsidRDefault="00854F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="001D4C89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BD29E5" w:rsidRPr="009259D7">
        <w:rPr>
          <w:rFonts w:asciiTheme="majorBidi" w:hAnsiTheme="majorBidi" w:cstheme="majorBidi" w:hint="cs"/>
          <w:sz w:val="28"/>
          <w:szCs w:val="28"/>
          <w:cs/>
        </w:rPr>
        <w:t>รายได้ที่รับรู้ไม่รวม</w:t>
      </w:r>
      <w:r w:rsidRPr="009259D7">
        <w:rPr>
          <w:rFonts w:asciiTheme="majorBidi" w:hAnsiTheme="majorBidi" w:cstheme="majorBidi"/>
          <w:sz w:val="28"/>
          <w:szCs w:val="28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5F3E5D47" w14:textId="77777777" w:rsidR="00854FC0" w:rsidRPr="009259D7" w:rsidRDefault="00854F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768D5CBC" w14:textId="359283A3" w:rsidR="00854FC0" w:rsidRPr="009259D7" w:rsidRDefault="00854FC0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</w:t>
      </w:r>
      <w:r w:rsidR="007B6E41"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B6E41" w:rsidRPr="009259D7">
        <w:rPr>
          <w:rFonts w:asciiTheme="majorBidi" w:hAnsiTheme="majorBidi" w:cstheme="majorBidi"/>
          <w:sz w:val="28"/>
          <w:szCs w:val="28"/>
          <w:cs/>
        </w:rPr>
        <w:t>ณ วันที่มีการส่งมอบสินค้าให้กับลูกค้า</w:t>
      </w:r>
    </w:p>
    <w:p w14:paraId="0BA427D1" w14:textId="77777777" w:rsidR="00741B6E" w:rsidRPr="009259D7" w:rsidRDefault="00741B6E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p w14:paraId="5FC79AAD" w14:textId="3225C164" w:rsidR="00A82194" w:rsidRPr="009259D7" w:rsidRDefault="009B32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9259D7">
        <w:rPr>
          <w:rFonts w:asciiTheme="majorBidi" w:hAnsiTheme="majorBidi" w:hint="cs"/>
          <w:spacing w:val="-2"/>
          <w:sz w:val="28"/>
          <w:szCs w:val="28"/>
          <w:cs/>
        </w:rPr>
        <w:t>รายได้จากการให้บริการรับรู้ตลอดช่วงเวลาหนึ่ง</w:t>
      </w:r>
      <w:r w:rsidRPr="009259D7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9259D7">
        <w:rPr>
          <w:rFonts w:asciiTheme="majorBidi" w:hAnsiTheme="majorBidi" w:hint="cs"/>
          <w:spacing w:val="-2"/>
          <w:sz w:val="28"/>
          <w:szCs w:val="28"/>
          <w:cs/>
        </w:rPr>
        <w:t>โดยอ้างอิงกับขั้นความสำเร็จของงาน</w:t>
      </w:r>
      <w:r w:rsidRPr="009259D7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9259D7">
        <w:rPr>
          <w:rFonts w:asciiTheme="majorBidi" w:hAnsiTheme="majorBidi" w:hint="cs"/>
          <w:spacing w:val="-2"/>
          <w:sz w:val="28"/>
          <w:szCs w:val="28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9259D7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9259D7">
        <w:rPr>
          <w:rFonts w:asciiTheme="majorBidi" w:hAnsiTheme="majorBidi" w:hint="cs"/>
          <w:spacing w:val="-2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66CA8F53" w14:textId="77777777" w:rsidR="009B3226" w:rsidRPr="009259D7" w:rsidRDefault="009B32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16"/>
          <w:szCs w:val="16"/>
          <w:cs/>
        </w:rPr>
      </w:pPr>
    </w:p>
    <w:p w14:paraId="29120A9C" w14:textId="15AB663F" w:rsidR="00756023" w:rsidRPr="009259D7" w:rsidRDefault="009B3226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Pr="009259D7">
        <w:rPr>
          <w:rFonts w:asciiTheme="majorBidi" w:hAnsiTheme="majorBidi" w:cstheme="majorBidi"/>
          <w:sz w:val="28"/>
          <w:szCs w:val="28"/>
          <w:lang w:val="en-GB"/>
        </w:rPr>
        <w:br/>
      </w:r>
      <w:r w:rsidRPr="009259D7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9259D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9259D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DD6D62F" w14:textId="77777777" w:rsidR="005A2C01" w:rsidRPr="009259D7" w:rsidRDefault="005A2C01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AB74F7" w14:textId="56E0DCC2" w:rsidR="006000C5" w:rsidRPr="009259D7" w:rsidRDefault="005A2C01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9259D7">
        <w:rPr>
          <w:rFonts w:asciiTheme="majorBidi" w:hAnsiTheme="majorBidi" w:hint="cs"/>
          <w:i/>
          <w:iCs/>
          <w:sz w:val="28"/>
          <w:szCs w:val="28"/>
          <w:cs/>
          <w:lang w:val="en-GB"/>
        </w:rPr>
        <w:t>รายได้ค่านายหน้า</w:t>
      </w:r>
    </w:p>
    <w:p w14:paraId="6D5769DA" w14:textId="77777777" w:rsidR="005A2C01" w:rsidRPr="009259D7" w:rsidRDefault="005A2C01" w:rsidP="001927AE">
      <w:pPr>
        <w:pStyle w:val="ListParagraph"/>
        <w:tabs>
          <w:tab w:val="clear" w:pos="680"/>
          <w:tab w:val="clear" w:pos="907"/>
          <w:tab w:val="left" w:pos="117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005A2F" w14:textId="65E3C05C" w:rsidR="006000C5" w:rsidRPr="009259D7" w:rsidRDefault="006000C5" w:rsidP="001927AE">
      <w:pPr>
        <w:pStyle w:val="ListParagraph"/>
        <w:tabs>
          <w:tab w:val="clear" w:pos="680"/>
          <w:tab w:val="clear" w:pos="907"/>
          <w:tab w:val="left" w:pos="117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9259D7">
        <w:rPr>
          <w:rFonts w:asciiTheme="majorBidi" w:hAnsiTheme="majorBidi" w:cstheme="majorBidi"/>
          <w:sz w:val="28"/>
          <w:szCs w:val="28"/>
          <w:cs/>
        </w:rPr>
        <w:t>หรือผู้ให้บริการหลักจะโอนสินค้าหรือบริการนั้นให้กับลูกค้า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เมื่อภาระผูกพันในการจัดหาสินค้าหรือบริการที่กำหนดไว้เสร็จสิ้น</w:t>
      </w:r>
    </w:p>
    <w:p w14:paraId="702A0587" w14:textId="1EDCBC56" w:rsidR="009B3226" w:rsidRPr="009259D7" w:rsidRDefault="006000C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  <w:r w:rsidRPr="009259D7">
        <w:rPr>
          <w:rFonts w:asciiTheme="majorBidi" w:hAnsiTheme="majorBidi" w:cstheme="majorBidi"/>
          <w:sz w:val="28"/>
          <w:szCs w:val="28"/>
          <w:lang w:val="en-GB"/>
        </w:rPr>
        <w:tab/>
      </w:r>
    </w:p>
    <w:p w14:paraId="13E7B9B7" w14:textId="2F27E485" w:rsidR="00756023" w:rsidRPr="009259D7" w:rsidRDefault="00756023" w:rsidP="001927AE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ยอดคงเหลือของสัญญา</w:t>
      </w:r>
    </w:p>
    <w:p w14:paraId="6E9C59AC" w14:textId="77777777" w:rsidR="00DD0D64" w:rsidRPr="009259D7" w:rsidRDefault="00DD0D64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A705A" w14:textId="618962B3" w:rsidR="00756023" w:rsidRPr="009259D7" w:rsidRDefault="00756023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7050E54" w14:textId="77777777" w:rsidR="00756023" w:rsidRPr="009259D7" w:rsidRDefault="00756023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6308AA72" w14:textId="31667D25" w:rsidR="00390EB8" w:rsidRPr="009259D7" w:rsidRDefault="00756023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 w:rsidR="00DA0791" w:rsidRPr="009259D7"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9259D7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1B4B0B" w:rsidRPr="009259D7"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9259D7">
        <w:rPr>
          <w:rFonts w:asciiTheme="majorBidi" w:hAnsiTheme="majorBidi" w:cstheme="majorBidi"/>
          <w:sz w:val="28"/>
          <w:szCs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51224F"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4F73AA2" w14:textId="77777777" w:rsidR="0051224F" w:rsidRPr="009259D7" w:rsidRDefault="0051224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B91220E" w14:textId="77777777" w:rsidR="0051224F" w:rsidRPr="009259D7" w:rsidRDefault="0051224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FF"/>
          <w:sz w:val="28"/>
          <w:szCs w:val="28"/>
          <w:shd w:val="clear" w:color="auto" w:fill="E0E0E0"/>
          <w:cs/>
        </w:rPr>
      </w:pPr>
      <w:r w:rsidRPr="009259D7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  <w:cs/>
        </w:rPr>
        <w:br w:type="page"/>
      </w:r>
    </w:p>
    <w:p w14:paraId="123FE3E1" w14:textId="77777777" w:rsidR="00603BEB" w:rsidRPr="009259D7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3815D866" w14:textId="77777777" w:rsidR="00603BEB" w:rsidRPr="009259D7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660BF5E0" w14:textId="1B602BF9" w:rsidR="00B67F1E" w:rsidRPr="009259D7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</w:p>
    <w:p w14:paraId="5383B271" w14:textId="77777777" w:rsidR="00A52F03" w:rsidRPr="009259D7" w:rsidRDefault="00A52F0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E47E956" w14:textId="7DE6FD1E" w:rsidR="007E2862" w:rsidRPr="009259D7" w:rsidRDefault="00C37099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A6B5200" w14:textId="77777777" w:rsidR="000E4F5B" w:rsidRPr="009259D7" w:rsidRDefault="000E4F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07CF690E" w14:textId="602584FA" w:rsidR="000074DC" w:rsidRPr="009259D7" w:rsidRDefault="000074D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BD29E5" w:rsidRPr="009259D7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9259D7">
        <w:rPr>
          <w:rFonts w:asciiTheme="majorBidi" w:hAnsiTheme="majorBidi" w:cstheme="majorBidi"/>
          <w:sz w:val="28"/>
          <w:szCs w:val="28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1CB907F" w14:textId="05325B94" w:rsidR="00C37099" w:rsidRPr="009259D7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65E1CA6E" w14:textId="3357A886" w:rsidR="00D16215" w:rsidRPr="009259D7" w:rsidRDefault="000074DC" w:rsidP="001927AE">
      <w:pPr>
        <w:pStyle w:val="BodyText"/>
        <w:spacing w:after="0" w:line="240" w:lineRule="auto"/>
        <w:ind w:left="540" w:right="27"/>
        <w:jc w:val="thaiDistribute"/>
        <w:rPr>
          <w:rFonts w:asciiTheme="majorBidi" w:eastAsia="Calibri" w:hAnsiTheme="majorBidi" w:cstheme="majorBidi"/>
          <w:sz w:val="20"/>
          <w:szCs w:val="20"/>
        </w:rPr>
      </w:pPr>
      <w:r w:rsidRPr="009259D7">
        <w:rPr>
          <w:rFonts w:asciiTheme="majorBidi" w:hAnsiTheme="majorBidi" w:cstheme="majorBidi"/>
          <w:spacing w:val="-4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5B14A3" w:rsidRPr="009259D7">
        <w:rPr>
          <w:rFonts w:asciiTheme="majorBidi" w:hAnsiTheme="majorBidi" w:cstheme="majorBidi"/>
          <w:spacing w:val="-4"/>
          <w:sz w:val="28"/>
          <w:szCs w:val="28"/>
        </w:rPr>
        <w:br/>
      </w:r>
      <w:r w:rsidRPr="009259D7">
        <w:rPr>
          <w:rFonts w:asciiTheme="majorBidi" w:hAnsiTheme="majorBidi" w:cstheme="majorBidi"/>
          <w:spacing w:val="-4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100BC" w:rsidRPr="009259D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8100BC" w:rsidRPr="009259D7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100BC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8100BC" w:rsidRPr="009259D7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EB77807" w14:textId="44E8DCBE" w:rsidR="00FB7624" w:rsidRPr="009259D7" w:rsidRDefault="00FB7624" w:rsidP="001927A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7471B12" w14:textId="66F63B9D" w:rsidR="008100BC" w:rsidRPr="009259D7" w:rsidRDefault="008100BC" w:rsidP="001927A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47481D3" w14:textId="77777777" w:rsidR="00143B43" w:rsidRPr="009259D7" w:rsidRDefault="00143B43" w:rsidP="001927A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58325521" w14:textId="77777777" w:rsidR="00603BEB" w:rsidRPr="009259D7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 xml:space="preserve">กำไรต่อหุ้น </w:t>
      </w:r>
    </w:p>
    <w:p w14:paraId="1DF8C302" w14:textId="77777777" w:rsidR="00603BEB" w:rsidRPr="009259D7" w:rsidRDefault="00603BEB" w:rsidP="001927A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6B5DEC68" w14:textId="49732370" w:rsidR="00BF3BC0" w:rsidRPr="009259D7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259D7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3876D03" w14:textId="5F3CC8FF" w:rsidR="00AE55CF" w:rsidRPr="009259D7" w:rsidRDefault="00AE55C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cs/>
        </w:rPr>
      </w:pPr>
    </w:p>
    <w:p w14:paraId="62366BF2" w14:textId="77777777" w:rsidR="00AE55CF" w:rsidRPr="009259D7" w:rsidRDefault="00AE55CF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บุคคลหรือกิจการที่เกี่ยวข้อง</w:t>
      </w:r>
    </w:p>
    <w:p w14:paraId="5CD80525" w14:textId="77777777" w:rsidR="00AE55CF" w:rsidRPr="009259D7" w:rsidRDefault="00AE55CF" w:rsidP="001927A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664A3B4C" w14:textId="77777777" w:rsidR="00AE55CF" w:rsidRPr="009259D7" w:rsidRDefault="00AE55C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9259D7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33DBEB3" w14:textId="02DA509D" w:rsidR="00B67F1E" w:rsidRPr="009259D7" w:rsidRDefault="00B67F1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 w:eastAsia="x-none"/>
        </w:rPr>
      </w:pPr>
    </w:p>
    <w:p w14:paraId="4922A752" w14:textId="77777777" w:rsidR="00A17146" w:rsidRPr="009259D7" w:rsidRDefault="00A1714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 w:eastAsia="x-none"/>
        </w:rPr>
      </w:pPr>
    </w:p>
    <w:p w14:paraId="34520A15" w14:textId="10D76B58" w:rsidR="00AE55CF" w:rsidRPr="009259D7" w:rsidRDefault="00AE55CF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9259D7">
        <w:rPr>
          <w:rFonts w:asciiTheme="majorBidi" w:hAnsiTheme="majorBidi" w:cstheme="majorBidi"/>
          <w:b/>
          <w:bCs/>
          <w:i/>
          <w:iCs/>
          <w:cs/>
        </w:rPr>
        <w:t>รายงานทางการเงินจำแนกตามส่วนงาน</w:t>
      </w:r>
    </w:p>
    <w:p w14:paraId="4A598897" w14:textId="77777777" w:rsidR="00AE55CF" w:rsidRPr="009259D7" w:rsidRDefault="00AE55C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7D9F533" w14:textId="6C23AC2D" w:rsidR="007E2862" w:rsidRPr="009259D7" w:rsidRDefault="00AE55CF" w:rsidP="001927A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รายการที่ไม่สามารถปันส่วนได้ส่วนใหญ่เป็นรายการสินทรัพย์ หนี้สิน รายได้อื่น ต้นทุนในการจัดจำหน่าย ค่าใช้จ่ายในการบริหาร ต้นทุนทางการเงิน ส่วนแบ่ง</w:t>
      </w:r>
      <w:r w:rsidR="00997415" w:rsidRPr="009259D7">
        <w:rPr>
          <w:rFonts w:asciiTheme="majorBidi" w:hAnsiTheme="majorBidi" w:cstheme="majorBidi" w:hint="cs"/>
          <w:sz w:val="28"/>
          <w:szCs w:val="28"/>
          <w:cs/>
        </w:rPr>
        <w:t xml:space="preserve">กำไร </w:t>
      </w:r>
      <w:r w:rsidR="00997415" w:rsidRPr="009259D7">
        <w:rPr>
          <w:rFonts w:asciiTheme="majorBidi" w:hAnsiTheme="majorBidi" w:cstheme="majorBidi"/>
          <w:sz w:val="28"/>
          <w:szCs w:val="28"/>
        </w:rPr>
        <w:t>(</w:t>
      </w:r>
      <w:r w:rsidRPr="009259D7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997415" w:rsidRPr="009259D7">
        <w:rPr>
          <w:rFonts w:asciiTheme="majorBidi" w:hAnsiTheme="majorBidi" w:cstheme="majorBidi"/>
          <w:sz w:val="28"/>
          <w:szCs w:val="28"/>
        </w:rPr>
        <w:t xml:space="preserve">) </w:t>
      </w:r>
      <w:r w:rsidRPr="009259D7">
        <w:rPr>
          <w:rFonts w:asciiTheme="majorBidi" w:hAnsiTheme="majorBidi" w:cstheme="majorBidi"/>
          <w:sz w:val="28"/>
          <w:szCs w:val="28"/>
          <w:cs/>
        </w:rPr>
        <w:t>จากเงินลงทุนในบริษัทร่วม และส่วนแบ่งกำไรจากเงินลงทุนในบริษัทย่อย</w:t>
      </w:r>
    </w:p>
    <w:p w14:paraId="591CD49F" w14:textId="77777777" w:rsidR="00404128" w:rsidRPr="009259D7" w:rsidRDefault="00404128" w:rsidP="001927A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0297DC3" w14:textId="42EAE49D" w:rsidR="00D84097" w:rsidRPr="009259D7" w:rsidRDefault="0084322A" w:rsidP="001927A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>บุคคล</w:t>
      </w:r>
      <w:r w:rsidRPr="009259D7">
        <w:rPr>
          <w:rFonts w:asciiTheme="majorBidi" w:hAnsiTheme="majorBidi" w:cstheme="majorBidi"/>
          <w:sz w:val="28"/>
          <w:szCs w:val="28"/>
          <w:cs/>
        </w:rPr>
        <w:t>หรือ</w:t>
      </w:r>
      <w:r w:rsidRPr="009259D7">
        <w:rPr>
          <w:rFonts w:asciiTheme="majorBidi" w:hAnsiTheme="majorBidi" w:cstheme="majorBidi"/>
          <w:sz w:val="28"/>
          <w:szCs w:val="28"/>
          <w:cs/>
          <w:lang w:val="th-TH"/>
        </w:rPr>
        <w:t>กิจการที่เกี่ยวข้องกัน</w:t>
      </w:r>
    </w:p>
    <w:p w14:paraId="52CA4DF9" w14:textId="77777777" w:rsidR="00A8739B" w:rsidRPr="009259D7" w:rsidRDefault="00A8739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  <w:lang w:val="th-TH" w:eastAsia="x-none"/>
        </w:rPr>
      </w:pPr>
    </w:p>
    <w:p w14:paraId="361E22C6" w14:textId="511A7B0F" w:rsidR="00763731" w:rsidRPr="009259D7" w:rsidRDefault="00763731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259D7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46218E" w:rsidRPr="009259D7">
        <w:rPr>
          <w:rFonts w:asciiTheme="majorBidi" w:hAnsiTheme="majorBidi" w:cstheme="majorBidi"/>
          <w:b/>
          <w:sz w:val="28"/>
          <w:szCs w:val="28"/>
          <w:cs/>
        </w:rPr>
        <w:t>บริษัทย่อย และ</w:t>
      </w:r>
      <w:r w:rsidRPr="009259D7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D941EF" w:rsidRPr="009259D7">
        <w:rPr>
          <w:rFonts w:asciiTheme="majorBidi" w:hAnsiTheme="majorBidi" w:cstheme="majorBidi"/>
          <w:b/>
          <w:sz w:val="28"/>
          <w:szCs w:val="28"/>
          <w:cs/>
        </w:rPr>
        <w:t>ร่วม</w:t>
      </w:r>
      <w:r w:rsidRPr="009259D7">
        <w:rPr>
          <w:rFonts w:asciiTheme="majorBidi" w:hAnsiTheme="majorBidi" w:cstheme="majorBidi"/>
          <w:b/>
          <w:sz w:val="28"/>
          <w:szCs w:val="28"/>
          <w:cs/>
        </w:rPr>
        <w:t xml:space="preserve">ได้เปิดเผยในหมายเหตุข้อ </w:t>
      </w:r>
      <w:r w:rsidR="00AC3A18" w:rsidRPr="009259D7">
        <w:rPr>
          <w:rFonts w:asciiTheme="majorBidi" w:hAnsiTheme="majorBidi" w:cstheme="majorBidi"/>
          <w:bCs/>
          <w:sz w:val="28"/>
          <w:szCs w:val="28"/>
        </w:rPr>
        <w:t>9</w:t>
      </w:r>
      <w:r w:rsidR="004B25B6" w:rsidRPr="009259D7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B25B6" w:rsidRPr="009259D7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B25B6" w:rsidRPr="009259D7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AC3A18" w:rsidRPr="009259D7">
        <w:rPr>
          <w:rFonts w:asciiTheme="majorBidi" w:hAnsiTheme="majorBidi" w:cstheme="majorBidi"/>
          <w:bCs/>
          <w:sz w:val="28"/>
          <w:szCs w:val="28"/>
        </w:rPr>
        <w:t>10</w:t>
      </w:r>
      <w:r w:rsidR="004B25B6" w:rsidRPr="009259D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D45CB" w:rsidRPr="009259D7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4B25B6" w:rsidRPr="009259D7">
        <w:rPr>
          <w:rFonts w:asciiTheme="majorBidi" w:hAnsiTheme="majorBidi" w:cstheme="majorBidi"/>
          <w:b/>
          <w:sz w:val="28"/>
          <w:szCs w:val="28"/>
          <w:cs/>
        </w:rPr>
        <w:t>บุคคลหรือ</w:t>
      </w:r>
      <w:r w:rsidRPr="009259D7">
        <w:rPr>
          <w:rFonts w:asciiTheme="majorBidi" w:hAnsiTheme="majorBidi" w:cstheme="majorBidi"/>
          <w:b/>
          <w:sz w:val="28"/>
          <w:szCs w:val="28"/>
          <w:cs/>
        </w:rPr>
        <w:t>กิจการอื่นที่เกี่ยวข้องกันที่มีรายการระหว่างกันที่มีนัยสำคัญกับกลุ่มบริษัท ในระหว่างปีมีดัง</w:t>
      </w:r>
      <w:r w:rsidR="00D51FAF" w:rsidRPr="009259D7">
        <w:rPr>
          <w:rFonts w:asciiTheme="majorBidi" w:hAnsiTheme="majorBidi" w:cstheme="majorBidi"/>
          <w:b/>
          <w:sz w:val="28"/>
          <w:szCs w:val="28"/>
          <w:cs/>
        </w:rPr>
        <w:t>ต่อไป</w:t>
      </w:r>
      <w:r w:rsidRPr="009259D7">
        <w:rPr>
          <w:rFonts w:asciiTheme="majorBidi" w:hAnsiTheme="majorBidi" w:cstheme="majorBidi"/>
          <w:b/>
          <w:sz w:val="28"/>
          <w:szCs w:val="28"/>
          <w:cs/>
        </w:rPr>
        <w:t>นี้</w:t>
      </w:r>
    </w:p>
    <w:p w14:paraId="3D28DB93" w14:textId="77777777" w:rsidR="0034446A" w:rsidRPr="009259D7" w:rsidRDefault="0034446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3870"/>
      </w:tblGrid>
      <w:tr w:rsidR="00763731" w:rsidRPr="009259D7" w14:paraId="60AC24DD" w14:textId="77777777" w:rsidTr="00B31277">
        <w:trPr>
          <w:trHeight w:val="20"/>
          <w:tblHeader/>
        </w:trPr>
        <w:tc>
          <w:tcPr>
            <w:tcW w:w="4050" w:type="dxa"/>
            <w:hideMark/>
          </w:tcPr>
          <w:p w14:paraId="637C617B" w14:textId="77777777" w:rsidR="00763731" w:rsidRPr="009259D7" w:rsidRDefault="00763731" w:rsidP="001927AE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35B485AC" w14:textId="77777777" w:rsidR="00763731" w:rsidRPr="009259D7" w:rsidRDefault="00763731" w:rsidP="001927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70" w:type="dxa"/>
            <w:hideMark/>
          </w:tcPr>
          <w:p w14:paraId="6978F717" w14:textId="77777777" w:rsidR="00763731" w:rsidRPr="009259D7" w:rsidRDefault="00763731" w:rsidP="001927AE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C342F" w:rsidRPr="009259D7" w14:paraId="2DFBA2A6" w14:textId="77777777" w:rsidTr="00B31277">
        <w:trPr>
          <w:trHeight w:val="20"/>
          <w:tblHeader/>
        </w:trPr>
        <w:tc>
          <w:tcPr>
            <w:tcW w:w="4050" w:type="dxa"/>
          </w:tcPr>
          <w:p w14:paraId="34E79354" w14:textId="0AE1739B" w:rsidR="006C342F" w:rsidRPr="009259D7" w:rsidRDefault="006C342F" w:rsidP="001927A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วีเน็ท แคปปิทอล จำกัด</w:t>
            </w:r>
          </w:p>
        </w:tc>
        <w:tc>
          <w:tcPr>
            <w:tcW w:w="1260" w:type="dxa"/>
          </w:tcPr>
          <w:p w14:paraId="330BCD8A" w14:textId="02263A65" w:rsidR="006C342F" w:rsidRPr="009259D7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6D900AC" w14:textId="485E0CE3" w:rsidR="006C342F" w:rsidRPr="009259D7" w:rsidRDefault="006C342F" w:rsidP="001927AE">
            <w:pPr>
              <w:spacing w:line="240" w:lineRule="auto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33279C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3279C"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6C342F" w:rsidRPr="009259D7" w14:paraId="21AF4304" w14:textId="77777777" w:rsidTr="00B31277">
        <w:trPr>
          <w:trHeight w:val="20"/>
        </w:trPr>
        <w:tc>
          <w:tcPr>
            <w:tcW w:w="4050" w:type="dxa"/>
            <w:hideMark/>
          </w:tcPr>
          <w:p w14:paraId="4612D552" w14:textId="77777777" w:rsidR="006C342F" w:rsidRPr="009259D7" w:rsidRDefault="006C342F" w:rsidP="001927A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  <w:hideMark/>
          </w:tcPr>
          <w:p w14:paraId="5B8E792A" w14:textId="77777777" w:rsidR="006C342F" w:rsidRPr="009259D7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3CB19F3" w14:textId="267BA19E" w:rsidR="006C342F" w:rsidRPr="009259D7" w:rsidRDefault="006C342F" w:rsidP="001927A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9259D7" w14:paraId="0CBEF457" w14:textId="77777777" w:rsidTr="00B31277">
        <w:trPr>
          <w:trHeight w:val="20"/>
        </w:trPr>
        <w:tc>
          <w:tcPr>
            <w:tcW w:w="4050" w:type="dxa"/>
            <w:hideMark/>
          </w:tcPr>
          <w:p w14:paraId="5BAAABB8" w14:textId="77777777" w:rsidR="006C342F" w:rsidRPr="009259D7" w:rsidRDefault="006C342F" w:rsidP="001927A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 ฟิซ โซลูชั่น จำกัด</w:t>
            </w:r>
          </w:p>
        </w:tc>
        <w:tc>
          <w:tcPr>
            <w:tcW w:w="1260" w:type="dxa"/>
            <w:hideMark/>
          </w:tcPr>
          <w:p w14:paraId="3D8AA5AF" w14:textId="77777777" w:rsidR="006C342F" w:rsidRPr="009259D7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B02FD60" w14:textId="6FF3F71F" w:rsidR="006C342F" w:rsidRPr="009259D7" w:rsidRDefault="006C342F" w:rsidP="001927A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9259D7" w14:paraId="1AE451EF" w14:textId="77777777" w:rsidTr="00B31277">
        <w:trPr>
          <w:trHeight w:val="20"/>
        </w:trPr>
        <w:tc>
          <w:tcPr>
            <w:tcW w:w="4050" w:type="dxa"/>
            <w:hideMark/>
          </w:tcPr>
          <w:p w14:paraId="14B06462" w14:textId="77777777" w:rsidR="006C342F" w:rsidRPr="009259D7" w:rsidRDefault="006C342F" w:rsidP="001927A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คอปเปอร์ ไวร์ด จำกัด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  <w:hideMark/>
          </w:tcPr>
          <w:p w14:paraId="4E07AE9C" w14:textId="77777777" w:rsidR="006C342F" w:rsidRPr="009259D7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17C27A8E" w14:textId="5BED86FA" w:rsidR="006C342F" w:rsidRPr="009259D7" w:rsidRDefault="006C342F" w:rsidP="001927A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9259D7" w14:paraId="488F57BF" w14:textId="77777777" w:rsidTr="00B31277">
        <w:trPr>
          <w:trHeight w:val="20"/>
        </w:trPr>
        <w:tc>
          <w:tcPr>
            <w:tcW w:w="4050" w:type="dxa"/>
            <w:hideMark/>
          </w:tcPr>
          <w:p w14:paraId="64744D75" w14:textId="77777777" w:rsidR="006C342F" w:rsidRPr="009259D7" w:rsidRDefault="006C342F" w:rsidP="001927A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วีเฮลท์ ทรีซิกตี้ จำกัด</w:t>
            </w:r>
          </w:p>
          <w:p w14:paraId="44280814" w14:textId="5CCC6EF9" w:rsidR="00EB3809" w:rsidRPr="009259D7" w:rsidRDefault="00EB3809" w:rsidP="001927A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9259D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วีเน็ท</w:t>
            </w:r>
            <w:r w:rsidRPr="009259D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เอสจี</w:t>
            </w:r>
            <w:r w:rsidRPr="009259D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พาวเวอร์</w:t>
            </w:r>
            <w:r w:rsidRPr="009259D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7A50E8E1" w14:textId="76F7482D" w:rsidR="006C342F" w:rsidRPr="009259D7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ไท</w:t>
            </w:r>
            <w:r w:rsidR="00EB3809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</w:p>
          <w:p w14:paraId="0798D1E0" w14:textId="727ED647" w:rsidR="00EB3809" w:rsidRPr="009259D7" w:rsidRDefault="00EB3809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  <w:p w14:paraId="4ECAC154" w14:textId="3B099975" w:rsidR="00EB3809" w:rsidRPr="009259D7" w:rsidRDefault="00EB3809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  <w:hideMark/>
          </w:tcPr>
          <w:p w14:paraId="60FE4399" w14:textId="77777777" w:rsidR="006C342F" w:rsidRPr="009259D7" w:rsidRDefault="006C342F" w:rsidP="001927AE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  <w:p w14:paraId="53679A17" w14:textId="27F88AC5" w:rsidR="00EB3809" w:rsidRPr="009259D7" w:rsidRDefault="00EB3809" w:rsidP="001927A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9259D7" w14:paraId="62CB1458" w14:textId="77777777" w:rsidTr="00B31277">
        <w:trPr>
          <w:trHeight w:val="20"/>
        </w:trPr>
        <w:tc>
          <w:tcPr>
            <w:tcW w:w="4050" w:type="dxa"/>
            <w:hideMark/>
          </w:tcPr>
          <w:p w14:paraId="3E2609BC" w14:textId="77777777" w:rsidR="006C342F" w:rsidRPr="009259D7" w:rsidRDefault="006C342F" w:rsidP="001927A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โลจิสท์พลัส จำกัด</w:t>
            </w:r>
          </w:p>
        </w:tc>
        <w:tc>
          <w:tcPr>
            <w:tcW w:w="1260" w:type="dxa"/>
            <w:hideMark/>
          </w:tcPr>
          <w:p w14:paraId="545058D9" w14:textId="77777777" w:rsidR="006C342F" w:rsidRPr="009259D7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96D57B9" w14:textId="77777777" w:rsidR="006C342F" w:rsidRPr="009259D7" w:rsidRDefault="006C342F" w:rsidP="001927AE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512AE" w:rsidRPr="009259D7" w14:paraId="32371884" w14:textId="77777777" w:rsidTr="00B31277">
        <w:trPr>
          <w:trHeight w:val="20"/>
        </w:trPr>
        <w:tc>
          <w:tcPr>
            <w:tcW w:w="4050" w:type="dxa"/>
          </w:tcPr>
          <w:p w14:paraId="545E1D2F" w14:textId="77777777" w:rsidR="000D323B" w:rsidRPr="009259D7" w:rsidRDefault="00EB3809" w:rsidP="001927A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9259D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วีซีเอ็ม</w:t>
            </w:r>
            <w:r w:rsidRPr="009259D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แอดไวเซอรี่</w:t>
            </w:r>
            <w:r w:rsidRPr="009259D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  <w:r w:rsidR="000D323B" w:rsidRPr="009259D7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028B228C" w14:textId="6F66C345" w:rsidR="00C05AD4" w:rsidRPr="009259D7" w:rsidRDefault="000D323B" w:rsidP="001927A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rPr>
                <w:rFonts w:asciiTheme="majorBidi" w:hAnsiTheme="majorBidi"/>
                <w:spacing w:val="-14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/>
                <w:spacing w:val="-14"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/>
                <w:spacing w:val="-14"/>
                <w:sz w:val="28"/>
                <w:szCs w:val="28"/>
                <w:cs/>
              </w:rPr>
              <w:t>เดิมชื่อ บริษัท หลักทรัพย์จัดการเงินร่วมทุนวีเน็ท จำกัด)</w:t>
            </w:r>
          </w:p>
        </w:tc>
        <w:tc>
          <w:tcPr>
            <w:tcW w:w="1260" w:type="dxa"/>
          </w:tcPr>
          <w:p w14:paraId="2EB8F5C1" w14:textId="703D23A6" w:rsidR="00C05AD4" w:rsidRPr="009259D7" w:rsidRDefault="00C05AD4" w:rsidP="00EB380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8B8BCFE" w14:textId="5E801506" w:rsidR="00C05AD4" w:rsidRPr="009259D7" w:rsidRDefault="00C05AD4" w:rsidP="001927A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</w:tbl>
    <w:p w14:paraId="10BC6CCA" w14:textId="2C8C5E25" w:rsidR="0045688A" w:rsidRPr="009259D7" w:rsidRDefault="0045688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9259D7" w14:paraId="21D6B66A" w14:textId="77777777" w:rsidTr="000E4B30">
        <w:trPr>
          <w:tblHeader/>
        </w:trPr>
        <w:tc>
          <w:tcPr>
            <w:tcW w:w="4230" w:type="dxa"/>
            <w:shd w:val="clear" w:color="auto" w:fill="auto"/>
          </w:tcPr>
          <w:p w14:paraId="6EB097B3" w14:textId="21100BDF" w:rsidR="00D83914" w:rsidRPr="009259D7" w:rsidRDefault="0045688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="009D45CB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7B89D26" w14:textId="77777777" w:rsidR="00D83914" w:rsidRPr="009259D7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0717CAA" w14:textId="77777777" w:rsidR="00D83914" w:rsidRPr="009259D7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CC87900" w14:textId="77777777" w:rsidR="00D83914" w:rsidRPr="009259D7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9259D7" w14:paraId="66AE0290" w14:textId="77777777" w:rsidTr="000E4B30">
        <w:trPr>
          <w:tblHeader/>
        </w:trPr>
        <w:tc>
          <w:tcPr>
            <w:tcW w:w="4230" w:type="dxa"/>
            <w:shd w:val="clear" w:color="auto" w:fill="auto"/>
          </w:tcPr>
          <w:p w14:paraId="4520C9F0" w14:textId="34FF39A9" w:rsidR="00D83914" w:rsidRPr="009259D7" w:rsidRDefault="0033279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15EFD654" w14:textId="281416DE" w:rsidR="00D83914" w:rsidRPr="009259D7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7263D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2CFE1BB3" w14:textId="77777777" w:rsidR="00D83914" w:rsidRPr="009259D7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796AEF" w14:textId="054A1EC7" w:rsidR="00D83914" w:rsidRPr="009259D7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7263D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6C08228C" w14:textId="77777777" w:rsidR="00D83914" w:rsidRPr="009259D7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F2238E4" w14:textId="08005548" w:rsidR="00D83914" w:rsidRPr="009259D7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7263D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ED4930" w14:textId="77777777" w:rsidR="00D83914" w:rsidRPr="009259D7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1D7F6B" w14:textId="5FEC0DC8" w:rsidR="00D83914" w:rsidRPr="009259D7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7263D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D83914" w:rsidRPr="009259D7" w14:paraId="7E865FA3" w14:textId="77777777" w:rsidTr="000E4B30">
        <w:trPr>
          <w:tblHeader/>
        </w:trPr>
        <w:tc>
          <w:tcPr>
            <w:tcW w:w="4230" w:type="dxa"/>
            <w:shd w:val="clear" w:color="auto" w:fill="auto"/>
          </w:tcPr>
          <w:p w14:paraId="3CA52E39" w14:textId="77777777" w:rsidR="00D83914" w:rsidRPr="009259D7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7EB075E" w14:textId="77777777" w:rsidR="00D83914" w:rsidRPr="009259D7" w:rsidRDefault="00602FA9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83914" w:rsidRPr="009259D7" w14:paraId="551ABD9C" w14:textId="77777777" w:rsidTr="0023258E">
        <w:tc>
          <w:tcPr>
            <w:tcW w:w="4230" w:type="dxa"/>
            <w:shd w:val="clear" w:color="auto" w:fill="auto"/>
          </w:tcPr>
          <w:p w14:paraId="040FDCCA" w14:textId="77777777" w:rsidR="00D83914" w:rsidRPr="009259D7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95EC80" w14:textId="77777777" w:rsidR="00D83914" w:rsidRPr="009259D7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9ED067" w14:textId="77777777" w:rsidR="00D83914" w:rsidRPr="009259D7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ADDA75" w14:textId="77777777" w:rsidR="00D83914" w:rsidRPr="009259D7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0A28894" w14:textId="77777777" w:rsidR="00D83914" w:rsidRPr="009259D7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65E79F2" w14:textId="77777777" w:rsidR="00D83914" w:rsidRPr="009259D7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790D23" w14:textId="77777777" w:rsidR="00D83914" w:rsidRPr="009259D7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F9B17D" w14:textId="77777777" w:rsidR="00D83914" w:rsidRPr="009259D7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7263D" w:rsidRPr="009259D7" w14:paraId="261D1CC9" w14:textId="77777777" w:rsidTr="0023258E">
        <w:tc>
          <w:tcPr>
            <w:tcW w:w="4230" w:type="dxa"/>
            <w:shd w:val="clear" w:color="auto" w:fill="auto"/>
          </w:tcPr>
          <w:p w14:paraId="7DE8EDA9" w14:textId="30A0B1E6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BF268C6" w14:textId="529FC70A" w:rsidR="00A7263D" w:rsidRPr="009259D7" w:rsidRDefault="00374905" w:rsidP="00A726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262" w:type="dxa"/>
            <w:shd w:val="clear" w:color="auto" w:fill="auto"/>
          </w:tcPr>
          <w:p w14:paraId="4DAA61D9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78ADA8" w14:textId="29D9EC62" w:rsidR="00A7263D" w:rsidRPr="009259D7" w:rsidRDefault="00A7263D" w:rsidP="00A726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262" w:type="dxa"/>
            <w:shd w:val="clear" w:color="auto" w:fill="auto"/>
          </w:tcPr>
          <w:p w14:paraId="5CAAC81E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ECC08AF" w14:textId="0DA6D79A" w:rsidR="00A7263D" w:rsidRPr="009259D7" w:rsidRDefault="00374905" w:rsidP="00A7263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14:paraId="1475D6A0" w14:textId="77777777" w:rsidR="00A7263D" w:rsidRPr="009259D7" w:rsidRDefault="00A7263D" w:rsidP="00A7263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B782AF" w14:textId="62B950DD" w:rsidR="00A7263D" w:rsidRPr="009259D7" w:rsidRDefault="00A7263D" w:rsidP="00351CF6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7263D" w:rsidRPr="009259D7" w14:paraId="0E9C4F59" w14:textId="77777777" w:rsidTr="0023258E">
        <w:tc>
          <w:tcPr>
            <w:tcW w:w="4230" w:type="dxa"/>
            <w:shd w:val="clear" w:color="auto" w:fill="auto"/>
          </w:tcPr>
          <w:p w14:paraId="3EAA3B7C" w14:textId="67955793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3B8CA55" w14:textId="31BBDF94" w:rsidR="00A7263D" w:rsidRPr="009259D7" w:rsidRDefault="00374905" w:rsidP="00A726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262" w:type="dxa"/>
            <w:shd w:val="clear" w:color="auto" w:fill="auto"/>
          </w:tcPr>
          <w:p w14:paraId="0336E0E5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5E65A4" w14:textId="5DC7F1DA" w:rsidR="00A7263D" w:rsidRPr="009259D7" w:rsidRDefault="00A7263D" w:rsidP="00A726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62" w:type="dxa"/>
            <w:shd w:val="clear" w:color="auto" w:fill="auto"/>
          </w:tcPr>
          <w:p w14:paraId="1F6E241E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6C4DB7" w14:textId="0970CC89" w:rsidR="00A7263D" w:rsidRPr="009259D7" w:rsidRDefault="00374905" w:rsidP="00A726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270" w:type="dxa"/>
            <w:shd w:val="clear" w:color="auto" w:fill="auto"/>
          </w:tcPr>
          <w:p w14:paraId="58EE55DF" w14:textId="77777777" w:rsidR="00A7263D" w:rsidRPr="009259D7" w:rsidRDefault="00A7263D" w:rsidP="00A7263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613789" w14:textId="51C29E2F" w:rsidR="00A7263D" w:rsidRPr="009259D7" w:rsidRDefault="00A7263D" w:rsidP="00A7263D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228</w:t>
            </w:r>
          </w:p>
        </w:tc>
      </w:tr>
      <w:tr w:rsidR="00A7263D" w:rsidRPr="009259D7" w14:paraId="39742178" w14:textId="77777777" w:rsidTr="0023258E">
        <w:tc>
          <w:tcPr>
            <w:tcW w:w="4230" w:type="dxa"/>
            <w:shd w:val="clear" w:color="auto" w:fill="auto"/>
          </w:tcPr>
          <w:p w14:paraId="5E0A79C4" w14:textId="03F4AD10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เช่าจ่าย</w:t>
            </w:r>
          </w:p>
        </w:tc>
        <w:tc>
          <w:tcPr>
            <w:tcW w:w="990" w:type="dxa"/>
            <w:shd w:val="clear" w:color="auto" w:fill="auto"/>
          </w:tcPr>
          <w:p w14:paraId="52EE4E30" w14:textId="0DF01FF4" w:rsidR="00A7263D" w:rsidRPr="009259D7" w:rsidRDefault="00374905" w:rsidP="00A726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262" w:type="dxa"/>
            <w:shd w:val="clear" w:color="auto" w:fill="auto"/>
          </w:tcPr>
          <w:p w14:paraId="1B3A5631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809459B" w14:textId="4ACB8E9B" w:rsidR="00A7263D" w:rsidRPr="009259D7" w:rsidRDefault="00A7263D" w:rsidP="00A726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262" w:type="dxa"/>
            <w:shd w:val="clear" w:color="auto" w:fill="auto"/>
          </w:tcPr>
          <w:p w14:paraId="06C020CE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3B73BFB" w14:textId="3E403338" w:rsidR="00A7263D" w:rsidRPr="009259D7" w:rsidRDefault="00374905" w:rsidP="00A7263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7784C80C" w14:textId="77777777" w:rsidR="00A7263D" w:rsidRPr="009259D7" w:rsidRDefault="00A7263D" w:rsidP="00A7263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FB7995" w14:textId="282E7F40" w:rsidR="00A7263D" w:rsidRPr="009259D7" w:rsidRDefault="00A7263D" w:rsidP="00A726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</w:t>
            </w:r>
          </w:p>
        </w:tc>
      </w:tr>
      <w:tr w:rsidR="00A7263D" w:rsidRPr="009259D7" w14:paraId="79059EFC" w14:textId="77777777" w:rsidTr="0023258E">
        <w:tc>
          <w:tcPr>
            <w:tcW w:w="4230" w:type="dxa"/>
            <w:shd w:val="clear" w:color="auto" w:fill="auto"/>
          </w:tcPr>
          <w:p w14:paraId="2AE70454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7B9DDAC3" w14:textId="6B79C91C" w:rsidR="00A7263D" w:rsidRPr="009259D7" w:rsidRDefault="00374905" w:rsidP="00A726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262" w:type="dxa"/>
            <w:shd w:val="clear" w:color="auto" w:fill="auto"/>
          </w:tcPr>
          <w:p w14:paraId="71DE5948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141577" w14:textId="4438F7B6" w:rsidR="00A7263D" w:rsidRPr="009259D7" w:rsidRDefault="00A7263D" w:rsidP="00A726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262" w:type="dxa"/>
            <w:shd w:val="clear" w:color="auto" w:fill="auto"/>
          </w:tcPr>
          <w:p w14:paraId="6F886F3D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205E7C" w14:textId="24275B1B" w:rsidR="00A7263D" w:rsidRPr="009259D7" w:rsidRDefault="00374905" w:rsidP="00A7263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54D5A778" w14:textId="77777777" w:rsidR="00A7263D" w:rsidRPr="009259D7" w:rsidRDefault="00A7263D" w:rsidP="00A7263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867A11" w14:textId="653FAAAF" w:rsidR="00A7263D" w:rsidRPr="009259D7" w:rsidRDefault="00A7263D" w:rsidP="00A726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A7263D" w:rsidRPr="009259D7" w14:paraId="3192C7D8" w14:textId="77777777" w:rsidTr="0023258E">
        <w:tc>
          <w:tcPr>
            <w:tcW w:w="4230" w:type="dxa"/>
            <w:shd w:val="clear" w:color="auto" w:fill="auto"/>
          </w:tcPr>
          <w:p w14:paraId="67B12E51" w14:textId="07506399" w:rsidR="00A7263D" w:rsidRPr="009259D7" w:rsidRDefault="00A7263D" w:rsidP="00A72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4AD489" w14:textId="77777777" w:rsidR="00A7263D" w:rsidRPr="009259D7" w:rsidRDefault="00A7263D" w:rsidP="00A7263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C84FF4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B028B7" w14:textId="77777777" w:rsidR="00A7263D" w:rsidRPr="009259D7" w:rsidRDefault="00A7263D" w:rsidP="00A726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16F5F5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E68D0C" w14:textId="77777777" w:rsidR="00A7263D" w:rsidRPr="009259D7" w:rsidRDefault="00A7263D" w:rsidP="00A726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DE56B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70E78" w14:textId="77777777" w:rsidR="00A7263D" w:rsidRPr="009259D7" w:rsidRDefault="00A7263D" w:rsidP="00A726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7263D" w:rsidRPr="009259D7" w14:paraId="463C0F09" w14:textId="77777777" w:rsidTr="0023258E">
        <w:tc>
          <w:tcPr>
            <w:tcW w:w="4230" w:type="dxa"/>
            <w:shd w:val="clear" w:color="auto" w:fill="auto"/>
          </w:tcPr>
          <w:p w14:paraId="6709706C" w14:textId="48E4570E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ADFF5" w14:textId="3A2524DE" w:rsidR="00A7263D" w:rsidRPr="009259D7" w:rsidRDefault="00374905" w:rsidP="00A726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7DEBC74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F0911E" w14:textId="563CF19F" w:rsidR="00A7263D" w:rsidRPr="009259D7" w:rsidRDefault="00A7263D" w:rsidP="00A7263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FC2A15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E7169C" w14:textId="5752D057" w:rsidR="00A7263D" w:rsidRPr="009259D7" w:rsidRDefault="00374905" w:rsidP="00A726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17,258</w:t>
            </w:r>
          </w:p>
        </w:tc>
        <w:tc>
          <w:tcPr>
            <w:tcW w:w="270" w:type="dxa"/>
            <w:shd w:val="clear" w:color="auto" w:fill="auto"/>
          </w:tcPr>
          <w:p w14:paraId="7D5B343D" w14:textId="77777777" w:rsidR="00A7263D" w:rsidRPr="009259D7" w:rsidRDefault="00A7263D" w:rsidP="00A7263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FF2A2" w14:textId="1F1721B6" w:rsidR="00A7263D" w:rsidRPr="009259D7" w:rsidRDefault="00A7263D" w:rsidP="00A726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13,871</w:t>
            </w:r>
          </w:p>
        </w:tc>
      </w:tr>
      <w:tr w:rsidR="00A7263D" w:rsidRPr="009259D7" w14:paraId="01E86232" w14:textId="77777777" w:rsidTr="0023258E">
        <w:tc>
          <w:tcPr>
            <w:tcW w:w="4230" w:type="dxa"/>
            <w:shd w:val="clear" w:color="auto" w:fill="auto"/>
          </w:tcPr>
          <w:p w14:paraId="2DA0D6A5" w14:textId="1C8ABB89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573EE7" w14:textId="3E042F7E" w:rsidR="00A7263D" w:rsidRPr="009259D7" w:rsidRDefault="00374905" w:rsidP="00A726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414D7EB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AC2E75" w14:textId="6E9CD894" w:rsidR="00A7263D" w:rsidRPr="009259D7" w:rsidRDefault="00A7263D" w:rsidP="00A7263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E7F2168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3189FE" w14:textId="0D2FC09B" w:rsidR="00A7263D" w:rsidRPr="009259D7" w:rsidRDefault="00374905" w:rsidP="00A7263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="00EB3809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D87AEBD" w14:textId="77777777" w:rsidR="00A7263D" w:rsidRPr="009259D7" w:rsidRDefault="00A7263D" w:rsidP="00A7263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475DDB" w14:textId="047DE760" w:rsidR="00A7263D" w:rsidRPr="009259D7" w:rsidRDefault="00A7263D" w:rsidP="00A726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1,350</w:t>
            </w:r>
          </w:p>
        </w:tc>
      </w:tr>
      <w:tr w:rsidR="00A7263D" w:rsidRPr="009259D7" w14:paraId="74204067" w14:textId="77777777" w:rsidTr="0023258E">
        <w:tc>
          <w:tcPr>
            <w:tcW w:w="4230" w:type="dxa"/>
            <w:shd w:val="clear" w:color="auto" w:fill="auto"/>
          </w:tcPr>
          <w:p w14:paraId="338A1DC6" w14:textId="77862183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A4FE5C" w14:textId="419EBC41" w:rsidR="00A7263D" w:rsidRPr="009259D7" w:rsidRDefault="00374905" w:rsidP="00A726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BEE98F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13007F" w14:textId="77BBA116" w:rsidR="00A7263D" w:rsidRPr="009259D7" w:rsidRDefault="00A7263D" w:rsidP="00A7263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06D10C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8E62B9" w14:textId="59A11E84" w:rsidR="00A7263D" w:rsidRPr="009259D7" w:rsidRDefault="00374905" w:rsidP="00A7263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</w:p>
        </w:tc>
        <w:tc>
          <w:tcPr>
            <w:tcW w:w="270" w:type="dxa"/>
            <w:shd w:val="clear" w:color="auto" w:fill="auto"/>
          </w:tcPr>
          <w:p w14:paraId="106E10E0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A27A8" w14:textId="4D2A64E6" w:rsidR="00A7263D" w:rsidRPr="009259D7" w:rsidRDefault="00A7263D" w:rsidP="00A726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</w:p>
        </w:tc>
      </w:tr>
      <w:tr w:rsidR="00A7263D" w:rsidRPr="009259D7" w14:paraId="30AF4C4E" w14:textId="77777777" w:rsidTr="0023258E">
        <w:tc>
          <w:tcPr>
            <w:tcW w:w="4230" w:type="dxa"/>
            <w:shd w:val="clear" w:color="auto" w:fill="auto"/>
          </w:tcPr>
          <w:p w14:paraId="18AE1164" w14:textId="4EAEAC22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DDDADB" w14:textId="01A8EE65" w:rsidR="00A7263D" w:rsidRPr="009259D7" w:rsidRDefault="00374905" w:rsidP="00A7263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21DFDF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963F76" w14:textId="7FFB1190" w:rsidR="00A7263D" w:rsidRPr="009259D7" w:rsidRDefault="00A7263D" w:rsidP="00A7263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0D565B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5B69549" w14:textId="654CA104" w:rsidR="00A7263D" w:rsidRPr="009259D7" w:rsidRDefault="00374905" w:rsidP="00A726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  <w:tc>
          <w:tcPr>
            <w:tcW w:w="270" w:type="dxa"/>
            <w:shd w:val="clear" w:color="auto" w:fill="auto"/>
          </w:tcPr>
          <w:p w14:paraId="6889DC25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CF745A" w14:textId="02FB3C80" w:rsidR="00A7263D" w:rsidRPr="009259D7" w:rsidRDefault="00A7263D" w:rsidP="00A726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45,500</w:t>
            </w:r>
          </w:p>
        </w:tc>
      </w:tr>
      <w:tr w:rsidR="00374905" w:rsidRPr="009259D7" w14:paraId="5ED90ACA" w14:textId="77777777" w:rsidTr="00415898">
        <w:tc>
          <w:tcPr>
            <w:tcW w:w="4230" w:type="dxa"/>
            <w:shd w:val="clear" w:color="auto" w:fill="auto"/>
          </w:tcPr>
          <w:p w14:paraId="1453B099" w14:textId="0057450F" w:rsidR="00374905" w:rsidRPr="009259D7" w:rsidRDefault="00B72B44" w:rsidP="0037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AA96C0" w14:textId="29D7F644" w:rsidR="00374905" w:rsidRPr="009259D7" w:rsidRDefault="00374905" w:rsidP="0037490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66344B" w14:textId="77777777" w:rsidR="00374905" w:rsidRPr="009259D7" w:rsidRDefault="00374905" w:rsidP="0037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F0F457" w14:textId="086BC7AD" w:rsidR="00374905" w:rsidRPr="009259D7" w:rsidRDefault="00374905" w:rsidP="0037490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5DA984D" w14:textId="77777777" w:rsidR="00374905" w:rsidRPr="009259D7" w:rsidRDefault="00374905" w:rsidP="0037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E11B4FE" w14:textId="3D267BE5" w:rsidR="00374905" w:rsidRPr="009259D7" w:rsidRDefault="00374905" w:rsidP="0037490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5920C8" w14:textId="77777777" w:rsidR="00374905" w:rsidRPr="009259D7" w:rsidRDefault="00374905" w:rsidP="0037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4B6E72" w14:textId="0D742E72" w:rsidR="00374905" w:rsidRPr="009259D7" w:rsidRDefault="00374905" w:rsidP="003749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72B44" w:rsidRPr="009259D7" w14:paraId="78C9DC9D" w14:textId="77777777" w:rsidTr="00415898">
        <w:tc>
          <w:tcPr>
            <w:tcW w:w="4230" w:type="dxa"/>
            <w:shd w:val="clear" w:color="auto" w:fill="auto"/>
          </w:tcPr>
          <w:p w14:paraId="5871AAE6" w14:textId="491109E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B61B44" w14:textId="2DB5B710" w:rsidR="00B72B44" w:rsidRPr="009259D7" w:rsidRDefault="00B72B44" w:rsidP="00B72B4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440ADC9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057C6B2" w14:textId="2F3CB9FB" w:rsidR="00B72B44" w:rsidRPr="009259D7" w:rsidRDefault="00B72B44" w:rsidP="00B72B4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26E69DD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0E01CE6" w14:textId="47B78B81" w:rsidR="00B72B44" w:rsidRPr="009259D7" w:rsidRDefault="00B72B44" w:rsidP="00B72B4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C186AF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58CD53" w14:textId="676FABFA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</w:tr>
      <w:tr w:rsidR="00B72B44" w:rsidRPr="009259D7" w14:paraId="37E54A4B" w14:textId="77777777" w:rsidTr="0023258E">
        <w:tc>
          <w:tcPr>
            <w:tcW w:w="4230" w:type="dxa"/>
            <w:shd w:val="clear" w:color="auto" w:fill="auto"/>
          </w:tcPr>
          <w:p w14:paraId="5301B4F4" w14:textId="558FC624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87E483" w14:textId="2F102AFE" w:rsidR="00B72B44" w:rsidRPr="009259D7" w:rsidRDefault="00B72B44" w:rsidP="00B72B4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F563056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89164D" w14:textId="271296CE" w:rsidR="00B72B44" w:rsidRPr="009259D7" w:rsidRDefault="00B72B44" w:rsidP="00B72B4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29779E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DEB4C0" w14:textId="0EDD7B7A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3,239</w:t>
            </w:r>
          </w:p>
        </w:tc>
        <w:tc>
          <w:tcPr>
            <w:tcW w:w="270" w:type="dxa"/>
            <w:shd w:val="clear" w:color="auto" w:fill="auto"/>
          </w:tcPr>
          <w:p w14:paraId="15C9071D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2A373" w14:textId="1642CE85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3,126</w:t>
            </w:r>
          </w:p>
        </w:tc>
      </w:tr>
      <w:tr w:rsidR="00B72B44" w:rsidRPr="009259D7" w14:paraId="666306EF" w14:textId="77777777" w:rsidTr="0023258E">
        <w:tc>
          <w:tcPr>
            <w:tcW w:w="4230" w:type="dxa"/>
            <w:shd w:val="clear" w:color="auto" w:fill="auto"/>
          </w:tcPr>
          <w:p w14:paraId="3241D71C" w14:textId="0888A118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E61D7F" w14:textId="77777777" w:rsidR="00B72B44" w:rsidRPr="009259D7" w:rsidRDefault="00B72B44" w:rsidP="00B72B4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06602F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A4DD1E" w14:textId="77777777" w:rsidR="00B72B44" w:rsidRPr="009259D7" w:rsidRDefault="00B72B44" w:rsidP="00B72B4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C38D0E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074507" w14:textId="7777777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FE998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E15412" w14:textId="7777777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72B44" w:rsidRPr="009259D7" w14:paraId="6FC6856A" w14:textId="77777777" w:rsidTr="004D7A43">
        <w:tc>
          <w:tcPr>
            <w:tcW w:w="4230" w:type="dxa"/>
            <w:shd w:val="clear" w:color="auto" w:fill="auto"/>
          </w:tcPr>
          <w:p w14:paraId="1088132E" w14:textId="7C98DA80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F548974" w14:textId="59A2DF70" w:rsidR="00B72B44" w:rsidRPr="009259D7" w:rsidRDefault="00B72B44" w:rsidP="00B72B4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3,658</w:t>
            </w:r>
          </w:p>
        </w:tc>
        <w:tc>
          <w:tcPr>
            <w:tcW w:w="262" w:type="dxa"/>
            <w:shd w:val="clear" w:color="auto" w:fill="auto"/>
          </w:tcPr>
          <w:p w14:paraId="7929F463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918495" w14:textId="53B0B965" w:rsidR="00B72B44" w:rsidRPr="009259D7" w:rsidRDefault="00B72B44" w:rsidP="00B72B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1,270</w:t>
            </w:r>
          </w:p>
        </w:tc>
        <w:tc>
          <w:tcPr>
            <w:tcW w:w="262" w:type="dxa"/>
            <w:shd w:val="clear" w:color="auto" w:fill="auto"/>
          </w:tcPr>
          <w:p w14:paraId="3E982378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95762D" w14:textId="1A4E15F0" w:rsidR="00B72B44" w:rsidRPr="009259D7" w:rsidRDefault="00B72B44" w:rsidP="00224CC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39669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0DE993" w14:textId="2725BAE9" w:rsidR="00B72B44" w:rsidRPr="009259D7" w:rsidRDefault="00B72B44" w:rsidP="00B72B4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72B44" w:rsidRPr="009259D7" w14:paraId="33EF3EE2" w14:textId="77777777" w:rsidTr="00076E26">
        <w:tc>
          <w:tcPr>
            <w:tcW w:w="4230" w:type="dxa"/>
            <w:shd w:val="clear" w:color="auto" w:fill="auto"/>
          </w:tcPr>
          <w:p w14:paraId="7E401417" w14:textId="341D9FE3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B4F9F7A" w14:textId="323CC8D4" w:rsidR="00B72B44" w:rsidRPr="009259D7" w:rsidRDefault="00B72B44" w:rsidP="00B72B4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62" w:type="dxa"/>
            <w:shd w:val="clear" w:color="auto" w:fill="auto"/>
          </w:tcPr>
          <w:p w14:paraId="38A60587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2EEFC6" w14:textId="530F68CC" w:rsidR="00B72B44" w:rsidRPr="009259D7" w:rsidRDefault="00B72B44" w:rsidP="00B72B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1,516</w:t>
            </w:r>
          </w:p>
        </w:tc>
        <w:tc>
          <w:tcPr>
            <w:tcW w:w="262" w:type="dxa"/>
            <w:shd w:val="clear" w:color="auto" w:fill="auto"/>
          </w:tcPr>
          <w:p w14:paraId="27B14FB4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84B7EE3" w14:textId="3E7BD35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4FA3C7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4AF6EB" w14:textId="6D663D08" w:rsidR="00B72B44" w:rsidRPr="009259D7" w:rsidRDefault="00B72B44" w:rsidP="00B72B4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72B44" w:rsidRPr="009259D7" w14:paraId="1E38DE81" w14:textId="77777777" w:rsidTr="004D7A43">
        <w:tc>
          <w:tcPr>
            <w:tcW w:w="4230" w:type="dxa"/>
            <w:shd w:val="clear" w:color="auto" w:fill="auto"/>
          </w:tcPr>
          <w:p w14:paraId="45106647" w14:textId="29AA7C90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21307934" w14:textId="33BD698B" w:rsidR="00B72B44" w:rsidRPr="009259D7" w:rsidRDefault="00B72B44" w:rsidP="00B72B4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1,504</w:t>
            </w:r>
          </w:p>
        </w:tc>
        <w:tc>
          <w:tcPr>
            <w:tcW w:w="262" w:type="dxa"/>
            <w:shd w:val="clear" w:color="auto" w:fill="auto"/>
          </w:tcPr>
          <w:p w14:paraId="5BA67756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3D07F8" w14:textId="1E79D7C2" w:rsidR="00B72B44" w:rsidRPr="009259D7" w:rsidRDefault="00B72B44" w:rsidP="00B72B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1,620</w:t>
            </w:r>
          </w:p>
        </w:tc>
        <w:tc>
          <w:tcPr>
            <w:tcW w:w="262" w:type="dxa"/>
            <w:shd w:val="clear" w:color="auto" w:fill="auto"/>
          </w:tcPr>
          <w:p w14:paraId="6C6773E2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7D5872E" w14:textId="785FB95B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35AFE713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4084F1" w14:textId="696EA5B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</w:p>
        </w:tc>
      </w:tr>
      <w:tr w:rsidR="00B72B44" w:rsidRPr="009259D7" w14:paraId="66A7873A" w14:textId="77777777" w:rsidTr="004D7A43">
        <w:tc>
          <w:tcPr>
            <w:tcW w:w="4230" w:type="dxa"/>
            <w:shd w:val="clear" w:color="auto" w:fill="auto"/>
          </w:tcPr>
          <w:p w14:paraId="4A1E0516" w14:textId="397536AE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7CB5FE53" w14:textId="7B2D286F" w:rsidR="00B72B44" w:rsidRPr="009259D7" w:rsidRDefault="00B72B44" w:rsidP="00B72B4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262" w:type="dxa"/>
            <w:shd w:val="clear" w:color="auto" w:fill="auto"/>
          </w:tcPr>
          <w:p w14:paraId="6CEAA51E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0CD708E" w14:textId="77A1BB11" w:rsidR="00B72B44" w:rsidRPr="009259D7" w:rsidRDefault="00B72B44" w:rsidP="00B72B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262" w:type="dxa"/>
            <w:shd w:val="clear" w:color="auto" w:fill="auto"/>
          </w:tcPr>
          <w:p w14:paraId="6463A66A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DF41E81" w14:textId="0B56CD8D" w:rsidR="00B72B44" w:rsidRPr="009259D7" w:rsidRDefault="00B72B44" w:rsidP="00224CC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312AD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30728F" w14:textId="0ABCFDB1" w:rsidR="00B72B44" w:rsidRPr="009259D7" w:rsidRDefault="00B72B44" w:rsidP="00B72B4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72B44" w:rsidRPr="009259D7" w14:paraId="6822D055" w14:textId="77777777" w:rsidTr="004D7A43">
        <w:tc>
          <w:tcPr>
            <w:tcW w:w="4230" w:type="dxa"/>
            <w:shd w:val="clear" w:color="auto" w:fill="auto"/>
          </w:tcPr>
          <w:p w14:paraId="31CA72E8" w14:textId="63B99968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3EA708B8" w14:textId="5E3AD60A" w:rsidR="00B72B44" w:rsidRPr="009259D7" w:rsidRDefault="00B72B44" w:rsidP="00B72B4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3,125</w:t>
            </w:r>
          </w:p>
        </w:tc>
        <w:tc>
          <w:tcPr>
            <w:tcW w:w="262" w:type="dxa"/>
            <w:shd w:val="clear" w:color="auto" w:fill="auto"/>
          </w:tcPr>
          <w:p w14:paraId="29065DE7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44D1F56" w14:textId="186BCBCC" w:rsidR="00B72B44" w:rsidRPr="009259D7" w:rsidRDefault="00B72B44" w:rsidP="00B72B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2,314</w:t>
            </w:r>
          </w:p>
        </w:tc>
        <w:tc>
          <w:tcPr>
            <w:tcW w:w="262" w:type="dxa"/>
            <w:shd w:val="clear" w:color="auto" w:fill="auto"/>
          </w:tcPr>
          <w:p w14:paraId="4DB81DD4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5D23F6" w14:textId="32FDFF69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2,130</w:t>
            </w:r>
          </w:p>
        </w:tc>
        <w:tc>
          <w:tcPr>
            <w:tcW w:w="270" w:type="dxa"/>
            <w:shd w:val="clear" w:color="auto" w:fill="auto"/>
          </w:tcPr>
          <w:p w14:paraId="2F3954F5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7D0482" w14:textId="0211E938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1,281</w:t>
            </w:r>
          </w:p>
        </w:tc>
      </w:tr>
      <w:tr w:rsidR="00B72B44" w:rsidRPr="009259D7" w14:paraId="6DBA3AC5" w14:textId="77777777" w:rsidTr="0023258E">
        <w:tc>
          <w:tcPr>
            <w:tcW w:w="4230" w:type="dxa"/>
            <w:shd w:val="clear" w:color="auto" w:fill="auto"/>
          </w:tcPr>
          <w:p w14:paraId="1947F433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701267" w14:textId="77777777" w:rsidR="00B72B44" w:rsidRPr="009259D7" w:rsidRDefault="00B72B44" w:rsidP="00B72B4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E7EFD5D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CAD40A" w14:textId="77777777" w:rsidR="00B72B44" w:rsidRPr="009259D7" w:rsidRDefault="00B72B44" w:rsidP="00B72B4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8357C31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6EA479B" w14:textId="7777777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C9DD0D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320A18" w14:textId="7777777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B72B44" w:rsidRPr="009259D7" w14:paraId="4F7087EB" w14:textId="77777777" w:rsidTr="0023258E">
        <w:tc>
          <w:tcPr>
            <w:tcW w:w="4230" w:type="dxa"/>
            <w:shd w:val="clear" w:color="auto" w:fill="auto"/>
          </w:tcPr>
          <w:p w14:paraId="007F03B2" w14:textId="1D880226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BD6BFA" w14:textId="77777777" w:rsidR="00B72B44" w:rsidRPr="009259D7" w:rsidRDefault="00B72B44" w:rsidP="00B72B4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4E42506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6D15EF" w14:textId="77777777" w:rsidR="00B72B44" w:rsidRPr="009259D7" w:rsidRDefault="00B72B44" w:rsidP="00B72B4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6EF3D3E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30D3354" w14:textId="7777777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76D766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3236E4" w14:textId="7777777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72B44" w:rsidRPr="009259D7" w14:paraId="235C6FB2" w14:textId="77777777" w:rsidTr="0023258E">
        <w:tc>
          <w:tcPr>
            <w:tcW w:w="4230" w:type="dxa"/>
            <w:shd w:val="clear" w:color="auto" w:fill="auto"/>
          </w:tcPr>
          <w:p w14:paraId="1CEBCD64" w14:textId="45A4BB91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33370B" w14:textId="77777777" w:rsidR="00B72B44" w:rsidRPr="009259D7" w:rsidRDefault="00B72B44" w:rsidP="00B72B4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D35FEF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1443D7" w14:textId="77777777" w:rsidR="00B72B44" w:rsidRPr="009259D7" w:rsidRDefault="00B72B44" w:rsidP="00B72B4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7B7E27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A358FD" w14:textId="7777777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9ABF1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601B6" w14:textId="7777777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72B44" w:rsidRPr="009259D7" w14:paraId="50860573" w14:textId="77777777" w:rsidTr="0023258E">
        <w:tc>
          <w:tcPr>
            <w:tcW w:w="4230" w:type="dxa"/>
            <w:shd w:val="clear" w:color="auto" w:fill="auto"/>
          </w:tcPr>
          <w:p w14:paraId="66A6D92F" w14:textId="5BBC85B0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E6C2D5" w14:textId="77777777" w:rsidR="00B72B44" w:rsidRPr="009259D7" w:rsidRDefault="00B72B44" w:rsidP="00B72B4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CD284B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8F8097" w14:textId="77777777" w:rsidR="00B72B44" w:rsidRPr="009259D7" w:rsidRDefault="00B72B44" w:rsidP="00B72B4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44F54D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8359A5" w14:textId="7777777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130482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0A279" w14:textId="7777777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72B44" w:rsidRPr="009259D7" w14:paraId="4362E35E" w14:textId="77777777" w:rsidTr="0023258E">
        <w:tc>
          <w:tcPr>
            <w:tcW w:w="4230" w:type="dxa"/>
            <w:shd w:val="clear" w:color="auto" w:fill="auto"/>
          </w:tcPr>
          <w:p w14:paraId="0AA632E6" w14:textId="6A618CDF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259D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9259D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259D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9259D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FB4BF7" w14:textId="1B091625" w:rsidR="00B72B44" w:rsidRPr="009259D7" w:rsidRDefault="00B72B44" w:rsidP="00B72B4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</w:t>
            </w:r>
            <w:r w:rsidR="00590FB6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62" w:type="dxa"/>
            <w:shd w:val="clear" w:color="auto" w:fill="auto"/>
          </w:tcPr>
          <w:p w14:paraId="579E153A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A12B62" w14:textId="207A738D" w:rsidR="00B72B44" w:rsidRPr="009259D7" w:rsidRDefault="00B72B44" w:rsidP="00B72B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27,471</w:t>
            </w:r>
          </w:p>
        </w:tc>
        <w:tc>
          <w:tcPr>
            <w:tcW w:w="262" w:type="dxa"/>
            <w:shd w:val="clear" w:color="auto" w:fill="auto"/>
          </w:tcPr>
          <w:p w14:paraId="500A3C39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3B52695" w14:textId="0A71227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25,936</w:t>
            </w:r>
          </w:p>
        </w:tc>
        <w:tc>
          <w:tcPr>
            <w:tcW w:w="270" w:type="dxa"/>
            <w:shd w:val="clear" w:color="auto" w:fill="auto"/>
          </w:tcPr>
          <w:p w14:paraId="4795EDBB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CE0356" w14:textId="45401FD9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23,871</w:t>
            </w:r>
          </w:p>
        </w:tc>
      </w:tr>
      <w:tr w:rsidR="00B72B44" w:rsidRPr="009259D7" w14:paraId="2637860C" w14:textId="77777777" w:rsidTr="0023258E">
        <w:tc>
          <w:tcPr>
            <w:tcW w:w="4230" w:type="dxa"/>
            <w:shd w:val="clear" w:color="auto" w:fill="auto"/>
          </w:tcPr>
          <w:p w14:paraId="1FDB126E" w14:textId="757E0090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ผลประโยชน์หลังออกจากงาน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ECDD1" w14:textId="5D06F219" w:rsidR="00B72B44" w:rsidRPr="009259D7" w:rsidRDefault="00B72B44" w:rsidP="00B72B4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262" w:type="dxa"/>
            <w:shd w:val="clear" w:color="auto" w:fill="auto"/>
          </w:tcPr>
          <w:p w14:paraId="7A0AAC2E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C5813" w14:textId="2F8D785B" w:rsidR="00B72B44" w:rsidRPr="009259D7" w:rsidRDefault="00B72B44" w:rsidP="00B72B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262" w:type="dxa"/>
            <w:shd w:val="clear" w:color="auto" w:fill="auto"/>
          </w:tcPr>
          <w:p w14:paraId="6B4B9203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D2D775F" w14:textId="061647A4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64496222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469E65" w14:textId="0F12AAAA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</w:p>
        </w:tc>
      </w:tr>
      <w:tr w:rsidR="00B72B44" w:rsidRPr="009259D7" w14:paraId="542A319B" w14:textId="77777777" w:rsidTr="0023258E">
        <w:tc>
          <w:tcPr>
            <w:tcW w:w="4230" w:type="dxa"/>
            <w:shd w:val="clear" w:color="auto" w:fill="auto"/>
          </w:tcPr>
          <w:p w14:paraId="35ED772A" w14:textId="2DC6ADB9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15B26" w14:textId="5090A48C" w:rsidR="00B72B44" w:rsidRPr="009259D7" w:rsidRDefault="00590FB6" w:rsidP="00B72B4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30,099</w:t>
            </w:r>
          </w:p>
        </w:tc>
        <w:tc>
          <w:tcPr>
            <w:tcW w:w="262" w:type="dxa"/>
            <w:shd w:val="clear" w:color="auto" w:fill="auto"/>
          </w:tcPr>
          <w:p w14:paraId="3912B94A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B28B9" w14:textId="310CD6CC" w:rsidR="00B72B44" w:rsidRPr="009259D7" w:rsidRDefault="00B72B44" w:rsidP="00B72B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28,177</w:t>
            </w:r>
          </w:p>
        </w:tc>
        <w:tc>
          <w:tcPr>
            <w:tcW w:w="262" w:type="dxa"/>
            <w:shd w:val="clear" w:color="auto" w:fill="auto"/>
          </w:tcPr>
          <w:p w14:paraId="2A35F6B5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64BC0" w14:textId="7862DEF7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26,334</w:t>
            </w:r>
          </w:p>
        </w:tc>
        <w:tc>
          <w:tcPr>
            <w:tcW w:w="270" w:type="dxa"/>
            <w:shd w:val="clear" w:color="auto" w:fill="auto"/>
          </w:tcPr>
          <w:p w14:paraId="6AD50852" w14:textId="77777777" w:rsidR="00B72B44" w:rsidRPr="009259D7" w:rsidRDefault="00B72B44" w:rsidP="00B7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D307F" w14:textId="153BE8F0" w:rsidR="00B72B44" w:rsidRPr="009259D7" w:rsidRDefault="00B72B44" w:rsidP="00B72B4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24,577</w:t>
            </w:r>
          </w:p>
        </w:tc>
      </w:tr>
    </w:tbl>
    <w:p w14:paraId="29EEFE86" w14:textId="77777777" w:rsidR="00C35575" w:rsidRPr="009259D7" w:rsidRDefault="00C3557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tbl>
      <w:tblPr>
        <w:tblW w:w="8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0"/>
      </w:tblGrid>
      <w:tr w:rsidR="00D83914" w:rsidRPr="009259D7" w14:paraId="7B12D5EE" w14:textId="77777777" w:rsidTr="00EC3269">
        <w:trPr>
          <w:tblHeader/>
        </w:trPr>
        <w:tc>
          <w:tcPr>
            <w:tcW w:w="4230" w:type="dxa"/>
            <w:shd w:val="clear" w:color="auto" w:fill="auto"/>
          </w:tcPr>
          <w:p w14:paraId="50A722FC" w14:textId="09F9FB6C" w:rsidR="00D83914" w:rsidRPr="009259D7" w:rsidRDefault="00B7160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6F60240" w14:textId="77777777" w:rsidR="00D83914" w:rsidRPr="009259D7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6C12FE3" w14:textId="77777777" w:rsidR="00D83914" w:rsidRPr="009259D7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3"/>
            <w:shd w:val="clear" w:color="auto" w:fill="auto"/>
            <w:vAlign w:val="bottom"/>
          </w:tcPr>
          <w:p w14:paraId="0C56DAC1" w14:textId="77777777" w:rsidR="00D83914" w:rsidRPr="009259D7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7263D" w:rsidRPr="009259D7" w14:paraId="6449A6FA" w14:textId="77777777" w:rsidTr="00EC3269">
        <w:trPr>
          <w:tblHeader/>
        </w:trPr>
        <w:tc>
          <w:tcPr>
            <w:tcW w:w="4230" w:type="dxa"/>
            <w:shd w:val="clear" w:color="auto" w:fill="auto"/>
          </w:tcPr>
          <w:p w14:paraId="1CA61807" w14:textId="46EE37A2" w:rsidR="00A7263D" w:rsidRPr="009259D7" w:rsidRDefault="00A7263D" w:rsidP="00A72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2AF49518" w14:textId="102162FE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04087750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D5F760" w14:textId="73477E7B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2800A5F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1AB8F4" w14:textId="468754EE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3D362555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430CA9" w14:textId="26333106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655A7D" w:rsidRPr="009259D7" w14:paraId="48A02A6C" w14:textId="77777777" w:rsidTr="00EC3269">
        <w:trPr>
          <w:trHeight w:val="80"/>
          <w:tblHeader/>
        </w:trPr>
        <w:tc>
          <w:tcPr>
            <w:tcW w:w="4230" w:type="dxa"/>
            <w:shd w:val="clear" w:color="auto" w:fill="auto"/>
          </w:tcPr>
          <w:p w14:paraId="7897C120" w14:textId="77777777" w:rsidR="00655A7D" w:rsidRPr="009259D7" w:rsidRDefault="00655A7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7"/>
            <w:shd w:val="clear" w:color="auto" w:fill="auto"/>
            <w:vAlign w:val="bottom"/>
          </w:tcPr>
          <w:p w14:paraId="70D8CF93" w14:textId="77777777" w:rsidR="00655A7D" w:rsidRPr="009259D7" w:rsidRDefault="00655A7D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9259D7" w14:paraId="1D44A9AC" w14:textId="77777777" w:rsidTr="00EC3269">
        <w:trPr>
          <w:trHeight w:val="56"/>
        </w:trPr>
        <w:tc>
          <w:tcPr>
            <w:tcW w:w="4230" w:type="dxa"/>
            <w:shd w:val="clear" w:color="auto" w:fill="auto"/>
          </w:tcPr>
          <w:p w14:paraId="438839FD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25870F" w14:textId="77777777" w:rsidR="00655A7D" w:rsidRPr="009259D7" w:rsidRDefault="00655A7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6BB36B9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2F1CBD" w14:textId="77777777" w:rsidR="00655A7D" w:rsidRPr="009259D7" w:rsidRDefault="00655A7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6E6E14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81D300" w14:textId="77777777" w:rsidR="00655A7D" w:rsidRPr="009259D7" w:rsidRDefault="00655A7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8889C2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99A64" w14:textId="77777777" w:rsidR="00655A7D" w:rsidRPr="009259D7" w:rsidRDefault="00655A7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7263D" w:rsidRPr="009259D7" w14:paraId="327E220E" w14:textId="77777777" w:rsidTr="00EC3269">
        <w:tc>
          <w:tcPr>
            <w:tcW w:w="4230" w:type="dxa"/>
            <w:shd w:val="clear" w:color="auto" w:fill="auto"/>
          </w:tcPr>
          <w:p w14:paraId="1FB6363A" w14:textId="289FE1F2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B20AB" w14:textId="1FE1EA11" w:rsidR="00A7263D" w:rsidRPr="009259D7" w:rsidRDefault="00374905" w:rsidP="00A7263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5931128A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A130D8" w14:textId="1913D178" w:rsidR="00A7263D" w:rsidRPr="009259D7" w:rsidRDefault="00A7263D" w:rsidP="00A7263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4DB99D9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9E955" w14:textId="04109CC0" w:rsidR="00A7263D" w:rsidRPr="009259D7" w:rsidRDefault="00374905" w:rsidP="00A7263D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693100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89C603" w14:textId="0BAD1799" w:rsidR="00A7263D" w:rsidRPr="009259D7" w:rsidRDefault="00A7263D" w:rsidP="00351CF6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7263D" w:rsidRPr="009259D7" w14:paraId="6B5B59A3" w14:textId="77777777" w:rsidTr="00EC3269">
        <w:tc>
          <w:tcPr>
            <w:tcW w:w="4230" w:type="dxa"/>
            <w:shd w:val="clear" w:color="auto" w:fill="auto"/>
          </w:tcPr>
          <w:p w14:paraId="2D03A383" w14:textId="46ED7886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A49BB9" w14:textId="11B39D5E" w:rsidR="00A7263D" w:rsidRPr="009259D7" w:rsidRDefault="00374905" w:rsidP="0039140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8F6FED1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9A8671" w14:textId="434A98E0" w:rsidR="00A7263D" w:rsidRPr="009259D7" w:rsidRDefault="00A7263D" w:rsidP="0039140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49A2E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3BBD97" w14:textId="4D5C82F9" w:rsidR="00A7263D" w:rsidRPr="009259D7" w:rsidRDefault="00374905" w:rsidP="00A7263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3,135</w:t>
            </w:r>
          </w:p>
        </w:tc>
        <w:tc>
          <w:tcPr>
            <w:tcW w:w="262" w:type="dxa"/>
            <w:shd w:val="clear" w:color="auto" w:fill="auto"/>
          </w:tcPr>
          <w:p w14:paraId="02E50C65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93D8F" w14:textId="5CF9D1F1" w:rsidR="00A7263D" w:rsidRPr="009259D7" w:rsidRDefault="00A7263D" w:rsidP="00A7263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3,830</w:t>
            </w:r>
          </w:p>
        </w:tc>
      </w:tr>
      <w:tr w:rsidR="00A7263D" w:rsidRPr="009259D7" w14:paraId="4674E24F" w14:textId="77777777" w:rsidTr="00EC3269">
        <w:tc>
          <w:tcPr>
            <w:tcW w:w="4230" w:type="dxa"/>
            <w:shd w:val="clear" w:color="auto" w:fill="auto"/>
          </w:tcPr>
          <w:p w14:paraId="7CF3CDF9" w14:textId="6627E4E3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1B2F5" w14:textId="5ABFC5DC" w:rsidR="00A7263D" w:rsidRPr="009259D7" w:rsidRDefault="005A3286" w:rsidP="005A328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</w:p>
        </w:tc>
        <w:tc>
          <w:tcPr>
            <w:tcW w:w="262" w:type="dxa"/>
            <w:shd w:val="clear" w:color="auto" w:fill="auto"/>
          </w:tcPr>
          <w:p w14:paraId="7DAB3140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D52B2" w14:textId="2FAE5A5E" w:rsidR="00A7263D" w:rsidRPr="009259D7" w:rsidRDefault="00A7263D" w:rsidP="00A7263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67AA469C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3C79C" w14:textId="71196232" w:rsidR="00A7263D" w:rsidRPr="009259D7" w:rsidRDefault="00374905" w:rsidP="00A7263D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0ED6598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F3B5B" w14:textId="20A26F40" w:rsidR="00A7263D" w:rsidRPr="009259D7" w:rsidRDefault="00A7263D" w:rsidP="00351CF6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7263D" w:rsidRPr="009259D7" w14:paraId="19F0B9C5" w14:textId="77777777" w:rsidTr="00EC3269">
        <w:tc>
          <w:tcPr>
            <w:tcW w:w="4230" w:type="dxa"/>
            <w:shd w:val="clear" w:color="auto" w:fill="auto"/>
          </w:tcPr>
          <w:p w14:paraId="70DA0CC9" w14:textId="6572AA79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95DD9" w14:textId="74FB81CE" w:rsidR="00A7263D" w:rsidRPr="009259D7" w:rsidRDefault="005A3286" w:rsidP="00A7263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101</w:t>
            </w:r>
          </w:p>
        </w:tc>
        <w:tc>
          <w:tcPr>
            <w:tcW w:w="262" w:type="dxa"/>
            <w:shd w:val="clear" w:color="auto" w:fill="auto"/>
          </w:tcPr>
          <w:p w14:paraId="66023E26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71C6E" w14:textId="408D26F0" w:rsidR="00A7263D" w:rsidRPr="009259D7" w:rsidRDefault="00A7263D" w:rsidP="00A7263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34AAA5FE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C8D5" w14:textId="1F68FB3A" w:rsidR="00A7263D" w:rsidRPr="009259D7" w:rsidRDefault="00374905" w:rsidP="00A7263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3,135</w:t>
            </w:r>
          </w:p>
        </w:tc>
        <w:tc>
          <w:tcPr>
            <w:tcW w:w="262" w:type="dxa"/>
            <w:shd w:val="clear" w:color="auto" w:fill="auto"/>
          </w:tcPr>
          <w:p w14:paraId="795B58C2" w14:textId="77777777" w:rsidR="00A7263D" w:rsidRPr="009259D7" w:rsidRDefault="00A7263D" w:rsidP="00A72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1252" w14:textId="201B1ED4" w:rsidR="00A7263D" w:rsidRPr="009259D7" w:rsidRDefault="00A7263D" w:rsidP="00A7263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3,830</w:t>
            </w:r>
          </w:p>
        </w:tc>
      </w:tr>
    </w:tbl>
    <w:p w14:paraId="6875003A" w14:textId="77777777" w:rsidR="00EC3269" w:rsidRPr="009259D7" w:rsidRDefault="00EC3269">
      <w:r w:rsidRPr="009259D7"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8"/>
        <w:gridCol w:w="254"/>
        <w:gridCol w:w="8"/>
        <w:gridCol w:w="982"/>
        <w:gridCol w:w="8"/>
      </w:tblGrid>
      <w:tr w:rsidR="003236BD" w:rsidRPr="009259D7" w14:paraId="1BD79488" w14:textId="77777777" w:rsidTr="00775755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00C0C2D1" w14:textId="688551EF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29D67C2" w14:textId="122AB246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BA2597D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42" w:type="dxa"/>
            <w:gridSpan w:val="5"/>
            <w:shd w:val="clear" w:color="auto" w:fill="auto"/>
            <w:vAlign w:val="bottom"/>
          </w:tcPr>
          <w:p w14:paraId="47F84E10" w14:textId="306FE8F4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236BD" w:rsidRPr="009259D7" w14:paraId="19A6171A" w14:textId="77777777" w:rsidTr="00EA307F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1406B61E" w14:textId="5DA527D9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60855624" w14:textId="3A77AD6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76469A96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DA561D5" w14:textId="1C440F9A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CA6ED3E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E8143A" w14:textId="7A174FD9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45CD175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7DC4DEC" w14:textId="6B5F2DEB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3236BD" w:rsidRPr="009259D7" w14:paraId="4A685DE2" w14:textId="77777777" w:rsidTr="00C95B42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4BB06916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62" w:type="dxa"/>
            <w:gridSpan w:val="9"/>
            <w:shd w:val="clear" w:color="auto" w:fill="auto"/>
            <w:vAlign w:val="bottom"/>
          </w:tcPr>
          <w:p w14:paraId="3012558A" w14:textId="6E01D12A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236BD" w:rsidRPr="009259D7" w14:paraId="488BB021" w14:textId="77777777" w:rsidTr="000D323B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541D771D" w14:textId="657F0E80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6F6F7A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1449EE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64E231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462428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E5C868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10460843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9B7BAF1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236BD" w:rsidRPr="009259D7" w14:paraId="4E43D2F9" w14:textId="77777777" w:rsidTr="000D323B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11C4B3AD" w14:textId="5A1A8AE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2DB975" w14:textId="57A74CA9" w:rsidR="003236BD" w:rsidRPr="009259D7" w:rsidRDefault="003236BD" w:rsidP="0039140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308D86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4B24D95" w14:textId="2C4C9224" w:rsidR="003236BD" w:rsidRPr="009259D7" w:rsidRDefault="003236BD" w:rsidP="0039140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57295E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5DAC5A1" w14:textId="643DAD6C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4DC7A18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944C4EF" w14:textId="13FB05DF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4,314</w:t>
            </w:r>
          </w:p>
        </w:tc>
      </w:tr>
      <w:tr w:rsidR="003236BD" w:rsidRPr="009259D7" w14:paraId="11E59009" w14:textId="77777777" w:rsidTr="000D323B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00402B36" w14:textId="11785BF2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67914" w14:textId="3B689788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11FD287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C5A3D" w14:textId="68C3D4BB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1C7E9DCB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84119" w14:textId="0FAD0334" w:rsidR="003236BD" w:rsidRPr="009259D7" w:rsidRDefault="003236BD" w:rsidP="0039140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0663971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68A54" w14:textId="430A0BED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</w:tr>
      <w:tr w:rsidR="003236BD" w:rsidRPr="009259D7" w14:paraId="082083BE" w14:textId="77777777" w:rsidTr="000D323B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04565DAC" w14:textId="6919D14F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454F2" w14:textId="24635F6C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4B8A00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A03C8" w14:textId="11E1602F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7C6FF974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1C342" w14:textId="6ED1C7D2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A6CBF61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69E37" w14:textId="6E9DD731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5,208</w:t>
            </w:r>
          </w:p>
        </w:tc>
      </w:tr>
      <w:tr w:rsidR="003236BD" w:rsidRPr="009259D7" w14:paraId="0560FF71" w14:textId="77777777" w:rsidTr="00EC3269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4D5A0CC8" w14:textId="38556764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2A92CED" w14:textId="3F6C3E9F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F2D3285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3F821E4" w14:textId="36AB24B1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8C7D2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A56B2A2" w14:textId="5EAB665A" w:rsidR="003236BD" w:rsidRPr="009259D7" w:rsidRDefault="003236BD" w:rsidP="003236B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4B0FC78B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66FF68" w14:textId="7082728B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3236BD" w:rsidRPr="009259D7" w14:paraId="511ED53D" w14:textId="77777777" w:rsidTr="00EC3269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4A95A6EB" w14:textId="57713542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A315325" w14:textId="2D14FB12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62" w:type="dxa"/>
            <w:shd w:val="clear" w:color="auto" w:fill="auto"/>
          </w:tcPr>
          <w:p w14:paraId="014FA11D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66E493E0" w14:textId="18F0B011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6A09D702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68A5CD8" w14:textId="649F3D70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3,206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5187A46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717A4ED" w14:textId="4C04D38B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9,038</w:t>
            </w:r>
          </w:p>
        </w:tc>
      </w:tr>
      <w:tr w:rsidR="003236BD" w:rsidRPr="009259D7" w14:paraId="4BE32A35" w14:textId="77777777" w:rsidTr="003236BD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43F87286" w14:textId="1B1D6A25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4E5047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06A8637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ABBE55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B167E5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EB8BB2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B5AEB6E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06A48A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236BD" w:rsidRPr="009259D7" w14:paraId="73F69D1B" w14:textId="77777777" w:rsidTr="003236BD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4FDF0467" w14:textId="1C13CACA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B8CE0B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C541AF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758735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D0AB50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48E93A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A284A6F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6BC6189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236BD" w:rsidRPr="009259D7" w14:paraId="214D867F" w14:textId="77777777" w:rsidTr="000D323B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1D409E18" w14:textId="128BB8B3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FDC440" w14:textId="15395477" w:rsidR="003236BD" w:rsidRPr="009259D7" w:rsidRDefault="003236BD" w:rsidP="0039140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5EBAAA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2C0FC9" w14:textId="536A1DDD" w:rsidR="003236BD" w:rsidRPr="009259D7" w:rsidRDefault="003236BD" w:rsidP="0039140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664797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D56730" w14:textId="5668FE9F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5E475AD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835480" w14:textId="4881E0F3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</w:tr>
      <w:tr w:rsidR="003236BD" w:rsidRPr="009259D7" w14:paraId="7FFCEEC3" w14:textId="77777777" w:rsidTr="000D323B">
        <w:trPr>
          <w:gridAfter w:val="1"/>
          <w:wAfter w:w="8" w:type="dxa"/>
        </w:trPr>
        <w:tc>
          <w:tcPr>
            <w:tcW w:w="4230" w:type="dxa"/>
            <w:shd w:val="clear" w:color="auto" w:fill="auto"/>
          </w:tcPr>
          <w:p w14:paraId="2F837B59" w14:textId="399FA192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1FD414" w14:textId="3C0628F8" w:rsidR="003236BD" w:rsidRPr="009259D7" w:rsidRDefault="003236BD" w:rsidP="003236BD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17FFCB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BD0A9B" w14:textId="535E7E25" w:rsidR="003236BD" w:rsidRPr="009259D7" w:rsidRDefault="003236BD" w:rsidP="003236BD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4C9986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5AA92E1" w14:textId="6B1A394A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0BD19C7B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6CCCE4" w14:textId="6814C2A4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236BD" w:rsidRPr="009259D7" w14:paraId="2C952BED" w14:textId="77777777" w:rsidTr="000D323B">
        <w:tc>
          <w:tcPr>
            <w:tcW w:w="4230" w:type="dxa"/>
            <w:shd w:val="clear" w:color="auto" w:fill="auto"/>
          </w:tcPr>
          <w:p w14:paraId="061E300C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25E3EC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BA5AAF9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9D1549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E464AB1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9AC327B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E196BC8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0489BFD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3236BD" w:rsidRPr="009259D7" w14:paraId="076DF6C4" w14:textId="77777777" w:rsidTr="000D323B">
        <w:tc>
          <w:tcPr>
            <w:tcW w:w="4230" w:type="dxa"/>
            <w:shd w:val="clear" w:color="auto" w:fill="auto"/>
          </w:tcPr>
          <w:p w14:paraId="3C950B57" w14:textId="2292CB19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E0EB36" w14:textId="762274E5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BAC51F5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D0E797" w14:textId="011DCA12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15F8D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DCB79F2" w14:textId="47E6A3B0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211E499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37B9774" w14:textId="25CC4175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</w:tr>
      <w:tr w:rsidR="003236BD" w:rsidRPr="009259D7" w14:paraId="421D8856" w14:textId="77777777" w:rsidTr="000D323B">
        <w:tc>
          <w:tcPr>
            <w:tcW w:w="4230" w:type="dxa"/>
            <w:shd w:val="clear" w:color="auto" w:fill="auto"/>
          </w:tcPr>
          <w:p w14:paraId="2A16861C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3A1F6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B092047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80954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FAA492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8852B4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1CD978D1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FCB0F5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236BD" w:rsidRPr="009259D7" w14:paraId="20E58451" w14:textId="77777777" w:rsidTr="000D323B">
        <w:tc>
          <w:tcPr>
            <w:tcW w:w="4230" w:type="dxa"/>
            <w:shd w:val="clear" w:color="auto" w:fill="auto"/>
          </w:tcPr>
          <w:p w14:paraId="22637826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050034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3E59FC9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2FB424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1EA5EA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2CFDDDF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1B7F8204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AB8A4E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36BD" w:rsidRPr="009259D7" w14:paraId="3791C3F5" w14:textId="77777777" w:rsidTr="000D323B">
        <w:tc>
          <w:tcPr>
            <w:tcW w:w="4230" w:type="dxa"/>
            <w:shd w:val="clear" w:color="auto" w:fill="auto"/>
          </w:tcPr>
          <w:p w14:paraId="5CD6A80A" w14:textId="66207B8B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</w:tcPr>
          <w:p w14:paraId="31F97D1F" w14:textId="68FE751A" w:rsidR="003236BD" w:rsidRPr="009259D7" w:rsidRDefault="003236BD" w:rsidP="003236B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62" w:type="dxa"/>
            <w:shd w:val="clear" w:color="auto" w:fill="auto"/>
          </w:tcPr>
          <w:p w14:paraId="4B41E0E8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95E0B88" w14:textId="4E436822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7ED45C8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49B00A5" w14:textId="34E3A311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9747E81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525D60F" w14:textId="6D6B02E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3236BD" w:rsidRPr="009259D7" w14:paraId="37CAC746" w14:textId="77777777" w:rsidTr="000D323B">
        <w:tc>
          <w:tcPr>
            <w:tcW w:w="4230" w:type="dxa"/>
            <w:shd w:val="clear" w:color="auto" w:fill="auto"/>
          </w:tcPr>
          <w:p w14:paraId="6EF67782" w14:textId="09D661C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53A8F2" w14:textId="23765301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48502FD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D06ACC" w14:textId="6A2570DE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9DCF87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42F4975" w14:textId="7F99363F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5,591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521D80E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E6A8706" w14:textId="6F48A8F2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8,126</w:t>
            </w:r>
          </w:p>
        </w:tc>
      </w:tr>
      <w:tr w:rsidR="003236BD" w:rsidRPr="009259D7" w14:paraId="7D24C570" w14:textId="77777777" w:rsidTr="000D323B">
        <w:tc>
          <w:tcPr>
            <w:tcW w:w="4230" w:type="dxa"/>
            <w:shd w:val="clear" w:color="auto" w:fill="auto"/>
          </w:tcPr>
          <w:p w14:paraId="42502CEA" w14:textId="066FE1CC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8D7F53C" w14:textId="656E4B9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590FB6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2FE7CBAD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A7D6D42" w14:textId="5F71D72F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68D56CC4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EBA9BB4" w14:textId="43ED5301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90FB6" w:rsidRPr="009259D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7F435F0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EC60118" w14:textId="24153B69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</w:tr>
      <w:tr w:rsidR="003236BD" w:rsidRPr="009259D7" w14:paraId="751386C2" w14:textId="77777777" w:rsidTr="000D323B">
        <w:tc>
          <w:tcPr>
            <w:tcW w:w="4230" w:type="dxa"/>
            <w:shd w:val="clear" w:color="auto" w:fill="auto"/>
          </w:tcPr>
          <w:p w14:paraId="55DA8579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F5BC8" w14:textId="527FC610" w:rsidR="003236BD" w:rsidRPr="009259D7" w:rsidRDefault="003236BD" w:rsidP="003236BD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6C677D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08B0E5EB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2F2F" w14:textId="4AF9BEB2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622BC423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0570B" w14:textId="17E325AC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</w:t>
            </w:r>
            <w:r w:rsidR="001D4E3C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1E82327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96710" w14:textId="33EDE2C5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8,356</w:t>
            </w:r>
          </w:p>
        </w:tc>
      </w:tr>
      <w:tr w:rsidR="003236BD" w:rsidRPr="009259D7" w14:paraId="6E811E98" w14:textId="77777777" w:rsidTr="000D323B">
        <w:tc>
          <w:tcPr>
            <w:tcW w:w="4230" w:type="dxa"/>
            <w:shd w:val="clear" w:color="auto" w:fill="auto"/>
          </w:tcPr>
          <w:p w14:paraId="4F790C6A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DE18B8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0673F5B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F67148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064AE4C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17F7CF8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62E9E406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1DDA148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3236BD" w:rsidRPr="009259D7" w14:paraId="2EA1571F" w14:textId="77777777" w:rsidTr="000D323B">
        <w:tc>
          <w:tcPr>
            <w:tcW w:w="4230" w:type="dxa"/>
            <w:shd w:val="clear" w:color="auto" w:fill="auto"/>
          </w:tcPr>
          <w:p w14:paraId="4D1AF557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2F4DB" w14:textId="093F5795" w:rsidR="003236BD" w:rsidRPr="009259D7" w:rsidRDefault="003236BD" w:rsidP="003236B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6C677D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09B83EC4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4CAA6F" w14:textId="58CFF61E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24335E3C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2EBA7" w14:textId="64CC8976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</w:t>
            </w:r>
            <w:r w:rsidR="001D4E3C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80746ED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38C319" w14:textId="4607CA4A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8,399</w:t>
            </w:r>
          </w:p>
        </w:tc>
      </w:tr>
      <w:tr w:rsidR="003236BD" w:rsidRPr="009259D7" w14:paraId="062453B8" w14:textId="77777777" w:rsidTr="000D323B">
        <w:tc>
          <w:tcPr>
            <w:tcW w:w="4230" w:type="dxa"/>
            <w:shd w:val="clear" w:color="auto" w:fill="auto"/>
          </w:tcPr>
          <w:p w14:paraId="2054021C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E1A3D8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8576DBC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99E17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D29532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B28BE3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5BAD4C72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5A881C" w14:textId="77777777" w:rsidR="003236BD" w:rsidRPr="009259D7" w:rsidRDefault="003236BD" w:rsidP="003236B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236BD" w:rsidRPr="009259D7" w14:paraId="206CD172" w14:textId="77777777" w:rsidTr="000D323B">
        <w:tc>
          <w:tcPr>
            <w:tcW w:w="4230" w:type="dxa"/>
            <w:shd w:val="clear" w:color="auto" w:fill="auto"/>
          </w:tcPr>
          <w:p w14:paraId="3AAC8080" w14:textId="614E9C08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CA935B" w14:textId="77777777" w:rsidR="003236BD" w:rsidRPr="009259D7" w:rsidRDefault="003236BD" w:rsidP="003236BD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483D045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D9A21B" w14:textId="77777777" w:rsidR="003236BD" w:rsidRPr="009259D7" w:rsidRDefault="003236BD" w:rsidP="003236BD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2CEB1C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5444A0B" w14:textId="77777777" w:rsidR="003236BD" w:rsidRPr="009259D7" w:rsidRDefault="003236BD" w:rsidP="003236BD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7D95CAA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8C4C957" w14:textId="77777777" w:rsidR="003236BD" w:rsidRPr="009259D7" w:rsidRDefault="003236BD" w:rsidP="003236BD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C677D" w:rsidRPr="009259D7" w14:paraId="3E2E68C0" w14:textId="77777777" w:rsidTr="000D323B">
        <w:tc>
          <w:tcPr>
            <w:tcW w:w="4230" w:type="dxa"/>
            <w:shd w:val="clear" w:color="auto" w:fill="auto"/>
          </w:tcPr>
          <w:p w14:paraId="2135C1AE" w14:textId="1FBA5658" w:rsidR="006C677D" w:rsidRPr="009259D7" w:rsidRDefault="006C677D" w:rsidP="006C6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5406FB" w14:textId="261BB202" w:rsidR="006C677D" w:rsidRPr="009259D7" w:rsidRDefault="006C677D" w:rsidP="006C67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62" w:type="dxa"/>
            <w:shd w:val="clear" w:color="auto" w:fill="auto"/>
          </w:tcPr>
          <w:p w14:paraId="009C8BB3" w14:textId="77777777" w:rsidR="006C677D" w:rsidRPr="009259D7" w:rsidRDefault="006C677D" w:rsidP="006C677D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A81491" w14:textId="554ED596" w:rsidR="006C677D" w:rsidRPr="009259D7" w:rsidRDefault="006C677D" w:rsidP="006C677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B29BD8B" w14:textId="77777777" w:rsidR="006C677D" w:rsidRPr="009259D7" w:rsidRDefault="006C677D" w:rsidP="006C677D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B594BAF" w14:textId="6E34B409" w:rsidR="006C677D" w:rsidRPr="009259D7" w:rsidRDefault="006C677D" w:rsidP="006C677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BB95407" w14:textId="77777777" w:rsidR="006C677D" w:rsidRPr="009259D7" w:rsidRDefault="006C677D" w:rsidP="006C677D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FD94B67" w14:textId="758054EF" w:rsidR="006C677D" w:rsidRPr="009259D7" w:rsidRDefault="006C677D" w:rsidP="006C677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236BD" w:rsidRPr="009259D7" w14:paraId="52B2087B" w14:textId="77777777" w:rsidTr="000D323B">
        <w:tc>
          <w:tcPr>
            <w:tcW w:w="4230" w:type="dxa"/>
            <w:shd w:val="clear" w:color="auto" w:fill="auto"/>
          </w:tcPr>
          <w:p w14:paraId="09ABB6CB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903BF3" w14:textId="7EA0FC97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58A795" w14:textId="77777777" w:rsidR="003236BD" w:rsidRPr="009259D7" w:rsidRDefault="003236BD" w:rsidP="003236BD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21AB7C" w14:textId="4D84DB73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BCA243" w14:textId="77777777" w:rsidR="003236BD" w:rsidRPr="009259D7" w:rsidRDefault="003236BD" w:rsidP="003236BD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4A9EC09" w14:textId="493E85D4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5D0ED50" w14:textId="77777777" w:rsidR="003236BD" w:rsidRPr="009259D7" w:rsidRDefault="003236BD" w:rsidP="003236BD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B2CD9F3" w14:textId="6373C34B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3236BD" w:rsidRPr="009259D7" w14:paraId="5EF99C98" w14:textId="77777777" w:rsidTr="000D323B">
        <w:tc>
          <w:tcPr>
            <w:tcW w:w="4230" w:type="dxa"/>
            <w:shd w:val="clear" w:color="auto" w:fill="auto"/>
          </w:tcPr>
          <w:p w14:paraId="12FC4249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797B3" w14:textId="4BD40020" w:rsidR="003236BD" w:rsidRPr="009259D7" w:rsidRDefault="003236BD" w:rsidP="003236B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C677D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62" w:type="dxa"/>
            <w:shd w:val="clear" w:color="auto" w:fill="auto"/>
          </w:tcPr>
          <w:p w14:paraId="56D39C2C" w14:textId="77777777" w:rsidR="003236BD" w:rsidRPr="009259D7" w:rsidRDefault="003236BD" w:rsidP="003236BD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1E6D" w14:textId="43715B9B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1E6AF84B" w14:textId="77777777" w:rsidR="003236BD" w:rsidRPr="009259D7" w:rsidRDefault="003236BD" w:rsidP="003236BD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8C40DAC" w14:textId="01072040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44D2A57" w14:textId="77777777" w:rsidR="003236BD" w:rsidRPr="009259D7" w:rsidRDefault="003236BD" w:rsidP="003236BD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E47E8" w14:textId="1598F42B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236BD" w:rsidRPr="009259D7" w14:paraId="4BF47DB4" w14:textId="77777777" w:rsidTr="000D323B">
        <w:tc>
          <w:tcPr>
            <w:tcW w:w="4230" w:type="dxa"/>
            <w:shd w:val="clear" w:color="auto" w:fill="auto"/>
          </w:tcPr>
          <w:p w14:paraId="28F9633D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0E3D8" w14:textId="3AAAE121" w:rsidR="003236BD" w:rsidRPr="009259D7" w:rsidRDefault="006C677D" w:rsidP="003236B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62" w:type="dxa"/>
            <w:shd w:val="clear" w:color="auto" w:fill="auto"/>
          </w:tcPr>
          <w:p w14:paraId="5A119049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930E9" w14:textId="5BC8354D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1D365D2C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9A124A5" w14:textId="7FFA80FE" w:rsidR="003236BD" w:rsidRPr="009259D7" w:rsidRDefault="003236BD" w:rsidP="003236B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607A89B" w14:textId="7777777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C13E8" w14:textId="3728C576" w:rsidR="003236BD" w:rsidRPr="009259D7" w:rsidRDefault="003236BD" w:rsidP="003236B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</w:tr>
    </w:tbl>
    <w:p w14:paraId="049B8FFC" w14:textId="5EABD587" w:rsidR="00325ECD" w:rsidRPr="009259D7" w:rsidRDefault="00325EC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  <w:bookmarkStart w:id="6" w:name="_Hlk33138761"/>
    </w:p>
    <w:p w14:paraId="04B0190E" w14:textId="77777777" w:rsidR="00325ECD" w:rsidRPr="009259D7" w:rsidRDefault="00325EC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  <w:r w:rsidRPr="009259D7"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  <w:br w:type="page"/>
      </w:r>
    </w:p>
    <w:p w14:paraId="05BCAEA8" w14:textId="7FCA07D6" w:rsidR="0084322A" w:rsidRPr="009259D7" w:rsidRDefault="008432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bookmarkEnd w:id="6"/>
    <w:p w14:paraId="328519BB" w14:textId="28C0E4A2" w:rsidR="00B0698B" w:rsidRPr="009259D7" w:rsidRDefault="00B0698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3738E557" w14:textId="77777777" w:rsidR="00AF3C24" w:rsidRPr="009259D7" w:rsidRDefault="00AF3C2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สัญญาการซื้อขายหรือรับบริการ </w:t>
      </w:r>
    </w:p>
    <w:p w14:paraId="1CC2FC3F" w14:textId="76820F6D" w:rsidR="00D418FF" w:rsidRPr="009259D7" w:rsidRDefault="00D418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22A90292" w14:textId="44218ACA" w:rsidR="00746E30" w:rsidRPr="009259D7" w:rsidRDefault="00746E3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9259D7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สัญญาให้บริการประสานงานกับลูกค้า</w:t>
      </w:r>
    </w:p>
    <w:p w14:paraId="55D6535A" w14:textId="77777777" w:rsidR="00746E30" w:rsidRPr="009259D7" w:rsidRDefault="00746E3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0205A4A" w14:textId="1EAAC2EB" w:rsidR="00E37A3E" w:rsidRPr="009259D7" w:rsidRDefault="008C1CD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7" w:name="_Hlk64323931"/>
      <w:r w:rsidRPr="009259D7">
        <w:rPr>
          <w:rFonts w:asciiTheme="majorBidi" w:eastAsia="Times New Roman" w:hAnsiTheme="majorBidi" w:cstheme="majorBidi"/>
          <w:sz w:val="28"/>
          <w:szCs w:val="28"/>
          <w:cs/>
        </w:rPr>
        <w:t>บริษัทและบริษัท วินท์คอม เทคโนโลยี (เอสจี) จำกัดได้ทำสัญญาบริการประสานงานกับลูกค้า</w:t>
      </w:r>
      <w:r w:rsidR="00F4142A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>กับ</w:t>
      </w:r>
      <w:r w:rsidR="00785D46" w:rsidRPr="009259D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F4142A" w:rsidRPr="009259D7">
        <w:rPr>
          <w:rFonts w:asciiTheme="majorBidi" w:eastAsia="Times New Roman" w:hAnsiTheme="majorBidi" w:hint="cs"/>
          <w:sz w:val="28"/>
          <w:szCs w:val="28"/>
          <w:cs/>
        </w:rPr>
        <w:t>บริษัท</w:t>
      </w:r>
      <w:r w:rsidR="00F4142A" w:rsidRPr="009259D7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="00F4142A" w:rsidRPr="009259D7">
        <w:rPr>
          <w:rFonts w:asciiTheme="majorBidi" w:eastAsia="Times New Roman" w:hAnsiTheme="majorBidi" w:hint="cs"/>
          <w:sz w:val="28"/>
          <w:szCs w:val="28"/>
          <w:cs/>
        </w:rPr>
        <w:t>วินท์คอม</w:t>
      </w:r>
      <w:r w:rsidR="00F4142A" w:rsidRPr="009259D7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="00F4142A" w:rsidRPr="009259D7">
        <w:rPr>
          <w:rFonts w:asciiTheme="majorBidi" w:eastAsia="Times New Roman" w:hAnsiTheme="majorBidi" w:hint="cs"/>
          <w:sz w:val="28"/>
          <w:szCs w:val="28"/>
          <w:cs/>
        </w:rPr>
        <w:t>เทคโนโลยี</w:t>
      </w:r>
      <w:r w:rsidR="00F4142A" w:rsidRPr="009259D7">
        <w:rPr>
          <w:rFonts w:asciiTheme="majorBidi" w:eastAsia="Times New Roman" w:hAnsiTheme="majorBidi"/>
          <w:sz w:val="28"/>
          <w:szCs w:val="28"/>
          <w:cs/>
        </w:rPr>
        <w:t xml:space="preserve"> (</w:t>
      </w:r>
      <w:r w:rsidR="00F4142A" w:rsidRPr="009259D7">
        <w:rPr>
          <w:rFonts w:asciiTheme="majorBidi" w:eastAsia="Times New Roman" w:hAnsiTheme="majorBidi" w:hint="cs"/>
          <w:sz w:val="28"/>
          <w:szCs w:val="28"/>
          <w:cs/>
        </w:rPr>
        <w:t>เมียนมาร์</w:t>
      </w:r>
      <w:r w:rsidR="00F4142A" w:rsidRPr="009259D7">
        <w:rPr>
          <w:rFonts w:asciiTheme="majorBidi" w:eastAsia="Times New Roman" w:hAnsiTheme="majorBidi"/>
          <w:sz w:val="28"/>
          <w:szCs w:val="28"/>
          <w:cs/>
        </w:rPr>
        <w:t xml:space="preserve">) </w:t>
      </w:r>
      <w:r w:rsidR="00F4142A" w:rsidRPr="009259D7">
        <w:rPr>
          <w:rFonts w:asciiTheme="majorBidi" w:eastAsia="Times New Roman" w:hAnsiTheme="majorBidi" w:hint="cs"/>
          <w:sz w:val="28"/>
          <w:szCs w:val="28"/>
          <w:cs/>
        </w:rPr>
        <w:t>จำกัด</w:t>
      </w:r>
      <w:r w:rsidRPr="009259D7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</w:t>
      </w:r>
      <w:r w:rsidR="00334C91" w:rsidRPr="009259D7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Times New Roman" w:hAnsiTheme="majorBidi" w:cstheme="majorBidi"/>
          <w:sz w:val="28"/>
          <w:szCs w:val="28"/>
          <w:cs/>
        </w:rPr>
        <w:t>บริษัท วินท์คอม เทคโนโลยี (เมียนมาร์) จำกัด จะเป็นผู้ให้บริการติดต่อประสานงานกับลูกค้าเพื่อสร้างโอกาสในการขายใน</w:t>
      </w:r>
      <w:r w:rsidR="004C05E4" w:rsidRPr="009259D7">
        <w:rPr>
          <w:rFonts w:asciiTheme="majorBidi" w:hAnsiTheme="majorBidi" w:cstheme="majorBidi"/>
          <w:sz w:val="28"/>
          <w:szCs w:val="28"/>
          <w:cs/>
        </w:rPr>
        <w:t>สาธารณรัฐแห่งสหภาพเมียนมา</w:t>
      </w:r>
      <w:r w:rsidRPr="009259D7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โดยคิดอัตราคงที่เดือนละ </w:t>
      </w:r>
      <w:r w:rsidR="007E56DD" w:rsidRPr="009259D7">
        <w:rPr>
          <w:rFonts w:asciiTheme="majorBidi" w:eastAsia="Times New Roman" w:hAnsiTheme="majorBidi" w:cstheme="majorBidi"/>
          <w:sz w:val="28"/>
          <w:szCs w:val="28"/>
        </w:rPr>
        <w:t>6</w:t>
      </w:r>
      <w:r w:rsidRPr="009259D7">
        <w:rPr>
          <w:rFonts w:asciiTheme="majorBidi" w:eastAsia="Times New Roman" w:hAnsiTheme="majorBidi" w:cstheme="majorBidi"/>
          <w:sz w:val="28"/>
          <w:szCs w:val="28"/>
        </w:rPr>
        <w:t>,</w:t>
      </w:r>
      <w:r w:rsidR="007E56DD" w:rsidRPr="009259D7">
        <w:rPr>
          <w:rFonts w:asciiTheme="majorBidi" w:eastAsia="Times New Roman" w:hAnsiTheme="majorBidi" w:cstheme="majorBidi"/>
          <w:sz w:val="28"/>
          <w:szCs w:val="28"/>
        </w:rPr>
        <w:t>000</w:t>
      </w:r>
      <w:r w:rsidR="00334C91" w:rsidRPr="009259D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9259D7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9259D7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 </w:t>
      </w:r>
      <w:r w:rsidR="007E56DD" w:rsidRPr="009259D7">
        <w:rPr>
          <w:rFonts w:asciiTheme="majorBidi" w:eastAsia="Times New Roman" w:hAnsiTheme="majorBidi" w:cstheme="majorBidi"/>
          <w:sz w:val="28"/>
          <w:szCs w:val="28"/>
        </w:rPr>
        <w:t>14</w:t>
      </w:r>
      <w:r w:rsidRPr="009259D7">
        <w:rPr>
          <w:rFonts w:asciiTheme="majorBidi" w:eastAsia="Times New Roman" w:hAnsiTheme="majorBidi" w:cstheme="majorBidi"/>
          <w:sz w:val="28"/>
          <w:szCs w:val="28"/>
        </w:rPr>
        <w:t>,</w:t>
      </w:r>
      <w:r w:rsidR="007E56DD" w:rsidRPr="009259D7">
        <w:rPr>
          <w:rFonts w:asciiTheme="majorBidi" w:eastAsia="Times New Roman" w:hAnsiTheme="majorBidi" w:cstheme="majorBidi"/>
          <w:sz w:val="28"/>
          <w:szCs w:val="28"/>
        </w:rPr>
        <w:t>000</w:t>
      </w:r>
      <w:r w:rsidRPr="009259D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9259D7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9259D7">
        <w:rPr>
          <w:rFonts w:asciiTheme="majorBidi" w:eastAsia="Times New Roman" w:hAnsiTheme="majorBidi" w:cstheme="majorBidi"/>
          <w:sz w:val="28"/>
          <w:szCs w:val="28"/>
          <w:cs/>
        </w:rPr>
        <w:t xml:space="preserve"> ตามลำดับ สัญญาทั้งสองฉบับมีกำหนดระยะเวลาตั้งแต่วันที่ </w:t>
      </w:r>
      <w:r w:rsidR="007E56DD" w:rsidRPr="009259D7">
        <w:rPr>
          <w:rFonts w:asciiTheme="majorBidi" w:eastAsia="Times New Roman" w:hAnsiTheme="majorBidi" w:cstheme="majorBidi"/>
          <w:sz w:val="28"/>
          <w:szCs w:val="28"/>
        </w:rPr>
        <w:t>1</w:t>
      </w:r>
      <w:r w:rsidRPr="009259D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9259D7">
        <w:rPr>
          <w:rFonts w:asciiTheme="majorBidi" w:eastAsia="Times New Roman" w:hAnsiTheme="majorBidi" w:cstheme="majorBidi"/>
          <w:sz w:val="28"/>
          <w:szCs w:val="28"/>
          <w:cs/>
        </w:rPr>
        <w:t xml:space="preserve">มกราคม </w:t>
      </w:r>
      <w:r w:rsidR="007E56DD" w:rsidRPr="009259D7">
        <w:rPr>
          <w:rFonts w:asciiTheme="majorBidi" w:eastAsia="Times New Roman" w:hAnsiTheme="majorBidi" w:cstheme="majorBidi"/>
          <w:sz w:val="28"/>
          <w:szCs w:val="28"/>
        </w:rPr>
        <w:t>256</w:t>
      </w:r>
      <w:r w:rsidR="009874EB" w:rsidRPr="009259D7">
        <w:rPr>
          <w:rFonts w:asciiTheme="majorBidi" w:eastAsia="Times New Roman" w:hAnsiTheme="majorBidi" w:cstheme="majorBidi"/>
          <w:sz w:val="28"/>
          <w:szCs w:val="28"/>
        </w:rPr>
        <w:t>6</w:t>
      </w:r>
      <w:r w:rsidRPr="009259D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9259D7">
        <w:rPr>
          <w:rFonts w:asciiTheme="majorBidi" w:eastAsia="Times New Roman" w:hAnsiTheme="majorBidi" w:cstheme="majorBidi"/>
          <w:sz w:val="28"/>
          <w:szCs w:val="28"/>
          <w:cs/>
        </w:rPr>
        <w:t xml:space="preserve">ถึงวันที่ </w:t>
      </w:r>
      <w:r w:rsidR="007E56DD" w:rsidRPr="009259D7">
        <w:rPr>
          <w:rFonts w:asciiTheme="majorBidi" w:eastAsia="Times New Roman" w:hAnsiTheme="majorBidi" w:cstheme="majorBidi"/>
          <w:sz w:val="28"/>
          <w:szCs w:val="28"/>
        </w:rPr>
        <w:t>31</w:t>
      </w:r>
      <w:r w:rsidRPr="009259D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9259D7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="007E56DD" w:rsidRPr="009259D7">
        <w:rPr>
          <w:rFonts w:asciiTheme="majorBidi" w:eastAsia="Times New Roman" w:hAnsiTheme="majorBidi" w:cstheme="majorBidi"/>
          <w:sz w:val="28"/>
          <w:szCs w:val="28"/>
        </w:rPr>
        <w:t>256</w:t>
      </w:r>
      <w:r w:rsidR="009874EB" w:rsidRPr="009259D7">
        <w:rPr>
          <w:rFonts w:asciiTheme="majorBidi" w:eastAsia="Times New Roman" w:hAnsiTheme="majorBidi" w:cstheme="majorBidi"/>
          <w:sz w:val="28"/>
          <w:szCs w:val="28"/>
        </w:rPr>
        <w:t>6</w:t>
      </w:r>
      <w:r w:rsidR="009D318A" w:rsidRPr="009259D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9D318A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ทั้งนี้ในระหว่างปี</w:t>
      </w:r>
      <w:r w:rsidR="000E5443" w:rsidRPr="009259D7">
        <w:rPr>
          <w:rFonts w:asciiTheme="majorBidi" w:eastAsia="Times New Roman" w:hAnsiTheme="majorBidi" w:cstheme="majorBidi"/>
          <w:sz w:val="28"/>
          <w:szCs w:val="28"/>
        </w:rPr>
        <w:t xml:space="preserve"> 2566</w:t>
      </w:r>
      <w:r w:rsidR="009D318A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E37A3E" w:rsidRPr="009259D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7A4107" w:rsidRPr="009259D7">
        <w:rPr>
          <w:rFonts w:asciiTheme="majorBidi" w:eastAsia="Times New Roman" w:hAnsiTheme="majorBidi" w:cstheme="majorBidi"/>
          <w:sz w:val="28"/>
          <w:szCs w:val="28"/>
          <w:cs/>
        </w:rPr>
        <w:t>และบริษัท วินท์คอม เทคโนโลยี (เอสจี) จำกัด</w:t>
      </w:r>
      <w:r w:rsidR="00E37A3E" w:rsidRPr="009259D7">
        <w:rPr>
          <w:rFonts w:asciiTheme="majorBidi" w:hAnsiTheme="majorBidi" w:cstheme="majorBidi" w:hint="cs"/>
          <w:sz w:val="28"/>
          <w:szCs w:val="28"/>
          <w:cs/>
        </w:rPr>
        <w:t>ได้ทำสัญญา</w:t>
      </w:r>
      <w:r w:rsidR="000E5443" w:rsidRPr="009259D7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="00E37A3E" w:rsidRPr="009259D7">
        <w:rPr>
          <w:rFonts w:asciiTheme="majorBidi" w:hAnsiTheme="majorBidi" w:cstheme="majorBidi" w:hint="cs"/>
          <w:sz w:val="28"/>
          <w:szCs w:val="28"/>
          <w:cs/>
        </w:rPr>
        <w:t>ภายใต้เงื่อนไขเดิม</w:t>
      </w:r>
      <w:r w:rsidR="00E37A3E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9259D7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E37A3E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1</w:t>
      </w:r>
      <w:r w:rsidR="00E37A3E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9259D7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E37A3E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7</w:t>
      </w:r>
      <w:r w:rsidR="00E37A3E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9259D7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E37A3E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="00E37A3E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9259D7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7</w:t>
      </w:r>
    </w:p>
    <w:p w14:paraId="5E78A669" w14:textId="25636E3F" w:rsidR="00235B0C" w:rsidRPr="009259D7" w:rsidRDefault="00235B0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eastAsia="Times New Roman" w:hAnsiTheme="majorBidi" w:cstheme="majorBidi"/>
          <w:sz w:val="20"/>
          <w:szCs w:val="20"/>
          <w:cs/>
        </w:rPr>
      </w:pPr>
      <w:bookmarkStart w:id="8" w:name="_Hlk33138927"/>
      <w:bookmarkEnd w:id="7"/>
    </w:p>
    <w:p w14:paraId="7F53B4DB" w14:textId="258E484E" w:rsidR="00745B75" w:rsidRPr="009259D7" w:rsidRDefault="00B60BB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  <w:r w:rsidR="00FB2A4E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สำนักงานและบริการระบบเงินเดือน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พนักงาน </w:t>
      </w:r>
    </w:p>
    <w:bookmarkEnd w:id="8"/>
    <w:p w14:paraId="494E29B2" w14:textId="77777777" w:rsidR="00440C52" w:rsidRPr="009259D7" w:rsidRDefault="00440C5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56A2807B" w14:textId="3E04442F" w:rsidR="00B60BBD" w:rsidRPr="009259D7" w:rsidRDefault="006B1B4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2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469D2" w:rsidRPr="009259D7">
        <w:rPr>
          <w:rFonts w:asciiTheme="majorBidi" w:hAnsiTheme="majorBidi" w:cstheme="majorBidi"/>
          <w:sz w:val="28"/>
          <w:szCs w:val="28"/>
          <w:cs/>
        </w:rPr>
        <w:t>ได้</w:t>
      </w:r>
      <w:r w:rsidRPr="009259D7">
        <w:rPr>
          <w:rFonts w:asciiTheme="majorBidi" w:hAnsiTheme="majorBidi" w:cstheme="majorBidi"/>
          <w:sz w:val="28"/>
          <w:szCs w:val="28"/>
          <w:cs/>
        </w:rPr>
        <w:t>ทำสัญญา</w:t>
      </w:r>
      <w:r w:rsidR="005469D2" w:rsidRPr="009259D7">
        <w:rPr>
          <w:rFonts w:asciiTheme="majorBidi" w:hAnsiTheme="majorBidi" w:cstheme="majorBidi"/>
          <w:sz w:val="28"/>
          <w:szCs w:val="28"/>
          <w:cs/>
        </w:rPr>
        <w:t>บริการสำนักงานและบริการระบบเงินเด</w:t>
      </w:r>
      <w:r w:rsidR="008C4863" w:rsidRPr="009259D7">
        <w:rPr>
          <w:rFonts w:asciiTheme="majorBidi" w:hAnsiTheme="majorBidi" w:cstheme="majorBidi"/>
          <w:sz w:val="28"/>
          <w:szCs w:val="28"/>
          <w:cs/>
        </w:rPr>
        <w:t>ือนพนักงาน</w:t>
      </w:r>
      <w:r w:rsidR="005469D2" w:rsidRPr="009259D7">
        <w:rPr>
          <w:rFonts w:asciiTheme="majorBidi" w:hAnsiTheme="majorBidi" w:cstheme="majorBidi"/>
          <w:sz w:val="28"/>
          <w:szCs w:val="28"/>
          <w:cs/>
        </w:rPr>
        <w:t>กับ บริษัท วีเน็ท แคปปิทอล จำกัด โดย</w:t>
      </w:r>
      <w:r w:rsidR="00023AA6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023AA6" w:rsidRPr="009259D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B147A" w:rsidRPr="009259D7">
        <w:rPr>
          <w:rFonts w:asciiTheme="majorBidi" w:hAnsiTheme="majorBidi" w:cstheme="majorBidi"/>
          <w:sz w:val="28"/>
          <w:szCs w:val="28"/>
        </w:rPr>
        <w:br/>
      </w:r>
      <w:r w:rsidR="00023AA6" w:rsidRPr="009259D7">
        <w:rPr>
          <w:rFonts w:asciiTheme="majorBidi" w:hAnsiTheme="majorBidi" w:cstheme="majorBidi"/>
          <w:sz w:val="28"/>
          <w:szCs w:val="28"/>
          <w:cs/>
        </w:rPr>
        <w:t>วีเน็ท แคปปิทอล จำกัด</w:t>
      </w:r>
      <w:r w:rsidR="005469D2" w:rsidRPr="009259D7">
        <w:rPr>
          <w:rFonts w:asciiTheme="majorBidi" w:hAnsiTheme="majorBidi" w:cstheme="majorBidi"/>
          <w:sz w:val="28"/>
          <w:szCs w:val="28"/>
          <w:cs/>
        </w:rPr>
        <w:t xml:space="preserve"> จะเป็นผู้ให้บริการด้านสำนักงาน อันได้แก่ การอำนวยความสะดวกด้านสถานที่ การต้อนรับลูกค้าและผู้มาติดต่อ การสาธารณูปโภค การจัดการห้องประชุม </w:t>
      </w:r>
      <w:r w:rsidR="00016437" w:rsidRPr="009259D7">
        <w:rPr>
          <w:rFonts w:asciiTheme="majorBidi" w:hAnsiTheme="majorBidi" w:cstheme="majorBidi"/>
          <w:sz w:val="28"/>
          <w:szCs w:val="28"/>
          <w:cs/>
        </w:rPr>
        <w:t>รวมทั้งบริการจัดทำระบบเงินเดือน คำนวณภาษี</w:t>
      </w:r>
      <w:r w:rsidR="00334C91" w:rsidRPr="009259D7">
        <w:rPr>
          <w:rFonts w:asciiTheme="majorBidi" w:hAnsiTheme="majorBidi" w:cstheme="majorBidi"/>
          <w:sz w:val="28"/>
          <w:szCs w:val="28"/>
          <w:cs/>
        </w:rPr>
        <w:br/>
      </w:r>
      <w:r w:rsidR="00016437" w:rsidRPr="009259D7">
        <w:rPr>
          <w:rFonts w:asciiTheme="majorBidi" w:hAnsiTheme="majorBidi" w:cstheme="majorBidi"/>
          <w:sz w:val="28"/>
          <w:szCs w:val="28"/>
          <w:cs/>
        </w:rPr>
        <w:t>หัก</w:t>
      </w:r>
      <w:r w:rsidR="00334C91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16437" w:rsidRPr="009259D7">
        <w:rPr>
          <w:rFonts w:asciiTheme="majorBidi" w:hAnsiTheme="majorBidi" w:cstheme="majorBidi"/>
          <w:sz w:val="28"/>
          <w:szCs w:val="28"/>
          <w:cs/>
        </w:rPr>
        <w:t>ณ</w:t>
      </w:r>
      <w:r w:rsidR="00334C91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16437" w:rsidRPr="009259D7">
        <w:rPr>
          <w:rFonts w:asciiTheme="majorBidi" w:hAnsiTheme="majorBidi" w:cstheme="majorBidi"/>
          <w:sz w:val="28"/>
          <w:szCs w:val="28"/>
          <w:cs/>
        </w:rPr>
        <w:t xml:space="preserve">ที่จ่าย </w:t>
      </w:r>
      <w:r w:rsidR="00D271BB" w:rsidRPr="009259D7">
        <w:rPr>
          <w:rFonts w:asciiTheme="majorBidi" w:hAnsiTheme="majorBidi" w:cstheme="majorBidi"/>
          <w:sz w:val="28"/>
          <w:szCs w:val="28"/>
          <w:cs/>
        </w:rPr>
        <w:t>คำนวณเงินสมทบกองทุนประกันสังคม และจัดเตรียม</w:t>
      </w:r>
      <w:r w:rsidR="00023AA6" w:rsidRPr="009259D7">
        <w:rPr>
          <w:rFonts w:asciiTheme="majorBidi" w:hAnsiTheme="majorBidi" w:cstheme="majorBidi"/>
          <w:sz w:val="28"/>
          <w:szCs w:val="28"/>
          <w:cs/>
        </w:rPr>
        <w:t>แ</w:t>
      </w:r>
      <w:r w:rsidR="00D271BB" w:rsidRPr="009259D7">
        <w:rPr>
          <w:rFonts w:asciiTheme="majorBidi" w:hAnsiTheme="majorBidi" w:cstheme="majorBidi"/>
          <w:sz w:val="28"/>
          <w:szCs w:val="28"/>
          <w:cs/>
        </w:rPr>
        <w:t>บบยื่นแสดงรายการที่เกี่ยวข้อง</w:t>
      </w:r>
      <w:r w:rsidR="00334C91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1BB" w:rsidRPr="009259D7">
        <w:rPr>
          <w:rFonts w:asciiTheme="majorBidi" w:hAnsiTheme="majorBidi" w:cstheme="majorBidi"/>
          <w:sz w:val="28"/>
          <w:szCs w:val="28"/>
          <w:cs/>
        </w:rPr>
        <w:t xml:space="preserve">โดยคิดอัตราคงที่เดือนละ </w:t>
      </w:r>
      <w:r w:rsidR="007E56DD" w:rsidRPr="009259D7">
        <w:rPr>
          <w:rFonts w:asciiTheme="majorBidi" w:hAnsiTheme="majorBidi" w:cstheme="majorBidi"/>
          <w:sz w:val="28"/>
          <w:szCs w:val="28"/>
        </w:rPr>
        <w:t>45</w:t>
      </w:r>
      <w:r w:rsidR="00D271BB" w:rsidRPr="009259D7">
        <w:rPr>
          <w:rFonts w:asciiTheme="majorBidi" w:hAnsiTheme="majorBidi" w:cstheme="majorBidi"/>
          <w:sz w:val="28"/>
          <w:szCs w:val="28"/>
        </w:rPr>
        <w:t>,</w:t>
      </w:r>
      <w:r w:rsidR="007E56DD" w:rsidRPr="009259D7">
        <w:rPr>
          <w:rFonts w:asciiTheme="majorBidi" w:hAnsiTheme="majorBidi" w:cstheme="majorBidi"/>
          <w:sz w:val="28"/>
          <w:szCs w:val="28"/>
        </w:rPr>
        <w:t>000</w:t>
      </w:r>
      <w:r w:rsidR="00D271BB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D271BB" w:rsidRPr="009259D7">
        <w:rPr>
          <w:rFonts w:asciiTheme="majorBidi" w:hAnsiTheme="majorBidi" w:cstheme="majorBidi"/>
          <w:sz w:val="28"/>
          <w:szCs w:val="28"/>
          <w:cs/>
        </w:rPr>
        <w:t>บาท รวมกับ</w:t>
      </w:r>
      <w:r w:rsidR="00023AA6" w:rsidRPr="009259D7">
        <w:rPr>
          <w:rFonts w:asciiTheme="majorBidi" w:hAnsiTheme="majorBidi" w:cstheme="majorBidi"/>
          <w:sz w:val="28"/>
          <w:szCs w:val="28"/>
          <w:cs/>
        </w:rPr>
        <w:t xml:space="preserve">ค่าบริการอื่นๆที่จะเรียกเก็บตามที่เกิดขึ้นจริงในอัตราที่ตกลงกันไว้ </w:t>
      </w:r>
      <w:r w:rsidR="00016437" w:rsidRPr="009259D7">
        <w:rPr>
          <w:rFonts w:asciiTheme="majorBidi" w:hAnsiTheme="majorBidi" w:cstheme="majorBidi"/>
          <w:sz w:val="28"/>
          <w:szCs w:val="28"/>
          <w:cs/>
        </w:rPr>
        <w:t xml:space="preserve">สัญญามีกำหนดระยะเวลาตั้งแต่วันที่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1</w:t>
      </w:r>
      <w:r w:rsidR="00DC2CCB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9259D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6</w:t>
      </w:r>
      <w:r w:rsidR="00DC2CCB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9259D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="00DC2CCB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9259D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6</w:t>
      </w:r>
      <w:r w:rsidR="009D318A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ทั้งนี้ในระหว่างปี</w:t>
      </w:r>
      <w:r w:rsidR="000E5443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0E5443" w:rsidRPr="009259D7">
        <w:rPr>
          <w:rFonts w:asciiTheme="majorBidi" w:eastAsia="Times New Roman" w:hAnsiTheme="majorBidi" w:cstheme="majorBidi"/>
          <w:sz w:val="28"/>
          <w:szCs w:val="28"/>
        </w:rPr>
        <w:t>2566</w:t>
      </w:r>
      <w:r w:rsidR="009D318A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9D318A" w:rsidRPr="009259D7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</w:t>
      </w:r>
      <w:r w:rsidR="000E5443" w:rsidRPr="009259D7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="009D318A" w:rsidRPr="009259D7">
        <w:rPr>
          <w:rFonts w:asciiTheme="majorBidi" w:hAnsiTheme="majorBidi" w:cstheme="majorBidi" w:hint="cs"/>
          <w:sz w:val="28"/>
          <w:szCs w:val="28"/>
          <w:cs/>
        </w:rPr>
        <w:t>ภายใต้เงื่อนไขเดิม</w:t>
      </w:r>
      <w:r w:rsidR="009D318A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318A" w:rsidRPr="009259D7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426428" w:rsidRPr="009259D7">
        <w:rPr>
          <w:rFonts w:asciiTheme="majorBidi" w:hAnsiTheme="majorBidi" w:cstheme="majorBidi" w:hint="cs"/>
          <w:sz w:val="28"/>
          <w:szCs w:val="28"/>
          <w:cs/>
        </w:rPr>
        <w:t xml:space="preserve">คิดอัตราคงที่เดือนละ </w:t>
      </w:r>
      <w:r w:rsidR="00426428" w:rsidRPr="009259D7">
        <w:rPr>
          <w:rFonts w:asciiTheme="majorBidi" w:hAnsiTheme="majorBidi" w:cstheme="majorBidi"/>
          <w:sz w:val="28"/>
          <w:szCs w:val="28"/>
        </w:rPr>
        <w:t xml:space="preserve">50,000 </w:t>
      </w:r>
      <w:r w:rsidR="00426428" w:rsidRPr="009259D7">
        <w:rPr>
          <w:rFonts w:asciiTheme="majorBidi" w:hAnsiTheme="majorBidi" w:cstheme="majorBidi" w:hint="cs"/>
          <w:sz w:val="28"/>
          <w:szCs w:val="28"/>
          <w:cs/>
        </w:rPr>
        <w:t>บาท และ</w:t>
      </w:r>
      <w:r w:rsidR="009D318A" w:rsidRPr="009259D7">
        <w:rPr>
          <w:rFonts w:asciiTheme="majorBidi" w:hAnsiTheme="majorBidi" w:cstheme="majorBidi" w:hint="cs"/>
          <w:sz w:val="28"/>
          <w:szCs w:val="28"/>
          <w:cs/>
        </w:rPr>
        <w:t>สัญญามีกำหนดระยะเวลาตั้งแต่วันที่</w:t>
      </w:r>
      <w:r w:rsidR="009D318A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pacing w:val="-12"/>
          <w:sz w:val="28"/>
          <w:szCs w:val="28"/>
        </w:rPr>
        <w:t>1</w:t>
      </w:r>
      <w:r w:rsidR="009D318A" w:rsidRPr="009259D7">
        <w:rPr>
          <w:rFonts w:asciiTheme="majorBidi" w:hAnsiTheme="majorBidi" w:cstheme="majorBidi"/>
          <w:spacing w:val="-12"/>
          <w:sz w:val="28"/>
          <w:szCs w:val="28"/>
          <w:cs/>
        </w:rPr>
        <w:t xml:space="preserve"> </w:t>
      </w:r>
      <w:r w:rsidR="009D318A" w:rsidRPr="009259D7">
        <w:rPr>
          <w:rFonts w:asciiTheme="majorBidi" w:hAnsiTheme="majorBidi" w:cstheme="majorBidi" w:hint="cs"/>
          <w:spacing w:val="-12"/>
          <w:sz w:val="28"/>
          <w:szCs w:val="28"/>
          <w:cs/>
        </w:rPr>
        <w:t>มกราคม</w:t>
      </w:r>
      <w:r w:rsidR="009D318A" w:rsidRPr="009259D7">
        <w:rPr>
          <w:rFonts w:asciiTheme="majorBidi" w:hAnsiTheme="majorBidi" w:cstheme="majorBidi"/>
          <w:spacing w:val="-12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pacing w:val="-12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pacing w:val="-12"/>
          <w:sz w:val="28"/>
          <w:szCs w:val="28"/>
        </w:rPr>
        <w:t>7</w:t>
      </w:r>
      <w:r w:rsidR="009D318A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318A" w:rsidRPr="009259D7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9D318A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pacing w:val="-12"/>
          <w:sz w:val="28"/>
          <w:szCs w:val="28"/>
        </w:rPr>
        <w:t>31</w:t>
      </w:r>
      <w:r w:rsidR="009D318A" w:rsidRPr="009259D7">
        <w:rPr>
          <w:rFonts w:asciiTheme="majorBidi" w:hAnsiTheme="majorBidi" w:cstheme="majorBidi"/>
          <w:spacing w:val="-12"/>
          <w:sz w:val="28"/>
          <w:szCs w:val="28"/>
        </w:rPr>
        <w:t xml:space="preserve"> </w:t>
      </w:r>
      <w:r w:rsidR="009D318A" w:rsidRPr="009259D7">
        <w:rPr>
          <w:rFonts w:asciiTheme="majorBidi" w:hAnsiTheme="majorBidi" w:cstheme="majorBidi" w:hint="cs"/>
          <w:spacing w:val="-12"/>
          <w:sz w:val="28"/>
          <w:szCs w:val="28"/>
          <w:cs/>
        </w:rPr>
        <w:t xml:space="preserve">ธันวาคม </w:t>
      </w:r>
      <w:r w:rsidR="007E56DD" w:rsidRPr="009259D7">
        <w:rPr>
          <w:rFonts w:asciiTheme="majorBidi" w:hAnsiTheme="majorBidi" w:cstheme="majorBidi"/>
          <w:spacing w:val="-12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pacing w:val="-12"/>
          <w:sz w:val="28"/>
          <w:szCs w:val="28"/>
        </w:rPr>
        <w:t>7</w:t>
      </w:r>
    </w:p>
    <w:p w14:paraId="3327E153" w14:textId="5DEEE9F5" w:rsidR="00E14F32" w:rsidRPr="009259D7" w:rsidRDefault="00E14F3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0"/>
          <w:szCs w:val="20"/>
        </w:rPr>
      </w:pPr>
    </w:p>
    <w:p w14:paraId="1BFC038C" w14:textId="2185578D" w:rsidR="006E3670" w:rsidRPr="009259D7" w:rsidRDefault="006E367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bookmarkStart w:id="9" w:name="_Hlk33138817"/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D91179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การบริการ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บริหาร</w:t>
      </w:r>
      <w:r w:rsidR="00D91179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อุปกรณ์</w:t>
      </w:r>
      <w:r w:rsidR="00E14F32" w:rsidRPr="009259D7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D91179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อะไหล่</w:t>
      </w:r>
    </w:p>
    <w:bookmarkEnd w:id="9"/>
    <w:p w14:paraId="2E20D5E5" w14:textId="77777777" w:rsidR="00440C52" w:rsidRPr="009259D7" w:rsidRDefault="00440C5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0"/>
          <w:szCs w:val="20"/>
        </w:rPr>
      </w:pPr>
    </w:p>
    <w:p w14:paraId="3CBA8955" w14:textId="69E9C6C0" w:rsidR="0072565F" w:rsidRPr="009259D7" w:rsidRDefault="00CA714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23AA6" w:rsidRPr="009259D7">
        <w:rPr>
          <w:rFonts w:asciiTheme="majorBidi" w:hAnsiTheme="majorBidi" w:cstheme="majorBidi"/>
          <w:sz w:val="28"/>
          <w:szCs w:val="28"/>
          <w:cs/>
        </w:rPr>
        <w:t>ได้ทำ</w:t>
      </w:r>
      <w:r w:rsidR="00E14F32" w:rsidRPr="009259D7">
        <w:rPr>
          <w:rFonts w:asciiTheme="majorBidi" w:hAnsiTheme="majorBidi" w:cstheme="majorBidi"/>
          <w:sz w:val="28"/>
          <w:szCs w:val="28"/>
          <w:cs/>
        </w:rPr>
        <w:t>สัญญาการบริการบริหารอุปกรณ์และ</w:t>
      </w:r>
      <w:r w:rsidR="008C4863" w:rsidRPr="009259D7">
        <w:rPr>
          <w:rFonts w:asciiTheme="majorBidi" w:hAnsiTheme="majorBidi" w:cstheme="majorBidi"/>
          <w:sz w:val="28"/>
          <w:szCs w:val="28"/>
          <w:cs/>
        </w:rPr>
        <w:t>อะไหล่</w:t>
      </w:r>
      <w:r w:rsidR="00023AA6" w:rsidRPr="009259D7">
        <w:rPr>
          <w:rFonts w:asciiTheme="majorBidi" w:hAnsiTheme="majorBidi" w:cstheme="majorBidi"/>
          <w:sz w:val="28"/>
          <w:szCs w:val="28"/>
          <w:cs/>
        </w:rPr>
        <w:t>กับ บริษัท วีเซิร์ฟพลัส จำกัด โดย บริษัท</w:t>
      </w:r>
      <w:r w:rsidR="009E6674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02258D" w:rsidRPr="009259D7">
        <w:rPr>
          <w:rFonts w:asciiTheme="majorBidi" w:hAnsiTheme="majorBidi" w:cstheme="majorBidi"/>
          <w:sz w:val="28"/>
          <w:szCs w:val="28"/>
          <w:cs/>
        </w:rPr>
        <w:t>วีเซิร์ฟพลัส</w:t>
      </w:r>
      <w:r w:rsidR="00023AA6" w:rsidRPr="009259D7">
        <w:rPr>
          <w:rFonts w:asciiTheme="majorBidi" w:hAnsiTheme="majorBidi" w:cstheme="majorBidi"/>
          <w:sz w:val="28"/>
          <w:szCs w:val="28"/>
          <w:cs/>
        </w:rPr>
        <w:t xml:space="preserve"> จำกัด </w:t>
      </w:r>
      <w:r w:rsidR="00A14688" w:rsidRPr="009259D7">
        <w:rPr>
          <w:rFonts w:asciiTheme="majorBidi" w:hAnsiTheme="majorBidi" w:cstheme="majorBidi"/>
          <w:sz w:val="28"/>
          <w:szCs w:val="28"/>
        </w:rPr>
        <w:br/>
      </w:r>
      <w:r w:rsidR="00023AA6" w:rsidRPr="009259D7">
        <w:rPr>
          <w:rFonts w:asciiTheme="majorBidi" w:hAnsiTheme="majorBidi" w:cstheme="majorBidi"/>
          <w:sz w:val="28"/>
          <w:szCs w:val="28"/>
          <w:cs/>
        </w:rPr>
        <w:t>จะเป็นผู้ให้บริการ</w:t>
      </w:r>
      <w:r w:rsidR="002C3EC5" w:rsidRPr="009259D7">
        <w:rPr>
          <w:rFonts w:asciiTheme="majorBidi" w:hAnsiTheme="majorBidi" w:cstheme="majorBidi"/>
          <w:sz w:val="28"/>
          <w:szCs w:val="28"/>
          <w:cs/>
        </w:rPr>
        <w:t>จัดเก็บดูแล และบริการจัดส่งอุปกรณ์และอะไหล่ไปยังสถานที่ให้บริการตามเงื่อนไขที่ตกลงกัน รวมทั้งจัดทำประกันอัคคีภัยและประกันอุบัติเหตุสำหรับอุปกรณ์และอะไหล่ ดังกล่าวด้วย โ</w:t>
      </w:r>
      <w:r w:rsidR="00023AA6" w:rsidRPr="009259D7">
        <w:rPr>
          <w:rFonts w:asciiTheme="majorBidi" w:hAnsiTheme="majorBidi" w:cstheme="majorBidi"/>
          <w:sz w:val="28"/>
          <w:szCs w:val="28"/>
          <w:cs/>
        </w:rPr>
        <w:t xml:space="preserve">ดยคิดอัตราคงที่เดือนละ </w:t>
      </w:r>
      <w:r w:rsidR="007E56DD" w:rsidRPr="009259D7">
        <w:rPr>
          <w:rFonts w:asciiTheme="majorBidi" w:hAnsiTheme="majorBidi" w:cstheme="majorBidi"/>
          <w:sz w:val="28"/>
          <w:szCs w:val="28"/>
        </w:rPr>
        <w:t>32</w:t>
      </w:r>
      <w:r w:rsidR="00023AA6" w:rsidRPr="009259D7">
        <w:rPr>
          <w:rFonts w:asciiTheme="majorBidi" w:hAnsiTheme="majorBidi" w:cstheme="majorBidi"/>
          <w:sz w:val="28"/>
          <w:szCs w:val="28"/>
        </w:rPr>
        <w:t>,</w:t>
      </w:r>
      <w:r w:rsidR="007E56DD" w:rsidRPr="009259D7">
        <w:rPr>
          <w:rFonts w:asciiTheme="majorBidi" w:hAnsiTheme="majorBidi" w:cstheme="majorBidi"/>
          <w:sz w:val="28"/>
          <w:szCs w:val="28"/>
        </w:rPr>
        <w:t>000</w:t>
      </w:r>
      <w:r w:rsidR="00023AA6" w:rsidRPr="009259D7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="00C12FE4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C12FE4" w:rsidRPr="009259D7">
        <w:rPr>
          <w:rFonts w:asciiTheme="majorBidi" w:hAnsiTheme="majorBidi" w:cstheme="majorBidi"/>
          <w:sz w:val="28"/>
          <w:szCs w:val="28"/>
          <w:cs/>
        </w:rPr>
        <w:t>สัญญามีกำหนดระยะเวลาตั้งแต่</w:t>
      </w:r>
      <w:r w:rsidR="0029361F" w:rsidRPr="009259D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1</w:t>
      </w:r>
      <w:r w:rsidR="0029361F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29361F" w:rsidRPr="009259D7">
        <w:rPr>
          <w:rFonts w:asciiTheme="majorBidi" w:hAnsiTheme="majorBidi" w:cstheme="majorBidi"/>
          <w:sz w:val="28"/>
          <w:szCs w:val="28"/>
          <w:cs/>
        </w:rPr>
        <w:t>ตุ</w:t>
      </w:r>
      <w:r w:rsidR="002E2E3C" w:rsidRPr="009259D7">
        <w:rPr>
          <w:rFonts w:asciiTheme="majorBidi" w:hAnsiTheme="majorBidi" w:cstheme="majorBidi"/>
          <w:sz w:val="28"/>
          <w:szCs w:val="28"/>
          <w:cs/>
        </w:rPr>
        <w:t>ล</w:t>
      </w:r>
      <w:r w:rsidR="0029361F" w:rsidRPr="009259D7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5</w:t>
      </w:r>
      <w:r w:rsidR="00C12FE4" w:rsidRPr="009259D7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29361F" w:rsidRPr="009259D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30</w:t>
      </w:r>
      <w:r w:rsidR="0029361F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29361F" w:rsidRPr="009259D7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6</w:t>
      </w:r>
      <w:r w:rsidR="00187A55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ทั้งนี้ในระหว่างปี</w:t>
      </w:r>
      <w:r w:rsidR="000E5443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0E5443" w:rsidRPr="009259D7">
        <w:rPr>
          <w:rFonts w:asciiTheme="majorBidi" w:eastAsia="Times New Roman" w:hAnsiTheme="majorBidi" w:cstheme="majorBidi"/>
          <w:sz w:val="28"/>
          <w:szCs w:val="28"/>
        </w:rPr>
        <w:t>2566</w:t>
      </w:r>
      <w:r w:rsidR="00560956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560956" w:rsidRPr="009259D7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</w:t>
      </w:r>
      <w:r w:rsidR="000E5443" w:rsidRPr="009259D7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="00560956" w:rsidRPr="009259D7">
        <w:rPr>
          <w:rFonts w:asciiTheme="majorBidi" w:hAnsiTheme="majorBidi" w:cstheme="majorBidi" w:hint="cs"/>
          <w:sz w:val="28"/>
          <w:szCs w:val="28"/>
          <w:cs/>
        </w:rPr>
        <w:t>ภายใต้เงื่อนไขเดิม</w:t>
      </w:r>
      <w:r w:rsidR="00560956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9259D7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426428" w:rsidRPr="009259D7">
        <w:rPr>
          <w:rFonts w:asciiTheme="majorBidi" w:hAnsiTheme="majorBidi" w:cstheme="majorBidi" w:hint="cs"/>
          <w:sz w:val="28"/>
          <w:szCs w:val="28"/>
          <w:cs/>
        </w:rPr>
        <w:t>คิดอัตราคงที่เดือนละ</w:t>
      </w:r>
      <w:r w:rsidR="00426428" w:rsidRPr="009259D7">
        <w:rPr>
          <w:rFonts w:asciiTheme="majorBidi" w:hAnsiTheme="majorBidi" w:cstheme="majorBidi"/>
          <w:sz w:val="28"/>
          <w:szCs w:val="28"/>
        </w:rPr>
        <w:t xml:space="preserve"> 32,500 </w:t>
      </w:r>
      <w:r w:rsidR="00426428" w:rsidRPr="009259D7">
        <w:rPr>
          <w:rFonts w:asciiTheme="majorBidi" w:hAnsiTheme="majorBidi" w:cstheme="majorBidi" w:hint="cs"/>
          <w:sz w:val="28"/>
          <w:szCs w:val="28"/>
          <w:cs/>
        </w:rPr>
        <w:t>บาท และ</w:t>
      </w:r>
      <w:r w:rsidR="00560956" w:rsidRPr="009259D7">
        <w:rPr>
          <w:rFonts w:asciiTheme="majorBidi" w:hAnsiTheme="majorBidi" w:cstheme="majorBidi" w:hint="cs"/>
          <w:sz w:val="28"/>
          <w:szCs w:val="28"/>
          <w:cs/>
        </w:rPr>
        <w:t>สัญญามีกำหนดระยะเวลาตั้งแต่วัน</w:t>
      </w:r>
      <w:r w:rsidR="00560956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>ที่</w:t>
      </w:r>
      <w:r w:rsidR="00560956" w:rsidRPr="009259D7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560956" w:rsidRPr="009259D7">
        <w:rPr>
          <w:rFonts w:asciiTheme="majorBidi" w:eastAsia="Times New Roman" w:hAnsiTheme="majorBidi" w:cstheme="majorBidi"/>
          <w:sz w:val="28"/>
          <w:szCs w:val="28"/>
        </w:rPr>
        <w:t xml:space="preserve">1 </w:t>
      </w:r>
      <w:r w:rsidR="00560956" w:rsidRPr="009259D7">
        <w:rPr>
          <w:rFonts w:asciiTheme="majorBidi" w:eastAsia="Times New Roman" w:hAnsiTheme="majorBidi" w:cstheme="majorBidi"/>
          <w:sz w:val="28"/>
          <w:szCs w:val="28"/>
          <w:cs/>
        </w:rPr>
        <w:t xml:space="preserve">ตุลาคม </w:t>
      </w:r>
      <w:r w:rsidR="00560956" w:rsidRPr="009259D7">
        <w:rPr>
          <w:rFonts w:asciiTheme="majorBidi" w:eastAsia="Times New Roman" w:hAnsiTheme="majorBidi" w:cstheme="majorBidi"/>
          <w:sz w:val="28"/>
          <w:szCs w:val="28"/>
        </w:rPr>
        <w:t>256</w:t>
      </w:r>
      <w:r w:rsidR="009874EB" w:rsidRPr="009259D7">
        <w:rPr>
          <w:rFonts w:asciiTheme="majorBidi" w:eastAsia="Times New Roman" w:hAnsiTheme="majorBidi" w:cstheme="majorBidi"/>
          <w:sz w:val="28"/>
          <w:szCs w:val="28"/>
        </w:rPr>
        <w:t>6</w:t>
      </w:r>
      <w:r w:rsidR="00560956" w:rsidRPr="009259D7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560956" w:rsidRPr="009259D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560956" w:rsidRPr="009259D7">
        <w:rPr>
          <w:rFonts w:asciiTheme="majorBidi" w:hAnsiTheme="majorBidi" w:cstheme="majorBidi"/>
          <w:sz w:val="28"/>
          <w:szCs w:val="28"/>
        </w:rPr>
        <w:t xml:space="preserve">30 </w:t>
      </w:r>
      <w:r w:rsidR="00560956" w:rsidRPr="009259D7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560956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7</w:t>
      </w:r>
    </w:p>
    <w:p w14:paraId="30EFE966" w14:textId="55C696DB" w:rsidR="00325ECD" w:rsidRPr="009259D7" w:rsidRDefault="00325EC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  <w:bookmarkStart w:id="10" w:name="_Hlk33138845"/>
      <w:r w:rsidRPr="009259D7"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5DBF8317" w14:textId="19A8B69D" w:rsidR="006E3670" w:rsidRPr="009259D7" w:rsidRDefault="006E367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72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bookmarkStart w:id="11" w:name="_Hlk127881165"/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B34E53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อนุญาตให้ใช้สิทธิในโปรแกรมคอมพิวเตอร์</w:t>
      </w:r>
      <w:r w:rsidR="006D427C" w:rsidRPr="009259D7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bookmarkEnd w:id="10"/>
    <w:p w14:paraId="1714F076" w14:textId="77777777" w:rsidR="00440C52" w:rsidRPr="009259D7" w:rsidRDefault="00440C5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4AEC3D" w14:textId="2D4675CE" w:rsidR="003D2093" w:rsidRPr="009259D7" w:rsidRDefault="00B34E5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บริษัท วีเซิร์ฟพลัส จำกัด ได้ทำสัญญาอนุญาตให้ใช้สิทธิในโปรแกรมคอมพิวเตอร์กับ บริษัท เอ็นทีเอ็น โซลูชั่น จำกัด</w:t>
      </w:r>
      <w:r w:rsidR="00646EF8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โดย บริษัท เอ็นทีเอ็น โซลูชั่น จำกัด จะเป็นผู้</w:t>
      </w:r>
      <w:r w:rsidR="001C23E4" w:rsidRPr="009259D7">
        <w:rPr>
          <w:rFonts w:asciiTheme="majorBidi" w:hAnsiTheme="majorBidi" w:cstheme="majorBidi"/>
          <w:sz w:val="28"/>
          <w:szCs w:val="28"/>
          <w:cs/>
        </w:rPr>
        <w:t>อนุญาต</w:t>
      </w:r>
      <w:r w:rsidRPr="009259D7">
        <w:rPr>
          <w:rFonts w:asciiTheme="majorBidi" w:hAnsiTheme="majorBidi" w:cstheme="majorBidi"/>
          <w:sz w:val="28"/>
          <w:szCs w:val="28"/>
          <w:cs/>
        </w:rPr>
        <w:t>ให้</w:t>
      </w:r>
      <w:r w:rsidR="001C23E4" w:rsidRPr="009259D7">
        <w:rPr>
          <w:rFonts w:asciiTheme="majorBidi" w:hAnsiTheme="majorBidi" w:cstheme="majorBidi"/>
          <w:sz w:val="28"/>
          <w:szCs w:val="28"/>
          <w:cs/>
        </w:rPr>
        <w:t xml:space="preserve">ใช้สิทธิในโปรแกรม </w:t>
      </w:r>
      <w:r w:rsidR="001C23E4" w:rsidRPr="009259D7">
        <w:rPr>
          <w:rFonts w:asciiTheme="majorBidi" w:hAnsiTheme="majorBidi" w:cstheme="majorBidi"/>
          <w:sz w:val="28"/>
          <w:szCs w:val="28"/>
        </w:rPr>
        <w:t xml:space="preserve">NIMBUS (ERP) </w:t>
      </w:r>
      <w:r w:rsidR="001C23E4" w:rsidRPr="009259D7">
        <w:rPr>
          <w:rFonts w:asciiTheme="majorBidi" w:hAnsiTheme="majorBidi" w:cstheme="majorBidi"/>
          <w:sz w:val="28"/>
          <w:szCs w:val="28"/>
          <w:cs/>
        </w:rPr>
        <w:t>ที่ใช้ในการดำเนินงาน รวมทั้งเป็นผู้ให้บ</w:t>
      </w:r>
      <w:r w:rsidRPr="009259D7">
        <w:rPr>
          <w:rFonts w:asciiTheme="majorBidi" w:hAnsiTheme="majorBidi" w:cstheme="majorBidi"/>
          <w:sz w:val="28"/>
          <w:szCs w:val="28"/>
          <w:cs/>
        </w:rPr>
        <w:t>ริการ</w:t>
      </w:r>
      <w:r w:rsidR="001C23E4" w:rsidRPr="009259D7">
        <w:rPr>
          <w:rFonts w:asciiTheme="majorBidi" w:hAnsiTheme="majorBidi" w:cstheme="majorBidi"/>
          <w:sz w:val="28"/>
          <w:szCs w:val="28"/>
          <w:cs/>
        </w:rPr>
        <w:t>ที่เกี่ยวข้องกับระบบงานดังกล่าว</w:t>
      </w:r>
      <w:r w:rsidR="00DB0324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โดยคิดอัตราคงที่เดือนละ </w:t>
      </w:r>
      <w:r w:rsidR="007E56DD" w:rsidRPr="009259D7">
        <w:rPr>
          <w:rFonts w:asciiTheme="majorBidi" w:hAnsiTheme="majorBidi" w:cstheme="majorBidi"/>
          <w:sz w:val="28"/>
          <w:szCs w:val="28"/>
        </w:rPr>
        <w:t>80</w:t>
      </w:r>
      <w:r w:rsidRPr="009259D7">
        <w:rPr>
          <w:rFonts w:asciiTheme="majorBidi" w:hAnsiTheme="majorBidi" w:cstheme="majorBidi"/>
          <w:sz w:val="28"/>
          <w:szCs w:val="28"/>
        </w:rPr>
        <w:t>,</w:t>
      </w:r>
      <w:r w:rsidR="007E56DD" w:rsidRPr="009259D7">
        <w:rPr>
          <w:rFonts w:asciiTheme="majorBidi" w:hAnsiTheme="majorBidi" w:cstheme="majorBidi"/>
          <w:sz w:val="28"/>
          <w:szCs w:val="28"/>
        </w:rPr>
        <w:t>000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บาท สัญญามีกำหน</w:t>
      </w:r>
      <w:r w:rsidR="00A14688" w:rsidRPr="009259D7">
        <w:rPr>
          <w:rFonts w:asciiTheme="majorBidi" w:hAnsiTheme="majorBidi" w:cstheme="majorBidi"/>
          <w:sz w:val="28"/>
          <w:szCs w:val="28"/>
          <w:cs/>
        </w:rPr>
        <w:t>ด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ระยะเวลาตั้งแต่วันที่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1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1C23E4" w:rsidRPr="009259D7">
        <w:rPr>
          <w:rFonts w:asciiTheme="majorBidi" w:hAnsiTheme="majorBidi" w:cstheme="majorBidi"/>
          <w:sz w:val="28"/>
          <w:szCs w:val="28"/>
          <w:cs/>
        </w:rPr>
        <w:t>ก</w:t>
      </w:r>
      <w:r w:rsidR="00A14688" w:rsidRPr="009259D7">
        <w:rPr>
          <w:rFonts w:asciiTheme="majorBidi" w:hAnsiTheme="majorBidi" w:cstheme="majorBidi"/>
          <w:sz w:val="28"/>
          <w:szCs w:val="28"/>
          <w:cs/>
        </w:rPr>
        <w:t>ุมภาพันธ์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6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A14688" w:rsidRPr="009259D7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7</w:t>
      </w:r>
      <w:r w:rsidR="008C0449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560956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ทั้งนี้ในระหว่างปี</w:t>
      </w:r>
      <w:r w:rsidR="005F4F4F" w:rsidRPr="009259D7">
        <w:rPr>
          <w:rFonts w:asciiTheme="majorBidi" w:eastAsia="Times New Roman" w:hAnsiTheme="majorBidi" w:cstheme="majorBidi"/>
          <w:sz w:val="28"/>
          <w:szCs w:val="28"/>
        </w:rPr>
        <w:t xml:space="preserve"> 2566</w:t>
      </w:r>
      <w:r w:rsidR="00560956" w:rsidRPr="009259D7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560956" w:rsidRPr="009259D7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</w:t>
      </w:r>
      <w:r w:rsidR="005F4F4F" w:rsidRPr="009259D7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="00560956" w:rsidRPr="009259D7">
        <w:rPr>
          <w:rFonts w:asciiTheme="majorBidi" w:hAnsiTheme="majorBidi" w:cstheme="majorBidi" w:hint="cs"/>
          <w:sz w:val="28"/>
          <w:szCs w:val="28"/>
          <w:cs/>
        </w:rPr>
        <w:t>ภายใต้เงื่อนไขเดิม</w:t>
      </w:r>
      <w:r w:rsidR="00560956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9259D7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560956"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9259D7">
        <w:rPr>
          <w:rFonts w:asciiTheme="majorBidi" w:hAnsiTheme="majorBidi" w:cstheme="majorBidi"/>
          <w:sz w:val="28"/>
          <w:szCs w:val="28"/>
        </w:rPr>
        <w:t xml:space="preserve">1 </w:t>
      </w:r>
      <w:r w:rsidR="00560956" w:rsidRPr="009259D7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560956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7</w:t>
      </w:r>
      <w:r w:rsidR="00560956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560956" w:rsidRPr="009259D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560956" w:rsidRPr="009259D7">
        <w:rPr>
          <w:rFonts w:asciiTheme="majorBidi" w:hAnsiTheme="majorBidi" w:cstheme="majorBidi"/>
          <w:sz w:val="28"/>
          <w:szCs w:val="28"/>
        </w:rPr>
        <w:t xml:space="preserve">31 </w:t>
      </w:r>
      <w:r w:rsidR="00560956" w:rsidRPr="009259D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560956" w:rsidRPr="009259D7">
        <w:rPr>
          <w:rFonts w:asciiTheme="majorBidi" w:hAnsiTheme="majorBidi" w:cstheme="majorBidi"/>
          <w:sz w:val="28"/>
          <w:szCs w:val="28"/>
        </w:rPr>
        <w:t>256</w:t>
      </w:r>
      <w:bookmarkStart w:id="12" w:name="_Hlk33139017"/>
      <w:r w:rsidR="009874EB" w:rsidRPr="009259D7">
        <w:rPr>
          <w:rFonts w:asciiTheme="majorBidi" w:hAnsiTheme="majorBidi" w:cstheme="majorBidi"/>
          <w:sz w:val="28"/>
          <w:szCs w:val="28"/>
        </w:rPr>
        <w:t>8</w:t>
      </w:r>
      <w:r w:rsidR="006D742F"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8F112B2" w14:textId="77777777" w:rsidR="003D2093" w:rsidRPr="009259D7" w:rsidRDefault="003D209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11"/>
    <w:p w14:paraId="56FFA697" w14:textId="4B2852DC" w:rsidR="00C37099" w:rsidRPr="009259D7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259D7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</w:t>
      </w:r>
      <w:r w:rsidRPr="009259D7">
        <w:rPr>
          <w:rFonts w:asciiTheme="majorBidi" w:hAnsiTheme="majorBidi" w:hint="cs"/>
          <w:i/>
          <w:iCs/>
          <w:sz w:val="28"/>
          <w:szCs w:val="28"/>
          <w:cs/>
        </w:rPr>
        <w:t>ให้บริการเฝ้าระวังและแจ้งเตือนภัยคุกคามทางคอมพิวเตอร์</w:t>
      </w:r>
    </w:p>
    <w:p w14:paraId="016AEB26" w14:textId="7DCBCFD1" w:rsidR="00C37099" w:rsidRPr="009259D7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749F78FA" w14:textId="00D5D3CA" w:rsidR="00C37099" w:rsidRPr="009259D7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บริษัทได้ทำสัญญาให้บริการเฝ้าระวังและแจ้งเตือนภัยคุกคามทางคอมพิวเตอร์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ไอ</w:t>
      </w:r>
      <w:r w:rsidRPr="009259D7">
        <w:rPr>
          <w:rFonts w:asciiTheme="majorBidi" w:hAnsiTheme="majorBidi" w:cstheme="majorBidi"/>
          <w:sz w:val="28"/>
          <w:szCs w:val="28"/>
          <w:cs/>
        </w:rPr>
        <w:t>-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ซีเคียว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785D46" w:rsidRPr="009259D7">
        <w:rPr>
          <w:rFonts w:asciiTheme="majorBidi" w:hAnsiTheme="majorBidi" w:cstheme="majorBidi"/>
          <w:sz w:val="28"/>
          <w:szCs w:val="28"/>
        </w:rPr>
        <w:br/>
      </w:r>
      <w:r w:rsidRPr="009259D7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ไอ</w:t>
      </w:r>
      <w:r w:rsidRPr="009259D7">
        <w:rPr>
          <w:rFonts w:asciiTheme="majorBidi" w:hAnsiTheme="majorBidi" w:cstheme="majorBidi"/>
          <w:sz w:val="28"/>
          <w:szCs w:val="28"/>
          <w:cs/>
        </w:rPr>
        <w:t>-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ซีเคียว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จะเป็นผู้ให้บริการเฝ้าระวัง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วิเคราะห์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และแจ้งเตือนภัยคุกคามด้านความมั่นคงปลอดภัยทางคอมพิวเตอร์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โดยคิดอัตราคงที่เดือนละ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39</w:t>
      </w:r>
      <w:r w:rsidRPr="009259D7">
        <w:rPr>
          <w:rFonts w:asciiTheme="majorBidi" w:hAnsiTheme="majorBidi" w:cstheme="majorBidi"/>
          <w:sz w:val="28"/>
          <w:szCs w:val="28"/>
        </w:rPr>
        <w:t>,</w:t>
      </w:r>
      <w:r w:rsidR="007E56DD" w:rsidRPr="009259D7">
        <w:rPr>
          <w:rFonts w:asciiTheme="majorBidi" w:hAnsiTheme="majorBidi" w:cstheme="majorBidi"/>
          <w:sz w:val="28"/>
          <w:szCs w:val="28"/>
        </w:rPr>
        <w:t>000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สัญญามีกำหนดระยะเวลาตั้งแต่วันที่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1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6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785D46" w:rsidRPr="009259D7">
        <w:rPr>
          <w:rFonts w:asciiTheme="majorBidi" w:hAnsiTheme="majorBidi" w:cstheme="majorBidi"/>
          <w:sz w:val="28"/>
          <w:szCs w:val="28"/>
        </w:rPr>
        <w:br/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9874EB" w:rsidRPr="009259D7">
        <w:rPr>
          <w:rFonts w:asciiTheme="majorBidi" w:hAnsiTheme="majorBidi" w:cstheme="majorBidi"/>
          <w:sz w:val="28"/>
          <w:szCs w:val="28"/>
        </w:rPr>
        <w:t>7</w:t>
      </w:r>
      <w:r w:rsidR="005F5247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9874EB" w:rsidRPr="009259D7">
        <w:rPr>
          <w:rFonts w:asciiTheme="majorBidi" w:hAnsiTheme="majorBidi" w:cstheme="majorBidi" w:hint="cs"/>
          <w:sz w:val="28"/>
          <w:szCs w:val="28"/>
          <w:cs/>
        </w:rPr>
        <w:t>ทั้งนี้ใน</w:t>
      </w:r>
      <w:r w:rsidR="005F4F4F" w:rsidRPr="009259D7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="00426428" w:rsidRPr="009259D7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9874EB"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874EB" w:rsidRPr="009259D7">
        <w:rPr>
          <w:rFonts w:asciiTheme="majorBidi" w:hAnsiTheme="majorBidi" w:cstheme="majorBidi"/>
          <w:sz w:val="28"/>
          <w:szCs w:val="28"/>
        </w:rPr>
        <w:t>2567</w:t>
      </w:r>
      <w:r w:rsidR="00240715" w:rsidRPr="009259D7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บริษัทได้ทำสัญญาใหม่ภายใต้เงื่อนไขเดิม โดยสัญญามีกำหนดระยะเวลาตั้งแต่วันที่</w:t>
      </w:r>
      <w:r w:rsidR="005F4F4F"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0715" w:rsidRPr="009259D7">
        <w:rPr>
          <w:rFonts w:asciiTheme="majorBidi" w:hAnsiTheme="majorBidi" w:cstheme="majorBidi"/>
          <w:sz w:val="28"/>
          <w:szCs w:val="28"/>
        </w:rPr>
        <w:t xml:space="preserve">1 </w:t>
      </w:r>
      <w:r w:rsidR="00240715" w:rsidRPr="009259D7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240715" w:rsidRPr="009259D7">
        <w:rPr>
          <w:rFonts w:asciiTheme="majorBidi" w:hAnsiTheme="majorBidi" w:cstheme="majorBidi"/>
          <w:sz w:val="28"/>
          <w:szCs w:val="28"/>
        </w:rPr>
        <w:t xml:space="preserve">2567 </w:t>
      </w:r>
      <w:r w:rsidR="00240715" w:rsidRPr="009259D7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240715" w:rsidRPr="009259D7">
        <w:rPr>
          <w:rFonts w:asciiTheme="majorBidi" w:hAnsiTheme="majorBidi" w:cstheme="majorBidi"/>
          <w:sz w:val="28"/>
          <w:szCs w:val="28"/>
        </w:rPr>
        <w:t xml:space="preserve"> 31 </w:t>
      </w:r>
      <w:r w:rsidR="00240715" w:rsidRPr="009259D7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240715" w:rsidRPr="009259D7">
        <w:rPr>
          <w:rFonts w:asciiTheme="majorBidi" w:hAnsiTheme="majorBidi" w:cstheme="majorBidi"/>
          <w:sz w:val="28"/>
          <w:szCs w:val="28"/>
        </w:rPr>
        <w:t>2570</w:t>
      </w:r>
    </w:p>
    <w:p w14:paraId="78A56568" w14:textId="77777777" w:rsidR="00C37099" w:rsidRPr="009259D7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12"/>
    <w:p w14:paraId="566413CC" w14:textId="3662942A" w:rsidR="001F2BAF" w:rsidRPr="009259D7" w:rsidRDefault="007E56DD" w:rsidP="001927AE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1F2BAF" w:rsidRPr="009259D7">
        <w:rPr>
          <w:rFonts w:asciiTheme="majorBidi" w:hAnsiTheme="majorBidi" w:cstheme="majorBidi"/>
          <w:sz w:val="28"/>
          <w:szCs w:val="28"/>
          <w:lang w:val="en-US"/>
        </w:rPr>
        <w:tab/>
      </w:r>
      <w:r w:rsidR="001F2BAF" w:rsidRPr="009259D7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1D1D43A3" w14:textId="77777777" w:rsidR="00606DED" w:rsidRPr="009259D7" w:rsidRDefault="00606DED" w:rsidP="001927AE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1F2BAF" w:rsidRPr="009259D7" w14:paraId="2B840366" w14:textId="77777777" w:rsidTr="00E62E83">
        <w:tc>
          <w:tcPr>
            <w:tcW w:w="4230" w:type="dxa"/>
            <w:shd w:val="clear" w:color="auto" w:fill="auto"/>
          </w:tcPr>
          <w:p w14:paraId="6E3B7014" w14:textId="576FAE95" w:rsidR="001F2BAF" w:rsidRPr="009259D7" w:rsidRDefault="001F2BA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  <w:r w:rsidRPr="009259D7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947946A" w14:textId="77777777" w:rsidR="001F2BAF" w:rsidRPr="009259D7" w:rsidRDefault="001F2BAF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A15AF1A" w14:textId="77777777" w:rsidR="001F2BAF" w:rsidRPr="009259D7" w:rsidRDefault="001F2BA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CEB5761" w14:textId="77777777" w:rsidR="001F2BAF" w:rsidRPr="009259D7" w:rsidRDefault="001F2BAF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9159B" w:rsidRPr="009259D7" w14:paraId="6D2A803B" w14:textId="77777777" w:rsidTr="00E62E83">
        <w:tc>
          <w:tcPr>
            <w:tcW w:w="4230" w:type="dxa"/>
            <w:shd w:val="clear" w:color="auto" w:fill="auto"/>
          </w:tcPr>
          <w:p w14:paraId="02832DC2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7F2CD0" w14:textId="658D5789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12E71065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56C9B3A" w14:textId="6B4BA268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728BE42C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BD5F98" w14:textId="78FA4D69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B0954EA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B50E1" w14:textId="720E71DF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655A7D" w:rsidRPr="009259D7" w14:paraId="27957922" w14:textId="77777777" w:rsidTr="00E62E83">
        <w:tc>
          <w:tcPr>
            <w:tcW w:w="4230" w:type="dxa"/>
            <w:shd w:val="clear" w:color="auto" w:fill="auto"/>
          </w:tcPr>
          <w:p w14:paraId="128655FE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69D9CCF" w14:textId="77777777" w:rsidR="00655A7D" w:rsidRPr="009259D7" w:rsidRDefault="00655A7D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9159B" w:rsidRPr="009259D7" w14:paraId="4D6B42EF" w14:textId="77777777" w:rsidTr="00E62E83">
        <w:tc>
          <w:tcPr>
            <w:tcW w:w="4230" w:type="dxa"/>
            <w:shd w:val="clear" w:color="auto" w:fill="auto"/>
          </w:tcPr>
          <w:p w14:paraId="2C54CF37" w14:textId="77777777" w:rsidR="00A9159B" w:rsidRPr="009259D7" w:rsidRDefault="00A9159B" w:rsidP="00A915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  <w:shd w:val="clear" w:color="auto" w:fill="auto"/>
          </w:tcPr>
          <w:p w14:paraId="4C9E3DDB" w14:textId="2FAAF041" w:rsidR="00A9159B" w:rsidRPr="009259D7" w:rsidRDefault="0005103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="00A02553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</w:p>
        </w:tc>
        <w:tc>
          <w:tcPr>
            <w:tcW w:w="262" w:type="dxa"/>
            <w:shd w:val="clear" w:color="auto" w:fill="auto"/>
          </w:tcPr>
          <w:p w14:paraId="6DB7E255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72C6AC" w14:textId="79126839" w:rsidR="00A9159B" w:rsidRPr="009259D7" w:rsidRDefault="00A9159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4,291</w:t>
            </w:r>
          </w:p>
        </w:tc>
        <w:tc>
          <w:tcPr>
            <w:tcW w:w="262" w:type="dxa"/>
            <w:shd w:val="clear" w:color="auto" w:fill="auto"/>
          </w:tcPr>
          <w:p w14:paraId="483C8E9F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38574E" w14:textId="3F9CB278" w:rsidR="00A9159B" w:rsidRPr="009259D7" w:rsidRDefault="004A3CB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4A7A3A9B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71C08" w14:textId="394C4D6B" w:rsidR="00A9159B" w:rsidRPr="009259D7" w:rsidRDefault="00A9159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</w:tr>
      <w:tr w:rsidR="00A9159B" w:rsidRPr="009259D7" w14:paraId="38641298" w14:textId="77777777" w:rsidTr="00E62E83">
        <w:tc>
          <w:tcPr>
            <w:tcW w:w="4230" w:type="dxa"/>
            <w:shd w:val="clear" w:color="auto" w:fill="auto"/>
          </w:tcPr>
          <w:p w14:paraId="26F3B779" w14:textId="1E1893A9" w:rsidR="00A9159B" w:rsidRPr="009259D7" w:rsidRDefault="00A9159B" w:rsidP="00A915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D25EF7" w14:textId="013A0AA9" w:rsidR="00A9159B" w:rsidRPr="009259D7" w:rsidRDefault="0005103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305,9</w:t>
            </w:r>
            <w:r w:rsidR="00A02553"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14:paraId="17922AE9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84E5D0" w14:textId="62BA8664" w:rsidR="00A9159B" w:rsidRPr="009259D7" w:rsidRDefault="00A9159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210,235</w:t>
            </w:r>
          </w:p>
        </w:tc>
        <w:tc>
          <w:tcPr>
            <w:tcW w:w="262" w:type="dxa"/>
            <w:shd w:val="clear" w:color="auto" w:fill="auto"/>
          </w:tcPr>
          <w:p w14:paraId="4E714D1B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A7D7E7" w14:textId="5389B936" w:rsidR="00A9159B" w:rsidRPr="009259D7" w:rsidRDefault="006169BA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93,0</w:t>
            </w:r>
            <w:r w:rsidR="004A3CBB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112A39E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1BB10C" w14:textId="020AD145" w:rsidR="00A9159B" w:rsidRPr="009259D7" w:rsidRDefault="00A9159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22,843</w:t>
            </w:r>
          </w:p>
        </w:tc>
      </w:tr>
      <w:tr w:rsidR="00A9159B" w:rsidRPr="009259D7" w14:paraId="0809FA85" w14:textId="77777777" w:rsidTr="00E62E83">
        <w:tc>
          <w:tcPr>
            <w:tcW w:w="4230" w:type="dxa"/>
            <w:shd w:val="clear" w:color="auto" w:fill="auto"/>
          </w:tcPr>
          <w:p w14:paraId="56552F72" w14:textId="41514406" w:rsidR="00A9159B" w:rsidRPr="009259D7" w:rsidRDefault="00A9159B" w:rsidP="00A915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0" w:type="dxa"/>
            <w:shd w:val="clear" w:color="auto" w:fill="auto"/>
          </w:tcPr>
          <w:p w14:paraId="1D0A1AD5" w14:textId="3CE1ADAC" w:rsidR="00A9159B" w:rsidRPr="009259D7" w:rsidRDefault="00BB3B06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62" w:type="dxa"/>
            <w:shd w:val="clear" w:color="auto" w:fill="auto"/>
          </w:tcPr>
          <w:p w14:paraId="27B41EDE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10FB0C" w14:textId="4A4F4C0B" w:rsidR="00A9159B" w:rsidRPr="009259D7" w:rsidRDefault="00A9159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62" w:type="dxa"/>
            <w:shd w:val="clear" w:color="auto" w:fill="auto"/>
          </w:tcPr>
          <w:p w14:paraId="5A7BD160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C3DCB" w14:textId="71EBF95A" w:rsidR="00A9159B" w:rsidRPr="009259D7" w:rsidRDefault="00BB3B06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657B807E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FD4341" w14:textId="61FE55BB" w:rsidR="00A9159B" w:rsidRPr="009259D7" w:rsidRDefault="00A9159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</w:tr>
      <w:tr w:rsidR="00A9159B" w:rsidRPr="009259D7" w14:paraId="3D3AA0C7" w14:textId="77777777" w:rsidTr="00A438EA">
        <w:tc>
          <w:tcPr>
            <w:tcW w:w="4230" w:type="dxa"/>
            <w:shd w:val="clear" w:color="auto" w:fill="auto"/>
          </w:tcPr>
          <w:p w14:paraId="76A30365" w14:textId="755794FA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638EB" w14:textId="0FD2D3F3" w:rsidR="00A9159B" w:rsidRPr="009259D7" w:rsidRDefault="0005103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313,298</w:t>
            </w:r>
          </w:p>
        </w:tc>
        <w:tc>
          <w:tcPr>
            <w:tcW w:w="262" w:type="dxa"/>
            <w:shd w:val="clear" w:color="auto" w:fill="auto"/>
          </w:tcPr>
          <w:p w14:paraId="5D8279B1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371D6" w14:textId="2B9BAA15" w:rsidR="00A9159B" w:rsidRPr="009259D7" w:rsidRDefault="00A9159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214,617</w:t>
            </w:r>
          </w:p>
        </w:tc>
        <w:tc>
          <w:tcPr>
            <w:tcW w:w="262" w:type="dxa"/>
            <w:shd w:val="clear" w:color="auto" w:fill="auto"/>
          </w:tcPr>
          <w:p w14:paraId="5AB30638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26657" w14:textId="5AA351E5" w:rsidR="00A9159B" w:rsidRPr="009259D7" w:rsidRDefault="006169BA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93,063</w:t>
            </w:r>
          </w:p>
        </w:tc>
        <w:tc>
          <w:tcPr>
            <w:tcW w:w="270" w:type="dxa"/>
            <w:shd w:val="clear" w:color="auto" w:fill="auto"/>
          </w:tcPr>
          <w:p w14:paraId="741CE2D5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6ED4F" w14:textId="2E665160" w:rsidR="00A9159B" w:rsidRPr="009259D7" w:rsidRDefault="00A9159B" w:rsidP="00A9159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23,025</w:t>
            </w:r>
          </w:p>
        </w:tc>
      </w:tr>
    </w:tbl>
    <w:p w14:paraId="009A7387" w14:textId="7B109232" w:rsidR="00FB7624" w:rsidRPr="009259D7" w:rsidRDefault="00FB7624" w:rsidP="001927AE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68EA1A5A" w14:textId="4DDDF159" w:rsidR="00150903" w:rsidRPr="009259D7" w:rsidRDefault="00150903" w:rsidP="001927AE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ab/>
        <w:t>เงินฝากสถาบันการเงินที่มี</w:t>
      </w:r>
      <w:r w:rsidR="00C6534B" w:rsidRPr="009259D7">
        <w:rPr>
          <w:rFonts w:asciiTheme="majorBidi" w:hAnsiTheme="majorBidi" w:cstheme="majorBidi" w:hint="cs"/>
          <w:sz w:val="28"/>
          <w:szCs w:val="28"/>
          <w:cs/>
        </w:rPr>
        <w:t>ข้อจำกัดการใช้</w:t>
      </w:r>
    </w:p>
    <w:p w14:paraId="7801E800" w14:textId="77777777" w:rsidR="00150903" w:rsidRPr="009259D7" w:rsidRDefault="00150903" w:rsidP="001927A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7C2E4B1F" w14:textId="60214B63" w:rsidR="00150903" w:rsidRPr="009259D7" w:rsidRDefault="00150903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ณ วันที่ </w:t>
      </w:r>
      <w:r w:rsidRPr="009259D7">
        <w:rPr>
          <w:rFonts w:asciiTheme="majorBidi" w:hAnsiTheme="majorBidi" w:cstheme="majorBidi"/>
          <w:sz w:val="28"/>
          <w:szCs w:val="28"/>
          <w:lang w:eastAsia="x-none"/>
        </w:rPr>
        <w:t>31</w:t>
      </w:r>
      <w:r w:rsidRPr="009259D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ธันวาคม</w:t>
      </w:r>
      <w:r w:rsidRPr="009259D7">
        <w:rPr>
          <w:rFonts w:asciiTheme="majorBidi" w:hAnsiTheme="majorBidi" w:cstheme="majorBidi"/>
          <w:sz w:val="28"/>
          <w:szCs w:val="28"/>
          <w:lang w:eastAsia="x-none"/>
        </w:rPr>
        <w:t xml:space="preserve"> 256</w:t>
      </w:r>
      <w:r w:rsidR="00A9159B" w:rsidRPr="009259D7">
        <w:rPr>
          <w:rFonts w:asciiTheme="majorBidi" w:hAnsiTheme="majorBidi" w:cstheme="majorBidi"/>
          <w:sz w:val="28"/>
          <w:szCs w:val="28"/>
          <w:lang w:eastAsia="x-none"/>
        </w:rPr>
        <w:t xml:space="preserve">6 </w:t>
      </w:r>
      <w:r w:rsidRPr="009259D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เงินฝากออมทรัพย์และเงินฝากประจำในงบการเงินรวมและงบการเงินเฉพาะกิจการจำนวน </w:t>
      </w:r>
      <w:r w:rsidR="00711CB5" w:rsidRPr="009259D7">
        <w:rPr>
          <w:rFonts w:asciiTheme="majorBidi" w:hAnsiTheme="majorBidi" w:cstheme="majorBidi"/>
          <w:sz w:val="28"/>
          <w:szCs w:val="28"/>
          <w:lang w:eastAsia="x-none"/>
        </w:rPr>
        <w:t>19.50</w:t>
      </w:r>
      <w:r w:rsidRPr="009259D7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val="x-none" w:eastAsia="x-none"/>
        </w:rPr>
        <w:t>ล้าน</w:t>
      </w:r>
      <w:r w:rsidRPr="009259D7">
        <w:rPr>
          <w:rFonts w:asciiTheme="majorBidi" w:hAnsiTheme="majorBidi" w:cstheme="majorBidi"/>
          <w:sz w:val="28"/>
          <w:szCs w:val="28"/>
          <w:cs/>
          <w:lang w:eastAsia="x-none"/>
        </w:rPr>
        <w:t>บาท</w:t>
      </w:r>
      <w:r w:rsidRPr="009259D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eastAsia="x-none"/>
        </w:rPr>
        <w:t>และ</w:t>
      </w:r>
      <w:r w:rsidRPr="009259D7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C03D85" w:rsidRPr="009259D7">
        <w:rPr>
          <w:rFonts w:asciiTheme="majorBidi" w:hAnsiTheme="majorBidi" w:cstheme="majorBidi"/>
          <w:sz w:val="28"/>
          <w:szCs w:val="28"/>
          <w:lang w:eastAsia="x-none"/>
        </w:rPr>
        <w:t>1</w:t>
      </w:r>
      <w:r w:rsidR="006169BA" w:rsidRPr="009259D7">
        <w:rPr>
          <w:rFonts w:asciiTheme="majorBidi" w:hAnsiTheme="majorBidi" w:cstheme="majorBidi"/>
          <w:sz w:val="28"/>
          <w:szCs w:val="28"/>
          <w:lang w:eastAsia="x-none"/>
        </w:rPr>
        <w:t>9</w:t>
      </w:r>
      <w:r w:rsidR="00C03D85" w:rsidRPr="009259D7">
        <w:rPr>
          <w:rFonts w:asciiTheme="majorBidi" w:hAnsiTheme="majorBidi" w:cstheme="majorBidi"/>
          <w:sz w:val="28"/>
          <w:szCs w:val="28"/>
          <w:lang w:eastAsia="x-none"/>
        </w:rPr>
        <w:t>.</w:t>
      </w:r>
      <w:r w:rsidR="006169BA" w:rsidRPr="009259D7">
        <w:rPr>
          <w:rFonts w:asciiTheme="majorBidi" w:hAnsiTheme="majorBidi" w:cstheme="majorBidi"/>
          <w:sz w:val="28"/>
          <w:szCs w:val="28"/>
          <w:lang w:eastAsia="x-none"/>
        </w:rPr>
        <w:t>2</w:t>
      </w:r>
      <w:r w:rsidR="00C03D85" w:rsidRPr="009259D7">
        <w:rPr>
          <w:rFonts w:asciiTheme="majorBidi" w:hAnsiTheme="majorBidi" w:cstheme="majorBidi"/>
          <w:sz w:val="28"/>
          <w:szCs w:val="28"/>
          <w:lang w:eastAsia="x-none"/>
        </w:rPr>
        <w:t>3</w:t>
      </w:r>
      <w:r w:rsidR="00C03D85" w:rsidRPr="009259D7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ล้านบาท ตามลำดับ 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(</w:t>
      </w:r>
      <w:r w:rsidRPr="009259D7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256</w:t>
      </w:r>
      <w:r w:rsidR="00A9159B" w:rsidRPr="009259D7">
        <w:rPr>
          <w:rFonts w:asciiTheme="majorBidi" w:hAnsiTheme="majorBidi" w:cstheme="majorBidi"/>
          <w:i/>
          <w:iCs/>
          <w:sz w:val="28"/>
          <w:szCs w:val="28"/>
          <w:lang w:eastAsia="x-none"/>
        </w:rPr>
        <w:t>5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: </w:t>
      </w:r>
      <w:r w:rsidR="00A9159B" w:rsidRPr="009259D7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19.00 </w:t>
      </w:r>
      <w:r w:rsidR="00A9159B" w:rsidRPr="009259D7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ล้าน</w:t>
      </w:r>
      <w:r w:rsidR="00A9159B" w:rsidRPr="009259D7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บาท</w:t>
      </w:r>
      <w:r w:rsidR="00A9159B" w:rsidRPr="009259D7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 </w:t>
      </w:r>
      <w:r w:rsidR="00A9159B" w:rsidRPr="009259D7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และ</w:t>
      </w:r>
      <w:r w:rsidR="00A9159B" w:rsidRPr="009259D7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18.73 </w:t>
      </w:r>
      <w:r w:rsidR="00A9159B" w:rsidRPr="009259D7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ล้านบาท</w:t>
      </w:r>
      <w:r w:rsidR="00A9159B" w:rsidRPr="009259D7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ตามลำดับ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)</w:t>
      </w:r>
      <w:r w:rsidRPr="009259D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ได้ใช้เป็นหลักประกันต่อธนาคารสำหรับ</w:t>
      </w:r>
      <w:r w:rsidRPr="009259D7">
        <w:rPr>
          <w:rFonts w:asciiTheme="majorBidi" w:hAnsiTheme="majorBidi" w:cstheme="majorBidi"/>
          <w:sz w:val="28"/>
          <w:szCs w:val="28"/>
          <w:cs/>
          <w:lang w:eastAsia="x-none"/>
        </w:rPr>
        <w:t>วงเงินเบิกเกินบัญชีธนาคารและภาระผูกพันและหนี้สินที่อาจเกิดขึ้น</w:t>
      </w:r>
    </w:p>
    <w:p w14:paraId="1DF23207" w14:textId="77777777" w:rsidR="00150903" w:rsidRPr="009259D7" w:rsidRDefault="0015090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9259D7">
        <w:rPr>
          <w:rFonts w:asciiTheme="majorBidi" w:hAnsiTheme="majorBidi" w:cstheme="majorBidi"/>
          <w:sz w:val="28"/>
          <w:szCs w:val="28"/>
          <w:cs/>
          <w:lang w:eastAsia="x-none"/>
        </w:rPr>
        <w:br w:type="page"/>
      </w:r>
    </w:p>
    <w:p w14:paraId="2CD39429" w14:textId="76E1A79C" w:rsidR="00EC6792" w:rsidRPr="009259D7" w:rsidRDefault="007E56DD" w:rsidP="001927AE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9259D7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62376B" w:rsidRPr="009259D7">
        <w:rPr>
          <w:rFonts w:asciiTheme="majorBidi" w:hAnsiTheme="majorBidi" w:cstheme="majorBidi"/>
          <w:sz w:val="30"/>
          <w:szCs w:val="30"/>
          <w:cs/>
        </w:rPr>
        <w:tab/>
      </w:r>
      <w:r w:rsidR="00EC6792" w:rsidRPr="009259D7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A90672" w:rsidRPr="009259D7">
        <w:rPr>
          <w:rFonts w:asciiTheme="majorBidi" w:hAnsiTheme="majorBidi" w:cstheme="majorBidi"/>
          <w:sz w:val="28"/>
          <w:szCs w:val="28"/>
          <w:cs/>
        </w:rPr>
        <w:t>และลูกหนี้อื่น</w:t>
      </w:r>
    </w:p>
    <w:p w14:paraId="4BE7A9DB" w14:textId="77777777" w:rsidR="00C1234E" w:rsidRPr="009259D7" w:rsidRDefault="00C1234E" w:rsidP="001927AE">
      <w:pPr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360"/>
        <w:gridCol w:w="990"/>
        <w:gridCol w:w="260"/>
        <w:gridCol w:w="1000"/>
        <w:gridCol w:w="260"/>
        <w:gridCol w:w="1000"/>
        <w:gridCol w:w="270"/>
        <w:gridCol w:w="990"/>
      </w:tblGrid>
      <w:tr w:rsidR="007A64EE" w:rsidRPr="009259D7" w14:paraId="40737932" w14:textId="77777777" w:rsidTr="00A30FBF">
        <w:trPr>
          <w:tblHeader/>
        </w:trPr>
        <w:tc>
          <w:tcPr>
            <w:tcW w:w="3870" w:type="dxa"/>
            <w:shd w:val="clear" w:color="auto" w:fill="auto"/>
          </w:tcPr>
          <w:p w14:paraId="116C22E8" w14:textId="77777777" w:rsidR="007A64EE" w:rsidRPr="009259D7" w:rsidRDefault="007A64E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C83EAC8" w14:textId="77777777" w:rsidR="007A64EE" w:rsidRPr="009259D7" w:rsidRDefault="007A64E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D2E5F4" w14:textId="77777777" w:rsidR="007A64EE" w:rsidRPr="009259D7" w:rsidRDefault="007A64EE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4CC9FAE" w14:textId="77777777" w:rsidR="007A64EE" w:rsidRPr="009259D7" w:rsidRDefault="007A64E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09168831" w14:textId="77777777" w:rsidR="007A64EE" w:rsidRPr="009259D7" w:rsidRDefault="007A64EE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9259D7" w14:paraId="350E26C2" w14:textId="77777777" w:rsidTr="00A30FBF">
        <w:trPr>
          <w:tblHeader/>
        </w:trPr>
        <w:tc>
          <w:tcPr>
            <w:tcW w:w="3870" w:type="dxa"/>
            <w:shd w:val="clear" w:color="auto" w:fill="auto"/>
          </w:tcPr>
          <w:p w14:paraId="28FD5240" w14:textId="4C457273" w:rsidR="00655A7D" w:rsidRPr="009259D7" w:rsidRDefault="0084111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94927FC" w14:textId="58A425BB" w:rsidR="00655A7D" w:rsidRPr="009259D7" w:rsidRDefault="00655A7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68FB402" w14:textId="3EB16BA2" w:rsidR="00655A7D" w:rsidRPr="009259D7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9159B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14:paraId="71F972D0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9B67759" w14:textId="06DDA1E3" w:rsidR="00655A7D" w:rsidRPr="009259D7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9159B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380D4675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054C806" w14:textId="0E0E4966" w:rsidR="00655A7D" w:rsidRPr="009259D7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9159B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F8A7FFE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5D302D" w14:textId="26D31B76" w:rsidR="00655A7D" w:rsidRPr="009259D7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9159B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655A7D" w:rsidRPr="009259D7" w14:paraId="47BD9C61" w14:textId="77777777" w:rsidTr="00A30FBF">
        <w:trPr>
          <w:trHeight w:val="281"/>
          <w:tblHeader/>
        </w:trPr>
        <w:tc>
          <w:tcPr>
            <w:tcW w:w="3870" w:type="dxa"/>
            <w:shd w:val="clear" w:color="auto" w:fill="auto"/>
          </w:tcPr>
          <w:p w14:paraId="7AF1B66B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5F00DD3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54F2150" w14:textId="77777777" w:rsidR="00655A7D" w:rsidRPr="009259D7" w:rsidRDefault="00655A7D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9259D7" w14:paraId="0B983538" w14:textId="77777777" w:rsidTr="00A30FBF">
        <w:tc>
          <w:tcPr>
            <w:tcW w:w="3870" w:type="dxa"/>
            <w:shd w:val="clear" w:color="auto" w:fill="auto"/>
          </w:tcPr>
          <w:p w14:paraId="5025166B" w14:textId="77777777" w:rsidR="00655A7D" w:rsidRPr="009259D7" w:rsidRDefault="00655A7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9D9F744" w14:textId="77777777" w:rsidR="00655A7D" w:rsidRPr="009259D7" w:rsidRDefault="00655A7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EFB0DC" w14:textId="77777777" w:rsidR="00655A7D" w:rsidRPr="009259D7" w:rsidRDefault="00655A7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B60DADC" w14:textId="77777777" w:rsidR="00655A7D" w:rsidRPr="009259D7" w:rsidRDefault="00655A7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DB91C56" w14:textId="77777777" w:rsidR="00655A7D" w:rsidRPr="009259D7" w:rsidRDefault="00655A7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180F72B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B9703FC" w14:textId="77777777" w:rsidR="00655A7D" w:rsidRPr="009259D7" w:rsidRDefault="00655A7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80D2CE" w14:textId="77777777" w:rsidR="00655A7D" w:rsidRPr="009259D7" w:rsidRDefault="00655A7D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241722" w14:textId="77777777" w:rsidR="00655A7D" w:rsidRPr="009259D7" w:rsidRDefault="00655A7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159B" w:rsidRPr="009259D7" w14:paraId="188DC395" w14:textId="77777777" w:rsidTr="00A30FBF">
        <w:tc>
          <w:tcPr>
            <w:tcW w:w="3870" w:type="dxa"/>
            <w:shd w:val="clear" w:color="auto" w:fill="auto"/>
          </w:tcPr>
          <w:p w14:paraId="693E4BDB" w14:textId="71BC1AA5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5F0F856" w14:textId="58571F41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73C4AC" w14:textId="744A285F" w:rsidR="00A9159B" w:rsidRPr="009259D7" w:rsidRDefault="009E65B4" w:rsidP="00A9159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05D7A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30,429</w:t>
            </w:r>
          </w:p>
        </w:tc>
        <w:tc>
          <w:tcPr>
            <w:tcW w:w="260" w:type="dxa"/>
            <w:shd w:val="clear" w:color="auto" w:fill="auto"/>
          </w:tcPr>
          <w:p w14:paraId="6C4CD49F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85C54E" w14:textId="2D1F7013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418,303</w:t>
            </w:r>
          </w:p>
        </w:tc>
        <w:tc>
          <w:tcPr>
            <w:tcW w:w="260" w:type="dxa"/>
            <w:shd w:val="clear" w:color="auto" w:fill="auto"/>
          </w:tcPr>
          <w:p w14:paraId="58EF30C1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B2E39C5" w14:textId="1D7D8E7A" w:rsidR="00A9159B" w:rsidRPr="009259D7" w:rsidRDefault="00962CE2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190,706</w:t>
            </w:r>
          </w:p>
        </w:tc>
        <w:tc>
          <w:tcPr>
            <w:tcW w:w="270" w:type="dxa"/>
            <w:shd w:val="clear" w:color="auto" w:fill="auto"/>
          </w:tcPr>
          <w:p w14:paraId="676B3CB7" w14:textId="77777777" w:rsidR="00A9159B" w:rsidRPr="009259D7" w:rsidRDefault="00A9159B" w:rsidP="00A915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0525F4" w14:textId="54DB5008" w:rsidR="00A9159B" w:rsidRPr="009259D7" w:rsidRDefault="00A9159B" w:rsidP="00A9159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343,247</w:t>
            </w:r>
          </w:p>
        </w:tc>
      </w:tr>
      <w:tr w:rsidR="00A9159B" w:rsidRPr="009259D7" w14:paraId="0F4199DA" w14:textId="77777777" w:rsidTr="00003898">
        <w:tc>
          <w:tcPr>
            <w:tcW w:w="3870" w:type="dxa"/>
            <w:shd w:val="clear" w:color="auto" w:fill="auto"/>
          </w:tcPr>
          <w:p w14:paraId="175A8D6C" w14:textId="4864D63D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F023E2" w14:textId="77777777" w:rsidR="00A9159B" w:rsidRPr="009259D7" w:rsidDel="003F2604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9D38B2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494C2DC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041C41" w14:textId="77777777" w:rsidR="00A9159B" w:rsidRPr="009259D7" w:rsidDel="003F2604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ABCDB81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A3DC14C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2D6DDA" w14:textId="77777777" w:rsidR="00A9159B" w:rsidRPr="009259D7" w:rsidRDefault="00A9159B" w:rsidP="00A915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DC3DF5" w14:textId="77777777" w:rsidR="00A9159B" w:rsidRPr="009259D7" w:rsidDel="003F2604" w:rsidRDefault="00A9159B" w:rsidP="00A9159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159B" w:rsidRPr="009259D7" w14:paraId="66C61346" w14:textId="77777777" w:rsidTr="00003898">
        <w:tc>
          <w:tcPr>
            <w:tcW w:w="3870" w:type="dxa"/>
            <w:shd w:val="clear" w:color="auto" w:fill="auto"/>
          </w:tcPr>
          <w:p w14:paraId="68662E5D" w14:textId="247EDA6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1 - 90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30DA145" w14:textId="77777777" w:rsidR="00A9159B" w:rsidRPr="009259D7" w:rsidDel="003F2604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F094BB" w14:textId="59C6834D" w:rsidR="00A9159B" w:rsidRPr="009259D7" w:rsidRDefault="00AB62FE" w:rsidP="00A9159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68,025</w:t>
            </w:r>
          </w:p>
        </w:tc>
        <w:tc>
          <w:tcPr>
            <w:tcW w:w="260" w:type="dxa"/>
            <w:shd w:val="clear" w:color="auto" w:fill="auto"/>
          </w:tcPr>
          <w:p w14:paraId="24869A69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DE64C4" w14:textId="74C2460F" w:rsidR="00A9159B" w:rsidRPr="009259D7" w:rsidDel="003F2604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64,942</w:t>
            </w:r>
          </w:p>
        </w:tc>
        <w:tc>
          <w:tcPr>
            <w:tcW w:w="260" w:type="dxa"/>
            <w:shd w:val="clear" w:color="auto" w:fill="auto"/>
          </w:tcPr>
          <w:p w14:paraId="20CC9D01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4AFF51F" w14:textId="1A249DD4" w:rsidR="00A9159B" w:rsidRPr="009259D7" w:rsidRDefault="00962CE2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48,182</w:t>
            </w:r>
          </w:p>
        </w:tc>
        <w:tc>
          <w:tcPr>
            <w:tcW w:w="270" w:type="dxa"/>
            <w:shd w:val="clear" w:color="auto" w:fill="auto"/>
          </w:tcPr>
          <w:p w14:paraId="4D5B8439" w14:textId="77777777" w:rsidR="00A9159B" w:rsidRPr="009259D7" w:rsidRDefault="00A9159B" w:rsidP="00A915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EC5001" w14:textId="3F5EDC48" w:rsidR="00A9159B" w:rsidRPr="009259D7" w:rsidDel="003F2604" w:rsidRDefault="00A9159B" w:rsidP="00A9159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43,760</w:t>
            </w:r>
          </w:p>
        </w:tc>
      </w:tr>
      <w:tr w:rsidR="00A9159B" w:rsidRPr="009259D7" w14:paraId="03D8A926" w14:textId="77777777" w:rsidTr="00E34AF7">
        <w:tc>
          <w:tcPr>
            <w:tcW w:w="3870" w:type="dxa"/>
            <w:shd w:val="clear" w:color="auto" w:fill="auto"/>
          </w:tcPr>
          <w:p w14:paraId="1194D89D" w14:textId="77A4090B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646BC54" w14:textId="4329F015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B3AC52" w14:textId="49F01B41" w:rsidR="00A9159B" w:rsidRPr="009259D7" w:rsidRDefault="00AB62FE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12,616</w:t>
            </w:r>
          </w:p>
        </w:tc>
        <w:tc>
          <w:tcPr>
            <w:tcW w:w="260" w:type="dxa"/>
            <w:shd w:val="clear" w:color="auto" w:fill="auto"/>
          </w:tcPr>
          <w:p w14:paraId="31E69C68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70B1AB8" w14:textId="058BC513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1,421</w:t>
            </w:r>
          </w:p>
        </w:tc>
        <w:tc>
          <w:tcPr>
            <w:tcW w:w="260" w:type="dxa"/>
            <w:shd w:val="clear" w:color="auto" w:fill="auto"/>
          </w:tcPr>
          <w:p w14:paraId="000CF5FD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C45A92E" w14:textId="708D00FA" w:rsidR="00A9159B" w:rsidRPr="009259D7" w:rsidRDefault="00962CE2" w:rsidP="00962C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10,396</w:t>
            </w:r>
          </w:p>
        </w:tc>
        <w:tc>
          <w:tcPr>
            <w:tcW w:w="270" w:type="dxa"/>
            <w:shd w:val="clear" w:color="auto" w:fill="auto"/>
          </w:tcPr>
          <w:p w14:paraId="6777FB03" w14:textId="77777777" w:rsidR="00A9159B" w:rsidRPr="009259D7" w:rsidRDefault="00A9159B" w:rsidP="00A9159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E59D85" w14:textId="64DBE48C" w:rsidR="00A9159B" w:rsidRPr="009259D7" w:rsidRDefault="00A9159B" w:rsidP="00A9159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9159B" w:rsidRPr="009259D7" w14:paraId="2104C6F6" w14:textId="77777777" w:rsidTr="00E34AF7">
        <w:tc>
          <w:tcPr>
            <w:tcW w:w="3870" w:type="dxa"/>
            <w:shd w:val="clear" w:color="auto" w:fill="auto"/>
          </w:tcPr>
          <w:p w14:paraId="049D04A9" w14:textId="3201EF0C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6C876E7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86358A" w14:textId="0255B5DF" w:rsidR="00A9159B" w:rsidRPr="009259D7" w:rsidRDefault="00B72392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405D7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11,070</w:t>
            </w:r>
          </w:p>
        </w:tc>
        <w:tc>
          <w:tcPr>
            <w:tcW w:w="260" w:type="dxa"/>
            <w:shd w:val="clear" w:color="auto" w:fill="auto"/>
          </w:tcPr>
          <w:p w14:paraId="6EC0BCC2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3163F35" w14:textId="4794E2EF" w:rsidR="00A9159B" w:rsidRPr="009259D7" w:rsidDel="003F2604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484,666</w:t>
            </w:r>
          </w:p>
        </w:tc>
        <w:tc>
          <w:tcPr>
            <w:tcW w:w="260" w:type="dxa"/>
            <w:shd w:val="clear" w:color="auto" w:fill="auto"/>
          </w:tcPr>
          <w:p w14:paraId="3783C147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49A7F5B" w14:textId="3A0C1558" w:rsidR="00A9159B" w:rsidRPr="009259D7" w:rsidRDefault="00962CE2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249,284</w:t>
            </w:r>
          </w:p>
        </w:tc>
        <w:tc>
          <w:tcPr>
            <w:tcW w:w="270" w:type="dxa"/>
            <w:shd w:val="clear" w:color="auto" w:fill="auto"/>
          </w:tcPr>
          <w:p w14:paraId="4614B999" w14:textId="77777777" w:rsidR="00A9159B" w:rsidRPr="009259D7" w:rsidRDefault="00A9159B" w:rsidP="00A915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20FFDF" w14:textId="205C6745" w:rsidR="00A9159B" w:rsidRPr="009259D7" w:rsidDel="003F2604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387,007</w:t>
            </w:r>
          </w:p>
        </w:tc>
      </w:tr>
      <w:tr w:rsidR="00A9159B" w:rsidRPr="009259D7" w14:paraId="2E5C95D6" w14:textId="77777777" w:rsidTr="00E34AF7">
        <w:tc>
          <w:tcPr>
            <w:tcW w:w="3870" w:type="dxa"/>
            <w:shd w:val="clear" w:color="auto" w:fill="auto"/>
          </w:tcPr>
          <w:p w14:paraId="31F9652B" w14:textId="29344BB5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7AB036E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AF6084" w14:textId="3B5431E6" w:rsidR="00A9159B" w:rsidRPr="009259D7" w:rsidRDefault="00B72392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(84)</w:t>
            </w:r>
          </w:p>
        </w:tc>
        <w:tc>
          <w:tcPr>
            <w:tcW w:w="260" w:type="dxa"/>
            <w:shd w:val="clear" w:color="auto" w:fill="auto"/>
          </w:tcPr>
          <w:p w14:paraId="11165B5B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1BB7CC4" w14:textId="50780A59" w:rsidR="00A9159B" w:rsidRPr="009259D7" w:rsidDel="003F2604" w:rsidRDefault="00B72392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(566)</w:t>
            </w:r>
          </w:p>
        </w:tc>
        <w:tc>
          <w:tcPr>
            <w:tcW w:w="260" w:type="dxa"/>
            <w:shd w:val="clear" w:color="auto" w:fill="auto"/>
          </w:tcPr>
          <w:p w14:paraId="30AE225A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368A48C" w14:textId="1DC67FAB" w:rsidR="00A9159B" w:rsidRPr="009259D7" w:rsidRDefault="00CD6C54" w:rsidP="00A9159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7D5E23" w14:textId="77777777" w:rsidR="00A9159B" w:rsidRPr="009259D7" w:rsidRDefault="00A9159B" w:rsidP="00A9159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911EEF" w14:textId="5A51879C" w:rsidR="00A9159B" w:rsidRPr="009259D7" w:rsidDel="003F2604" w:rsidRDefault="00A9159B" w:rsidP="00A9159B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159B" w:rsidRPr="009259D7" w14:paraId="184F0E12" w14:textId="77777777" w:rsidTr="00A30FBF">
        <w:tc>
          <w:tcPr>
            <w:tcW w:w="3870" w:type="dxa"/>
            <w:shd w:val="clear" w:color="auto" w:fill="auto"/>
          </w:tcPr>
          <w:p w14:paraId="29DDC244" w14:textId="38E8512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B72772A" w14:textId="437E18DD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533F" w14:textId="787F6B17" w:rsidR="00A9159B" w:rsidRPr="009259D7" w:rsidRDefault="00B72392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05D7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10,986</w:t>
            </w:r>
          </w:p>
        </w:tc>
        <w:tc>
          <w:tcPr>
            <w:tcW w:w="260" w:type="dxa"/>
            <w:shd w:val="clear" w:color="auto" w:fill="auto"/>
          </w:tcPr>
          <w:p w14:paraId="3E5076E5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1552" w14:textId="72590918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484,100</w:t>
            </w:r>
          </w:p>
        </w:tc>
        <w:tc>
          <w:tcPr>
            <w:tcW w:w="260" w:type="dxa"/>
            <w:shd w:val="clear" w:color="auto" w:fill="auto"/>
          </w:tcPr>
          <w:p w14:paraId="5BB4B45E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6239" w14:textId="415DA07E" w:rsidR="00A9159B" w:rsidRPr="009259D7" w:rsidRDefault="00962CE2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249,284</w:t>
            </w:r>
          </w:p>
        </w:tc>
        <w:tc>
          <w:tcPr>
            <w:tcW w:w="270" w:type="dxa"/>
            <w:shd w:val="clear" w:color="auto" w:fill="auto"/>
          </w:tcPr>
          <w:p w14:paraId="2B5D0A03" w14:textId="77777777" w:rsidR="00A9159B" w:rsidRPr="009259D7" w:rsidRDefault="00A9159B" w:rsidP="00A9159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5DEBF" w14:textId="300B90CB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387,007</w:t>
            </w:r>
          </w:p>
        </w:tc>
      </w:tr>
      <w:tr w:rsidR="00A9159B" w:rsidRPr="009259D7" w14:paraId="2BA32224" w14:textId="77777777" w:rsidTr="00A30FBF">
        <w:trPr>
          <w:trHeight w:val="58"/>
        </w:trPr>
        <w:tc>
          <w:tcPr>
            <w:tcW w:w="3870" w:type="dxa"/>
            <w:shd w:val="clear" w:color="auto" w:fill="auto"/>
          </w:tcPr>
          <w:p w14:paraId="59114A6F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615AB8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CE208E1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467B76E1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098C7919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14:paraId="6D0E6203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BD2F431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46EED33E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2ACA63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</w:tr>
      <w:tr w:rsidR="00A9159B" w:rsidRPr="009259D7" w14:paraId="4275EDAB" w14:textId="77777777" w:rsidTr="00A30FBF">
        <w:tc>
          <w:tcPr>
            <w:tcW w:w="3870" w:type="dxa"/>
            <w:shd w:val="clear" w:color="auto" w:fill="auto"/>
          </w:tcPr>
          <w:p w14:paraId="2C618151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3AAC9C8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0BD0D4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2572051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37FB253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4E8C709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128768B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5876E8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675E6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CE6314" w:rsidRPr="009259D7" w14:paraId="6DCD2854" w14:textId="77777777" w:rsidTr="00003898">
        <w:tc>
          <w:tcPr>
            <w:tcW w:w="3870" w:type="dxa"/>
            <w:shd w:val="clear" w:color="auto" w:fill="auto"/>
          </w:tcPr>
          <w:p w14:paraId="1DF70F1B" w14:textId="45F5B4BB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A0B3150" w14:textId="77777777" w:rsidR="00CE6314" w:rsidRPr="009259D7" w:rsidRDefault="00CE6314" w:rsidP="00CE6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6F8DE0" w14:textId="1E710FC3" w:rsidR="00CE6314" w:rsidRPr="009259D7" w:rsidRDefault="009B4FD8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41,267</w:t>
            </w:r>
          </w:p>
        </w:tc>
        <w:tc>
          <w:tcPr>
            <w:tcW w:w="260" w:type="dxa"/>
            <w:shd w:val="clear" w:color="auto" w:fill="auto"/>
          </w:tcPr>
          <w:p w14:paraId="74A28C9C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AF92C64" w14:textId="215198B0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37,257</w:t>
            </w:r>
          </w:p>
        </w:tc>
        <w:tc>
          <w:tcPr>
            <w:tcW w:w="260" w:type="dxa"/>
            <w:shd w:val="clear" w:color="auto" w:fill="auto"/>
          </w:tcPr>
          <w:p w14:paraId="6428CB92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C1698AD" w14:textId="4712AAF8" w:rsidR="00CE6314" w:rsidRPr="009259D7" w:rsidRDefault="00CE6314" w:rsidP="00CE63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EBE942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605C99" w14:textId="14169FDD" w:rsidR="00CE6314" w:rsidRPr="009259D7" w:rsidRDefault="00CE6314" w:rsidP="00CE631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CE6314" w:rsidRPr="009259D7" w14:paraId="07108BCC" w14:textId="77777777" w:rsidTr="00003898">
        <w:tc>
          <w:tcPr>
            <w:tcW w:w="3870" w:type="dxa"/>
            <w:shd w:val="clear" w:color="auto" w:fill="auto"/>
          </w:tcPr>
          <w:p w14:paraId="2B8A4BAB" w14:textId="6E991B1B" w:rsidR="00CE6314" w:rsidRPr="009259D7" w:rsidRDefault="00CE6314" w:rsidP="00CE6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385A879" w14:textId="7E350A5E" w:rsidR="00CE6314" w:rsidRPr="009259D7" w:rsidRDefault="00CE6314" w:rsidP="00CE6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9D237D" w14:textId="3BC619E7" w:rsidR="00CE6314" w:rsidRPr="009259D7" w:rsidRDefault="00B72392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C67643A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57CDB8A" w14:textId="160C74CA" w:rsidR="00CE6314" w:rsidRPr="009259D7" w:rsidRDefault="00CE6314" w:rsidP="00CE6314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1FF0824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FE7F9BB" w14:textId="3235C928" w:rsidR="00CE6314" w:rsidRPr="009259D7" w:rsidRDefault="00CE6314" w:rsidP="00CE63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648508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502E65" w14:textId="628A880B" w:rsidR="00CE6314" w:rsidRPr="009259D7" w:rsidRDefault="00CE6314" w:rsidP="00CE631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CE6314" w:rsidRPr="009259D7" w14:paraId="1017FFEF" w14:textId="77777777" w:rsidTr="00841111">
        <w:trPr>
          <w:trHeight w:val="58"/>
        </w:trPr>
        <w:tc>
          <w:tcPr>
            <w:tcW w:w="3870" w:type="dxa"/>
            <w:shd w:val="clear" w:color="auto" w:fill="auto"/>
          </w:tcPr>
          <w:p w14:paraId="412B8F4A" w14:textId="16D4F2E1" w:rsidR="00CE6314" w:rsidRPr="009259D7" w:rsidRDefault="00CE6314" w:rsidP="00CE6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F24DF60" w14:textId="02765944" w:rsidR="00CE6314" w:rsidRPr="009259D7" w:rsidRDefault="00CE6314" w:rsidP="00CE6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A4962" w14:textId="4BB9D9F1" w:rsidR="00CE6314" w:rsidRPr="009259D7" w:rsidRDefault="009B4FD8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41,267</w:t>
            </w:r>
          </w:p>
        </w:tc>
        <w:tc>
          <w:tcPr>
            <w:tcW w:w="260" w:type="dxa"/>
            <w:shd w:val="clear" w:color="auto" w:fill="auto"/>
          </w:tcPr>
          <w:p w14:paraId="2DFDF078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F0A75" w14:textId="6C4C2451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37,257</w:t>
            </w:r>
          </w:p>
        </w:tc>
        <w:tc>
          <w:tcPr>
            <w:tcW w:w="260" w:type="dxa"/>
            <w:shd w:val="clear" w:color="auto" w:fill="auto"/>
          </w:tcPr>
          <w:p w14:paraId="3040DC55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17AB4" w14:textId="5472CDEF" w:rsidR="00CE6314" w:rsidRPr="009259D7" w:rsidRDefault="00CE6314" w:rsidP="00CE63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DD235C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23D56" w14:textId="3704258C" w:rsidR="00CE6314" w:rsidRPr="009259D7" w:rsidRDefault="00CE6314" w:rsidP="00CE631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  <w:tr w:rsidR="00CE6314" w:rsidRPr="009259D7" w14:paraId="19818B92" w14:textId="77777777" w:rsidTr="00A30FBF">
        <w:trPr>
          <w:trHeight w:val="58"/>
        </w:trPr>
        <w:tc>
          <w:tcPr>
            <w:tcW w:w="3870" w:type="dxa"/>
            <w:shd w:val="clear" w:color="auto" w:fill="auto"/>
          </w:tcPr>
          <w:p w14:paraId="03C238B0" w14:textId="77777777" w:rsidR="00CE6314" w:rsidRPr="009259D7" w:rsidRDefault="00CE6314" w:rsidP="00CE6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D0568A4" w14:textId="77777777" w:rsidR="00CE6314" w:rsidRPr="009259D7" w:rsidRDefault="00CE6314" w:rsidP="00CE6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8C37F6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154BD726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9898D2C" w14:textId="77777777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4CF98595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B86929A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4B2DFE3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43B4F3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CE6314" w:rsidRPr="009259D7" w14:paraId="35DE3E66" w14:textId="77777777" w:rsidTr="00A30FBF">
        <w:trPr>
          <w:trHeight w:val="80"/>
        </w:trPr>
        <w:tc>
          <w:tcPr>
            <w:tcW w:w="3870" w:type="dxa"/>
            <w:shd w:val="clear" w:color="auto" w:fill="auto"/>
          </w:tcPr>
          <w:p w14:paraId="30E0635B" w14:textId="3A278FDE" w:rsidR="00CE6314" w:rsidRPr="009259D7" w:rsidRDefault="00CE6314" w:rsidP="00CE6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B5067B0" w14:textId="77777777" w:rsidR="00CE6314" w:rsidRPr="009259D7" w:rsidRDefault="00CE6314" w:rsidP="00CE6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A6854E" w14:textId="77777777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D54EE47" w14:textId="77777777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3E461E0B" w14:textId="77777777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2FB5667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F2E6F0F" w14:textId="77777777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674A6B" w14:textId="77777777" w:rsidR="00CE6314" w:rsidRPr="009259D7" w:rsidRDefault="00CE6314" w:rsidP="00CE631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9EDF03" w14:textId="77777777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392" w:rsidRPr="009259D7" w14:paraId="3454518C" w14:textId="77777777" w:rsidTr="00A30FBF">
        <w:tc>
          <w:tcPr>
            <w:tcW w:w="3870" w:type="dxa"/>
            <w:shd w:val="clear" w:color="auto" w:fill="auto"/>
          </w:tcPr>
          <w:p w14:paraId="3EF3BF74" w14:textId="44A1E432" w:rsidR="00B72392" w:rsidRPr="009259D7" w:rsidRDefault="00B72392" w:rsidP="00B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804A86C" w14:textId="11BC391E" w:rsidR="00B72392" w:rsidRPr="009259D7" w:rsidRDefault="00B72392" w:rsidP="00B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BE048F" w14:textId="6B8176B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260" w:type="dxa"/>
            <w:shd w:val="clear" w:color="auto" w:fill="auto"/>
          </w:tcPr>
          <w:p w14:paraId="75C1CD2B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6E8E80E" w14:textId="4930E919" w:rsidR="00B72392" w:rsidRPr="009259D7" w:rsidRDefault="00B72392" w:rsidP="00B723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260" w:type="dxa"/>
            <w:shd w:val="clear" w:color="auto" w:fill="auto"/>
          </w:tcPr>
          <w:p w14:paraId="501B1742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A582554" w14:textId="2E0500FB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629CE600" w14:textId="77777777" w:rsidR="00B72392" w:rsidRPr="009259D7" w:rsidRDefault="00B72392" w:rsidP="00B723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3069B7" w14:textId="0EB19A16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745</w:t>
            </w:r>
          </w:p>
        </w:tc>
      </w:tr>
      <w:tr w:rsidR="00B72392" w:rsidRPr="009259D7" w14:paraId="6CBF9E3D" w14:textId="77777777" w:rsidTr="00A30FBF">
        <w:tc>
          <w:tcPr>
            <w:tcW w:w="3870" w:type="dxa"/>
            <w:shd w:val="clear" w:color="auto" w:fill="auto"/>
          </w:tcPr>
          <w:p w14:paraId="60CBDD2A" w14:textId="4338B31B" w:rsidR="00B72392" w:rsidRPr="009259D7" w:rsidRDefault="00B72392" w:rsidP="00B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F06E07" w14:textId="01E97CEF" w:rsidR="00B72392" w:rsidRPr="009259D7" w:rsidRDefault="00B72392" w:rsidP="00B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B9A6E2" w14:textId="60B44224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260" w:type="dxa"/>
            <w:shd w:val="clear" w:color="auto" w:fill="auto"/>
          </w:tcPr>
          <w:p w14:paraId="4644099D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B3199E3" w14:textId="4FA98A20" w:rsidR="00B72392" w:rsidRPr="009259D7" w:rsidRDefault="00B72392" w:rsidP="00B723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260" w:type="dxa"/>
            <w:shd w:val="clear" w:color="auto" w:fill="auto"/>
          </w:tcPr>
          <w:p w14:paraId="78E968BC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D63FB3F" w14:textId="11037A3F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372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AA589B" w14:textId="77777777" w:rsidR="00B72392" w:rsidRPr="009259D7" w:rsidRDefault="00B72392" w:rsidP="00B723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161F67" w14:textId="5ED52FCA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372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B72392" w:rsidRPr="009259D7" w14:paraId="55776073" w14:textId="77777777" w:rsidTr="00841111">
        <w:trPr>
          <w:trHeight w:val="58"/>
        </w:trPr>
        <w:tc>
          <w:tcPr>
            <w:tcW w:w="3870" w:type="dxa"/>
            <w:shd w:val="clear" w:color="auto" w:fill="auto"/>
          </w:tcPr>
          <w:p w14:paraId="5AD7532D" w14:textId="508B0AD3" w:rsidR="00B72392" w:rsidRPr="009259D7" w:rsidRDefault="00B72392" w:rsidP="00B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19EBC91" w14:textId="012B13AD" w:rsidR="00B72392" w:rsidRPr="009259D7" w:rsidRDefault="00B72392" w:rsidP="00B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CAA4" w14:textId="7E5A3C10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260" w:type="dxa"/>
            <w:shd w:val="clear" w:color="auto" w:fill="auto"/>
          </w:tcPr>
          <w:p w14:paraId="5FCE9F63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58072" w14:textId="3A55C54D" w:rsidR="00B72392" w:rsidRPr="009259D7" w:rsidRDefault="00B72392" w:rsidP="00B723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260" w:type="dxa"/>
            <w:shd w:val="clear" w:color="auto" w:fill="auto"/>
          </w:tcPr>
          <w:p w14:paraId="77DD42F8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F0EB7" w14:textId="4D758D4A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</w:t>
            </w: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1FC46E9B" w14:textId="77777777" w:rsidR="00B72392" w:rsidRPr="009259D7" w:rsidRDefault="00B72392" w:rsidP="00B72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3E7FB" w14:textId="4C15135E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</w:t>
            </w: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373</w:t>
            </w:r>
          </w:p>
        </w:tc>
      </w:tr>
      <w:tr w:rsidR="00B72392" w:rsidRPr="009259D7" w14:paraId="1ADA9E7C" w14:textId="77777777" w:rsidTr="00003898">
        <w:trPr>
          <w:trHeight w:val="58"/>
        </w:trPr>
        <w:tc>
          <w:tcPr>
            <w:tcW w:w="3870" w:type="dxa"/>
            <w:shd w:val="clear" w:color="auto" w:fill="auto"/>
          </w:tcPr>
          <w:p w14:paraId="0E2672B0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40A8C65" w14:textId="77777777" w:rsidR="00B72392" w:rsidRPr="009259D7" w:rsidRDefault="00B72392" w:rsidP="00B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B90350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BC10161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65EE6F7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71CF6DF7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DBA8D93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D60929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2A2BAF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B72392" w:rsidRPr="009259D7" w14:paraId="2064312B" w14:textId="77777777" w:rsidTr="002C0134">
        <w:trPr>
          <w:trHeight w:val="56"/>
        </w:trPr>
        <w:tc>
          <w:tcPr>
            <w:tcW w:w="3870" w:type="dxa"/>
            <w:shd w:val="clear" w:color="auto" w:fill="auto"/>
          </w:tcPr>
          <w:p w14:paraId="32FF7D8B" w14:textId="6912CC0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E800EA6" w14:textId="77777777" w:rsidR="00B72392" w:rsidRPr="009259D7" w:rsidRDefault="00B72392" w:rsidP="00B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BE9EEA" w14:textId="0C068F46" w:rsidR="00B72392" w:rsidRPr="009259D7" w:rsidRDefault="00645A13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147,767</w:t>
            </w:r>
          </w:p>
        </w:tc>
        <w:tc>
          <w:tcPr>
            <w:tcW w:w="260" w:type="dxa"/>
            <w:shd w:val="clear" w:color="auto" w:fill="auto"/>
          </w:tcPr>
          <w:p w14:paraId="68E36214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63688C2" w14:textId="2D181A83" w:rsidR="00B72392" w:rsidRPr="009259D7" w:rsidRDefault="00B72392" w:rsidP="00B723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149,260</w:t>
            </w:r>
          </w:p>
        </w:tc>
        <w:tc>
          <w:tcPr>
            <w:tcW w:w="260" w:type="dxa"/>
            <w:shd w:val="clear" w:color="auto" w:fill="auto"/>
          </w:tcPr>
          <w:p w14:paraId="25295F1B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F32668D" w14:textId="481AAACD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67,</w:t>
            </w:r>
            <w:r w:rsidR="00240715"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0B94FD9A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D1B045" w14:textId="0825583F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82,717</w:t>
            </w:r>
          </w:p>
        </w:tc>
      </w:tr>
      <w:tr w:rsidR="00B72392" w:rsidRPr="009259D7" w14:paraId="43A26EEF" w14:textId="77777777" w:rsidTr="002C0134">
        <w:trPr>
          <w:trHeight w:val="46"/>
        </w:trPr>
        <w:tc>
          <w:tcPr>
            <w:tcW w:w="3870" w:type="dxa"/>
            <w:shd w:val="clear" w:color="auto" w:fill="auto"/>
          </w:tcPr>
          <w:p w14:paraId="5823587F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5F06F553" w14:textId="77777777" w:rsidR="00B72392" w:rsidRPr="009259D7" w:rsidRDefault="00B72392" w:rsidP="00B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FE4E4A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F0E3E41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077277F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1632EB7C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A80BE4D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116A09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1DC1D9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B72392" w:rsidRPr="009259D7" w14:paraId="6A822E14" w14:textId="77777777" w:rsidTr="002C0134">
        <w:trPr>
          <w:trHeight w:val="56"/>
        </w:trPr>
        <w:tc>
          <w:tcPr>
            <w:tcW w:w="3870" w:type="dxa"/>
            <w:shd w:val="clear" w:color="auto" w:fill="auto"/>
          </w:tcPr>
          <w:p w14:paraId="44CAEA56" w14:textId="67D55006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78CCB25" w14:textId="77777777" w:rsidR="00B72392" w:rsidRPr="009259D7" w:rsidRDefault="00B72392" w:rsidP="00B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F5A257B" w14:textId="682BB700" w:rsidR="00B72392" w:rsidRPr="009259D7" w:rsidRDefault="00645A13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607,631</w:t>
            </w:r>
          </w:p>
        </w:tc>
        <w:tc>
          <w:tcPr>
            <w:tcW w:w="260" w:type="dxa"/>
            <w:shd w:val="clear" w:color="auto" w:fill="auto"/>
          </w:tcPr>
          <w:p w14:paraId="305CADC3" w14:textId="77777777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6E82CFA7" w14:textId="5DDACE34" w:rsidR="00B72392" w:rsidRPr="009259D7" w:rsidRDefault="00B72392" w:rsidP="00B723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678,228</w:t>
            </w:r>
          </w:p>
        </w:tc>
        <w:tc>
          <w:tcPr>
            <w:tcW w:w="260" w:type="dxa"/>
            <w:shd w:val="clear" w:color="auto" w:fill="auto"/>
          </w:tcPr>
          <w:p w14:paraId="2B653441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64925B62" w14:textId="61697D9A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321,</w:t>
            </w:r>
            <w:r w:rsidR="0024071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5DC89A2A" w14:textId="77777777" w:rsidR="00B72392" w:rsidRPr="009259D7" w:rsidRDefault="00B72392" w:rsidP="00B7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CF15BF" w14:textId="5D4BD07D" w:rsidR="00B72392" w:rsidRPr="009259D7" w:rsidRDefault="00B72392" w:rsidP="00B7239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474,097</w:t>
            </w:r>
          </w:p>
        </w:tc>
      </w:tr>
    </w:tbl>
    <w:p w14:paraId="1033B2A6" w14:textId="262BA237" w:rsidR="004E7C5A" w:rsidRPr="009259D7" w:rsidRDefault="004E7C5A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D94A6D6" w14:textId="40259CE4" w:rsidR="00521077" w:rsidRPr="009259D7" w:rsidRDefault="005210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E56DD" w:rsidRPr="009259D7">
        <w:rPr>
          <w:rFonts w:asciiTheme="majorBidi" w:hAnsiTheme="majorBidi" w:cstheme="majorBidi"/>
          <w:sz w:val="28"/>
          <w:szCs w:val="28"/>
        </w:rPr>
        <w:t>30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วัน ถึง </w:t>
      </w:r>
      <w:r w:rsidR="007E56DD" w:rsidRPr="009259D7">
        <w:rPr>
          <w:rFonts w:asciiTheme="majorBidi" w:hAnsiTheme="majorBidi" w:cstheme="majorBidi"/>
          <w:sz w:val="28"/>
          <w:szCs w:val="28"/>
        </w:rPr>
        <w:t>90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08BD87C1" w14:textId="6A0DAE2F" w:rsidR="00841111" w:rsidRPr="009259D7" w:rsidRDefault="0084111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421981F9" w14:textId="77777777" w:rsidR="00841111" w:rsidRPr="009259D7" w:rsidRDefault="0084111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7"/>
        <w:gridCol w:w="990"/>
        <w:gridCol w:w="270"/>
        <w:gridCol w:w="990"/>
        <w:gridCol w:w="270"/>
        <w:gridCol w:w="1024"/>
        <w:gridCol w:w="270"/>
        <w:gridCol w:w="987"/>
        <w:gridCol w:w="6"/>
      </w:tblGrid>
      <w:tr w:rsidR="00521077" w:rsidRPr="009259D7" w14:paraId="5CCCCE44" w14:textId="77777777" w:rsidTr="002C0134">
        <w:trPr>
          <w:gridAfter w:val="1"/>
          <w:wAfter w:w="6" w:type="dxa"/>
          <w:tblHeader/>
        </w:trPr>
        <w:tc>
          <w:tcPr>
            <w:tcW w:w="4227" w:type="dxa"/>
            <w:vAlign w:val="bottom"/>
            <w:hideMark/>
          </w:tcPr>
          <w:p w14:paraId="5AD133A9" w14:textId="77777777" w:rsidR="00521077" w:rsidRPr="009259D7" w:rsidRDefault="00521077" w:rsidP="001927AE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bidi="ar-SA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</w:tcPr>
          <w:p w14:paraId="26B7C505" w14:textId="77777777" w:rsidR="00521077" w:rsidRPr="009259D7" w:rsidRDefault="00521077" w:rsidP="001927AE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0E167F" w14:textId="77777777" w:rsidR="00521077" w:rsidRPr="009259D7" w:rsidRDefault="00521077" w:rsidP="001927A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hideMark/>
          </w:tcPr>
          <w:p w14:paraId="7E82037D" w14:textId="77777777" w:rsidR="00521077" w:rsidRPr="009259D7" w:rsidRDefault="00521077" w:rsidP="001927AE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59B" w:rsidRPr="009259D7" w14:paraId="7E790736" w14:textId="77777777" w:rsidTr="002C0134">
        <w:trPr>
          <w:tblHeader/>
        </w:trPr>
        <w:tc>
          <w:tcPr>
            <w:tcW w:w="4227" w:type="dxa"/>
            <w:hideMark/>
          </w:tcPr>
          <w:p w14:paraId="1436E387" w14:textId="77777777" w:rsidR="00A9159B" w:rsidRPr="009259D7" w:rsidRDefault="00A9159B" w:rsidP="00A9159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379E7" w14:textId="4725BF44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E284DD0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3DF590" w14:textId="1B8AF792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3025659" w14:textId="77777777" w:rsidR="00A9159B" w:rsidRPr="009259D7" w:rsidRDefault="00A9159B" w:rsidP="00A9159B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B787A5" w14:textId="5EED4A04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ADBB3AF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59892C65" w14:textId="606D5CD5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21077" w:rsidRPr="009259D7" w14:paraId="0F3F7DBE" w14:textId="77777777" w:rsidTr="002C0134">
        <w:trPr>
          <w:gridAfter w:val="1"/>
          <w:wAfter w:w="6" w:type="dxa"/>
          <w:tblHeader/>
        </w:trPr>
        <w:tc>
          <w:tcPr>
            <w:tcW w:w="4227" w:type="dxa"/>
          </w:tcPr>
          <w:p w14:paraId="0416B1BC" w14:textId="77777777" w:rsidR="00521077" w:rsidRPr="009259D7" w:rsidDel="00A63E91" w:rsidRDefault="00521077" w:rsidP="001927A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01" w:type="dxa"/>
            <w:gridSpan w:val="7"/>
          </w:tcPr>
          <w:p w14:paraId="75AD2A5F" w14:textId="77777777" w:rsidR="00521077" w:rsidRPr="009259D7" w:rsidRDefault="005210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9159B" w:rsidRPr="009259D7" w14:paraId="6C094572" w14:textId="77777777" w:rsidTr="002C0134">
        <w:trPr>
          <w:tblHeader/>
        </w:trPr>
        <w:tc>
          <w:tcPr>
            <w:tcW w:w="4227" w:type="dxa"/>
          </w:tcPr>
          <w:p w14:paraId="11C7A5FD" w14:textId="3FEC4F55" w:rsidR="00A9159B" w:rsidRPr="009259D7" w:rsidRDefault="00A9159B" w:rsidP="00A9159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33784B9" w14:textId="363670B8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9,027</w:t>
            </w:r>
          </w:p>
        </w:tc>
        <w:tc>
          <w:tcPr>
            <w:tcW w:w="270" w:type="dxa"/>
          </w:tcPr>
          <w:p w14:paraId="73EB6E51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F413B6" w14:textId="4D632A46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11,037</w:t>
            </w:r>
          </w:p>
        </w:tc>
        <w:tc>
          <w:tcPr>
            <w:tcW w:w="270" w:type="dxa"/>
          </w:tcPr>
          <w:p w14:paraId="13A4F161" w14:textId="77777777" w:rsidR="00A9159B" w:rsidRPr="009259D7" w:rsidRDefault="00A9159B" w:rsidP="00A9159B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CCDBEC" w14:textId="0283A5DC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4,372</w:t>
            </w:r>
          </w:p>
        </w:tc>
        <w:tc>
          <w:tcPr>
            <w:tcW w:w="270" w:type="dxa"/>
          </w:tcPr>
          <w:p w14:paraId="031DC3BB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27EA8BFE" w14:textId="6C16E5F8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4,37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CE6314" w:rsidRPr="009259D7" w14:paraId="182C584A" w14:textId="77777777" w:rsidTr="00E34AF7">
        <w:trPr>
          <w:tblHeader/>
        </w:trPr>
        <w:tc>
          <w:tcPr>
            <w:tcW w:w="4227" w:type="dxa"/>
            <w:hideMark/>
          </w:tcPr>
          <w:p w14:paraId="3ABA23C5" w14:textId="77777777" w:rsidR="00CE6314" w:rsidRPr="009259D7" w:rsidRDefault="00CE6314" w:rsidP="00CE631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1FB1210" w14:textId="7B385324" w:rsidR="00CE6314" w:rsidRPr="009259D7" w:rsidRDefault="00A9259F" w:rsidP="00A9259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7F0ACF4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27EEE0" w14:textId="367C4376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59</w:t>
            </w:r>
          </w:p>
        </w:tc>
        <w:tc>
          <w:tcPr>
            <w:tcW w:w="270" w:type="dxa"/>
            <w:vAlign w:val="center"/>
          </w:tcPr>
          <w:p w14:paraId="7203BFDE" w14:textId="77777777" w:rsidR="00CE6314" w:rsidRPr="009259D7" w:rsidRDefault="00CE6314" w:rsidP="00CE6314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4E4A635" w14:textId="08F9969E" w:rsidR="00CE6314" w:rsidRPr="009259D7" w:rsidRDefault="00CE6314" w:rsidP="00CE631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C8EACA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0E40F51" w14:textId="6239A562" w:rsidR="00CE6314" w:rsidRPr="009259D7" w:rsidRDefault="00CE6314" w:rsidP="00CE6314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6314" w:rsidRPr="009259D7" w14:paraId="3406FE1B" w14:textId="77777777" w:rsidTr="002C0134">
        <w:trPr>
          <w:tblHeader/>
        </w:trPr>
        <w:tc>
          <w:tcPr>
            <w:tcW w:w="4227" w:type="dxa"/>
            <w:hideMark/>
          </w:tcPr>
          <w:p w14:paraId="7843DBC2" w14:textId="77777777" w:rsidR="00CE6314" w:rsidRPr="009259D7" w:rsidRDefault="00CE6314" w:rsidP="00CE631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528940" w14:textId="6A4B389D" w:rsidR="00CE6314" w:rsidRPr="009259D7" w:rsidRDefault="00A9259F" w:rsidP="00A9259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(482)</w:t>
            </w:r>
          </w:p>
        </w:tc>
        <w:tc>
          <w:tcPr>
            <w:tcW w:w="270" w:type="dxa"/>
          </w:tcPr>
          <w:p w14:paraId="1F684C1F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3CFC01" w14:textId="7CD092F1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(2,069)</w:t>
            </w:r>
          </w:p>
        </w:tc>
        <w:tc>
          <w:tcPr>
            <w:tcW w:w="270" w:type="dxa"/>
            <w:vAlign w:val="center"/>
          </w:tcPr>
          <w:p w14:paraId="619C9BC9" w14:textId="77777777" w:rsidR="00CE6314" w:rsidRPr="009259D7" w:rsidRDefault="00CE6314" w:rsidP="00CE6314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115DBD" w14:textId="6A13E491" w:rsidR="00CE6314" w:rsidRPr="009259D7" w:rsidRDefault="00CE6314" w:rsidP="00CE631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45EED5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26E82CAF" w14:textId="5670913A" w:rsidR="00CE6314" w:rsidRPr="009259D7" w:rsidRDefault="00CE6314" w:rsidP="00CE6314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6314" w:rsidRPr="009259D7" w14:paraId="06D68C86" w14:textId="77777777" w:rsidTr="00E34AF7">
        <w:trPr>
          <w:tblHeader/>
        </w:trPr>
        <w:tc>
          <w:tcPr>
            <w:tcW w:w="4227" w:type="dxa"/>
            <w:hideMark/>
          </w:tcPr>
          <w:p w14:paraId="0B4F250F" w14:textId="27F702C1" w:rsidR="00CE6314" w:rsidRPr="009259D7" w:rsidRDefault="00CE6314" w:rsidP="00CE631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4D5C5B" w14:textId="330434FB" w:rsidR="00CE6314" w:rsidRPr="009259D7" w:rsidRDefault="002D78A8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8,545</w:t>
            </w:r>
          </w:p>
        </w:tc>
        <w:tc>
          <w:tcPr>
            <w:tcW w:w="270" w:type="dxa"/>
          </w:tcPr>
          <w:p w14:paraId="10DCF9D6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93414" w14:textId="31D0125C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9,027</w:t>
            </w:r>
          </w:p>
        </w:tc>
        <w:tc>
          <w:tcPr>
            <w:tcW w:w="270" w:type="dxa"/>
            <w:vAlign w:val="center"/>
          </w:tcPr>
          <w:p w14:paraId="46FF929F" w14:textId="77777777" w:rsidR="00CE6314" w:rsidRPr="009259D7" w:rsidRDefault="00CE6314" w:rsidP="00CE6314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8AFCF" w14:textId="18347F39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>4,372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D6E11" w14:textId="77777777" w:rsidR="00CE6314" w:rsidRPr="009259D7" w:rsidRDefault="00CE6314" w:rsidP="00CE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246228" w14:textId="4DE20C53" w:rsidR="00CE6314" w:rsidRPr="009259D7" w:rsidRDefault="00CE6314" w:rsidP="00CE631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>4,372</w:t>
            </w:r>
          </w:p>
        </w:tc>
      </w:tr>
    </w:tbl>
    <w:p w14:paraId="72FAE8D3" w14:textId="6FD9AB0C" w:rsidR="004E7C5A" w:rsidRPr="009259D7" w:rsidRDefault="004E7C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7441D2C" w14:textId="270476DB" w:rsidR="00841111" w:rsidRPr="009259D7" w:rsidRDefault="00F36F3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240715" w:rsidRPr="009259D7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7E56DD" w:rsidRPr="009259D7">
        <w:rPr>
          <w:rFonts w:asciiTheme="majorBidi" w:hAnsiTheme="majorBidi" w:cstheme="majorBidi"/>
          <w:sz w:val="28"/>
          <w:szCs w:val="28"/>
        </w:rPr>
        <w:t>2</w:t>
      </w:r>
      <w:r w:rsidR="00D7520E" w:rsidRPr="009259D7">
        <w:rPr>
          <w:rFonts w:asciiTheme="majorBidi" w:hAnsiTheme="majorBidi" w:cstheme="majorBidi"/>
          <w:sz w:val="28"/>
          <w:szCs w:val="28"/>
        </w:rPr>
        <w:t>5</w:t>
      </w:r>
      <w:r w:rsidRPr="009259D7">
        <w:rPr>
          <w:rFonts w:asciiTheme="majorBidi" w:hAnsiTheme="majorBidi" w:cstheme="majorBidi"/>
          <w:sz w:val="28"/>
          <w:szCs w:val="28"/>
        </w:rPr>
        <w:t xml:space="preserve"> (</w:t>
      </w:r>
      <w:r w:rsidRPr="009259D7">
        <w:rPr>
          <w:rFonts w:asciiTheme="majorBidi" w:hAnsiTheme="majorBidi" w:cstheme="majorBidi"/>
          <w:sz w:val="28"/>
          <w:szCs w:val="28"/>
          <w:cs/>
        </w:rPr>
        <w:t>ข.</w:t>
      </w:r>
      <w:r w:rsidR="007E56DD" w:rsidRPr="009259D7">
        <w:rPr>
          <w:rFonts w:asciiTheme="majorBidi" w:hAnsiTheme="majorBidi" w:cstheme="majorBidi"/>
          <w:sz w:val="28"/>
          <w:szCs w:val="28"/>
        </w:rPr>
        <w:t>1</w:t>
      </w:r>
      <w:r w:rsidRPr="009259D7">
        <w:rPr>
          <w:rFonts w:asciiTheme="majorBidi" w:hAnsiTheme="majorBidi" w:cstheme="majorBidi"/>
          <w:sz w:val="28"/>
          <w:szCs w:val="28"/>
        </w:rPr>
        <w:t>)</w:t>
      </w:r>
    </w:p>
    <w:p w14:paraId="22D5CA80" w14:textId="7F9697CB" w:rsidR="00560956" w:rsidRPr="009259D7" w:rsidRDefault="0056095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3AA05B7F" w14:textId="46436711" w:rsidR="004E7C5A" w:rsidRPr="009259D7" w:rsidRDefault="004E7C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9259D7">
        <w:rPr>
          <w:rFonts w:ascii="Angsana New" w:hAnsi="Angsana New" w:hint="cs"/>
          <w:b/>
          <w:bCs/>
          <w:i/>
          <w:iCs/>
          <w:sz w:val="28"/>
          <w:szCs w:val="28"/>
          <w:cs/>
        </w:rPr>
        <w:t>ลูกหนี้ตามสัญญาปรับโครงสร้างหนี้</w:t>
      </w:r>
    </w:p>
    <w:p w14:paraId="34E2F46C" w14:textId="77777777" w:rsidR="004E7C5A" w:rsidRPr="009259D7" w:rsidRDefault="004E7C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0"/>
          <w:szCs w:val="20"/>
        </w:rPr>
      </w:pPr>
    </w:p>
    <w:p w14:paraId="65195A22" w14:textId="5D6C8BD6" w:rsidR="004E7C5A" w:rsidRPr="009259D7" w:rsidRDefault="004E7C5A" w:rsidP="00D75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9259D7">
        <w:rPr>
          <w:rFonts w:ascii="Angsana New" w:hAnsi="Angsana New" w:hint="cs"/>
          <w:sz w:val="28"/>
          <w:szCs w:val="28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 </w:t>
      </w:r>
      <w:r w:rsidRPr="009259D7">
        <w:rPr>
          <w:rFonts w:ascii="Angsana New" w:hAnsi="Angsana New"/>
          <w:sz w:val="28"/>
          <w:szCs w:val="28"/>
        </w:rPr>
        <w:br/>
      </w:r>
      <w:r w:rsidRPr="009259D7">
        <w:rPr>
          <w:rFonts w:ascii="Angsana New" w:hAnsi="Angsana New" w:hint="cs"/>
          <w:sz w:val="28"/>
          <w:szCs w:val="28"/>
          <w:cs/>
        </w:rPr>
        <w:t xml:space="preserve">ในเดือนมิถุนายน </w:t>
      </w:r>
      <w:r w:rsidR="007E56DD" w:rsidRPr="009259D7">
        <w:rPr>
          <w:rFonts w:ascii="Angsana New" w:hAnsi="Angsana New"/>
          <w:sz w:val="28"/>
          <w:szCs w:val="28"/>
        </w:rPr>
        <w:t>2564</w:t>
      </w:r>
      <w:r w:rsidRPr="009259D7">
        <w:rPr>
          <w:rFonts w:ascii="Angsana New" w:hAnsi="Angsana New"/>
          <w:sz w:val="28"/>
          <w:szCs w:val="28"/>
        </w:rPr>
        <w:t xml:space="preserve"> </w:t>
      </w:r>
      <w:r w:rsidRPr="009259D7">
        <w:rPr>
          <w:rFonts w:ascii="Angsana New" w:hAnsi="Angsana New" w:hint="cs"/>
          <w:sz w:val="28"/>
          <w:szCs w:val="28"/>
          <w:cs/>
        </w:rPr>
        <w:t xml:space="preserve">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 </w:t>
      </w:r>
      <w:r w:rsidR="007E56DD" w:rsidRPr="009259D7">
        <w:rPr>
          <w:rFonts w:ascii="Angsana New" w:hAnsi="Angsana New"/>
          <w:sz w:val="28"/>
          <w:szCs w:val="28"/>
        </w:rPr>
        <w:t>100</w:t>
      </w:r>
      <w:r w:rsidRPr="009259D7">
        <w:rPr>
          <w:rFonts w:ascii="Angsana New" w:hAnsi="Angsana New"/>
          <w:sz w:val="28"/>
          <w:szCs w:val="28"/>
        </w:rPr>
        <w:t xml:space="preserve"> </w:t>
      </w:r>
      <w:r w:rsidRPr="009259D7">
        <w:rPr>
          <w:rFonts w:ascii="Angsana New" w:hAnsi="Angsana New" w:hint="cs"/>
          <w:sz w:val="28"/>
          <w:szCs w:val="28"/>
          <w:cs/>
        </w:rPr>
        <w:t>ของภาระหนี้เงินต้นคงค้าง ทั้งนี้กลุ่มบริษัทจะได้รับเป็นรายครึ่งปี ตั้งแต่วันที่</w:t>
      </w:r>
      <w:r w:rsidRPr="009259D7">
        <w:rPr>
          <w:rFonts w:ascii="Angsana New" w:hAnsi="Angsana New"/>
          <w:sz w:val="28"/>
          <w:szCs w:val="28"/>
        </w:rPr>
        <w:t xml:space="preserve"> </w:t>
      </w:r>
      <w:r w:rsidR="007E56DD" w:rsidRPr="009259D7">
        <w:rPr>
          <w:rFonts w:ascii="Angsana New" w:hAnsi="Angsana New"/>
          <w:sz w:val="28"/>
          <w:szCs w:val="28"/>
        </w:rPr>
        <w:t>1</w:t>
      </w:r>
      <w:r w:rsidRPr="009259D7">
        <w:rPr>
          <w:rFonts w:ascii="Angsana New" w:hAnsi="Angsana New"/>
          <w:sz w:val="28"/>
          <w:szCs w:val="28"/>
        </w:rPr>
        <w:t xml:space="preserve"> </w:t>
      </w:r>
      <w:r w:rsidRPr="009259D7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7E56DD" w:rsidRPr="009259D7">
        <w:rPr>
          <w:rFonts w:ascii="Angsana New" w:hAnsi="Angsana New"/>
          <w:sz w:val="28"/>
          <w:szCs w:val="28"/>
        </w:rPr>
        <w:t>2567</w:t>
      </w:r>
      <w:r w:rsidRPr="009259D7">
        <w:rPr>
          <w:rFonts w:ascii="Angsana New" w:hAnsi="Angsana New"/>
          <w:sz w:val="28"/>
          <w:szCs w:val="28"/>
        </w:rPr>
        <w:t xml:space="preserve"> </w:t>
      </w:r>
      <w:r w:rsidRPr="009259D7">
        <w:rPr>
          <w:rFonts w:ascii="Angsana New" w:hAnsi="Angsana New" w:hint="cs"/>
          <w:sz w:val="28"/>
          <w:szCs w:val="28"/>
          <w:cs/>
        </w:rPr>
        <w:t>ถึง</w:t>
      </w:r>
      <w:r w:rsidR="00F703C4" w:rsidRPr="009259D7">
        <w:rPr>
          <w:rFonts w:ascii="Angsana New" w:hAnsi="Angsana New" w:hint="cs"/>
          <w:sz w:val="28"/>
          <w:szCs w:val="28"/>
          <w:cs/>
        </w:rPr>
        <w:t>วันที่</w:t>
      </w:r>
      <w:r w:rsidRPr="009259D7">
        <w:rPr>
          <w:rFonts w:ascii="Angsana New" w:hAnsi="Angsana New" w:hint="cs"/>
          <w:sz w:val="28"/>
          <w:szCs w:val="28"/>
          <w:cs/>
        </w:rPr>
        <w:t xml:space="preserve"> </w:t>
      </w:r>
      <w:r w:rsidR="007E56DD" w:rsidRPr="009259D7">
        <w:rPr>
          <w:rFonts w:ascii="Angsana New" w:hAnsi="Angsana New"/>
          <w:sz w:val="28"/>
          <w:szCs w:val="28"/>
        </w:rPr>
        <w:t>31</w:t>
      </w:r>
      <w:r w:rsidRPr="009259D7">
        <w:rPr>
          <w:rFonts w:ascii="Angsana New" w:hAnsi="Angsana New"/>
          <w:sz w:val="28"/>
          <w:szCs w:val="28"/>
        </w:rPr>
        <w:t xml:space="preserve"> </w:t>
      </w:r>
      <w:r w:rsidRPr="009259D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E56DD" w:rsidRPr="009259D7">
        <w:rPr>
          <w:rFonts w:ascii="Angsana New" w:hAnsi="Angsana New"/>
          <w:sz w:val="28"/>
          <w:szCs w:val="28"/>
        </w:rPr>
        <w:t>2570</w:t>
      </w:r>
      <w:r w:rsidR="00516514" w:rsidRPr="009259D7">
        <w:rPr>
          <w:rFonts w:ascii="Angsana New" w:hAnsi="Angsana New"/>
          <w:sz w:val="28"/>
          <w:szCs w:val="28"/>
        </w:rPr>
        <w:t xml:space="preserve"> </w:t>
      </w:r>
    </w:p>
    <w:p w14:paraId="283D7B68" w14:textId="77777777" w:rsidR="00D7520E" w:rsidRPr="009259D7" w:rsidRDefault="00D7520E" w:rsidP="00D75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  <w:cs/>
        </w:rPr>
      </w:pPr>
    </w:p>
    <w:p w14:paraId="236CD71C" w14:textId="6E8A36EE" w:rsidR="00191491" w:rsidRPr="009259D7" w:rsidRDefault="00191491" w:rsidP="001927AE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9259D7">
        <w:rPr>
          <w:rFonts w:ascii="Angsana New" w:hAnsi="Angsana New" w:hint="cs"/>
          <w:sz w:val="28"/>
          <w:szCs w:val="28"/>
          <w:cs/>
        </w:rPr>
        <w:t>ลูก</w:t>
      </w:r>
      <w:r w:rsidRPr="009259D7">
        <w:rPr>
          <w:rFonts w:ascii="Angsana New" w:hAnsi="Angsana New"/>
          <w:sz w:val="28"/>
          <w:szCs w:val="28"/>
          <w:cs/>
        </w:rPr>
        <w:t>หนี้</w:t>
      </w:r>
      <w:r w:rsidRPr="009259D7">
        <w:rPr>
          <w:rFonts w:ascii="Angsana New" w:hAnsi="Angsana New"/>
          <w:sz w:val="28"/>
          <w:szCs w:val="28"/>
          <w:cs/>
          <w:lang w:val="x-none" w:eastAsia="x-none"/>
        </w:rPr>
        <w:t>อื่น</w:t>
      </w:r>
      <w:r w:rsidRPr="009259D7">
        <w:rPr>
          <w:rFonts w:ascii="Angsana New" w:eastAsia="MS Mincho" w:hAnsi="Angsana New" w:hint="cs"/>
          <w:sz w:val="28"/>
          <w:szCs w:val="28"/>
          <w:cs/>
        </w:rPr>
        <w:t>ประกอบด้วย</w:t>
      </w:r>
      <w:r w:rsidR="00AE1CB7" w:rsidRPr="009259D7">
        <w:rPr>
          <w:rFonts w:ascii="Angsana New" w:eastAsia="MS Mincho" w:hAnsi="Angsana New"/>
          <w:sz w:val="28"/>
          <w:szCs w:val="28"/>
        </w:rPr>
        <w:t xml:space="preserve"> </w:t>
      </w:r>
    </w:p>
    <w:p w14:paraId="218522D1" w14:textId="77777777" w:rsidR="00191491" w:rsidRPr="009259D7" w:rsidRDefault="0019149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450"/>
        <w:gridCol w:w="990"/>
        <w:gridCol w:w="262"/>
        <w:gridCol w:w="998"/>
        <w:gridCol w:w="262"/>
        <w:gridCol w:w="998"/>
        <w:gridCol w:w="270"/>
        <w:gridCol w:w="990"/>
      </w:tblGrid>
      <w:tr w:rsidR="00191491" w:rsidRPr="009259D7" w14:paraId="5F9D9710" w14:textId="77777777" w:rsidTr="00431954">
        <w:tc>
          <w:tcPr>
            <w:tcW w:w="3780" w:type="dxa"/>
            <w:shd w:val="clear" w:color="auto" w:fill="auto"/>
          </w:tcPr>
          <w:p w14:paraId="0B957702" w14:textId="77777777" w:rsidR="00191491" w:rsidRPr="009259D7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00033B5B" w14:textId="77777777" w:rsidR="00191491" w:rsidRPr="009259D7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708CB4E" w14:textId="77777777" w:rsidR="00191491" w:rsidRPr="009259D7" w:rsidRDefault="00191491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76C407C" w14:textId="77777777" w:rsidR="00191491" w:rsidRPr="009259D7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1EF2B1D9" w14:textId="77777777" w:rsidR="00191491" w:rsidRPr="009259D7" w:rsidRDefault="00191491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9159B" w:rsidRPr="009259D7" w14:paraId="0ADB3311" w14:textId="77777777" w:rsidTr="00431954">
        <w:tc>
          <w:tcPr>
            <w:tcW w:w="3780" w:type="dxa"/>
            <w:shd w:val="clear" w:color="auto" w:fill="auto"/>
          </w:tcPr>
          <w:p w14:paraId="3BB93AB9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4C0E92FD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629CE32" w14:textId="31974014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6CD84FA5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17453F8" w14:textId="2291636D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26C621A5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A057489" w14:textId="4AA5A7EF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E546B15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9CF11F" w14:textId="3434E5E8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191491" w:rsidRPr="009259D7" w14:paraId="15FD1DCE" w14:textId="77777777" w:rsidTr="00431954">
        <w:tc>
          <w:tcPr>
            <w:tcW w:w="3780" w:type="dxa"/>
            <w:shd w:val="clear" w:color="auto" w:fill="auto"/>
          </w:tcPr>
          <w:p w14:paraId="1642CFDF" w14:textId="77777777" w:rsidR="00191491" w:rsidRPr="009259D7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C2D566F" w14:textId="77777777" w:rsidR="00191491" w:rsidRPr="009259D7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1259B18D" w14:textId="77777777" w:rsidR="00191491" w:rsidRPr="009259D7" w:rsidRDefault="00191491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259D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9159B" w:rsidRPr="009259D7" w14:paraId="368EA0AD" w14:textId="77777777" w:rsidTr="00431954">
        <w:tc>
          <w:tcPr>
            <w:tcW w:w="3780" w:type="dxa"/>
            <w:shd w:val="clear" w:color="auto" w:fill="auto"/>
          </w:tcPr>
          <w:p w14:paraId="2A6D286D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ขายและ</w:t>
            </w:r>
            <w:r w:rsidRPr="009259D7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8B4A71A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7B718E" w14:textId="473F40DF" w:rsidR="00A9159B" w:rsidRPr="009259D7" w:rsidRDefault="00645A13" w:rsidP="00A9159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113,005</w:t>
            </w:r>
          </w:p>
        </w:tc>
        <w:tc>
          <w:tcPr>
            <w:tcW w:w="262" w:type="dxa"/>
            <w:shd w:val="clear" w:color="auto" w:fill="auto"/>
          </w:tcPr>
          <w:p w14:paraId="6BC017A5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3580496" w14:textId="3CC5A845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104,183</w:t>
            </w:r>
          </w:p>
        </w:tc>
        <w:tc>
          <w:tcPr>
            <w:tcW w:w="262" w:type="dxa"/>
            <w:shd w:val="clear" w:color="auto" w:fill="auto"/>
          </w:tcPr>
          <w:p w14:paraId="22B4BAD9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A70CDD5" w14:textId="04F0498B" w:rsidR="00A9159B" w:rsidRPr="009259D7" w:rsidRDefault="00AC38F7" w:rsidP="00A9159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58,291</w:t>
            </w:r>
          </w:p>
        </w:tc>
        <w:tc>
          <w:tcPr>
            <w:tcW w:w="270" w:type="dxa"/>
            <w:shd w:val="clear" w:color="auto" w:fill="auto"/>
          </w:tcPr>
          <w:p w14:paraId="2495244B" w14:textId="77777777" w:rsidR="00A9159B" w:rsidRPr="009259D7" w:rsidRDefault="00A9159B" w:rsidP="00A915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9E28C4" w14:textId="46A480CE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58,049</w:t>
            </w:r>
          </w:p>
        </w:tc>
      </w:tr>
      <w:tr w:rsidR="00A9159B" w:rsidRPr="009259D7" w14:paraId="5BB5F99A" w14:textId="77777777" w:rsidTr="00431954">
        <w:tc>
          <w:tcPr>
            <w:tcW w:w="3780" w:type="dxa"/>
            <w:shd w:val="clear" w:color="auto" w:fill="auto"/>
          </w:tcPr>
          <w:p w14:paraId="18B6CC8A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sz w:val="28"/>
                <w:szCs w:val="28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7D18CBF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114137" w14:textId="660E239F" w:rsidR="00A9159B" w:rsidRPr="009259D7" w:rsidRDefault="0065712B" w:rsidP="00A9159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21,416</w:t>
            </w:r>
          </w:p>
        </w:tc>
        <w:tc>
          <w:tcPr>
            <w:tcW w:w="262" w:type="dxa"/>
            <w:shd w:val="clear" w:color="auto" w:fill="auto"/>
          </w:tcPr>
          <w:p w14:paraId="19FFE646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931D8AF" w14:textId="61ACBA2A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22,188</w:t>
            </w:r>
          </w:p>
        </w:tc>
        <w:tc>
          <w:tcPr>
            <w:tcW w:w="262" w:type="dxa"/>
            <w:shd w:val="clear" w:color="auto" w:fill="auto"/>
          </w:tcPr>
          <w:p w14:paraId="58526F77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8B036A" w14:textId="1D41B686" w:rsidR="00A9159B" w:rsidRPr="009259D7" w:rsidRDefault="00AC38F7" w:rsidP="00A9159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3,953</w:t>
            </w:r>
          </w:p>
        </w:tc>
        <w:tc>
          <w:tcPr>
            <w:tcW w:w="270" w:type="dxa"/>
            <w:shd w:val="clear" w:color="auto" w:fill="auto"/>
          </w:tcPr>
          <w:p w14:paraId="090EFBE3" w14:textId="77777777" w:rsidR="00A9159B" w:rsidRPr="009259D7" w:rsidRDefault="00A9159B" w:rsidP="00A915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E1E90A" w14:textId="5F324B5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5,788</w:t>
            </w:r>
          </w:p>
        </w:tc>
      </w:tr>
      <w:tr w:rsidR="00A9159B" w:rsidRPr="009259D7" w14:paraId="65FA5AF5" w14:textId="77777777" w:rsidTr="00431954">
        <w:tc>
          <w:tcPr>
            <w:tcW w:w="3780" w:type="dxa"/>
            <w:shd w:val="clear" w:color="auto" w:fill="auto"/>
          </w:tcPr>
          <w:p w14:paraId="6F356208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DFECBFB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E45EC8" w14:textId="17B71BE6" w:rsidR="00A9159B" w:rsidRPr="009259D7" w:rsidRDefault="00FC5A3C" w:rsidP="00A9159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7,926</w:t>
            </w:r>
          </w:p>
        </w:tc>
        <w:tc>
          <w:tcPr>
            <w:tcW w:w="262" w:type="dxa"/>
            <w:shd w:val="clear" w:color="auto" w:fill="auto"/>
          </w:tcPr>
          <w:p w14:paraId="6E150F92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90349FA" w14:textId="47A08728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10,572</w:t>
            </w:r>
          </w:p>
        </w:tc>
        <w:tc>
          <w:tcPr>
            <w:tcW w:w="262" w:type="dxa"/>
            <w:shd w:val="clear" w:color="auto" w:fill="auto"/>
          </w:tcPr>
          <w:p w14:paraId="4E39D210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B3C8C47" w14:textId="227F7E9E" w:rsidR="00A9159B" w:rsidRPr="009259D7" w:rsidRDefault="00AC38F7" w:rsidP="00A9159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 w:rsidR="00594341"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270" w:type="dxa"/>
            <w:shd w:val="clear" w:color="auto" w:fill="auto"/>
          </w:tcPr>
          <w:p w14:paraId="7CDE38CF" w14:textId="77777777" w:rsidR="00A9159B" w:rsidRPr="009259D7" w:rsidRDefault="00A9159B" w:rsidP="00A915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6662A" w14:textId="21B40E56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5,166</w:t>
            </w:r>
          </w:p>
        </w:tc>
      </w:tr>
      <w:tr w:rsidR="00A9159B" w:rsidRPr="009259D7" w14:paraId="6D750898" w14:textId="77777777" w:rsidTr="00431954">
        <w:tc>
          <w:tcPr>
            <w:tcW w:w="3780" w:type="dxa"/>
            <w:shd w:val="clear" w:color="auto" w:fill="auto"/>
          </w:tcPr>
          <w:p w14:paraId="50805307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5FE0E34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73D8D9" w14:textId="50EFC381" w:rsidR="00A9159B" w:rsidRPr="009259D7" w:rsidRDefault="00A9259F" w:rsidP="00A9159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262" w:type="dxa"/>
            <w:shd w:val="clear" w:color="auto" w:fill="auto"/>
          </w:tcPr>
          <w:p w14:paraId="1D52F59E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2A580BF" w14:textId="345A0079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2,750</w:t>
            </w:r>
          </w:p>
        </w:tc>
        <w:tc>
          <w:tcPr>
            <w:tcW w:w="262" w:type="dxa"/>
            <w:shd w:val="clear" w:color="auto" w:fill="auto"/>
          </w:tcPr>
          <w:p w14:paraId="7248EAC3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26330B3" w14:textId="3A2D0151" w:rsidR="00A9159B" w:rsidRPr="009259D7" w:rsidRDefault="00AC38F7" w:rsidP="00A9159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B72392"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2503897" w14:textId="77777777" w:rsidR="00A9159B" w:rsidRPr="009259D7" w:rsidRDefault="00A9159B" w:rsidP="00A9159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97D28C" w14:textId="18CB653B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4,439</w:t>
            </w:r>
          </w:p>
        </w:tc>
      </w:tr>
      <w:tr w:rsidR="00A9159B" w:rsidRPr="009259D7" w14:paraId="094A203F" w14:textId="77777777" w:rsidTr="00431954">
        <w:tc>
          <w:tcPr>
            <w:tcW w:w="3780" w:type="dxa"/>
            <w:shd w:val="clear" w:color="auto" w:fill="auto"/>
          </w:tcPr>
          <w:p w14:paraId="3DD790DA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1DCC8C0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0E2126" w14:textId="0E2D6430" w:rsidR="00A9159B" w:rsidRPr="009259D7" w:rsidRDefault="00594341" w:rsidP="00A9159B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3,</w:t>
            </w:r>
            <w:r w:rsidR="00240715"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262" w:type="dxa"/>
            <w:shd w:val="clear" w:color="auto" w:fill="auto"/>
          </w:tcPr>
          <w:p w14:paraId="5F1A9FDF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B740B86" w14:textId="195EA98C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9,567</w:t>
            </w:r>
          </w:p>
        </w:tc>
        <w:tc>
          <w:tcPr>
            <w:tcW w:w="262" w:type="dxa"/>
            <w:shd w:val="clear" w:color="auto" w:fill="auto"/>
          </w:tcPr>
          <w:p w14:paraId="4DEAE188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6DAEDAE" w14:textId="5D5EA5DA" w:rsidR="00A9159B" w:rsidRPr="009259D7" w:rsidRDefault="00240715" w:rsidP="00A9159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594341"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270" w:type="dxa"/>
            <w:shd w:val="clear" w:color="auto" w:fill="auto"/>
          </w:tcPr>
          <w:p w14:paraId="57DD0CCB" w14:textId="77777777" w:rsidR="00A9159B" w:rsidRPr="009259D7" w:rsidRDefault="00A9159B" w:rsidP="00A9159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40A6C1" w14:textId="229C75FB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9,275</w:t>
            </w:r>
          </w:p>
        </w:tc>
      </w:tr>
      <w:tr w:rsidR="00A9159B" w:rsidRPr="009259D7" w14:paraId="181131BD" w14:textId="77777777" w:rsidTr="00431954">
        <w:tc>
          <w:tcPr>
            <w:tcW w:w="3780" w:type="dxa"/>
            <w:shd w:val="clear" w:color="auto" w:fill="auto"/>
          </w:tcPr>
          <w:p w14:paraId="7BC3B41A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DE13186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5A0B1" w14:textId="4572C407" w:rsidR="00A9159B" w:rsidRPr="009259D7" w:rsidRDefault="00A9259F" w:rsidP="00A9159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45A13"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47,767</w:t>
            </w:r>
          </w:p>
        </w:tc>
        <w:tc>
          <w:tcPr>
            <w:tcW w:w="262" w:type="dxa"/>
            <w:shd w:val="clear" w:color="auto" w:fill="auto"/>
          </w:tcPr>
          <w:p w14:paraId="1B629D4A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8E472" w14:textId="5AAC22A3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149,260</w:t>
            </w:r>
          </w:p>
        </w:tc>
        <w:tc>
          <w:tcPr>
            <w:tcW w:w="262" w:type="dxa"/>
            <w:shd w:val="clear" w:color="auto" w:fill="auto"/>
          </w:tcPr>
          <w:p w14:paraId="6EA0A49B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7BB2E" w14:textId="67A8CA7D" w:rsidR="00A9159B" w:rsidRPr="009259D7" w:rsidRDefault="0065712B" w:rsidP="00A9159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594341"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</w:t>
            </w:r>
            <w:r w:rsidR="00240715"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2634AAB4" w14:textId="77777777" w:rsidR="00A9159B" w:rsidRPr="009259D7" w:rsidRDefault="00A9159B" w:rsidP="00A9159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590CF" w14:textId="700A209B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82,717</w:t>
            </w:r>
          </w:p>
        </w:tc>
      </w:tr>
    </w:tbl>
    <w:p w14:paraId="76A20474" w14:textId="1969E052" w:rsidR="00905472" w:rsidRPr="009259D7" w:rsidRDefault="0090547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19CE4629" w14:textId="77777777" w:rsidR="00905472" w:rsidRPr="009259D7" w:rsidRDefault="0090547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9259D7">
        <w:rPr>
          <w:rFonts w:asciiTheme="majorBidi" w:hAnsiTheme="majorBidi" w:cstheme="majorBidi"/>
          <w:b/>
          <w:bCs/>
          <w:sz w:val="28"/>
          <w:szCs w:val="28"/>
          <w:lang w:eastAsia="x-none"/>
        </w:rPr>
        <w:br w:type="page"/>
      </w:r>
    </w:p>
    <w:p w14:paraId="738C99F4" w14:textId="1CE8F354" w:rsidR="00C7724F" w:rsidRPr="009259D7" w:rsidRDefault="007E56DD" w:rsidP="001927AE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9259D7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C7724F" w:rsidRPr="009259D7">
        <w:rPr>
          <w:rFonts w:asciiTheme="majorBidi" w:hAnsiTheme="majorBidi" w:cstheme="majorBidi"/>
          <w:sz w:val="28"/>
          <w:szCs w:val="28"/>
          <w:lang w:val="en-US"/>
        </w:rPr>
        <w:tab/>
        <w:t xml:space="preserve"> </w:t>
      </w:r>
      <w:r w:rsidR="00DB4640" w:rsidRPr="009259D7">
        <w:rPr>
          <w:rFonts w:asciiTheme="majorBidi" w:hAnsiTheme="majorBidi" w:cstheme="majorBidi"/>
          <w:sz w:val="28"/>
          <w:szCs w:val="28"/>
          <w:cs/>
          <w:lang w:val="en-US"/>
        </w:rPr>
        <w:t>สินค้าคงเหลือ</w:t>
      </w:r>
    </w:p>
    <w:p w14:paraId="73FB16DB" w14:textId="77777777" w:rsidR="00532A3A" w:rsidRPr="009259D7" w:rsidRDefault="00532A3A" w:rsidP="001927AE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39"/>
        <w:gridCol w:w="1021"/>
        <w:gridCol w:w="270"/>
        <w:gridCol w:w="990"/>
      </w:tblGrid>
      <w:tr w:rsidR="00EA320D" w:rsidRPr="009259D7" w14:paraId="3C933228" w14:textId="77777777" w:rsidTr="00F36F3D">
        <w:trPr>
          <w:tblHeader/>
        </w:trPr>
        <w:tc>
          <w:tcPr>
            <w:tcW w:w="3960" w:type="dxa"/>
            <w:shd w:val="clear" w:color="auto" w:fill="auto"/>
          </w:tcPr>
          <w:p w14:paraId="02A8BB16" w14:textId="77777777" w:rsidR="00EA320D" w:rsidRPr="009259D7" w:rsidRDefault="00EA32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1DE148" w14:textId="77777777" w:rsidR="00EA320D" w:rsidRPr="009259D7" w:rsidRDefault="00EA32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585A07" w14:textId="77777777" w:rsidR="00EA320D" w:rsidRPr="009259D7" w:rsidRDefault="00EA320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0782AB58" w14:textId="77777777" w:rsidR="00EA320D" w:rsidRPr="009259D7" w:rsidRDefault="00EA32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shd w:val="clear" w:color="auto" w:fill="auto"/>
            <w:vAlign w:val="bottom"/>
          </w:tcPr>
          <w:p w14:paraId="3AF3F88E" w14:textId="77777777" w:rsidR="00EA320D" w:rsidRPr="009259D7" w:rsidRDefault="00EA320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9159B" w:rsidRPr="009259D7" w14:paraId="1DD155B1" w14:textId="77777777" w:rsidTr="00F36F3D">
        <w:trPr>
          <w:tblHeader/>
        </w:trPr>
        <w:tc>
          <w:tcPr>
            <w:tcW w:w="3960" w:type="dxa"/>
            <w:shd w:val="clear" w:color="auto" w:fill="auto"/>
          </w:tcPr>
          <w:p w14:paraId="75F808D0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776FD10" w14:textId="561312C6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D71F10" w14:textId="1A0AFB14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69CF70E4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2AD0FD" w14:textId="1EB46BCA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43A064E8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7B4C00CE" w14:textId="211E9B92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DC7C796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409CEE" w14:textId="58A8DEE8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655A7D" w:rsidRPr="009259D7" w14:paraId="762F9CB1" w14:textId="77777777" w:rsidTr="00F36F3D">
        <w:trPr>
          <w:tblHeader/>
        </w:trPr>
        <w:tc>
          <w:tcPr>
            <w:tcW w:w="3960" w:type="dxa"/>
            <w:shd w:val="clear" w:color="auto" w:fill="auto"/>
          </w:tcPr>
          <w:p w14:paraId="02D12B1D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D6FB9C6" w14:textId="77777777" w:rsidR="00655A7D" w:rsidRPr="009259D7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236AA4A" w14:textId="77777777" w:rsidR="00655A7D" w:rsidRPr="009259D7" w:rsidRDefault="00655A7D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9159B" w:rsidRPr="009259D7" w14:paraId="74B8FBE8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1B9B1AE7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63D946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93259A" w14:textId="2302BB41" w:rsidR="00A9159B" w:rsidRPr="009259D7" w:rsidRDefault="00842665" w:rsidP="00A915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30,008</w:t>
            </w:r>
          </w:p>
        </w:tc>
        <w:tc>
          <w:tcPr>
            <w:tcW w:w="262" w:type="dxa"/>
            <w:shd w:val="clear" w:color="auto" w:fill="auto"/>
          </w:tcPr>
          <w:p w14:paraId="3D165040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C116FC8" w14:textId="5D4A8963" w:rsidR="00A9159B" w:rsidRPr="009259D7" w:rsidRDefault="00A9159B" w:rsidP="00A9159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11,963</w:t>
            </w:r>
          </w:p>
        </w:tc>
        <w:tc>
          <w:tcPr>
            <w:tcW w:w="239" w:type="dxa"/>
            <w:shd w:val="clear" w:color="auto" w:fill="auto"/>
          </w:tcPr>
          <w:p w14:paraId="63FA1EE6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0D805631" w14:textId="28E954FB" w:rsidR="00A9159B" w:rsidRPr="009259D7" w:rsidRDefault="00F30637" w:rsidP="00A9159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12,720</w:t>
            </w:r>
          </w:p>
        </w:tc>
        <w:tc>
          <w:tcPr>
            <w:tcW w:w="270" w:type="dxa"/>
            <w:shd w:val="clear" w:color="auto" w:fill="auto"/>
          </w:tcPr>
          <w:p w14:paraId="0F775A37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CC9D3C" w14:textId="7EA94281" w:rsidR="00A9159B" w:rsidRPr="009259D7" w:rsidRDefault="00A9159B" w:rsidP="00A9159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7,132</w:t>
            </w:r>
          </w:p>
        </w:tc>
      </w:tr>
      <w:tr w:rsidR="00F30637" w:rsidRPr="009259D7" w14:paraId="749199EF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77A4EFE2" w14:textId="77777777" w:rsidR="00F30637" w:rsidRPr="009259D7" w:rsidRDefault="00F30637" w:rsidP="00F306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D93B401" w14:textId="77777777" w:rsidR="00F30637" w:rsidRPr="009259D7" w:rsidRDefault="00F30637" w:rsidP="00F3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6D4A6D" w14:textId="1AC6B6EF" w:rsidR="00F30637" w:rsidRPr="009259D7" w:rsidRDefault="00842665" w:rsidP="00F306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7,507</w:t>
            </w:r>
          </w:p>
        </w:tc>
        <w:tc>
          <w:tcPr>
            <w:tcW w:w="262" w:type="dxa"/>
            <w:shd w:val="clear" w:color="auto" w:fill="auto"/>
          </w:tcPr>
          <w:p w14:paraId="59CD1D0D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CE05377" w14:textId="125F80A7" w:rsidR="00F30637" w:rsidRPr="009259D7" w:rsidRDefault="00F30637" w:rsidP="00F3063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9,054</w:t>
            </w:r>
          </w:p>
        </w:tc>
        <w:tc>
          <w:tcPr>
            <w:tcW w:w="239" w:type="dxa"/>
            <w:shd w:val="clear" w:color="auto" w:fill="auto"/>
          </w:tcPr>
          <w:p w14:paraId="34EECA9B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47DF75FF" w14:textId="16EFD931" w:rsidR="00F30637" w:rsidRPr="009259D7" w:rsidRDefault="00F30637" w:rsidP="00F3063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EA1BC" w14:textId="77777777" w:rsidR="00F30637" w:rsidRPr="009259D7" w:rsidRDefault="00F30637" w:rsidP="00F3063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F8AEE" w14:textId="6A4A3991" w:rsidR="00F30637" w:rsidRPr="009259D7" w:rsidRDefault="00F30637" w:rsidP="00F3063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0637" w:rsidRPr="009259D7" w14:paraId="529E621C" w14:textId="77777777" w:rsidTr="00F36F3D">
        <w:trPr>
          <w:trHeight w:val="68"/>
        </w:trPr>
        <w:tc>
          <w:tcPr>
            <w:tcW w:w="3960" w:type="dxa"/>
            <w:shd w:val="clear" w:color="auto" w:fill="auto"/>
          </w:tcPr>
          <w:p w14:paraId="10CB5EFD" w14:textId="77777777" w:rsidR="00F30637" w:rsidRPr="009259D7" w:rsidRDefault="00F30637" w:rsidP="00F306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507B872" w14:textId="77777777" w:rsidR="00F30637" w:rsidRPr="009259D7" w:rsidRDefault="00F30637" w:rsidP="00F3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BD184" w14:textId="6720917A" w:rsidR="00F30637" w:rsidRPr="009259D7" w:rsidRDefault="00842665" w:rsidP="00F3063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1,532</w:t>
            </w:r>
          </w:p>
        </w:tc>
        <w:tc>
          <w:tcPr>
            <w:tcW w:w="262" w:type="dxa"/>
            <w:shd w:val="clear" w:color="auto" w:fill="auto"/>
          </w:tcPr>
          <w:p w14:paraId="35E1A892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D0CA702" w14:textId="7F5D14EE" w:rsidR="00F30637" w:rsidRPr="009259D7" w:rsidRDefault="00F30637" w:rsidP="00F3063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2,029</w:t>
            </w:r>
          </w:p>
        </w:tc>
        <w:tc>
          <w:tcPr>
            <w:tcW w:w="239" w:type="dxa"/>
            <w:shd w:val="clear" w:color="auto" w:fill="auto"/>
          </w:tcPr>
          <w:p w14:paraId="596FB385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D46CD35" w14:textId="1B5AD6BE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</w:t>
            </w:r>
            <w:r w:rsidR="002E348F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03B4692" w14:textId="77777777" w:rsidR="00F30637" w:rsidRPr="009259D7" w:rsidRDefault="00F30637" w:rsidP="00F3063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D0EFA1F" w14:textId="65D23BC3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F30637" w:rsidRPr="009259D7" w14:paraId="09289D0D" w14:textId="77777777" w:rsidTr="00F36F3D">
        <w:tc>
          <w:tcPr>
            <w:tcW w:w="3960" w:type="dxa"/>
            <w:shd w:val="clear" w:color="auto" w:fill="auto"/>
          </w:tcPr>
          <w:p w14:paraId="63DBB520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EC087F4" w14:textId="77777777" w:rsidR="00F30637" w:rsidRPr="009259D7" w:rsidRDefault="00F30637" w:rsidP="00F3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2C9B18" w14:textId="67E2A9DC" w:rsidR="00F30637" w:rsidRPr="009259D7" w:rsidRDefault="00842665" w:rsidP="00F3063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39,047</w:t>
            </w:r>
          </w:p>
        </w:tc>
        <w:tc>
          <w:tcPr>
            <w:tcW w:w="262" w:type="dxa"/>
            <w:shd w:val="clear" w:color="auto" w:fill="auto"/>
          </w:tcPr>
          <w:p w14:paraId="3946C082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A541E6E" w14:textId="57E60D25" w:rsidR="00F30637" w:rsidRPr="009259D7" w:rsidRDefault="00F30637" w:rsidP="00F3063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23,046</w:t>
            </w:r>
          </w:p>
        </w:tc>
        <w:tc>
          <w:tcPr>
            <w:tcW w:w="239" w:type="dxa"/>
            <w:shd w:val="clear" w:color="auto" w:fill="auto"/>
          </w:tcPr>
          <w:p w14:paraId="38204EAF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4A77588E" w14:textId="4D488701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13,74</w:t>
            </w:r>
            <w:r w:rsidR="002E348F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F8D1647" w14:textId="77777777" w:rsidR="00F30637" w:rsidRPr="009259D7" w:rsidRDefault="00F30637" w:rsidP="00F3063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9C81B4" w14:textId="6752C402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8,117</w:t>
            </w:r>
          </w:p>
        </w:tc>
      </w:tr>
      <w:tr w:rsidR="00F30637" w:rsidRPr="009259D7" w14:paraId="206EFF8B" w14:textId="77777777" w:rsidTr="00F36F3D">
        <w:tc>
          <w:tcPr>
            <w:tcW w:w="3960" w:type="dxa"/>
            <w:shd w:val="clear" w:color="auto" w:fill="auto"/>
          </w:tcPr>
          <w:p w14:paraId="761DBA36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7D9630" w14:textId="77777777" w:rsidR="00F30637" w:rsidRPr="009259D7" w:rsidRDefault="00F30637" w:rsidP="00F3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F790EC" w14:textId="3CF8669B" w:rsidR="00F30637" w:rsidRPr="009259D7" w:rsidRDefault="00842665" w:rsidP="00F3063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(1,671)</w:t>
            </w:r>
          </w:p>
        </w:tc>
        <w:tc>
          <w:tcPr>
            <w:tcW w:w="262" w:type="dxa"/>
            <w:shd w:val="clear" w:color="auto" w:fill="auto"/>
          </w:tcPr>
          <w:p w14:paraId="057F6D5A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492D158" w14:textId="390EEC90" w:rsidR="00F30637" w:rsidRPr="009259D7" w:rsidRDefault="00F30637" w:rsidP="00F3063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(1,670)</w:t>
            </w:r>
          </w:p>
        </w:tc>
        <w:tc>
          <w:tcPr>
            <w:tcW w:w="239" w:type="dxa"/>
            <w:shd w:val="clear" w:color="auto" w:fill="auto"/>
          </w:tcPr>
          <w:p w14:paraId="0F75C090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3691281" w14:textId="50DBFAE8" w:rsidR="00F30637" w:rsidRPr="009259D7" w:rsidRDefault="00F30637" w:rsidP="00F306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(1,61</w:t>
            </w:r>
            <w:r w:rsidR="002E348F" w:rsidRPr="009259D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F7AF8F" w14:textId="77777777" w:rsidR="00F30637" w:rsidRPr="009259D7" w:rsidRDefault="00F30637" w:rsidP="00F3063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16F2D8" w14:textId="5A3D12D6" w:rsidR="00F30637" w:rsidRPr="009259D7" w:rsidRDefault="00F30637" w:rsidP="00F306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(1,599)</w:t>
            </w:r>
          </w:p>
        </w:tc>
      </w:tr>
      <w:tr w:rsidR="00F30637" w:rsidRPr="009259D7" w14:paraId="72A00789" w14:textId="77777777" w:rsidTr="00F36F3D">
        <w:tc>
          <w:tcPr>
            <w:tcW w:w="3960" w:type="dxa"/>
            <w:shd w:val="clear" w:color="auto" w:fill="auto"/>
          </w:tcPr>
          <w:p w14:paraId="5D4E3E60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DBBE2A3" w14:textId="77777777" w:rsidR="00F30637" w:rsidRPr="009259D7" w:rsidRDefault="00F30637" w:rsidP="00F3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2410F" w14:textId="4FA6721B" w:rsidR="00F30637" w:rsidRPr="009259D7" w:rsidRDefault="00842665" w:rsidP="00F3063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37,376</w:t>
            </w:r>
          </w:p>
        </w:tc>
        <w:tc>
          <w:tcPr>
            <w:tcW w:w="262" w:type="dxa"/>
            <w:shd w:val="clear" w:color="auto" w:fill="auto"/>
          </w:tcPr>
          <w:p w14:paraId="27B6BEFB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9778E" w14:textId="774F122C" w:rsidR="00F30637" w:rsidRPr="009259D7" w:rsidRDefault="00F30637" w:rsidP="00F3063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21,376</w:t>
            </w:r>
          </w:p>
        </w:tc>
        <w:tc>
          <w:tcPr>
            <w:tcW w:w="239" w:type="dxa"/>
            <w:shd w:val="clear" w:color="auto" w:fill="auto"/>
          </w:tcPr>
          <w:p w14:paraId="53FC4A4B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AF292" w14:textId="3A983EFA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12,127</w:t>
            </w:r>
          </w:p>
        </w:tc>
        <w:tc>
          <w:tcPr>
            <w:tcW w:w="270" w:type="dxa"/>
            <w:shd w:val="clear" w:color="auto" w:fill="auto"/>
          </w:tcPr>
          <w:p w14:paraId="6EF87DEA" w14:textId="77777777" w:rsidR="00F30637" w:rsidRPr="009259D7" w:rsidRDefault="00F30637" w:rsidP="00F3063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60A9" w14:textId="060C0A5A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6,518</w:t>
            </w:r>
          </w:p>
        </w:tc>
      </w:tr>
      <w:tr w:rsidR="00F30637" w:rsidRPr="009259D7" w14:paraId="6984293A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004E124D" w14:textId="4B43A7BF" w:rsidR="00F30637" w:rsidRPr="009259D7" w:rsidRDefault="00F30637" w:rsidP="00F3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20CD71" w14:textId="77777777" w:rsidR="00F30637" w:rsidRPr="009259D7" w:rsidRDefault="00F30637" w:rsidP="00F3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B764E1A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49F32CE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A6CF03D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5049211C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0881DEB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F085AF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53EB9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F30637" w:rsidRPr="009259D7" w14:paraId="2621B09E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6C76419B" w14:textId="2E610B7A" w:rsidR="00F30637" w:rsidRPr="009259D7" w:rsidRDefault="00F30637" w:rsidP="00F3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ต้นทุนของสินค้าคงเหลือที่บันทึกรวมในบัญชีต้นทุนขายและบริการ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FBFCF1F" w14:textId="77777777" w:rsidR="00F30637" w:rsidRPr="009259D7" w:rsidRDefault="00F30637" w:rsidP="00F3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799CD2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08205D8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7271C57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2770C99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6C2B1EFF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11F89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C33B132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637" w:rsidRPr="009259D7" w14:paraId="30D843B1" w14:textId="77777777" w:rsidTr="00F36F3D">
        <w:tc>
          <w:tcPr>
            <w:tcW w:w="3960" w:type="dxa"/>
          </w:tcPr>
          <w:p w14:paraId="592DF26E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9259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2BA4F9C" w14:textId="14FA7EA8" w:rsidR="00F30637" w:rsidRPr="009259D7" w:rsidRDefault="00F30637" w:rsidP="00F3063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8CF1DB" w14:textId="48CB4BE3" w:rsidR="00F30637" w:rsidRPr="009259D7" w:rsidRDefault="00D60F3E" w:rsidP="00F3063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40715" w:rsidRPr="009259D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D0856" w:rsidRPr="009259D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0856" w:rsidRPr="009259D7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262" w:type="dxa"/>
            <w:shd w:val="clear" w:color="auto" w:fill="auto"/>
          </w:tcPr>
          <w:p w14:paraId="4A2744C3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F85BD63" w14:textId="56942C6D" w:rsidR="00F30637" w:rsidRPr="009259D7" w:rsidRDefault="00F30637" w:rsidP="00F3063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1,070,423</w:t>
            </w:r>
          </w:p>
        </w:tc>
        <w:tc>
          <w:tcPr>
            <w:tcW w:w="239" w:type="dxa"/>
            <w:shd w:val="clear" w:color="auto" w:fill="auto"/>
          </w:tcPr>
          <w:p w14:paraId="28BF62EC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5142B70C" w14:textId="7C5CB082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684,22</w:t>
            </w:r>
            <w:r w:rsidR="00B8022E" w:rsidRPr="009259D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77533DC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5332FF" w14:textId="719D9BDC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716,432</w:t>
            </w:r>
          </w:p>
        </w:tc>
      </w:tr>
      <w:tr w:rsidR="00F30637" w:rsidRPr="009259D7" w14:paraId="6FE6236D" w14:textId="77777777" w:rsidTr="00F36F3D">
        <w:tc>
          <w:tcPr>
            <w:tcW w:w="3960" w:type="dxa"/>
          </w:tcPr>
          <w:p w14:paraId="51A16937" w14:textId="6AC415F9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9259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84E38ED" w14:textId="77777777" w:rsidR="00F30637" w:rsidRPr="009259D7" w:rsidRDefault="00F30637" w:rsidP="00F3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89D571" w14:textId="58964013" w:rsidR="00F30637" w:rsidRPr="009259D7" w:rsidRDefault="00A04092" w:rsidP="00F3063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CCE3128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66AE448" w14:textId="7D44D0B1" w:rsidR="00F30637" w:rsidRPr="009259D7" w:rsidRDefault="00F30637" w:rsidP="00F3063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14:paraId="2DC490DF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57405ACA" w14:textId="77A520B9" w:rsidR="00F30637" w:rsidRPr="009259D7" w:rsidRDefault="00BD20C2" w:rsidP="00F306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E348F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AE7CEE6" w14:textId="77777777" w:rsidR="00F30637" w:rsidRPr="009259D7" w:rsidRDefault="00F30637" w:rsidP="00F3063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4F1505" w14:textId="7E4A5BD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F30637" w:rsidRPr="009259D7" w14:paraId="11046E02" w14:textId="77777777" w:rsidTr="00F36F3D">
        <w:tc>
          <w:tcPr>
            <w:tcW w:w="3960" w:type="dxa"/>
            <w:shd w:val="clear" w:color="auto" w:fill="auto"/>
          </w:tcPr>
          <w:p w14:paraId="6AE9F8CB" w14:textId="3C44810A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CFA68AD" w14:textId="77777777" w:rsidR="00F30637" w:rsidRPr="009259D7" w:rsidRDefault="00F30637" w:rsidP="00F30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821A" w14:textId="6394B60E" w:rsidR="00F30637" w:rsidRPr="009259D7" w:rsidRDefault="00D60F3E" w:rsidP="00F3063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24071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0D0856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</w:t>
            </w:r>
            <w:r w:rsidR="000D0856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933</w:t>
            </w:r>
          </w:p>
        </w:tc>
        <w:tc>
          <w:tcPr>
            <w:tcW w:w="262" w:type="dxa"/>
            <w:shd w:val="clear" w:color="auto" w:fill="auto"/>
          </w:tcPr>
          <w:p w14:paraId="7F21DD55" w14:textId="77777777" w:rsidR="00F30637" w:rsidRPr="009259D7" w:rsidRDefault="00F30637" w:rsidP="00F306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6E" w14:textId="2DC39260" w:rsidR="00F30637" w:rsidRPr="009259D7" w:rsidRDefault="00F30637" w:rsidP="00F3063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1,070,438</w:t>
            </w:r>
          </w:p>
        </w:tc>
        <w:tc>
          <w:tcPr>
            <w:tcW w:w="239" w:type="dxa"/>
            <w:shd w:val="clear" w:color="auto" w:fill="auto"/>
          </w:tcPr>
          <w:p w14:paraId="7A6AE30B" w14:textId="77777777" w:rsidR="00F30637" w:rsidRPr="009259D7" w:rsidRDefault="00F30637" w:rsidP="00F30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2643" w14:textId="3CACAE04" w:rsidR="00F30637" w:rsidRPr="009259D7" w:rsidRDefault="00BD20C2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684,24</w:t>
            </w:r>
            <w:r w:rsidR="002E348F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1E9CF8E" w14:textId="77777777" w:rsidR="00F30637" w:rsidRPr="009259D7" w:rsidRDefault="00F30637" w:rsidP="00F3063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C2DC4" w14:textId="22F6586B" w:rsidR="00F30637" w:rsidRPr="009259D7" w:rsidRDefault="00F30637" w:rsidP="00F3063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716,454</w:t>
            </w:r>
          </w:p>
        </w:tc>
      </w:tr>
    </w:tbl>
    <w:p w14:paraId="599DA4E3" w14:textId="46277505" w:rsidR="00C21ABC" w:rsidRPr="009259D7" w:rsidRDefault="00C21AB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p w14:paraId="4B12B5E4" w14:textId="7BD0C7A7" w:rsidR="004B5EFF" w:rsidRPr="009259D7" w:rsidRDefault="007E56DD" w:rsidP="001927AE">
      <w:pPr>
        <w:pStyle w:val="Heading6"/>
        <w:tabs>
          <w:tab w:val="left" w:pos="216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259D7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4B5EFF" w:rsidRPr="009259D7">
        <w:rPr>
          <w:rFonts w:asciiTheme="majorBidi" w:hAnsiTheme="majorBidi" w:cstheme="majorBidi"/>
          <w:sz w:val="28"/>
          <w:szCs w:val="28"/>
          <w:lang w:val="en-US"/>
        </w:rPr>
        <w:tab/>
      </w:r>
      <w:r w:rsidR="004B5EFF" w:rsidRPr="009259D7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</w:p>
    <w:p w14:paraId="27D8D5A1" w14:textId="68AF5607" w:rsidR="004B5EFF" w:rsidRPr="009259D7" w:rsidRDefault="004B5E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630"/>
        <w:gridCol w:w="450"/>
        <w:gridCol w:w="1440"/>
        <w:gridCol w:w="270"/>
        <w:gridCol w:w="1350"/>
      </w:tblGrid>
      <w:tr w:rsidR="002C6125" w:rsidRPr="009259D7" w14:paraId="34B2D1CB" w14:textId="77777777" w:rsidTr="006D1AC3">
        <w:tc>
          <w:tcPr>
            <w:tcW w:w="4860" w:type="dxa"/>
            <w:shd w:val="clear" w:color="auto" w:fill="auto"/>
          </w:tcPr>
          <w:p w14:paraId="1D6C6CF6" w14:textId="38303F01" w:rsidR="002C6125" w:rsidRPr="009259D7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630" w:type="dxa"/>
            <w:tcBorders>
              <w:left w:val="nil"/>
            </w:tcBorders>
            <w:shd w:val="clear" w:color="auto" w:fill="auto"/>
          </w:tcPr>
          <w:p w14:paraId="639CEC9C" w14:textId="77777777" w:rsidR="002C6125" w:rsidRPr="009259D7" w:rsidRDefault="002C6125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62E154F" w14:textId="77777777" w:rsidR="002C6125" w:rsidRPr="009259D7" w:rsidRDefault="002C612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00F43C1D" w14:textId="7940DE9B" w:rsidR="002C6125" w:rsidRPr="009259D7" w:rsidRDefault="002C6125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C6125" w:rsidRPr="009259D7" w14:paraId="69B0747C" w14:textId="77777777" w:rsidTr="006D1AC3">
        <w:tc>
          <w:tcPr>
            <w:tcW w:w="4860" w:type="dxa"/>
            <w:shd w:val="clear" w:color="auto" w:fill="auto"/>
          </w:tcPr>
          <w:p w14:paraId="4B27277F" w14:textId="36032D0D" w:rsidR="002C6125" w:rsidRPr="009259D7" w:rsidRDefault="00354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444874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44874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382314CE" w14:textId="77777777" w:rsidR="002C6125" w:rsidRPr="009259D7" w:rsidRDefault="002C612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34E206F1" w14:textId="77777777" w:rsidR="002C6125" w:rsidRPr="009259D7" w:rsidRDefault="002C612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3118CD" w14:textId="33DB203C" w:rsidR="002C6125" w:rsidRPr="009259D7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9159B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C9154BB" w14:textId="77777777" w:rsidR="002C6125" w:rsidRPr="009259D7" w:rsidRDefault="002C612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E6C3EC3" w14:textId="67D116A3" w:rsidR="002C6125" w:rsidRPr="009259D7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9159B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2C6125" w:rsidRPr="009259D7" w14:paraId="414FBA27" w14:textId="77777777" w:rsidTr="006D1AC3">
        <w:trPr>
          <w:trHeight w:val="80"/>
        </w:trPr>
        <w:tc>
          <w:tcPr>
            <w:tcW w:w="4860" w:type="dxa"/>
            <w:shd w:val="clear" w:color="auto" w:fill="auto"/>
          </w:tcPr>
          <w:p w14:paraId="3171BB59" w14:textId="77777777" w:rsidR="002C6125" w:rsidRPr="009259D7" w:rsidRDefault="002C612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32D1A4C" w14:textId="77777777" w:rsidR="002C6125" w:rsidRPr="009259D7" w:rsidRDefault="002C612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2456D510" w14:textId="77777777" w:rsidR="002C6125" w:rsidRPr="009259D7" w:rsidRDefault="002C612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32389F9B" w14:textId="77777777" w:rsidR="002C6125" w:rsidRPr="009259D7" w:rsidRDefault="002C6125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2C0134" w:rsidRPr="009259D7" w14:paraId="0AD83370" w14:textId="77777777" w:rsidTr="006D1AC3">
        <w:tc>
          <w:tcPr>
            <w:tcW w:w="4860" w:type="dxa"/>
          </w:tcPr>
          <w:p w14:paraId="2B97728A" w14:textId="35D5FBB0" w:rsidR="002C0134" w:rsidRPr="009259D7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3374A0"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  <w:shd w:val="clear" w:color="auto" w:fill="auto"/>
          </w:tcPr>
          <w:p w14:paraId="6C11ED66" w14:textId="77777777" w:rsidR="002C0134" w:rsidRPr="009259D7" w:rsidRDefault="002C0134" w:rsidP="001927AE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06CD5706" w14:textId="77777777" w:rsidR="002C0134" w:rsidRPr="009259D7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E902320" w14:textId="2A720316" w:rsidR="002C0134" w:rsidRPr="009259D7" w:rsidRDefault="00BC53E0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559B3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11,441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A040F7" w14:textId="77777777" w:rsidR="002C0134" w:rsidRPr="009259D7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0E9225E" w14:textId="1B5870A8" w:rsidR="002C0134" w:rsidRPr="009259D7" w:rsidRDefault="00A9159B" w:rsidP="001927A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(1,376)</w:t>
            </w:r>
          </w:p>
        </w:tc>
      </w:tr>
    </w:tbl>
    <w:p w14:paraId="05295347" w14:textId="77777777" w:rsidR="002C6125" w:rsidRPr="009259D7" w:rsidRDefault="002C612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</w:rPr>
      </w:pPr>
    </w:p>
    <w:p w14:paraId="660C712D" w14:textId="77777777" w:rsidR="0059187D" w:rsidRPr="009259D7" w:rsidRDefault="0059187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/>
          <w:sz w:val="20"/>
          <w:szCs w:val="20"/>
        </w:rPr>
      </w:pPr>
    </w:p>
    <w:p w14:paraId="0EB426EC" w14:textId="4A2677F2" w:rsidR="00000AAB" w:rsidRPr="009259D7" w:rsidRDefault="00000AA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  <w:sectPr w:rsidR="00000AAB" w:rsidRPr="009259D7" w:rsidSect="00C00CED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440" w:header="720" w:footer="720" w:gutter="0"/>
          <w:pgNumType w:start="18"/>
          <w:cols w:space="720"/>
          <w:docGrid w:linePitch="245"/>
        </w:sectPr>
      </w:pPr>
    </w:p>
    <w:p w14:paraId="71731490" w14:textId="63AB0438" w:rsidR="00FA6869" w:rsidRPr="009259D7" w:rsidRDefault="00FA686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="004C05E4" w:rsidRPr="009259D7">
        <w:rPr>
          <w:rFonts w:asciiTheme="majorBidi" w:hAnsiTheme="majorBidi" w:cstheme="majorBidi"/>
          <w:sz w:val="28"/>
          <w:szCs w:val="28"/>
          <w:cs/>
        </w:rPr>
        <w:t>ร่วม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A9159B" w:rsidRPr="009259D7">
        <w:rPr>
          <w:rFonts w:asciiTheme="majorBidi" w:hAnsiTheme="majorBidi" w:cstheme="majorBidi"/>
          <w:sz w:val="28"/>
          <w:szCs w:val="28"/>
        </w:rPr>
        <w:t>6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A9159B" w:rsidRPr="009259D7">
        <w:rPr>
          <w:rFonts w:asciiTheme="majorBidi" w:hAnsiTheme="majorBidi" w:cstheme="majorBidi"/>
          <w:sz w:val="28"/>
          <w:szCs w:val="28"/>
        </w:rPr>
        <w:t>5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</w:p>
    <w:p w14:paraId="052ED9AC" w14:textId="77777777" w:rsidR="004B5EFF" w:rsidRPr="009259D7" w:rsidRDefault="004B5EFF" w:rsidP="001927AE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4B5EFF" w:rsidRPr="009259D7" w14:paraId="3A5BE4DB" w14:textId="77777777" w:rsidTr="001A1622">
        <w:trPr>
          <w:cantSplit/>
          <w:trHeight w:val="68"/>
          <w:tblHeader/>
        </w:trPr>
        <w:tc>
          <w:tcPr>
            <w:tcW w:w="14850" w:type="dxa"/>
            <w:gridSpan w:val="23"/>
            <w:vAlign w:val="bottom"/>
          </w:tcPr>
          <w:p w14:paraId="71613C86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5EFF" w:rsidRPr="009259D7" w14:paraId="616C4456" w14:textId="77777777" w:rsidTr="001A1622">
        <w:trPr>
          <w:cantSplit/>
          <w:trHeight w:val="68"/>
          <w:tblHeader/>
        </w:trPr>
        <w:tc>
          <w:tcPr>
            <w:tcW w:w="4050" w:type="dxa"/>
            <w:vAlign w:val="bottom"/>
            <w:hideMark/>
          </w:tcPr>
          <w:p w14:paraId="726768EB" w14:textId="77777777" w:rsidR="004B5EFF" w:rsidRPr="009259D7" w:rsidRDefault="004B5EFF" w:rsidP="001927AE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450" w:type="dxa"/>
          </w:tcPr>
          <w:p w14:paraId="0430E487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9642B81" w14:textId="77777777" w:rsidR="004B5EFF" w:rsidRPr="009259D7" w:rsidRDefault="004B5EFF" w:rsidP="001927AE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72E5CC0D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4D206E8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385FD99C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02BFBBB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08AC3124" w14:textId="77777777" w:rsidR="002C6125" w:rsidRPr="009259D7" w:rsidRDefault="002C6125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003E98" w14:textId="50E5D7C4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96E2BA1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61F85FC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263D369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24C31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521E6F8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0A6728B" w14:textId="77777777" w:rsidR="004B5EFF" w:rsidRPr="009259D7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C84E5B0" w14:textId="609DA60E" w:rsidR="004B5EFF" w:rsidRPr="009259D7" w:rsidRDefault="004B5EF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8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A9159B" w:rsidRPr="009259D7" w14:paraId="7B8D4770" w14:textId="77777777" w:rsidTr="001A1622">
        <w:trPr>
          <w:cantSplit/>
          <w:trHeight w:val="68"/>
          <w:tblHeader/>
        </w:trPr>
        <w:tc>
          <w:tcPr>
            <w:tcW w:w="4050" w:type="dxa"/>
          </w:tcPr>
          <w:p w14:paraId="5875405C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532E510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8A4FE9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12860DB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14:paraId="151888C7" w14:textId="1D470C8D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6943FE40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7DD3C9" w14:textId="644869C3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2632AD7F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0136B523" w14:textId="7BD8243D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1" w:type="dxa"/>
          </w:tcPr>
          <w:p w14:paraId="2ACFA495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7AE9A9B0" w14:textId="646D54A2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711FCE2A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C352834" w14:textId="6F25D36A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E5431F9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0F0E0AA2" w14:textId="585EEE52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28BA8EEB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8098B57" w14:textId="5DA2EDC9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1334466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6D3D4F2" w14:textId="7E1CB875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679D2439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2839685" w14:textId="7CC46E34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5D3230CD" w14:textId="77777777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987030F" w14:textId="121FCAD9" w:rsidR="00A9159B" w:rsidRPr="009259D7" w:rsidRDefault="00A9159B" w:rsidP="00A915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655A7D" w:rsidRPr="009259D7" w14:paraId="2DEAF58E" w14:textId="77777777" w:rsidTr="001A1622">
        <w:trPr>
          <w:cantSplit/>
          <w:trHeight w:val="68"/>
          <w:tblHeader/>
        </w:trPr>
        <w:tc>
          <w:tcPr>
            <w:tcW w:w="4050" w:type="dxa"/>
          </w:tcPr>
          <w:p w14:paraId="75FA9097" w14:textId="77777777" w:rsidR="00655A7D" w:rsidRPr="009259D7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889E944" w14:textId="77777777" w:rsidR="00655A7D" w:rsidRPr="009259D7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C6ABA5" w14:textId="77777777" w:rsidR="00655A7D" w:rsidRPr="009259D7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9B3BFE4" w14:textId="77777777" w:rsidR="00655A7D" w:rsidRPr="009259D7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5FD57DB2" w14:textId="77777777" w:rsidR="00655A7D" w:rsidRPr="009259D7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C43F6C6" w14:textId="77777777" w:rsidR="00655A7D" w:rsidRPr="009259D7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560" w:type="dxa"/>
            <w:gridSpan w:val="15"/>
          </w:tcPr>
          <w:p w14:paraId="765ECCFD" w14:textId="77777777" w:rsidR="00655A7D" w:rsidRPr="009259D7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9159B" w:rsidRPr="009259D7" w14:paraId="3EBA944A" w14:textId="77777777" w:rsidTr="00E34AF7">
        <w:trPr>
          <w:cantSplit/>
        </w:trPr>
        <w:tc>
          <w:tcPr>
            <w:tcW w:w="4050" w:type="dxa"/>
            <w:hideMark/>
          </w:tcPr>
          <w:p w14:paraId="29DB14F1" w14:textId="77777777" w:rsidR="00A9159B" w:rsidRPr="009259D7" w:rsidRDefault="00A9159B" w:rsidP="00A9159B">
            <w:pPr>
              <w:spacing w:line="240" w:lineRule="auto"/>
              <w:ind w:left="191" w:right="-46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 อินเทลลิเจนซ์ จำกัด</w:t>
            </w:r>
          </w:p>
        </w:tc>
        <w:tc>
          <w:tcPr>
            <w:tcW w:w="450" w:type="dxa"/>
          </w:tcPr>
          <w:p w14:paraId="54BF188C" w14:textId="1AD8BAE6" w:rsidR="00A9159B" w:rsidRPr="009259D7" w:rsidRDefault="00A9159B" w:rsidP="00A9159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421D9923" w14:textId="77777777" w:rsidR="00A9159B" w:rsidRPr="009259D7" w:rsidRDefault="00A9159B" w:rsidP="00A9159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0488AB3C" w14:textId="77777777" w:rsidR="00A9159B" w:rsidRPr="009259D7" w:rsidRDefault="00A9159B" w:rsidP="00A9159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A1DD645" w14:textId="5D11F9D4" w:rsidR="00A9159B" w:rsidRPr="009259D7" w:rsidRDefault="00A04092" w:rsidP="00A915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18.34</w:t>
            </w:r>
          </w:p>
        </w:tc>
        <w:tc>
          <w:tcPr>
            <w:tcW w:w="180" w:type="dxa"/>
            <w:vAlign w:val="bottom"/>
          </w:tcPr>
          <w:p w14:paraId="35B1D4C2" w14:textId="77777777" w:rsidR="00A9159B" w:rsidRPr="009259D7" w:rsidRDefault="00A9159B" w:rsidP="00A9159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23BD918" w14:textId="6B6045CF" w:rsidR="00A9159B" w:rsidRPr="009259D7" w:rsidRDefault="00A9159B" w:rsidP="00A9159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18.34</w:t>
            </w:r>
          </w:p>
        </w:tc>
        <w:tc>
          <w:tcPr>
            <w:tcW w:w="180" w:type="dxa"/>
            <w:vAlign w:val="bottom"/>
          </w:tcPr>
          <w:p w14:paraId="4D040D30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F7ACF5F" w14:textId="6FC0F7C8" w:rsidR="00A9159B" w:rsidRPr="009259D7" w:rsidRDefault="00A04092" w:rsidP="00A9159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7,197</w:t>
            </w:r>
          </w:p>
        </w:tc>
        <w:tc>
          <w:tcPr>
            <w:tcW w:w="181" w:type="dxa"/>
            <w:vAlign w:val="bottom"/>
          </w:tcPr>
          <w:p w14:paraId="15722D55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841C3BC" w14:textId="0E0A027B" w:rsidR="00A9159B" w:rsidRPr="009259D7" w:rsidRDefault="00A9159B" w:rsidP="00A9159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80" w:type="dxa"/>
            <w:vAlign w:val="bottom"/>
          </w:tcPr>
          <w:p w14:paraId="6DFEE36D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7CE85" w14:textId="18EECDE8" w:rsidR="00A9159B" w:rsidRPr="009259D7" w:rsidRDefault="00A04092" w:rsidP="00A915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376AC352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D3F60F" w14:textId="315B12CB" w:rsidR="00A9159B" w:rsidRPr="009259D7" w:rsidRDefault="00A9159B" w:rsidP="00A915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7F936C0C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A4F6F4" w14:textId="23B6FCF7" w:rsidR="00A9159B" w:rsidRPr="009259D7" w:rsidRDefault="005559B3" w:rsidP="00A915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20,672</w:t>
            </w:r>
          </w:p>
        </w:tc>
        <w:tc>
          <w:tcPr>
            <w:tcW w:w="180" w:type="dxa"/>
            <w:vAlign w:val="bottom"/>
          </w:tcPr>
          <w:p w14:paraId="34A2CC60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48761A1" w14:textId="36D2419A" w:rsidR="00A9159B" w:rsidRPr="009259D7" w:rsidRDefault="00A9159B" w:rsidP="00A915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32,113</w:t>
            </w:r>
          </w:p>
        </w:tc>
        <w:tc>
          <w:tcPr>
            <w:tcW w:w="180" w:type="dxa"/>
            <w:vAlign w:val="bottom"/>
          </w:tcPr>
          <w:p w14:paraId="38B946C3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6DC888C" w14:textId="65C74929" w:rsidR="00A9159B" w:rsidRPr="009259D7" w:rsidRDefault="00A04092" w:rsidP="00A915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6F374E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6A97A02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9159B" w:rsidRPr="009259D7" w14:paraId="55611F9C" w14:textId="77777777" w:rsidTr="001A1622">
        <w:trPr>
          <w:cantSplit/>
          <w:trHeight w:val="58"/>
        </w:trPr>
        <w:tc>
          <w:tcPr>
            <w:tcW w:w="4050" w:type="dxa"/>
            <w:vAlign w:val="bottom"/>
            <w:hideMark/>
          </w:tcPr>
          <w:p w14:paraId="16D7B480" w14:textId="77777777" w:rsidR="00A9159B" w:rsidRPr="009259D7" w:rsidRDefault="00A9159B" w:rsidP="00A9159B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6C344F44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DD1C975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42A5AC1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7E8825E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DE2B56" w14:textId="77777777" w:rsidR="00A9159B" w:rsidRPr="009259D7" w:rsidRDefault="00A9159B" w:rsidP="00A9159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F315E42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F9BF8C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F365931" w14:textId="77777777" w:rsidR="00A9159B" w:rsidRPr="009259D7" w:rsidRDefault="00A9159B" w:rsidP="00A9159B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308860A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90B1449" w14:textId="77777777" w:rsidR="00A9159B" w:rsidRPr="009259D7" w:rsidRDefault="00A9159B" w:rsidP="00A9159B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1608AA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73AEC" w14:textId="7364AD82" w:rsidR="00A9159B" w:rsidRPr="009259D7" w:rsidRDefault="00A04092" w:rsidP="00A915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267C4F6B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FF93FE" w14:textId="7F963C28" w:rsidR="00A9159B" w:rsidRPr="009259D7" w:rsidRDefault="00A9159B" w:rsidP="00A915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2CDD1BC4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EF34A" w14:textId="24DF0E05" w:rsidR="00A9159B" w:rsidRPr="009259D7" w:rsidRDefault="005559B3" w:rsidP="00A915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20,672</w:t>
            </w:r>
          </w:p>
        </w:tc>
        <w:tc>
          <w:tcPr>
            <w:tcW w:w="180" w:type="dxa"/>
            <w:vAlign w:val="bottom"/>
          </w:tcPr>
          <w:p w14:paraId="5648237D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8668CC" w14:textId="0ECEA5D6" w:rsidR="00A9159B" w:rsidRPr="009259D7" w:rsidRDefault="00A9159B" w:rsidP="00A9159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32,113</w:t>
            </w:r>
          </w:p>
        </w:tc>
        <w:tc>
          <w:tcPr>
            <w:tcW w:w="180" w:type="dxa"/>
          </w:tcPr>
          <w:p w14:paraId="476F33A6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1D4378" w14:textId="294E9918" w:rsidR="00A9159B" w:rsidRPr="009259D7" w:rsidRDefault="00A04092" w:rsidP="00A915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B2161B" w14:textId="77777777" w:rsidR="00A9159B" w:rsidRPr="009259D7" w:rsidRDefault="00A9159B" w:rsidP="00A9159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6D689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A067559" w14:textId="77777777" w:rsidR="004B5EFF" w:rsidRPr="009259D7" w:rsidRDefault="004B5EFF" w:rsidP="001927AE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4D08A5C" w14:textId="5E06DF4E" w:rsidR="004B5EFF" w:rsidRPr="009259D7" w:rsidRDefault="004B5E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9259D7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48B1987D" w14:textId="77777777" w:rsidR="00114BF0" w:rsidRPr="009259D7" w:rsidRDefault="00114BF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3F58B9A6" w14:textId="085103AC" w:rsidR="004B5EFF" w:rsidRPr="009259D7" w:rsidRDefault="004B5E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6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</w:rPr>
        <w:t>(</w:t>
      </w:r>
      <w:r w:rsidR="007E56DD" w:rsidRPr="009259D7">
        <w:rPr>
          <w:rFonts w:asciiTheme="majorBidi" w:hAnsiTheme="majorBidi" w:cstheme="majorBidi"/>
          <w:sz w:val="28"/>
          <w:szCs w:val="28"/>
        </w:rPr>
        <w:t>1</w:t>
      </w:r>
      <w:r w:rsidRPr="009259D7">
        <w:rPr>
          <w:rFonts w:asciiTheme="majorBidi" w:hAnsiTheme="majorBidi" w:cstheme="majorBidi"/>
          <w:sz w:val="28"/>
          <w:szCs w:val="28"/>
        </w:rPr>
        <w:t xml:space="preserve">) </w:t>
      </w:r>
      <w:r w:rsidR="00F93614" w:rsidRPr="009259D7">
        <w:rPr>
          <w:rFonts w:asciiTheme="majorBidi" w:hAnsiTheme="majorBidi" w:cstheme="majorBidi"/>
          <w:sz w:val="28"/>
          <w:szCs w:val="28"/>
        </w:rPr>
        <w:tab/>
      </w:r>
      <w:r w:rsidRPr="009259D7">
        <w:rPr>
          <w:rFonts w:asciiTheme="majorBidi" w:hAnsiTheme="majorBidi" w:cstheme="majorBidi"/>
          <w:sz w:val="28"/>
          <w:szCs w:val="28"/>
          <w:cs/>
        </w:rPr>
        <w:t>จำหน่าย ให้บริการติดตั้ง และบำรุงรักษาซอฟต์แวร์เพื่อวิเคราะห์และบริหารจัดการข้อมูลลูกค้าสัมพันธ์ รวมทั้งฝึกอบรมการใช้งาน</w:t>
      </w:r>
    </w:p>
    <w:p w14:paraId="49D6E10F" w14:textId="77777777" w:rsidR="004B5EFF" w:rsidRPr="009259D7" w:rsidRDefault="004B5E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0"/>
          <w:szCs w:val="20"/>
          <w:cs/>
        </w:rPr>
      </w:pPr>
    </w:p>
    <w:p w14:paraId="5384C86D" w14:textId="77777777" w:rsidR="004B5EFF" w:rsidRPr="009259D7" w:rsidRDefault="004B5E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4B5EFF" w:rsidRPr="009259D7" w:rsidSect="004B5EF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9259D7">
        <w:rPr>
          <w:rFonts w:asciiTheme="majorBidi" w:eastAsia="MS Mincho" w:hAnsiTheme="majorBidi" w:cstheme="majorBidi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097AB6A" w14:textId="442485D2" w:rsidR="00F524D2" w:rsidRPr="009259D7" w:rsidRDefault="007E56DD" w:rsidP="001927AE">
      <w:pPr>
        <w:pStyle w:val="Heading6"/>
        <w:tabs>
          <w:tab w:val="left" w:pos="216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259D7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5A5C8C" w:rsidRPr="009259D7">
        <w:rPr>
          <w:rFonts w:asciiTheme="majorBidi" w:hAnsiTheme="majorBidi" w:cstheme="majorBidi"/>
          <w:sz w:val="30"/>
          <w:szCs w:val="30"/>
          <w:lang w:val="en-US"/>
        </w:rPr>
        <w:tab/>
      </w:r>
      <w:r w:rsidR="00F524D2" w:rsidRPr="009259D7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เงินลงทุนในบริษัทย่อย</w:t>
      </w:r>
    </w:p>
    <w:p w14:paraId="2597C03A" w14:textId="77777777" w:rsidR="0096723B" w:rsidRPr="009259D7" w:rsidRDefault="0096723B" w:rsidP="001927A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810"/>
        <w:gridCol w:w="270"/>
        <w:gridCol w:w="1260"/>
        <w:gridCol w:w="270"/>
        <w:gridCol w:w="1178"/>
      </w:tblGrid>
      <w:tr w:rsidR="00444874" w:rsidRPr="009259D7" w14:paraId="6C51F6E1" w14:textId="77777777" w:rsidTr="00EF4783">
        <w:tc>
          <w:tcPr>
            <w:tcW w:w="5220" w:type="dxa"/>
            <w:shd w:val="clear" w:color="auto" w:fill="auto"/>
          </w:tcPr>
          <w:p w14:paraId="49B625D2" w14:textId="5D428DFE" w:rsidR="00444874" w:rsidRPr="009259D7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1F3A2F1" w14:textId="77777777" w:rsidR="00444874" w:rsidRPr="009259D7" w:rsidRDefault="0044487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BEA5EE" w14:textId="77777777" w:rsidR="00444874" w:rsidRPr="009259D7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EF08602" w14:textId="77777777" w:rsidR="00444874" w:rsidRPr="009259D7" w:rsidRDefault="0044487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44874" w:rsidRPr="009259D7" w14:paraId="04C948AD" w14:textId="77777777" w:rsidTr="00A57591">
        <w:tc>
          <w:tcPr>
            <w:tcW w:w="5220" w:type="dxa"/>
            <w:shd w:val="clear" w:color="auto" w:fill="auto"/>
          </w:tcPr>
          <w:p w14:paraId="3B9D392C" w14:textId="6DD056C5" w:rsidR="00444874" w:rsidRPr="009259D7" w:rsidRDefault="00F23B2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444874" w:rsidRPr="009259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44874" w:rsidRPr="009259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19A72CF8" w14:textId="12D2DC21" w:rsidR="00444874" w:rsidRPr="009259D7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74F3B8" w14:textId="77777777" w:rsidR="00444874" w:rsidRPr="009259D7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B6BA93" w14:textId="54C69E46" w:rsidR="00444874" w:rsidRPr="009259D7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9159B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F208659" w14:textId="77777777" w:rsidR="00444874" w:rsidRPr="009259D7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DCEE237" w14:textId="00193A77" w:rsidR="00444874" w:rsidRPr="009259D7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9159B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444874" w:rsidRPr="009259D7" w14:paraId="7951D1A5" w14:textId="77777777" w:rsidTr="00A57591">
        <w:trPr>
          <w:trHeight w:val="80"/>
        </w:trPr>
        <w:tc>
          <w:tcPr>
            <w:tcW w:w="5220" w:type="dxa"/>
            <w:shd w:val="clear" w:color="auto" w:fill="auto"/>
          </w:tcPr>
          <w:p w14:paraId="348210B0" w14:textId="77777777" w:rsidR="00444874" w:rsidRPr="009259D7" w:rsidRDefault="0044487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C702E1" w14:textId="77777777" w:rsidR="00444874" w:rsidRPr="009259D7" w:rsidRDefault="0044487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C674DC" w14:textId="77777777" w:rsidR="00444874" w:rsidRPr="009259D7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8" w:type="dxa"/>
            <w:gridSpan w:val="3"/>
            <w:shd w:val="clear" w:color="auto" w:fill="auto"/>
          </w:tcPr>
          <w:p w14:paraId="4D7E1754" w14:textId="77777777" w:rsidR="00444874" w:rsidRPr="009259D7" w:rsidRDefault="00444874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A9159B" w:rsidRPr="009259D7" w14:paraId="0521ABDA" w14:textId="77777777" w:rsidTr="00A57591">
        <w:trPr>
          <w:trHeight w:val="80"/>
        </w:trPr>
        <w:tc>
          <w:tcPr>
            <w:tcW w:w="5220" w:type="dxa"/>
            <w:shd w:val="clear" w:color="auto" w:fill="auto"/>
          </w:tcPr>
          <w:p w14:paraId="5D38C0A4" w14:textId="0C1C3233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65433B34" w14:textId="77777777" w:rsidR="00A9159B" w:rsidRPr="009259D7" w:rsidRDefault="00A9159B" w:rsidP="00A9159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431BBF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8C50C5" w14:textId="0881CBCF" w:rsidR="00A9159B" w:rsidRPr="009259D7" w:rsidRDefault="00635486" w:rsidP="00A9159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13606A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5,672</w:t>
            </w:r>
          </w:p>
        </w:tc>
        <w:tc>
          <w:tcPr>
            <w:tcW w:w="270" w:type="dxa"/>
            <w:shd w:val="clear" w:color="auto" w:fill="auto"/>
          </w:tcPr>
          <w:p w14:paraId="1E035C00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1ED3BF4" w14:textId="717DB959" w:rsidR="00A9159B" w:rsidRPr="009259D7" w:rsidRDefault="00A9159B" w:rsidP="00A9159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72,551</w:t>
            </w:r>
          </w:p>
        </w:tc>
      </w:tr>
      <w:tr w:rsidR="00A9159B" w:rsidRPr="009259D7" w14:paraId="25C395D9" w14:textId="77777777" w:rsidTr="00EE488B">
        <w:trPr>
          <w:trHeight w:val="68"/>
        </w:trPr>
        <w:tc>
          <w:tcPr>
            <w:tcW w:w="5220" w:type="dxa"/>
            <w:shd w:val="clear" w:color="auto" w:fill="auto"/>
          </w:tcPr>
          <w:p w14:paraId="77CA841D" w14:textId="77777777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F3B4D07" w14:textId="77777777" w:rsidR="00A9159B" w:rsidRPr="009259D7" w:rsidRDefault="00A9159B" w:rsidP="00A9159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06E3E2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60FC83" w14:textId="786A0CB5" w:rsidR="00A9159B" w:rsidRPr="009259D7" w:rsidRDefault="00240715" w:rsidP="004B434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3F0E71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62640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631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C41C43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57CF4AF" w14:textId="51295F66" w:rsidR="00A9159B" w:rsidRPr="009259D7" w:rsidRDefault="00A9159B" w:rsidP="00A915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1,478</w:t>
            </w:r>
          </w:p>
        </w:tc>
      </w:tr>
      <w:tr w:rsidR="00A9159B" w:rsidRPr="009259D7" w14:paraId="61CF65F2" w14:textId="77777777" w:rsidTr="00003898">
        <w:trPr>
          <w:trHeight w:val="68"/>
        </w:trPr>
        <w:tc>
          <w:tcPr>
            <w:tcW w:w="5220" w:type="dxa"/>
          </w:tcPr>
          <w:p w14:paraId="6BB378DC" w14:textId="2D2AD490" w:rsidR="00A9159B" w:rsidRPr="009259D7" w:rsidRDefault="00A9159B" w:rsidP="00A91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5F308A0E" w14:textId="274CEE87" w:rsidR="00A9159B" w:rsidRPr="009259D7" w:rsidRDefault="00A9159B" w:rsidP="00A9159B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2D17EC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0FB9499" w14:textId="1F23F067" w:rsidR="00A9159B" w:rsidRPr="009259D7" w:rsidRDefault="00E53FC3" w:rsidP="00A9159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(25,500)</w:t>
            </w:r>
          </w:p>
        </w:tc>
        <w:tc>
          <w:tcPr>
            <w:tcW w:w="270" w:type="dxa"/>
            <w:shd w:val="clear" w:color="auto" w:fill="auto"/>
          </w:tcPr>
          <w:p w14:paraId="3E807F95" w14:textId="77777777" w:rsidR="00A9159B" w:rsidRPr="009259D7" w:rsidRDefault="00A9159B" w:rsidP="00A9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62AB5457" w14:textId="740FDDDD" w:rsidR="00A9159B" w:rsidRPr="009259D7" w:rsidRDefault="00A9159B" w:rsidP="00A9159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(45,500)</w:t>
            </w:r>
          </w:p>
        </w:tc>
      </w:tr>
    </w:tbl>
    <w:p w14:paraId="3BB34145" w14:textId="1975AB52" w:rsidR="00CB5A25" w:rsidRPr="009259D7" w:rsidRDefault="00CB5A2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2EEB04C" w14:textId="31256026" w:rsidR="00AE0B4D" w:rsidRPr="009259D7" w:rsidRDefault="00F3524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259D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EE3564" w14:textId="77777777" w:rsidR="00D13E29" w:rsidRPr="009259D7" w:rsidRDefault="00D13E29" w:rsidP="001927AE">
      <w:pPr>
        <w:framePr w:w="8580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D13E29" w:rsidRPr="009259D7" w:rsidSect="00560CD8">
          <w:headerReference w:type="even" r:id="rId14"/>
          <w:headerReference w:type="default" r:id="rId15"/>
          <w:headerReference w:type="first" r:id="rId16"/>
          <w:pgSz w:w="11909" w:h="16834" w:code="9"/>
          <w:pgMar w:top="691" w:right="1152" w:bottom="576" w:left="1440" w:header="634" w:footer="662" w:gutter="0"/>
          <w:cols w:space="720"/>
        </w:sectPr>
      </w:pPr>
    </w:p>
    <w:p w14:paraId="228318BE" w14:textId="5823108F" w:rsidR="003D53C9" w:rsidRPr="009259D7" w:rsidRDefault="008C00A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1A1E69" w:rsidRPr="009259D7">
        <w:rPr>
          <w:rFonts w:asciiTheme="majorBidi" w:hAnsiTheme="majorBidi" w:cstheme="majorBidi"/>
          <w:sz w:val="28"/>
          <w:szCs w:val="28"/>
        </w:rPr>
        <w:t>6</w:t>
      </w:r>
      <w:r w:rsidR="00117649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117649" w:rsidRPr="009259D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1A1E69" w:rsidRPr="009259D7">
        <w:rPr>
          <w:rFonts w:asciiTheme="majorBidi" w:hAnsiTheme="majorBidi" w:cstheme="majorBidi"/>
          <w:sz w:val="28"/>
          <w:szCs w:val="28"/>
        </w:rPr>
        <w:t>5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EF2E5E" w:rsidRPr="009259D7">
        <w:rPr>
          <w:rFonts w:asciiTheme="majorBidi" w:hAnsiTheme="majorBidi" w:cstheme="majorBidi"/>
          <w:sz w:val="28"/>
          <w:szCs w:val="28"/>
        </w:rPr>
        <w:t xml:space="preserve"> </w:t>
      </w:r>
    </w:p>
    <w:p w14:paraId="1A58FB94" w14:textId="77777777" w:rsidR="007C2A00" w:rsidRPr="009259D7" w:rsidRDefault="007C2A0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450"/>
        <w:gridCol w:w="90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722A9A" w:rsidRPr="009259D7" w14:paraId="6E732AAF" w14:textId="77777777" w:rsidTr="00E00B0F">
        <w:trPr>
          <w:cantSplit/>
          <w:trHeight w:val="68"/>
          <w:tblHeader/>
        </w:trPr>
        <w:tc>
          <w:tcPr>
            <w:tcW w:w="4230" w:type="dxa"/>
            <w:vAlign w:val="bottom"/>
          </w:tcPr>
          <w:p w14:paraId="43A08852" w14:textId="6B534CA6" w:rsidR="00722A9A" w:rsidRPr="009259D7" w:rsidRDefault="00722A9A" w:rsidP="001927AE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14:paraId="009A784D" w14:textId="04FC72AA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70" w:type="dxa"/>
            <w:gridSpan w:val="21"/>
          </w:tcPr>
          <w:p w14:paraId="40F76890" w14:textId="7304D682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22A9A" w:rsidRPr="009259D7" w14:paraId="59F39522" w14:textId="77777777" w:rsidTr="00E00B0F">
        <w:trPr>
          <w:cantSplit/>
          <w:trHeight w:val="507"/>
          <w:tblHeader/>
        </w:trPr>
        <w:tc>
          <w:tcPr>
            <w:tcW w:w="4230" w:type="dxa"/>
            <w:vAlign w:val="bottom"/>
          </w:tcPr>
          <w:p w14:paraId="59ADFE3E" w14:textId="5CB6F377" w:rsidR="00722A9A" w:rsidRPr="009259D7" w:rsidRDefault="00722A9A" w:rsidP="001927A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02FF7DA0" w14:textId="77777777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28DC228" w14:textId="77777777" w:rsidR="002C6125" w:rsidRPr="009259D7" w:rsidRDefault="002C6125" w:rsidP="001927AE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830239" w14:textId="0E2CAA4B" w:rsidR="00722A9A" w:rsidRPr="009259D7" w:rsidRDefault="00722A9A" w:rsidP="001927AE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22F906CC" w14:textId="77777777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AD2F00" w14:textId="77777777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6869288" w14:textId="5BF0D7DC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3B03DC1" w14:textId="77777777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195E9FD" w14:textId="77777777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</w:p>
          <w:p w14:paraId="0B3DE07F" w14:textId="2F3E6B4C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14:paraId="5FDA1145" w14:textId="77777777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8A71B07" w14:textId="77777777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5798E" w14:textId="0DC49BE9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7A50F3B" w14:textId="77777777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A9DEE3E" w14:textId="77777777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724631AF" w14:textId="27C9ADFF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9ECEBF5" w14:textId="77777777" w:rsidR="00722A9A" w:rsidRPr="009259D7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124C056" w14:textId="30860DBC" w:rsidR="00722A9A" w:rsidRPr="009259D7" w:rsidRDefault="00783198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</w:t>
            </w:r>
            <w:r w:rsidR="002C6125"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ผลรับสำหรับปี</w:t>
            </w:r>
          </w:p>
        </w:tc>
      </w:tr>
      <w:tr w:rsidR="001A1E69" w:rsidRPr="009259D7" w14:paraId="0DE596EE" w14:textId="77777777" w:rsidTr="00E00B0F">
        <w:trPr>
          <w:cantSplit/>
          <w:trHeight w:val="389"/>
          <w:tblHeader/>
        </w:trPr>
        <w:tc>
          <w:tcPr>
            <w:tcW w:w="4230" w:type="dxa"/>
          </w:tcPr>
          <w:p w14:paraId="53397BA0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F48934C" w14:textId="7ACDECCB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8F56F1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4D3964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1FB2E7F9" w14:textId="166610B1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D7A0EB4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hideMark/>
          </w:tcPr>
          <w:p w14:paraId="3E92E1AA" w14:textId="2C6556DC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23E7FB2B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159B743E" w14:textId="5CC2D0A8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1" w:type="dxa"/>
          </w:tcPr>
          <w:p w14:paraId="07C73D47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01867C9A" w14:textId="76F748B4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1F66CF14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4622EF69" w14:textId="3E354303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5475684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CCECD22" w14:textId="0D486DA6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04A080A0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C73237D" w14:textId="013E98B2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08253014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5B2358D" w14:textId="6B72F26D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1C31406C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28813392" w14:textId="039B8694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7FA434B0" w14:textId="77777777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9863D2C" w14:textId="436903C2" w:rsidR="001A1E69" w:rsidRPr="009259D7" w:rsidRDefault="001A1E69" w:rsidP="001A1E6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2B6C3E" w:rsidRPr="009259D7" w14:paraId="3CC53A9A" w14:textId="77777777" w:rsidTr="00E00B0F">
        <w:trPr>
          <w:cantSplit/>
          <w:trHeight w:val="389"/>
          <w:tblHeader/>
        </w:trPr>
        <w:tc>
          <w:tcPr>
            <w:tcW w:w="4230" w:type="dxa"/>
          </w:tcPr>
          <w:p w14:paraId="1F489844" w14:textId="77777777" w:rsidR="002B6C3E" w:rsidRPr="009259D7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F062E9D" w14:textId="77777777" w:rsidR="002B6C3E" w:rsidRPr="009259D7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70291" w14:textId="77777777" w:rsidR="002B6C3E" w:rsidRPr="009259D7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6A6418" w14:textId="77777777" w:rsidR="002B6C3E" w:rsidRPr="009259D7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08848878" w14:textId="62CDCB0C" w:rsidR="002B6C3E" w:rsidRPr="009259D7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F741EEF" w14:textId="77777777" w:rsidR="002B6C3E" w:rsidRPr="009259D7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0" w:type="dxa"/>
            <w:gridSpan w:val="15"/>
          </w:tcPr>
          <w:p w14:paraId="73631FBB" w14:textId="66C5AABD" w:rsidR="002B6C3E" w:rsidRPr="009259D7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B434E" w:rsidRPr="009259D7" w14:paraId="7C038F56" w14:textId="77777777" w:rsidTr="00AE0CC0">
        <w:trPr>
          <w:cantSplit/>
        </w:trPr>
        <w:tc>
          <w:tcPr>
            <w:tcW w:w="4230" w:type="dxa"/>
            <w:hideMark/>
          </w:tcPr>
          <w:p w14:paraId="311A16E0" w14:textId="5DF4D4D5" w:rsidR="004B434E" w:rsidRPr="009259D7" w:rsidRDefault="004B434E" w:rsidP="004B434E">
            <w:pPr>
              <w:tabs>
                <w:tab w:val="clear" w:pos="227"/>
                <w:tab w:val="clear" w:pos="454"/>
              </w:tabs>
              <w:spacing w:line="240" w:lineRule="auto"/>
              <w:ind w:left="11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450" w:type="dxa"/>
          </w:tcPr>
          <w:p w14:paraId="14CFFFB9" w14:textId="2B40B5C9" w:rsidR="004B434E" w:rsidRPr="009259D7" w:rsidRDefault="004B434E" w:rsidP="004B434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40309D2B" w14:textId="5E0B3DFF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14:paraId="5C44BEF4" w14:textId="77777777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2DAB914" w14:textId="0226C597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FB0B30" w14:textId="77777777" w:rsidR="004B434E" w:rsidRPr="009259D7" w:rsidRDefault="004B434E" w:rsidP="004B434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57C76D56" w14:textId="6F1AAF54" w:rsidR="004B434E" w:rsidRPr="009259D7" w:rsidRDefault="004B434E" w:rsidP="004B434E">
            <w:pPr>
              <w:pStyle w:val="acctfourfigures"/>
              <w:tabs>
                <w:tab w:val="decimal" w:pos="37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8BA6239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CE9A6A6" w14:textId="49215A0B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1" w:type="dxa"/>
            <w:vAlign w:val="bottom"/>
          </w:tcPr>
          <w:p w14:paraId="6AAB12DB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111694A" w14:textId="093AE99C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54011951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F30AE2" w14:textId="10EAA95B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16,556</w:t>
            </w:r>
          </w:p>
        </w:tc>
        <w:tc>
          <w:tcPr>
            <w:tcW w:w="180" w:type="dxa"/>
            <w:vAlign w:val="bottom"/>
          </w:tcPr>
          <w:p w14:paraId="04F539F3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3B78C9" w14:textId="6684C75A" w:rsidR="004B434E" w:rsidRPr="009259D7" w:rsidRDefault="004B434E" w:rsidP="004B434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0A957EBB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C99C12" w14:textId="01084C0E" w:rsidR="004B434E" w:rsidRPr="009259D7" w:rsidRDefault="004B434E" w:rsidP="004B434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3,011</w:t>
            </w:r>
          </w:p>
        </w:tc>
        <w:tc>
          <w:tcPr>
            <w:tcW w:w="180" w:type="dxa"/>
            <w:vAlign w:val="bottom"/>
          </w:tcPr>
          <w:p w14:paraId="7B751ED3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116164" w14:textId="38FDCFDC" w:rsidR="004B434E" w:rsidRPr="009259D7" w:rsidRDefault="004B434E" w:rsidP="004B43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2,736</w:t>
            </w:r>
          </w:p>
        </w:tc>
        <w:tc>
          <w:tcPr>
            <w:tcW w:w="180" w:type="dxa"/>
            <w:vAlign w:val="bottom"/>
          </w:tcPr>
          <w:p w14:paraId="6BA89A37" w14:textId="77777777" w:rsidR="004B434E" w:rsidRPr="009259D7" w:rsidRDefault="004B434E" w:rsidP="004B434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C5517F5" w14:textId="5098A462" w:rsidR="004B434E" w:rsidRPr="009259D7" w:rsidRDefault="004B434E" w:rsidP="004B434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8516ED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DA5C858" w14:textId="64C7BD28" w:rsidR="004B434E" w:rsidRPr="009259D7" w:rsidRDefault="004B434E" w:rsidP="004B434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B434E" w:rsidRPr="009259D7" w14:paraId="62FEC17D" w14:textId="77777777" w:rsidTr="00AE0CC0">
        <w:trPr>
          <w:cantSplit/>
        </w:trPr>
        <w:tc>
          <w:tcPr>
            <w:tcW w:w="4230" w:type="dxa"/>
            <w:hideMark/>
          </w:tcPr>
          <w:p w14:paraId="7CEBB5D8" w14:textId="67143B1D" w:rsidR="004B434E" w:rsidRPr="009259D7" w:rsidRDefault="004B434E" w:rsidP="004B434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 (เอสจี) จำกัด</w:t>
            </w:r>
          </w:p>
        </w:tc>
        <w:tc>
          <w:tcPr>
            <w:tcW w:w="450" w:type="dxa"/>
          </w:tcPr>
          <w:p w14:paraId="58CC97E3" w14:textId="02C1830A" w:rsidR="004B434E" w:rsidRPr="009259D7" w:rsidRDefault="004B434E" w:rsidP="004B434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900" w:type="dxa"/>
          </w:tcPr>
          <w:p w14:paraId="3B14E784" w14:textId="3BECB52F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4ABF7A4C" w14:textId="77777777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C25D3DC" w14:textId="2476E915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23D5B17" w14:textId="77777777" w:rsidR="004B434E" w:rsidRPr="009259D7" w:rsidRDefault="004B434E" w:rsidP="004B434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DD18848" w14:textId="6D7A181C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A65DF1D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E4E7694" w14:textId="1F883728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1" w:type="dxa"/>
            <w:vAlign w:val="bottom"/>
          </w:tcPr>
          <w:p w14:paraId="53280646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A3F7AC6" w14:textId="64C24B9D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055D1ED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0E2413" w14:textId="6980E5F5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6A8AEAA1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06FFAE" w14:textId="5AE3F377" w:rsidR="004B434E" w:rsidRPr="009259D7" w:rsidRDefault="004B434E" w:rsidP="004B434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88B9E70" w14:textId="77777777" w:rsidR="004B434E" w:rsidRPr="009259D7" w:rsidRDefault="004B434E" w:rsidP="004B434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44AB17" w14:textId="0AE20226" w:rsidR="004B434E" w:rsidRPr="009259D7" w:rsidRDefault="000E0CAC" w:rsidP="004B434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130,290</w:t>
            </w:r>
          </w:p>
        </w:tc>
        <w:tc>
          <w:tcPr>
            <w:tcW w:w="180" w:type="dxa"/>
            <w:vAlign w:val="bottom"/>
          </w:tcPr>
          <w:p w14:paraId="49645AC9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E20B14" w14:textId="5B84CC46" w:rsidR="004B434E" w:rsidRPr="009259D7" w:rsidRDefault="004B434E" w:rsidP="004B43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88,034</w:t>
            </w:r>
          </w:p>
        </w:tc>
        <w:tc>
          <w:tcPr>
            <w:tcW w:w="180" w:type="dxa"/>
            <w:vAlign w:val="bottom"/>
          </w:tcPr>
          <w:p w14:paraId="1CB6C02E" w14:textId="77777777" w:rsidR="004B434E" w:rsidRPr="009259D7" w:rsidRDefault="004B434E" w:rsidP="004B434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DEDA01" w14:textId="0AE71C19" w:rsidR="004B434E" w:rsidRPr="009259D7" w:rsidRDefault="004B434E" w:rsidP="004B434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5E1E92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95FC5A" w14:textId="5973B342" w:rsidR="004B434E" w:rsidRPr="009259D7" w:rsidRDefault="004B434E" w:rsidP="004B434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B434E" w:rsidRPr="009259D7" w14:paraId="53B0CF52" w14:textId="77777777" w:rsidTr="00AE0CC0">
        <w:trPr>
          <w:cantSplit/>
          <w:trHeight w:val="80"/>
        </w:trPr>
        <w:tc>
          <w:tcPr>
            <w:tcW w:w="4230" w:type="dxa"/>
            <w:hideMark/>
          </w:tcPr>
          <w:p w14:paraId="6251CC79" w14:textId="77777777" w:rsidR="004B434E" w:rsidRPr="009259D7" w:rsidRDefault="004B434E" w:rsidP="004B434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ไอ-ซีเคียว จำกัด</w:t>
            </w:r>
          </w:p>
        </w:tc>
        <w:tc>
          <w:tcPr>
            <w:tcW w:w="450" w:type="dxa"/>
            <w:hideMark/>
          </w:tcPr>
          <w:p w14:paraId="771E25A8" w14:textId="2881677F" w:rsidR="004B434E" w:rsidRPr="009259D7" w:rsidRDefault="004B434E" w:rsidP="004B434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900" w:type="dxa"/>
          </w:tcPr>
          <w:p w14:paraId="75C3DD3D" w14:textId="02EFA4DE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1FE17AC3" w14:textId="77777777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21D5DE6" w14:textId="00D89016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BA7E7F8" w14:textId="77777777" w:rsidR="004B434E" w:rsidRPr="009259D7" w:rsidRDefault="004B434E" w:rsidP="004B434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337ADD67" w14:textId="4D8334DB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8C8DC4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A274769" w14:textId="47B8C73B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3FEB4B41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40B2DAB9" w14:textId="65AA2B55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87DCA71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CC25B7" w14:textId="68067E5E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249,833</w:t>
            </w:r>
          </w:p>
        </w:tc>
        <w:tc>
          <w:tcPr>
            <w:tcW w:w="180" w:type="dxa"/>
            <w:vAlign w:val="bottom"/>
          </w:tcPr>
          <w:p w14:paraId="3ECFE76D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48EE0382" w14:textId="7A899FF0" w:rsidR="004B434E" w:rsidRPr="009259D7" w:rsidRDefault="004B434E" w:rsidP="004B434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6E0973EE" w14:textId="77777777" w:rsidR="004B434E" w:rsidRPr="009259D7" w:rsidRDefault="004B434E" w:rsidP="004B434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B16C44" w14:textId="7701D770" w:rsidR="004B434E" w:rsidRPr="009259D7" w:rsidRDefault="000E0CAC" w:rsidP="004B434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314,995</w:t>
            </w:r>
          </w:p>
        </w:tc>
        <w:tc>
          <w:tcPr>
            <w:tcW w:w="180" w:type="dxa"/>
            <w:vAlign w:val="bottom"/>
          </w:tcPr>
          <w:p w14:paraId="609361D0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11C652C" w14:textId="0835B7E0" w:rsidR="004B434E" w:rsidRPr="009259D7" w:rsidRDefault="004B434E" w:rsidP="004B43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309,885</w:t>
            </w:r>
          </w:p>
        </w:tc>
        <w:tc>
          <w:tcPr>
            <w:tcW w:w="180" w:type="dxa"/>
            <w:vAlign w:val="bottom"/>
          </w:tcPr>
          <w:p w14:paraId="77A456F2" w14:textId="77777777" w:rsidR="004B434E" w:rsidRPr="009259D7" w:rsidRDefault="004B434E" w:rsidP="004B434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6A87BF8" w14:textId="4CF579F0" w:rsidR="004B434E" w:rsidRPr="009259D7" w:rsidRDefault="004B434E" w:rsidP="004B434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A8D540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4009D157" w14:textId="0724EFF9" w:rsidR="004B434E" w:rsidRPr="009259D7" w:rsidRDefault="004B434E" w:rsidP="004B43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</w:tr>
      <w:tr w:rsidR="004B434E" w:rsidRPr="009259D7" w14:paraId="2F857550" w14:textId="77777777" w:rsidTr="00AE0CC0">
        <w:trPr>
          <w:cantSplit/>
        </w:trPr>
        <w:tc>
          <w:tcPr>
            <w:tcW w:w="4230" w:type="dxa"/>
            <w:hideMark/>
          </w:tcPr>
          <w:p w14:paraId="410E5907" w14:textId="77777777" w:rsidR="004B434E" w:rsidRPr="009259D7" w:rsidRDefault="004B434E" w:rsidP="004B434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450" w:type="dxa"/>
            <w:hideMark/>
          </w:tcPr>
          <w:p w14:paraId="5E7A2C05" w14:textId="1B9EADA5" w:rsidR="004B434E" w:rsidRPr="009259D7" w:rsidRDefault="004B434E" w:rsidP="004B434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900" w:type="dxa"/>
          </w:tcPr>
          <w:p w14:paraId="2DF6CB66" w14:textId="3E94957E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38F7A9C5" w14:textId="77777777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B5FBB3C" w14:textId="0F1C5671" w:rsidR="004B434E" w:rsidRPr="009259D7" w:rsidRDefault="004B434E" w:rsidP="004B434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129EBAF3" w14:textId="77777777" w:rsidR="004B434E" w:rsidRPr="009259D7" w:rsidRDefault="004B434E" w:rsidP="004B434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6E76C10F" w14:textId="54410261" w:rsidR="004B434E" w:rsidRPr="009259D7" w:rsidRDefault="004B434E" w:rsidP="004B434E">
            <w:pPr>
              <w:pStyle w:val="acctfourfigures"/>
              <w:tabs>
                <w:tab w:val="decimal" w:pos="4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CD952E9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84E953B" w14:textId="16C00A23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19BFB115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69F93264" w14:textId="4A549708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80F1646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D63D25" w14:textId="2781F08E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0" w:type="dxa"/>
            <w:vAlign w:val="bottom"/>
          </w:tcPr>
          <w:p w14:paraId="56F47361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7AFB4041" w14:textId="2F42FFA2" w:rsidR="004B434E" w:rsidRPr="009259D7" w:rsidRDefault="004B434E" w:rsidP="004B434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13DCECA9" w14:textId="77777777" w:rsidR="004B434E" w:rsidRPr="009259D7" w:rsidRDefault="004B434E" w:rsidP="004B434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6FCA5E" w14:textId="51DA4F14" w:rsidR="004B434E" w:rsidRPr="009259D7" w:rsidRDefault="004B434E" w:rsidP="004B434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55,52</w:t>
            </w:r>
            <w:r w:rsidR="00C97E83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4B329C0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48558E08" w14:textId="79F4BB8A" w:rsidR="004B434E" w:rsidRPr="009259D7" w:rsidRDefault="004B434E" w:rsidP="004B43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54,626</w:t>
            </w:r>
          </w:p>
        </w:tc>
        <w:tc>
          <w:tcPr>
            <w:tcW w:w="180" w:type="dxa"/>
            <w:vAlign w:val="bottom"/>
          </w:tcPr>
          <w:p w14:paraId="39DD8703" w14:textId="77777777" w:rsidR="004B434E" w:rsidRPr="009259D7" w:rsidRDefault="004B434E" w:rsidP="004B434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913E75" w14:textId="073EE3CA" w:rsidR="004B434E" w:rsidRPr="009259D7" w:rsidRDefault="004B434E" w:rsidP="004B43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  <w:tc>
          <w:tcPr>
            <w:tcW w:w="180" w:type="dxa"/>
            <w:vAlign w:val="bottom"/>
          </w:tcPr>
          <w:p w14:paraId="1915C31B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2EAA9EA" w14:textId="183DD7A6" w:rsidR="004B434E" w:rsidRPr="009259D7" w:rsidRDefault="004B434E" w:rsidP="004B43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</w:tr>
      <w:tr w:rsidR="004B434E" w:rsidRPr="009259D7" w14:paraId="3DED1741" w14:textId="77777777" w:rsidTr="00AE0CC0">
        <w:trPr>
          <w:cantSplit/>
          <w:trHeight w:val="58"/>
        </w:trPr>
        <w:tc>
          <w:tcPr>
            <w:tcW w:w="4230" w:type="dxa"/>
            <w:vAlign w:val="bottom"/>
            <w:hideMark/>
          </w:tcPr>
          <w:p w14:paraId="2DF248EB" w14:textId="77777777" w:rsidR="004B434E" w:rsidRPr="009259D7" w:rsidRDefault="004B434E" w:rsidP="004B434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42E42475" w14:textId="703E9755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173DBB9" w14:textId="0760FD91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7DB65A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45BC28F" w14:textId="1038B4D3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3C17E" w14:textId="77777777" w:rsidR="004B434E" w:rsidRPr="009259D7" w:rsidRDefault="004B434E" w:rsidP="004B434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562B493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B62EEA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63293BC" w14:textId="77777777" w:rsidR="004B434E" w:rsidRPr="009259D7" w:rsidRDefault="004B434E" w:rsidP="004B434E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D5A6D23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119A964" w14:textId="77777777" w:rsidR="004B434E" w:rsidRPr="009259D7" w:rsidRDefault="004B434E" w:rsidP="004B434E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84145A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DB549" w14:textId="75C57BDD" w:rsidR="004B434E" w:rsidRPr="009259D7" w:rsidRDefault="004B434E" w:rsidP="004B434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287,302</w:t>
            </w:r>
          </w:p>
        </w:tc>
        <w:tc>
          <w:tcPr>
            <w:tcW w:w="180" w:type="dxa"/>
            <w:vAlign w:val="bottom"/>
          </w:tcPr>
          <w:p w14:paraId="26F07D46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02B267" w14:textId="49B1F7F8" w:rsidR="004B434E" w:rsidRPr="009259D7" w:rsidRDefault="004B434E" w:rsidP="004B434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498320AA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8EE5A" w14:textId="12AFC6C3" w:rsidR="004B434E" w:rsidRPr="009259D7" w:rsidRDefault="000E0CAC" w:rsidP="004B434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503,822</w:t>
            </w:r>
          </w:p>
        </w:tc>
        <w:tc>
          <w:tcPr>
            <w:tcW w:w="180" w:type="dxa"/>
            <w:vAlign w:val="bottom"/>
          </w:tcPr>
          <w:p w14:paraId="0E2CCF4F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19D0A7" w14:textId="6A3D3F8A" w:rsidR="004B434E" w:rsidRPr="009259D7" w:rsidRDefault="004B434E" w:rsidP="004B43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455,281</w:t>
            </w:r>
          </w:p>
        </w:tc>
        <w:tc>
          <w:tcPr>
            <w:tcW w:w="180" w:type="dxa"/>
            <w:vAlign w:val="bottom"/>
          </w:tcPr>
          <w:p w14:paraId="2D8F1757" w14:textId="77777777" w:rsidR="004B434E" w:rsidRPr="009259D7" w:rsidRDefault="004B434E" w:rsidP="004B434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F39CC" w14:textId="7258387D" w:rsidR="004B434E" w:rsidRPr="009259D7" w:rsidRDefault="004B434E" w:rsidP="004B43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25,500</w:t>
            </w:r>
          </w:p>
        </w:tc>
        <w:tc>
          <w:tcPr>
            <w:tcW w:w="180" w:type="dxa"/>
            <w:vAlign w:val="bottom"/>
          </w:tcPr>
          <w:p w14:paraId="5CD9351A" w14:textId="77777777" w:rsidR="004B434E" w:rsidRPr="009259D7" w:rsidRDefault="004B434E" w:rsidP="004B434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3D7192A" w14:textId="262B11FA" w:rsidR="004B434E" w:rsidRPr="009259D7" w:rsidRDefault="004B434E" w:rsidP="004B434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45,500</w:t>
            </w:r>
          </w:p>
        </w:tc>
      </w:tr>
    </w:tbl>
    <w:p w14:paraId="4BA1FEE4" w14:textId="77777777" w:rsidR="000F2B5C" w:rsidRPr="009259D7" w:rsidRDefault="000F2B5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58543D8E" w14:textId="49DD91E8" w:rsidR="008E3079" w:rsidRPr="009259D7" w:rsidRDefault="008E307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9259D7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32CA5777" w14:textId="3B066CE7" w:rsidR="008E3079" w:rsidRPr="009259D7" w:rsidRDefault="008E307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9259D7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7E56DD" w:rsidRPr="009259D7">
        <w:rPr>
          <w:rFonts w:asciiTheme="majorBidi" w:eastAsia="MS Mincho" w:hAnsiTheme="majorBidi" w:cstheme="majorBidi"/>
          <w:sz w:val="28"/>
          <w:szCs w:val="28"/>
        </w:rPr>
        <w:t>1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  <w:r w:rsidR="00203713" w:rsidRPr="009259D7">
        <w:rPr>
          <w:rFonts w:asciiTheme="majorBidi" w:eastAsia="MS Mincho" w:hAnsiTheme="majorBidi" w:cstheme="majorBidi"/>
          <w:sz w:val="28"/>
          <w:szCs w:val="28"/>
        </w:rPr>
        <w:tab/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7E56DD" w:rsidRPr="009259D7">
        <w:rPr>
          <w:rFonts w:asciiTheme="majorBidi" w:eastAsia="MS Mincho" w:hAnsiTheme="majorBidi" w:cstheme="majorBidi"/>
          <w:sz w:val="28"/>
          <w:szCs w:val="28"/>
        </w:rPr>
        <w:t>3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ให้บริการเกี่ยวกับระบบรักษาความปลอดภัยทางคอมพิวเตอร์และระบบเครือข่าย</w:t>
      </w:r>
    </w:p>
    <w:p w14:paraId="178A32C5" w14:textId="73049142" w:rsidR="008E3079" w:rsidRPr="009259D7" w:rsidRDefault="008E307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9259D7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7E56DD" w:rsidRPr="009259D7">
        <w:rPr>
          <w:rFonts w:asciiTheme="majorBidi" w:eastAsia="MS Mincho" w:hAnsiTheme="majorBidi" w:cstheme="majorBidi"/>
          <w:sz w:val="28"/>
          <w:szCs w:val="28"/>
        </w:rPr>
        <w:t>2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>) การขายเครื่องคอมพิวเตอร์ และอุปกรณ์รวมทั้งซอฟต์แวร์ที่เกี่ยวข้อง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7E56DD" w:rsidRPr="009259D7">
        <w:rPr>
          <w:rFonts w:asciiTheme="majorBidi" w:eastAsia="MS Mincho" w:hAnsiTheme="majorBidi" w:cstheme="majorBidi"/>
          <w:sz w:val="28"/>
          <w:szCs w:val="28"/>
        </w:rPr>
        <w:t>4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</w:p>
    <w:p w14:paraId="34D53FE5" w14:textId="77777777" w:rsidR="00265D04" w:rsidRPr="009259D7" w:rsidRDefault="00265D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08CD9E91" w14:textId="5E712842" w:rsidR="008E3079" w:rsidRPr="009259D7" w:rsidRDefault="008E307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8E3079" w:rsidRPr="009259D7" w:rsidSect="0098767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48DC05" w14:textId="219F90FC" w:rsidR="00FC6C94" w:rsidRPr="009259D7" w:rsidRDefault="007E56DD" w:rsidP="001927AE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259D7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5A5C8C" w:rsidRPr="009259D7">
        <w:rPr>
          <w:rFonts w:asciiTheme="majorBidi" w:hAnsiTheme="majorBidi" w:cstheme="majorBidi"/>
          <w:sz w:val="30"/>
          <w:szCs w:val="30"/>
          <w:lang w:val="en-US"/>
        </w:rPr>
        <w:tab/>
      </w:r>
      <w:r w:rsidR="00027795" w:rsidRPr="009259D7">
        <w:rPr>
          <w:rFonts w:asciiTheme="majorBidi" w:hAnsiTheme="majorBidi" w:cstheme="majorBidi"/>
          <w:sz w:val="28"/>
          <w:szCs w:val="28"/>
          <w:cs/>
          <w:lang w:val="en-US"/>
        </w:rPr>
        <w:t>ส่วน</w:t>
      </w:r>
      <w:r w:rsidR="00A26734" w:rsidRPr="009259D7">
        <w:rPr>
          <w:rFonts w:asciiTheme="majorBidi" w:hAnsiTheme="majorBidi" w:cstheme="majorBidi"/>
          <w:sz w:val="28"/>
          <w:szCs w:val="28"/>
          <w:cs/>
          <w:lang w:val="en-US"/>
        </w:rPr>
        <w:t>ได้เสีย</w:t>
      </w:r>
      <w:r w:rsidR="00FC6C94" w:rsidRPr="009259D7">
        <w:rPr>
          <w:rFonts w:asciiTheme="majorBidi" w:hAnsiTheme="majorBidi" w:cstheme="majorBidi"/>
          <w:sz w:val="28"/>
          <w:szCs w:val="28"/>
          <w:cs/>
          <w:lang w:val="en-US"/>
        </w:rPr>
        <w:t>ที่ไม่มีอำนาจควบคุม</w:t>
      </w:r>
    </w:p>
    <w:p w14:paraId="2D2D8043" w14:textId="77777777" w:rsidR="00FC6C94" w:rsidRPr="009259D7" w:rsidRDefault="00FC6C94" w:rsidP="001927A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459E5904" w14:textId="77777777" w:rsidR="00FC6C94" w:rsidRPr="009259D7" w:rsidRDefault="00FC6C94" w:rsidP="001927AE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ก่อนตัดรายการระหว่างกัน</w:t>
      </w:r>
    </w:p>
    <w:p w14:paraId="66C9BDA6" w14:textId="0E1F0D07" w:rsidR="00FC6C94" w:rsidRPr="009259D7" w:rsidRDefault="00FC6C9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D13DE0" w:rsidRPr="009259D7" w14:paraId="64D7E4B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B01B" w14:textId="77777777" w:rsidR="00D13DE0" w:rsidRPr="009259D7" w:rsidRDefault="00D13DE0" w:rsidP="001927AE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C3847" w14:textId="7ACA7AFC" w:rsidR="00D13DE0" w:rsidRPr="009259D7" w:rsidRDefault="00D13DE0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วีเซิร์ฟพลัส จำกัด</w:t>
            </w:r>
          </w:p>
        </w:tc>
      </w:tr>
      <w:tr w:rsidR="00D13DE0" w:rsidRPr="009259D7" w14:paraId="3506FF33" w14:textId="77777777" w:rsidTr="00003898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3F87" w14:textId="77777777" w:rsidR="00D13DE0" w:rsidRPr="009259D7" w:rsidRDefault="00D13DE0" w:rsidP="001927AE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313C8D" w14:textId="0830840E" w:rsidR="00D13DE0" w:rsidRPr="009259D7" w:rsidRDefault="00AE4F76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/>
              </w:rPr>
              <w:t>256</w:t>
            </w:r>
            <w:r w:rsidR="001A1E69"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0717" w14:textId="1951763A" w:rsidR="00D13DE0" w:rsidRPr="009259D7" w:rsidRDefault="00D13DE0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F086" w14:textId="5DDA6009" w:rsidR="00D13DE0" w:rsidRPr="009259D7" w:rsidRDefault="00AE4F76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</w:t>
            </w:r>
            <w:r w:rsidR="001A1E69"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5</w:t>
            </w:r>
          </w:p>
        </w:tc>
      </w:tr>
      <w:tr w:rsidR="005A3175" w:rsidRPr="009259D7" w14:paraId="00EC140B" w14:textId="77777777" w:rsidTr="00003898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1C0B" w14:textId="77777777" w:rsidR="005A3175" w:rsidRPr="009259D7" w:rsidRDefault="005A3175" w:rsidP="001927A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CC770" w14:textId="77777777" w:rsidR="005A3175" w:rsidRPr="009259D7" w:rsidRDefault="005A3175" w:rsidP="001927A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4B434E" w:rsidRPr="009259D7" w14:paraId="3DD9F2DD" w14:textId="77777777" w:rsidTr="00E34AF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9A350" w14:textId="77777777" w:rsidR="004B434E" w:rsidRPr="009259D7" w:rsidRDefault="004B434E" w:rsidP="004B434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EA97A" w14:textId="7164D6CE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49%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328C" w14:textId="2DABD81D" w:rsidR="004B434E" w:rsidRPr="009259D7" w:rsidRDefault="004B434E" w:rsidP="004B43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ED4E3" w14:textId="2C7B3335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49%</w:t>
            </w:r>
          </w:p>
        </w:tc>
      </w:tr>
      <w:tr w:rsidR="004B434E" w:rsidRPr="009259D7" w14:paraId="3B7C2DD2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D46EAE3" w14:textId="77777777" w:rsidR="004B434E" w:rsidRPr="009259D7" w:rsidRDefault="004B434E" w:rsidP="004B434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F43B90" w14:textId="65154ADF" w:rsidR="004B434E" w:rsidRPr="009259D7" w:rsidRDefault="004B434E" w:rsidP="004B43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AE082A" w14:textId="60087819" w:rsidR="004B434E" w:rsidRPr="009259D7" w:rsidRDefault="004B434E" w:rsidP="004B43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7C1D48" w14:textId="77777777" w:rsidR="004B434E" w:rsidRPr="009259D7" w:rsidRDefault="004B434E" w:rsidP="004B43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</w:tr>
      <w:tr w:rsidR="004B434E" w:rsidRPr="009259D7" w14:paraId="7718E4F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6A2E3" w14:textId="77777777" w:rsidR="004B434E" w:rsidRPr="009259D7" w:rsidRDefault="004B434E" w:rsidP="004B434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CFEEA6" w14:textId="3ED57FD5" w:rsidR="004B434E" w:rsidRPr="009259D7" w:rsidRDefault="00B8022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151,108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D3B0E4" w14:textId="179DCD0B" w:rsidR="004B434E" w:rsidRPr="009259D7" w:rsidRDefault="004B434E" w:rsidP="004B43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35C6D0" w14:textId="720EC355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158,825</w:t>
            </w:r>
          </w:p>
        </w:tc>
      </w:tr>
      <w:tr w:rsidR="004B434E" w:rsidRPr="009259D7" w14:paraId="234346D3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3D80E" w14:textId="77777777" w:rsidR="004B434E" w:rsidRPr="009259D7" w:rsidRDefault="004B434E" w:rsidP="004B434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6A9C4" w14:textId="7658ABD0" w:rsidR="004B434E" w:rsidRPr="009259D7" w:rsidRDefault="00B8022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40,704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545725" w14:textId="13030D01" w:rsidR="004B434E" w:rsidRPr="009259D7" w:rsidRDefault="004B434E" w:rsidP="004B43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9FF9E9" w14:textId="35EBDC9E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28,483</w:t>
            </w:r>
          </w:p>
        </w:tc>
      </w:tr>
      <w:tr w:rsidR="004B434E" w:rsidRPr="009259D7" w14:paraId="1FACE09E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0C4B2" w14:textId="77777777" w:rsidR="004B434E" w:rsidRPr="009259D7" w:rsidRDefault="004B434E" w:rsidP="004B434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A253A" w14:textId="41A14FAF" w:rsidR="004B434E" w:rsidRPr="009259D7" w:rsidRDefault="00BC53E0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B8022E"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67,112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86DBC6" w14:textId="3B7BAC34" w:rsidR="004B434E" w:rsidRPr="009259D7" w:rsidRDefault="004B434E" w:rsidP="004B43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A9FF1E" w14:textId="7B1589F7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(69,003)</w:t>
            </w:r>
          </w:p>
        </w:tc>
      </w:tr>
      <w:tr w:rsidR="004B434E" w:rsidRPr="009259D7" w14:paraId="44865392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1C226" w14:textId="77777777" w:rsidR="004B434E" w:rsidRPr="009259D7" w:rsidRDefault="004B434E" w:rsidP="004B434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82023" w14:textId="5517C24F" w:rsidR="004B434E" w:rsidRPr="009259D7" w:rsidRDefault="00BC53E0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B8022E"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15,827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F200D8" w14:textId="58C2EFD8" w:rsidR="004B434E" w:rsidRPr="009259D7" w:rsidRDefault="004B434E" w:rsidP="004B43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64E4" w14:textId="26DBCD07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(11,197)</w:t>
            </w:r>
          </w:p>
        </w:tc>
      </w:tr>
      <w:tr w:rsidR="004B434E" w:rsidRPr="009259D7" w14:paraId="4FD92A15" w14:textId="77777777" w:rsidTr="00003898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0F296" w14:textId="77777777" w:rsidR="004B434E" w:rsidRPr="009259D7" w:rsidRDefault="004B434E" w:rsidP="004B434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6BE81" w14:textId="28033B1A" w:rsidR="004B434E" w:rsidRPr="009259D7" w:rsidRDefault="00035F2F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108</w:t>
            </w:r>
            <w:r w:rsidR="00B8022E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A74993" w14:textId="2075C36C" w:rsidR="004B434E" w:rsidRPr="009259D7" w:rsidRDefault="004B434E" w:rsidP="004B43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E413A" w14:textId="39533A21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107,108</w:t>
            </w:r>
          </w:p>
        </w:tc>
      </w:tr>
      <w:tr w:rsidR="004B434E" w:rsidRPr="009259D7" w14:paraId="3985089F" w14:textId="77777777" w:rsidTr="00003898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4391" w14:textId="77777777" w:rsidR="004B434E" w:rsidRPr="009259D7" w:rsidRDefault="004B434E" w:rsidP="004B434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C33C7" w14:textId="0B395652" w:rsidR="004B434E" w:rsidRPr="009259D7" w:rsidRDefault="00035F2F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53</w:t>
            </w:r>
            <w:r w:rsidR="003502F7"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9CE6A5" w14:textId="29574484" w:rsidR="004B434E" w:rsidRPr="009259D7" w:rsidRDefault="004B434E" w:rsidP="004B434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92108" w14:textId="4FC1B63F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52,483</w:t>
            </w:r>
          </w:p>
        </w:tc>
      </w:tr>
      <w:tr w:rsidR="004B434E" w:rsidRPr="009259D7" w14:paraId="30004222" w14:textId="77777777" w:rsidTr="00003898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97463AD" w14:textId="77777777" w:rsidR="004B434E" w:rsidRPr="009259D7" w:rsidRDefault="004B434E" w:rsidP="004B434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4692F3" w14:textId="0B653C02" w:rsidR="004B434E" w:rsidRPr="009259D7" w:rsidRDefault="004B434E" w:rsidP="004B434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20C9FA" w14:textId="53C7CE6A" w:rsidR="004B434E" w:rsidRPr="009259D7" w:rsidRDefault="004B434E" w:rsidP="004B434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F14566" w14:textId="77777777" w:rsidR="004B434E" w:rsidRPr="009259D7" w:rsidRDefault="004B434E" w:rsidP="004B434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</w:tr>
      <w:tr w:rsidR="004B434E" w:rsidRPr="009259D7" w14:paraId="37DFA7C4" w14:textId="77777777" w:rsidTr="00003898">
        <w:trPr>
          <w:cantSplit/>
          <w:trHeight w:val="26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5D14B" w14:textId="77777777" w:rsidR="004B434E" w:rsidRPr="009259D7" w:rsidRDefault="004B434E" w:rsidP="004B434E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E378E2" w14:textId="0204E7BB" w:rsidR="004B434E" w:rsidRPr="009259D7" w:rsidRDefault="003502F7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280,355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6AF3E7" w14:textId="358030F8" w:rsidR="004B434E" w:rsidRPr="009259D7" w:rsidRDefault="004B434E" w:rsidP="004B43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1BAD99" w14:textId="2E8B0F8B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267,730</w:t>
            </w:r>
          </w:p>
        </w:tc>
      </w:tr>
      <w:tr w:rsidR="004B434E" w:rsidRPr="009259D7" w14:paraId="24842D09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3D43C" w14:textId="77777777" w:rsidR="004B434E" w:rsidRPr="009259D7" w:rsidRDefault="004B434E" w:rsidP="004B434E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A534F" w14:textId="57DE7274" w:rsidR="004B434E" w:rsidRPr="009259D7" w:rsidRDefault="003502F7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51,764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61C6F4" w14:textId="5EA120F6" w:rsidR="004B434E" w:rsidRPr="009259D7" w:rsidRDefault="004B434E" w:rsidP="004B43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1A7195" w14:textId="5C071670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259D7">
              <w:rPr>
                <w:rFonts w:asciiTheme="majorBidi" w:hAnsiTheme="majorBidi"/>
                <w:sz w:val="28"/>
                <w:szCs w:val="28"/>
                <w:cs/>
                <w:lang w:eastAsia="en-GB" w:bidi="th-TH"/>
              </w:rPr>
              <w:t>51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</w:t>
            </w:r>
            <w:r w:rsidRPr="009259D7">
              <w:rPr>
                <w:rFonts w:asciiTheme="majorBidi" w:hAnsiTheme="majorBidi"/>
                <w:sz w:val="28"/>
                <w:szCs w:val="28"/>
                <w:cs/>
                <w:lang w:eastAsia="en-GB" w:bidi="th-TH"/>
              </w:rPr>
              <w:t>32</w:t>
            </w:r>
            <w:r w:rsidRPr="009259D7">
              <w:rPr>
                <w:rFonts w:asciiTheme="majorBidi" w:hAnsiTheme="majorBidi"/>
                <w:sz w:val="28"/>
                <w:szCs w:val="28"/>
                <w:lang w:eastAsia="en-GB" w:bidi="th-TH"/>
              </w:rPr>
              <w:t>1</w:t>
            </w:r>
          </w:p>
        </w:tc>
      </w:tr>
      <w:tr w:rsidR="004B434E" w:rsidRPr="009259D7" w14:paraId="6E28A067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065D1" w14:textId="77777777" w:rsidR="004B434E" w:rsidRPr="009259D7" w:rsidRDefault="004B434E" w:rsidP="004B434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2A42C" w14:textId="2B3083EA" w:rsidR="004B434E" w:rsidRPr="009259D7" w:rsidRDefault="004B434E" w:rsidP="004B434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0F01EE" w14:textId="7DDAE4A6" w:rsidR="004B434E" w:rsidRPr="009259D7" w:rsidRDefault="004B434E" w:rsidP="004B43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9DCCE" w14:textId="460C1B2F" w:rsidR="004B434E" w:rsidRPr="009259D7" w:rsidRDefault="004B434E" w:rsidP="00224CC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B434E" w:rsidRPr="009259D7" w14:paraId="2CEBA77D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5F04" w14:textId="1CA457A9" w:rsidR="004B434E" w:rsidRPr="009259D7" w:rsidRDefault="004B434E" w:rsidP="004B434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2F4A7" w14:textId="7C02CEDF" w:rsidR="004B434E" w:rsidRPr="009259D7" w:rsidRDefault="003502F7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51,764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670221" w14:textId="1BE10D2B" w:rsidR="004B434E" w:rsidRPr="009259D7" w:rsidRDefault="004B434E" w:rsidP="004B43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9987D" w14:textId="78CED3E5" w:rsidR="004B434E" w:rsidRPr="009259D7" w:rsidRDefault="004B434E" w:rsidP="004B434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51,321</w:t>
            </w:r>
          </w:p>
        </w:tc>
      </w:tr>
      <w:tr w:rsidR="004B434E" w:rsidRPr="009259D7" w14:paraId="622A7965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811E" w14:textId="3D2B04C1" w:rsidR="004B434E" w:rsidRPr="009259D7" w:rsidRDefault="004B434E" w:rsidP="004B434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EE498" w14:textId="7C661040" w:rsidR="004B434E" w:rsidRPr="009259D7" w:rsidRDefault="003502F7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25,364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FE1A3D" w14:textId="09306FD5" w:rsidR="004B434E" w:rsidRPr="009259D7" w:rsidRDefault="004B434E" w:rsidP="004B43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174CB" w14:textId="7777CF4C" w:rsidR="004B434E" w:rsidRPr="009259D7" w:rsidRDefault="004B434E" w:rsidP="004B434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25,147</w:t>
            </w:r>
          </w:p>
        </w:tc>
      </w:tr>
      <w:tr w:rsidR="004B434E" w:rsidRPr="009259D7" w14:paraId="2399F3C5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C0FAA" w14:textId="57F0C327" w:rsidR="004B434E" w:rsidRPr="009259D7" w:rsidRDefault="004B434E" w:rsidP="004B434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31C6E7" w14:textId="3AC3EDCC" w:rsidR="004B434E" w:rsidRPr="009259D7" w:rsidRDefault="004B434E" w:rsidP="004B434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A82CBD" w14:textId="77777777" w:rsidR="004B434E" w:rsidRPr="009259D7" w:rsidRDefault="004B434E" w:rsidP="004B43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1EC91792" w14:textId="450B8AF6" w:rsidR="004B434E" w:rsidRPr="009259D7" w:rsidRDefault="004B434E" w:rsidP="00224CC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4B434E" w:rsidRPr="009259D7" w14:paraId="6F8ED7E7" w14:textId="77777777" w:rsidTr="00B65B76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F70DD" w14:textId="60E799D0" w:rsidR="004B434E" w:rsidRPr="009259D7" w:rsidRDefault="004B434E" w:rsidP="004B434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84EA2D" w14:textId="18DF3964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24,500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09A415" w14:textId="61D4671F" w:rsidR="004B434E" w:rsidRPr="009259D7" w:rsidRDefault="004B434E" w:rsidP="004B43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E86C49" w14:textId="0C934B33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24,500</w:t>
            </w:r>
          </w:p>
        </w:tc>
      </w:tr>
      <w:tr w:rsidR="004B434E" w:rsidRPr="009259D7" w14:paraId="2083B1EA" w14:textId="77777777" w:rsidTr="00003898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1874" w14:textId="77777777" w:rsidR="004B434E" w:rsidRPr="009259D7" w:rsidRDefault="004B434E" w:rsidP="004B434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A7F2E5" w14:textId="4F13F7BE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F57A" w14:textId="01C94D52" w:rsidR="004B434E" w:rsidRPr="009259D7" w:rsidRDefault="004B434E" w:rsidP="004B434E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683346" w14:textId="77777777" w:rsidR="004B434E" w:rsidRPr="009259D7" w:rsidRDefault="004B434E" w:rsidP="004B434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B434E" w:rsidRPr="009259D7" w14:paraId="499B5D74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1B4C" w14:textId="77777777" w:rsidR="004B434E" w:rsidRPr="009259D7" w:rsidRDefault="004B434E" w:rsidP="004B434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E09630" w14:textId="2B6D7A01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33,887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22C6" w14:textId="201E0633" w:rsidR="004B434E" w:rsidRPr="009259D7" w:rsidRDefault="004B434E" w:rsidP="004B43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CC02FC" w14:textId="097D336D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59,200</w:t>
            </w:r>
          </w:p>
        </w:tc>
      </w:tr>
      <w:tr w:rsidR="004B434E" w:rsidRPr="009259D7" w14:paraId="3713A069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D1829" w14:textId="77777777" w:rsidR="004B434E" w:rsidRPr="009259D7" w:rsidRDefault="004B434E" w:rsidP="004B434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34D90A" w14:textId="09B40215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(5,144)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C1BF" w14:textId="54EE8A1A" w:rsidR="004B434E" w:rsidRPr="009259D7" w:rsidRDefault="004B434E" w:rsidP="004B43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39A8F5" w14:textId="34AF0603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(1,078)</w:t>
            </w:r>
          </w:p>
        </w:tc>
      </w:tr>
      <w:tr w:rsidR="004B434E" w:rsidRPr="009259D7" w14:paraId="105444F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ECD6D" w14:textId="17AC824D" w:rsidR="004B434E" w:rsidRPr="009259D7" w:rsidRDefault="004B434E" w:rsidP="004B434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E1D437" w14:textId="12C97057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(50</w:t>
            </w:r>
            <w:r w:rsidR="00035F2F" w:rsidRPr="009259D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,000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1B9C4D" w14:textId="2C774D6B" w:rsidR="004B434E" w:rsidRPr="009259D7" w:rsidRDefault="004B434E" w:rsidP="004B434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E77A87" w14:textId="769FB435" w:rsidR="004B434E" w:rsidRPr="009259D7" w:rsidRDefault="004B434E" w:rsidP="004B434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(58,655)</w:t>
            </w:r>
          </w:p>
        </w:tc>
      </w:tr>
    </w:tbl>
    <w:p w14:paraId="54C9C28E" w14:textId="77777777" w:rsidR="002B6C3E" w:rsidRPr="009259D7" w:rsidRDefault="002B6C3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2ED2F816" w14:textId="77777777" w:rsidR="00213039" w:rsidRPr="009259D7" w:rsidRDefault="00213039" w:rsidP="001927AE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14:paraId="7FC59CA6" w14:textId="77777777" w:rsidR="009F5502" w:rsidRPr="009259D7" w:rsidRDefault="009F550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eastAsia="x-none"/>
        </w:rPr>
      </w:pPr>
      <w:r w:rsidRPr="009259D7">
        <w:rPr>
          <w:rFonts w:asciiTheme="majorBidi" w:hAnsiTheme="majorBidi" w:cstheme="majorBidi"/>
          <w:sz w:val="22"/>
          <w:szCs w:val="22"/>
          <w:lang w:eastAsia="x-none"/>
        </w:rPr>
        <w:br w:type="page"/>
      </w:r>
    </w:p>
    <w:p w14:paraId="7A4F1603" w14:textId="41C80E69" w:rsidR="00190A1A" w:rsidRPr="009259D7" w:rsidRDefault="007E56DD" w:rsidP="00190A1A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259D7">
        <w:rPr>
          <w:rFonts w:asciiTheme="majorBidi" w:hAnsiTheme="majorBidi" w:cstheme="majorBidi"/>
          <w:sz w:val="28"/>
          <w:szCs w:val="28"/>
          <w:lang w:val="en-US"/>
        </w:rPr>
        <w:t>12</w:t>
      </w:r>
      <w:r w:rsidR="005A5C8C" w:rsidRPr="009259D7">
        <w:rPr>
          <w:rFonts w:asciiTheme="majorBidi" w:hAnsiTheme="majorBidi" w:cstheme="majorBidi"/>
          <w:sz w:val="28"/>
          <w:szCs w:val="28"/>
          <w:lang w:val="en-US"/>
        </w:rPr>
        <w:tab/>
      </w:r>
      <w:r w:rsidR="004F1723" w:rsidRPr="009259D7">
        <w:rPr>
          <w:rFonts w:asciiTheme="majorBidi" w:hAnsiTheme="majorBidi" w:cstheme="majorBidi" w:hint="cs"/>
          <w:sz w:val="28"/>
          <w:szCs w:val="28"/>
          <w:cs/>
          <w:lang w:val="en-US"/>
        </w:rPr>
        <w:t>ส่วนปรับปรุงอาคารเช่าและ</w:t>
      </w:r>
      <w:r w:rsidR="009D12FE" w:rsidRPr="009259D7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</w:p>
    <w:p w14:paraId="32DDB966" w14:textId="77777777" w:rsidR="00190A1A" w:rsidRPr="009259D7" w:rsidRDefault="00190A1A" w:rsidP="00190A1A">
      <w:pPr>
        <w:rPr>
          <w:cs/>
          <w:lang w:eastAsia="x-none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160"/>
        <w:gridCol w:w="810"/>
        <w:gridCol w:w="180"/>
        <w:gridCol w:w="810"/>
        <w:gridCol w:w="180"/>
        <w:gridCol w:w="900"/>
        <w:gridCol w:w="180"/>
        <w:gridCol w:w="810"/>
        <w:gridCol w:w="180"/>
        <w:gridCol w:w="720"/>
        <w:gridCol w:w="180"/>
        <w:gridCol w:w="810"/>
        <w:gridCol w:w="180"/>
        <w:gridCol w:w="900"/>
      </w:tblGrid>
      <w:tr w:rsidR="0048045D" w:rsidRPr="009259D7" w14:paraId="24D286DF" w14:textId="77777777" w:rsidTr="00582EEE">
        <w:trPr>
          <w:trHeight w:val="378"/>
          <w:tblHeader/>
        </w:trPr>
        <w:tc>
          <w:tcPr>
            <w:tcW w:w="2160" w:type="dxa"/>
            <w:shd w:val="clear" w:color="auto" w:fill="auto"/>
          </w:tcPr>
          <w:p w14:paraId="72BF5D01" w14:textId="77777777" w:rsidR="0048045D" w:rsidRPr="009259D7" w:rsidRDefault="0048045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3" w:name="_Hlk127817721"/>
          </w:p>
        </w:tc>
        <w:tc>
          <w:tcPr>
            <w:tcW w:w="6840" w:type="dxa"/>
            <w:gridSpan w:val="13"/>
          </w:tcPr>
          <w:p w14:paraId="325FEB4C" w14:textId="77777777" w:rsidR="0048045D" w:rsidRPr="009259D7" w:rsidRDefault="0048045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F1723" w:rsidRPr="009259D7" w14:paraId="58488313" w14:textId="77777777" w:rsidTr="00582EEE">
        <w:trPr>
          <w:tblHeader/>
        </w:trPr>
        <w:tc>
          <w:tcPr>
            <w:tcW w:w="2160" w:type="dxa"/>
            <w:shd w:val="clear" w:color="auto" w:fill="auto"/>
          </w:tcPr>
          <w:p w14:paraId="3B8CDEB2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60351" w14:textId="725DB478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80" w:type="dxa"/>
            <w:shd w:val="clear" w:color="auto" w:fill="auto"/>
          </w:tcPr>
          <w:p w14:paraId="3559FA6A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9E79DC8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F8AAFA" w14:textId="159CB476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shd w:val="clear" w:color="auto" w:fill="auto"/>
          </w:tcPr>
          <w:p w14:paraId="08C3F7EA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E4150F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8C934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4C883" w14:textId="3D1B80F8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180" w:type="dxa"/>
          </w:tcPr>
          <w:p w14:paraId="6F3D32F0" w14:textId="77777777" w:rsidR="004F1723" w:rsidRPr="009259D7" w:rsidRDefault="004F1723" w:rsidP="001927A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32F82F5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</w:p>
          <w:p w14:paraId="30BFDB2E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  <w:p w14:paraId="4C6E9697" w14:textId="4B4835F2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9940CC6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BAF3AD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ยาน</w:t>
            </w:r>
          </w:p>
          <w:p w14:paraId="52231554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พาหนะ</w:t>
            </w:r>
          </w:p>
        </w:tc>
        <w:tc>
          <w:tcPr>
            <w:tcW w:w="180" w:type="dxa"/>
          </w:tcPr>
          <w:p w14:paraId="26F61D6C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D36CE9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2C05F4B9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8A1B05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B8965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12EE31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F1723" w:rsidRPr="009259D7" w14:paraId="6543BEED" w14:textId="77777777" w:rsidTr="00582EEE">
        <w:trPr>
          <w:trHeight w:val="252"/>
          <w:tblHeader/>
        </w:trPr>
        <w:tc>
          <w:tcPr>
            <w:tcW w:w="2160" w:type="dxa"/>
            <w:shd w:val="clear" w:color="auto" w:fill="auto"/>
          </w:tcPr>
          <w:p w14:paraId="70D94F5C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3"/>
          </w:tcPr>
          <w:p w14:paraId="5BC665FF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1723" w:rsidRPr="009259D7" w14:paraId="01581A1D" w14:textId="77777777" w:rsidTr="00582EEE">
        <w:trPr>
          <w:trHeight w:val="360"/>
        </w:trPr>
        <w:tc>
          <w:tcPr>
            <w:tcW w:w="2160" w:type="dxa"/>
            <w:shd w:val="clear" w:color="auto" w:fill="auto"/>
          </w:tcPr>
          <w:p w14:paraId="73007B63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8A7761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F12AC29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639EB4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CC11F8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1DA21DF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524C7D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4D4793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7BFCF61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83BB8B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CBE8E5A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567D7C7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CDD945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14D5B9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A1E69" w:rsidRPr="009259D7" w14:paraId="348F7FC6" w14:textId="77777777" w:rsidTr="00E34AF7">
        <w:tc>
          <w:tcPr>
            <w:tcW w:w="2160" w:type="dxa"/>
            <w:shd w:val="clear" w:color="auto" w:fill="auto"/>
          </w:tcPr>
          <w:p w14:paraId="2BEE8069" w14:textId="2478E5E1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77C1069F" w14:textId="5B54403F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17,623</w:t>
            </w:r>
          </w:p>
        </w:tc>
        <w:tc>
          <w:tcPr>
            <w:tcW w:w="180" w:type="dxa"/>
            <w:shd w:val="clear" w:color="auto" w:fill="auto"/>
          </w:tcPr>
          <w:p w14:paraId="4327FC3B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0044C68" w14:textId="1723770E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58,390</w:t>
            </w:r>
          </w:p>
        </w:tc>
        <w:tc>
          <w:tcPr>
            <w:tcW w:w="180" w:type="dxa"/>
            <w:shd w:val="clear" w:color="auto" w:fill="auto"/>
          </w:tcPr>
          <w:p w14:paraId="6FF41DFA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2EE4C1" w14:textId="24D21E68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10,255</w:t>
            </w:r>
          </w:p>
        </w:tc>
        <w:tc>
          <w:tcPr>
            <w:tcW w:w="180" w:type="dxa"/>
          </w:tcPr>
          <w:p w14:paraId="390A6700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F1E4F41" w14:textId="2456A3FF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10,587</w:t>
            </w:r>
          </w:p>
        </w:tc>
        <w:tc>
          <w:tcPr>
            <w:tcW w:w="180" w:type="dxa"/>
            <w:shd w:val="clear" w:color="auto" w:fill="auto"/>
          </w:tcPr>
          <w:p w14:paraId="28D362CE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824BC8" w14:textId="2AED7611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3,700</w:t>
            </w:r>
          </w:p>
        </w:tc>
        <w:tc>
          <w:tcPr>
            <w:tcW w:w="180" w:type="dxa"/>
          </w:tcPr>
          <w:p w14:paraId="31A2146B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F621C4" w14:textId="3FDFB298" w:rsidR="001A1E69" w:rsidRPr="009259D7" w:rsidRDefault="001A1E69" w:rsidP="00224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7A2E53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5002FD" w14:textId="594A0EC5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100,555</w:t>
            </w:r>
          </w:p>
        </w:tc>
      </w:tr>
      <w:tr w:rsidR="001A1E69" w:rsidRPr="009259D7" w14:paraId="7DE2BD13" w14:textId="77777777" w:rsidTr="004D7A43">
        <w:tc>
          <w:tcPr>
            <w:tcW w:w="2160" w:type="dxa"/>
            <w:shd w:val="clear" w:color="auto" w:fill="auto"/>
          </w:tcPr>
          <w:p w14:paraId="36AE8B03" w14:textId="444EB244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</w:tcPr>
          <w:p w14:paraId="6117C961" w14:textId="7FA82AD5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957F87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4A5075" w14:textId="5F9D8537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5,193</w:t>
            </w:r>
          </w:p>
        </w:tc>
        <w:tc>
          <w:tcPr>
            <w:tcW w:w="180" w:type="dxa"/>
            <w:shd w:val="clear" w:color="auto" w:fill="auto"/>
          </w:tcPr>
          <w:p w14:paraId="1FFD805B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31F375" w14:textId="2BFB9384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80" w:type="dxa"/>
          </w:tcPr>
          <w:p w14:paraId="2655A586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EBBCD3D" w14:textId="3AD19545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45BD628B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7A4FFB" w14:textId="76C4148A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5B0FB9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877073F" w14:textId="629179A1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80" w:type="dxa"/>
            <w:shd w:val="clear" w:color="auto" w:fill="auto"/>
          </w:tcPr>
          <w:p w14:paraId="195DC9F7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19C68C" w14:textId="07E90768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6,430</w:t>
            </w:r>
          </w:p>
        </w:tc>
      </w:tr>
      <w:tr w:rsidR="001A1E69" w:rsidRPr="009259D7" w14:paraId="1DB5A1EC" w14:textId="77777777" w:rsidTr="00582EEE">
        <w:tc>
          <w:tcPr>
            <w:tcW w:w="2160" w:type="dxa"/>
            <w:shd w:val="clear" w:color="auto" w:fill="auto"/>
          </w:tcPr>
          <w:p w14:paraId="135EBB46" w14:textId="1A19BC0A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</w:tcPr>
          <w:p w14:paraId="344318B7" w14:textId="1DC28E43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80" w:type="dxa"/>
            <w:shd w:val="clear" w:color="auto" w:fill="auto"/>
          </w:tcPr>
          <w:p w14:paraId="0D17E55F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8C72C86" w14:textId="44D0BDA3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80" w:type="dxa"/>
            <w:shd w:val="clear" w:color="auto" w:fill="auto"/>
          </w:tcPr>
          <w:p w14:paraId="3C0407AB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1A6EFAF" w14:textId="26A539DB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45C7C4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C0D9714" w14:textId="17800D4C" w:rsidR="001A1E69" w:rsidRPr="009259D7" w:rsidRDefault="001A1E69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69966F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DBCF4B1" w14:textId="364F4E50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04185F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927C7E9" w14:textId="0318EB05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259D7">
              <w:rPr>
                <w:rFonts w:ascii="Angsana New" w:hAnsi="Angsana New"/>
                <w:sz w:val="28"/>
                <w:szCs w:val="28"/>
              </w:rPr>
              <w:t>537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62CEF7E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4EC70F1" w14:textId="17A372D8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1E69" w:rsidRPr="009259D7" w14:paraId="565B962F" w14:textId="77777777" w:rsidTr="00582EEE">
        <w:tc>
          <w:tcPr>
            <w:tcW w:w="2160" w:type="dxa"/>
            <w:shd w:val="clear" w:color="auto" w:fill="auto"/>
          </w:tcPr>
          <w:p w14:paraId="1C7ABC1F" w14:textId="4C844A14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8FAE08" w14:textId="76AE20E4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259D7">
              <w:rPr>
                <w:rFonts w:ascii="Angsana New" w:hAnsi="Angsana New"/>
                <w:sz w:val="28"/>
                <w:szCs w:val="28"/>
              </w:rPr>
              <w:t>306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14284C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5AB8B7" w14:textId="1423EF1C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259D7">
              <w:rPr>
                <w:rFonts w:ascii="Angsana New" w:hAnsi="Angsana New"/>
                <w:sz w:val="28"/>
                <w:szCs w:val="28"/>
              </w:rPr>
              <w:t>1,064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6CF470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EA29C1" w14:textId="1C749885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50AC60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F1C1DA" w14:textId="247AD238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259D7">
              <w:rPr>
                <w:rFonts w:ascii="Angsana New" w:hAnsi="Angsana New"/>
                <w:sz w:val="28"/>
                <w:szCs w:val="28"/>
              </w:rPr>
              <w:t>308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FA6C660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C152637" w14:textId="141A170F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6807E9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046044" w14:textId="5AB6BDA4" w:rsidR="001A1E69" w:rsidRPr="009259D7" w:rsidRDefault="001A1E69" w:rsidP="00224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EDFCC0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0628E5" w14:textId="2DDDE1EA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1,678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A1E69" w:rsidRPr="009259D7" w14:paraId="40CC53BE" w14:textId="77777777" w:rsidTr="001A1E69">
        <w:tc>
          <w:tcPr>
            <w:tcW w:w="2160" w:type="dxa"/>
            <w:shd w:val="clear" w:color="auto" w:fill="auto"/>
          </w:tcPr>
          <w:p w14:paraId="687836EE" w14:textId="06206008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2565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3E05" w14:textId="6CF94723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17,491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845CB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A5FE1" w14:textId="322B087F" w:rsidR="001A1E69" w:rsidRPr="009259D7" w:rsidRDefault="001A1E69" w:rsidP="000E2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62,882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1CFA21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B49118" w14:textId="37F1B080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10,809</w:t>
            </w:r>
          </w:p>
        </w:tc>
        <w:tc>
          <w:tcPr>
            <w:tcW w:w="180" w:type="dxa"/>
            <w:vAlign w:val="bottom"/>
          </w:tcPr>
          <w:p w14:paraId="352EF5AD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3AAEA" w14:textId="4E0CF976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10,338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0AE45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A700C" w14:textId="62CB1156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3,700</w:t>
            </w:r>
          </w:p>
        </w:tc>
        <w:tc>
          <w:tcPr>
            <w:tcW w:w="180" w:type="dxa"/>
            <w:vAlign w:val="bottom"/>
          </w:tcPr>
          <w:p w14:paraId="29A95440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011F78F" w14:textId="2364F88B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5320C3" w14:textId="77777777" w:rsidR="001A1E69" w:rsidRPr="009259D7" w:rsidRDefault="001A1E69" w:rsidP="001A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C9D54" w14:textId="739FC057" w:rsidR="001A1E69" w:rsidRPr="009259D7" w:rsidRDefault="001A1E69" w:rsidP="001A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105,307</w:t>
            </w:r>
          </w:p>
        </w:tc>
      </w:tr>
      <w:tr w:rsidR="00A77C71" w:rsidRPr="009259D7" w14:paraId="5ED70EB8" w14:textId="77777777" w:rsidTr="00C024CF">
        <w:tc>
          <w:tcPr>
            <w:tcW w:w="2160" w:type="dxa"/>
            <w:shd w:val="clear" w:color="auto" w:fill="auto"/>
          </w:tcPr>
          <w:p w14:paraId="67E16F60" w14:textId="53223171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</w:tcPr>
          <w:p w14:paraId="4E7A9542" w14:textId="312C4B80" w:rsidR="00A77C71" w:rsidRPr="009259D7" w:rsidRDefault="004468B6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80" w:type="dxa"/>
            <w:shd w:val="clear" w:color="auto" w:fill="auto"/>
          </w:tcPr>
          <w:p w14:paraId="4FBCE795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0D1A78" w14:textId="42576111" w:rsidR="00A77C71" w:rsidRPr="009259D7" w:rsidRDefault="004468B6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6,10</w:t>
            </w:r>
            <w:r w:rsidR="00485D91" w:rsidRPr="009259D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ABD312F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148567" w14:textId="270A3BD2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1,93</w:t>
            </w:r>
            <w:r w:rsidR="00485D91" w:rsidRPr="009259D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94EBC8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CA24C8B" w14:textId="31EDB5F4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80" w:type="dxa"/>
            <w:shd w:val="clear" w:color="auto" w:fill="auto"/>
          </w:tcPr>
          <w:p w14:paraId="795F6CB9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CDAFBB4" w14:textId="579E6DEE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F70407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626001" w14:textId="7864CC64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09C992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186E39E" w14:textId="2E0AC445" w:rsidR="00A77C71" w:rsidRPr="009259D7" w:rsidRDefault="004468B6" w:rsidP="00446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9259D7">
              <w:rPr>
                <w:rFonts w:ascii="Angsana New" w:hAnsi="Angsana New"/>
                <w:sz w:val="28"/>
                <w:szCs w:val="28"/>
              </w:rPr>
              <w:t>37</w:t>
            </w:r>
            <w:r w:rsidR="00485D91" w:rsidRPr="009259D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77C71" w:rsidRPr="009259D7" w14:paraId="761B190B" w14:textId="77777777" w:rsidTr="00582EEE">
        <w:tc>
          <w:tcPr>
            <w:tcW w:w="2160" w:type="dxa"/>
            <w:shd w:val="clear" w:color="auto" w:fill="auto"/>
          </w:tcPr>
          <w:p w14:paraId="6212D52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8728A3" w14:textId="70187ACE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259D7">
              <w:rPr>
                <w:rFonts w:ascii="Angsana New" w:hAnsi="Angsana New"/>
                <w:sz w:val="28"/>
                <w:szCs w:val="28"/>
              </w:rPr>
              <w:t>220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2E99ED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D41974" w14:textId="5F63EF68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259D7">
              <w:rPr>
                <w:rFonts w:ascii="Angsana New" w:hAnsi="Angsana New"/>
                <w:sz w:val="28"/>
                <w:szCs w:val="28"/>
              </w:rPr>
              <w:t>5,292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E13063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0A171E" w14:textId="1DC88D20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259984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7F1899" w14:textId="16FE545B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(</w:t>
            </w:r>
            <w:r w:rsidR="004468B6" w:rsidRPr="009259D7">
              <w:rPr>
                <w:rFonts w:ascii="Angsana New" w:hAnsi="Angsana New"/>
                <w:sz w:val="28"/>
                <w:szCs w:val="28"/>
              </w:rPr>
              <w:t>693</w:t>
            </w:r>
            <w:r w:rsidRPr="009259D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DF6F89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9C6BF53" w14:textId="08B1D672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A6A3D9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E8ADB9" w14:textId="0A07C44F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5D6FA5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90D3D3" w14:textId="7FBD3296" w:rsidR="00A77C71" w:rsidRPr="009259D7" w:rsidRDefault="004468B6" w:rsidP="00446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(6,205)</w:t>
            </w:r>
          </w:p>
        </w:tc>
      </w:tr>
      <w:tr w:rsidR="00A77C71" w:rsidRPr="009259D7" w14:paraId="0E4A5B7B" w14:textId="77777777" w:rsidTr="00E03CCD">
        <w:tc>
          <w:tcPr>
            <w:tcW w:w="2160" w:type="dxa"/>
            <w:shd w:val="clear" w:color="auto" w:fill="auto"/>
          </w:tcPr>
          <w:p w14:paraId="089CC192" w14:textId="56B9C236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ABA36" w14:textId="268F32C8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17,455</w:t>
            </w:r>
          </w:p>
        </w:tc>
        <w:tc>
          <w:tcPr>
            <w:tcW w:w="180" w:type="dxa"/>
            <w:shd w:val="clear" w:color="auto" w:fill="auto"/>
          </w:tcPr>
          <w:p w14:paraId="168657A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C5CD5" w14:textId="4923D068" w:rsidR="00A77C71" w:rsidRPr="009259D7" w:rsidRDefault="004468B6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  <w:r w:rsidR="00A77C71" w:rsidRPr="009259D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  <w:r w:rsidR="00485D91" w:rsidRPr="009259D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32E23634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B462A61" w14:textId="3C507509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12,74</w:t>
            </w:r>
            <w:r w:rsidR="00485D91" w:rsidRPr="009259D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3DD49BA3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3923C" w14:textId="64253F6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9,7</w:t>
            </w:r>
            <w:r w:rsidR="004468B6" w:rsidRPr="009259D7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26EDCF5B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89B72" w14:textId="18D70158" w:rsidR="00A77C71" w:rsidRPr="009259D7" w:rsidRDefault="004468B6" w:rsidP="00446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180" w:type="dxa"/>
          </w:tcPr>
          <w:p w14:paraId="72B01F8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B68A4E" w14:textId="4CDB7313" w:rsidR="00A77C71" w:rsidRPr="009259D7" w:rsidRDefault="004468B6" w:rsidP="00446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1AE4D3BD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BC7BC" w14:textId="3523D526" w:rsidR="00A77C71" w:rsidRPr="009259D7" w:rsidRDefault="004468B6" w:rsidP="00446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107,47</w:t>
            </w:r>
            <w:r w:rsidR="00485D91" w:rsidRPr="009259D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A77C71" w:rsidRPr="009259D7" w14:paraId="085B6BAF" w14:textId="77777777" w:rsidTr="004D7A43">
        <w:tc>
          <w:tcPr>
            <w:tcW w:w="2160" w:type="dxa"/>
            <w:shd w:val="clear" w:color="auto" w:fill="auto"/>
          </w:tcPr>
          <w:p w14:paraId="7A63A72E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7B3B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5B17973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D03A6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0D1CD19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B61119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2BABDD4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1114E6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FF882FA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5A35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816FC85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E24697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7BB0B9C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94A12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7C71" w:rsidRPr="009259D7" w14:paraId="22F5F5C8" w14:textId="77777777" w:rsidTr="004D7A43">
        <w:tc>
          <w:tcPr>
            <w:tcW w:w="2160" w:type="dxa"/>
            <w:shd w:val="clear" w:color="auto" w:fill="auto"/>
          </w:tcPr>
          <w:p w14:paraId="776B0485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99558E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741084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AA48F5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BDB0E7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3855D9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424E0E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0B96267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00D1CC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7D6AC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76552C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DAE3CA6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59609A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DBEBE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7C71" w:rsidRPr="009259D7" w14:paraId="495D335A" w14:textId="77777777" w:rsidTr="004D7A43">
        <w:tc>
          <w:tcPr>
            <w:tcW w:w="2160" w:type="dxa"/>
            <w:shd w:val="clear" w:color="auto" w:fill="auto"/>
          </w:tcPr>
          <w:p w14:paraId="71AA515A" w14:textId="45DDAD4B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2DFFCE8D" w14:textId="7FDC35F3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12,533</w:t>
            </w:r>
          </w:p>
        </w:tc>
        <w:tc>
          <w:tcPr>
            <w:tcW w:w="180" w:type="dxa"/>
            <w:shd w:val="clear" w:color="auto" w:fill="auto"/>
          </w:tcPr>
          <w:p w14:paraId="49A3D482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1C5E89" w14:textId="5096A4E1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46,957</w:t>
            </w:r>
          </w:p>
        </w:tc>
        <w:tc>
          <w:tcPr>
            <w:tcW w:w="180" w:type="dxa"/>
            <w:shd w:val="clear" w:color="auto" w:fill="auto"/>
          </w:tcPr>
          <w:p w14:paraId="3463896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161FBD" w14:textId="4035F62F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8,742</w:t>
            </w:r>
          </w:p>
        </w:tc>
        <w:tc>
          <w:tcPr>
            <w:tcW w:w="180" w:type="dxa"/>
          </w:tcPr>
          <w:p w14:paraId="02CC4684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6B56D2F" w14:textId="5FDC5081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8,474</w:t>
            </w:r>
          </w:p>
        </w:tc>
        <w:tc>
          <w:tcPr>
            <w:tcW w:w="180" w:type="dxa"/>
            <w:shd w:val="clear" w:color="auto" w:fill="auto"/>
          </w:tcPr>
          <w:p w14:paraId="792A548D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E8D81B" w14:textId="47865E24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1,802</w:t>
            </w:r>
          </w:p>
        </w:tc>
        <w:tc>
          <w:tcPr>
            <w:tcW w:w="180" w:type="dxa"/>
          </w:tcPr>
          <w:p w14:paraId="09B750FD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4EBAB1" w14:textId="754A84F0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5CCD94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6356480" w14:textId="1594D428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78,508</w:t>
            </w:r>
          </w:p>
        </w:tc>
      </w:tr>
      <w:tr w:rsidR="00A77C71" w:rsidRPr="009259D7" w14:paraId="6169A217" w14:textId="77777777" w:rsidTr="004D7A43">
        <w:tc>
          <w:tcPr>
            <w:tcW w:w="2160" w:type="dxa"/>
            <w:shd w:val="clear" w:color="auto" w:fill="auto"/>
          </w:tcPr>
          <w:p w14:paraId="7786CD39" w14:textId="2909818F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</w:tcPr>
          <w:p w14:paraId="097C03D7" w14:textId="35A7FC24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80" w:type="dxa"/>
            <w:shd w:val="clear" w:color="auto" w:fill="auto"/>
          </w:tcPr>
          <w:p w14:paraId="75ABF39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ACF9AA" w14:textId="4EA7FA0B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4,575</w:t>
            </w:r>
          </w:p>
        </w:tc>
        <w:tc>
          <w:tcPr>
            <w:tcW w:w="180" w:type="dxa"/>
            <w:shd w:val="clear" w:color="auto" w:fill="auto"/>
          </w:tcPr>
          <w:p w14:paraId="66F2DAE1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C3C7B4" w14:textId="645572AB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80" w:type="dxa"/>
          </w:tcPr>
          <w:p w14:paraId="2AD0EF53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C7A2011" w14:textId="1A00136B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80" w:type="dxa"/>
            <w:shd w:val="clear" w:color="auto" w:fill="auto"/>
          </w:tcPr>
          <w:p w14:paraId="642CE8A4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9E5CBD3" w14:textId="6084FC9A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80" w:type="dxa"/>
          </w:tcPr>
          <w:p w14:paraId="6FC914DF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032AA32" w14:textId="493D4A46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B80B52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9970361" w14:textId="61790F83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7,410</w:t>
            </w:r>
          </w:p>
        </w:tc>
      </w:tr>
      <w:tr w:rsidR="00A77C71" w:rsidRPr="009259D7" w14:paraId="53D5936D" w14:textId="77777777" w:rsidTr="004D7A43">
        <w:tc>
          <w:tcPr>
            <w:tcW w:w="2160" w:type="dxa"/>
            <w:shd w:val="clear" w:color="auto" w:fill="auto"/>
          </w:tcPr>
          <w:p w14:paraId="3069A2FA" w14:textId="05AEAFA8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</w:tcPr>
          <w:p w14:paraId="5F9E2D35" w14:textId="6248B840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23922AB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F3E0D8" w14:textId="6D072555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05BFCB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9BBC5E" w14:textId="3D991917" w:rsidR="00A77C71" w:rsidRPr="009259D7" w:rsidRDefault="00A77C71" w:rsidP="00485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963206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009DBC9" w14:textId="63F20F5D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5416C0F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9DB6494" w14:textId="50B08B70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AE2F2D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55487AD" w14:textId="41FEE046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E59F6A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215564" w14:textId="06D13A0B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1,529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A77C71" w:rsidRPr="009259D7" w14:paraId="4A828DE5" w14:textId="77777777" w:rsidTr="001A1E69">
        <w:tc>
          <w:tcPr>
            <w:tcW w:w="2160" w:type="dxa"/>
            <w:shd w:val="clear" w:color="auto" w:fill="auto"/>
          </w:tcPr>
          <w:p w14:paraId="40CCF835" w14:textId="3126786D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</w:rPr>
              <w:t>256</w:t>
            </w:r>
            <w:r w:rsidRPr="009259D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5และ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AD8C2" w14:textId="1CCC7BA8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3A333D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7DCE" w14:textId="6BB08F6E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50,533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32F16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A32445F" w14:textId="6F7B6006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9,370</w:t>
            </w:r>
          </w:p>
        </w:tc>
        <w:tc>
          <w:tcPr>
            <w:tcW w:w="180" w:type="dxa"/>
            <w:vAlign w:val="bottom"/>
          </w:tcPr>
          <w:p w14:paraId="0575C123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F2047" w14:textId="6B1FCA20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5FEFC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3F66A" w14:textId="3D9A28E2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2,542</w:t>
            </w:r>
          </w:p>
        </w:tc>
        <w:tc>
          <w:tcPr>
            <w:tcW w:w="180" w:type="dxa"/>
            <w:vAlign w:val="bottom"/>
          </w:tcPr>
          <w:p w14:paraId="32E13DCA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60C3CD6" w14:textId="5E1F384C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6980A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37740" w14:textId="6EBF9F69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84,389</w:t>
            </w:r>
          </w:p>
        </w:tc>
      </w:tr>
      <w:tr w:rsidR="00A77C71" w:rsidRPr="009259D7" w14:paraId="492774EE" w14:textId="77777777" w:rsidTr="004D7A43">
        <w:tc>
          <w:tcPr>
            <w:tcW w:w="2160" w:type="dxa"/>
            <w:shd w:val="clear" w:color="auto" w:fill="auto"/>
          </w:tcPr>
          <w:p w14:paraId="0F02B31A" w14:textId="4F6D04C5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</w:tcPr>
          <w:p w14:paraId="759DAEAE" w14:textId="34DB00A9" w:rsidR="00A77C71" w:rsidRPr="009259D7" w:rsidRDefault="004468B6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180" w:type="dxa"/>
            <w:shd w:val="clear" w:color="auto" w:fill="auto"/>
          </w:tcPr>
          <w:p w14:paraId="3D4338EE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BD5B5" w14:textId="28D8325E" w:rsidR="00A77C71" w:rsidRPr="009259D7" w:rsidRDefault="004468B6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5,20</w:t>
            </w:r>
            <w:r w:rsidR="000E2085" w:rsidRPr="009259D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0725307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E7F7F4" w14:textId="634980B3" w:rsidR="00A77C71" w:rsidRPr="009259D7" w:rsidRDefault="004468B6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80" w:type="dxa"/>
          </w:tcPr>
          <w:p w14:paraId="5A201F42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D5C1C18" w14:textId="03175465" w:rsidR="00A77C71" w:rsidRPr="009259D7" w:rsidRDefault="004468B6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80" w:type="dxa"/>
            <w:shd w:val="clear" w:color="auto" w:fill="auto"/>
          </w:tcPr>
          <w:p w14:paraId="71AE7485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CB90E2C" w14:textId="27D962E5" w:rsidR="00A77C71" w:rsidRPr="009259D7" w:rsidRDefault="004468B6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80" w:type="dxa"/>
          </w:tcPr>
          <w:p w14:paraId="7261919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1A2A84" w14:textId="0EBD9A45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DDBE55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DB7515" w14:textId="193C2652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7,84</w:t>
            </w:r>
            <w:r w:rsidR="000E2085" w:rsidRPr="009259D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77C71" w:rsidRPr="009259D7" w14:paraId="4969E167" w14:textId="77777777" w:rsidTr="004D7A43">
        <w:tc>
          <w:tcPr>
            <w:tcW w:w="2160" w:type="dxa"/>
            <w:shd w:val="clear" w:color="auto" w:fill="auto"/>
          </w:tcPr>
          <w:p w14:paraId="1149114B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291FBF" w14:textId="5C89FB03" w:rsidR="00A77C71" w:rsidRPr="009259D7" w:rsidRDefault="004468B6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(82)</w:t>
            </w:r>
          </w:p>
        </w:tc>
        <w:tc>
          <w:tcPr>
            <w:tcW w:w="180" w:type="dxa"/>
            <w:shd w:val="clear" w:color="auto" w:fill="auto"/>
          </w:tcPr>
          <w:p w14:paraId="33B3B063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2A32E" w14:textId="6AD7CD5D" w:rsidR="00A77C71" w:rsidRPr="009259D7" w:rsidRDefault="004468B6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(4,90</w:t>
            </w:r>
            <w:r w:rsidR="000E2085" w:rsidRPr="009259D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BACDB1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71B8B3" w14:textId="1AD41246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C763C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4A837C" w14:textId="078EF86B" w:rsidR="00A77C71" w:rsidRPr="009259D7" w:rsidRDefault="004468B6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(650)</w:t>
            </w:r>
          </w:p>
        </w:tc>
        <w:tc>
          <w:tcPr>
            <w:tcW w:w="180" w:type="dxa"/>
            <w:shd w:val="clear" w:color="auto" w:fill="auto"/>
          </w:tcPr>
          <w:p w14:paraId="4CA2F181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17CA51" w14:textId="7631694D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B940D9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F979E2" w14:textId="54CDCCAA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C59DA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3E059B" w14:textId="3AC743F6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(5,63</w:t>
            </w:r>
            <w:r w:rsidR="000E2085" w:rsidRPr="009259D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7C71" w:rsidRPr="009259D7" w14:paraId="4DCE126A" w14:textId="77777777" w:rsidTr="004D7A43">
        <w:tc>
          <w:tcPr>
            <w:tcW w:w="2160" w:type="dxa"/>
            <w:shd w:val="clear" w:color="auto" w:fill="auto"/>
          </w:tcPr>
          <w:p w14:paraId="7DF8FAF0" w14:textId="4E8C7039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FD72D" w14:textId="6FBC85DC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13,877</w:t>
            </w:r>
          </w:p>
        </w:tc>
        <w:tc>
          <w:tcPr>
            <w:tcW w:w="180" w:type="dxa"/>
            <w:shd w:val="clear" w:color="auto" w:fill="auto"/>
          </w:tcPr>
          <w:p w14:paraId="01AEBB4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37C25" w14:textId="43F25F75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50,830</w:t>
            </w:r>
          </w:p>
        </w:tc>
        <w:tc>
          <w:tcPr>
            <w:tcW w:w="180" w:type="dxa"/>
            <w:shd w:val="clear" w:color="auto" w:fill="auto"/>
          </w:tcPr>
          <w:p w14:paraId="48CE59C1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62871" w14:textId="3DC85184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10,097</w:t>
            </w:r>
          </w:p>
        </w:tc>
        <w:tc>
          <w:tcPr>
            <w:tcW w:w="180" w:type="dxa"/>
          </w:tcPr>
          <w:p w14:paraId="175A3D09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4EC5" w14:textId="4897E590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8,513</w:t>
            </w:r>
          </w:p>
        </w:tc>
        <w:tc>
          <w:tcPr>
            <w:tcW w:w="180" w:type="dxa"/>
            <w:shd w:val="clear" w:color="auto" w:fill="auto"/>
          </w:tcPr>
          <w:p w14:paraId="00AEC6DE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FEA52" w14:textId="648A4884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3,282</w:t>
            </w:r>
          </w:p>
        </w:tc>
        <w:tc>
          <w:tcPr>
            <w:tcW w:w="180" w:type="dxa"/>
          </w:tcPr>
          <w:p w14:paraId="199D240F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7D1157" w14:textId="60A19D1E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0F11CC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A74C2" w14:textId="44FF64D3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86,599</w:t>
            </w:r>
          </w:p>
        </w:tc>
      </w:tr>
      <w:tr w:rsidR="00A77C71" w:rsidRPr="009259D7" w14:paraId="553A760A" w14:textId="77777777" w:rsidTr="004D7A43">
        <w:trPr>
          <w:trHeight w:val="70"/>
        </w:trPr>
        <w:tc>
          <w:tcPr>
            <w:tcW w:w="2160" w:type="dxa"/>
            <w:shd w:val="clear" w:color="auto" w:fill="auto"/>
            <w:vAlign w:val="bottom"/>
          </w:tcPr>
          <w:p w14:paraId="4787468C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AA5668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0C19CB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4DBA9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58BC66C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4809E2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7CAFE543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2FB241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7A45DCB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AF33F9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1769D8B6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2AB7E54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81A4FE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7846A1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77C71" w:rsidRPr="009259D7" w14:paraId="5B3B2725" w14:textId="77777777" w:rsidTr="004D7A43">
        <w:trPr>
          <w:trHeight w:val="368"/>
        </w:trPr>
        <w:tc>
          <w:tcPr>
            <w:tcW w:w="2160" w:type="dxa"/>
            <w:shd w:val="clear" w:color="auto" w:fill="auto"/>
          </w:tcPr>
          <w:p w14:paraId="0285990F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4D8C58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0DF924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1BBD81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41FF91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F62155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9BAE9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8342807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F074E7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C18C05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E258E4E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1D1352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1F10BE2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61BA76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7C71" w:rsidRPr="009259D7" w14:paraId="6EEB975D" w14:textId="77777777" w:rsidTr="004D7A43">
        <w:tc>
          <w:tcPr>
            <w:tcW w:w="2160" w:type="dxa"/>
            <w:shd w:val="clear" w:color="auto" w:fill="auto"/>
            <w:vAlign w:val="bottom"/>
          </w:tcPr>
          <w:p w14:paraId="5E9F9672" w14:textId="34B7937D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5B8F0C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8B8DF5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D1DE98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557152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E91341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9494DA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31F7326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912755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9EE05E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1243A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B923EB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A3E38F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5DC215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7C71" w:rsidRPr="009259D7" w14:paraId="0BA571A3" w14:textId="77777777" w:rsidTr="00582EEE">
        <w:tc>
          <w:tcPr>
            <w:tcW w:w="2160" w:type="dxa"/>
            <w:shd w:val="clear" w:color="auto" w:fill="auto"/>
          </w:tcPr>
          <w:p w14:paraId="146D4F7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</w:t>
            </w:r>
          </w:p>
          <w:p w14:paraId="4F85AF30" w14:textId="408D2F50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กลุ่มบริษัท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9E9522" w14:textId="5757AFFD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4,294</w:t>
            </w:r>
          </w:p>
        </w:tc>
        <w:tc>
          <w:tcPr>
            <w:tcW w:w="180" w:type="dxa"/>
            <w:shd w:val="clear" w:color="auto" w:fill="auto"/>
          </w:tcPr>
          <w:p w14:paraId="1CCC2B3F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A3C6F5" w14:textId="67E2668C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12,349</w:t>
            </w:r>
          </w:p>
        </w:tc>
        <w:tc>
          <w:tcPr>
            <w:tcW w:w="180" w:type="dxa"/>
            <w:shd w:val="clear" w:color="auto" w:fill="auto"/>
          </w:tcPr>
          <w:p w14:paraId="2914924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53B74A6" w14:textId="4F9FF4AB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1,439</w:t>
            </w:r>
          </w:p>
        </w:tc>
        <w:tc>
          <w:tcPr>
            <w:tcW w:w="180" w:type="dxa"/>
          </w:tcPr>
          <w:p w14:paraId="24F6BE27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E99A56" w14:textId="564F32DD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1,591</w:t>
            </w:r>
          </w:p>
        </w:tc>
        <w:tc>
          <w:tcPr>
            <w:tcW w:w="180" w:type="dxa"/>
            <w:shd w:val="clear" w:color="auto" w:fill="auto"/>
          </w:tcPr>
          <w:p w14:paraId="24D2A99D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C1B3BE" w14:textId="5BA68984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1,158</w:t>
            </w:r>
          </w:p>
        </w:tc>
        <w:tc>
          <w:tcPr>
            <w:tcW w:w="180" w:type="dxa"/>
          </w:tcPr>
          <w:p w14:paraId="6219535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09F3036" w14:textId="6D98CE01" w:rsidR="00A77C71" w:rsidRPr="009259D7" w:rsidRDefault="00A77C71" w:rsidP="000E2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760947E7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86347" w14:textId="6CA69195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20,918</w:t>
            </w:r>
          </w:p>
        </w:tc>
      </w:tr>
      <w:tr w:rsidR="00A77C71" w:rsidRPr="009259D7" w14:paraId="73006482" w14:textId="77777777" w:rsidTr="004D7A43">
        <w:tc>
          <w:tcPr>
            <w:tcW w:w="2160" w:type="dxa"/>
            <w:shd w:val="clear" w:color="auto" w:fill="auto"/>
          </w:tcPr>
          <w:p w14:paraId="57C27F7B" w14:textId="3ED28F5C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A18585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8C3879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5F6F25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37BB94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23EE24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739897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FB1DDEE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9BBDB8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C9EF8B" w14:textId="77777777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F78E12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F123BED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991E8D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D34D3" w14:textId="43DE334D" w:rsidR="00A77C71" w:rsidRPr="009259D7" w:rsidRDefault="00A77C7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7C71" w:rsidRPr="009259D7" w14:paraId="6E475A29" w14:textId="77777777" w:rsidTr="00582EEE">
        <w:tc>
          <w:tcPr>
            <w:tcW w:w="2160" w:type="dxa"/>
            <w:shd w:val="clear" w:color="auto" w:fill="auto"/>
          </w:tcPr>
          <w:p w14:paraId="5D251E64" w14:textId="0B120002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</w:t>
            </w:r>
          </w:p>
          <w:p w14:paraId="74D6742D" w14:textId="4C971003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กลุ่มบริษัท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33DFB3" w14:textId="69F07CEB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3,578</w:t>
            </w:r>
          </w:p>
        </w:tc>
        <w:tc>
          <w:tcPr>
            <w:tcW w:w="180" w:type="dxa"/>
            <w:shd w:val="clear" w:color="auto" w:fill="auto"/>
          </w:tcPr>
          <w:p w14:paraId="7B19D1E1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5AE9C" w14:textId="16A07020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12,869</w:t>
            </w:r>
          </w:p>
        </w:tc>
        <w:tc>
          <w:tcPr>
            <w:tcW w:w="180" w:type="dxa"/>
            <w:shd w:val="clear" w:color="auto" w:fill="auto"/>
          </w:tcPr>
          <w:p w14:paraId="1158528B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46356FF" w14:textId="29052952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2,650</w:t>
            </w:r>
          </w:p>
        </w:tc>
        <w:tc>
          <w:tcPr>
            <w:tcW w:w="180" w:type="dxa"/>
          </w:tcPr>
          <w:p w14:paraId="720D2676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89750C" w14:textId="071F6B60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1,274</w:t>
            </w:r>
          </w:p>
        </w:tc>
        <w:tc>
          <w:tcPr>
            <w:tcW w:w="180" w:type="dxa"/>
            <w:shd w:val="clear" w:color="auto" w:fill="auto"/>
          </w:tcPr>
          <w:p w14:paraId="1D5C5B0D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1DC7C7" w14:textId="78BB523D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</w:t>
            </w:r>
          </w:p>
        </w:tc>
        <w:tc>
          <w:tcPr>
            <w:tcW w:w="180" w:type="dxa"/>
          </w:tcPr>
          <w:p w14:paraId="40861720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3320DF3" w14:textId="5027C9D5" w:rsidR="00A77C71" w:rsidRPr="009259D7" w:rsidRDefault="000E2085" w:rsidP="000E2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624E0F9F" w14:textId="77777777" w:rsidR="00A77C71" w:rsidRPr="009259D7" w:rsidRDefault="00A77C71" w:rsidP="00A7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BA39C6" w14:textId="4912E270" w:rsidR="00A77C71" w:rsidRPr="009259D7" w:rsidRDefault="00485D91" w:rsidP="00A7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20,876</w:t>
            </w:r>
          </w:p>
        </w:tc>
      </w:tr>
      <w:bookmarkEnd w:id="13"/>
    </w:tbl>
    <w:p w14:paraId="5DF638FB" w14:textId="77777777" w:rsidR="006D77E3" w:rsidRPr="009259D7" w:rsidRDefault="006D77E3" w:rsidP="004E4B38">
      <w:pPr>
        <w:tabs>
          <w:tab w:val="clear" w:pos="227"/>
          <w:tab w:val="clear" w:pos="454"/>
        </w:tabs>
        <w:rPr>
          <w:rFonts w:asciiTheme="majorBidi" w:hAnsiTheme="majorBidi" w:cstheme="majorBidi"/>
          <w:sz w:val="22"/>
          <w:szCs w:val="22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96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</w:tblGrid>
      <w:tr w:rsidR="00CB37A7" w:rsidRPr="009259D7" w14:paraId="7DEC496A" w14:textId="77777777" w:rsidTr="001A7023">
        <w:trPr>
          <w:tblHeader/>
        </w:trPr>
        <w:tc>
          <w:tcPr>
            <w:tcW w:w="3960" w:type="dxa"/>
          </w:tcPr>
          <w:p w14:paraId="736D3FEE" w14:textId="77777777" w:rsidR="00CB37A7" w:rsidRPr="009259D7" w:rsidRDefault="00CB37A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4" w:name="_Hlk127817639"/>
          </w:p>
        </w:tc>
        <w:tc>
          <w:tcPr>
            <w:tcW w:w="5040" w:type="dxa"/>
            <w:gridSpan w:val="9"/>
            <w:hideMark/>
          </w:tcPr>
          <w:p w14:paraId="413A8AD1" w14:textId="3CF9E36A" w:rsidR="00CB37A7" w:rsidRPr="009259D7" w:rsidRDefault="00CB37A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1723" w:rsidRPr="009259D7" w14:paraId="541C70DA" w14:textId="77777777" w:rsidTr="001A7023">
        <w:trPr>
          <w:tblHeader/>
        </w:trPr>
        <w:tc>
          <w:tcPr>
            <w:tcW w:w="3960" w:type="dxa"/>
          </w:tcPr>
          <w:p w14:paraId="6CC97160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0F521C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900" w:type="dxa"/>
          </w:tcPr>
          <w:p w14:paraId="5719B418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  <w:p w14:paraId="101ED25D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208F24ED" w14:textId="097904DE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80" w:type="dxa"/>
          </w:tcPr>
          <w:p w14:paraId="2E886773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0ACA767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A9EE2F3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32EF18E7" w14:textId="7C755785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0" w:type="dxa"/>
          </w:tcPr>
          <w:p w14:paraId="199B1BFB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CAB81F4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53234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804F0" w14:textId="4E83B015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180" w:type="dxa"/>
          </w:tcPr>
          <w:p w14:paraId="2BA2208A" w14:textId="77777777" w:rsidR="004F1723" w:rsidRPr="009259D7" w:rsidRDefault="004F1723" w:rsidP="001927A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D070280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90"/>
                <w:tab w:val="center" w:pos="342"/>
                <w:tab w:val="decimal" w:pos="11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เครื่อง</w:t>
            </w:r>
          </w:p>
          <w:p w14:paraId="00F7BF6C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  <w:p w14:paraId="68DE79FD" w14:textId="3B773A52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39FAC5B6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0BEE49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13591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0EDB8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F1723" w:rsidRPr="009259D7" w14:paraId="322C0412" w14:textId="77777777" w:rsidTr="001A7023">
        <w:trPr>
          <w:tblHeader/>
        </w:trPr>
        <w:tc>
          <w:tcPr>
            <w:tcW w:w="3960" w:type="dxa"/>
          </w:tcPr>
          <w:p w14:paraId="782E6B3F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9"/>
          </w:tcPr>
          <w:p w14:paraId="712BA37E" w14:textId="54D5A8EB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1723" w:rsidRPr="009259D7" w14:paraId="68B2A9CD" w14:textId="77777777" w:rsidTr="001A7023">
        <w:tc>
          <w:tcPr>
            <w:tcW w:w="3960" w:type="dxa"/>
            <w:hideMark/>
          </w:tcPr>
          <w:p w14:paraId="081CFAFE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5AD59406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E9C9B65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025D23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BBF3B0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8076F6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6094E8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3D6471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432CED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C5F771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</w:tr>
      <w:tr w:rsidR="00DD7F44" w:rsidRPr="009259D7" w14:paraId="22DB7D56" w14:textId="77777777" w:rsidTr="001A7023">
        <w:tc>
          <w:tcPr>
            <w:tcW w:w="3960" w:type="dxa"/>
            <w:hideMark/>
          </w:tcPr>
          <w:p w14:paraId="6D1371FB" w14:textId="48D95E26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089735" w14:textId="41DB2D23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</w:p>
        </w:tc>
        <w:tc>
          <w:tcPr>
            <w:tcW w:w="180" w:type="dxa"/>
          </w:tcPr>
          <w:p w14:paraId="4A9D8AD2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E36778" w14:textId="39A539F9" w:rsidR="00DD7F44" w:rsidRPr="009259D7" w:rsidRDefault="00DD7F44" w:rsidP="00DD7F44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180" w:type="dxa"/>
          </w:tcPr>
          <w:p w14:paraId="67051D84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2A55FB" w14:textId="321D26A3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0" w:type="dxa"/>
          </w:tcPr>
          <w:p w14:paraId="42313747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522885D" w14:textId="37933194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180" w:type="dxa"/>
          </w:tcPr>
          <w:p w14:paraId="48D6555D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32A472" w14:textId="05A07BC1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</w:tr>
      <w:tr w:rsidR="00DD7F44" w:rsidRPr="009259D7" w14:paraId="14A387E4" w14:textId="77777777" w:rsidTr="001A7023">
        <w:tc>
          <w:tcPr>
            <w:tcW w:w="3960" w:type="dxa"/>
          </w:tcPr>
          <w:p w14:paraId="57DF3C9C" w14:textId="1C1CA183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2512BA" w14:textId="504FF82D" w:rsidR="00DD7F44" w:rsidRPr="009259D7" w:rsidRDefault="00DD7F44" w:rsidP="00DD7F44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4C2C2E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47CCE8" w14:textId="7A92B3E2" w:rsidR="00DD7F44" w:rsidRPr="009259D7" w:rsidRDefault="00DD7F44" w:rsidP="00DD7F44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1,092</w:t>
            </w:r>
          </w:p>
        </w:tc>
        <w:tc>
          <w:tcPr>
            <w:tcW w:w="180" w:type="dxa"/>
          </w:tcPr>
          <w:p w14:paraId="318CC536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7675CC" w14:textId="064C4B66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80" w:type="dxa"/>
          </w:tcPr>
          <w:p w14:paraId="5B91CA08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007438" w14:textId="581329E5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43774915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8962E3" w14:textId="5E503B2C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1,659</w:t>
            </w:r>
          </w:p>
        </w:tc>
      </w:tr>
      <w:tr w:rsidR="00DD7F44" w:rsidRPr="009259D7" w14:paraId="0F61A1E8" w14:textId="77777777" w:rsidTr="001A7023">
        <w:tc>
          <w:tcPr>
            <w:tcW w:w="3960" w:type="dxa"/>
          </w:tcPr>
          <w:p w14:paraId="32EE8936" w14:textId="179B3E2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12A706" w14:textId="2441B14A" w:rsidR="00DD7F44" w:rsidRPr="009259D7" w:rsidRDefault="00DD7F44" w:rsidP="00DD7F44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9E52D1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6DBFA44" w14:textId="022CA864" w:rsidR="00DD7F44" w:rsidRPr="009259D7" w:rsidRDefault="00DD7F44" w:rsidP="00DD7F44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01CAA1E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B70935" w14:textId="1301C5E5" w:rsidR="00DD7F44" w:rsidRPr="009259D7" w:rsidRDefault="00DD7F44" w:rsidP="00DD7F44">
            <w:pPr>
              <w:pStyle w:val="acctfourfigures"/>
              <w:tabs>
                <w:tab w:val="clear" w:pos="765"/>
                <w:tab w:val="decimal" w:pos="44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6E8F498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1FC49DA" w14:textId="2E89F595" w:rsidR="00DD7F44" w:rsidRPr="009259D7" w:rsidRDefault="00DD7F44" w:rsidP="00DD7F44">
            <w:pPr>
              <w:pStyle w:val="acctfourfigures"/>
              <w:tabs>
                <w:tab w:val="clear" w:pos="765"/>
                <w:tab w:val="decimal" w:pos="3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AA19D9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8A7908F" w14:textId="5E5E1753" w:rsidR="00DD7F44" w:rsidRPr="009259D7" w:rsidRDefault="00DD7F44" w:rsidP="004E4324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D7F44" w:rsidRPr="009259D7" w14:paraId="4BDBF939" w14:textId="77777777" w:rsidTr="001A7023">
        <w:tc>
          <w:tcPr>
            <w:tcW w:w="3960" w:type="dxa"/>
          </w:tcPr>
          <w:p w14:paraId="1930B188" w14:textId="2C9C2172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76ED7" w14:textId="5AB1BC5E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1,092</w:t>
            </w:r>
          </w:p>
        </w:tc>
        <w:tc>
          <w:tcPr>
            <w:tcW w:w="180" w:type="dxa"/>
          </w:tcPr>
          <w:p w14:paraId="2A043667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7D07A" w14:textId="6F944D98" w:rsidR="00DD7F44" w:rsidRPr="009259D7" w:rsidRDefault="00DD7F44" w:rsidP="00DD7F44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32,921</w:t>
            </w:r>
          </w:p>
        </w:tc>
        <w:tc>
          <w:tcPr>
            <w:tcW w:w="180" w:type="dxa"/>
          </w:tcPr>
          <w:p w14:paraId="06F5C7F8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051B16" w14:textId="2771AC31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10,809</w:t>
            </w:r>
          </w:p>
        </w:tc>
        <w:tc>
          <w:tcPr>
            <w:tcW w:w="180" w:type="dxa"/>
          </w:tcPr>
          <w:p w14:paraId="44ECD1FD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0BD30" w14:textId="4EE7A3E6" w:rsidR="00DD7F44" w:rsidRPr="009259D7" w:rsidRDefault="00DD7F44" w:rsidP="005D6E5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962</w:t>
            </w:r>
          </w:p>
        </w:tc>
        <w:tc>
          <w:tcPr>
            <w:tcW w:w="180" w:type="dxa"/>
          </w:tcPr>
          <w:p w14:paraId="6AA6B1F4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8D82B4" w14:textId="27878F10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45,784</w:t>
            </w:r>
          </w:p>
        </w:tc>
      </w:tr>
      <w:tr w:rsidR="004F1723" w:rsidRPr="009259D7" w14:paraId="732AD97E" w14:textId="77777777" w:rsidTr="001A7023">
        <w:tc>
          <w:tcPr>
            <w:tcW w:w="3960" w:type="dxa"/>
            <w:hideMark/>
          </w:tcPr>
          <w:p w14:paraId="59641080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ED9EA8B" w14:textId="2C0C6A5E" w:rsidR="004F1723" w:rsidRPr="009259D7" w:rsidRDefault="005D6E5E" w:rsidP="005D6E5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180" w:type="dxa"/>
          </w:tcPr>
          <w:p w14:paraId="3907D3DA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5727AF" w14:textId="138F09C5" w:rsidR="004F1723" w:rsidRPr="009259D7" w:rsidRDefault="005D6E5E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405EDA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180" w:type="dxa"/>
          </w:tcPr>
          <w:p w14:paraId="369A6E71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8BC748" w14:textId="0D3B2808" w:rsidR="004F1723" w:rsidRPr="009259D7" w:rsidRDefault="005D6E5E" w:rsidP="001927AE">
            <w:pPr>
              <w:pStyle w:val="acctfourfigures"/>
              <w:tabs>
                <w:tab w:val="clear" w:pos="765"/>
                <w:tab w:val="decimal" w:pos="7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1,937</w:t>
            </w:r>
          </w:p>
        </w:tc>
        <w:tc>
          <w:tcPr>
            <w:tcW w:w="180" w:type="dxa"/>
          </w:tcPr>
          <w:p w14:paraId="5668F404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6615A6" w14:textId="3CF30C94" w:rsidR="004F1723" w:rsidRPr="009259D7" w:rsidRDefault="005D6E5E" w:rsidP="005D6E5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05EDA"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</w:tcPr>
          <w:p w14:paraId="4E592CC3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19FDD0" w14:textId="19FE6200" w:rsidR="004F1723" w:rsidRPr="009259D7" w:rsidRDefault="005D6E5E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3,82</w:t>
            </w:r>
            <w:r w:rsidR="00405EDA"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F1723" w:rsidRPr="009259D7" w14:paraId="5434F080" w14:textId="77777777" w:rsidTr="001A7023">
        <w:tc>
          <w:tcPr>
            <w:tcW w:w="3960" w:type="dxa"/>
            <w:hideMark/>
          </w:tcPr>
          <w:p w14:paraId="4DE6BB2C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27A75F54" w14:textId="07B68C47" w:rsidR="004F1723" w:rsidRPr="009259D7" w:rsidRDefault="005D6E5E" w:rsidP="001927AE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00D2E9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A813BA" w14:textId="25F96B67" w:rsidR="004F1723" w:rsidRPr="009259D7" w:rsidRDefault="005D6E5E" w:rsidP="001927AE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</w:t>
            </w:r>
            <w:r w:rsidR="00405EDA"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009B3AA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E6C95" w14:textId="4E3DD6B4" w:rsidR="004F1723" w:rsidRPr="009259D7" w:rsidRDefault="005D6E5E" w:rsidP="001927AE">
            <w:pPr>
              <w:pStyle w:val="acctfourfigures"/>
              <w:tabs>
                <w:tab w:val="clear" w:pos="765"/>
                <w:tab w:val="decimal" w:pos="4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D85237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D6E9C3" w14:textId="707BEA99" w:rsidR="004F1723" w:rsidRPr="009259D7" w:rsidRDefault="005D6E5E" w:rsidP="005D6E5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(46)</w:t>
            </w:r>
          </w:p>
        </w:tc>
        <w:tc>
          <w:tcPr>
            <w:tcW w:w="180" w:type="dxa"/>
          </w:tcPr>
          <w:p w14:paraId="18D2B941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775642" w14:textId="7CABB2A1" w:rsidR="004F1723" w:rsidRPr="009259D7" w:rsidRDefault="005D6E5E" w:rsidP="002E348F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</w:t>
            </w:r>
            <w:r w:rsidR="00405EDA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F1723" w:rsidRPr="009259D7" w14:paraId="036951B8" w14:textId="77777777" w:rsidTr="001A7023">
        <w:tc>
          <w:tcPr>
            <w:tcW w:w="3960" w:type="dxa"/>
            <w:hideMark/>
          </w:tcPr>
          <w:p w14:paraId="0DFB4621" w14:textId="4F57F750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D7F44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1B7A" w14:textId="40375604" w:rsidR="004F1723" w:rsidRPr="009259D7" w:rsidRDefault="005D6E5E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1,274</w:t>
            </w:r>
          </w:p>
        </w:tc>
        <w:tc>
          <w:tcPr>
            <w:tcW w:w="180" w:type="dxa"/>
          </w:tcPr>
          <w:p w14:paraId="47312010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7F2AF" w14:textId="536BA7D7" w:rsidR="004F1723" w:rsidRPr="009259D7" w:rsidRDefault="005D6E5E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</w:t>
            </w:r>
            <w:r w:rsidR="00405ED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80" w:type="dxa"/>
          </w:tcPr>
          <w:p w14:paraId="4015FA7E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7823A" w14:textId="3C4F094B" w:rsidR="004F1723" w:rsidRPr="009259D7" w:rsidRDefault="005D6E5E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12,746</w:t>
            </w:r>
          </w:p>
        </w:tc>
        <w:tc>
          <w:tcPr>
            <w:tcW w:w="180" w:type="dxa"/>
          </w:tcPr>
          <w:p w14:paraId="3A8BA55D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3C6C4" w14:textId="69475B17" w:rsidR="004F1723" w:rsidRPr="009259D7" w:rsidRDefault="005D6E5E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405ED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AFD08D9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8E5541" w14:textId="5794539D" w:rsidR="004F1723" w:rsidRPr="009259D7" w:rsidRDefault="005D6E5E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48,3</w:t>
            </w:r>
            <w:r w:rsidR="00405ED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</w:tr>
      <w:tr w:rsidR="004F1723" w:rsidRPr="009259D7" w14:paraId="765178B0" w14:textId="77777777" w:rsidTr="001A7023">
        <w:tc>
          <w:tcPr>
            <w:tcW w:w="3960" w:type="dxa"/>
          </w:tcPr>
          <w:p w14:paraId="7A70AEAC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FE9EA7A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80" w:type="dxa"/>
          </w:tcPr>
          <w:p w14:paraId="5BD53D09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935FA2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6C889C5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59FBB9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51AA1AD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49B94FE6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53B1387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398288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4F1723" w:rsidRPr="009259D7" w14:paraId="4C4803B2" w14:textId="77777777" w:rsidTr="001A7023">
        <w:tc>
          <w:tcPr>
            <w:tcW w:w="3960" w:type="dxa"/>
            <w:hideMark/>
          </w:tcPr>
          <w:p w14:paraId="2E8FFD9C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  <w:vAlign w:val="bottom"/>
          </w:tcPr>
          <w:p w14:paraId="6501254F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8012728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48131B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11CA19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831260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64B8ED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A1743F2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9691AD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7839A4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7F44" w:rsidRPr="009259D7" w14:paraId="30655B2C" w14:textId="77777777" w:rsidTr="001A7023">
        <w:tc>
          <w:tcPr>
            <w:tcW w:w="3960" w:type="dxa"/>
            <w:hideMark/>
          </w:tcPr>
          <w:p w14:paraId="52196686" w14:textId="1562420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7EFE2B" w14:textId="65E2E6F3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180" w:type="dxa"/>
          </w:tcPr>
          <w:p w14:paraId="29E98925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3F1BE4" w14:textId="6A932897" w:rsidR="00DD7F44" w:rsidRPr="009259D7" w:rsidRDefault="00DD7F44" w:rsidP="00DD7F44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</w:p>
        </w:tc>
        <w:tc>
          <w:tcPr>
            <w:tcW w:w="180" w:type="dxa"/>
          </w:tcPr>
          <w:p w14:paraId="331DF6A9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92E7D0" w14:textId="6B4C525E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</w:p>
        </w:tc>
        <w:tc>
          <w:tcPr>
            <w:tcW w:w="180" w:type="dxa"/>
          </w:tcPr>
          <w:p w14:paraId="7DD41869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B96C1B" w14:textId="3DF0D6EC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00751A4F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5BEB7A" w14:textId="3FD263F6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</w:tr>
      <w:tr w:rsidR="00DD7F44" w:rsidRPr="009259D7" w14:paraId="2AB2FDCC" w14:textId="77777777" w:rsidTr="001A7023">
        <w:tc>
          <w:tcPr>
            <w:tcW w:w="3960" w:type="dxa"/>
          </w:tcPr>
          <w:p w14:paraId="1B571865" w14:textId="0D93705A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4F8CE4" w14:textId="27647225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80" w:type="dxa"/>
          </w:tcPr>
          <w:p w14:paraId="41DCFB7E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A8E391" w14:textId="4F6CF318" w:rsidR="00DD7F44" w:rsidRPr="009259D7" w:rsidRDefault="00DD7F44" w:rsidP="00DD7F44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1,708</w:t>
            </w:r>
          </w:p>
        </w:tc>
        <w:tc>
          <w:tcPr>
            <w:tcW w:w="180" w:type="dxa"/>
          </w:tcPr>
          <w:p w14:paraId="4B2F26DD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F2C96B" w14:textId="7D0A3150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80" w:type="dxa"/>
          </w:tcPr>
          <w:p w14:paraId="7F26059A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B1EF56" w14:textId="68F51AE5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7537A2F6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8AB0F1" w14:textId="4396EFA2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2,454</w:t>
            </w:r>
          </w:p>
        </w:tc>
      </w:tr>
      <w:tr w:rsidR="00DD7F44" w:rsidRPr="009259D7" w14:paraId="1DFD55F9" w14:textId="77777777" w:rsidTr="001A7023">
        <w:tc>
          <w:tcPr>
            <w:tcW w:w="3960" w:type="dxa"/>
            <w:shd w:val="clear" w:color="auto" w:fill="auto"/>
          </w:tcPr>
          <w:p w14:paraId="5C312956" w14:textId="677D7CEC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50BA274" w14:textId="48A99DE2" w:rsidR="00DD7F44" w:rsidRPr="009259D7" w:rsidRDefault="00DD7F44" w:rsidP="00DD7F44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6430A8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B61D1" w14:textId="51776598" w:rsidR="00DD7F44" w:rsidRPr="009259D7" w:rsidRDefault="00DD7F44" w:rsidP="00DD7F44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9D45F07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34E49B0" w14:textId="3B80153B" w:rsidR="00DD7F44" w:rsidRPr="009259D7" w:rsidRDefault="00DD7F44" w:rsidP="00DD7F44">
            <w:pPr>
              <w:pStyle w:val="acctfourfigures"/>
              <w:tabs>
                <w:tab w:val="clear" w:pos="765"/>
                <w:tab w:val="decimal" w:pos="443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6DBCFA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5F7AD11" w14:textId="1987392D" w:rsidR="00DD7F44" w:rsidRPr="009259D7" w:rsidRDefault="00DD7F44" w:rsidP="00DD7F44">
            <w:pPr>
              <w:pStyle w:val="acctfourfigures"/>
              <w:tabs>
                <w:tab w:val="clear" w:pos="765"/>
                <w:tab w:val="decimal" w:pos="3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B754BF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B717B" w14:textId="3EE0D4AF" w:rsidR="00DD7F44" w:rsidRPr="009259D7" w:rsidRDefault="00DD7F44" w:rsidP="002E348F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D7F44" w:rsidRPr="009259D7" w14:paraId="3D6A6DB5" w14:textId="77777777" w:rsidTr="001A7023">
        <w:tc>
          <w:tcPr>
            <w:tcW w:w="3960" w:type="dxa"/>
            <w:shd w:val="clear" w:color="auto" w:fill="auto"/>
          </w:tcPr>
          <w:p w14:paraId="67A66FCE" w14:textId="5B3E4D4A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1C21B3" w14:textId="524C0056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180" w:type="dxa"/>
          </w:tcPr>
          <w:p w14:paraId="0D45D780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90C8F" w14:textId="48B5B703" w:rsidR="00DD7F44" w:rsidRPr="009259D7" w:rsidRDefault="00DD7F44" w:rsidP="00DD7F44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28,800</w:t>
            </w:r>
          </w:p>
        </w:tc>
        <w:tc>
          <w:tcPr>
            <w:tcW w:w="180" w:type="dxa"/>
          </w:tcPr>
          <w:p w14:paraId="1813B998" w14:textId="77777777" w:rsidR="00DD7F44" w:rsidRPr="009259D7" w:rsidRDefault="00DD7F44" w:rsidP="00DD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3C86C" w14:textId="7E3ACAC6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9,370</w:t>
            </w:r>
          </w:p>
        </w:tc>
        <w:tc>
          <w:tcPr>
            <w:tcW w:w="180" w:type="dxa"/>
          </w:tcPr>
          <w:p w14:paraId="3CECA6A9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DC2698D" w14:textId="30820238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944</w:t>
            </w:r>
          </w:p>
        </w:tc>
        <w:tc>
          <w:tcPr>
            <w:tcW w:w="180" w:type="dxa"/>
          </w:tcPr>
          <w:p w14:paraId="06581CFE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E98399" w14:textId="069BF497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40,080</w:t>
            </w:r>
          </w:p>
        </w:tc>
      </w:tr>
      <w:tr w:rsidR="004F1723" w:rsidRPr="009259D7" w14:paraId="5CB39962" w14:textId="77777777" w:rsidTr="001A7023">
        <w:tc>
          <w:tcPr>
            <w:tcW w:w="3960" w:type="dxa"/>
            <w:hideMark/>
          </w:tcPr>
          <w:p w14:paraId="3B677523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0B058481" w14:textId="5C53EF0F" w:rsidR="004F1723" w:rsidRPr="009259D7" w:rsidRDefault="005D6E5E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80" w:type="dxa"/>
          </w:tcPr>
          <w:p w14:paraId="6DB8F299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3FB816" w14:textId="49C65026" w:rsidR="004F1723" w:rsidRPr="009259D7" w:rsidRDefault="005D6E5E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405EDA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06862266" w14:textId="7ABEFD31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2E26703" w14:textId="4812A94E" w:rsidR="004F1723" w:rsidRPr="009259D7" w:rsidRDefault="005D6E5E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405EDA" w:rsidRPr="009259D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296D4A1" w14:textId="16DB47AB" w:rsidR="004F1723" w:rsidRPr="009259D7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67E59B" w14:textId="22CB51E8" w:rsidR="004F1723" w:rsidRPr="009259D7" w:rsidRDefault="005D6E5E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1FE018DE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4B91DA8" w14:textId="57D86D6A" w:rsidR="004F1723" w:rsidRPr="009259D7" w:rsidRDefault="005D6E5E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2,46</w:t>
            </w:r>
            <w:r w:rsidR="00405EDA" w:rsidRPr="009259D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F1723" w:rsidRPr="009259D7" w14:paraId="328AFDDD" w14:textId="77777777" w:rsidTr="001A7023">
        <w:tc>
          <w:tcPr>
            <w:tcW w:w="3960" w:type="dxa"/>
            <w:hideMark/>
          </w:tcPr>
          <w:p w14:paraId="71103F42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AE15" w14:textId="1B06E7F2" w:rsidR="004F1723" w:rsidRPr="009259D7" w:rsidRDefault="005D6E5E" w:rsidP="001927AE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BE0CB6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A549F" w14:textId="508757EC" w:rsidR="004F1723" w:rsidRPr="009259D7" w:rsidRDefault="005D6E5E" w:rsidP="001927AE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</w:t>
            </w:r>
            <w:r w:rsidR="00405EDA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08D1B92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798A4" w14:textId="310EAFA8" w:rsidR="004F1723" w:rsidRPr="009259D7" w:rsidRDefault="005D6E5E" w:rsidP="001927AE">
            <w:pPr>
              <w:pStyle w:val="acctfourfigures"/>
              <w:tabs>
                <w:tab w:val="clear" w:pos="765"/>
                <w:tab w:val="decimal" w:pos="4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5794EF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67FE" w14:textId="20A96BE8" w:rsidR="004F1723" w:rsidRPr="009259D7" w:rsidRDefault="005D6E5E" w:rsidP="00224CC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80" w:type="dxa"/>
          </w:tcPr>
          <w:p w14:paraId="16176CF1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32DA6" w14:textId="27A7A5C9" w:rsidR="004F1723" w:rsidRPr="009259D7" w:rsidRDefault="005D6E5E" w:rsidP="002E348F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405EDA" w:rsidRPr="009259D7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1723" w:rsidRPr="009259D7" w14:paraId="3C99B793" w14:textId="77777777" w:rsidTr="001A7023">
        <w:tc>
          <w:tcPr>
            <w:tcW w:w="3960" w:type="dxa"/>
            <w:hideMark/>
          </w:tcPr>
          <w:p w14:paraId="1939E8D8" w14:textId="1AC1BBE4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D7F44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66CFA" w14:textId="63B52EB3" w:rsidR="004F1723" w:rsidRPr="009259D7" w:rsidRDefault="005D6E5E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1,057</w:t>
            </w:r>
          </w:p>
        </w:tc>
        <w:tc>
          <w:tcPr>
            <w:tcW w:w="180" w:type="dxa"/>
          </w:tcPr>
          <w:p w14:paraId="54AF89BC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3E61C" w14:textId="69AEA8FC" w:rsidR="004F1723" w:rsidRPr="009259D7" w:rsidRDefault="005D6E5E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29,2</w:t>
            </w:r>
            <w:r w:rsidR="00405ED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80" w:type="dxa"/>
          </w:tcPr>
          <w:p w14:paraId="60DFA0D4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29CB24" w14:textId="0A0278C0" w:rsidR="004F1723" w:rsidRPr="009259D7" w:rsidRDefault="005D6E5E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</w:t>
            </w:r>
            <w:r w:rsidR="00405ED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4631406" w14:textId="50EBEFDB" w:rsidR="004F1723" w:rsidRPr="009259D7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3EC0C" w14:textId="080C0BC7" w:rsidR="004F1723" w:rsidRPr="009259D7" w:rsidRDefault="005D6E5E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180" w:type="dxa"/>
          </w:tcPr>
          <w:p w14:paraId="19832EE0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C63B3" w14:textId="39A4B4E6" w:rsidR="004F1723" w:rsidRPr="009259D7" w:rsidRDefault="005D6E5E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</w:t>
            </w:r>
            <w:r w:rsidR="00405ED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  <w:tr w:rsidR="004F1723" w:rsidRPr="009259D7" w14:paraId="08872274" w14:textId="77777777" w:rsidTr="001A7023">
        <w:trPr>
          <w:trHeight w:val="217"/>
        </w:trPr>
        <w:tc>
          <w:tcPr>
            <w:tcW w:w="3960" w:type="dxa"/>
          </w:tcPr>
          <w:p w14:paraId="70244B74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B6FA52A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5201832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4D0B21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5B0F071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4F7D8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9A4D64F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BE816C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E77E313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C0009DC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F1723" w:rsidRPr="009259D7" w14:paraId="55EFC507" w14:textId="77777777" w:rsidTr="001A7023">
        <w:tc>
          <w:tcPr>
            <w:tcW w:w="3960" w:type="dxa"/>
            <w:hideMark/>
          </w:tcPr>
          <w:p w14:paraId="4118E9EC" w14:textId="1D4A9AA1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73D2E50A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A99675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FE0104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9A953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61E22C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2E5FC5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1CBB5E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4CE4D6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AAAE5B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723" w:rsidRPr="009259D7" w14:paraId="52D181EE" w14:textId="77777777" w:rsidTr="001A7023">
        <w:tc>
          <w:tcPr>
            <w:tcW w:w="3960" w:type="dxa"/>
            <w:vAlign w:val="bottom"/>
          </w:tcPr>
          <w:p w14:paraId="3873FC12" w14:textId="7EC0930D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D7F44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549A0B90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  <w:tab w:val="decimal" w:pos="8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4BA8907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2792BA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34EAD2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2160DE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8DF1AD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07D4932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16DEAB6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5E8998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7F44" w:rsidRPr="009259D7" w14:paraId="21BFAFB2" w14:textId="77777777" w:rsidTr="001A7023">
        <w:trPr>
          <w:trHeight w:val="70"/>
        </w:trPr>
        <w:tc>
          <w:tcPr>
            <w:tcW w:w="3960" w:type="dxa"/>
          </w:tcPr>
          <w:p w14:paraId="5E4E6BF3" w14:textId="5D9F94B7" w:rsidR="00DD7F44" w:rsidRPr="009259D7" w:rsidRDefault="00DD7F44" w:rsidP="00DD7F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1901F39" w14:textId="3CEADB26" w:rsidR="00DD7F44" w:rsidRPr="009259D7" w:rsidRDefault="00DD7F44" w:rsidP="00DD7F4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180" w:type="dxa"/>
          </w:tcPr>
          <w:p w14:paraId="110A8E4C" w14:textId="77777777" w:rsidR="00DD7F44" w:rsidRPr="009259D7" w:rsidRDefault="00DD7F44" w:rsidP="00DD7F4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D01C31D" w14:textId="4F4855B9" w:rsidR="00DD7F44" w:rsidRPr="009259D7" w:rsidRDefault="00DD7F44" w:rsidP="00DD7F4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4,121</w:t>
            </w:r>
          </w:p>
        </w:tc>
        <w:tc>
          <w:tcPr>
            <w:tcW w:w="180" w:type="dxa"/>
          </w:tcPr>
          <w:p w14:paraId="27A71C25" w14:textId="77777777" w:rsidR="00DD7F44" w:rsidRPr="009259D7" w:rsidRDefault="00DD7F44" w:rsidP="00DD7F4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0EF891D" w14:textId="12AAC532" w:rsidR="00DD7F44" w:rsidRPr="009259D7" w:rsidRDefault="00DD7F44" w:rsidP="0084649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1,439</w:t>
            </w:r>
          </w:p>
        </w:tc>
        <w:tc>
          <w:tcPr>
            <w:tcW w:w="180" w:type="dxa"/>
          </w:tcPr>
          <w:p w14:paraId="106BF6EE" w14:textId="77777777" w:rsidR="00DD7F44" w:rsidRPr="009259D7" w:rsidRDefault="00DD7F44" w:rsidP="00DD7F4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18ECB053" w14:textId="2777BD0E" w:rsidR="00DD7F44" w:rsidRPr="009259D7" w:rsidRDefault="00DD7F44" w:rsidP="00DD7F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80" w:type="dxa"/>
          </w:tcPr>
          <w:p w14:paraId="4B352BE8" w14:textId="77777777" w:rsidR="00DD7F44" w:rsidRPr="009259D7" w:rsidRDefault="00DD7F44" w:rsidP="00DD7F4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2BD4E771" w14:textId="09457C41" w:rsidR="00DD7F44" w:rsidRPr="009259D7" w:rsidRDefault="00DD7F44" w:rsidP="0084649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5,704</w:t>
            </w:r>
          </w:p>
        </w:tc>
      </w:tr>
      <w:tr w:rsidR="004F1723" w:rsidRPr="009259D7" w14:paraId="1ECC6BED" w14:textId="77777777" w:rsidTr="001A7023">
        <w:tc>
          <w:tcPr>
            <w:tcW w:w="3960" w:type="dxa"/>
            <w:hideMark/>
          </w:tcPr>
          <w:p w14:paraId="15F122D0" w14:textId="088390FC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D7F44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5ED13990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9A2567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999CF7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275A37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BCC971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88EF9C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5CFB60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248B8F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907459" w14:textId="77777777" w:rsidR="004F1723" w:rsidRPr="009259D7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723" w:rsidRPr="009259D7" w14:paraId="2BFE1EA4" w14:textId="77777777" w:rsidTr="001A7023">
        <w:trPr>
          <w:trHeight w:val="407"/>
        </w:trPr>
        <w:tc>
          <w:tcPr>
            <w:tcW w:w="3960" w:type="dxa"/>
            <w:hideMark/>
          </w:tcPr>
          <w:p w14:paraId="235524A9" w14:textId="77777777" w:rsidR="004F1723" w:rsidRPr="009259D7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6C3EC4" w14:textId="789F639A" w:rsidR="004F1723" w:rsidRPr="009259D7" w:rsidRDefault="005D6E5E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180" w:type="dxa"/>
          </w:tcPr>
          <w:p w14:paraId="17B090BD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BAD6A97" w14:textId="205CDD66" w:rsidR="004F1723" w:rsidRPr="009259D7" w:rsidRDefault="005D6E5E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</w:t>
            </w:r>
            <w:r w:rsidR="00405ED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76DF0B14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5B8F194" w14:textId="3889F2F9" w:rsidR="004F1723" w:rsidRPr="009259D7" w:rsidRDefault="005D6E5E" w:rsidP="0084649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</w:t>
            </w:r>
            <w:r w:rsidR="00405ED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0318A997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42EABC4" w14:textId="3214A4AB" w:rsidR="004F1723" w:rsidRPr="009259D7" w:rsidRDefault="005D6E5E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405ED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6D807AF5" w14:textId="77777777" w:rsidR="004F1723" w:rsidRPr="009259D7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2E666B0" w14:textId="5B117EC5" w:rsidR="004F1723" w:rsidRPr="009259D7" w:rsidRDefault="003374A0" w:rsidP="0084649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</w:t>
            </w:r>
            <w:r w:rsidR="00405EDA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035</w:t>
            </w:r>
          </w:p>
        </w:tc>
      </w:tr>
      <w:bookmarkEnd w:id="14"/>
    </w:tbl>
    <w:p w14:paraId="3C0C8577" w14:textId="66DDF2F9" w:rsidR="0095481D" w:rsidRPr="009259D7" w:rsidRDefault="0095481D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BF3796" w14:textId="14D27076" w:rsidR="004E4B38" w:rsidRPr="009259D7" w:rsidRDefault="004E4B38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311D6E" w14:textId="3F42F880" w:rsidR="004E4B38" w:rsidRPr="009259D7" w:rsidRDefault="004E4B38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4423CA" w14:textId="5C1DB554" w:rsidR="004E4B38" w:rsidRPr="009259D7" w:rsidRDefault="004E4B38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C23326" w14:textId="77777777" w:rsidR="004E4B38" w:rsidRPr="009259D7" w:rsidRDefault="004E4B38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06413F" w14:textId="77777777" w:rsidR="00297D7A" w:rsidRPr="009259D7" w:rsidRDefault="00297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9259D7">
        <w:rPr>
          <w:rFonts w:asciiTheme="majorBidi" w:hAnsiTheme="majorBidi" w:cstheme="majorBidi"/>
          <w:sz w:val="28"/>
          <w:szCs w:val="28"/>
        </w:rPr>
        <w:br w:type="page"/>
      </w:r>
    </w:p>
    <w:p w14:paraId="4D675476" w14:textId="70EB3968" w:rsidR="0095481D" w:rsidRPr="009259D7" w:rsidRDefault="007E56DD" w:rsidP="001927AE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259D7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5D2FA2" w:rsidRPr="009259D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D2FA2" w:rsidRPr="009259D7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สัญญาเช่า</w:t>
      </w:r>
    </w:p>
    <w:p w14:paraId="784CC14B" w14:textId="77777777" w:rsidR="004A42FF" w:rsidRPr="009259D7" w:rsidRDefault="004A42FF" w:rsidP="001927AE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615CC7" w:rsidRPr="009259D7" w14:paraId="4E57728D" w14:textId="77777777" w:rsidTr="00582EEE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92B05FE" w14:textId="215F1D0E" w:rsidR="00615CC7" w:rsidRPr="009259D7" w:rsidRDefault="00615CC7" w:rsidP="001927A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250" w:type="dxa"/>
            <w:gridSpan w:val="3"/>
          </w:tcPr>
          <w:p w14:paraId="59209799" w14:textId="66D82059" w:rsidR="00615CC7" w:rsidRPr="009259D7" w:rsidRDefault="00615CC7" w:rsidP="001927A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3273884" w14:textId="77777777" w:rsidR="00615CC7" w:rsidRPr="009259D7" w:rsidRDefault="00615CC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B10CB62" w14:textId="58EA6585" w:rsidR="00615CC7" w:rsidRPr="009259D7" w:rsidRDefault="00615CC7" w:rsidP="001927A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15CC7" w:rsidRPr="009259D7" w14:paraId="7D57D2CA" w14:textId="77777777" w:rsidTr="00582EEE">
        <w:trPr>
          <w:cantSplit/>
        </w:trPr>
        <w:tc>
          <w:tcPr>
            <w:tcW w:w="4230" w:type="dxa"/>
            <w:hideMark/>
          </w:tcPr>
          <w:p w14:paraId="22C10788" w14:textId="0FB1F7D6" w:rsidR="00615CC7" w:rsidRPr="009259D7" w:rsidRDefault="00615CC7" w:rsidP="001927AE">
            <w:pPr>
              <w:tabs>
                <w:tab w:val="clear" w:pos="351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45EC028B" w14:textId="5F82083E" w:rsidR="00615CC7" w:rsidRPr="009259D7" w:rsidRDefault="00ED611C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D7F44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44E1A4A" w14:textId="77777777" w:rsidR="00615CC7" w:rsidRPr="009259D7" w:rsidRDefault="00615CC7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4ABA68" w14:textId="30923C8E" w:rsidR="00615CC7" w:rsidRPr="009259D7" w:rsidRDefault="00ED611C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D7F44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521BF22" w14:textId="77777777" w:rsidR="00615CC7" w:rsidRPr="009259D7" w:rsidRDefault="00615CC7" w:rsidP="001927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23F0DD" w14:textId="602252D6" w:rsidR="00615CC7" w:rsidRPr="009259D7" w:rsidRDefault="00ED611C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D7F44"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7DE04FD" w14:textId="74AA73A8" w:rsidR="00615CC7" w:rsidRPr="009259D7" w:rsidRDefault="00615CC7" w:rsidP="001927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725C9D" w14:textId="24C76752" w:rsidR="00615CC7" w:rsidRPr="009259D7" w:rsidRDefault="00ED611C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D7F44"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A5451" w:rsidRPr="009259D7" w14:paraId="287C150B" w14:textId="77777777" w:rsidTr="00582EEE">
        <w:trPr>
          <w:cantSplit/>
        </w:trPr>
        <w:tc>
          <w:tcPr>
            <w:tcW w:w="4230" w:type="dxa"/>
          </w:tcPr>
          <w:p w14:paraId="101D4AAB" w14:textId="77777777" w:rsidR="005A5451" w:rsidRPr="009259D7" w:rsidRDefault="005A5451" w:rsidP="001927A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735F4236" w14:textId="45CE3DB6" w:rsidR="005A5451" w:rsidRPr="009259D7" w:rsidRDefault="005A5451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D7F44" w:rsidRPr="009259D7" w14:paraId="5D341631" w14:textId="77777777" w:rsidTr="00582EEE">
        <w:trPr>
          <w:cantSplit/>
        </w:trPr>
        <w:tc>
          <w:tcPr>
            <w:tcW w:w="4230" w:type="dxa"/>
          </w:tcPr>
          <w:p w14:paraId="2D3E94D5" w14:textId="77777777" w:rsidR="00DD7F44" w:rsidRPr="009259D7" w:rsidRDefault="00DD7F44" w:rsidP="00DD7F4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</w:tcPr>
          <w:p w14:paraId="24606D22" w14:textId="008CF3A3" w:rsidR="00DD7F44" w:rsidRPr="009259D7" w:rsidRDefault="00910C7C" w:rsidP="00DD7F4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38,70</w:t>
            </w:r>
            <w:r w:rsidR="00240715"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B6D6506" w14:textId="77777777" w:rsidR="00DD7F44" w:rsidRPr="009259D7" w:rsidRDefault="00DD7F44" w:rsidP="00DD7F44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E0762F" w14:textId="195ADFDD" w:rsidR="00DD7F44" w:rsidRPr="009259D7" w:rsidRDefault="00DD7F44" w:rsidP="00DD7F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28,980</w:t>
            </w:r>
          </w:p>
        </w:tc>
        <w:tc>
          <w:tcPr>
            <w:tcW w:w="270" w:type="dxa"/>
          </w:tcPr>
          <w:p w14:paraId="0508668E" w14:textId="77777777" w:rsidR="00DD7F44" w:rsidRPr="009259D7" w:rsidRDefault="00DD7F44" w:rsidP="00DD7F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C8BEA6" w14:textId="7B4C8B5A" w:rsidR="00DD7F44" w:rsidRPr="009259D7" w:rsidRDefault="00705BE0" w:rsidP="00DD7F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8,71</w:t>
            </w:r>
            <w:r w:rsidR="003374A0"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222DBDD" w14:textId="5FDC1970" w:rsidR="00DD7F44" w:rsidRPr="009259D7" w:rsidRDefault="00DD7F44" w:rsidP="00DD7F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59919D" w14:textId="53181D07" w:rsidR="00DD7F44" w:rsidRPr="009259D7" w:rsidRDefault="00DD7F44" w:rsidP="00DD7F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2,973</w:t>
            </w:r>
          </w:p>
        </w:tc>
      </w:tr>
      <w:tr w:rsidR="00DD7F44" w:rsidRPr="009259D7" w14:paraId="13572FDE" w14:textId="77777777" w:rsidTr="00582EEE">
        <w:trPr>
          <w:cantSplit/>
        </w:trPr>
        <w:tc>
          <w:tcPr>
            <w:tcW w:w="4230" w:type="dxa"/>
          </w:tcPr>
          <w:p w14:paraId="32442DB1" w14:textId="77777777" w:rsidR="00DD7F44" w:rsidRPr="009259D7" w:rsidRDefault="00DD7F44" w:rsidP="00DD7F4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90" w:type="dxa"/>
          </w:tcPr>
          <w:p w14:paraId="2C99F526" w14:textId="5C5CDCCC" w:rsidR="00DD7F44" w:rsidRPr="009259D7" w:rsidRDefault="00910C7C" w:rsidP="00DD7F4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28E4CB7" w14:textId="77777777" w:rsidR="00DD7F44" w:rsidRPr="009259D7" w:rsidRDefault="00DD7F44" w:rsidP="00DD7F44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99BB9C" w14:textId="2B82C3F7" w:rsidR="00DD7F44" w:rsidRPr="009259D7" w:rsidRDefault="00DD7F44" w:rsidP="00DD7F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54CDCEE" w14:textId="77777777" w:rsidR="00DD7F44" w:rsidRPr="009259D7" w:rsidRDefault="00DD7F44" w:rsidP="00DD7F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C59C7C" w14:textId="05E7D618" w:rsidR="00DD7F44" w:rsidRPr="009259D7" w:rsidRDefault="00705BE0" w:rsidP="00DD7F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0BF477C" w14:textId="45469B6E" w:rsidR="00DD7F44" w:rsidRPr="009259D7" w:rsidRDefault="00DD7F44" w:rsidP="00DD7F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26249B" w14:textId="314A0A3E" w:rsidR="00DD7F44" w:rsidRPr="009259D7" w:rsidRDefault="00DD7F44" w:rsidP="00DD7F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DD7F44" w:rsidRPr="009259D7" w14:paraId="5783D36B" w14:textId="77777777" w:rsidTr="00582EEE">
        <w:trPr>
          <w:cantSplit/>
        </w:trPr>
        <w:tc>
          <w:tcPr>
            <w:tcW w:w="4230" w:type="dxa"/>
          </w:tcPr>
          <w:p w14:paraId="12D41E29" w14:textId="77777777" w:rsidR="00DD7F44" w:rsidRPr="009259D7" w:rsidRDefault="00DD7F44" w:rsidP="00DD7F4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7D87B0" w14:textId="2D59036B" w:rsidR="00DD7F44" w:rsidRPr="009259D7" w:rsidRDefault="00910C7C" w:rsidP="00DD7F4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1,194</w:t>
            </w:r>
          </w:p>
        </w:tc>
        <w:tc>
          <w:tcPr>
            <w:tcW w:w="270" w:type="dxa"/>
          </w:tcPr>
          <w:p w14:paraId="28F0FE92" w14:textId="77777777" w:rsidR="00DD7F44" w:rsidRPr="009259D7" w:rsidRDefault="00DD7F44" w:rsidP="00DD7F44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95BB72" w14:textId="11A7CE1F" w:rsidR="00DD7F44" w:rsidRPr="009259D7" w:rsidRDefault="00DD7F44" w:rsidP="00DD7F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1,644</w:t>
            </w:r>
          </w:p>
        </w:tc>
        <w:tc>
          <w:tcPr>
            <w:tcW w:w="270" w:type="dxa"/>
          </w:tcPr>
          <w:p w14:paraId="79CD5A62" w14:textId="77777777" w:rsidR="00DD7F44" w:rsidRPr="009259D7" w:rsidRDefault="00DD7F44" w:rsidP="00DD7F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1960F8" w14:textId="58F9733B" w:rsidR="00DD7F44" w:rsidRPr="009259D7" w:rsidRDefault="00705BE0" w:rsidP="00DD7F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1,194</w:t>
            </w:r>
          </w:p>
        </w:tc>
        <w:tc>
          <w:tcPr>
            <w:tcW w:w="270" w:type="dxa"/>
          </w:tcPr>
          <w:p w14:paraId="0144F93B" w14:textId="78110C7F" w:rsidR="00DD7F44" w:rsidRPr="009259D7" w:rsidRDefault="00DD7F44" w:rsidP="00DD7F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A06CD" w14:textId="0E71CA6B" w:rsidR="00DD7F44" w:rsidRPr="009259D7" w:rsidRDefault="00DD7F44" w:rsidP="00DD7F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1,644</w:t>
            </w:r>
          </w:p>
        </w:tc>
      </w:tr>
      <w:tr w:rsidR="00DD7F44" w:rsidRPr="009259D7" w14:paraId="764BBCE0" w14:textId="77777777" w:rsidTr="00582EEE">
        <w:trPr>
          <w:cantSplit/>
        </w:trPr>
        <w:tc>
          <w:tcPr>
            <w:tcW w:w="4230" w:type="dxa"/>
            <w:hideMark/>
          </w:tcPr>
          <w:p w14:paraId="4F978455" w14:textId="77777777" w:rsidR="00DD7F44" w:rsidRPr="009259D7" w:rsidRDefault="00DD7F44" w:rsidP="00DD7F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F83089" w14:textId="0531300B" w:rsidR="00DD7F44" w:rsidRPr="009259D7" w:rsidRDefault="00910C7C" w:rsidP="00DD7F4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39,</w:t>
            </w:r>
            <w:r w:rsidR="00240715"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70" w:type="dxa"/>
          </w:tcPr>
          <w:p w14:paraId="31002B18" w14:textId="77777777" w:rsidR="00DD7F44" w:rsidRPr="009259D7" w:rsidRDefault="00DD7F44" w:rsidP="00DD7F44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C925D" w14:textId="77D81DBF" w:rsidR="00DD7F44" w:rsidRPr="009259D7" w:rsidRDefault="00DD7F44" w:rsidP="00DD7F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30,625</w:t>
            </w:r>
          </w:p>
        </w:tc>
        <w:tc>
          <w:tcPr>
            <w:tcW w:w="270" w:type="dxa"/>
          </w:tcPr>
          <w:p w14:paraId="753ADE10" w14:textId="77777777" w:rsidR="00DD7F44" w:rsidRPr="009259D7" w:rsidRDefault="00DD7F44" w:rsidP="00DD7F4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66B2D8" w14:textId="6842000F" w:rsidR="00DD7F44" w:rsidRPr="009259D7" w:rsidRDefault="00705BE0" w:rsidP="00DD7F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9,91</w:t>
            </w:r>
            <w:r w:rsidR="003374A0"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747B954" w14:textId="05A9D540" w:rsidR="00DD7F44" w:rsidRPr="009259D7" w:rsidRDefault="00DD7F44" w:rsidP="00DD7F4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8032" w14:textId="46C406D3" w:rsidR="00DD7F44" w:rsidRPr="009259D7" w:rsidRDefault="00DD7F44" w:rsidP="00DD7F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4,618</w:t>
            </w:r>
          </w:p>
        </w:tc>
      </w:tr>
    </w:tbl>
    <w:p w14:paraId="5299DEDA" w14:textId="77777777" w:rsidR="004A42FF" w:rsidRPr="009259D7" w:rsidRDefault="004A42FF" w:rsidP="001927AE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7407263C" w14:textId="550CF079" w:rsidR="004A42FF" w:rsidRPr="009259D7" w:rsidRDefault="004A42FF" w:rsidP="001927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E56DD" w:rsidRPr="009259D7">
        <w:rPr>
          <w:rFonts w:asciiTheme="majorBidi" w:hAnsiTheme="majorBidi" w:cstheme="majorBidi"/>
          <w:sz w:val="28"/>
          <w:szCs w:val="28"/>
        </w:rPr>
        <w:t>25</w:t>
      </w:r>
      <w:r w:rsidR="00DD7F44" w:rsidRPr="009259D7">
        <w:rPr>
          <w:rFonts w:asciiTheme="majorBidi" w:hAnsiTheme="majorBidi" w:cstheme="majorBidi"/>
          <w:sz w:val="28"/>
          <w:szCs w:val="28"/>
        </w:rPr>
        <w:t>66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</w:t>
      </w:r>
      <w:r w:rsidR="003502F7" w:rsidRPr="009259D7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เพิ่มขึ้นเป็นจำนวน </w:t>
      </w:r>
      <w:r w:rsidR="00910C7C" w:rsidRPr="009259D7">
        <w:rPr>
          <w:rFonts w:asciiTheme="majorBidi" w:hAnsiTheme="majorBidi" w:cstheme="majorBidi"/>
          <w:sz w:val="28"/>
          <w:szCs w:val="28"/>
        </w:rPr>
        <w:t>2</w:t>
      </w:r>
      <w:r w:rsidR="00240715" w:rsidRPr="009259D7">
        <w:rPr>
          <w:rFonts w:asciiTheme="majorBidi" w:hAnsiTheme="majorBidi" w:cstheme="majorBidi"/>
          <w:sz w:val="28"/>
          <w:szCs w:val="28"/>
        </w:rPr>
        <w:t>5</w:t>
      </w:r>
      <w:r w:rsidR="00910C7C" w:rsidRPr="009259D7">
        <w:rPr>
          <w:rFonts w:asciiTheme="majorBidi" w:hAnsiTheme="majorBidi" w:cstheme="majorBidi"/>
          <w:sz w:val="28"/>
          <w:szCs w:val="28"/>
        </w:rPr>
        <w:t>.</w:t>
      </w:r>
      <w:r w:rsidR="00240715" w:rsidRPr="009259D7">
        <w:rPr>
          <w:rFonts w:asciiTheme="majorBidi" w:hAnsiTheme="majorBidi" w:cstheme="majorBidi"/>
          <w:sz w:val="28"/>
          <w:szCs w:val="28"/>
        </w:rPr>
        <w:t>52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502F7" w:rsidRPr="009259D7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3502F7" w:rsidRPr="009259D7">
        <w:rPr>
          <w:rFonts w:asciiTheme="majorBidi" w:hAnsiTheme="majorBidi" w:cstheme="majorBidi"/>
          <w:sz w:val="28"/>
          <w:szCs w:val="28"/>
        </w:rPr>
        <w:t xml:space="preserve">9.12 </w:t>
      </w:r>
      <w:r w:rsidR="003502F7" w:rsidRPr="009259D7">
        <w:rPr>
          <w:rFonts w:asciiTheme="majorBidi" w:hAnsiTheme="majorBidi" w:cstheme="majorBidi" w:hint="cs"/>
          <w:sz w:val="28"/>
          <w:szCs w:val="28"/>
          <w:cs/>
        </w:rPr>
        <w:t>ล้านบาทตามลำดับ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5778" w:rsidRPr="009259D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9259D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D7F44" w:rsidRPr="009259D7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1B32DB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D7F44" w:rsidRPr="009259D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สินทรัพย์สิทธิการใช้ของกลุ่มบริษัทเพิ่มขึ้นเป็นจำนวน </w:t>
      </w:r>
      <w:r w:rsidR="00DD7F44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16.68 </w:t>
      </w:r>
      <w:r w:rsidR="00DD7F44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1B32DB" w:rsidRPr="009259D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946C9BE" w14:textId="77777777" w:rsidR="003A2F4C" w:rsidRPr="009259D7" w:rsidRDefault="003A2F4C" w:rsidP="001927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0043917" w14:textId="42050076" w:rsidR="0043796F" w:rsidRPr="009259D7" w:rsidRDefault="004A42FF" w:rsidP="001927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FD25B6" w:rsidRPr="009259D7">
        <w:rPr>
          <w:rFonts w:asciiTheme="majorBidi" w:hAnsiTheme="majorBidi" w:cstheme="majorBidi"/>
          <w:sz w:val="28"/>
          <w:szCs w:val="28"/>
          <w:cs/>
        </w:rPr>
        <w:t>พื้นที่</w:t>
      </w:r>
      <w:r w:rsidR="002B50C2" w:rsidRPr="009259D7">
        <w:rPr>
          <w:rFonts w:asciiTheme="majorBidi" w:hAnsiTheme="majorBidi" w:cstheme="majorBidi"/>
          <w:sz w:val="28"/>
          <w:szCs w:val="28"/>
          <w:cs/>
        </w:rPr>
        <w:t>อาคาร</w:t>
      </w:r>
      <w:r w:rsidR="002B7821" w:rsidRPr="009259D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B50C2" w:rsidRPr="009259D7">
        <w:rPr>
          <w:rFonts w:asciiTheme="majorBidi" w:hAnsiTheme="majorBidi" w:cstheme="majorBidi"/>
          <w:sz w:val="28"/>
          <w:szCs w:val="28"/>
          <w:cs/>
        </w:rPr>
        <w:t>สำนักงาน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หลายแห่งเป็นระยะเวลา </w:t>
      </w:r>
      <w:r w:rsidR="007E56DD" w:rsidRPr="009259D7">
        <w:rPr>
          <w:rFonts w:asciiTheme="majorBidi" w:hAnsiTheme="majorBidi" w:cstheme="majorBidi"/>
          <w:sz w:val="28"/>
          <w:szCs w:val="28"/>
        </w:rPr>
        <w:t>3</w:t>
      </w:r>
      <w:r w:rsidR="002B50C2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9259D7">
        <w:rPr>
          <w:rFonts w:asciiTheme="majorBidi" w:hAnsiTheme="majorBidi" w:cstheme="majorBidi"/>
          <w:sz w:val="28"/>
          <w:szCs w:val="28"/>
          <w:cs/>
        </w:rPr>
        <w:t>ปี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BBA20CA" w14:textId="033A0CBA" w:rsidR="00DE615A" w:rsidRPr="009259D7" w:rsidRDefault="00DE61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9C196B2" w14:textId="77B451FC" w:rsidR="004A42FF" w:rsidRPr="009259D7" w:rsidRDefault="004A42FF" w:rsidP="001927A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2350DD5E" w14:textId="77777777" w:rsidR="00DD0D64" w:rsidRPr="009259D7" w:rsidRDefault="00DD0D64" w:rsidP="001927A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A58561D" w14:textId="77777777" w:rsidR="00343D79" w:rsidRPr="009259D7" w:rsidRDefault="001B32DB" w:rsidP="001927AE">
      <w:pPr>
        <w:tabs>
          <w:tab w:val="clear" w:pos="454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กลุ่มบริษัทมีสิทธิ</w:t>
      </w:r>
      <w:r w:rsidR="004A42FF" w:rsidRPr="009259D7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="00F471D1" w:rsidRPr="009259D7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="004A42FF" w:rsidRPr="009259D7">
        <w:rPr>
          <w:rFonts w:asciiTheme="majorBidi" w:hAnsiTheme="majorBidi" w:cstheme="majorBidi"/>
          <w:sz w:val="28"/>
          <w:szCs w:val="28"/>
          <w:cs/>
        </w:rPr>
        <w:t xml:space="preserve">ภายในหนึ่งปีก่อนสิ้นสุดระยะเวลาเช่า </w:t>
      </w:r>
      <w:r w:rsidR="00F471D1" w:rsidRPr="009259D7">
        <w:rPr>
          <w:rFonts w:asciiTheme="majorBidi" w:hAnsiTheme="majorBidi"/>
          <w:sz w:val="28"/>
          <w:szCs w:val="28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0D248302" w14:textId="739A4373" w:rsidR="00DD0D64" w:rsidRPr="009259D7" w:rsidRDefault="00DD0D64" w:rsidP="004E4B38">
      <w:pPr>
        <w:tabs>
          <w:tab w:val="clear" w:pos="454"/>
        </w:tabs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990"/>
        <w:gridCol w:w="180"/>
        <w:gridCol w:w="1080"/>
        <w:gridCol w:w="180"/>
        <w:gridCol w:w="1080"/>
      </w:tblGrid>
      <w:tr w:rsidR="00EE6282" w:rsidRPr="009259D7" w14:paraId="416E5907" w14:textId="77777777" w:rsidTr="00EE6282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234A5085" w14:textId="77777777" w:rsidR="00EE6282" w:rsidRPr="009259D7" w:rsidRDefault="00EE6282" w:rsidP="001927AE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4FFBC5B" w14:textId="7C14ED2E" w:rsidR="00EE6282" w:rsidRPr="009259D7" w:rsidRDefault="00EE6282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E9D830" w14:textId="77777777" w:rsidR="00EE6282" w:rsidRPr="009259D7" w:rsidRDefault="00EE6282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31756EB" w14:textId="4935EE91" w:rsidR="00EE6282" w:rsidRPr="009259D7" w:rsidRDefault="00EE6282" w:rsidP="001927AE">
            <w:pPr>
              <w:pStyle w:val="acctmergecolhdg"/>
              <w:tabs>
                <w:tab w:val="left" w:pos="1990"/>
              </w:tabs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611C" w:rsidRPr="009259D7" w14:paraId="4F4EB479" w14:textId="77777777" w:rsidTr="00EE6282">
        <w:trPr>
          <w:cantSplit/>
          <w:tblHeader/>
        </w:trPr>
        <w:tc>
          <w:tcPr>
            <w:tcW w:w="4230" w:type="dxa"/>
          </w:tcPr>
          <w:p w14:paraId="415A2B59" w14:textId="278BAE5A" w:rsidR="00ED611C" w:rsidRPr="009259D7" w:rsidRDefault="00ED611C" w:rsidP="001927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B3DCBF3" w14:textId="52C3772A" w:rsidR="00ED611C" w:rsidRPr="009259D7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E56F64"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CC60237" w14:textId="77777777" w:rsidR="00ED611C" w:rsidRPr="009259D7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4FE91F" w14:textId="5B8E93FC" w:rsidR="00ED611C" w:rsidRPr="009259D7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E56F64"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BAF2EBE" w14:textId="77777777" w:rsidR="00ED611C" w:rsidRPr="009259D7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A0F8C0" w14:textId="5624CF05" w:rsidR="00ED611C" w:rsidRPr="009259D7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E56F64"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6C73D3C2" w14:textId="77777777" w:rsidR="00ED611C" w:rsidRPr="009259D7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FBCE7" w14:textId="341BBF7D" w:rsidR="00ED611C" w:rsidRPr="009259D7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E56F64"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EE6282" w:rsidRPr="009259D7" w14:paraId="3BBCB507" w14:textId="77777777" w:rsidTr="00EE6282">
        <w:trPr>
          <w:cantSplit/>
          <w:tblHeader/>
        </w:trPr>
        <w:tc>
          <w:tcPr>
            <w:tcW w:w="4230" w:type="dxa"/>
          </w:tcPr>
          <w:p w14:paraId="196E5589" w14:textId="7447A4FF" w:rsidR="00EE6282" w:rsidRPr="009259D7" w:rsidRDefault="00EE6282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38D41880" w14:textId="779F3AA9" w:rsidR="00EE6282" w:rsidRPr="009259D7" w:rsidRDefault="00EE6282" w:rsidP="001927A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E6282" w:rsidRPr="009259D7" w14:paraId="28D34B5F" w14:textId="77777777" w:rsidTr="00EE6282">
        <w:trPr>
          <w:cantSplit/>
        </w:trPr>
        <w:tc>
          <w:tcPr>
            <w:tcW w:w="4230" w:type="dxa"/>
          </w:tcPr>
          <w:p w14:paraId="51798ECE" w14:textId="77777777" w:rsidR="00EE6282" w:rsidRPr="009259D7" w:rsidRDefault="00EE6282" w:rsidP="001927A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3F6856B1" w14:textId="6735BBF7" w:rsidR="00EE6282" w:rsidRPr="009259D7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D2A6AF" w14:textId="77777777" w:rsidR="00EE6282" w:rsidRPr="009259D7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514E02" w14:textId="77777777" w:rsidR="00EE6282" w:rsidRPr="009259D7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A72AC" w14:textId="77777777" w:rsidR="00EE6282" w:rsidRPr="009259D7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E296C" w14:textId="77777777" w:rsidR="00EE6282" w:rsidRPr="009259D7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07CE27" w14:textId="77777777" w:rsidR="00EE6282" w:rsidRPr="009259D7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C97AB" w14:textId="77777777" w:rsidR="00EE6282" w:rsidRPr="009259D7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BE0" w:rsidRPr="009259D7" w14:paraId="77173C43" w14:textId="77777777" w:rsidTr="00313583">
        <w:trPr>
          <w:cantSplit/>
        </w:trPr>
        <w:tc>
          <w:tcPr>
            <w:tcW w:w="4230" w:type="dxa"/>
            <w:shd w:val="clear" w:color="auto" w:fill="auto"/>
          </w:tcPr>
          <w:p w14:paraId="6655CA56" w14:textId="3ECC8798" w:rsidR="00705BE0" w:rsidRPr="009259D7" w:rsidRDefault="00705BE0" w:rsidP="00705BE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/>
                <w:sz w:val="28"/>
                <w:szCs w:val="28"/>
                <w:cs/>
              </w:rPr>
              <w:t xml:space="preserve">การลดค่าเช่าที่เกี่ยวข้องกับ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COVID-</w:t>
            </w:r>
            <w:r w:rsidRPr="009259D7">
              <w:rPr>
                <w:rFonts w:asciiTheme="majorBidi" w:hAnsiTheme="majorBidi"/>
                <w:sz w:val="28"/>
                <w:szCs w:val="28"/>
              </w:rPr>
              <w:t>19</w:t>
            </w:r>
          </w:p>
        </w:tc>
        <w:tc>
          <w:tcPr>
            <w:tcW w:w="1080" w:type="dxa"/>
          </w:tcPr>
          <w:p w14:paraId="04403AF5" w14:textId="519D18D3" w:rsidR="00705BE0" w:rsidRPr="009259D7" w:rsidRDefault="00CF10F9" w:rsidP="0084649B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228A31" w14:textId="77777777" w:rsidR="00705BE0" w:rsidRPr="009259D7" w:rsidRDefault="00705BE0" w:rsidP="00705B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1C54B0" w14:textId="0C45870D" w:rsidR="00705BE0" w:rsidRPr="009259D7" w:rsidRDefault="00705BE0" w:rsidP="00705B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8E9CA70" w14:textId="77777777" w:rsidR="00705BE0" w:rsidRPr="009259D7" w:rsidRDefault="00705BE0" w:rsidP="00705B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08171B" w14:textId="1304BEB6" w:rsidR="00705BE0" w:rsidRPr="009259D7" w:rsidRDefault="00705BE0" w:rsidP="00705BE0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D6B60A5" w14:textId="77777777" w:rsidR="00705BE0" w:rsidRPr="009259D7" w:rsidRDefault="00705BE0" w:rsidP="00705B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75AE7" w14:textId="3BB930C9" w:rsidR="00705BE0" w:rsidRPr="009259D7" w:rsidRDefault="00705BE0" w:rsidP="00705B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</w:tr>
      <w:tr w:rsidR="00E56F64" w:rsidRPr="009259D7" w14:paraId="43F136CA" w14:textId="77777777" w:rsidTr="00E34AF7">
        <w:trPr>
          <w:cantSplit/>
        </w:trPr>
        <w:tc>
          <w:tcPr>
            <w:tcW w:w="4230" w:type="dxa"/>
          </w:tcPr>
          <w:p w14:paraId="675A24F2" w14:textId="77777777" w:rsidR="00E56F64" w:rsidRPr="009259D7" w:rsidRDefault="00E56F64" w:rsidP="00E56F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848544C" w14:textId="1293B171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D6AF2A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0ACA02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F469D8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8D6960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103C8D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EFBB4C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56F64" w:rsidRPr="009259D7" w14:paraId="544F7062" w14:textId="77777777" w:rsidTr="00EE6282">
        <w:trPr>
          <w:cantSplit/>
        </w:trPr>
        <w:tc>
          <w:tcPr>
            <w:tcW w:w="4230" w:type="dxa"/>
          </w:tcPr>
          <w:p w14:paraId="17CFB7AE" w14:textId="77777777" w:rsidR="00E56F64" w:rsidRPr="009259D7" w:rsidRDefault="00E56F64" w:rsidP="00E56F64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6C64EF4" w14:textId="09844210" w:rsidR="00E56F64" w:rsidRPr="009259D7" w:rsidRDefault="00CF10F9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15,79</w:t>
            </w:r>
            <w:r w:rsidR="00305472" w:rsidRPr="009259D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50CF97B8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FC46B5" w14:textId="4D695665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15,297</w:t>
            </w:r>
          </w:p>
        </w:tc>
        <w:tc>
          <w:tcPr>
            <w:tcW w:w="180" w:type="dxa"/>
            <w:vAlign w:val="bottom"/>
          </w:tcPr>
          <w:p w14:paraId="573177ED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D2A7B3" w14:textId="454CEE62" w:rsidR="00E56F64" w:rsidRPr="009259D7" w:rsidRDefault="00705BE0" w:rsidP="008C250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3,37</w:t>
            </w:r>
            <w:r w:rsidR="002E348F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F784761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574DC5" w14:textId="474293AA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3,195</w:t>
            </w:r>
          </w:p>
        </w:tc>
      </w:tr>
      <w:tr w:rsidR="00E56F64" w:rsidRPr="009259D7" w14:paraId="4E77CE47" w14:textId="77777777" w:rsidTr="00EE6282">
        <w:trPr>
          <w:cantSplit/>
        </w:trPr>
        <w:tc>
          <w:tcPr>
            <w:tcW w:w="4230" w:type="dxa"/>
          </w:tcPr>
          <w:p w14:paraId="36FBF3F6" w14:textId="77777777" w:rsidR="00E56F64" w:rsidRPr="009259D7" w:rsidRDefault="00E56F64" w:rsidP="00E56F64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7ACAF343" w14:textId="3C11FB3F" w:rsidR="00E56F64" w:rsidRPr="009259D7" w:rsidRDefault="00CF10F9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80" w:type="dxa"/>
            <w:vAlign w:val="bottom"/>
          </w:tcPr>
          <w:p w14:paraId="56E35BCE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45E173" w14:textId="68A954F4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80" w:type="dxa"/>
            <w:vAlign w:val="bottom"/>
          </w:tcPr>
          <w:p w14:paraId="72E6DD07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BA573F" w14:textId="7243E495" w:rsidR="00E56F64" w:rsidRPr="009259D7" w:rsidRDefault="00705BE0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180" w:type="dxa"/>
            <w:vAlign w:val="bottom"/>
          </w:tcPr>
          <w:p w14:paraId="10B1CF8D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740887" w14:textId="4A1F6A40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</w:tr>
      <w:tr w:rsidR="00E56F64" w:rsidRPr="009259D7" w14:paraId="326A32E7" w14:textId="77777777" w:rsidTr="00EE6282">
        <w:trPr>
          <w:cantSplit/>
        </w:trPr>
        <w:tc>
          <w:tcPr>
            <w:tcW w:w="4230" w:type="dxa"/>
          </w:tcPr>
          <w:p w14:paraId="699E97EA" w14:textId="77777777" w:rsidR="00E56F64" w:rsidRPr="009259D7" w:rsidRDefault="00E56F64" w:rsidP="00E56F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0436CA0C" w14:textId="39D0242D" w:rsidR="00E56F64" w:rsidRPr="009259D7" w:rsidRDefault="00CF10F9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09592F" w:rsidRPr="009259D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80" w:type="dxa"/>
            <w:vAlign w:val="bottom"/>
          </w:tcPr>
          <w:p w14:paraId="44F1E043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354322" w14:textId="339F69FB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180" w:type="dxa"/>
            <w:vAlign w:val="bottom"/>
          </w:tcPr>
          <w:p w14:paraId="2C5D2C32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54086" w14:textId="58A9E31C" w:rsidR="00E56F64" w:rsidRPr="009259D7" w:rsidRDefault="00705BE0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A674A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80" w:type="dxa"/>
            <w:vAlign w:val="bottom"/>
          </w:tcPr>
          <w:p w14:paraId="66391DA8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33B316" w14:textId="3E854693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E56F64" w:rsidRPr="009259D7" w14:paraId="059436F9" w14:textId="77777777" w:rsidTr="00EE6282">
        <w:trPr>
          <w:cantSplit/>
        </w:trPr>
        <w:tc>
          <w:tcPr>
            <w:tcW w:w="4230" w:type="dxa"/>
          </w:tcPr>
          <w:p w14:paraId="2F2F8E94" w14:textId="77777777" w:rsidR="00E56F64" w:rsidRPr="009259D7" w:rsidRDefault="00E56F64" w:rsidP="00E56F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E7D8241" w14:textId="2CBD0317" w:rsidR="00E56F64" w:rsidRPr="009259D7" w:rsidRDefault="00586608" w:rsidP="00E56F6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180" w:type="dxa"/>
            <w:vAlign w:val="bottom"/>
          </w:tcPr>
          <w:p w14:paraId="3FFAE42F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0C07C" w14:textId="087F3215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80" w:type="dxa"/>
            <w:vAlign w:val="bottom"/>
          </w:tcPr>
          <w:p w14:paraId="78B50D9D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8458E" w14:textId="2D0ACA96" w:rsidR="00E56F64" w:rsidRPr="009259D7" w:rsidRDefault="00705BE0" w:rsidP="00E56F6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F14CCE" w14:textId="77777777" w:rsidR="00E56F64" w:rsidRPr="009259D7" w:rsidRDefault="00E56F64" w:rsidP="00E56F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C23BF" w14:textId="58B937DC" w:rsidR="00E56F64" w:rsidRPr="009259D7" w:rsidRDefault="00E56F64" w:rsidP="00351CF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D97CF9" w14:textId="77777777" w:rsidR="00582EEE" w:rsidRPr="009259D7" w:rsidRDefault="00582EEE" w:rsidP="001927AE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74801A3" w14:textId="19D542D3" w:rsidR="00343D79" w:rsidRPr="009259D7" w:rsidRDefault="004A42FF" w:rsidP="001927A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E56F64" w:rsidRPr="009259D7">
        <w:rPr>
          <w:rFonts w:asciiTheme="majorBidi" w:hAnsiTheme="majorBidi" w:cstheme="majorBidi"/>
          <w:sz w:val="28"/>
          <w:szCs w:val="28"/>
        </w:rPr>
        <w:t>6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D41DAB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B22144" w:rsidRPr="009259D7">
        <w:rPr>
          <w:rFonts w:asciiTheme="majorBidi" w:hAnsiTheme="majorBidi" w:cstheme="majorBidi"/>
          <w:sz w:val="28"/>
          <w:szCs w:val="28"/>
        </w:rPr>
        <w:t>18.</w:t>
      </w:r>
      <w:r w:rsidR="00586608" w:rsidRPr="009259D7">
        <w:rPr>
          <w:rFonts w:asciiTheme="majorBidi" w:hAnsiTheme="majorBidi" w:cstheme="majorBidi"/>
          <w:sz w:val="28"/>
          <w:szCs w:val="28"/>
        </w:rPr>
        <w:t>69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618CA" w:rsidRPr="009259D7">
        <w:rPr>
          <w:rFonts w:asciiTheme="majorBidi" w:hAnsiTheme="majorBidi" w:cstheme="majorBidi"/>
          <w:sz w:val="28"/>
          <w:szCs w:val="28"/>
        </w:rPr>
        <w:t>4.30</w:t>
      </w:r>
      <w:r w:rsidR="00181F88" w:rsidRPr="009259D7">
        <w:rPr>
          <w:rFonts w:asciiTheme="majorBidi" w:hAnsiTheme="majorBidi" w:cstheme="majorBidi"/>
          <w:sz w:val="28"/>
          <w:szCs w:val="28"/>
          <w:cs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F663A6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F663A6" w:rsidRPr="009259D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9259D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56F64" w:rsidRPr="009259D7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F663A6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56F64" w:rsidRPr="009259D7">
        <w:rPr>
          <w:rFonts w:asciiTheme="majorBidi" w:hAnsiTheme="majorBidi" w:cstheme="majorBidi"/>
          <w:i/>
          <w:iCs/>
          <w:sz w:val="28"/>
          <w:szCs w:val="28"/>
        </w:rPr>
        <w:t>18.41</w:t>
      </w:r>
      <w:r w:rsidR="00F663A6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F663A6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9259D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E56F64" w:rsidRPr="009259D7">
        <w:rPr>
          <w:rFonts w:asciiTheme="majorBidi" w:hAnsiTheme="majorBidi" w:cstheme="majorBidi"/>
          <w:i/>
          <w:iCs/>
          <w:sz w:val="28"/>
          <w:szCs w:val="28"/>
        </w:rPr>
        <w:t>4.04</w:t>
      </w:r>
      <w:r w:rsidR="00F663A6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F663A6" w:rsidRPr="009259D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87AC40F" w14:textId="77777777" w:rsidR="00967FA7" w:rsidRPr="009259D7" w:rsidRDefault="00967FA7" w:rsidP="001927A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70A9A55" w14:textId="0135D85A" w:rsidR="002414D2" w:rsidRPr="009259D7" w:rsidRDefault="007E56DD" w:rsidP="001927AE">
      <w:pPr>
        <w:pStyle w:val="Heading6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9259D7">
        <w:rPr>
          <w:rFonts w:asciiTheme="majorBidi" w:hAnsiTheme="majorBidi" w:cstheme="majorBidi"/>
          <w:sz w:val="28"/>
          <w:szCs w:val="28"/>
          <w:lang w:val="en-US"/>
        </w:rPr>
        <w:t>14</w:t>
      </w:r>
      <w:r w:rsidR="002414D2" w:rsidRPr="009259D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5E02" w:rsidRPr="009259D7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</w:t>
      </w:r>
      <w:r w:rsidR="001C5E02" w:rsidRPr="009259D7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207F6F" w:rsidRPr="009259D7">
        <w:rPr>
          <w:rFonts w:asciiTheme="majorBidi" w:hAnsiTheme="majorBidi" w:cstheme="majorBidi"/>
          <w:sz w:val="28"/>
          <w:szCs w:val="28"/>
          <w:cs/>
          <w:lang w:val="en-US"/>
        </w:rPr>
        <w:t>ค่าค</w:t>
      </w:r>
      <w:r w:rsidR="00D91E68" w:rsidRPr="009259D7">
        <w:rPr>
          <w:rFonts w:asciiTheme="majorBidi" w:hAnsiTheme="majorBidi" w:cstheme="majorBidi"/>
          <w:sz w:val="28"/>
          <w:szCs w:val="28"/>
          <w:cs/>
          <w:lang w:val="en-US"/>
        </w:rPr>
        <w:t>ว</w:t>
      </w:r>
      <w:r w:rsidR="00207F6F" w:rsidRPr="009259D7">
        <w:rPr>
          <w:rFonts w:asciiTheme="majorBidi" w:hAnsiTheme="majorBidi" w:cstheme="majorBidi"/>
          <w:sz w:val="28"/>
          <w:szCs w:val="28"/>
          <w:cs/>
          <w:lang w:val="en-US"/>
        </w:rPr>
        <w:t>ามนิยม</w:t>
      </w:r>
    </w:p>
    <w:p w14:paraId="4CCF8A24" w14:textId="77777777" w:rsidR="00207F6F" w:rsidRPr="009259D7" w:rsidRDefault="00207F6F" w:rsidP="001927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9259D7">
        <w:rPr>
          <w:rFonts w:asciiTheme="majorBidi" w:hAnsiTheme="majorBidi" w:cstheme="majorBidi"/>
          <w:sz w:val="20"/>
          <w:szCs w:val="20"/>
          <w:cs/>
          <w:lang w:eastAsia="x-none"/>
        </w:rPr>
        <w:tab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09"/>
        <w:gridCol w:w="243"/>
        <w:gridCol w:w="900"/>
        <w:gridCol w:w="272"/>
        <w:gridCol w:w="988"/>
        <w:gridCol w:w="268"/>
        <w:gridCol w:w="988"/>
      </w:tblGrid>
      <w:tr w:rsidR="0088733A" w:rsidRPr="009259D7" w14:paraId="154F2527" w14:textId="77777777" w:rsidTr="00582EEE">
        <w:trPr>
          <w:trHeight w:hRule="exact" w:val="374"/>
        </w:trPr>
        <w:tc>
          <w:tcPr>
            <w:tcW w:w="2351" w:type="pct"/>
          </w:tcPr>
          <w:p w14:paraId="50F36A0F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pct"/>
            <w:gridSpan w:val="3"/>
          </w:tcPr>
          <w:p w14:paraId="075C9B0D" w14:textId="77777777" w:rsidR="0088733A" w:rsidRPr="009259D7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06B4F0EE" w14:textId="77777777" w:rsidR="0088733A" w:rsidRPr="009259D7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pct"/>
            <w:gridSpan w:val="3"/>
          </w:tcPr>
          <w:p w14:paraId="668B9E92" w14:textId="77777777" w:rsidR="0088733A" w:rsidRPr="009259D7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11C" w:rsidRPr="009259D7" w14:paraId="177005E8" w14:textId="77777777" w:rsidTr="00582EEE">
        <w:trPr>
          <w:trHeight w:hRule="exact" w:val="374"/>
        </w:trPr>
        <w:tc>
          <w:tcPr>
            <w:tcW w:w="2351" w:type="pct"/>
          </w:tcPr>
          <w:p w14:paraId="1851020B" w14:textId="77777777" w:rsidR="00ED611C" w:rsidRPr="009259D7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73D9838D" w14:textId="391A1A65" w:rsidR="00ED611C" w:rsidRPr="009259D7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6F64" w:rsidRPr="009259D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" w:type="pct"/>
          </w:tcPr>
          <w:p w14:paraId="7A98A17E" w14:textId="77777777" w:rsidR="00ED611C" w:rsidRPr="009259D7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00" w:type="pct"/>
          </w:tcPr>
          <w:p w14:paraId="4C7866EB" w14:textId="1CBA6533" w:rsidR="00ED611C" w:rsidRPr="009259D7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6F64"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1" w:type="pct"/>
          </w:tcPr>
          <w:p w14:paraId="421120DC" w14:textId="77777777" w:rsidR="00ED611C" w:rsidRPr="009259D7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49" w:type="pct"/>
          </w:tcPr>
          <w:p w14:paraId="26266972" w14:textId="00D20A58" w:rsidR="00ED611C" w:rsidRPr="009259D7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6F64" w:rsidRPr="009259D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9" w:type="pct"/>
          </w:tcPr>
          <w:p w14:paraId="2AA805DE" w14:textId="77777777" w:rsidR="00ED611C" w:rsidRPr="009259D7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49" w:type="pct"/>
          </w:tcPr>
          <w:p w14:paraId="0AF5EC1F" w14:textId="76D1001A" w:rsidR="00ED611C" w:rsidRPr="009259D7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6F64"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8733A" w:rsidRPr="009259D7" w14:paraId="68E6B4EF" w14:textId="77777777" w:rsidTr="00582EEE">
        <w:trPr>
          <w:trHeight w:hRule="exact" w:val="374"/>
        </w:trPr>
        <w:tc>
          <w:tcPr>
            <w:tcW w:w="2351" w:type="pct"/>
          </w:tcPr>
          <w:p w14:paraId="3F9F41F0" w14:textId="77777777" w:rsidR="0088733A" w:rsidRPr="009259D7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9" w:type="pct"/>
            <w:gridSpan w:val="7"/>
          </w:tcPr>
          <w:p w14:paraId="42524325" w14:textId="77777777" w:rsidR="0088733A" w:rsidRPr="009259D7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2EEE" w:rsidRPr="009259D7" w14:paraId="68238785" w14:textId="77777777" w:rsidTr="00582EEE">
        <w:trPr>
          <w:trHeight w:hRule="exact" w:val="374"/>
        </w:trPr>
        <w:tc>
          <w:tcPr>
            <w:tcW w:w="2351" w:type="pct"/>
          </w:tcPr>
          <w:p w14:paraId="75B83480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16" w:type="pct"/>
          </w:tcPr>
          <w:p w14:paraId="71E87535" w14:textId="77777777" w:rsidR="0088733A" w:rsidRPr="009259D7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35" w:type="pct"/>
          </w:tcPr>
          <w:p w14:paraId="7DE56B2F" w14:textId="77777777" w:rsidR="0088733A" w:rsidRPr="009259D7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654DF0DE" w14:textId="77777777" w:rsidR="0088733A" w:rsidRPr="009259D7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51" w:type="pct"/>
          </w:tcPr>
          <w:p w14:paraId="7A1E6C28" w14:textId="77777777" w:rsidR="0088733A" w:rsidRPr="009259D7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7C282FDE" w14:textId="77777777" w:rsidR="0088733A" w:rsidRPr="009259D7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9" w:type="pct"/>
          </w:tcPr>
          <w:p w14:paraId="2CC142DF" w14:textId="77777777" w:rsidR="0088733A" w:rsidRPr="009259D7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0D2F3C28" w14:textId="77777777" w:rsidR="0088733A" w:rsidRPr="009259D7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</w:tr>
      <w:tr w:rsidR="00CB0ED4" w:rsidRPr="009259D7" w14:paraId="7577076F" w14:textId="77777777" w:rsidTr="00582EEE">
        <w:trPr>
          <w:trHeight w:hRule="exact" w:val="374"/>
        </w:trPr>
        <w:tc>
          <w:tcPr>
            <w:tcW w:w="2351" w:type="pct"/>
          </w:tcPr>
          <w:p w14:paraId="3612F3FA" w14:textId="00602FAC" w:rsidR="00CB0ED4" w:rsidRPr="009259D7" w:rsidRDefault="00CB0ED4" w:rsidP="00CB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16" w:type="pct"/>
          </w:tcPr>
          <w:p w14:paraId="2FD20B64" w14:textId="18617A91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5" w:type="pct"/>
          </w:tcPr>
          <w:p w14:paraId="280BD432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68D845F9" w14:textId="42404936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51" w:type="pct"/>
          </w:tcPr>
          <w:p w14:paraId="4C014A0E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6882EACD" w14:textId="56551042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0176B403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41E47C08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</w:tr>
      <w:tr w:rsidR="00CB0ED4" w:rsidRPr="009259D7" w14:paraId="7603499C" w14:textId="77777777" w:rsidTr="00582EEE">
        <w:trPr>
          <w:trHeight w:hRule="exact" w:val="374"/>
        </w:trPr>
        <w:tc>
          <w:tcPr>
            <w:tcW w:w="2351" w:type="pct"/>
          </w:tcPr>
          <w:p w14:paraId="47E09E62" w14:textId="392EDF5E" w:rsidR="00CB0ED4" w:rsidRPr="009259D7" w:rsidRDefault="00CB0ED4" w:rsidP="00CB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305CB4E3" w14:textId="6EA7C76B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5" w:type="pct"/>
          </w:tcPr>
          <w:p w14:paraId="6F944094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257E5EFC" w14:textId="7F6831F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51" w:type="pct"/>
          </w:tcPr>
          <w:p w14:paraId="7C0EAEB4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5A512254" w14:textId="185D9D6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759EE2EE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6B74AC4F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CB0ED4" w:rsidRPr="009259D7" w14:paraId="1315D96E" w14:textId="77777777" w:rsidTr="00582EEE">
        <w:trPr>
          <w:trHeight w:hRule="exact" w:val="300"/>
        </w:trPr>
        <w:tc>
          <w:tcPr>
            <w:tcW w:w="2351" w:type="pct"/>
          </w:tcPr>
          <w:p w14:paraId="502536BE" w14:textId="4C092D32" w:rsidR="00CB0ED4" w:rsidRPr="009259D7" w:rsidRDefault="00CB0ED4" w:rsidP="00CB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4A558CC3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4F05E038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2F7793D8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196F9499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8A45DDD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4B1CE8A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344D4326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ED4" w:rsidRPr="009259D7" w14:paraId="07E492A4" w14:textId="77777777" w:rsidTr="00582EEE">
        <w:trPr>
          <w:trHeight w:hRule="exact" w:val="374"/>
        </w:trPr>
        <w:tc>
          <w:tcPr>
            <w:tcW w:w="2351" w:type="pct"/>
          </w:tcPr>
          <w:p w14:paraId="4FD2A242" w14:textId="04A1137F" w:rsidR="00CB0ED4" w:rsidRPr="009259D7" w:rsidRDefault="00CB0ED4" w:rsidP="00CB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16" w:type="pct"/>
          </w:tcPr>
          <w:p w14:paraId="5D97C8AF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2FAC980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0A110ADF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4ADAB88B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43E69ACA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0CD1F9D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5842708C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ED4" w:rsidRPr="009259D7" w14:paraId="296BA25D" w14:textId="77777777" w:rsidTr="00582EEE">
        <w:trPr>
          <w:trHeight w:hRule="exact" w:val="374"/>
        </w:trPr>
        <w:tc>
          <w:tcPr>
            <w:tcW w:w="2351" w:type="pct"/>
          </w:tcPr>
          <w:p w14:paraId="37839B99" w14:textId="24B630D0" w:rsidR="00CB0ED4" w:rsidRPr="009259D7" w:rsidRDefault="00CB0ED4" w:rsidP="00CB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16" w:type="pct"/>
          </w:tcPr>
          <w:p w14:paraId="2AB2072F" w14:textId="792E55F6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ACA6AAC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126AFEBC" w14:textId="6BD1FDB1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2DBB3941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02904CFB" w14:textId="06213C3C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4E5EEE7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340B1D31" w14:textId="77777777" w:rsidR="00CB0ED4" w:rsidRPr="009259D7" w:rsidRDefault="00CB0ED4" w:rsidP="00CB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0ED4" w:rsidRPr="009259D7" w14:paraId="19A18CDA" w14:textId="77777777" w:rsidTr="00582EEE">
        <w:trPr>
          <w:trHeight w:hRule="exact" w:val="374"/>
        </w:trPr>
        <w:tc>
          <w:tcPr>
            <w:tcW w:w="2351" w:type="pct"/>
          </w:tcPr>
          <w:p w14:paraId="2140A127" w14:textId="77777777" w:rsidR="00CB0ED4" w:rsidRPr="009259D7" w:rsidRDefault="00CB0ED4" w:rsidP="00CB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7AE7F1C" w14:textId="01A4B7E8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5" w:type="pct"/>
          </w:tcPr>
          <w:p w14:paraId="6C4F1708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1338126" w14:textId="45A180B9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51" w:type="pct"/>
          </w:tcPr>
          <w:p w14:paraId="1FEE505F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148DFD85" w14:textId="441072DC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264382DA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06FFAD21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</w:tr>
      <w:tr w:rsidR="00CB0ED4" w:rsidRPr="009259D7" w14:paraId="3915DFFA" w14:textId="77777777" w:rsidTr="00582EEE">
        <w:trPr>
          <w:trHeight w:hRule="exact" w:val="374"/>
        </w:trPr>
        <w:tc>
          <w:tcPr>
            <w:tcW w:w="2351" w:type="pct"/>
          </w:tcPr>
          <w:p w14:paraId="65A55412" w14:textId="5576CF03" w:rsidR="00CB0ED4" w:rsidRPr="009259D7" w:rsidRDefault="00CB0ED4" w:rsidP="00CB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4A72D2DB" w14:textId="272FE45F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5" w:type="pct"/>
          </w:tcPr>
          <w:p w14:paraId="320FF5B3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29519B36" w14:textId="6345238D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51" w:type="pct"/>
          </w:tcPr>
          <w:p w14:paraId="3ABC2F86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6077F767" w14:textId="46132A14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755B0E72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4146180F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CB0ED4" w:rsidRPr="009259D7" w14:paraId="3D8099C5" w14:textId="77777777" w:rsidTr="00582EEE">
        <w:tc>
          <w:tcPr>
            <w:tcW w:w="2351" w:type="pct"/>
          </w:tcPr>
          <w:p w14:paraId="507383FD" w14:textId="00C5B6CA" w:rsidR="00CB0ED4" w:rsidRPr="009259D7" w:rsidRDefault="00CB0ED4" w:rsidP="00CB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3A218AF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5" w:type="pct"/>
          </w:tcPr>
          <w:p w14:paraId="6C99BE86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12F096C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51" w:type="pct"/>
          </w:tcPr>
          <w:p w14:paraId="6489600E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536E18A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49" w:type="pct"/>
          </w:tcPr>
          <w:p w14:paraId="2577268E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70ECAA2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</w:tr>
      <w:tr w:rsidR="00CB0ED4" w:rsidRPr="009259D7" w14:paraId="5BCC6886" w14:textId="77777777" w:rsidTr="00582EEE">
        <w:trPr>
          <w:trHeight w:hRule="exact" w:val="374"/>
        </w:trPr>
        <w:tc>
          <w:tcPr>
            <w:tcW w:w="2351" w:type="pct"/>
          </w:tcPr>
          <w:p w14:paraId="4340F033" w14:textId="00514C30" w:rsidR="00CB0ED4" w:rsidRPr="009259D7" w:rsidRDefault="00CB0ED4" w:rsidP="00CB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16" w:type="pct"/>
          </w:tcPr>
          <w:p w14:paraId="4D9DA49A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35" w:type="pct"/>
          </w:tcPr>
          <w:p w14:paraId="33C0835C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</w:tcPr>
          <w:p w14:paraId="7B7C2AF9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51" w:type="pct"/>
          </w:tcPr>
          <w:p w14:paraId="65898864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684260EF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49" w:type="pct"/>
          </w:tcPr>
          <w:p w14:paraId="558D8D49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327208E8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CB0ED4" w:rsidRPr="009259D7" w14:paraId="28FC79B8" w14:textId="77777777" w:rsidTr="00582EEE">
        <w:trPr>
          <w:trHeight w:hRule="exact" w:val="374"/>
        </w:trPr>
        <w:tc>
          <w:tcPr>
            <w:tcW w:w="2351" w:type="pct"/>
          </w:tcPr>
          <w:p w14:paraId="465B076F" w14:textId="2D203FD6" w:rsidR="00CB0ED4" w:rsidRPr="009259D7" w:rsidRDefault="00CB0ED4" w:rsidP="00CB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F562D9E" w14:textId="7358E6FA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5" w:type="pct"/>
          </w:tcPr>
          <w:p w14:paraId="2820FBAA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14636694" w14:textId="1CBD0AFC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51" w:type="pct"/>
          </w:tcPr>
          <w:p w14:paraId="4462E99F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21A958E6" w14:textId="68421808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78C424C0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17C2D89B" w14:textId="77777777" w:rsidR="00CB0ED4" w:rsidRPr="009259D7" w:rsidRDefault="00CB0ED4" w:rsidP="00CB0ED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</w:tbl>
    <w:p w14:paraId="40B8FD45" w14:textId="77777777" w:rsidR="00A26734" w:rsidRPr="009259D7" w:rsidRDefault="00A26734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47394B" w14:textId="60965517" w:rsidR="008B3F81" w:rsidRPr="009259D7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ค่าความนิยมเกิดจากการที่บริษัทซื้อหุ้นในอัตราส่วนร้อยละ</w:t>
      </w:r>
      <w:r w:rsidR="00675A0D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100</w:t>
      </w:r>
      <w:r w:rsidR="00675A0D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ของบริษัท ไอ</w:t>
      </w:r>
      <w:r w:rsidRPr="009259D7">
        <w:rPr>
          <w:rFonts w:asciiTheme="majorBidi" w:hAnsiTheme="majorBidi" w:cstheme="majorBidi"/>
          <w:sz w:val="28"/>
          <w:szCs w:val="28"/>
        </w:rPr>
        <w:t>-</w:t>
      </w:r>
      <w:r w:rsidRPr="009259D7">
        <w:rPr>
          <w:rFonts w:asciiTheme="majorBidi" w:hAnsiTheme="majorBidi" w:cstheme="majorBidi"/>
          <w:sz w:val="28"/>
          <w:szCs w:val="28"/>
          <w:cs/>
        </w:rPr>
        <w:t>ซีเคียว จำกัด</w:t>
      </w:r>
    </w:p>
    <w:p w14:paraId="1C8BA9E2" w14:textId="77777777" w:rsidR="00555529" w:rsidRPr="009259D7" w:rsidRDefault="00555529" w:rsidP="004E4B38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F13D507" w14:textId="64F27E38" w:rsidR="008B3F81" w:rsidRPr="009259D7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การทดสอบการด้อยค่า</w:t>
      </w:r>
    </w:p>
    <w:p w14:paraId="26E02C56" w14:textId="77777777" w:rsidR="008B3F81" w:rsidRPr="009259D7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1E2CCE9" w14:textId="77777777" w:rsidR="00EF752A" w:rsidRPr="009259D7" w:rsidRDefault="00EF752A" w:rsidP="00EF752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มูลค่าที่จะได้รับคืนมาจากมูลค่าจากการใช้ของหน่วยสินทรัพย์ที่ก่อให้เกิดเงินสดที่มีค่าความนิยม ซึ่งประมาณจากการคิดลดกระแสเงินสดที่จะได้รับในอนาคตที่เกิดขึ้นจากการดำเนินงานต่อเนื่องของบริษัท ไอ</w:t>
      </w:r>
      <w:r w:rsidRPr="009259D7">
        <w:rPr>
          <w:rFonts w:asciiTheme="majorBidi" w:hAnsiTheme="majorBidi" w:cstheme="majorBidi"/>
          <w:sz w:val="28"/>
          <w:szCs w:val="28"/>
        </w:rPr>
        <w:t>-</w:t>
      </w:r>
      <w:r w:rsidRPr="009259D7">
        <w:rPr>
          <w:rFonts w:asciiTheme="majorBidi" w:hAnsiTheme="majorBidi" w:cstheme="majorBidi"/>
          <w:sz w:val="28"/>
          <w:szCs w:val="28"/>
          <w:cs/>
        </w:rPr>
        <w:t>ซีเคียว จำกัด</w:t>
      </w:r>
    </w:p>
    <w:p w14:paraId="64DBE1E8" w14:textId="77777777" w:rsidR="00EF752A" w:rsidRPr="009259D7" w:rsidRDefault="00EF752A" w:rsidP="00EF752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2766442" w14:textId="77777777" w:rsidR="00EF752A" w:rsidRPr="009259D7" w:rsidRDefault="00EF752A" w:rsidP="00EF752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ข้อสมมติหลักที่ใช้ในการประมาณการมูลค่าที่จะได้รับคืนมีดังนี้</w:t>
      </w:r>
    </w:p>
    <w:p w14:paraId="0E975B01" w14:textId="77777777" w:rsidR="008B3F81" w:rsidRPr="009259D7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F4173F" w14:textId="77777777" w:rsidR="00834E77" w:rsidRPr="009259D7" w:rsidRDefault="00834E77" w:rsidP="00834E7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15" w:name="_Hlk96550034"/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อัตราคิดลด</w:t>
      </w:r>
    </w:p>
    <w:p w14:paraId="6F2CA294" w14:textId="77777777" w:rsidR="00834E77" w:rsidRPr="009259D7" w:rsidRDefault="00834E77" w:rsidP="00834E7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4DDD978" w14:textId="664E3D85" w:rsidR="00834E77" w:rsidRPr="009259D7" w:rsidRDefault="00EF752A" w:rsidP="00834E7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อัตราคิดลดคำนวณมาจากวิธีต้นทุนถัวเฉลี่ยถ่วงน้ำหนักของเงินทุนซึ่งประกอบด้วยข้อสมมติทางการเงินที่สำคัญ ได้แก่ ต้นทุนของหนี้สิน และต้นทุนของส่วนของผู้ถือหุ้นในอัตราร้อยละ </w:t>
      </w:r>
      <w:r w:rsidRPr="009259D7">
        <w:rPr>
          <w:rFonts w:asciiTheme="majorBidi" w:hAnsiTheme="majorBidi" w:cstheme="majorBidi"/>
          <w:sz w:val="28"/>
          <w:szCs w:val="28"/>
        </w:rPr>
        <w:t>10.25</w:t>
      </w:r>
    </w:p>
    <w:p w14:paraId="2CAF32E6" w14:textId="77777777" w:rsidR="00EF752A" w:rsidRPr="009259D7" w:rsidRDefault="00EF752A" w:rsidP="00834E7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CA21E77" w14:textId="77777777" w:rsidR="00EF752A" w:rsidRPr="009259D7" w:rsidRDefault="004E4B38" w:rsidP="004E4B38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1C9F5341" w14:textId="77777777" w:rsidR="00EF752A" w:rsidRPr="009259D7" w:rsidRDefault="00EF7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E500666" w14:textId="2749A0EF" w:rsidR="008B3F81" w:rsidRPr="009259D7" w:rsidRDefault="00EF752A" w:rsidP="004E4B38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/>
          <w:i/>
          <w:iCs/>
          <w:sz w:val="28"/>
          <w:szCs w:val="28"/>
        </w:rPr>
        <w:tab/>
      </w:r>
      <w:r w:rsidRPr="009259D7">
        <w:rPr>
          <w:rFonts w:asciiTheme="majorBidi" w:hAnsiTheme="majorBidi" w:hint="cs"/>
          <w:i/>
          <w:iCs/>
          <w:sz w:val="28"/>
          <w:szCs w:val="28"/>
          <w:cs/>
        </w:rPr>
        <w:t>ประมาณการกำไรจากการดำเนินงานของบริษัทก่อนหักดอกเบี้ย</w:t>
      </w:r>
      <w:r w:rsidRPr="009259D7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i/>
          <w:iCs/>
          <w:sz w:val="28"/>
          <w:szCs w:val="28"/>
          <w:cs/>
        </w:rPr>
        <w:t>ภาษี</w:t>
      </w:r>
      <w:r w:rsidRPr="009259D7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i/>
          <w:iCs/>
          <w:sz w:val="28"/>
          <w:szCs w:val="28"/>
          <w:cs/>
        </w:rPr>
        <w:t>ค่าเสื่อมราคา</w:t>
      </w:r>
      <w:r w:rsidRPr="009259D7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i/>
          <w:iCs/>
          <w:sz w:val="28"/>
          <w:szCs w:val="28"/>
          <w:cs/>
        </w:rPr>
        <w:t>และค่าตัดจำหน่าย</w:t>
      </w:r>
    </w:p>
    <w:p w14:paraId="6596C0D6" w14:textId="77777777" w:rsidR="00DD0D64" w:rsidRPr="009259D7" w:rsidRDefault="00DD0D64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8D3614" w14:textId="459E49C4" w:rsidR="00547894" w:rsidRPr="009259D7" w:rsidRDefault="00EF752A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bookmarkStart w:id="16" w:name="_Hlk64250086"/>
      <w:bookmarkEnd w:id="15"/>
      <w:r w:rsidRPr="009259D7">
        <w:rPr>
          <w:rFonts w:asciiTheme="majorBidi" w:hAnsiTheme="majorBidi" w:hint="cs"/>
          <w:sz w:val="28"/>
          <w:szCs w:val="28"/>
          <w:cs/>
        </w:rPr>
        <w:t>การเติบโตของประมาณการกำไรจากการดำเนินงานของบริษัทก่อนหักดอกเบี้ย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ภาษี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ค่าเสื่อมราคา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และค่าตัดจำหน่าย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ได้มาจากการประมาณการผลประโยชน์ที่ได้รับในอนาคตอ้างอิงจากประสบการณ์ในอดีตปรับปรุงด้วยอัตราการเติบโตถัวเฉลี่ยระยะยาวของอุตสาหกรรมที่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บริษัท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ไอ</w:t>
      </w:r>
      <w:r w:rsidRPr="009259D7">
        <w:rPr>
          <w:rFonts w:asciiTheme="majorBidi" w:hAnsiTheme="majorBidi"/>
          <w:sz w:val="28"/>
          <w:szCs w:val="28"/>
          <w:cs/>
        </w:rPr>
        <w:t>-</w:t>
      </w:r>
      <w:r w:rsidRPr="009259D7">
        <w:rPr>
          <w:rFonts w:asciiTheme="majorBidi" w:hAnsiTheme="majorBidi" w:hint="cs"/>
          <w:sz w:val="28"/>
          <w:szCs w:val="28"/>
          <w:cs/>
        </w:rPr>
        <w:t>ซีเคียว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จำกัด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ดำเนินงานอยู่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โดยใช้อัตราการเติบโตที่อัตราร้อยละ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="000E5443" w:rsidRPr="009259D7">
        <w:rPr>
          <w:rFonts w:asciiTheme="majorBidi" w:hAnsiTheme="majorBidi"/>
          <w:sz w:val="28"/>
          <w:szCs w:val="28"/>
        </w:rPr>
        <w:t xml:space="preserve">4.60 </w:t>
      </w:r>
      <w:r w:rsidR="000E5443" w:rsidRPr="009259D7">
        <w:rPr>
          <w:rFonts w:asciiTheme="majorBidi" w:hAnsiTheme="majorBidi" w:hint="cs"/>
          <w:sz w:val="28"/>
          <w:szCs w:val="28"/>
          <w:cs/>
        </w:rPr>
        <w:t xml:space="preserve">- </w:t>
      </w:r>
      <w:r w:rsidRPr="009259D7">
        <w:rPr>
          <w:rFonts w:asciiTheme="majorBidi" w:hAnsiTheme="majorBidi"/>
          <w:sz w:val="28"/>
          <w:szCs w:val="28"/>
        </w:rPr>
        <w:t>10.79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และงวดเวลาที่ครอบคลุมประมาณการกระแสเงินสดเป็นระยะเวลา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/>
          <w:sz w:val="28"/>
          <w:szCs w:val="28"/>
        </w:rPr>
        <w:t>10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ปี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ซึ่งเป็นช่วงเวลาที่ฝ่ายบริหารพิจารณาว่าครอบคลุมอายุของวงจรเศรษฐกิจของบริษัท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ไอ</w:t>
      </w:r>
      <w:r w:rsidRPr="009259D7">
        <w:rPr>
          <w:rFonts w:asciiTheme="majorBidi" w:hAnsiTheme="majorBidi"/>
          <w:sz w:val="28"/>
          <w:szCs w:val="28"/>
          <w:cs/>
        </w:rPr>
        <w:t>-</w:t>
      </w:r>
      <w:r w:rsidRPr="009259D7">
        <w:rPr>
          <w:rFonts w:asciiTheme="majorBidi" w:hAnsiTheme="majorBidi" w:hint="cs"/>
          <w:sz w:val="28"/>
          <w:szCs w:val="28"/>
          <w:cs/>
        </w:rPr>
        <w:t>ซีเคียว</w:t>
      </w:r>
      <w:r w:rsidRPr="009259D7">
        <w:rPr>
          <w:rFonts w:asciiTheme="majorBidi" w:hAnsi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</w:rPr>
        <w:t>จำกัด</w:t>
      </w:r>
    </w:p>
    <w:p w14:paraId="376D0306" w14:textId="6C19D85D" w:rsidR="00EF752A" w:rsidRPr="009259D7" w:rsidRDefault="00EF752A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08B82D6" w14:textId="77777777" w:rsidR="00EF752A" w:rsidRPr="009259D7" w:rsidRDefault="00EF752A" w:rsidP="00EF7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9259D7">
        <w:rPr>
          <w:rFonts w:ascii="Angsana New" w:hAnsi="Angsana New"/>
          <w:i/>
          <w:iCs/>
          <w:sz w:val="28"/>
          <w:szCs w:val="28"/>
          <w:cs/>
        </w:rPr>
        <w:t>อัตราการเติบโตสุดท้าย</w:t>
      </w:r>
    </w:p>
    <w:p w14:paraId="5326FA59" w14:textId="77777777" w:rsidR="00EF752A" w:rsidRPr="009259D7" w:rsidRDefault="00EF752A" w:rsidP="00EF7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95F016D" w14:textId="77777777" w:rsidR="00EF752A" w:rsidRPr="009259D7" w:rsidRDefault="00EF752A" w:rsidP="00EF7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259D7">
        <w:rPr>
          <w:rFonts w:ascii="Angsana New" w:hAnsi="Angsana New"/>
          <w:sz w:val="28"/>
          <w:szCs w:val="28"/>
          <w:cs/>
        </w:rPr>
        <w:t>อัตราการเติบโตสุดท้ายพิจารณาจาก</w:t>
      </w:r>
      <w:r w:rsidRPr="009259D7">
        <w:rPr>
          <w:rFonts w:ascii="Angsana New" w:hAnsi="Angsana New" w:hint="cs"/>
          <w:sz w:val="28"/>
          <w:szCs w:val="28"/>
          <w:cs/>
        </w:rPr>
        <w:t>ค่าเฉลี่ย</w:t>
      </w:r>
      <w:r w:rsidRPr="009259D7">
        <w:rPr>
          <w:rFonts w:ascii="Angsana New" w:hAnsi="Angsana New"/>
          <w:sz w:val="28"/>
          <w:szCs w:val="28"/>
          <w:cs/>
        </w:rPr>
        <w:t>การเติบโตของ</w:t>
      </w:r>
      <w:r w:rsidRPr="009259D7">
        <w:rPr>
          <w:rFonts w:ascii="Angsana New" w:hAnsi="Angsana New" w:hint="cs"/>
          <w:sz w:val="28"/>
          <w:szCs w:val="28"/>
          <w:cs/>
        </w:rPr>
        <w:t xml:space="preserve">ดัชนีผู้บริโภคในประเทศที่ดำเนินธุรกิจ </w:t>
      </w:r>
    </w:p>
    <w:p w14:paraId="6CC664F2" w14:textId="77777777" w:rsidR="00EF752A" w:rsidRPr="009259D7" w:rsidRDefault="00EF752A" w:rsidP="00EF752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EE884FE" w14:textId="6A3CF150" w:rsidR="00EF752A" w:rsidRPr="009259D7" w:rsidRDefault="008B3F81" w:rsidP="001927AE">
      <w:pPr>
        <w:ind w:left="540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3F026D7E" w14:textId="77777777" w:rsidR="00EF752A" w:rsidRPr="009259D7" w:rsidRDefault="00EF7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16"/>
    <w:p w14:paraId="3843CE32" w14:textId="1DD70F0F" w:rsidR="0027645D" w:rsidRPr="009259D7" w:rsidRDefault="007E56DD" w:rsidP="001927AE">
      <w:pPr>
        <w:pStyle w:val="Heading6"/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259D7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5A5C8C" w:rsidRPr="009259D7">
        <w:rPr>
          <w:rFonts w:asciiTheme="majorBidi" w:hAnsiTheme="majorBidi" w:cstheme="majorBidi"/>
          <w:sz w:val="28"/>
          <w:szCs w:val="28"/>
          <w:lang w:val="en-US"/>
        </w:rPr>
        <w:tab/>
      </w:r>
      <w:r w:rsidR="0027645D" w:rsidRPr="009259D7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</w:t>
      </w:r>
      <w:r w:rsidR="00D63E01" w:rsidRPr="009259D7">
        <w:rPr>
          <w:rFonts w:asciiTheme="majorBidi" w:hAnsiTheme="majorBidi" w:cstheme="majorBidi"/>
          <w:sz w:val="28"/>
          <w:szCs w:val="28"/>
          <w:cs/>
          <w:lang w:val="en-US"/>
        </w:rPr>
        <w:t>อื่น</w:t>
      </w:r>
    </w:p>
    <w:p w14:paraId="1C4A23E4" w14:textId="77777777" w:rsidR="008B3F81" w:rsidRPr="009259D7" w:rsidRDefault="008B3F81" w:rsidP="001927AE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080"/>
      </w:tblGrid>
      <w:tr w:rsidR="00AD632E" w:rsidRPr="009259D7" w14:paraId="7F5BEC5B" w14:textId="77777777" w:rsidTr="001E131C">
        <w:trPr>
          <w:tblHeader/>
        </w:trPr>
        <w:tc>
          <w:tcPr>
            <w:tcW w:w="2880" w:type="dxa"/>
            <w:shd w:val="clear" w:color="auto" w:fill="auto"/>
          </w:tcPr>
          <w:p w14:paraId="4184FBF4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A9F7AF7" w14:textId="77777777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8BA5FE0" w14:textId="5268D425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FCFB07" w14:textId="77777777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370F89" w14:textId="1D53EC4D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32E" w:rsidRPr="009259D7" w14:paraId="6BA13051" w14:textId="77777777" w:rsidTr="001E131C">
        <w:trPr>
          <w:tblHeader/>
        </w:trPr>
        <w:tc>
          <w:tcPr>
            <w:tcW w:w="2880" w:type="dxa"/>
            <w:shd w:val="clear" w:color="auto" w:fill="auto"/>
          </w:tcPr>
          <w:p w14:paraId="00BF3DC2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B0DFE4" w14:textId="6E5D04D4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14:paraId="738A124E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ED35E5" w14:textId="77777777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270" w:type="dxa"/>
          </w:tcPr>
          <w:p w14:paraId="62F14F6E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3A9FE1" w14:textId="2F1D5948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64142D9D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44A79BA" w14:textId="77777777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BE22B8" w14:textId="77777777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26C6AF" w14:textId="5613194A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</w:tr>
      <w:tr w:rsidR="00AD632E" w:rsidRPr="009259D7" w14:paraId="208789C4" w14:textId="77777777" w:rsidTr="001E131C">
        <w:trPr>
          <w:tblHeader/>
        </w:trPr>
        <w:tc>
          <w:tcPr>
            <w:tcW w:w="2880" w:type="dxa"/>
            <w:shd w:val="clear" w:color="auto" w:fill="auto"/>
          </w:tcPr>
          <w:p w14:paraId="21C7804C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91BA99" w14:textId="17938A8D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shd w:val="clear" w:color="auto" w:fill="auto"/>
          </w:tcPr>
          <w:p w14:paraId="5AB07B5D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797B52" w14:textId="77777777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70" w:type="dxa"/>
          </w:tcPr>
          <w:p w14:paraId="190D1D32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89468F" w14:textId="5D001F40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70" w:type="dxa"/>
          </w:tcPr>
          <w:p w14:paraId="5C64DE06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B2B23B" w14:textId="754A695F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8B9B3D0" w14:textId="77777777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A6729C" w14:textId="5A46C9D4" w:rsidR="00AD632E" w:rsidRPr="009259D7" w:rsidRDefault="00AD632E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</w:tr>
      <w:tr w:rsidR="00AD632E" w:rsidRPr="009259D7" w14:paraId="2DD94B58" w14:textId="77777777" w:rsidTr="001E131C">
        <w:tc>
          <w:tcPr>
            <w:tcW w:w="2880" w:type="dxa"/>
            <w:shd w:val="clear" w:color="auto" w:fill="auto"/>
          </w:tcPr>
          <w:p w14:paraId="4E71FEA7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75" w:type="dxa"/>
            <w:gridSpan w:val="9"/>
            <w:shd w:val="clear" w:color="auto" w:fill="auto"/>
            <w:vAlign w:val="bottom"/>
          </w:tcPr>
          <w:p w14:paraId="4EDA7578" w14:textId="6B05A3C6" w:rsidR="00AD632E" w:rsidRPr="009259D7" w:rsidRDefault="00AD632E" w:rsidP="00AD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D632E" w:rsidRPr="009259D7" w14:paraId="21310C48" w14:textId="77777777" w:rsidTr="001E131C">
        <w:tc>
          <w:tcPr>
            <w:tcW w:w="2880" w:type="dxa"/>
            <w:shd w:val="clear" w:color="auto" w:fill="auto"/>
          </w:tcPr>
          <w:p w14:paraId="1DD5FBEB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2E28AF" w14:textId="12C1F25A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DB91E6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8F39A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3FDB5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644B12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0BE31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80137D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FD88" w14:textId="77777777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AD30AC" w14:textId="37341EAF" w:rsidR="00AD632E" w:rsidRPr="009259D7" w:rsidRDefault="00AD632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D632E" w:rsidRPr="009259D7" w14:paraId="461E9613" w14:textId="77777777" w:rsidTr="001E131C">
        <w:tc>
          <w:tcPr>
            <w:tcW w:w="2880" w:type="dxa"/>
            <w:shd w:val="clear" w:color="auto" w:fill="auto"/>
          </w:tcPr>
          <w:p w14:paraId="71B0D8CE" w14:textId="29423122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7A4EF3" w14:textId="215E18F8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13,241</w:t>
            </w:r>
          </w:p>
        </w:tc>
        <w:tc>
          <w:tcPr>
            <w:tcW w:w="270" w:type="dxa"/>
            <w:shd w:val="clear" w:color="auto" w:fill="auto"/>
          </w:tcPr>
          <w:p w14:paraId="77337A58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E97968" w14:textId="78449593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9,819</w:t>
            </w:r>
          </w:p>
        </w:tc>
        <w:tc>
          <w:tcPr>
            <w:tcW w:w="270" w:type="dxa"/>
          </w:tcPr>
          <w:p w14:paraId="15EF00A9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F197F4" w14:textId="648536D8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  <w:tc>
          <w:tcPr>
            <w:tcW w:w="270" w:type="dxa"/>
          </w:tcPr>
          <w:p w14:paraId="395F52AB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40C091" w14:textId="43CC3E05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24,718</w:t>
            </w:r>
          </w:p>
        </w:tc>
        <w:tc>
          <w:tcPr>
            <w:tcW w:w="270" w:type="dxa"/>
          </w:tcPr>
          <w:p w14:paraId="45836316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F33AAC" w14:textId="46488952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6,253</w:t>
            </w:r>
          </w:p>
        </w:tc>
      </w:tr>
      <w:tr w:rsidR="00AD632E" w:rsidRPr="009259D7" w14:paraId="39206FEB" w14:textId="77777777" w:rsidTr="001E131C">
        <w:trPr>
          <w:trHeight w:val="68"/>
        </w:trPr>
        <w:tc>
          <w:tcPr>
            <w:tcW w:w="2880" w:type="dxa"/>
            <w:shd w:val="clear" w:color="auto" w:fill="auto"/>
          </w:tcPr>
          <w:p w14:paraId="1E703C95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D0E643" w14:textId="21EA562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331E72C8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261F59" w14:textId="01C84509" w:rsidR="00AD632E" w:rsidRPr="009259D7" w:rsidRDefault="00AD632E" w:rsidP="000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A09529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45E81E" w14:textId="4001A828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3,097</w:t>
            </w:r>
          </w:p>
        </w:tc>
        <w:tc>
          <w:tcPr>
            <w:tcW w:w="270" w:type="dxa"/>
          </w:tcPr>
          <w:p w14:paraId="7DE6C333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58219" w14:textId="110D5A8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3,312</w:t>
            </w:r>
          </w:p>
        </w:tc>
        <w:tc>
          <w:tcPr>
            <w:tcW w:w="270" w:type="dxa"/>
          </w:tcPr>
          <w:p w14:paraId="4820D988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DB88EB" w14:textId="4224744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32E" w:rsidRPr="009259D7" w14:paraId="565FFA97" w14:textId="77777777" w:rsidTr="001E131C">
        <w:trPr>
          <w:trHeight w:val="70"/>
        </w:trPr>
        <w:tc>
          <w:tcPr>
            <w:tcW w:w="2880" w:type="dxa"/>
            <w:shd w:val="clear" w:color="auto" w:fill="auto"/>
          </w:tcPr>
          <w:p w14:paraId="18CE1D11" w14:textId="6AC7A232" w:rsidR="00AD632E" w:rsidRPr="009259D7" w:rsidRDefault="00AD632E" w:rsidP="000903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  <w:p w14:paraId="65DF08B3" w14:textId="13D25D50" w:rsidR="00AD632E" w:rsidRPr="009259D7" w:rsidRDefault="00AD632E" w:rsidP="000903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AF77" w14:textId="2139A030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14C68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D2C5E" w14:textId="3AC325BC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9,819</w:t>
            </w:r>
          </w:p>
        </w:tc>
        <w:tc>
          <w:tcPr>
            <w:tcW w:w="270" w:type="dxa"/>
          </w:tcPr>
          <w:p w14:paraId="37103588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AD1EF" w14:textId="6B8B5E08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4,755</w:t>
            </w:r>
          </w:p>
        </w:tc>
        <w:tc>
          <w:tcPr>
            <w:tcW w:w="270" w:type="dxa"/>
            <w:vAlign w:val="bottom"/>
          </w:tcPr>
          <w:p w14:paraId="3804A1C8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334F29" w14:textId="5CA356B6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28,030</w:t>
            </w:r>
          </w:p>
        </w:tc>
        <w:tc>
          <w:tcPr>
            <w:tcW w:w="270" w:type="dxa"/>
            <w:vAlign w:val="bottom"/>
          </w:tcPr>
          <w:p w14:paraId="7C116EF7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BF34F9" w14:textId="01425D10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6,253</w:t>
            </w:r>
          </w:p>
        </w:tc>
      </w:tr>
      <w:tr w:rsidR="00AD632E" w:rsidRPr="009259D7" w14:paraId="1916DDD9" w14:textId="77777777" w:rsidTr="001E131C">
        <w:trPr>
          <w:trHeight w:val="326"/>
        </w:trPr>
        <w:tc>
          <w:tcPr>
            <w:tcW w:w="2880" w:type="dxa"/>
            <w:shd w:val="clear" w:color="auto" w:fill="auto"/>
          </w:tcPr>
          <w:p w14:paraId="3B1D4D4B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2B194C" w14:textId="4D49D586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3,125</w:t>
            </w:r>
          </w:p>
        </w:tc>
        <w:tc>
          <w:tcPr>
            <w:tcW w:w="270" w:type="dxa"/>
            <w:shd w:val="clear" w:color="auto" w:fill="auto"/>
          </w:tcPr>
          <w:p w14:paraId="06767DC3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C34CC7" w14:textId="172D71D7" w:rsidR="00AD632E" w:rsidRPr="009259D7" w:rsidRDefault="00AD632E" w:rsidP="000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2CC9E8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432EF0" w14:textId="261E8F51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5,505</w:t>
            </w:r>
          </w:p>
        </w:tc>
        <w:tc>
          <w:tcPr>
            <w:tcW w:w="270" w:type="dxa"/>
          </w:tcPr>
          <w:p w14:paraId="4C6C7711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0480E" w14:textId="5BA2931B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8,630</w:t>
            </w:r>
          </w:p>
        </w:tc>
        <w:tc>
          <w:tcPr>
            <w:tcW w:w="270" w:type="dxa"/>
          </w:tcPr>
          <w:p w14:paraId="42F254BA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0B042" w14:textId="72E0A1C8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32E" w:rsidRPr="009259D7" w14:paraId="37599B1D" w14:textId="77777777" w:rsidTr="001E131C">
        <w:tc>
          <w:tcPr>
            <w:tcW w:w="2880" w:type="dxa"/>
            <w:shd w:val="clear" w:color="auto" w:fill="auto"/>
          </w:tcPr>
          <w:p w14:paraId="6E4C1505" w14:textId="05876685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77CF45AB" w14:textId="2E0CA1FE" w:rsidR="00AD632E" w:rsidRPr="009259D7" w:rsidRDefault="00AD632E" w:rsidP="000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B09DD7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A43086" w14:textId="61D181B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(6,109)</w:t>
            </w:r>
          </w:p>
        </w:tc>
        <w:tc>
          <w:tcPr>
            <w:tcW w:w="270" w:type="dxa"/>
          </w:tcPr>
          <w:p w14:paraId="2D532822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577F64" w14:textId="76FA6E4A" w:rsidR="00AD632E" w:rsidRPr="009259D7" w:rsidRDefault="00AD632E" w:rsidP="000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BF0CBA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7F68A" w14:textId="0A8B3AE0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(6,109)</w:t>
            </w:r>
          </w:p>
        </w:tc>
        <w:tc>
          <w:tcPr>
            <w:tcW w:w="270" w:type="dxa"/>
          </w:tcPr>
          <w:p w14:paraId="3599E419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D0765C" w14:textId="08DC7AC9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32E" w:rsidRPr="009259D7" w14:paraId="1E2CC2F3" w14:textId="77777777" w:rsidTr="001E131C">
        <w:tc>
          <w:tcPr>
            <w:tcW w:w="2880" w:type="dxa"/>
            <w:shd w:val="clear" w:color="auto" w:fill="auto"/>
          </w:tcPr>
          <w:p w14:paraId="51DAECF3" w14:textId="578F86F2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C0F699" w14:textId="79BBF0F1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43C140FF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E74250" w14:textId="2AF41C68" w:rsidR="00AD632E" w:rsidRPr="009259D7" w:rsidRDefault="00AD632E" w:rsidP="000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7AA7F5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E6A154" w14:textId="2A460D7B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270" w:type="dxa"/>
          </w:tcPr>
          <w:p w14:paraId="31C7E7A9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F178F" w14:textId="01FE152D" w:rsidR="00AD632E" w:rsidRPr="009259D7" w:rsidRDefault="00AD632E" w:rsidP="0030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07A8A2" w14:textId="77777777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DD26F7" w14:textId="0D5F2253" w:rsidR="00AD632E" w:rsidRPr="009259D7" w:rsidRDefault="00AD632E" w:rsidP="000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32E" w:rsidRPr="009259D7" w14:paraId="1735E494" w14:textId="77777777" w:rsidTr="001E131C">
        <w:tc>
          <w:tcPr>
            <w:tcW w:w="2880" w:type="dxa"/>
            <w:shd w:val="clear" w:color="auto" w:fill="auto"/>
          </w:tcPr>
          <w:p w14:paraId="78BB9BAF" w14:textId="5F2D1361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08268" w14:textId="772B6166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16,626</w:t>
            </w:r>
          </w:p>
        </w:tc>
        <w:tc>
          <w:tcPr>
            <w:tcW w:w="270" w:type="dxa"/>
            <w:shd w:val="clear" w:color="auto" w:fill="auto"/>
          </w:tcPr>
          <w:p w14:paraId="3BA7B71C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87328" w14:textId="631F0C9C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</w:t>
            </w:r>
          </w:p>
        </w:tc>
        <w:tc>
          <w:tcPr>
            <w:tcW w:w="270" w:type="dxa"/>
          </w:tcPr>
          <w:p w14:paraId="549020CE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D2835" w14:textId="74F10603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10,215</w:t>
            </w:r>
          </w:p>
        </w:tc>
        <w:tc>
          <w:tcPr>
            <w:tcW w:w="270" w:type="dxa"/>
          </w:tcPr>
          <w:p w14:paraId="5DEC30ED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AC8F4" w14:textId="131DDF91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30,551</w:t>
            </w:r>
          </w:p>
        </w:tc>
        <w:tc>
          <w:tcPr>
            <w:tcW w:w="270" w:type="dxa"/>
          </w:tcPr>
          <w:p w14:paraId="4D7D7294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1DCC5D" w14:textId="2978E3DE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6,253</w:t>
            </w:r>
          </w:p>
        </w:tc>
      </w:tr>
      <w:tr w:rsidR="00AD632E" w:rsidRPr="009259D7" w14:paraId="3516C9DE" w14:textId="77777777" w:rsidTr="001E131C">
        <w:trPr>
          <w:trHeight w:val="70"/>
        </w:trPr>
        <w:tc>
          <w:tcPr>
            <w:tcW w:w="2880" w:type="dxa"/>
            <w:shd w:val="clear" w:color="auto" w:fill="auto"/>
          </w:tcPr>
          <w:p w14:paraId="5C71AB17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2DAA2D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E68531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90AAF3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58288E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179CB0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E2DFC8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D46C26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AF50B7A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AFDF4F" w14:textId="60A166E3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632E" w:rsidRPr="009259D7" w14:paraId="5E7668AE" w14:textId="77777777" w:rsidTr="001E131C">
        <w:tc>
          <w:tcPr>
            <w:tcW w:w="2880" w:type="dxa"/>
            <w:shd w:val="clear" w:color="auto" w:fill="auto"/>
          </w:tcPr>
          <w:p w14:paraId="654CBE48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CB130" w14:textId="2D9FE902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9660E4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0FFE98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1F4E1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E1744D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7B119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DD61AF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5BEA1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1E121" w14:textId="15C60836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32E" w:rsidRPr="009259D7" w14:paraId="1B0A7685" w14:textId="77777777" w:rsidTr="001E131C">
        <w:tc>
          <w:tcPr>
            <w:tcW w:w="2880" w:type="dxa"/>
            <w:shd w:val="clear" w:color="auto" w:fill="auto"/>
          </w:tcPr>
          <w:p w14:paraId="7F9AD62A" w14:textId="184519E3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170C3B" w14:textId="2CBABF5A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9,273</w:t>
            </w:r>
          </w:p>
        </w:tc>
        <w:tc>
          <w:tcPr>
            <w:tcW w:w="270" w:type="dxa"/>
            <w:shd w:val="clear" w:color="auto" w:fill="auto"/>
          </w:tcPr>
          <w:p w14:paraId="793D20C0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1E668D" w14:textId="5919E576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8,148</w:t>
            </w:r>
          </w:p>
        </w:tc>
        <w:tc>
          <w:tcPr>
            <w:tcW w:w="270" w:type="dxa"/>
          </w:tcPr>
          <w:p w14:paraId="1A425310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39EC72" w14:textId="6C761F2E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30C4E1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CA5EEA7" w14:textId="63BACF90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17,421</w:t>
            </w:r>
          </w:p>
        </w:tc>
        <w:tc>
          <w:tcPr>
            <w:tcW w:w="270" w:type="dxa"/>
          </w:tcPr>
          <w:p w14:paraId="037A95E2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DC20E" w14:textId="1F8B93C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6,199</w:t>
            </w:r>
          </w:p>
        </w:tc>
      </w:tr>
      <w:tr w:rsidR="00AD632E" w:rsidRPr="009259D7" w14:paraId="5F3D35D6" w14:textId="77777777" w:rsidTr="001E131C">
        <w:tc>
          <w:tcPr>
            <w:tcW w:w="2880" w:type="dxa"/>
            <w:shd w:val="clear" w:color="auto" w:fill="auto"/>
          </w:tcPr>
          <w:p w14:paraId="7B718136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6FDF6" w14:textId="46D9CED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1,223</w:t>
            </w:r>
          </w:p>
        </w:tc>
        <w:tc>
          <w:tcPr>
            <w:tcW w:w="270" w:type="dxa"/>
            <w:shd w:val="clear" w:color="auto" w:fill="auto"/>
          </w:tcPr>
          <w:p w14:paraId="0BF99E43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39264B" w14:textId="4D1D6A5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270" w:type="dxa"/>
          </w:tcPr>
          <w:p w14:paraId="3244CA4B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259F5E" w14:textId="2782B634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5FA460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173D3E" w14:textId="51195BF3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  <w:tc>
          <w:tcPr>
            <w:tcW w:w="270" w:type="dxa"/>
          </w:tcPr>
          <w:p w14:paraId="4BFBBC1E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31DECD" w14:textId="197F1109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AD632E" w:rsidRPr="009259D7" w14:paraId="16E828B3" w14:textId="77777777" w:rsidTr="001E131C">
        <w:trPr>
          <w:trHeight w:val="50"/>
        </w:trPr>
        <w:tc>
          <w:tcPr>
            <w:tcW w:w="2880" w:type="dxa"/>
            <w:shd w:val="clear" w:color="auto" w:fill="auto"/>
          </w:tcPr>
          <w:p w14:paraId="0EBE2C33" w14:textId="22B2CF1B" w:rsidR="00AD632E" w:rsidRPr="009259D7" w:rsidRDefault="00AD632E" w:rsidP="009C035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  <w:p w14:paraId="379AEB03" w14:textId="1FF51E3A" w:rsidR="00AD632E" w:rsidRPr="009259D7" w:rsidRDefault="00AD632E" w:rsidP="009C035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6A170" w14:textId="6D04FA25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DC2D3D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0580C" w14:textId="72FD3C39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8,775</w:t>
            </w:r>
          </w:p>
        </w:tc>
        <w:tc>
          <w:tcPr>
            <w:tcW w:w="270" w:type="dxa"/>
          </w:tcPr>
          <w:p w14:paraId="7C849C7D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DA658" w14:textId="77FC4E5D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135171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EA13DE" w14:textId="25574923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19,271</w:t>
            </w:r>
          </w:p>
        </w:tc>
        <w:tc>
          <w:tcPr>
            <w:tcW w:w="270" w:type="dxa"/>
            <w:vAlign w:val="bottom"/>
          </w:tcPr>
          <w:p w14:paraId="49889D60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281CDD" w14:textId="209D873A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6,232</w:t>
            </w:r>
          </w:p>
        </w:tc>
      </w:tr>
      <w:tr w:rsidR="00AD632E" w:rsidRPr="009259D7" w14:paraId="6037853B" w14:textId="77777777" w:rsidTr="001E131C">
        <w:tc>
          <w:tcPr>
            <w:tcW w:w="2880" w:type="dxa"/>
            <w:shd w:val="clear" w:color="auto" w:fill="auto"/>
          </w:tcPr>
          <w:p w14:paraId="636E0968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6BC555" w14:textId="27DA733B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  <w:tc>
          <w:tcPr>
            <w:tcW w:w="270" w:type="dxa"/>
            <w:shd w:val="clear" w:color="auto" w:fill="auto"/>
          </w:tcPr>
          <w:p w14:paraId="347E0C98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B5FE54" w14:textId="38450EBB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270" w:type="dxa"/>
          </w:tcPr>
          <w:p w14:paraId="3B97F9B2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6A58CB" w14:textId="6C44A1E9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DD387D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CB991D" w14:textId="29971FD1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1,836</w:t>
            </w:r>
          </w:p>
        </w:tc>
        <w:tc>
          <w:tcPr>
            <w:tcW w:w="270" w:type="dxa"/>
          </w:tcPr>
          <w:p w14:paraId="3B26E362" w14:textId="77777777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CCFDF5" w14:textId="7F237619" w:rsidR="00AD632E" w:rsidRPr="009259D7" w:rsidRDefault="00AD632E" w:rsidP="009C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AD632E" w:rsidRPr="009259D7" w14:paraId="409E4421" w14:textId="77777777" w:rsidTr="001E131C">
        <w:tc>
          <w:tcPr>
            <w:tcW w:w="2880" w:type="dxa"/>
            <w:shd w:val="clear" w:color="auto" w:fill="auto"/>
          </w:tcPr>
          <w:p w14:paraId="2AF8486E" w14:textId="02668DC4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F7556" w14:textId="771C7EF4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4521C3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2CEE30" w14:textId="28EEDD12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(6,109)</w:t>
            </w:r>
          </w:p>
        </w:tc>
        <w:tc>
          <w:tcPr>
            <w:tcW w:w="270" w:type="dxa"/>
          </w:tcPr>
          <w:p w14:paraId="21BA71B2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550FCF" w14:textId="05CFD3B0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4C6DE9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216B33" w14:textId="454B311D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(6,109)</w:t>
            </w:r>
          </w:p>
        </w:tc>
        <w:tc>
          <w:tcPr>
            <w:tcW w:w="270" w:type="dxa"/>
          </w:tcPr>
          <w:p w14:paraId="3D1A380D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E5313A" w14:textId="5ECD5BF1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32E" w:rsidRPr="009259D7" w14:paraId="31C38432" w14:textId="77777777" w:rsidTr="001E131C">
        <w:tc>
          <w:tcPr>
            <w:tcW w:w="2880" w:type="dxa"/>
            <w:shd w:val="clear" w:color="auto" w:fill="auto"/>
          </w:tcPr>
          <w:p w14:paraId="6A1FF4E6" w14:textId="1192D4EE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305E1" w14:textId="60EB8553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11,704</w:t>
            </w:r>
          </w:p>
        </w:tc>
        <w:tc>
          <w:tcPr>
            <w:tcW w:w="270" w:type="dxa"/>
            <w:shd w:val="clear" w:color="auto" w:fill="auto"/>
          </w:tcPr>
          <w:p w14:paraId="7A056FE9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426B" w14:textId="043099B1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3,294</w:t>
            </w:r>
          </w:p>
        </w:tc>
        <w:tc>
          <w:tcPr>
            <w:tcW w:w="270" w:type="dxa"/>
          </w:tcPr>
          <w:p w14:paraId="1953C360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78C95" w14:textId="04E94093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B91536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D84A9" w14:textId="702F81B9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14,998</w:t>
            </w:r>
          </w:p>
        </w:tc>
        <w:tc>
          <w:tcPr>
            <w:tcW w:w="270" w:type="dxa"/>
          </w:tcPr>
          <w:p w14:paraId="0FCD12A1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6F6D5E" w14:textId="284DB7D3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6,251</w:t>
            </w:r>
          </w:p>
        </w:tc>
      </w:tr>
      <w:tr w:rsidR="00AD632E" w:rsidRPr="009259D7" w14:paraId="280A6091" w14:textId="77777777" w:rsidTr="001E131C">
        <w:trPr>
          <w:trHeight w:val="38"/>
        </w:trPr>
        <w:tc>
          <w:tcPr>
            <w:tcW w:w="2880" w:type="dxa"/>
            <w:shd w:val="clear" w:color="auto" w:fill="auto"/>
          </w:tcPr>
          <w:p w14:paraId="06575AFA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9DC5F" w14:textId="30555600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980128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10A70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2B6676D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4941D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2FA46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373649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CCCABE9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980BD3" w14:textId="495068AE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632E" w:rsidRPr="009259D7" w14:paraId="4A01E5B8" w14:textId="77777777" w:rsidTr="001E131C">
        <w:trPr>
          <w:trHeight w:val="80"/>
        </w:trPr>
        <w:tc>
          <w:tcPr>
            <w:tcW w:w="2880" w:type="dxa"/>
            <w:shd w:val="clear" w:color="auto" w:fill="auto"/>
          </w:tcPr>
          <w:p w14:paraId="34B342DD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8E3D0" w14:textId="086CA741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E88000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8346E3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19072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1C2B58" w14:textId="3E54A44D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7B180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1306BC" w14:textId="6E9D77E0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DD66B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14FDE" w14:textId="42EBD52C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32E" w:rsidRPr="009259D7" w14:paraId="70542B11" w14:textId="77777777" w:rsidTr="001E131C">
        <w:tc>
          <w:tcPr>
            <w:tcW w:w="2880" w:type="dxa"/>
            <w:shd w:val="clear" w:color="auto" w:fill="auto"/>
          </w:tcPr>
          <w:p w14:paraId="564F5435" w14:textId="6F2E60EB" w:rsidR="00AD632E" w:rsidRPr="009259D7" w:rsidRDefault="00AD632E" w:rsidP="006D2C1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5E5E14" w14:textId="1E6446A2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2,960</w:t>
            </w:r>
          </w:p>
        </w:tc>
        <w:tc>
          <w:tcPr>
            <w:tcW w:w="270" w:type="dxa"/>
            <w:shd w:val="clear" w:color="auto" w:fill="auto"/>
          </w:tcPr>
          <w:p w14:paraId="0B4C0387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3018D9" w14:textId="148B7EFD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1,044</w:t>
            </w:r>
          </w:p>
        </w:tc>
        <w:tc>
          <w:tcPr>
            <w:tcW w:w="270" w:type="dxa"/>
          </w:tcPr>
          <w:p w14:paraId="164E5738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DCB17" w14:textId="23609036" w:rsidR="00AD632E" w:rsidRPr="009259D7" w:rsidRDefault="00AD632E" w:rsidP="006D2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4,755</w:t>
            </w:r>
          </w:p>
        </w:tc>
        <w:tc>
          <w:tcPr>
            <w:tcW w:w="270" w:type="dxa"/>
          </w:tcPr>
          <w:p w14:paraId="6CF51382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754B5A" w14:textId="0B50FD55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8,759</w:t>
            </w:r>
          </w:p>
        </w:tc>
        <w:tc>
          <w:tcPr>
            <w:tcW w:w="270" w:type="dxa"/>
          </w:tcPr>
          <w:p w14:paraId="47C5B671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FA607C" w14:textId="3A1E8BC5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</w:tr>
      <w:tr w:rsidR="00AD632E" w:rsidRPr="009259D7" w14:paraId="3AB8D645" w14:textId="77777777" w:rsidTr="001E131C">
        <w:tc>
          <w:tcPr>
            <w:tcW w:w="2880" w:type="dxa"/>
            <w:shd w:val="clear" w:color="auto" w:fill="auto"/>
          </w:tcPr>
          <w:p w14:paraId="680529F4" w14:textId="4AD842A2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75C5E" w14:textId="192A66A1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4,922</w:t>
            </w:r>
          </w:p>
        </w:tc>
        <w:tc>
          <w:tcPr>
            <w:tcW w:w="270" w:type="dxa"/>
            <w:shd w:val="clear" w:color="auto" w:fill="auto"/>
          </w:tcPr>
          <w:p w14:paraId="660F5D1C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3E8A4" w14:textId="44BF8A19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</w:t>
            </w:r>
          </w:p>
        </w:tc>
        <w:tc>
          <w:tcPr>
            <w:tcW w:w="270" w:type="dxa"/>
          </w:tcPr>
          <w:p w14:paraId="576723AA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76296" w14:textId="06533BD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10,215</w:t>
            </w:r>
          </w:p>
        </w:tc>
        <w:tc>
          <w:tcPr>
            <w:tcW w:w="270" w:type="dxa"/>
          </w:tcPr>
          <w:p w14:paraId="3A6DD1C9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DF721B" w14:textId="7D8C928D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15,553</w:t>
            </w:r>
          </w:p>
        </w:tc>
        <w:tc>
          <w:tcPr>
            <w:tcW w:w="270" w:type="dxa"/>
          </w:tcPr>
          <w:p w14:paraId="7F558773" w14:textId="77777777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215D5D3" w14:textId="40E4E5E6" w:rsidR="00AD632E" w:rsidRPr="009259D7" w:rsidRDefault="00AD632E" w:rsidP="006D2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54CEDC18" w14:textId="77777777" w:rsidR="0071431E" w:rsidRPr="009259D7" w:rsidRDefault="0071431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C9B2B9B" w14:textId="13AEE81E" w:rsidR="008A3AE9" w:rsidRPr="009259D7" w:rsidRDefault="00AF4E42" w:rsidP="00297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สัญญาให้บริกา</w:t>
      </w:r>
      <w:r w:rsidR="006C3023" w:rsidRPr="009259D7">
        <w:rPr>
          <w:rFonts w:asciiTheme="majorBidi" w:hAnsiTheme="majorBidi" w:cstheme="majorBidi"/>
          <w:sz w:val="28"/>
          <w:szCs w:val="28"/>
          <w:cs/>
        </w:rPr>
        <w:t>ร</w:t>
      </w:r>
      <w:r w:rsidR="00966DD9" w:rsidRPr="009259D7">
        <w:rPr>
          <w:rFonts w:asciiTheme="majorBidi" w:hAnsiTheme="majorBidi" w:cstheme="majorBidi"/>
          <w:sz w:val="28"/>
          <w:szCs w:val="28"/>
          <w:cs/>
        </w:rPr>
        <w:t>ข้างต้นเป็นสินท</w:t>
      </w:r>
      <w:r w:rsidR="00357159" w:rsidRPr="009259D7">
        <w:rPr>
          <w:rFonts w:asciiTheme="majorBidi" w:hAnsiTheme="majorBidi" w:cstheme="majorBidi"/>
          <w:sz w:val="28"/>
          <w:szCs w:val="28"/>
          <w:cs/>
        </w:rPr>
        <w:t>รัพย์ที่ได้มาจากการรวมธุรกิจ</w:t>
      </w:r>
      <w:r w:rsidR="0011177A" w:rsidRPr="009259D7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7E56DD" w:rsidRPr="009259D7">
        <w:rPr>
          <w:rFonts w:asciiTheme="majorBidi" w:hAnsiTheme="majorBidi" w:cstheme="majorBidi"/>
          <w:sz w:val="28"/>
          <w:szCs w:val="28"/>
        </w:rPr>
        <w:t>2559</w:t>
      </w:r>
      <w:r w:rsidR="0011177A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11177A" w:rsidRPr="009259D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9259D7">
        <w:rPr>
          <w:rFonts w:asciiTheme="majorBidi" w:hAnsiTheme="majorBidi" w:cstheme="majorBidi"/>
          <w:sz w:val="28"/>
          <w:szCs w:val="28"/>
        </w:rPr>
        <w:t>2561</w:t>
      </w:r>
      <w:r w:rsidR="008A3AE9" w:rsidRPr="009259D7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127B63B4" w14:textId="02317B5C" w:rsidR="005E277B" w:rsidRPr="009259D7" w:rsidRDefault="007E56D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16</w:t>
      </w:r>
      <w:r w:rsidR="005A5C8C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395DD3" w:rsidRPr="009259D7">
        <w:rPr>
          <w:rFonts w:asciiTheme="majorBidi" w:eastAsia="MS Mincho" w:hAnsiTheme="majorBidi" w:cstheme="majorBidi"/>
          <w:sz w:val="28"/>
          <w:szCs w:val="28"/>
          <w:cs/>
        </w:rPr>
        <w:t>หนี้สินที่มีภาระดอกเบี้ย</w:t>
      </w:r>
      <w:r w:rsidR="00EA0F7E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</w:p>
    <w:p w14:paraId="418CE776" w14:textId="77777777" w:rsidR="000168B1" w:rsidRPr="009259D7" w:rsidRDefault="000168B1" w:rsidP="001927AE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2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5"/>
        <w:gridCol w:w="897"/>
        <w:gridCol w:w="169"/>
        <w:gridCol w:w="995"/>
        <w:gridCol w:w="168"/>
        <w:gridCol w:w="892"/>
        <w:gridCol w:w="165"/>
        <w:gridCol w:w="946"/>
        <w:gridCol w:w="179"/>
        <w:gridCol w:w="994"/>
        <w:gridCol w:w="181"/>
        <w:gridCol w:w="903"/>
        <w:gridCol w:w="6"/>
      </w:tblGrid>
      <w:tr w:rsidR="007E56DD" w:rsidRPr="009259D7" w14:paraId="162FBDC4" w14:textId="77777777" w:rsidTr="008C2500">
        <w:trPr>
          <w:tblHeader/>
        </w:trPr>
        <w:tc>
          <w:tcPr>
            <w:tcW w:w="2785" w:type="dxa"/>
          </w:tcPr>
          <w:p w14:paraId="0F56C57F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5" w:type="dxa"/>
            <w:gridSpan w:val="12"/>
          </w:tcPr>
          <w:p w14:paraId="3F4A085D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56DD" w:rsidRPr="009259D7" w14:paraId="420EF9E5" w14:textId="77777777" w:rsidTr="008C2500">
        <w:trPr>
          <w:tblHeader/>
        </w:trPr>
        <w:tc>
          <w:tcPr>
            <w:tcW w:w="2785" w:type="dxa"/>
          </w:tcPr>
          <w:p w14:paraId="408FC3D9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1" w:type="dxa"/>
            <w:gridSpan w:val="5"/>
          </w:tcPr>
          <w:p w14:paraId="050B7494" w14:textId="79DBE737" w:rsidR="007E56DD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8CE" w:rsidRPr="009259D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5" w:type="dxa"/>
          </w:tcPr>
          <w:p w14:paraId="2383FC1A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9" w:type="dxa"/>
            <w:gridSpan w:val="6"/>
          </w:tcPr>
          <w:p w14:paraId="196B3CFA" w14:textId="7A60942A" w:rsidR="007E56DD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8CE"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E56DD" w:rsidRPr="009259D7" w14:paraId="08AB5DAB" w14:textId="77777777" w:rsidTr="008C2500">
        <w:trPr>
          <w:gridAfter w:val="1"/>
          <w:wAfter w:w="6" w:type="dxa"/>
          <w:tblHeader/>
        </w:trPr>
        <w:tc>
          <w:tcPr>
            <w:tcW w:w="2785" w:type="dxa"/>
          </w:tcPr>
          <w:p w14:paraId="53958D13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7FD674D0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614C5874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48EA54F3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60C9BCF3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3662ABD7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" w:type="dxa"/>
            <w:vAlign w:val="center"/>
          </w:tcPr>
          <w:p w14:paraId="026730B9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4BC4E5F9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5BB76736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5FF66B9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52149475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7A9030C1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56DD" w:rsidRPr="009259D7" w14:paraId="6B9AB8AB" w14:textId="77777777" w:rsidTr="008C2500">
        <w:trPr>
          <w:tblHeader/>
        </w:trPr>
        <w:tc>
          <w:tcPr>
            <w:tcW w:w="2785" w:type="dxa"/>
          </w:tcPr>
          <w:p w14:paraId="31351ED9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5" w:type="dxa"/>
            <w:gridSpan w:val="12"/>
            <w:vAlign w:val="bottom"/>
          </w:tcPr>
          <w:p w14:paraId="6E0C5EB8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E3B9B" w:rsidRPr="009259D7" w14:paraId="4932F3C5" w14:textId="77777777" w:rsidTr="008C2500">
        <w:trPr>
          <w:gridAfter w:val="1"/>
          <w:wAfter w:w="6" w:type="dxa"/>
          <w:trHeight w:val="56"/>
        </w:trPr>
        <w:tc>
          <w:tcPr>
            <w:tcW w:w="2785" w:type="dxa"/>
          </w:tcPr>
          <w:p w14:paraId="29AB73D4" w14:textId="77777777" w:rsidR="00FE3B9B" w:rsidRPr="009259D7" w:rsidRDefault="00FE3B9B" w:rsidP="00FE3B9B">
            <w:pPr>
              <w:pStyle w:val="ListParagraph"/>
              <w:tabs>
                <w:tab w:val="clear" w:pos="3742"/>
                <w:tab w:val="left" w:pos="2640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</w:tcPr>
          <w:p w14:paraId="31BA5B79" w14:textId="31253A59" w:rsidR="00FE3B9B" w:rsidRPr="009259D7" w:rsidRDefault="00FE3B9B" w:rsidP="00FE3B9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55540AF2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</w:tcPr>
          <w:p w14:paraId="478A76D4" w14:textId="7C3C4384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25FD71FE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070AE1FD" w14:textId="2EF72154" w:rsidR="00FE3B9B" w:rsidRPr="009259D7" w:rsidRDefault="00FE3B9B" w:rsidP="00FE3B9B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dxa"/>
            <w:vAlign w:val="bottom"/>
          </w:tcPr>
          <w:p w14:paraId="478C49AD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6" w:type="dxa"/>
            <w:vAlign w:val="bottom"/>
          </w:tcPr>
          <w:p w14:paraId="6BF35679" w14:textId="6B76A22D" w:rsidR="00FE3B9B" w:rsidRPr="009259D7" w:rsidRDefault="00FE3B9B" w:rsidP="00FE3B9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82,641</w:t>
            </w:r>
          </w:p>
        </w:tc>
        <w:tc>
          <w:tcPr>
            <w:tcW w:w="179" w:type="dxa"/>
            <w:vAlign w:val="bottom"/>
          </w:tcPr>
          <w:p w14:paraId="71495DFC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</w:tcPr>
          <w:p w14:paraId="26A77A78" w14:textId="2F7596AF" w:rsidR="00FE3B9B" w:rsidRPr="009259D7" w:rsidRDefault="00FE3B9B" w:rsidP="00FE3B9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212130E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3" w:type="dxa"/>
            <w:vAlign w:val="bottom"/>
          </w:tcPr>
          <w:p w14:paraId="0A71C22D" w14:textId="3F31E3B6" w:rsidR="00FE3B9B" w:rsidRPr="009259D7" w:rsidRDefault="00FE3B9B" w:rsidP="00FE3B9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82,641</w:t>
            </w:r>
          </w:p>
        </w:tc>
      </w:tr>
      <w:tr w:rsidR="00FE3B9B" w:rsidRPr="009259D7" w14:paraId="32BB0CB1" w14:textId="77777777" w:rsidTr="008C2500">
        <w:trPr>
          <w:gridAfter w:val="1"/>
          <w:wAfter w:w="6" w:type="dxa"/>
        </w:trPr>
        <w:tc>
          <w:tcPr>
            <w:tcW w:w="2785" w:type="dxa"/>
          </w:tcPr>
          <w:p w14:paraId="65EB4C13" w14:textId="77777777" w:rsidR="00FE3B9B" w:rsidRPr="009259D7" w:rsidRDefault="00FE3B9B" w:rsidP="00FE3B9B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vAlign w:val="bottom"/>
          </w:tcPr>
          <w:p w14:paraId="3AACC0F0" w14:textId="0CA90D4B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10729227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165DA947" w14:textId="53C1A2E4" w:rsidR="00FE3B9B" w:rsidRPr="009259D7" w:rsidRDefault="00FE3B9B" w:rsidP="00FE3B9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40,</w:t>
            </w:r>
            <w:r w:rsidR="000648E8" w:rsidRPr="009259D7">
              <w:rPr>
                <w:rFonts w:ascii="Angsana New" w:hAnsi="Angsana New"/>
                <w:sz w:val="28"/>
                <w:szCs w:val="28"/>
                <w:lang w:val="en-US"/>
              </w:rPr>
              <w:t>661</w:t>
            </w:r>
          </w:p>
        </w:tc>
        <w:tc>
          <w:tcPr>
            <w:tcW w:w="168" w:type="dxa"/>
            <w:vAlign w:val="bottom"/>
          </w:tcPr>
          <w:p w14:paraId="2233CABB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37F53BC7" w14:textId="2841E244" w:rsidR="00FE3B9B" w:rsidRPr="009259D7" w:rsidRDefault="00FE3B9B" w:rsidP="00FE3B9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0648E8" w:rsidRPr="009259D7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65" w:type="dxa"/>
            <w:vAlign w:val="bottom"/>
          </w:tcPr>
          <w:p w14:paraId="560324F2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6" w:type="dxa"/>
            <w:vAlign w:val="bottom"/>
          </w:tcPr>
          <w:p w14:paraId="51AD4815" w14:textId="3B3B3C88" w:rsidR="00FE3B9B" w:rsidRPr="009259D7" w:rsidRDefault="00FE3B9B" w:rsidP="00FE3B9B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7FB3243E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16825DD4" w14:textId="668D83FD" w:rsidR="00FE3B9B" w:rsidRPr="009259D7" w:rsidRDefault="00FE3B9B" w:rsidP="008C250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31,595</w:t>
            </w:r>
          </w:p>
        </w:tc>
        <w:tc>
          <w:tcPr>
            <w:tcW w:w="181" w:type="dxa"/>
            <w:vAlign w:val="bottom"/>
          </w:tcPr>
          <w:p w14:paraId="225658DF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3" w:type="dxa"/>
          </w:tcPr>
          <w:p w14:paraId="659C2818" w14:textId="4198C6D6" w:rsidR="00FE3B9B" w:rsidRPr="009259D7" w:rsidRDefault="00FE3B9B" w:rsidP="00FE3B9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31,595</w:t>
            </w:r>
          </w:p>
        </w:tc>
      </w:tr>
      <w:tr w:rsidR="00FE3B9B" w:rsidRPr="009259D7" w14:paraId="71C90EC6" w14:textId="77777777" w:rsidTr="008C2500">
        <w:trPr>
          <w:gridAfter w:val="1"/>
          <w:wAfter w:w="6" w:type="dxa"/>
        </w:trPr>
        <w:tc>
          <w:tcPr>
            <w:tcW w:w="2785" w:type="dxa"/>
          </w:tcPr>
          <w:p w14:paraId="4CE2B253" w14:textId="77777777" w:rsidR="00FE3B9B" w:rsidRPr="009259D7" w:rsidRDefault="00FE3B9B" w:rsidP="00FE3B9B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4A977" w14:textId="4C6FB902" w:rsidR="00FE3B9B" w:rsidRPr="009259D7" w:rsidRDefault="00FE3B9B" w:rsidP="00FE3B9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0B35FDBF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42EC0" w14:textId="5F9DACB8" w:rsidR="00FE3B9B" w:rsidRPr="009259D7" w:rsidRDefault="00FE3B9B" w:rsidP="00FE3B9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40,</w:t>
            </w:r>
            <w:r w:rsidR="000648E8"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661</w:t>
            </w:r>
          </w:p>
        </w:tc>
        <w:tc>
          <w:tcPr>
            <w:tcW w:w="168" w:type="dxa"/>
            <w:vAlign w:val="bottom"/>
          </w:tcPr>
          <w:p w14:paraId="05925598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9EA5387" w14:textId="4EB487ED" w:rsidR="00FE3B9B" w:rsidRPr="009259D7" w:rsidRDefault="00FE3B9B" w:rsidP="00FE3B9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40,</w:t>
            </w:r>
            <w:r w:rsidR="000648E8"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661</w:t>
            </w:r>
          </w:p>
        </w:tc>
        <w:tc>
          <w:tcPr>
            <w:tcW w:w="165" w:type="dxa"/>
            <w:vAlign w:val="bottom"/>
          </w:tcPr>
          <w:p w14:paraId="0D933B70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BDF8C" w14:textId="298C4568" w:rsidR="00FE3B9B" w:rsidRPr="009259D7" w:rsidRDefault="00FE3B9B" w:rsidP="00FE3B9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>82,641</w:t>
            </w:r>
          </w:p>
        </w:tc>
        <w:tc>
          <w:tcPr>
            <w:tcW w:w="179" w:type="dxa"/>
            <w:vAlign w:val="bottom"/>
          </w:tcPr>
          <w:p w14:paraId="339BEFFA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215CD" w14:textId="54DB32E2" w:rsidR="00FE3B9B" w:rsidRPr="009259D7" w:rsidRDefault="00FE3B9B" w:rsidP="008C250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31,595</w:t>
            </w:r>
          </w:p>
        </w:tc>
        <w:tc>
          <w:tcPr>
            <w:tcW w:w="181" w:type="dxa"/>
            <w:vAlign w:val="bottom"/>
          </w:tcPr>
          <w:p w14:paraId="681B13FD" w14:textId="77777777" w:rsidR="00FE3B9B" w:rsidRPr="009259D7" w:rsidRDefault="00FE3B9B" w:rsidP="00FE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71DACBCB" w14:textId="2D43619F" w:rsidR="00FE3B9B" w:rsidRPr="009259D7" w:rsidRDefault="00FE3B9B" w:rsidP="00FE3B9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114,236</w:t>
            </w:r>
          </w:p>
        </w:tc>
      </w:tr>
    </w:tbl>
    <w:p w14:paraId="7BFABB00" w14:textId="18024DBB" w:rsidR="00E6362C" w:rsidRPr="009259D7" w:rsidRDefault="00E6362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2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56"/>
        <w:gridCol w:w="202"/>
        <w:gridCol w:w="968"/>
        <w:gridCol w:w="164"/>
        <w:gridCol w:w="848"/>
      </w:tblGrid>
      <w:tr w:rsidR="007E56DD" w:rsidRPr="009259D7" w14:paraId="5E547334" w14:textId="77777777" w:rsidTr="008C2500">
        <w:trPr>
          <w:tblHeader/>
        </w:trPr>
        <w:tc>
          <w:tcPr>
            <w:tcW w:w="2788" w:type="dxa"/>
          </w:tcPr>
          <w:p w14:paraId="06E707E1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4" w:type="dxa"/>
            <w:gridSpan w:val="11"/>
          </w:tcPr>
          <w:p w14:paraId="15043AE7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6DD" w:rsidRPr="009259D7" w14:paraId="046BED72" w14:textId="77777777" w:rsidTr="008C2500">
        <w:trPr>
          <w:tblHeader/>
        </w:trPr>
        <w:tc>
          <w:tcPr>
            <w:tcW w:w="2788" w:type="dxa"/>
          </w:tcPr>
          <w:p w14:paraId="68D47013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7B9F2F5A" w14:textId="3C4D6CED" w:rsidR="44B2F57E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8CE" w:rsidRPr="009259D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4E89A04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8" w:type="dxa"/>
            <w:gridSpan w:val="5"/>
          </w:tcPr>
          <w:p w14:paraId="0A694AEC" w14:textId="3EA922C6" w:rsidR="00ED611C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8CE"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56E0D" w:rsidRPr="009259D7" w14:paraId="13D065AC" w14:textId="77777777" w:rsidTr="008C2500">
        <w:trPr>
          <w:tblHeader/>
        </w:trPr>
        <w:tc>
          <w:tcPr>
            <w:tcW w:w="2788" w:type="dxa"/>
          </w:tcPr>
          <w:p w14:paraId="3B80DA3F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D90C0B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3EAFD05F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D9A633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2DC9DCA1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421C7C2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0EF92AF5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7F1A571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02" w:type="dxa"/>
            <w:vAlign w:val="bottom"/>
          </w:tcPr>
          <w:p w14:paraId="5C648883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7D5E6BA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04013EF2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3ED8876E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56DD" w:rsidRPr="009259D7" w14:paraId="0B5C8020" w14:textId="77777777" w:rsidTr="008C2500">
        <w:trPr>
          <w:tblHeader/>
        </w:trPr>
        <w:tc>
          <w:tcPr>
            <w:tcW w:w="2788" w:type="dxa"/>
          </w:tcPr>
          <w:p w14:paraId="3CD941BD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4" w:type="dxa"/>
            <w:gridSpan w:val="11"/>
            <w:vAlign w:val="bottom"/>
          </w:tcPr>
          <w:p w14:paraId="4036A4C9" w14:textId="77777777" w:rsidR="007E56DD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9259D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74BF0" w:rsidRPr="009259D7" w14:paraId="20AE8103" w14:textId="77777777" w:rsidTr="008C2500">
        <w:tc>
          <w:tcPr>
            <w:tcW w:w="2788" w:type="dxa"/>
          </w:tcPr>
          <w:p w14:paraId="76ABFB93" w14:textId="77777777" w:rsidR="00374BF0" w:rsidRPr="009259D7" w:rsidRDefault="00374BF0" w:rsidP="00374BF0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5AE9981" w14:textId="52DE9FEC" w:rsidR="00374BF0" w:rsidRPr="009259D7" w:rsidRDefault="00374BF0" w:rsidP="00374BF0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43AD72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40203FAD" w14:textId="248A3612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37A1E5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</w:tcPr>
          <w:p w14:paraId="614AA40F" w14:textId="4C54A7B9" w:rsidR="00374BF0" w:rsidRPr="009259D7" w:rsidRDefault="00374BF0" w:rsidP="00374BF0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84B370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8E476F4" w14:textId="7951692B" w:rsidR="00374BF0" w:rsidRPr="009259D7" w:rsidRDefault="00374BF0" w:rsidP="00374BF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82,641</w:t>
            </w:r>
          </w:p>
        </w:tc>
        <w:tc>
          <w:tcPr>
            <w:tcW w:w="202" w:type="dxa"/>
            <w:vAlign w:val="bottom"/>
          </w:tcPr>
          <w:p w14:paraId="3FB42903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D961EAB" w14:textId="0408EA22" w:rsidR="00374BF0" w:rsidRPr="009259D7" w:rsidRDefault="00374BF0" w:rsidP="00374BF0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03238A60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058028EB" w14:textId="6B02AA20" w:rsidR="00374BF0" w:rsidRPr="009259D7" w:rsidRDefault="00374BF0" w:rsidP="008C250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82,641</w:t>
            </w:r>
          </w:p>
        </w:tc>
      </w:tr>
      <w:tr w:rsidR="00374BF0" w:rsidRPr="009259D7" w14:paraId="410056F2" w14:textId="77777777" w:rsidTr="008C2500">
        <w:tc>
          <w:tcPr>
            <w:tcW w:w="2788" w:type="dxa"/>
          </w:tcPr>
          <w:p w14:paraId="61981F0E" w14:textId="77777777" w:rsidR="00374BF0" w:rsidRPr="009259D7" w:rsidRDefault="00374BF0" w:rsidP="00374BF0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829C34E" w14:textId="774D2E70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366320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028589A9" w14:textId="190623C6" w:rsidR="00374BF0" w:rsidRPr="009259D7" w:rsidRDefault="00374BF0" w:rsidP="00374BF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80" w:type="dxa"/>
            <w:vAlign w:val="bottom"/>
          </w:tcPr>
          <w:p w14:paraId="57FED35D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</w:tcPr>
          <w:p w14:paraId="65FF6EC0" w14:textId="093FE5CC" w:rsidR="00374BF0" w:rsidRPr="009259D7" w:rsidRDefault="00374BF0" w:rsidP="00374BF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80" w:type="dxa"/>
            <w:vAlign w:val="bottom"/>
          </w:tcPr>
          <w:p w14:paraId="1348B609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677C3B87" w14:textId="63BE5975" w:rsidR="00374BF0" w:rsidRPr="009259D7" w:rsidRDefault="00374BF0" w:rsidP="00CB0ED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71" w:right="-108" w:hanging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24049617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EFEC758" w14:textId="3AC96F3F" w:rsidR="00374BF0" w:rsidRPr="009259D7" w:rsidRDefault="00374BF0" w:rsidP="008C250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4,756</w:t>
            </w:r>
          </w:p>
        </w:tc>
        <w:tc>
          <w:tcPr>
            <w:tcW w:w="164" w:type="dxa"/>
            <w:vAlign w:val="bottom"/>
          </w:tcPr>
          <w:p w14:paraId="6F3276BF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7E028048" w14:textId="72F9877D" w:rsidR="00374BF0" w:rsidRPr="009259D7" w:rsidRDefault="00374BF0" w:rsidP="00374BF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4,756</w:t>
            </w:r>
          </w:p>
        </w:tc>
      </w:tr>
      <w:tr w:rsidR="00374BF0" w:rsidRPr="009259D7" w14:paraId="536784B9" w14:textId="77777777" w:rsidTr="008C2500">
        <w:tc>
          <w:tcPr>
            <w:tcW w:w="2788" w:type="dxa"/>
          </w:tcPr>
          <w:p w14:paraId="45146771" w14:textId="64A888C7" w:rsidR="00374BF0" w:rsidRPr="009259D7" w:rsidRDefault="00374BF0" w:rsidP="00374BF0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</w:t>
            </w: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ะด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59B5B" w14:textId="66FB864E" w:rsidR="00374BF0" w:rsidRPr="009259D7" w:rsidRDefault="00374BF0" w:rsidP="00374BF0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D5AE00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811BD4" w14:textId="4E34BB1E" w:rsidR="00374BF0" w:rsidRPr="009259D7" w:rsidRDefault="00374BF0" w:rsidP="00374BF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80" w:type="dxa"/>
            <w:vAlign w:val="bottom"/>
          </w:tcPr>
          <w:p w14:paraId="41156816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D46E630" w14:textId="79308C7D" w:rsidR="00374BF0" w:rsidRPr="009259D7" w:rsidRDefault="00374BF0" w:rsidP="00374BF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80" w:type="dxa"/>
            <w:vAlign w:val="bottom"/>
          </w:tcPr>
          <w:p w14:paraId="53F9A33E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85944" w14:textId="5FA20DC8" w:rsidR="00374BF0" w:rsidRPr="009259D7" w:rsidRDefault="00374BF0" w:rsidP="00374BF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82,641</w:t>
            </w:r>
          </w:p>
        </w:tc>
        <w:tc>
          <w:tcPr>
            <w:tcW w:w="202" w:type="dxa"/>
            <w:vAlign w:val="bottom"/>
          </w:tcPr>
          <w:p w14:paraId="14855415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59F75CF4" w14:textId="45A04B6A" w:rsidR="00374BF0" w:rsidRPr="009259D7" w:rsidRDefault="00374BF0" w:rsidP="008C250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4,756</w:t>
            </w:r>
          </w:p>
        </w:tc>
        <w:tc>
          <w:tcPr>
            <w:tcW w:w="164" w:type="dxa"/>
            <w:vAlign w:val="bottom"/>
          </w:tcPr>
          <w:p w14:paraId="01B5E6BE" w14:textId="77777777" w:rsidR="00374BF0" w:rsidRPr="009259D7" w:rsidRDefault="00374BF0" w:rsidP="00374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1C24B" w14:textId="314D2441" w:rsidR="00374BF0" w:rsidRPr="009259D7" w:rsidRDefault="00374BF0" w:rsidP="00374BF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87,397</w:t>
            </w:r>
          </w:p>
        </w:tc>
      </w:tr>
    </w:tbl>
    <w:p w14:paraId="554CFE0B" w14:textId="77777777" w:rsidR="00F15776" w:rsidRPr="009259D7" w:rsidRDefault="00F15776" w:rsidP="001927AE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416AE42" w14:textId="470930E4" w:rsidR="00F15776" w:rsidRPr="009259D7" w:rsidRDefault="00D430E5" w:rsidP="001927AE">
      <w:pPr>
        <w:ind w:left="540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</w:rPr>
        <w:t xml:space="preserve">31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</w:rPr>
        <w:t xml:space="preserve">2566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บริษัทไม่มีเงินกู้ยืมระยะสั้นจากสถาบันการเงิน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2503CA" w:rsidRPr="009259D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2565: 50.00 </w:t>
      </w:r>
      <w:r w:rsidR="002503CA" w:rsidRPr="009259D7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2503CA" w:rsidRPr="009259D7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54A7027F" w14:textId="77777777" w:rsidR="002503CA" w:rsidRPr="009259D7" w:rsidRDefault="002503CA" w:rsidP="002503CA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66C9FE" w14:textId="46A574D1" w:rsidR="00716966" w:rsidRPr="009259D7" w:rsidRDefault="002503CA" w:rsidP="001927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</w:rPr>
        <w:t xml:space="preserve">31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</w:rPr>
        <w:t xml:space="preserve">2566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บริษัทไม่มีเงินกู้ยืมระยะสั้นจากสถาบันการเงินเป็นทรัสต์รีซีท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เพื่อชำระเงินค่าสินค้า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</w:rPr>
        <w:t xml:space="preserve">          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2565: 32.64 </w:t>
      </w:r>
      <w:r w:rsidRPr="009259D7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CE01751" w14:textId="77777777" w:rsidR="002503CA" w:rsidRPr="009259D7" w:rsidRDefault="002503CA" w:rsidP="001927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0"/>
          <w:szCs w:val="20"/>
          <w:cs/>
        </w:rPr>
      </w:pPr>
    </w:p>
    <w:p w14:paraId="237F3DCF" w14:textId="73787DE1" w:rsidR="007A532F" w:rsidRPr="009259D7" w:rsidRDefault="007A532F" w:rsidP="001927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9259D7">
        <w:rPr>
          <w:rFonts w:asciiTheme="majorBidi" w:hAnsiTheme="majorBidi" w:cstheme="majorBidi"/>
          <w:sz w:val="28"/>
          <w:szCs w:val="28"/>
        </w:rPr>
        <w:t xml:space="preserve"> 31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259D7">
        <w:rPr>
          <w:rFonts w:asciiTheme="majorBidi" w:hAnsiTheme="majorBidi" w:cstheme="majorBidi"/>
          <w:sz w:val="28"/>
          <w:szCs w:val="28"/>
        </w:rPr>
        <w:t>256</w:t>
      </w:r>
      <w:r w:rsidR="00ED28CE" w:rsidRPr="009259D7">
        <w:rPr>
          <w:rFonts w:asciiTheme="majorBidi" w:hAnsiTheme="majorBidi" w:cstheme="majorBidi"/>
          <w:sz w:val="28"/>
          <w:szCs w:val="28"/>
        </w:rPr>
        <w:t>6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CB0ED4" w:rsidRPr="009259D7">
        <w:rPr>
          <w:rFonts w:asciiTheme="majorBidi" w:hAnsiTheme="majorBidi" w:cstheme="majorBidi"/>
          <w:sz w:val="28"/>
          <w:szCs w:val="28"/>
        </w:rPr>
        <w:t xml:space="preserve">843.66 </w:t>
      </w:r>
      <w:r w:rsidRPr="009259D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และ</w:t>
      </w:r>
      <w:r w:rsidRPr="009259D7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CB0ED4" w:rsidRPr="009259D7">
        <w:rPr>
          <w:rFonts w:asciiTheme="majorBidi" w:hAnsiTheme="majorBidi" w:cstheme="majorBidi"/>
          <w:sz w:val="28"/>
          <w:szCs w:val="28"/>
        </w:rPr>
        <w:t>644.00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ED28CE" w:rsidRPr="009259D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28CE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945.41 </w:t>
      </w:r>
      <w:r w:rsidR="00ED28CE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ED28CE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D28CE" w:rsidRPr="009259D7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D28CE" w:rsidRPr="009259D7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 w:rsidR="00ED28CE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741.36 </w:t>
      </w:r>
      <w:r w:rsidR="00ED28CE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ED28CE" w:rsidRPr="009259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090D7E5" w14:textId="77777777" w:rsidR="00FC52BF" w:rsidRPr="009259D7" w:rsidRDefault="00FC52B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1DE969F4" w14:textId="31C4B382" w:rsidR="000103CB" w:rsidRPr="009259D7" w:rsidRDefault="007E56D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17</w:t>
      </w:r>
      <w:r w:rsidR="005A5C8C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bookmarkStart w:id="17" w:name="_Hlk63811350"/>
      <w:r w:rsidR="00A57F80" w:rsidRPr="009259D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เจ้าหนี้การค้าและเจ้าหนี้อื่น</w:t>
      </w:r>
    </w:p>
    <w:p w14:paraId="1E927362" w14:textId="77777777" w:rsidR="0055353A" w:rsidRPr="009259D7" w:rsidRDefault="0055353A" w:rsidP="001927AE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2"/>
      </w:tblGrid>
      <w:tr w:rsidR="0055353A" w:rsidRPr="009259D7" w14:paraId="75178BA1" w14:textId="77777777" w:rsidTr="00034963">
        <w:tc>
          <w:tcPr>
            <w:tcW w:w="3330" w:type="dxa"/>
            <w:shd w:val="clear" w:color="auto" w:fill="auto"/>
          </w:tcPr>
          <w:p w14:paraId="736143DA" w14:textId="77777777" w:rsidR="0055353A" w:rsidRPr="009259D7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74E672" w14:textId="77777777" w:rsidR="0055353A" w:rsidRPr="009259D7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0B9A51E" w14:textId="77777777" w:rsidR="0055353A" w:rsidRPr="009259D7" w:rsidRDefault="0055353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D003390" w14:textId="77777777" w:rsidR="0055353A" w:rsidRPr="009259D7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5BC6CF9C" w14:textId="77777777" w:rsidR="0055353A" w:rsidRPr="009259D7" w:rsidRDefault="0055353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28CE" w:rsidRPr="009259D7" w14:paraId="42A819A0" w14:textId="77777777" w:rsidTr="00034963">
        <w:tc>
          <w:tcPr>
            <w:tcW w:w="3330" w:type="dxa"/>
            <w:shd w:val="clear" w:color="auto" w:fill="auto"/>
          </w:tcPr>
          <w:p w14:paraId="23549846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F6287C6" w14:textId="123924DF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FFA8AD" w14:textId="621A4C24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47F69E22" w14:textId="77777777" w:rsidR="00ED28CE" w:rsidRPr="009259D7" w:rsidRDefault="00ED28CE" w:rsidP="0003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D5B6A" w14:textId="4F582668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1048D2EB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D039F1" w14:textId="12027713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34BB1B5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ED60D2" w14:textId="00532362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88733A" w:rsidRPr="009259D7" w14:paraId="2CFD68FB" w14:textId="77777777" w:rsidTr="00034963">
        <w:tc>
          <w:tcPr>
            <w:tcW w:w="3330" w:type="dxa"/>
            <w:shd w:val="clear" w:color="auto" w:fill="auto"/>
          </w:tcPr>
          <w:p w14:paraId="45EBF7F3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894038A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2" w:type="dxa"/>
            <w:gridSpan w:val="7"/>
            <w:shd w:val="clear" w:color="auto" w:fill="auto"/>
            <w:vAlign w:val="bottom"/>
          </w:tcPr>
          <w:p w14:paraId="31588BF1" w14:textId="77777777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28CE" w:rsidRPr="009259D7" w14:paraId="418A29C7" w14:textId="77777777" w:rsidTr="00034963">
        <w:tc>
          <w:tcPr>
            <w:tcW w:w="3330" w:type="dxa"/>
            <w:shd w:val="clear" w:color="auto" w:fill="auto"/>
          </w:tcPr>
          <w:p w14:paraId="10B12327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9E4AF5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AE9742" w14:textId="052B3135" w:rsidR="00ED28CE" w:rsidRPr="009259D7" w:rsidRDefault="000D4B40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188,995</w:t>
            </w:r>
          </w:p>
        </w:tc>
        <w:tc>
          <w:tcPr>
            <w:tcW w:w="262" w:type="dxa"/>
            <w:shd w:val="clear" w:color="auto" w:fill="auto"/>
          </w:tcPr>
          <w:p w14:paraId="11ED9B5E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36E1733" w14:textId="19C8263A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201,314</w:t>
            </w:r>
          </w:p>
        </w:tc>
        <w:tc>
          <w:tcPr>
            <w:tcW w:w="262" w:type="dxa"/>
            <w:shd w:val="clear" w:color="auto" w:fill="auto"/>
          </w:tcPr>
          <w:p w14:paraId="117CE642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9A2693" w14:textId="2FCB7726" w:rsidR="00ED28CE" w:rsidRPr="009259D7" w:rsidRDefault="0005018C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99,9</w:t>
            </w:r>
            <w:r w:rsidR="009349FA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53A42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C6C2DF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2ECD62" w14:textId="4D869564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151,123</w:t>
            </w:r>
          </w:p>
        </w:tc>
      </w:tr>
      <w:tr w:rsidR="00ED28CE" w:rsidRPr="009259D7" w14:paraId="1479F474" w14:textId="77777777" w:rsidTr="00034963">
        <w:tc>
          <w:tcPr>
            <w:tcW w:w="3330" w:type="dxa"/>
            <w:shd w:val="clear" w:color="auto" w:fill="auto"/>
          </w:tcPr>
          <w:p w14:paraId="0E6210DC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32D746D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D875C1" w14:textId="47E08D97" w:rsidR="00ED28CE" w:rsidRPr="009259D7" w:rsidRDefault="00C64401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E04FC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C34BB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C34BB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62" w:type="dxa"/>
            <w:shd w:val="clear" w:color="auto" w:fill="auto"/>
          </w:tcPr>
          <w:p w14:paraId="482A4621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8D131BD" w14:textId="7DC19632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293,627</w:t>
            </w:r>
          </w:p>
        </w:tc>
        <w:tc>
          <w:tcPr>
            <w:tcW w:w="262" w:type="dxa"/>
            <w:shd w:val="clear" w:color="auto" w:fill="auto"/>
          </w:tcPr>
          <w:p w14:paraId="2C6DD9A8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D43CC24" w14:textId="0AE5F337" w:rsidR="00ED28CE" w:rsidRPr="009259D7" w:rsidRDefault="00553A42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278,318</w:t>
            </w:r>
          </w:p>
        </w:tc>
        <w:tc>
          <w:tcPr>
            <w:tcW w:w="270" w:type="dxa"/>
            <w:shd w:val="clear" w:color="auto" w:fill="auto"/>
          </w:tcPr>
          <w:p w14:paraId="7CFB26D7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0DF4ED" w14:textId="7D88A84E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244,330</w:t>
            </w:r>
          </w:p>
        </w:tc>
      </w:tr>
      <w:tr w:rsidR="00ED28CE" w:rsidRPr="009259D7" w14:paraId="6842E945" w14:textId="77777777" w:rsidTr="00034963">
        <w:tc>
          <w:tcPr>
            <w:tcW w:w="3330" w:type="dxa"/>
            <w:shd w:val="clear" w:color="auto" w:fill="auto"/>
          </w:tcPr>
          <w:p w14:paraId="011EFE6B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D130592" w14:textId="76124533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7C71" w14:textId="06B85067" w:rsidR="00ED28CE" w:rsidRPr="009259D7" w:rsidRDefault="00553A42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</w:t>
            </w:r>
            <w:r w:rsidR="002C34BB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576E8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C34BB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62" w:type="dxa"/>
            <w:shd w:val="clear" w:color="auto" w:fill="auto"/>
          </w:tcPr>
          <w:p w14:paraId="35B7EE8E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7843E" w14:textId="0FC0EB1B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494,941</w:t>
            </w:r>
          </w:p>
        </w:tc>
        <w:tc>
          <w:tcPr>
            <w:tcW w:w="262" w:type="dxa"/>
            <w:shd w:val="clear" w:color="auto" w:fill="auto"/>
          </w:tcPr>
          <w:p w14:paraId="0EA92361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F0699" w14:textId="2683F002" w:rsidR="00ED28CE" w:rsidRPr="009259D7" w:rsidRDefault="001306C8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553A42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78,265</w:t>
            </w:r>
          </w:p>
        </w:tc>
        <w:tc>
          <w:tcPr>
            <w:tcW w:w="270" w:type="dxa"/>
            <w:shd w:val="clear" w:color="auto" w:fill="auto"/>
          </w:tcPr>
          <w:p w14:paraId="006CE491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93F01" w14:textId="67FAE9FC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395,453</w:t>
            </w:r>
          </w:p>
        </w:tc>
      </w:tr>
    </w:tbl>
    <w:bookmarkEnd w:id="17"/>
    <w:p w14:paraId="0DBC8CB4" w14:textId="4E143458" w:rsidR="0060060A" w:rsidRPr="009259D7" w:rsidRDefault="0059715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20"/>
          <w:szCs w:val="20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2913A2" w:rsidRPr="009259D7">
        <w:rPr>
          <w:rFonts w:asciiTheme="majorBidi" w:hAnsiTheme="majorBidi" w:cstheme="majorBidi"/>
          <w:sz w:val="28"/>
          <w:szCs w:val="28"/>
          <w:lang w:val="x-none" w:eastAsia="x-none"/>
        </w:rPr>
        <w:tab/>
      </w:r>
    </w:p>
    <w:p w14:paraId="36595F34" w14:textId="03A43453" w:rsidR="00A57F80" w:rsidRPr="009259D7" w:rsidRDefault="0059715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เจ้าหนี้อื่นประกอบด้วย</w:t>
      </w:r>
    </w:p>
    <w:p w14:paraId="1DA61C45" w14:textId="77777777" w:rsidR="0055353A" w:rsidRPr="009259D7" w:rsidRDefault="0055353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9259D7" w14:paraId="7CB75525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08974D66" w14:textId="77777777" w:rsidR="0055353A" w:rsidRPr="009259D7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F80FCBA" w14:textId="77777777" w:rsidR="0055353A" w:rsidRPr="009259D7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6C27AB" w14:textId="77777777" w:rsidR="0055353A" w:rsidRPr="009259D7" w:rsidRDefault="0055353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A3A722A" w14:textId="77777777" w:rsidR="0055353A" w:rsidRPr="009259D7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F3A5AB9" w14:textId="77777777" w:rsidR="0055353A" w:rsidRPr="009259D7" w:rsidRDefault="0055353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28CE" w:rsidRPr="009259D7" w14:paraId="5AA6780B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204A575E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F066C6A" w14:textId="4EA66982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7A125A" w14:textId="3A0913AC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2A1EB321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CAC7CF" w14:textId="2181B56F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5C6053B2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77CB79" w14:textId="27A79B42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CC5CBCD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287892" w14:textId="55373A1C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88733A" w:rsidRPr="009259D7" w14:paraId="4D04169D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3F581357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0EAC62D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9C17075" w14:textId="77777777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28CE" w:rsidRPr="009259D7" w14:paraId="721C9C00" w14:textId="77777777" w:rsidTr="00F63C8A">
        <w:tc>
          <w:tcPr>
            <w:tcW w:w="3330" w:type="dxa"/>
            <w:shd w:val="clear" w:color="auto" w:fill="auto"/>
            <w:vAlign w:val="center"/>
          </w:tcPr>
          <w:p w14:paraId="7882EB0F" w14:textId="77777777" w:rsidR="00ED28CE" w:rsidRPr="009259D7" w:rsidRDefault="00ED28CE" w:rsidP="00ED28CE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180901D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59781" w14:textId="2F2CDF2B" w:rsidR="00ED28CE" w:rsidRPr="009259D7" w:rsidRDefault="00581F45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</w:t>
            </w:r>
            <w:r w:rsidR="00576E85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62" w:type="dxa"/>
            <w:shd w:val="clear" w:color="auto" w:fill="auto"/>
          </w:tcPr>
          <w:p w14:paraId="59320A13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FB96F6A" w14:textId="72A4BEE3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265,710</w:t>
            </w:r>
          </w:p>
        </w:tc>
        <w:tc>
          <w:tcPr>
            <w:tcW w:w="262" w:type="dxa"/>
            <w:shd w:val="clear" w:color="auto" w:fill="auto"/>
          </w:tcPr>
          <w:p w14:paraId="37F420A8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959D48" w14:textId="28911F72" w:rsidR="00ED28CE" w:rsidRPr="009259D7" w:rsidRDefault="00553A42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266,668</w:t>
            </w:r>
          </w:p>
        </w:tc>
        <w:tc>
          <w:tcPr>
            <w:tcW w:w="270" w:type="dxa"/>
            <w:shd w:val="clear" w:color="auto" w:fill="auto"/>
          </w:tcPr>
          <w:p w14:paraId="25BF9B3D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B342F5" w14:textId="02BA035F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230,134</w:t>
            </w:r>
          </w:p>
        </w:tc>
      </w:tr>
      <w:tr w:rsidR="00ED28CE" w:rsidRPr="009259D7" w14:paraId="113CC1EC" w14:textId="77777777" w:rsidTr="00F63C8A">
        <w:tc>
          <w:tcPr>
            <w:tcW w:w="3330" w:type="dxa"/>
            <w:shd w:val="clear" w:color="auto" w:fill="auto"/>
            <w:vAlign w:val="center"/>
          </w:tcPr>
          <w:p w14:paraId="577DD12F" w14:textId="7A218A44" w:rsidR="00ED28CE" w:rsidRPr="009259D7" w:rsidRDefault="00ED28CE" w:rsidP="00ED28C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0CEDBE2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D61E7A" w14:textId="1D2A9EC1" w:rsidR="00ED28CE" w:rsidRPr="009259D7" w:rsidRDefault="00EB65A3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15,332</w:t>
            </w:r>
          </w:p>
        </w:tc>
        <w:tc>
          <w:tcPr>
            <w:tcW w:w="262" w:type="dxa"/>
            <w:shd w:val="clear" w:color="auto" w:fill="auto"/>
          </w:tcPr>
          <w:p w14:paraId="335C230F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0B9D049" w14:textId="586716D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9,010</w:t>
            </w:r>
          </w:p>
        </w:tc>
        <w:tc>
          <w:tcPr>
            <w:tcW w:w="262" w:type="dxa"/>
            <w:shd w:val="clear" w:color="auto" w:fill="auto"/>
          </w:tcPr>
          <w:p w14:paraId="2378788F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B5B920" w14:textId="3CB927A4" w:rsidR="00ED28CE" w:rsidRPr="009259D7" w:rsidRDefault="00001883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</w:t>
            </w:r>
            <w:r w:rsidR="00681A52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598BDCC9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A1F4E4" w14:textId="27C1B4B5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4,776</w:t>
            </w:r>
          </w:p>
        </w:tc>
      </w:tr>
      <w:tr w:rsidR="00ED28CE" w:rsidRPr="009259D7" w14:paraId="3D249A26" w14:textId="77777777" w:rsidTr="00F63C8A">
        <w:tc>
          <w:tcPr>
            <w:tcW w:w="3330" w:type="dxa"/>
            <w:shd w:val="clear" w:color="auto" w:fill="auto"/>
            <w:vAlign w:val="center"/>
          </w:tcPr>
          <w:p w14:paraId="4E999486" w14:textId="77777777" w:rsidR="00ED28CE" w:rsidRPr="009259D7" w:rsidRDefault="00ED28CE" w:rsidP="00ED28C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4E3C180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83501F" w14:textId="3A2D1659" w:rsidR="00ED28CE" w:rsidRPr="009259D7" w:rsidRDefault="00E54CE6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13,026</w:t>
            </w:r>
          </w:p>
        </w:tc>
        <w:tc>
          <w:tcPr>
            <w:tcW w:w="262" w:type="dxa"/>
            <w:shd w:val="clear" w:color="auto" w:fill="auto"/>
          </w:tcPr>
          <w:p w14:paraId="28A5A295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55B087D" w14:textId="19D721FE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9,597</w:t>
            </w:r>
          </w:p>
        </w:tc>
        <w:tc>
          <w:tcPr>
            <w:tcW w:w="262" w:type="dxa"/>
            <w:shd w:val="clear" w:color="auto" w:fill="auto"/>
          </w:tcPr>
          <w:p w14:paraId="4061A5DC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D24CBE6" w14:textId="25F04602" w:rsidR="00ED28CE" w:rsidRPr="009259D7" w:rsidRDefault="00001883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C10D3E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07AF34BD" w14:textId="77777777" w:rsidR="00ED28CE" w:rsidRPr="009259D7" w:rsidRDefault="00ED28CE" w:rsidP="00ED28C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86E5A3" w14:textId="6B998D66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3,175</w:t>
            </w:r>
          </w:p>
        </w:tc>
      </w:tr>
      <w:tr w:rsidR="00ED28CE" w:rsidRPr="009259D7" w14:paraId="618744E8" w14:textId="77777777" w:rsidTr="00134492">
        <w:tc>
          <w:tcPr>
            <w:tcW w:w="3330" w:type="dxa"/>
            <w:shd w:val="clear" w:color="auto" w:fill="auto"/>
          </w:tcPr>
          <w:p w14:paraId="54DB1F0A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42A709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0EED66" w14:textId="175158EC" w:rsidR="00ED28CE" w:rsidRPr="009259D7" w:rsidRDefault="00001883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</w:t>
            </w:r>
            <w:r w:rsidR="00C64401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1F7179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6CB60F89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F7EDE6D" w14:textId="44C095AB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9,310</w:t>
            </w:r>
          </w:p>
        </w:tc>
        <w:tc>
          <w:tcPr>
            <w:tcW w:w="262" w:type="dxa"/>
            <w:shd w:val="clear" w:color="auto" w:fill="auto"/>
          </w:tcPr>
          <w:p w14:paraId="6127C58D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DD296C7" w14:textId="5A378FEB" w:rsidR="00ED28CE" w:rsidRPr="009259D7" w:rsidRDefault="00001883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C64401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22EF20FE" w14:textId="77777777" w:rsidR="00ED28CE" w:rsidRPr="009259D7" w:rsidRDefault="00ED28CE" w:rsidP="00ED28C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D17BCD" w14:textId="3043ED86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6,245</w:t>
            </w:r>
          </w:p>
        </w:tc>
      </w:tr>
      <w:tr w:rsidR="00ED28CE" w:rsidRPr="009259D7" w14:paraId="113CB4F2" w14:textId="77777777" w:rsidTr="00134492">
        <w:tc>
          <w:tcPr>
            <w:tcW w:w="3330" w:type="dxa"/>
            <w:shd w:val="clear" w:color="auto" w:fill="auto"/>
          </w:tcPr>
          <w:p w14:paraId="1D6B6587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C22BF70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BE6" w14:textId="57AB7593" w:rsidR="00ED28CE" w:rsidRPr="009259D7" w:rsidRDefault="00553A42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2C34BB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1F7179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C34BB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62" w:type="dxa"/>
            <w:shd w:val="clear" w:color="auto" w:fill="auto"/>
          </w:tcPr>
          <w:p w14:paraId="3B3032B9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6B794" w14:textId="0212A426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293,627</w:t>
            </w:r>
          </w:p>
        </w:tc>
        <w:tc>
          <w:tcPr>
            <w:tcW w:w="262" w:type="dxa"/>
            <w:shd w:val="clear" w:color="auto" w:fill="auto"/>
          </w:tcPr>
          <w:p w14:paraId="598D7079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0A548" w14:textId="2671EA34" w:rsidR="00ED28CE" w:rsidRPr="009259D7" w:rsidRDefault="00001883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553A42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78,318</w:t>
            </w:r>
          </w:p>
        </w:tc>
        <w:tc>
          <w:tcPr>
            <w:tcW w:w="270" w:type="dxa"/>
            <w:shd w:val="clear" w:color="auto" w:fill="auto"/>
          </w:tcPr>
          <w:p w14:paraId="59716E08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70F8E" w14:textId="3699D7EC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244,330</w:t>
            </w:r>
          </w:p>
        </w:tc>
      </w:tr>
    </w:tbl>
    <w:p w14:paraId="6DBF9E09" w14:textId="119F246F" w:rsidR="00855EFA" w:rsidRPr="009259D7" w:rsidRDefault="00855EF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69AEF3DF" w14:textId="42588ECC" w:rsidR="003F3A28" w:rsidRPr="009259D7" w:rsidRDefault="007E56D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bookmarkStart w:id="18" w:name="_Hlk96553333"/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18</w:t>
      </w:r>
      <w:r w:rsidR="005A5C8C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933E2" w:rsidRPr="009259D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7CEAB9E" w14:textId="6056206D" w:rsidR="00D1278D" w:rsidRPr="009259D7" w:rsidRDefault="00D1278D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4E9AC508" w14:textId="3EBB8C8D" w:rsidR="00357807" w:rsidRPr="009259D7" w:rsidRDefault="00357807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F0889" w:rsidRPr="009259D7">
        <w:rPr>
          <w:rFonts w:asciiTheme="majorBidi" w:hAnsiTheme="majorBidi" w:cstheme="majorBidi"/>
          <w:sz w:val="28"/>
          <w:szCs w:val="28"/>
          <w:cs/>
        </w:rPr>
        <w:t>และ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7E56DD" w:rsidRPr="009259D7">
        <w:rPr>
          <w:rFonts w:asciiTheme="majorBidi" w:hAnsiTheme="majorBidi" w:cstheme="majorBidi"/>
          <w:sz w:val="28"/>
          <w:szCs w:val="28"/>
        </w:rPr>
        <w:t>2541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1B12E9" w:rsidRPr="009259D7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9259D7">
        <w:rPr>
          <w:rFonts w:asciiTheme="majorBidi" w:hAnsiTheme="majorBidi" w:cstheme="majorBidi"/>
          <w:sz w:val="28"/>
          <w:szCs w:val="28"/>
          <w:cs/>
        </w:rPr>
        <w:t>ความเสี่ยงจากอัตราดอกเบี้ย</w:t>
      </w:r>
    </w:p>
    <w:p w14:paraId="7D530545" w14:textId="3DDCD244" w:rsidR="00191491" w:rsidRPr="009259D7" w:rsidRDefault="0019149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28C4B8D3" w14:textId="77777777" w:rsidR="002A7D99" w:rsidRPr="009259D7" w:rsidRDefault="002A7D99" w:rsidP="001927AE">
      <w:r w:rsidRPr="009259D7">
        <w:br w:type="page"/>
      </w: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75"/>
        <w:gridCol w:w="1001"/>
        <w:gridCol w:w="236"/>
        <w:gridCol w:w="982"/>
        <w:gridCol w:w="262"/>
        <w:gridCol w:w="982"/>
        <w:gridCol w:w="269"/>
        <w:gridCol w:w="977"/>
      </w:tblGrid>
      <w:tr w:rsidR="00F14A69" w:rsidRPr="009259D7" w14:paraId="11E8DEF7" w14:textId="77777777" w:rsidTr="00ED28CE">
        <w:trPr>
          <w:tblHeader/>
        </w:trPr>
        <w:tc>
          <w:tcPr>
            <w:tcW w:w="3420" w:type="dxa"/>
            <w:hideMark/>
          </w:tcPr>
          <w:p w14:paraId="74FE1F59" w14:textId="28282FF6" w:rsidR="00F14A69" w:rsidRPr="009259D7" w:rsidRDefault="00F14A69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        </w:t>
            </w:r>
          </w:p>
        </w:tc>
        <w:tc>
          <w:tcPr>
            <w:tcW w:w="975" w:type="dxa"/>
          </w:tcPr>
          <w:p w14:paraId="5405A021" w14:textId="77777777" w:rsidR="00F14A69" w:rsidRPr="009259D7" w:rsidRDefault="00F14A69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9" w:type="dxa"/>
            <w:gridSpan w:val="3"/>
            <w:vAlign w:val="bottom"/>
            <w:hideMark/>
          </w:tcPr>
          <w:p w14:paraId="76DCE322" w14:textId="77777777" w:rsidR="00F14A69" w:rsidRPr="009259D7" w:rsidRDefault="00F14A69" w:rsidP="001927A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30284B1" w14:textId="77777777" w:rsidR="00F14A69" w:rsidRPr="009259D7" w:rsidRDefault="00F14A69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28" w:type="dxa"/>
            <w:gridSpan w:val="3"/>
            <w:vAlign w:val="bottom"/>
            <w:hideMark/>
          </w:tcPr>
          <w:p w14:paraId="62A93F28" w14:textId="77777777" w:rsidR="00F14A69" w:rsidRPr="009259D7" w:rsidRDefault="00F14A69" w:rsidP="001927A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611C" w:rsidRPr="009259D7" w14:paraId="7FB63805" w14:textId="77777777" w:rsidTr="0085666E">
        <w:trPr>
          <w:tblHeader/>
        </w:trPr>
        <w:tc>
          <w:tcPr>
            <w:tcW w:w="3420" w:type="dxa"/>
          </w:tcPr>
          <w:p w14:paraId="2DBE5FC1" w14:textId="77777777" w:rsidR="00ED611C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975" w:type="dxa"/>
          </w:tcPr>
          <w:p w14:paraId="7B6C4786" w14:textId="33203ABA" w:rsidR="00ED611C" w:rsidRPr="009259D7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0400ECC6" w14:textId="7DC8F4EB" w:rsidR="00ED611C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D28CE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2881C9B" w14:textId="77777777" w:rsidR="00ED611C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hideMark/>
          </w:tcPr>
          <w:p w14:paraId="2ABE3463" w14:textId="4DA87490" w:rsidR="00ED611C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D28CE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DEC77C7" w14:textId="77777777" w:rsidR="00ED611C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hideMark/>
          </w:tcPr>
          <w:p w14:paraId="53BC07E0" w14:textId="7895B3E5" w:rsidR="00ED611C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D28CE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6F86FC81" w14:textId="77777777" w:rsidR="00ED611C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2891E2CA" w14:textId="3DE0F072" w:rsidR="00ED611C" w:rsidRPr="009259D7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D28CE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88733A" w:rsidRPr="009259D7" w14:paraId="433E531C" w14:textId="77777777" w:rsidTr="00ED28CE">
        <w:trPr>
          <w:tblHeader/>
        </w:trPr>
        <w:tc>
          <w:tcPr>
            <w:tcW w:w="3420" w:type="dxa"/>
          </w:tcPr>
          <w:p w14:paraId="0C901374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0E46F188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09" w:type="dxa"/>
            <w:gridSpan w:val="7"/>
            <w:vAlign w:val="bottom"/>
            <w:hideMark/>
          </w:tcPr>
          <w:p w14:paraId="52AC9E36" w14:textId="77777777" w:rsidR="0088733A" w:rsidRPr="009259D7" w:rsidRDefault="0088733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28CE" w:rsidRPr="009259D7" w14:paraId="4D0F0E78" w14:textId="77777777" w:rsidTr="0085666E">
        <w:tc>
          <w:tcPr>
            <w:tcW w:w="3420" w:type="dxa"/>
            <w:hideMark/>
          </w:tcPr>
          <w:p w14:paraId="49073CAD" w14:textId="725D5663" w:rsidR="00ED28CE" w:rsidRPr="009259D7" w:rsidRDefault="00ED28CE" w:rsidP="00ED28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75" w:type="dxa"/>
          </w:tcPr>
          <w:p w14:paraId="35AF9B14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2CDD2D20" w14:textId="62DCE5B8" w:rsidR="00ED28CE" w:rsidRPr="009259D7" w:rsidRDefault="00ED28CE" w:rsidP="00ED28C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29,943</w:t>
            </w:r>
          </w:p>
        </w:tc>
        <w:tc>
          <w:tcPr>
            <w:tcW w:w="236" w:type="dxa"/>
          </w:tcPr>
          <w:p w14:paraId="3C18FCD1" w14:textId="77777777" w:rsidR="00ED28CE" w:rsidRPr="009259D7" w:rsidRDefault="00ED28CE" w:rsidP="00ED28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25A7AFC0" w14:textId="15230D10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28,575</w:t>
            </w:r>
          </w:p>
        </w:tc>
        <w:tc>
          <w:tcPr>
            <w:tcW w:w="262" w:type="dxa"/>
          </w:tcPr>
          <w:p w14:paraId="2D0E19B7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10FD4777" w14:textId="0A46D766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19,327</w:t>
            </w:r>
          </w:p>
        </w:tc>
        <w:tc>
          <w:tcPr>
            <w:tcW w:w="269" w:type="dxa"/>
          </w:tcPr>
          <w:p w14:paraId="5FAB6CBB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E772D3B" w14:textId="0E136406" w:rsidR="00ED28CE" w:rsidRPr="009259D7" w:rsidRDefault="00ED28CE" w:rsidP="00ED28C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17,428</w:t>
            </w:r>
          </w:p>
        </w:tc>
      </w:tr>
      <w:tr w:rsidR="00A6605E" w:rsidRPr="009259D7" w14:paraId="1BCEBC67" w14:textId="77777777" w:rsidTr="0085666E">
        <w:tc>
          <w:tcPr>
            <w:tcW w:w="3420" w:type="dxa"/>
          </w:tcPr>
          <w:p w14:paraId="1661AC69" w14:textId="77777777" w:rsidR="00A6605E" w:rsidRPr="009259D7" w:rsidRDefault="00A6605E" w:rsidP="00ED28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3C1FF92F" w14:textId="77777777" w:rsidR="00A6605E" w:rsidRPr="009259D7" w:rsidRDefault="00A6605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31A74D07" w14:textId="77777777" w:rsidR="00A6605E" w:rsidRPr="009259D7" w:rsidRDefault="00A6605E" w:rsidP="00ED28C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42CDEC" w14:textId="77777777" w:rsidR="00A6605E" w:rsidRPr="009259D7" w:rsidRDefault="00A6605E" w:rsidP="00ED28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6FE2C267" w14:textId="77777777" w:rsidR="00A6605E" w:rsidRPr="009259D7" w:rsidRDefault="00A6605E" w:rsidP="00ED28C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948EA5E" w14:textId="77777777" w:rsidR="00A6605E" w:rsidRPr="009259D7" w:rsidRDefault="00A6605E" w:rsidP="00ED28C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2D540937" w14:textId="77777777" w:rsidR="00A6605E" w:rsidRPr="009259D7" w:rsidRDefault="00A6605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BF2607F" w14:textId="77777777" w:rsidR="00A6605E" w:rsidRPr="009259D7" w:rsidRDefault="00A6605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6C6C8F9F" w14:textId="77777777" w:rsidR="00A6605E" w:rsidRPr="009259D7" w:rsidRDefault="00A6605E" w:rsidP="00ED28C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28CE" w:rsidRPr="009259D7" w14:paraId="47F410AB" w14:textId="77777777" w:rsidTr="0085666E">
        <w:tc>
          <w:tcPr>
            <w:tcW w:w="3420" w:type="dxa"/>
            <w:hideMark/>
          </w:tcPr>
          <w:p w14:paraId="28EFAAFA" w14:textId="77777777" w:rsidR="00ED28CE" w:rsidRPr="009259D7" w:rsidRDefault="00ED28CE" w:rsidP="00ED28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75" w:type="dxa"/>
          </w:tcPr>
          <w:p w14:paraId="0D7F0FAA" w14:textId="7679B381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5E88B43D" w14:textId="77777777" w:rsidR="00ED28CE" w:rsidRPr="009259D7" w:rsidRDefault="00ED28CE" w:rsidP="00ED28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776CF0" w14:textId="77777777" w:rsidR="00ED28CE" w:rsidRPr="009259D7" w:rsidRDefault="00ED28CE" w:rsidP="00ED28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299B18CB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E12E2E9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7597E333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EF42492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572BD76B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28CE" w:rsidRPr="009259D7" w14:paraId="79BED6EC" w14:textId="77777777" w:rsidTr="0085666E">
        <w:tc>
          <w:tcPr>
            <w:tcW w:w="3420" w:type="dxa"/>
            <w:hideMark/>
          </w:tcPr>
          <w:p w14:paraId="79304011" w14:textId="77777777" w:rsidR="00ED28CE" w:rsidRPr="009259D7" w:rsidRDefault="00ED28CE" w:rsidP="00ED28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75" w:type="dxa"/>
          </w:tcPr>
          <w:p w14:paraId="4B16C51C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4394A39B" w14:textId="6CE84088" w:rsidR="00ED28CE" w:rsidRPr="009259D7" w:rsidRDefault="002424F5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3,215</w:t>
            </w:r>
          </w:p>
        </w:tc>
        <w:tc>
          <w:tcPr>
            <w:tcW w:w="236" w:type="dxa"/>
          </w:tcPr>
          <w:p w14:paraId="38554262" w14:textId="58D3A189" w:rsidR="00ED28CE" w:rsidRPr="009259D7" w:rsidRDefault="00ED28CE" w:rsidP="00ED28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39E0719C" w14:textId="5C95ADF4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3,640</w:t>
            </w:r>
          </w:p>
        </w:tc>
        <w:tc>
          <w:tcPr>
            <w:tcW w:w="262" w:type="dxa"/>
          </w:tcPr>
          <w:p w14:paraId="72733680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48FEBB9E" w14:textId="2FCB3DD2" w:rsidR="00ED28CE" w:rsidRPr="009259D7" w:rsidRDefault="005E17B3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1,306</w:t>
            </w:r>
          </w:p>
        </w:tc>
        <w:tc>
          <w:tcPr>
            <w:tcW w:w="269" w:type="dxa"/>
          </w:tcPr>
          <w:p w14:paraId="6F70849F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A9CBB00" w14:textId="6D4D3E0A" w:rsidR="00ED28CE" w:rsidRPr="009259D7" w:rsidRDefault="00ED28CE" w:rsidP="00ED28C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1,494</w:t>
            </w:r>
          </w:p>
        </w:tc>
      </w:tr>
      <w:tr w:rsidR="00ED28CE" w:rsidRPr="009259D7" w14:paraId="3F172445" w14:textId="77777777" w:rsidTr="0085666E">
        <w:tc>
          <w:tcPr>
            <w:tcW w:w="3420" w:type="dxa"/>
            <w:hideMark/>
          </w:tcPr>
          <w:p w14:paraId="24F58765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75" w:type="dxa"/>
          </w:tcPr>
          <w:p w14:paraId="7A57E67C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2171D" w14:textId="16205269" w:rsidR="00ED28CE" w:rsidRPr="009259D7" w:rsidRDefault="002424F5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236" w:type="dxa"/>
          </w:tcPr>
          <w:p w14:paraId="31AD74F3" w14:textId="77777777" w:rsidR="00ED28CE" w:rsidRPr="009259D7" w:rsidRDefault="00ED28CE" w:rsidP="00ED28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C57B4" w14:textId="1A70B04D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262" w:type="dxa"/>
          </w:tcPr>
          <w:p w14:paraId="656D94E4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5DC60" w14:textId="6F0EDEF0" w:rsidR="00ED28CE" w:rsidRPr="009259D7" w:rsidRDefault="005E17B3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69" w:type="dxa"/>
          </w:tcPr>
          <w:p w14:paraId="6E1417C7" w14:textId="77777777" w:rsidR="00ED28CE" w:rsidRPr="009259D7" w:rsidRDefault="00ED28CE" w:rsidP="00ED28C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12362" w14:textId="2C69C5F3" w:rsidR="00ED28CE" w:rsidRPr="009259D7" w:rsidRDefault="00ED28CE" w:rsidP="00ED28C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ED28CE" w:rsidRPr="009259D7" w14:paraId="33E1B0D4" w14:textId="77777777" w:rsidTr="0085666E">
        <w:trPr>
          <w:trHeight w:val="226"/>
        </w:trPr>
        <w:tc>
          <w:tcPr>
            <w:tcW w:w="3420" w:type="dxa"/>
          </w:tcPr>
          <w:p w14:paraId="3E9F2E71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7BC5833B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63487AFF" w14:textId="6D0AE495" w:rsidR="00ED28CE" w:rsidRPr="009259D7" w:rsidRDefault="002424F5" w:rsidP="00ED28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3,883</w:t>
            </w:r>
          </w:p>
        </w:tc>
        <w:tc>
          <w:tcPr>
            <w:tcW w:w="236" w:type="dxa"/>
          </w:tcPr>
          <w:p w14:paraId="6EA37F8C" w14:textId="77777777" w:rsidR="00ED28CE" w:rsidRPr="009259D7" w:rsidRDefault="00ED28CE" w:rsidP="00ED28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116101D1" w14:textId="5389423D" w:rsidR="00ED28CE" w:rsidRPr="009259D7" w:rsidRDefault="00ED28CE" w:rsidP="00ED28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4,348</w:t>
            </w:r>
          </w:p>
        </w:tc>
        <w:tc>
          <w:tcPr>
            <w:tcW w:w="262" w:type="dxa"/>
          </w:tcPr>
          <w:p w14:paraId="518F6E64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068AC667" w14:textId="3CF96B71" w:rsidR="00ED28CE" w:rsidRPr="009259D7" w:rsidRDefault="005E17B3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1,646</w:t>
            </w:r>
          </w:p>
        </w:tc>
        <w:tc>
          <w:tcPr>
            <w:tcW w:w="269" w:type="dxa"/>
          </w:tcPr>
          <w:p w14:paraId="14EA0941" w14:textId="77777777" w:rsidR="00ED28CE" w:rsidRPr="009259D7" w:rsidRDefault="00ED28CE" w:rsidP="00ED28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</w:tcPr>
          <w:p w14:paraId="7171C00D" w14:textId="378C8B1F" w:rsidR="00ED28CE" w:rsidRPr="009259D7" w:rsidRDefault="00ED28CE" w:rsidP="00ED28C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1,899</w:t>
            </w:r>
          </w:p>
        </w:tc>
      </w:tr>
      <w:tr w:rsidR="00ED28CE" w:rsidRPr="009259D7" w14:paraId="49BC86B3" w14:textId="77777777" w:rsidTr="001820D7">
        <w:tc>
          <w:tcPr>
            <w:tcW w:w="3420" w:type="dxa"/>
          </w:tcPr>
          <w:p w14:paraId="2B99BD87" w14:textId="77777777" w:rsidR="00ED28CE" w:rsidRPr="009259D7" w:rsidRDefault="00ED28CE" w:rsidP="00ED28CE">
            <w:pPr>
              <w:pStyle w:val="ListParagraph"/>
              <w:tabs>
                <w:tab w:val="clear" w:pos="227"/>
                <w:tab w:val="clear" w:pos="454"/>
                <w:tab w:val="left" w:pos="342"/>
              </w:tabs>
              <w:ind w:left="51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75" w:type="dxa"/>
          </w:tcPr>
          <w:p w14:paraId="4408B903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1DAE812F" w14:textId="77777777" w:rsidR="00ED28CE" w:rsidRPr="009259D7" w:rsidRDefault="00ED28CE" w:rsidP="00ED28CE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4A9E9A6D" w14:textId="77777777" w:rsidR="00ED28CE" w:rsidRPr="009259D7" w:rsidRDefault="00ED28CE" w:rsidP="00ED28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419723D6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5E469338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548ABA50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91A6946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</w:tcPr>
          <w:p w14:paraId="354596F2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ED28CE" w:rsidRPr="009259D7" w14:paraId="65C05A30" w14:textId="77777777" w:rsidTr="001820D7">
        <w:tc>
          <w:tcPr>
            <w:tcW w:w="3420" w:type="dxa"/>
          </w:tcPr>
          <w:p w14:paraId="0BB83B41" w14:textId="56753FFA" w:rsidR="00ED28CE" w:rsidRPr="009259D7" w:rsidRDefault="00ED28CE" w:rsidP="00ED28C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975" w:type="dxa"/>
          </w:tcPr>
          <w:p w14:paraId="35C5D201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01163C58" w14:textId="77777777" w:rsidR="00ED28CE" w:rsidRPr="009259D7" w:rsidRDefault="00ED28CE" w:rsidP="00ED28CE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D15B67D" w14:textId="77777777" w:rsidR="00ED28CE" w:rsidRPr="009259D7" w:rsidRDefault="00ED28CE" w:rsidP="00ED28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506ADEE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C4B6491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35DF819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03C6CC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6EE79B7" w14:textId="7777777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D28CE" w:rsidRPr="009259D7" w14:paraId="124D7BD1" w14:textId="77777777" w:rsidTr="0085666E">
        <w:trPr>
          <w:trHeight w:val="58"/>
        </w:trPr>
        <w:tc>
          <w:tcPr>
            <w:tcW w:w="3420" w:type="dxa"/>
          </w:tcPr>
          <w:p w14:paraId="076CE32E" w14:textId="52E8B3CE" w:rsidR="00ED28CE" w:rsidRPr="009259D7" w:rsidRDefault="00ED28CE" w:rsidP="00ED28C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75" w:type="dxa"/>
          </w:tcPr>
          <w:p w14:paraId="77540A50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C9E83" w14:textId="24C0AFEE" w:rsidR="00ED28CE" w:rsidRPr="009259D7" w:rsidRDefault="002424F5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(3,293)</w:t>
            </w:r>
          </w:p>
        </w:tc>
        <w:tc>
          <w:tcPr>
            <w:tcW w:w="236" w:type="dxa"/>
            <w:shd w:val="clear" w:color="auto" w:fill="auto"/>
          </w:tcPr>
          <w:p w14:paraId="5AFA06BE" w14:textId="77777777" w:rsidR="00ED28CE" w:rsidRPr="009259D7" w:rsidRDefault="00ED28CE" w:rsidP="00ED28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</w:tcPr>
          <w:p w14:paraId="44E18A4E" w14:textId="653B93D3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(2,980)</w:t>
            </w:r>
          </w:p>
        </w:tc>
        <w:tc>
          <w:tcPr>
            <w:tcW w:w="262" w:type="dxa"/>
          </w:tcPr>
          <w:p w14:paraId="1B839FAA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</w:tcPr>
          <w:p w14:paraId="2391019E" w14:textId="4F8CCA15" w:rsidR="00ED28CE" w:rsidRPr="009259D7" w:rsidRDefault="005E17B3" w:rsidP="00ED28C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CF7E178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</w:tcPr>
          <w:p w14:paraId="1C916E9F" w14:textId="016400C9" w:rsidR="00ED28CE" w:rsidRPr="009259D7" w:rsidRDefault="00ED28CE" w:rsidP="00ED28C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28CE" w:rsidRPr="009259D7" w14:paraId="038C0811" w14:textId="77777777" w:rsidTr="0085666E">
        <w:tc>
          <w:tcPr>
            <w:tcW w:w="3420" w:type="dxa"/>
            <w:hideMark/>
          </w:tcPr>
          <w:p w14:paraId="780E0145" w14:textId="15BB47F6" w:rsidR="00ED28CE" w:rsidRPr="009259D7" w:rsidRDefault="00ED28CE" w:rsidP="00ED28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5" w:type="dxa"/>
          </w:tcPr>
          <w:p w14:paraId="4C539CF7" w14:textId="77777777" w:rsidR="00ED28CE" w:rsidRPr="009259D7" w:rsidRDefault="00ED28CE" w:rsidP="00ED28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994F6" w14:textId="62F0AED9" w:rsidR="00ED28CE" w:rsidRPr="009259D7" w:rsidRDefault="002424F5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E54CE6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54CE6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236" w:type="dxa"/>
          </w:tcPr>
          <w:p w14:paraId="7094640D" w14:textId="77777777" w:rsidR="00ED28CE" w:rsidRPr="009259D7" w:rsidRDefault="00ED28CE" w:rsidP="00ED28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CF39E4" w14:textId="3D893B37" w:rsidR="00ED28CE" w:rsidRPr="009259D7" w:rsidRDefault="00ED28CE" w:rsidP="00ED28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29,943</w:t>
            </w:r>
          </w:p>
        </w:tc>
        <w:tc>
          <w:tcPr>
            <w:tcW w:w="262" w:type="dxa"/>
          </w:tcPr>
          <w:p w14:paraId="33EC9A59" w14:textId="77777777" w:rsidR="00ED28CE" w:rsidRPr="009259D7" w:rsidRDefault="00ED28CE" w:rsidP="00ED28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A1CDB" w14:textId="24D4118C" w:rsidR="00ED28CE" w:rsidRPr="009259D7" w:rsidRDefault="005837F1" w:rsidP="005837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20,973</w:t>
            </w:r>
          </w:p>
        </w:tc>
        <w:tc>
          <w:tcPr>
            <w:tcW w:w="269" w:type="dxa"/>
          </w:tcPr>
          <w:p w14:paraId="2E61ACD7" w14:textId="77777777" w:rsidR="00ED28CE" w:rsidRPr="009259D7" w:rsidRDefault="00ED28CE" w:rsidP="00ED28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307F2E" w14:textId="3ECBB5EA" w:rsidR="00ED28CE" w:rsidRPr="009259D7" w:rsidRDefault="00ED28CE" w:rsidP="00ED28C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19,327</w:t>
            </w:r>
          </w:p>
        </w:tc>
      </w:tr>
    </w:tbl>
    <w:p w14:paraId="33BE2B6C" w14:textId="3183A71E" w:rsidR="00B96887" w:rsidRPr="009259D7" w:rsidRDefault="00B96887" w:rsidP="001927AE">
      <w:pPr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540"/>
        <w:gridCol w:w="1134"/>
        <w:gridCol w:w="262"/>
        <w:gridCol w:w="1124"/>
        <w:gridCol w:w="262"/>
        <w:gridCol w:w="1088"/>
        <w:gridCol w:w="270"/>
        <w:gridCol w:w="1089"/>
      </w:tblGrid>
      <w:tr w:rsidR="00596C46" w:rsidRPr="009259D7" w14:paraId="53F4B188" w14:textId="77777777" w:rsidTr="00A71E34">
        <w:tc>
          <w:tcPr>
            <w:tcW w:w="3330" w:type="dxa"/>
            <w:hideMark/>
          </w:tcPr>
          <w:p w14:paraId="2EE19ED3" w14:textId="2C4C95DF" w:rsidR="00596C46" w:rsidRPr="009259D7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ข้อสมมติหลักในการประมาณการตาม   </w:t>
            </w:r>
          </w:p>
        </w:tc>
        <w:tc>
          <w:tcPr>
            <w:tcW w:w="540" w:type="dxa"/>
          </w:tcPr>
          <w:p w14:paraId="2096DA39" w14:textId="77777777" w:rsidR="00596C46" w:rsidRPr="009259D7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63E80D1" w14:textId="77777777" w:rsidR="00596C46" w:rsidRPr="009259D7" w:rsidRDefault="00596C46" w:rsidP="001927A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36E0B009" w14:textId="77777777" w:rsidR="00596C46" w:rsidRPr="009259D7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vAlign w:val="bottom"/>
            <w:hideMark/>
          </w:tcPr>
          <w:p w14:paraId="64CE2880" w14:textId="77777777" w:rsidR="00596C46" w:rsidRPr="009259D7" w:rsidRDefault="00596C46" w:rsidP="001927A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A715B" w:rsidRPr="009259D7" w14:paraId="2B781951" w14:textId="77777777" w:rsidTr="00A71E34">
        <w:trPr>
          <w:trHeight w:val="56"/>
        </w:trPr>
        <w:tc>
          <w:tcPr>
            <w:tcW w:w="3330" w:type="dxa"/>
          </w:tcPr>
          <w:p w14:paraId="6D4B91FC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540" w:type="dxa"/>
          </w:tcPr>
          <w:p w14:paraId="072C59C0" w14:textId="77777777" w:rsidR="00BA715B" w:rsidRPr="009259D7" w:rsidRDefault="00BA715B" w:rsidP="00BA7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B7BCF20" w14:textId="31018A84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67C5D730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  <w:hideMark/>
          </w:tcPr>
          <w:p w14:paraId="2BDD411A" w14:textId="6050DC6F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6217552A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342B1A7A" w14:textId="3148AC20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4A39B93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hideMark/>
          </w:tcPr>
          <w:p w14:paraId="43944DC3" w14:textId="393F245D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596C46" w:rsidRPr="009259D7" w14:paraId="3D21F6E9" w14:textId="77777777" w:rsidTr="00A71E34">
        <w:tc>
          <w:tcPr>
            <w:tcW w:w="3330" w:type="dxa"/>
          </w:tcPr>
          <w:p w14:paraId="39700C59" w14:textId="77777777" w:rsidR="00596C46" w:rsidRPr="009259D7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A967698" w14:textId="77777777" w:rsidR="00596C46" w:rsidRPr="009259D7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9" w:type="dxa"/>
            <w:gridSpan w:val="7"/>
            <w:vAlign w:val="bottom"/>
            <w:hideMark/>
          </w:tcPr>
          <w:p w14:paraId="19506AE8" w14:textId="77777777" w:rsidR="00596C46" w:rsidRPr="009259D7" w:rsidRDefault="00596C46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7023F4" w:rsidRPr="009259D7" w14:paraId="4BBAD96C" w14:textId="77777777" w:rsidTr="00A71E34">
        <w:tc>
          <w:tcPr>
            <w:tcW w:w="3330" w:type="dxa"/>
            <w:hideMark/>
          </w:tcPr>
          <w:p w14:paraId="5B0A1E10" w14:textId="77777777" w:rsidR="007023F4" w:rsidRPr="009259D7" w:rsidRDefault="007023F4" w:rsidP="007023F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540" w:type="dxa"/>
          </w:tcPr>
          <w:p w14:paraId="2E30285A" w14:textId="77777777" w:rsidR="007023F4" w:rsidRPr="009259D7" w:rsidRDefault="007023F4" w:rsidP="007023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88C4B0" w14:textId="75875BFE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2.32 - 2.87</w:t>
            </w:r>
          </w:p>
        </w:tc>
        <w:tc>
          <w:tcPr>
            <w:tcW w:w="262" w:type="dxa"/>
          </w:tcPr>
          <w:p w14:paraId="01EE4C10" w14:textId="77777777" w:rsidR="007023F4" w:rsidRPr="009259D7" w:rsidRDefault="007023F4" w:rsidP="007023F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2DE8B72A" w14:textId="4065A63F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2.32 - 2.87</w:t>
            </w:r>
          </w:p>
        </w:tc>
        <w:tc>
          <w:tcPr>
            <w:tcW w:w="262" w:type="dxa"/>
          </w:tcPr>
          <w:p w14:paraId="53C78653" w14:textId="77777777" w:rsidR="007023F4" w:rsidRPr="009259D7" w:rsidRDefault="007023F4" w:rsidP="00702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2878F43F" w14:textId="32013C8A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</w:t>
            </w:r>
          </w:p>
        </w:tc>
        <w:tc>
          <w:tcPr>
            <w:tcW w:w="270" w:type="dxa"/>
          </w:tcPr>
          <w:p w14:paraId="433EE369" w14:textId="77777777" w:rsidR="007023F4" w:rsidRPr="009259D7" w:rsidRDefault="007023F4" w:rsidP="007023F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5EA71AC5" w14:textId="5E6ACA7F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</w:t>
            </w:r>
          </w:p>
        </w:tc>
      </w:tr>
      <w:tr w:rsidR="007023F4" w:rsidRPr="009259D7" w14:paraId="3F8863E9" w14:textId="77777777" w:rsidTr="00A71E34">
        <w:tc>
          <w:tcPr>
            <w:tcW w:w="3330" w:type="dxa"/>
            <w:hideMark/>
          </w:tcPr>
          <w:p w14:paraId="5A33E69D" w14:textId="77777777" w:rsidR="007023F4" w:rsidRPr="009259D7" w:rsidRDefault="007023F4" w:rsidP="007023F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40" w:type="dxa"/>
          </w:tcPr>
          <w:p w14:paraId="142301D6" w14:textId="77777777" w:rsidR="007023F4" w:rsidRPr="009259D7" w:rsidRDefault="007023F4" w:rsidP="007023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E0A1854" w14:textId="64E110CA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62" w:type="dxa"/>
          </w:tcPr>
          <w:p w14:paraId="04542117" w14:textId="77777777" w:rsidR="007023F4" w:rsidRPr="009259D7" w:rsidRDefault="007023F4" w:rsidP="007023F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2A862947" w14:textId="37306285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62" w:type="dxa"/>
          </w:tcPr>
          <w:p w14:paraId="77EA4BED" w14:textId="77777777" w:rsidR="007023F4" w:rsidRPr="009259D7" w:rsidRDefault="007023F4" w:rsidP="00702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726FB9B5" w14:textId="6A6AF467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43344346" w14:textId="77777777" w:rsidR="007023F4" w:rsidRPr="009259D7" w:rsidRDefault="007023F4" w:rsidP="007023F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4705AB45" w14:textId="63F8F385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</w:tr>
      <w:tr w:rsidR="007023F4" w:rsidRPr="009259D7" w14:paraId="0253F501" w14:textId="77777777" w:rsidTr="00A71E34">
        <w:tc>
          <w:tcPr>
            <w:tcW w:w="3330" w:type="dxa"/>
            <w:hideMark/>
          </w:tcPr>
          <w:p w14:paraId="6E6DC66C" w14:textId="77777777" w:rsidR="007023F4" w:rsidRPr="009259D7" w:rsidRDefault="007023F4" w:rsidP="007023F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540" w:type="dxa"/>
          </w:tcPr>
          <w:p w14:paraId="046202D7" w14:textId="77777777" w:rsidR="007023F4" w:rsidRPr="009259D7" w:rsidRDefault="007023F4" w:rsidP="007023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F13B145" w14:textId="294DF66B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1.91 - 28.65</w:t>
            </w:r>
          </w:p>
        </w:tc>
        <w:tc>
          <w:tcPr>
            <w:tcW w:w="262" w:type="dxa"/>
          </w:tcPr>
          <w:p w14:paraId="718482A0" w14:textId="77777777" w:rsidR="007023F4" w:rsidRPr="009259D7" w:rsidRDefault="007023F4" w:rsidP="007023F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039416CF" w14:textId="7B92D1C6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1.91 - 28.65</w:t>
            </w:r>
          </w:p>
        </w:tc>
        <w:tc>
          <w:tcPr>
            <w:tcW w:w="262" w:type="dxa"/>
          </w:tcPr>
          <w:p w14:paraId="633BBF37" w14:textId="77777777" w:rsidR="007023F4" w:rsidRPr="009259D7" w:rsidRDefault="007023F4" w:rsidP="00702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06238DC8" w14:textId="54733435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1.91 - 22.92</w:t>
            </w:r>
          </w:p>
        </w:tc>
        <w:tc>
          <w:tcPr>
            <w:tcW w:w="270" w:type="dxa"/>
          </w:tcPr>
          <w:p w14:paraId="1D02DB3E" w14:textId="77777777" w:rsidR="007023F4" w:rsidRPr="009259D7" w:rsidRDefault="007023F4" w:rsidP="007023F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11A1AC19" w14:textId="6D35646C" w:rsidR="007023F4" w:rsidRPr="009259D7" w:rsidRDefault="007023F4" w:rsidP="007023F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1.91 - 22.92</w:t>
            </w:r>
          </w:p>
        </w:tc>
      </w:tr>
    </w:tbl>
    <w:p w14:paraId="22AF01B7" w14:textId="77777777" w:rsidR="00596C46" w:rsidRPr="009259D7" w:rsidRDefault="00596C46" w:rsidP="001927AE">
      <w:pPr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BE9EE3" w14:textId="1A1CE202" w:rsidR="004C7AD6" w:rsidRPr="009259D7" w:rsidRDefault="004C7AD6" w:rsidP="001927AE">
      <w:pPr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E2383E" w14:textId="77777777" w:rsidR="003F3A28" w:rsidRPr="009259D7" w:rsidRDefault="003F3A2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71946AD4" w14:textId="45FAFAA9" w:rsidR="004C7AD6" w:rsidRPr="009259D7" w:rsidRDefault="004C7AD6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BA715B" w:rsidRPr="009259D7">
        <w:rPr>
          <w:rFonts w:asciiTheme="majorBidi" w:hAnsiTheme="majorBidi" w:cstheme="majorBidi"/>
          <w:sz w:val="28"/>
          <w:szCs w:val="28"/>
        </w:rPr>
        <w:t>6</w:t>
      </w:r>
      <w:r w:rsidR="006F75A6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6F75A6" w:rsidRPr="009259D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BA715B" w:rsidRPr="009259D7">
        <w:rPr>
          <w:rFonts w:asciiTheme="majorBidi" w:hAnsiTheme="majorBidi" w:cstheme="majorBidi"/>
          <w:sz w:val="28"/>
          <w:szCs w:val="28"/>
        </w:rPr>
        <w:t>5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ลา </w:t>
      </w:r>
      <w:r w:rsidR="007E56DD" w:rsidRPr="009259D7">
        <w:rPr>
          <w:rFonts w:asciiTheme="majorBidi" w:hAnsiTheme="majorBidi" w:cstheme="majorBidi"/>
          <w:sz w:val="28"/>
          <w:szCs w:val="28"/>
        </w:rPr>
        <w:t>14</w:t>
      </w:r>
      <w:r w:rsidR="00E61F46" w:rsidRPr="009259D7">
        <w:rPr>
          <w:rFonts w:asciiTheme="majorBidi" w:hAnsiTheme="majorBidi" w:cstheme="majorBidi"/>
          <w:sz w:val="28"/>
          <w:szCs w:val="28"/>
        </w:rPr>
        <w:t xml:space="preserve"> - </w:t>
      </w:r>
      <w:r w:rsidR="007E56DD" w:rsidRPr="009259D7">
        <w:rPr>
          <w:rFonts w:asciiTheme="majorBidi" w:hAnsiTheme="majorBidi" w:cstheme="majorBidi"/>
          <w:sz w:val="28"/>
          <w:szCs w:val="28"/>
        </w:rPr>
        <w:t>20</w:t>
      </w:r>
      <w:r w:rsidR="00286EDC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8F902A1" w14:textId="77777777" w:rsidR="007E56DD" w:rsidRPr="009259D7" w:rsidRDefault="007E56DD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F594BD2" w14:textId="2B5250F2" w:rsidR="00C5515B" w:rsidRPr="009259D7" w:rsidRDefault="00C5515B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BA715B" w:rsidRPr="009259D7">
        <w:rPr>
          <w:rFonts w:asciiTheme="majorBidi" w:hAnsiTheme="majorBidi" w:cstheme="majorBidi"/>
          <w:sz w:val="28"/>
          <w:szCs w:val="28"/>
        </w:rPr>
        <w:t>6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BA715B" w:rsidRPr="009259D7">
        <w:rPr>
          <w:rFonts w:asciiTheme="majorBidi" w:hAnsiTheme="majorBidi" w:cstheme="majorBidi"/>
          <w:sz w:val="28"/>
          <w:szCs w:val="28"/>
        </w:rPr>
        <w:t>5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ระยะเวลาถัวเฉลี่ยถ่วงน้ำหนักของภาระผูกพันผลประโยชน์ที่กำหนดไว้สำหรับบริษัทอยู่ในช่วงระยะเวลา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14</w:t>
      </w:r>
      <w:r w:rsidR="00EB30DC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EB30DC" w:rsidRPr="009259D7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16F49D17" w14:textId="7B49AFCB" w:rsidR="00F24A2F" w:rsidRPr="009259D7" w:rsidRDefault="00F24A2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  <w:cs/>
        </w:rPr>
      </w:pPr>
    </w:p>
    <w:p w14:paraId="7141107A" w14:textId="1EA40F88" w:rsidR="003F3A28" w:rsidRPr="009259D7" w:rsidRDefault="003F3A2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9259D7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741BF93D" w14:textId="77777777" w:rsidR="008A3AE9" w:rsidRPr="009259D7" w:rsidRDefault="008A3AE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cs/>
        </w:rPr>
      </w:pPr>
    </w:p>
    <w:p w14:paraId="7BB2656D" w14:textId="0C07E0FE" w:rsidR="00223DDF" w:rsidRPr="009259D7" w:rsidRDefault="00223DDF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5E9FABE" w14:textId="7A11BEE0" w:rsidR="00CC168B" w:rsidRPr="009259D7" w:rsidRDefault="00CC168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5D49269" w14:textId="17018383" w:rsidR="005837F1" w:rsidRPr="009259D7" w:rsidRDefault="005837F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01F095D" w14:textId="31B70748" w:rsidR="005837F1" w:rsidRPr="009259D7" w:rsidRDefault="005837F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59F2E78" w14:textId="56C69F36" w:rsidR="005837F1" w:rsidRPr="009259D7" w:rsidRDefault="005837F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CD6D0DB" w14:textId="78172D28" w:rsidR="005837F1" w:rsidRPr="009259D7" w:rsidRDefault="005837F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C2C624D" w14:textId="77777777" w:rsidR="005837F1" w:rsidRPr="009259D7" w:rsidRDefault="005837F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060"/>
        <w:gridCol w:w="180"/>
        <w:gridCol w:w="900"/>
        <w:gridCol w:w="180"/>
        <w:gridCol w:w="1080"/>
        <w:gridCol w:w="179"/>
        <w:gridCol w:w="991"/>
        <w:gridCol w:w="164"/>
        <w:gridCol w:w="1006"/>
        <w:gridCol w:w="170"/>
        <w:gridCol w:w="1090"/>
      </w:tblGrid>
      <w:tr w:rsidR="008B56ED" w:rsidRPr="009259D7" w14:paraId="17C05F6E" w14:textId="77777777" w:rsidTr="00CE1EA4">
        <w:trPr>
          <w:trHeight w:val="20"/>
        </w:trPr>
        <w:tc>
          <w:tcPr>
            <w:tcW w:w="3060" w:type="dxa"/>
          </w:tcPr>
          <w:p w14:paraId="05B6D8CF" w14:textId="77777777" w:rsidR="008B56ED" w:rsidRPr="009259D7" w:rsidRDefault="008B56ED" w:rsidP="001927A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1626FDB" w14:textId="77777777" w:rsidR="008B56ED" w:rsidRPr="009259D7" w:rsidRDefault="008B56ED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900" w:type="dxa"/>
          </w:tcPr>
          <w:p w14:paraId="52A837B8" w14:textId="51C8DA10" w:rsidR="008B56ED" w:rsidRPr="009259D7" w:rsidRDefault="008B56ED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22E6FA2" w14:textId="77777777" w:rsidR="008B56ED" w:rsidRPr="009259D7" w:rsidRDefault="008B56ED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hideMark/>
          </w:tcPr>
          <w:p w14:paraId="1A6E625E" w14:textId="6B68E537" w:rsidR="008B56ED" w:rsidRPr="009259D7" w:rsidRDefault="008B56ED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="Angsana New" w:hAnsi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8B56ED" w:rsidRPr="009259D7" w14:paraId="24279A18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4A19CA0A" w14:textId="77777777" w:rsidR="008B56ED" w:rsidRPr="009259D7" w:rsidRDefault="008B56ED" w:rsidP="001927AE">
            <w:pPr>
              <w:ind w:right="-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180" w:type="dxa"/>
          </w:tcPr>
          <w:p w14:paraId="7207269E" w14:textId="77777777" w:rsidR="008B56ED" w:rsidRPr="009259D7" w:rsidRDefault="008B56ED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5A68BB9F" w14:textId="26E998B5" w:rsidR="008B56ED" w:rsidRPr="009259D7" w:rsidRDefault="008B56ED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919E6FD" w14:textId="77777777" w:rsidR="008B56ED" w:rsidRPr="009259D7" w:rsidRDefault="008B56ED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7EF2A25E" w14:textId="3A7D6F0C" w:rsidR="008B56ED" w:rsidRPr="009259D7" w:rsidRDefault="008B56ED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</w:p>
        </w:tc>
        <w:tc>
          <w:tcPr>
            <w:tcW w:w="164" w:type="dxa"/>
          </w:tcPr>
          <w:p w14:paraId="3D4BE7A9" w14:textId="77777777" w:rsidR="008B56ED" w:rsidRPr="009259D7" w:rsidRDefault="008B56E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66" w:type="dxa"/>
            <w:gridSpan w:val="3"/>
            <w:hideMark/>
          </w:tcPr>
          <w:p w14:paraId="24030D72" w14:textId="77777777" w:rsidR="008B56ED" w:rsidRPr="009259D7" w:rsidRDefault="008B56ED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ลดลง</w:t>
            </w:r>
          </w:p>
        </w:tc>
      </w:tr>
      <w:tr w:rsidR="00BA715B" w:rsidRPr="009259D7" w14:paraId="48ED21DB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1E4F4FBB" w14:textId="77777777" w:rsidR="00BA715B" w:rsidRPr="009259D7" w:rsidRDefault="00BA715B" w:rsidP="00BA715B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80" w:type="dxa"/>
          </w:tcPr>
          <w:p w14:paraId="0EB9182F" w14:textId="77777777" w:rsidR="00BA715B" w:rsidRPr="009259D7" w:rsidRDefault="00BA715B" w:rsidP="00BA71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3B27792" w14:textId="17616700" w:rsidR="00BA715B" w:rsidRPr="009259D7" w:rsidRDefault="00BA715B" w:rsidP="00BA71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76A598F" w14:textId="77777777" w:rsidR="00BA715B" w:rsidRPr="009259D7" w:rsidRDefault="00BA715B" w:rsidP="00BA71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0A2168C" w14:textId="3B45C1B9" w:rsidR="00BA715B" w:rsidRPr="009259D7" w:rsidRDefault="00BA715B" w:rsidP="00BA71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9259D7">
              <w:rPr>
                <w:rFonts w:ascii="Angsana New" w:hAnsi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9" w:type="dxa"/>
            <w:shd w:val="clear" w:color="auto" w:fill="auto"/>
          </w:tcPr>
          <w:p w14:paraId="7547D205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5F510FDD" w14:textId="04DFE50E" w:rsidR="00BA715B" w:rsidRPr="009259D7" w:rsidRDefault="00BA715B" w:rsidP="00BA715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9259D7">
              <w:rPr>
                <w:rFonts w:ascii="Angsana New" w:hAnsi="Angsana New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64" w:type="dxa"/>
            <w:shd w:val="clear" w:color="auto" w:fill="auto"/>
          </w:tcPr>
          <w:p w14:paraId="43DA697A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shd w:val="clear" w:color="auto" w:fill="auto"/>
            <w:hideMark/>
          </w:tcPr>
          <w:p w14:paraId="2D0D3F25" w14:textId="08AB531E" w:rsidR="00BA715B" w:rsidRPr="009259D7" w:rsidRDefault="00BA715B" w:rsidP="00BA715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9259D7">
              <w:rPr>
                <w:rFonts w:ascii="Angsana New" w:hAnsi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0" w:type="dxa"/>
            <w:shd w:val="clear" w:color="auto" w:fill="auto"/>
          </w:tcPr>
          <w:p w14:paraId="703C2F67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shd w:val="clear" w:color="auto" w:fill="auto"/>
            <w:hideMark/>
          </w:tcPr>
          <w:p w14:paraId="4FF36EC3" w14:textId="3615C399" w:rsidR="00BA715B" w:rsidRPr="009259D7" w:rsidRDefault="00BA715B" w:rsidP="00BA715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9259D7">
              <w:rPr>
                <w:rFonts w:ascii="Angsana New" w:hAnsi="Angsana New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FF35A7" w:rsidRPr="009259D7" w14:paraId="00D71E74" w14:textId="77777777" w:rsidTr="00FF35A7">
        <w:trPr>
          <w:trHeight w:val="20"/>
          <w:tblHeader/>
        </w:trPr>
        <w:tc>
          <w:tcPr>
            <w:tcW w:w="3060" w:type="dxa"/>
          </w:tcPr>
          <w:p w14:paraId="5C2041EF" w14:textId="77777777" w:rsidR="00FF35A7" w:rsidRPr="009259D7" w:rsidRDefault="00FF35A7" w:rsidP="001927A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5C8E5274" w14:textId="77777777" w:rsidR="00FF35A7" w:rsidRPr="009259D7" w:rsidRDefault="00FF35A7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AFE03CE" w14:textId="77777777" w:rsidR="00FF35A7" w:rsidRPr="009259D7" w:rsidRDefault="00FF35A7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DE4E39B" w14:textId="77777777" w:rsidR="00FF35A7" w:rsidRPr="009259D7" w:rsidRDefault="00FF35A7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rPr>
                <w:rFonts w:ascii="Angsana New" w:hAnsi="Angsana New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3954725" w14:textId="647A13AD" w:rsidR="00FF35A7" w:rsidRPr="009259D7" w:rsidRDefault="00FF35A7" w:rsidP="001927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="001D297E" w:rsidRPr="009259D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="001D297E" w:rsidRPr="009259D7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A715B" w:rsidRPr="009259D7" w14:paraId="4F0F8501" w14:textId="77777777" w:rsidTr="00CE1EA4">
        <w:trPr>
          <w:trHeight w:val="20"/>
        </w:trPr>
        <w:tc>
          <w:tcPr>
            <w:tcW w:w="3060" w:type="dxa"/>
          </w:tcPr>
          <w:p w14:paraId="4C38A16E" w14:textId="77777777" w:rsidR="00BA715B" w:rsidRPr="009259D7" w:rsidRDefault="00BA715B" w:rsidP="00BA715B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80" w:type="dxa"/>
          </w:tcPr>
          <w:p w14:paraId="0098CDDA" w14:textId="77777777" w:rsidR="00BA715B" w:rsidRPr="009259D7" w:rsidRDefault="00BA715B" w:rsidP="00BA715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3395CEC1" w14:textId="6DE18ADA" w:rsidR="00BA715B" w:rsidRPr="009259D7" w:rsidRDefault="00BA715B" w:rsidP="00BA715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9259D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1D49216F" w14:textId="77777777" w:rsidR="00BA715B" w:rsidRPr="009259D7" w:rsidRDefault="00BA715B" w:rsidP="00BA715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vAlign w:val="center"/>
          </w:tcPr>
          <w:p w14:paraId="15299B22" w14:textId="3D3E1067" w:rsidR="00BA715B" w:rsidRPr="009259D7" w:rsidRDefault="00037962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(2,754)</w:t>
            </w:r>
          </w:p>
        </w:tc>
        <w:tc>
          <w:tcPr>
            <w:tcW w:w="179" w:type="dxa"/>
            <w:vAlign w:val="center"/>
          </w:tcPr>
          <w:p w14:paraId="783112BB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vAlign w:val="center"/>
          </w:tcPr>
          <w:p w14:paraId="0DA896A8" w14:textId="36C8998E" w:rsidR="00BA715B" w:rsidRPr="009259D7" w:rsidRDefault="00BA715B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(2,958)</w:t>
            </w:r>
          </w:p>
        </w:tc>
        <w:tc>
          <w:tcPr>
            <w:tcW w:w="164" w:type="dxa"/>
            <w:vAlign w:val="center"/>
          </w:tcPr>
          <w:p w14:paraId="17A8754A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center"/>
          </w:tcPr>
          <w:p w14:paraId="34A84B96" w14:textId="0BD70370" w:rsidR="00BA715B" w:rsidRPr="009259D7" w:rsidRDefault="00037962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3,267</w:t>
            </w:r>
          </w:p>
        </w:tc>
        <w:tc>
          <w:tcPr>
            <w:tcW w:w="170" w:type="dxa"/>
            <w:vAlign w:val="center"/>
          </w:tcPr>
          <w:p w14:paraId="376879B5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center"/>
          </w:tcPr>
          <w:p w14:paraId="3E11E1C8" w14:textId="561001A9" w:rsidR="00BA715B" w:rsidRPr="009259D7" w:rsidRDefault="00BA715B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3,530</w:t>
            </w:r>
          </w:p>
        </w:tc>
      </w:tr>
      <w:tr w:rsidR="00BA715B" w:rsidRPr="009259D7" w14:paraId="523AB2DD" w14:textId="77777777" w:rsidTr="00CE1EA4">
        <w:trPr>
          <w:trHeight w:val="20"/>
        </w:trPr>
        <w:tc>
          <w:tcPr>
            <w:tcW w:w="3060" w:type="dxa"/>
          </w:tcPr>
          <w:p w14:paraId="216E5EEB" w14:textId="77777777" w:rsidR="00BA715B" w:rsidRPr="009259D7" w:rsidRDefault="00BA715B" w:rsidP="00BA715B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80" w:type="dxa"/>
          </w:tcPr>
          <w:p w14:paraId="70357B2C" w14:textId="77777777" w:rsidR="00BA715B" w:rsidRPr="009259D7" w:rsidRDefault="00BA715B" w:rsidP="00BA715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23C11E6" w14:textId="011DD308" w:rsidR="00BA715B" w:rsidRPr="009259D7" w:rsidRDefault="00BA715B" w:rsidP="00BA715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9259D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6A8F9043" w14:textId="77777777" w:rsidR="00BA715B" w:rsidRPr="009259D7" w:rsidRDefault="00BA715B" w:rsidP="00BA715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758764B1" w14:textId="7AE205EC" w:rsidR="00BA715B" w:rsidRPr="009259D7" w:rsidRDefault="00037962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3,537</w:t>
            </w:r>
          </w:p>
        </w:tc>
        <w:tc>
          <w:tcPr>
            <w:tcW w:w="179" w:type="dxa"/>
          </w:tcPr>
          <w:p w14:paraId="662EC6B8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</w:tcPr>
          <w:p w14:paraId="2B8A7AC1" w14:textId="4C59B433" w:rsidR="00BA715B" w:rsidRPr="009259D7" w:rsidRDefault="00BA715B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3,704</w:t>
            </w:r>
          </w:p>
        </w:tc>
        <w:tc>
          <w:tcPr>
            <w:tcW w:w="164" w:type="dxa"/>
          </w:tcPr>
          <w:p w14:paraId="7A9405E4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BB2FC7C" w14:textId="0A352FD2" w:rsidR="00BA715B" w:rsidRPr="009259D7" w:rsidRDefault="00037962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(3,019)</w:t>
            </w:r>
          </w:p>
        </w:tc>
        <w:tc>
          <w:tcPr>
            <w:tcW w:w="170" w:type="dxa"/>
          </w:tcPr>
          <w:p w14:paraId="3C8CCFE1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010FB260" w14:textId="441B3B0A" w:rsidR="00BA715B" w:rsidRPr="009259D7" w:rsidRDefault="00BA715B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(3,163)</w:t>
            </w:r>
          </w:p>
        </w:tc>
      </w:tr>
      <w:tr w:rsidR="00BA715B" w:rsidRPr="009259D7" w14:paraId="2B4A5C66" w14:textId="77777777" w:rsidTr="00CE1EA4">
        <w:trPr>
          <w:trHeight w:val="20"/>
        </w:trPr>
        <w:tc>
          <w:tcPr>
            <w:tcW w:w="3060" w:type="dxa"/>
            <w:hideMark/>
          </w:tcPr>
          <w:p w14:paraId="30ECA5A6" w14:textId="77777777" w:rsidR="00BA715B" w:rsidRPr="009259D7" w:rsidRDefault="00BA715B" w:rsidP="00BA715B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180" w:type="dxa"/>
          </w:tcPr>
          <w:p w14:paraId="34428A92" w14:textId="77777777" w:rsidR="00BA715B" w:rsidRPr="009259D7" w:rsidRDefault="00BA715B" w:rsidP="00BA715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019B9CB0" w14:textId="4EC34533" w:rsidR="00BA715B" w:rsidRPr="009259D7" w:rsidRDefault="00BA715B" w:rsidP="00BA715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9259D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74AB67AF" w14:textId="77777777" w:rsidR="00BA715B" w:rsidRPr="009259D7" w:rsidRDefault="00BA715B" w:rsidP="00BA715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vAlign w:val="bottom"/>
          </w:tcPr>
          <w:p w14:paraId="49D6B513" w14:textId="3EEA30B5" w:rsidR="00BA715B" w:rsidRPr="009259D7" w:rsidRDefault="00037962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(2,654)</w:t>
            </w:r>
          </w:p>
        </w:tc>
        <w:tc>
          <w:tcPr>
            <w:tcW w:w="179" w:type="dxa"/>
            <w:vAlign w:val="bottom"/>
          </w:tcPr>
          <w:p w14:paraId="4CED6907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4AE30FA7" w14:textId="73794E7E" w:rsidR="00BA715B" w:rsidRPr="009259D7" w:rsidRDefault="00BA715B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(2,679)</w:t>
            </w:r>
          </w:p>
        </w:tc>
        <w:tc>
          <w:tcPr>
            <w:tcW w:w="164" w:type="dxa"/>
            <w:vAlign w:val="bottom"/>
          </w:tcPr>
          <w:p w14:paraId="03DC58E8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74B6A96" w14:textId="0EF74F8C" w:rsidR="00BA715B" w:rsidRPr="009259D7" w:rsidRDefault="00037962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3,322</w:t>
            </w:r>
          </w:p>
        </w:tc>
        <w:tc>
          <w:tcPr>
            <w:tcW w:w="170" w:type="dxa"/>
            <w:vAlign w:val="bottom"/>
          </w:tcPr>
          <w:p w14:paraId="6344E012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6454FBBD" w14:textId="291F9FC5" w:rsidR="00BA715B" w:rsidRPr="009259D7" w:rsidRDefault="00BA715B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3,326</w:t>
            </w:r>
          </w:p>
        </w:tc>
      </w:tr>
      <w:tr w:rsidR="00BA715B" w:rsidRPr="009259D7" w14:paraId="205FDF84" w14:textId="77777777" w:rsidTr="00E34AF7">
        <w:trPr>
          <w:trHeight w:val="20"/>
        </w:trPr>
        <w:tc>
          <w:tcPr>
            <w:tcW w:w="3060" w:type="dxa"/>
            <w:hideMark/>
          </w:tcPr>
          <w:p w14:paraId="19AF5CA9" w14:textId="77777777" w:rsidR="00BA715B" w:rsidRPr="009259D7" w:rsidRDefault="00BA715B" w:rsidP="00BA715B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80" w:type="dxa"/>
          </w:tcPr>
          <w:p w14:paraId="54E734B2" w14:textId="77777777" w:rsidR="00BA715B" w:rsidRPr="009259D7" w:rsidRDefault="00BA715B" w:rsidP="00BA715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7782830D" w14:textId="1AE16B89" w:rsidR="00BA715B" w:rsidRPr="009259D7" w:rsidRDefault="00BA715B" w:rsidP="00BA715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9259D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2E47C8AE" w14:textId="77777777" w:rsidR="00BA715B" w:rsidRPr="009259D7" w:rsidRDefault="00BA715B" w:rsidP="00BA715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4EA8ABF" w14:textId="1145CCB2" w:rsidR="00BA715B" w:rsidRPr="009259D7" w:rsidRDefault="00037962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(355)</w:t>
            </w:r>
          </w:p>
        </w:tc>
        <w:tc>
          <w:tcPr>
            <w:tcW w:w="179" w:type="dxa"/>
          </w:tcPr>
          <w:p w14:paraId="14D9B980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</w:tcPr>
          <w:p w14:paraId="7FAE1D7E" w14:textId="193863A5" w:rsidR="00BA715B" w:rsidRPr="009259D7" w:rsidRDefault="00BA715B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(372)</w:t>
            </w:r>
          </w:p>
        </w:tc>
        <w:tc>
          <w:tcPr>
            <w:tcW w:w="164" w:type="dxa"/>
          </w:tcPr>
          <w:p w14:paraId="55AE5B3D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CEF25BA" w14:textId="2EDD09F1" w:rsidR="00BA715B" w:rsidRPr="009259D7" w:rsidRDefault="00037962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361</w:t>
            </w:r>
          </w:p>
        </w:tc>
        <w:tc>
          <w:tcPr>
            <w:tcW w:w="170" w:type="dxa"/>
          </w:tcPr>
          <w:p w14:paraId="1D871FFF" w14:textId="77777777" w:rsidR="00BA715B" w:rsidRPr="009259D7" w:rsidRDefault="00BA715B" w:rsidP="00BA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63E341CA" w14:textId="0384A77B" w:rsidR="00BA715B" w:rsidRPr="009259D7" w:rsidRDefault="00BA715B" w:rsidP="00BA715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378</w:t>
            </w:r>
          </w:p>
        </w:tc>
      </w:tr>
      <w:tr w:rsidR="00AD4E3A" w:rsidRPr="009259D7" w14:paraId="68CC8113" w14:textId="77777777" w:rsidTr="00CE1EA4">
        <w:trPr>
          <w:trHeight w:val="20"/>
        </w:trPr>
        <w:tc>
          <w:tcPr>
            <w:tcW w:w="3060" w:type="dxa"/>
          </w:tcPr>
          <w:p w14:paraId="3DCE0F06" w14:textId="77777777" w:rsidR="00AD4E3A" w:rsidRPr="009259D7" w:rsidRDefault="00AD4E3A" w:rsidP="001927AE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5FB90E76" w14:textId="77777777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5232875" w14:textId="2D598E69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4DF3C8F" w14:textId="77777777" w:rsidR="00AD4E3A" w:rsidRPr="009259D7" w:rsidRDefault="00AD4E3A" w:rsidP="001927A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0D3CAB9" w14:textId="40D56061" w:rsidR="00AD4E3A" w:rsidRPr="009259D7" w:rsidRDefault="00AD4E3A" w:rsidP="001927A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9" w:type="dxa"/>
          </w:tcPr>
          <w:p w14:paraId="6814FA37" w14:textId="77777777" w:rsidR="00AD4E3A" w:rsidRPr="009259D7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</w:tcPr>
          <w:p w14:paraId="07CFF61D" w14:textId="77777777" w:rsidR="00AD4E3A" w:rsidRPr="009259D7" w:rsidRDefault="00AD4E3A" w:rsidP="001927A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4" w:type="dxa"/>
          </w:tcPr>
          <w:p w14:paraId="502159C0" w14:textId="77777777" w:rsidR="00AD4E3A" w:rsidRPr="009259D7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2A7D02D4" w14:textId="77777777" w:rsidR="00AD4E3A" w:rsidRPr="009259D7" w:rsidRDefault="00AD4E3A" w:rsidP="001927A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0" w:type="dxa"/>
          </w:tcPr>
          <w:p w14:paraId="18E23DF5" w14:textId="77777777" w:rsidR="00AD4E3A" w:rsidRPr="009259D7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3A6FA9A9" w14:textId="77777777" w:rsidR="00AD4E3A" w:rsidRPr="009259D7" w:rsidRDefault="00AD4E3A" w:rsidP="001927A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AD4E3A" w:rsidRPr="009259D7" w14:paraId="15CD2E2F" w14:textId="77777777" w:rsidTr="00CE1EA4">
        <w:trPr>
          <w:trHeight w:val="20"/>
        </w:trPr>
        <w:tc>
          <w:tcPr>
            <w:tcW w:w="3060" w:type="dxa"/>
          </w:tcPr>
          <w:p w14:paraId="08809717" w14:textId="77777777" w:rsidR="00AD4E3A" w:rsidRPr="009259D7" w:rsidRDefault="00AD4E3A" w:rsidP="001927A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385628D0" w14:textId="77777777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830F105" w14:textId="596CA72C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3A3FF17" w14:textId="77777777" w:rsidR="00AD4E3A" w:rsidRPr="009259D7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hideMark/>
          </w:tcPr>
          <w:p w14:paraId="189B3857" w14:textId="13231331" w:rsidR="00AD4E3A" w:rsidRPr="009259D7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9259D7">
              <w:rPr>
                <w:rFonts w:ascii="Angsana New" w:hAnsi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D4E3A" w:rsidRPr="009259D7" w14:paraId="2E0B9B0A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7B718CF9" w14:textId="77777777" w:rsidR="00AD4E3A" w:rsidRPr="009259D7" w:rsidRDefault="00AD4E3A" w:rsidP="001927AE">
            <w:pPr>
              <w:tabs>
                <w:tab w:val="clear" w:pos="2807"/>
              </w:tabs>
              <w:ind w:right="-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180" w:type="dxa"/>
          </w:tcPr>
          <w:p w14:paraId="3128240D" w14:textId="77777777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E3A2CBC" w14:textId="5C6887A1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A6DECEC" w14:textId="77777777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28D300F0" w14:textId="057DE95B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</w:p>
        </w:tc>
        <w:tc>
          <w:tcPr>
            <w:tcW w:w="164" w:type="dxa"/>
          </w:tcPr>
          <w:p w14:paraId="41D7CC75" w14:textId="77777777" w:rsidR="00AD4E3A" w:rsidRPr="009259D7" w:rsidRDefault="00AD4E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66" w:type="dxa"/>
            <w:gridSpan w:val="3"/>
            <w:hideMark/>
          </w:tcPr>
          <w:p w14:paraId="0ECB731B" w14:textId="77777777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ลดลง</w:t>
            </w:r>
          </w:p>
        </w:tc>
      </w:tr>
      <w:tr w:rsidR="00AD4E3A" w:rsidRPr="009259D7" w14:paraId="7FD0B8A1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0E47AC5F" w14:textId="77777777" w:rsidR="00AD4E3A" w:rsidRPr="009259D7" w:rsidRDefault="00AD4E3A" w:rsidP="001927AE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9259D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80" w:type="dxa"/>
          </w:tcPr>
          <w:p w14:paraId="34A15700" w14:textId="77777777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EAC74E7" w14:textId="6BFBC429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17787C3" w14:textId="77777777" w:rsidR="00AD4E3A" w:rsidRPr="009259D7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690DAB31" w14:textId="5D680C04" w:rsidR="00AD4E3A" w:rsidRPr="009259D7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="00BA715B" w:rsidRPr="009259D7">
              <w:rPr>
                <w:rFonts w:ascii="Angsana New" w:hAnsi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9" w:type="dxa"/>
            <w:shd w:val="clear" w:color="auto" w:fill="auto"/>
          </w:tcPr>
          <w:p w14:paraId="4C6D5895" w14:textId="77777777" w:rsidR="00AD4E3A" w:rsidRPr="009259D7" w:rsidRDefault="00AD4E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19EC278B" w14:textId="21E5808C" w:rsidR="00AD4E3A" w:rsidRPr="009259D7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</w:t>
            </w:r>
            <w:r w:rsidR="00BA715B" w:rsidRPr="009259D7">
              <w:rPr>
                <w:rFonts w:ascii="Angsana New" w:hAnsi="Angsana New"/>
                <w:bCs/>
                <w:sz w:val="28"/>
                <w:szCs w:val="28"/>
                <w:lang w:val="en-US"/>
              </w:rPr>
              <w:t>65</w:t>
            </w:r>
          </w:p>
        </w:tc>
        <w:tc>
          <w:tcPr>
            <w:tcW w:w="164" w:type="dxa"/>
            <w:shd w:val="clear" w:color="auto" w:fill="auto"/>
          </w:tcPr>
          <w:p w14:paraId="13B5CA0E" w14:textId="77777777" w:rsidR="00AD4E3A" w:rsidRPr="009259D7" w:rsidRDefault="00AD4E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shd w:val="clear" w:color="auto" w:fill="auto"/>
            <w:hideMark/>
          </w:tcPr>
          <w:p w14:paraId="4015244C" w14:textId="056ACD6F" w:rsidR="00AD4E3A" w:rsidRPr="009259D7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="00BA715B" w:rsidRPr="009259D7">
              <w:rPr>
                <w:rFonts w:ascii="Angsana New" w:hAnsi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0" w:type="dxa"/>
            <w:shd w:val="clear" w:color="auto" w:fill="auto"/>
          </w:tcPr>
          <w:p w14:paraId="061E4DB5" w14:textId="77777777" w:rsidR="00AD4E3A" w:rsidRPr="009259D7" w:rsidRDefault="00AD4E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shd w:val="clear" w:color="auto" w:fill="auto"/>
            <w:hideMark/>
          </w:tcPr>
          <w:p w14:paraId="5397C0EA" w14:textId="59C58140" w:rsidR="00AD4E3A" w:rsidRPr="009259D7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="00BA715B" w:rsidRPr="009259D7">
              <w:rPr>
                <w:rFonts w:ascii="Angsana New" w:hAnsi="Angsana New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AD4E3A" w:rsidRPr="009259D7" w14:paraId="2E34B889" w14:textId="77777777" w:rsidTr="00CE1EA4">
        <w:trPr>
          <w:trHeight w:val="20"/>
          <w:tblHeader/>
        </w:trPr>
        <w:tc>
          <w:tcPr>
            <w:tcW w:w="3060" w:type="dxa"/>
          </w:tcPr>
          <w:p w14:paraId="054800B6" w14:textId="77777777" w:rsidR="00AD4E3A" w:rsidRPr="009259D7" w:rsidRDefault="00AD4E3A" w:rsidP="001927AE">
            <w:pPr>
              <w:ind w:left="234" w:hanging="35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E414170" w14:textId="77777777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36500249" w14:textId="2C936974" w:rsidR="00AD4E3A" w:rsidRPr="009259D7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5747B56" w14:textId="77777777" w:rsidR="00AD4E3A" w:rsidRPr="009259D7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vAlign w:val="center"/>
            <w:hideMark/>
          </w:tcPr>
          <w:p w14:paraId="36747EE4" w14:textId="71A015E2" w:rsidR="00AD4E3A" w:rsidRPr="009259D7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0609EA" w:rsidRPr="009259D7" w14:paraId="390EDB65" w14:textId="77777777" w:rsidTr="00CE1EA4">
        <w:trPr>
          <w:trHeight w:val="20"/>
        </w:trPr>
        <w:tc>
          <w:tcPr>
            <w:tcW w:w="3060" w:type="dxa"/>
            <w:hideMark/>
          </w:tcPr>
          <w:p w14:paraId="37983317" w14:textId="77777777" w:rsidR="000609EA" w:rsidRPr="009259D7" w:rsidRDefault="000609EA" w:rsidP="000609EA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80" w:type="dxa"/>
          </w:tcPr>
          <w:p w14:paraId="543BDCFA" w14:textId="77777777" w:rsidR="000609EA" w:rsidRPr="009259D7" w:rsidRDefault="000609EA" w:rsidP="000609EA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4ECD298" w14:textId="1878254E" w:rsidR="000609EA" w:rsidRPr="009259D7" w:rsidRDefault="000609EA" w:rsidP="000609EA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9259D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6CECEAA6" w14:textId="77777777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C57F7DE" w14:textId="56A5F49B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(1,514)</w:t>
            </w:r>
          </w:p>
        </w:tc>
        <w:tc>
          <w:tcPr>
            <w:tcW w:w="179" w:type="dxa"/>
            <w:vAlign w:val="center"/>
          </w:tcPr>
          <w:p w14:paraId="05CCFA03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center"/>
            <w:hideMark/>
          </w:tcPr>
          <w:p w14:paraId="239FEA08" w14:textId="1F37359B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(1,475)</w:t>
            </w:r>
          </w:p>
        </w:tc>
        <w:tc>
          <w:tcPr>
            <w:tcW w:w="164" w:type="dxa"/>
            <w:vAlign w:val="center"/>
          </w:tcPr>
          <w:p w14:paraId="48E1FD70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center"/>
          </w:tcPr>
          <w:p w14:paraId="20C484EF" w14:textId="427B21F7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1,774</w:t>
            </w:r>
          </w:p>
        </w:tc>
        <w:tc>
          <w:tcPr>
            <w:tcW w:w="170" w:type="dxa"/>
            <w:vAlign w:val="center"/>
          </w:tcPr>
          <w:p w14:paraId="2E2C9719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center"/>
            <w:hideMark/>
          </w:tcPr>
          <w:p w14:paraId="7FAD5E7D" w14:textId="4030FEF2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1,735</w:t>
            </w:r>
          </w:p>
        </w:tc>
      </w:tr>
      <w:tr w:rsidR="000609EA" w:rsidRPr="009259D7" w14:paraId="5E77FFCB" w14:textId="77777777" w:rsidTr="00CE1EA4">
        <w:trPr>
          <w:trHeight w:val="20"/>
        </w:trPr>
        <w:tc>
          <w:tcPr>
            <w:tcW w:w="3060" w:type="dxa"/>
            <w:hideMark/>
          </w:tcPr>
          <w:p w14:paraId="0A038072" w14:textId="77777777" w:rsidR="000609EA" w:rsidRPr="009259D7" w:rsidRDefault="000609EA" w:rsidP="000609EA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80" w:type="dxa"/>
          </w:tcPr>
          <w:p w14:paraId="70174A44" w14:textId="77777777" w:rsidR="000609EA" w:rsidRPr="009259D7" w:rsidRDefault="000609EA" w:rsidP="000609EA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3634538" w14:textId="17995324" w:rsidR="000609EA" w:rsidRPr="009259D7" w:rsidRDefault="000609EA" w:rsidP="000609EA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9259D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1BB4B4D8" w14:textId="77777777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634AD6" w14:textId="37A5CE2D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2,025</w:t>
            </w:r>
          </w:p>
        </w:tc>
        <w:tc>
          <w:tcPr>
            <w:tcW w:w="179" w:type="dxa"/>
          </w:tcPr>
          <w:p w14:paraId="463AD73F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hideMark/>
          </w:tcPr>
          <w:p w14:paraId="5A606E1E" w14:textId="1C3A329F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1,870</w:t>
            </w:r>
          </w:p>
        </w:tc>
        <w:tc>
          <w:tcPr>
            <w:tcW w:w="164" w:type="dxa"/>
          </w:tcPr>
          <w:p w14:paraId="406D53C2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06" w:type="dxa"/>
          </w:tcPr>
          <w:p w14:paraId="3D3311AB" w14:textId="08D2E4C3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(1,745)</w:t>
            </w:r>
          </w:p>
        </w:tc>
        <w:tc>
          <w:tcPr>
            <w:tcW w:w="170" w:type="dxa"/>
          </w:tcPr>
          <w:p w14:paraId="6B399EF1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hideMark/>
          </w:tcPr>
          <w:p w14:paraId="1C936AE1" w14:textId="5CA579C1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(1,623)</w:t>
            </w:r>
          </w:p>
        </w:tc>
      </w:tr>
      <w:tr w:rsidR="000609EA" w:rsidRPr="009259D7" w14:paraId="156504EC" w14:textId="77777777" w:rsidTr="00CE1EA4">
        <w:trPr>
          <w:trHeight w:val="20"/>
        </w:trPr>
        <w:tc>
          <w:tcPr>
            <w:tcW w:w="3060" w:type="dxa"/>
            <w:hideMark/>
          </w:tcPr>
          <w:p w14:paraId="3C9D0894" w14:textId="77777777" w:rsidR="000609EA" w:rsidRPr="009259D7" w:rsidRDefault="000609EA" w:rsidP="000609EA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80" w:type="dxa"/>
          </w:tcPr>
          <w:p w14:paraId="4C486FCE" w14:textId="77777777" w:rsidR="000609EA" w:rsidRPr="009259D7" w:rsidRDefault="000609EA" w:rsidP="000609EA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F5EFCF0" w14:textId="488909C4" w:rsidR="000609EA" w:rsidRPr="009259D7" w:rsidRDefault="000609EA" w:rsidP="000609EA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9259D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214BB18B" w14:textId="77777777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1A87F6" w14:textId="6EE37574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(1,160)</w:t>
            </w:r>
          </w:p>
        </w:tc>
        <w:tc>
          <w:tcPr>
            <w:tcW w:w="179" w:type="dxa"/>
            <w:vAlign w:val="bottom"/>
          </w:tcPr>
          <w:p w14:paraId="56DEBD1C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3A09C5B8" w14:textId="529A0BEA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(1,052)</w:t>
            </w:r>
          </w:p>
        </w:tc>
        <w:tc>
          <w:tcPr>
            <w:tcW w:w="164" w:type="dxa"/>
            <w:vAlign w:val="bottom"/>
          </w:tcPr>
          <w:p w14:paraId="23F308ED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DAA20D9" w14:textId="1D9ED320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1,337</w:t>
            </w:r>
          </w:p>
        </w:tc>
        <w:tc>
          <w:tcPr>
            <w:tcW w:w="170" w:type="dxa"/>
            <w:vAlign w:val="bottom"/>
          </w:tcPr>
          <w:p w14:paraId="42BAF9E0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1A10E670" w14:textId="5EF370BF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1,203</w:t>
            </w:r>
          </w:p>
        </w:tc>
      </w:tr>
      <w:tr w:rsidR="000609EA" w:rsidRPr="009259D7" w14:paraId="4D61AC54" w14:textId="77777777" w:rsidTr="00E34AF7">
        <w:trPr>
          <w:trHeight w:val="20"/>
        </w:trPr>
        <w:tc>
          <w:tcPr>
            <w:tcW w:w="3060" w:type="dxa"/>
            <w:hideMark/>
          </w:tcPr>
          <w:p w14:paraId="44F1670F" w14:textId="77777777" w:rsidR="000609EA" w:rsidRPr="009259D7" w:rsidRDefault="000609EA" w:rsidP="000609EA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80" w:type="dxa"/>
          </w:tcPr>
          <w:p w14:paraId="75B9CA91" w14:textId="77777777" w:rsidR="000609EA" w:rsidRPr="009259D7" w:rsidRDefault="000609EA" w:rsidP="000609EA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7C0B827D" w14:textId="6A7DC349" w:rsidR="000609EA" w:rsidRPr="009259D7" w:rsidRDefault="000609EA" w:rsidP="000609EA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9259D7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59855F99" w14:textId="77777777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99DFA8" w14:textId="271DCC91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(197)</w:t>
            </w:r>
          </w:p>
        </w:tc>
        <w:tc>
          <w:tcPr>
            <w:tcW w:w="179" w:type="dxa"/>
          </w:tcPr>
          <w:p w14:paraId="0A261FC1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hideMark/>
          </w:tcPr>
          <w:p w14:paraId="739CDBEB" w14:textId="60E78C93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(183)</w:t>
            </w:r>
          </w:p>
        </w:tc>
        <w:tc>
          <w:tcPr>
            <w:tcW w:w="164" w:type="dxa"/>
          </w:tcPr>
          <w:p w14:paraId="63ADB809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A7A203E" w14:textId="711634A2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70" w:type="dxa"/>
          </w:tcPr>
          <w:p w14:paraId="5A339E5F" w14:textId="77777777" w:rsidR="000609EA" w:rsidRPr="009259D7" w:rsidRDefault="000609EA" w:rsidP="0006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094F9707" w14:textId="7A81AA20" w:rsidR="000609EA" w:rsidRPr="009259D7" w:rsidRDefault="000609EA" w:rsidP="000609EA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/>
              </w:rPr>
              <w:t>186</w:t>
            </w:r>
          </w:p>
        </w:tc>
      </w:tr>
      <w:bookmarkEnd w:id="18"/>
    </w:tbl>
    <w:p w14:paraId="11CC803E" w14:textId="77777777" w:rsidR="00EF4E77" w:rsidRPr="009259D7" w:rsidRDefault="00EF4E77" w:rsidP="0070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BDD8173" w14:textId="42F642DD" w:rsidR="00473BF4" w:rsidRPr="009259D7" w:rsidRDefault="007023F4" w:rsidP="001927A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19</w:t>
      </w:r>
      <w:r w:rsidR="000F6980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03BB9" w:rsidRPr="009259D7">
        <w:rPr>
          <w:rFonts w:asciiTheme="majorBidi" w:eastAsia="MS Mincho" w:hAnsiTheme="majorBidi" w:cstheme="majorBidi"/>
          <w:sz w:val="28"/>
          <w:szCs w:val="28"/>
          <w:cs/>
        </w:rPr>
        <w:t>สำรอง</w:t>
      </w:r>
    </w:p>
    <w:p w14:paraId="2F360769" w14:textId="46C724CE" w:rsidR="00603BB9" w:rsidRPr="009259D7" w:rsidRDefault="00603BB9" w:rsidP="001927AE">
      <w:pPr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0F4143A8" w14:textId="6351D612" w:rsidR="00785D38" w:rsidRPr="009259D7" w:rsidRDefault="00785D38" w:rsidP="001927AE">
      <w:pPr>
        <w:ind w:left="540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55CD5075" w14:textId="77777777" w:rsidR="00785D38" w:rsidRPr="009259D7" w:rsidRDefault="00785D38" w:rsidP="001927AE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40947CD5" w14:textId="77777777" w:rsidR="00785D38" w:rsidRPr="009259D7" w:rsidRDefault="00785D38" w:rsidP="001927AE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1B85D98A" w14:textId="77777777" w:rsidR="00785D38" w:rsidRPr="009259D7" w:rsidRDefault="00785D3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Theme="majorBidi" w:hAnsiTheme="majorBidi" w:cstheme="majorBidi"/>
          <w:sz w:val="20"/>
          <w:szCs w:val="20"/>
        </w:rPr>
      </w:pPr>
    </w:p>
    <w:p w14:paraId="78F734A8" w14:textId="77777777" w:rsidR="00785D38" w:rsidRPr="009259D7" w:rsidRDefault="00785D3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3EAC13B5" w14:textId="77777777" w:rsidR="00D97666" w:rsidRPr="009259D7" w:rsidRDefault="00D9766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A7CD833" w14:textId="0F61E646" w:rsidR="00785D38" w:rsidRPr="009259D7" w:rsidRDefault="00785D3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E56DD" w:rsidRPr="009259D7">
        <w:rPr>
          <w:rFonts w:asciiTheme="majorBidi" w:hAnsiTheme="majorBidi" w:cstheme="majorBidi"/>
          <w:sz w:val="28"/>
          <w:szCs w:val="28"/>
        </w:rPr>
        <w:t>2535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7E56DD" w:rsidRPr="009259D7">
        <w:rPr>
          <w:rFonts w:asciiTheme="majorBidi" w:hAnsiTheme="majorBidi" w:cstheme="majorBidi"/>
          <w:sz w:val="28"/>
          <w:szCs w:val="28"/>
        </w:rPr>
        <w:t>116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9259D7">
        <w:rPr>
          <w:rFonts w:asciiTheme="majorBidi" w:hAnsiTheme="majorBidi" w:cstheme="majorBidi"/>
          <w:sz w:val="28"/>
          <w:szCs w:val="28"/>
        </w:rPr>
        <w:t>“</w:t>
      </w:r>
      <w:r w:rsidRPr="009259D7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9259D7">
        <w:rPr>
          <w:rFonts w:asciiTheme="majorBidi" w:hAnsiTheme="majorBidi" w:cstheme="majorBidi"/>
          <w:sz w:val="28"/>
          <w:szCs w:val="28"/>
        </w:rPr>
        <w:t>”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7E56DD" w:rsidRPr="009259D7">
        <w:rPr>
          <w:rFonts w:asciiTheme="majorBidi" w:hAnsiTheme="majorBidi" w:cstheme="majorBidi"/>
          <w:sz w:val="28"/>
          <w:szCs w:val="28"/>
        </w:rPr>
        <w:t>5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E56DD" w:rsidRPr="009259D7">
        <w:rPr>
          <w:rFonts w:asciiTheme="majorBidi" w:hAnsiTheme="majorBidi" w:cstheme="majorBidi"/>
          <w:sz w:val="28"/>
          <w:szCs w:val="28"/>
        </w:rPr>
        <w:t>10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527F0760" w14:textId="77777777" w:rsidR="00337664" w:rsidRPr="009259D7" w:rsidRDefault="0033766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84E6E26" w14:textId="1212673C" w:rsidR="008B56ED" w:rsidRPr="009259D7" w:rsidRDefault="008B56E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E4AC876" w14:textId="27BFE8B0" w:rsidR="00785D38" w:rsidRPr="009259D7" w:rsidRDefault="00785D3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3E4DA3BF" w14:textId="77777777" w:rsidR="000057A0" w:rsidRPr="009259D7" w:rsidRDefault="000057A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44936D9" w14:textId="00722396" w:rsidR="006375C0" w:rsidRPr="009259D7" w:rsidRDefault="006375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35CBD2FC" w14:textId="77777777" w:rsidR="006375C0" w:rsidRPr="009259D7" w:rsidRDefault="006375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2538270" w14:textId="1EB00DA6" w:rsidR="006375C0" w:rsidRPr="009259D7" w:rsidRDefault="006375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55672D6C" w14:textId="115EEA60" w:rsidR="00FE4236" w:rsidRPr="009259D7" w:rsidRDefault="00FE423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</w:pPr>
    </w:p>
    <w:p w14:paraId="52081058" w14:textId="515D9530" w:rsidR="00F4452B" w:rsidRPr="009259D7" w:rsidRDefault="007E56DD" w:rsidP="001927AE">
      <w:pPr>
        <w:pStyle w:val="Heading6"/>
        <w:tabs>
          <w:tab w:val="left" w:pos="540"/>
          <w:tab w:val="left" w:pos="630"/>
        </w:tabs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7023F4" w:rsidRPr="009259D7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0F6980" w:rsidRPr="009259D7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6B0788" w:rsidRPr="009259D7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1A67DAEF" w14:textId="77777777" w:rsidR="00F4452B" w:rsidRPr="009259D7" w:rsidRDefault="00F4452B" w:rsidP="001927AE">
      <w:pPr>
        <w:spacing w:line="240" w:lineRule="auto"/>
        <w:ind w:left="900"/>
        <w:rPr>
          <w:rFonts w:asciiTheme="majorBidi" w:hAnsiTheme="majorBidi" w:cstheme="majorBidi"/>
          <w:sz w:val="20"/>
          <w:szCs w:val="20"/>
        </w:rPr>
      </w:pPr>
    </w:p>
    <w:p w14:paraId="1D46C9EF" w14:textId="20E70D75" w:rsidR="004C09E1" w:rsidRPr="009259D7" w:rsidRDefault="00B045F5" w:rsidP="001927A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4C09E1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C09E1" w:rsidRPr="009259D7">
        <w:rPr>
          <w:rFonts w:asciiTheme="majorBidi" w:hAnsiTheme="majorBidi" w:cstheme="majorBidi"/>
          <w:sz w:val="28"/>
          <w:szCs w:val="28"/>
        </w:rPr>
        <w:t>/</w:t>
      </w:r>
      <w:r w:rsidR="004C09E1" w:rsidRPr="009259D7">
        <w:rPr>
          <w:rFonts w:asciiTheme="majorBidi" w:hAnsiTheme="majorBidi" w:cstheme="majorBidi"/>
          <w:sz w:val="28"/>
          <w:szCs w:val="28"/>
          <w:cs/>
        </w:rPr>
        <w:t xml:space="preserve">บริษัทมี </w:t>
      </w:r>
      <w:r w:rsidR="007E56DD" w:rsidRPr="009259D7">
        <w:rPr>
          <w:rFonts w:asciiTheme="majorBidi" w:hAnsiTheme="majorBidi" w:cstheme="majorBidi"/>
          <w:sz w:val="28"/>
          <w:szCs w:val="28"/>
        </w:rPr>
        <w:t>2</w:t>
      </w:r>
      <w:r w:rsidR="004C09E1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4C09E1" w:rsidRPr="009259D7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4C09E1" w:rsidRPr="009259D7">
        <w:rPr>
          <w:rFonts w:asciiTheme="majorBidi" w:hAnsiTheme="majorBidi" w:cstheme="majorBidi"/>
          <w:sz w:val="28"/>
          <w:szCs w:val="28"/>
        </w:rPr>
        <w:t>/</w:t>
      </w:r>
      <w:r w:rsidR="004C09E1" w:rsidRPr="009259D7">
        <w:rPr>
          <w:rFonts w:asciiTheme="majorBidi" w:hAnsiTheme="majorBidi" w:cstheme="majorBidi"/>
          <w:sz w:val="28"/>
          <w:szCs w:val="28"/>
          <w:cs/>
        </w:rPr>
        <w:t>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</w:t>
      </w:r>
      <w:r w:rsidR="004C09E1" w:rsidRPr="009259D7">
        <w:rPr>
          <w:rFonts w:asciiTheme="majorBidi" w:hAnsiTheme="majorBidi" w:cstheme="majorBidi"/>
          <w:sz w:val="28"/>
          <w:szCs w:val="28"/>
        </w:rPr>
        <w:t>/</w:t>
      </w:r>
      <w:r w:rsidR="004C09E1" w:rsidRPr="009259D7">
        <w:rPr>
          <w:rFonts w:asciiTheme="majorBidi" w:hAnsiTheme="majorBidi" w:cstheme="majorBidi"/>
          <w:sz w:val="28"/>
          <w:szCs w:val="28"/>
          <w:cs/>
        </w:rPr>
        <w:t>บริษัท โดยสรุปมีดังนี้</w:t>
      </w:r>
    </w:p>
    <w:p w14:paraId="3FBD97C3" w14:textId="77777777" w:rsidR="00357A19" w:rsidRPr="009259D7" w:rsidRDefault="00357A1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773E7AF" w14:textId="255FCF00" w:rsidR="00F4452B" w:rsidRPr="009259D7" w:rsidRDefault="00F4452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E56DD" w:rsidRPr="009259D7">
        <w:rPr>
          <w:rFonts w:asciiTheme="majorBidi" w:hAnsiTheme="majorBidi" w:cstheme="majorBidi"/>
          <w:sz w:val="28"/>
          <w:szCs w:val="28"/>
        </w:rPr>
        <w:t>1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1484" w:rsidRPr="009259D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ขายสินค้า</w:t>
      </w:r>
    </w:p>
    <w:p w14:paraId="648C083A" w14:textId="10FA5B73" w:rsidR="00217593" w:rsidRPr="009259D7" w:rsidRDefault="00F4452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E56DD" w:rsidRPr="009259D7">
        <w:rPr>
          <w:rFonts w:asciiTheme="majorBidi" w:hAnsiTheme="majorBidi" w:cstheme="majorBidi"/>
          <w:sz w:val="28"/>
          <w:szCs w:val="28"/>
        </w:rPr>
        <w:t>2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บริการ</w:t>
      </w:r>
    </w:p>
    <w:p w14:paraId="6B24893C" w14:textId="77777777" w:rsidR="004C09E1" w:rsidRPr="009259D7" w:rsidRDefault="004C09E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E2A54E" w14:textId="77777777" w:rsidR="0088733A" w:rsidRPr="009259D7" w:rsidRDefault="004C09E1" w:rsidP="001927A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ผลการดำเนินงานของแต่ละส่วนงานวัดโดยใช้กำไรขั้นต้น ซึ่งนำเสนอในรายงานการจัดการภายในและสอบทานโดย</w:t>
      </w:r>
      <w:r w:rsidR="000057A0" w:rsidRPr="009259D7">
        <w:rPr>
          <w:rFonts w:asciiTheme="majorBidi" w:hAnsiTheme="majorBidi" w:cstheme="majorBidi"/>
          <w:sz w:val="28"/>
          <w:szCs w:val="28"/>
          <w:cs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</w:t>
      </w:r>
      <w:r w:rsidRPr="009259D7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กำไร</w:t>
      </w:r>
      <w:r w:rsidRPr="009259D7">
        <w:rPr>
          <w:rFonts w:asciiTheme="majorBidi" w:hAnsiTheme="majorBidi" w:cstheme="majorBidi"/>
          <w:color w:val="000000"/>
          <w:sz w:val="28"/>
          <w:szCs w:val="28"/>
          <w:cs/>
        </w:rPr>
        <w:t>ขั้นต้น</w:t>
      </w:r>
      <w:r w:rsidRPr="009259D7">
        <w:rPr>
          <w:rFonts w:asciiTheme="majorBidi" w:hAnsiTheme="majorBidi" w:cstheme="majorBidi"/>
          <w:sz w:val="28"/>
          <w:szCs w:val="28"/>
          <w:cs/>
        </w:rPr>
        <w:t>ในการวัดผล</w:t>
      </w:r>
      <w:r w:rsidR="000057A0" w:rsidRPr="009259D7">
        <w:rPr>
          <w:rFonts w:asciiTheme="majorBidi" w:hAnsiTheme="majorBidi" w:cstheme="majorBidi"/>
          <w:sz w:val="28"/>
          <w:szCs w:val="28"/>
          <w:cs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D1FF1D1" w14:textId="43E462D9" w:rsidR="004A1BB9" w:rsidRPr="009259D7" w:rsidRDefault="004A1BB9" w:rsidP="001927AE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20"/>
          <w:szCs w:val="20"/>
        </w:rPr>
      </w:pPr>
    </w:p>
    <w:tbl>
      <w:tblPr>
        <w:tblW w:w="9290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664"/>
        <w:gridCol w:w="989"/>
        <w:gridCol w:w="164"/>
        <w:gridCol w:w="989"/>
        <w:gridCol w:w="164"/>
        <w:gridCol w:w="900"/>
        <w:gridCol w:w="176"/>
        <w:gridCol w:w="904"/>
        <w:gridCol w:w="180"/>
        <w:gridCol w:w="990"/>
        <w:gridCol w:w="180"/>
        <w:gridCol w:w="990"/>
      </w:tblGrid>
      <w:tr w:rsidR="004C09E1" w:rsidRPr="009259D7" w14:paraId="0FC3A3FA" w14:textId="77777777" w:rsidTr="00484C8B">
        <w:trPr>
          <w:trHeight w:val="80"/>
          <w:tblHeader/>
        </w:trPr>
        <w:tc>
          <w:tcPr>
            <w:tcW w:w="2664" w:type="dxa"/>
          </w:tcPr>
          <w:p w14:paraId="4B2BBEB9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26" w:type="dxa"/>
            <w:gridSpan w:val="11"/>
            <w:hideMark/>
          </w:tcPr>
          <w:p w14:paraId="68408F3A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C09E1" w:rsidRPr="009259D7" w14:paraId="316F8D88" w14:textId="77777777" w:rsidTr="00484C8B">
        <w:trPr>
          <w:trHeight w:val="80"/>
          <w:tblHeader/>
        </w:trPr>
        <w:tc>
          <w:tcPr>
            <w:tcW w:w="2664" w:type="dxa"/>
          </w:tcPr>
          <w:p w14:paraId="5F76639E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gridSpan w:val="3"/>
            <w:vAlign w:val="bottom"/>
            <w:hideMark/>
          </w:tcPr>
          <w:p w14:paraId="5BD88E45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164" w:type="dxa"/>
            <w:vAlign w:val="bottom"/>
          </w:tcPr>
          <w:p w14:paraId="1DD6E029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762385F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180" w:type="dxa"/>
          </w:tcPr>
          <w:p w14:paraId="6E19662E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5F71F276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9259D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88733A" w:rsidRPr="009259D7" w14:paraId="6132530A" w14:textId="77777777" w:rsidTr="00484C8B">
        <w:trPr>
          <w:tblHeader/>
        </w:trPr>
        <w:tc>
          <w:tcPr>
            <w:tcW w:w="2664" w:type="dxa"/>
            <w:hideMark/>
          </w:tcPr>
          <w:p w14:paraId="428852D8" w14:textId="513BD6AF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4184F591" w14:textId="0903DA7C" w:rsidR="0088733A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64" w:type="dxa"/>
          </w:tcPr>
          <w:p w14:paraId="24CDA315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1F58BC06" w14:textId="2C5FB5C4" w:rsidR="0088733A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64" w:type="dxa"/>
          </w:tcPr>
          <w:p w14:paraId="2A31F864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A4E73" w14:textId="47BB5404" w:rsidR="0088733A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76" w:type="dxa"/>
          </w:tcPr>
          <w:p w14:paraId="06904A94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</w:tcPr>
          <w:p w14:paraId="06424826" w14:textId="36C46556" w:rsidR="0088733A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7D69C44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525C8B" w14:textId="1DE2FCD2" w:rsidR="0088733A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1B4E68F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1E605" w14:textId="1CE931AE" w:rsidR="0088733A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88733A" w:rsidRPr="009259D7" w14:paraId="4CC17B10" w14:textId="77777777" w:rsidTr="00484C8B">
        <w:trPr>
          <w:tblHeader/>
        </w:trPr>
        <w:tc>
          <w:tcPr>
            <w:tcW w:w="2664" w:type="dxa"/>
          </w:tcPr>
          <w:p w14:paraId="62A87EF9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626" w:type="dxa"/>
            <w:gridSpan w:val="11"/>
            <w:hideMark/>
          </w:tcPr>
          <w:p w14:paraId="751BF636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9259D7" w14:paraId="599A9104" w14:textId="77777777" w:rsidTr="00484C8B">
        <w:tc>
          <w:tcPr>
            <w:tcW w:w="2664" w:type="dxa"/>
            <w:hideMark/>
          </w:tcPr>
          <w:p w14:paraId="359B01FC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9" w:type="dxa"/>
            <w:vAlign w:val="bottom"/>
          </w:tcPr>
          <w:p w14:paraId="16A7ECFA" w14:textId="0232AC33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433AF0C9" w14:textId="77777777" w:rsidR="0088733A" w:rsidRPr="009259D7" w:rsidRDefault="0088733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734312D" w14:textId="77777777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384F633D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9EF778" w14:textId="77777777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6588AE67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7979044" w14:textId="77777777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865B4B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6916DF" w14:textId="77777777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F9F65EA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15BA58" w14:textId="77777777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D57B1" w:rsidRPr="009259D7" w14:paraId="50975448" w14:textId="77777777" w:rsidTr="00484C8B">
        <w:tc>
          <w:tcPr>
            <w:tcW w:w="2664" w:type="dxa"/>
            <w:vAlign w:val="bottom"/>
            <w:hideMark/>
          </w:tcPr>
          <w:p w14:paraId="19BA387F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162526" w14:textId="0E196747" w:rsidR="001D57B1" w:rsidRPr="009259D7" w:rsidRDefault="000F7BEC" w:rsidP="001D57B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1,487,734</w:t>
            </w:r>
          </w:p>
        </w:tc>
        <w:tc>
          <w:tcPr>
            <w:tcW w:w="164" w:type="dxa"/>
          </w:tcPr>
          <w:p w14:paraId="249BE172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24A690" w14:textId="67ADB2CF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</w:t>
            </w:r>
            <w:r w:rsidR="00DB1F25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B1F25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164" w:type="dxa"/>
          </w:tcPr>
          <w:p w14:paraId="1816951E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635938" w14:textId="73CCF879" w:rsidR="001D57B1" w:rsidRPr="009259D7" w:rsidRDefault="006C4657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604,18</w:t>
            </w:r>
            <w:r w:rsidR="000E0CAC" w:rsidRPr="009259D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6" w:type="dxa"/>
          </w:tcPr>
          <w:p w14:paraId="3F629176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7326B8" w14:textId="0D920099" w:rsidR="001D57B1" w:rsidRPr="009259D7" w:rsidRDefault="00DB1F25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766,915</w:t>
            </w:r>
          </w:p>
        </w:tc>
        <w:tc>
          <w:tcPr>
            <w:tcW w:w="180" w:type="dxa"/>
          </w:tcPr>
          <w:p w14:paraId="33A14C4B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F89EDB" w14:textId="5A21D7E7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2,09</w:t>
            </w:r>
            <w:r w:rsidR="006C465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C465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0E0CAC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5F30795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76B8AB" w14:textId="2455DE66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2,011,796</w:t>
            </w:r>
          </w:p>
        </w:tc>
      </w:tr>
      <w:tr w:rsidR="001D57B1" w:rsidRPr="009259D7" w14:paraId="1896A186" w14:textId="77777777" w:rsidTr="00484C8B">
        <w:tc>
          <w:tcPr>
            <w:tcW w:w="2664" w:type="dxa"/>
          </w:tcPr>
          <w:p w14:paraId="5889380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233757A3" w14:textId="77777777" w:rsidR="001D57B1" w:rsidRPr="009259D7" w:rsidRDefault="001D57B1" w:rsidP="001D57B1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D29BBB1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651246F8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093997DA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1832E10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208AC134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  <w:vAlign w:val="bottom"/>
          </w:tcPr>
          <w:p w14:paraId="0622B3DF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C5B380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2816E13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A68A4FF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B8E992A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1D57B1" w:rsidRPr="009259D7" w14:paraId="2FD7A0CC" w14:textId="77777777" w:rsidTr="00484C8B">
        <w:tc>
          <w:tcPr>
            <w:tcW w:w="2664" w:type="dxa"/>
            <w:vAlign w:val="bottom"/>
          </w:tcPr>
          <w:p w14:paraId="442B1D19" w14:textId="530ED1FB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9" w:type="dxa"/>
            <w:vAlign w:val="bottom"/>
          </w:tcPr>
          <w:p w14:paraId="450821D9" w14:textId="77777777" w:rsidR="001D57B1" w:rsidRPr="009259D7" w:rsidRDefault="001D57B1" w:rsidP="001D57B1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4074C89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7100149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C0DF503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7D1D01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70CE6994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9B55824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D031CD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76540C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583389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1E9F72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D57B1" w:rsidRPr="009259D7" w14:paraId="26A613C1" w14:textId="77777777" w:rsidTr="00484C8B">
        <w:tc>
          <w:tcPr>
            <w:tcW w:w="2664" w:type="dxa"/>
            <w:hideMark/>
          </w:tcPr>
          <w:p w14:paraId="07C9574C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  <w:vAlign w:val="bottom"/>
          </w:tcPr>
          <w:p w14:paraId="5226A62C" w14:textId="77777777" w:rsidR="001D57B1" w:rsidRPr="009259D7" w:rsidRDefault="001D57B1" w:rsidP="001D57B1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FC1BC3A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65ED988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6FCC15CA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6CC8FE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7F676D3F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DD6F3D6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552C95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C5A26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3B2DC1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75007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D57B1" w:rsidRPr="009259D7" w14:paraId="174250FA" w14:textId="77777777" w:rsidTr="00484C8B">
        <w:tc>
          <w:tcPr>
            <w:tcW w:w="2664" w:type="dxa"/>
            <w:hideMark/>
          </w:tcPr>
          <w:p w14:paraId="4C50ACA7" w14:textId="6C977746" w:rsidR="001D57B1" w:rsidRPr="009259D7" w:rsidRDefault="001D57B1" w:rsidP="001D57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9" w:type="dxa"/>
          </w:tcPr>
          <w:p w14:paraId="4DFC5ED4" w14:textId="66FAF0B0" w:rsidR="001D57B1" w:rsidRPr="009259D7" w:rsidRDefault="000F7BEC" w:rsidP="001D57B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882,631</w:t>
            </w:r>
          </w:p>
        </w:tc>
        <w:tc>
          <w:tcPr>
            <w:tcW w:w="164" w:type="dxa"/>
          </w:tcPr>
          <w:p w14:paraId="65CED4E3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9FB8E" w14:textId="577DDEB8" w:rsidR="001D57B1" w:rsidRPr="009259D7" w:rsidRDefault="00DB1F25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917,686</w:t>
            </w:r>
          </w:p>
        </w:tc>
        <w:tc>
          <w:tcPr>
            <w:tcW w:w="164" w:type="dxa"/>
          </w:tcPr>
          <w:p w14:paraId="41C4506D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E3746" w14:textId="64A930A5" w:rsidR="001D57B1" w:rsidRPr="009259D7" w:rsidRDefault="000F7BEC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500,970</w:t>
            </w:r>
          </w:p>
        </w:tc>
        <w:tc>
          <w:tcPr>
            <w:tcW w:w="176" w:type="dxa"/>
          </w:tcPr>
          <w:p w14:paraId="0AAB2B76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3AEF5BA" w14:textId="71BDA7D8" w:rsidR="001D57B1" w:rsidRPr="009259D7" w:rsidRDefault="00DB1F25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663,222</w:t>
            </w:r>
          </w:p>
        </w:tc>
        <w:tc>
          <w:tcPr>
            <w:tcW w:w="180" w:type="dxa"/>
          </w:tcPr>
          <w:p w14:paraId="4A15D2B0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075EA" w14:textId="0B923ECC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1,383,60</w:t>
            </w:r>
            <w:r w:rsidR="00615375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DF872E4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C6958" w14:textId="074792A0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1,580,90</w:t>
            </w:r>
            <w:r w:rsidR="00DB1F25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1D57B1" w:rsidRPr="009259D7" w14:paraId="2B0E4880" w14:textId="77777777" w:rsidTr="00484C8B">
        <w:tc>
          <w:tcPr>
            <w:tcW w:w="2664" w:type="dxa"/>
            <w:hideMark/>
          </w:tcPr>
          <w:p w14:paraId="662951F9" w14:textId="5215DEA6" w:rsidR="001D57B1" w:rsidRPr="009259D7" w:rsidRDefault="001D57B1" w:rsidP="001D57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89" w:type="dxa"/>
          </w:tcPr>
          <w:p w14:paraId="5A3A9E6A" w14:textId="6D025ACF" w:rsidR="001D57B1" w:rsidRPr="009259D7" w:rsidRDefault="000F7BEC" w:rsidP="001D57B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382,836</w:t>
            </w:r>
          </w:p>
        </w:tc>
        <w:tc>
          <w:tcPr>
            <w:tcW w:w="164" w:type="dxa"/>
          </w:tcPr>
          <w:p w14:paraId="15DC2400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DBF29" w14:textId="594B4EB9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224,678</w:t>
            </w:r>
          </w:p>
        </w:tc>
        <w:tc>
          <w:tcPr>
            <w:tcW w:w="164" w:type="dxa"/>
          </w:tcPr>
          <w:p w14:paraId="5C7B5359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953CE" w14:textId="2F7BD85E" w:rsidR="001D57B1" w:rsidRPr="009259D7" w:rsidRDefault="006C4657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58,26</w:t>
            </w:r>
            <w:r w:rsidR="000E0CAC" w:rsidRPr="009259D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6" w:type="dxa"/>
          </w:tcPr>
          <w:p w14:paraId="6C50AA79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DA8DD57" w14:textId="5178DDD2" w:rsidR="001D57B1" w:rsidRPr="009259D7" w:rsidRDefault="001D57B1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52,320</w:t>
            </w:r>
          </w:p>
        </w:tc>
        <w:tc>
          <w:tcPr>
            <w:tcW w:w="180" w:type="dxa"/>
          </w:tcPr>
          <w:p w14:paraId="02404D6B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6AA41" w14:textId="338BA500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1290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1290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  <w:r w:rsidR="000E0CAC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71E7C25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8D8404" w14:textId="400CD0C6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276,998</w:t>
            </w:r>
          </w:p>
        </w:tc>
      </w:tr>
      <w:tr w:rsidR="001D57B1" w:rsidRPr="009259D7" w14:paraId="1FC92CE6" w14:textId="77777777" w:rsidTr="00E34AF7">
        <w:tc>
          <w:tcPr>
            <w:tcW w:w="2664" w:type="dxa"/>
            <w:hideMark/>
          </w:tcPr>
          <w:p w14:paraId="5E000F12" w14:textId="2C0B6B3C" w:rsidR="001D57B1" w:rsidRPr="009259D7" w:rsidRDefault="001D57B1" w:rsidP="001D57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89" w:type="dxa"/>
          </w:tcPr>
          <w:p w14:paraId="434F04B3" w14:textId="77AC94F3" w:rsidR="001D57B1" w:rsidRPr="009259D7" w:rsidRDefault="000F7BEC" w:rsidP="001D57B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189,168</w:t>
            </w:r>
          </w:p>
        </w:tc>
        <w:tc>
          <w:tcPr>
            <w:tcW w:w="164" w:type="dxa"/>
          </w:tcPr>
          <w:p w14:paraId="497414BA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C0B46" w14:textId="6476ECFD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85,620</w:t>
            </w:r>
          </w:p>
        </w:tc>
        <w:tc>
          <w:tcPr>
            <w:tcW w:w="164" w:type="dxa"/>
          </w:tcPr>
          <w:p w14:paraId="51593EE4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CE8F16" w14:textId="3C2A35DE" w:rsidR="001D57B1" w:rsidRPr="009259D7" w:rsidRDefault="000F7BEC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36,134</w:t>
            </w:r>
          </w:p>
        </w:tc>
        <w:tc>
          <w:tcPr>
            <w:tcW w:w="176" w:type="dxa"/>
          </w:tcPr>
          <w:p w14:paraId="7A542C29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0A2F13B0" w14:textId="2535095A" w:rsidR="001D57B1" w:rsidRPr="009259D7" w:rsidRDefault="001D57B1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32,690</w:t>
            </w:r>
          </w:p>
        </w:tc>
        <w:tc>
          <w:tcPr>
            <w:tcW w:w="180" w:type="dxa"/>
          </w:tcPr>
          <w:p w14:paraId="4B1304E7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AFF413" w14:textId="410FBA69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225,302</w:t>
            </w:r>
          </w:p>
        </w:tc>
        <w:tc>
          <w:tcPr>
            <w:tcW w:w="180" w:type="dxa"/>
          </w:tcPr>
          <w:p w14:paraId="003354CC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8CC0F" w14:textId="37B246FB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118,310</w:t>
            </w:r>
          </w:p>
        </w:tc>
      </w:tr>
      <w:tr w:rsidR="001D57B1" w:rsidRPr="009259D7" w14:paraId="7321A74B" w14:textId="77777777" w:rsidTr="00E34AF7">
        <w:tc>
          <w:tcPr>
            <w:tcW w:w="2664" w:type="dxa"/>
            <w:hideMark/>
          </w:tcPr>
          <w:p w14:paraId="03CC466E" w14:textId="77777777" w:rsidR="001D57B1" w:rsidRPr="009259D7" w:rsidRDefault="001D57B1" w:rsidP="001D57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69964" w14:textId="2EAE1422" w:rsidR="001D57B1" w:rsidRPr="009259D7" w:rsidRDefault="000F7BEC" w:rsidP="001D57B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33,099</w:t>
            </w:r>
          </w:p>
        </w:tc>
        <w:tc>
          <w:tcPr>
            <w:tcW w:w="164" w:type="dxa"/>
          </w:tcPr>
          <w:p w14:paraId="4E276A58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83B7" w14:textId="58294FCF" w:rsidR="001D57B1" w:rsidRPr="009259D7" w:rsidRDefault="00DB1F25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16,897</w:t>
            </w:r>
          </w:p>
        </w:tc>
        <w:tc>
          <w:tcPr>
            <w:tcW w:w="164" w:type="dxa"/>
          </w:tcPr>
          <w:p w14:paraId="5BF4E3D6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57935" w14:textId="3721A08E" w:rsidR="001D57B1" w:rsidRPr="009259D7" w:rsidRDefault="000F7BEC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8,81</w:t>
            </w:r>
            <w:r w:rsidR="006C4657"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76" w:type="dxa"/>
          </w:tcPr>
          <w:p w14:paraId="0497D8C0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2DFD7" w14:textId="5402C019" w:rsidR="001D57B1" w:rsidRPr="009259D7" w:rsidRDefault="0084025E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18,683</w:t>
            </w:r>
          </w:p>
        </w:tc>
        <w:tc>
          <w:tcPr>
            <w:tcW w:w="180" w:type="dxa"/>
          </w:tcPr>
          <w:p w14:paraId="7C322DBE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1CEC8" w14:textId="27710E0A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41,91</w:t>
            </w:r>
            <w:r w:rsidR="00D1290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23692C4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94750" w14:textId="00EF5EE3" w:rsidR="001D57B1" w:rsidRPr="009259D7" w:rsidRDefault="000B340D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</w:t>
            </w:r>
            <w:r w:rsidR="00DB1F25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</w:p>
        </w:tc>
      </w:tr>
      <w:tr w:rsidR="001D57B1" w:rsidRPr="009259D7" w14:paraId="15645BA7" w14:textId="77777777" w:rsidTr="00484C8B">
        <w:tc>
          <w:tcPr>
            <w:tcW w:w="2664" w:type="dxa"/>
            <w:vAlign w:val="bottom"/>
            <w:hideMark/>
          </w:tcPr>
          <w:p w14:paraId="6D1BE34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AFE85" w14:textId="5F94BB29" w:rsidR="001D57B1" w:rsidRPr="009259D7" w:rsidRDefault="0090433A" w:rsidP="001D57B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="000F7BEC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487,734</w:t>
            </w:r>
          </w:p>
        </w:tc>
        <w:tc>
          <w:tcPr>
            <w:tcW w:w="164" w:type="dxa"/>
          </w:tcPr>
          <w:p w14:paraId="0F332B88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19B382" w14:textId="362B3B70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="00DB1F2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244,881</w:t>
            </w:r>
          </w:p>
        </w:tc>
        <w:tc>
          <w:tcPr>
            <w:tcW w:w="164" w:type="dxa"/>
          </w:tcPr>
          <w:p w14:paraId="2A08576C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E91DE" w14:textId="4F24E95F" w:rsidR="001D57B1" w:rsidRPr="009259D7" w:rsidRDefault="000F7BEC" w:rsidP="001D57B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0E0CAC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6" w:type="dxa"/>
          </w:tcPr>
          <w:p w14:paraId="52FEBE00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BE35D" w14:textId="26AA8252" w:rsidR="001D57B1" w:rsidRPr="009259D7" w:rsidRDefault="00DB1F25" w:rsidP="001D57B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766,915</w:t>
            </w:r>
          </w:p>
        </w:tc>
        <w:tc>
          <w:tcPr>
            <w:tcW w:w="180" w:type="dxa"/>
          </w:tcPr>
          <w:p w14:paraId="55DE26B3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7F788B" w14:textId="7FA3B864" w:rsidR="001D57B1" w:rsidRPr="009259D7" w:rsidRDefault="0090433A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61537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1537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</w:t>
            </w:r>
            <w:r w:rsidR="000E0CAC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3404C55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D1891" w14:textId="1DC8C056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2,011,796</w:t>
            </w:r>
          </w:p>
        </w:tc>
      </w:tr>
      <w:tr w:rsidR="00EA71D8" w:rsidRPr="009259D7" w14:paraId="3C9F5800" w14:textId="77777777" w:rsidTr="00484C8B">
        <w:tc>
          <w:tcPr>
            <w:tcW w:w="2664" w:type="dxa"/>
            <w:hideMark/>
          </w:tcPr>
          <w:p w14:paraId="4004275D" w14:textId="100516C1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2E469F64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5C20824C" w14:textId="2BB0FDC5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66338D07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2B62334" w14:textId="77777777" w:rsidR="00EA71D8" w:rsidRPr="009259D7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0715DAF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823A33F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3A62DC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1CEF4F07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3B78B1C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3607EE9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F188A6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8141BED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8021D9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B340D" w:rsidRPr="009259D7" w14:paraId="714BB2AB" w14:textId="77777777" w:rsidTr="00484C8B">
        <w:tc>
          <w:tcPr>
            <w:tcW w:w="2664" w:type="dxa"/>
          </w:tcPr>
          <w:p w14:paraId="1D15F62B" w14:textId="77777777" w:rsidR="000B340D" w:rsidRPr="009259D7" w:rsidRDefault="000B340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6E9190F5" w14:textId="77777777" w:rsidR="000B340D" w:rsidRPr="009259D7" w:rsidRDefault="000B340D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172FE37" w14:textId="77777777" w:rsidR="000B340D" w:rsidRPr="009259D7" w:rsidRDefault="000B340D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38F5D86" w14:textId="77777777" w:rsidR="000B340D" w:rsidRPr="009259D7" w:rsidRDefault="000B340D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7E03937A" w14:textId="77777777" w:rsidR="000B340D" w:rsidRPr="009259D7" w:rsidRDefault="000B340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3D9931" w14:textId="77777777" w:rsidR="000B340D" w:rsidRPr="009259D7" w:rsidRDefault="000B340D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582ADFF7" w14:textId="77777777" w:rsidR="000B340D" w:rsidRPr="009259D7" w:rsidRDefault="000B340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7FDEE789" w14:textId="77777777" w:rsidR="000B340D" w:rsidRPr="009259D7" w:rsidRDefault="000B340D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56566B0" w14:textId="77777777" w:rsidR="000B340D" w:rsidRPr="009259D7" w:rsidRDefault="000B340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E21216A" w14:textId="77777777" w:rsidR="000B340D" w:rsidRPr="009259D7" w:rsidRDefault="000B340D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80BB12F" w14:textId="77777777" w:rsidR="000B340D" w:rsidRPr="009259D7" w:rsidRDefault="000B340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3990B1A" w14:textId="77777777" w:rsidR="000B340D" w:rsidRPr="009259D7" w:rsidRDefault="000B340D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A71D8" w:rsidRPr="009259D7" w14:paraId="3105CEA6" w14:textId="77777777" w:rsidTr="00484C8B">
        <w:tc>
          <w:tcPr>
            <w:tcW w:w="2664" w:type="dxa"/>
            <w:vAlign w:val="bottom"/>
          </w:tcPr>
          <w:p w14:paraId="034C436F" w14:textId="41542D5D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989" w:type="dxa"/>
            <w:vAlign w:val="bottom"/>
          </w:tcPr>
          <w:p w14:paraId="1FC39965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DE087A5" w14:textId="77777777" w:rsidR="00EA71D8" w:rsidRPr="009259D7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9C08828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A341763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71F4EE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2DCDF846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1BA568B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496E66A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125B21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3EED1C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1B2922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71D8" w:rsidRPr="009259D7" w14:paraId="6ACA4867" w14:textId="77777777" w:rsidTr="00484C8B">
        <w:tc>
          <w:tcPr>
            <w:tcW w:w="2664" w:type="dxa"/>
            <w:vAlign w:val="bottom"/>
            <w:hideMark/>
          </w:tcPr>
          <w:p w14:paraId="47FFCD7E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89" w:type="dxa"/>
            <w:vAlign w:val="bottom"/>
          </w:tcPr>
          <w:p w14:paraId="3B7B3E47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02110C07" w14:textId="77777777" w:rsidR="00EA71D8" w:rsidRPr="009259D7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3072109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238B54D4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420B7A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07BF2595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B118BF0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32429C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32655D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2678303" w14:textId="77777777" w:rsidR="00EA71D8" w:rsidRPr="009259D7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1A0F51" w14:textId="77777777" w:rsidR="00EA71D8" w:rsidRPr="009259D7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D57B1" w:rsidRPr="009259D7" w14:paraId="682A6D0A" w14:textId="77777777" w:rsidTr="00484C8B">
        <w:tc>
          <w:tcPr>
            <w:tcW w:w="2664" w:type="dxa"/>
            <w:vAlign w:val="bottom"/>
            <w:hideMark/>
          </w:tcPr>
          <w:p w14:paraId="6D48772D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89" w:type="dxa"/>
          </w:tcPr>
          <w:p w14:paraId="1010D896" w14:textId="50EC4DC0" w:rsidR="001D57B1" w:rsidRPr="009259D7" w:rsidRDefault="000F7BEC" w:rsidP="001D57B1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1,487,734</w:t>
            </w:r>
          </w:p>
        </w:tc>
        <w:tc>
          <w:tcPr>
            <w:tcW w:w="164" w:type="dxa"/>
          </w:tcPr>
          <w:p w14:paraId="7151A0DF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395758F" w14:textId="467495F2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DB1F25"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244,881</w:t>
            </w:r>
          </w:p>
        </w:tc>
        <w:tc>
          <w:tcPr>
            <w:tcW w:w="164" w:type="dxa"/>
          </w:tcPr>
          <w:p w14:paraId="77CBD42D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97AB65" w14:textId="656B698F" w:rsidR="001D57B1" w:rsidRPr="009259D7" w:rsidRDefault="0090433A" w:rsidP="001D57B1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6" w:type="dxa"/>
          </w:tcPr>
          <w:p w14:paraId="12973502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DD9561B" w14:textId="7035C63F" w:rsidR="001D57B1" w:rsidRPr="009259D7" w:rsidRDefault="001D57B1" w:rsidP="001D57B1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C9357C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158A33" w14:textId="4C77035D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1,487,734</w:t>
            </w:r>
          </w:p>
        </w:tc>
        <w:tc>
          <w:tcPr>
            <w:tcW w:w="180" w:type="dxa"/>
          </w:tcPr>
          <w:p w14:paraId="5C638A30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B92E19" w14:textId="43171CD1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DB1F25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244,881</w:t>
            </w:r>
          </w:p>
        </w:tc>
      </w:tr>
      <w:tr w:rsidR="001D57B1" w:rsidRPr="009259D7" w14:paraId="416E5B5C" w14:textId="77777777" w:rsidTr="00484C8B">
        <w:tc>
          <w:tcPr>
            <w:tcW w:w="2664" w:type="dxa"/>
            <w:vAlign w:val="bottom"/>
            <w:hideMark/>
          </w:tcPr>
          <w:p w14:paraId="3EA6117E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89" w:type="dxa"/>
            <w:vAlign w:val="bottom"/>
          </w:tcPr>
          <w:p w14:paraId="03F9E818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549819D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FFE33E9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261A3D40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C7E4A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0F75C603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43A0E7F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24AFAD3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853E95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FBE8A01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C14B30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D57B1" w:rsidRPr="009259D7" w14:paraId="77AAA790" w14:textId="77777777" w:rsidTr="00484C8B">
        <w:tc>
          <w:tcPr>
            <w:tcW w:w="2664" w:type="dxa"/>
            <w:vAlign w:val="bottom"/>
            <w:hideMark/>
          </w:tcPr>
          <w:p w14:paraId="41B3BA0E" w14:textId="7D3248E9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ความปลอดภัยทางคอมพิวเตอร์</w:t>
            </w:r>
          </w:p>
        </w:tc>
        <w:tc>
          <w:tcPr>
            <w:tcW w:w="989" w:type="dxa"/>
            <w:vAlign w:val="bottom"/>
          </w:tcPr>
          <w:p w14:paraId="26F57890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321EFF1C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A2DA3FF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73F94AC5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B65F4D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1872F101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0C9479A6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70B9751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B8D93D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872D8B2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EFEED9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D57B1" w:rsidRPr="009259D7" w14:paraId="2E3E9F87" w14:textId="77777777" w:rsidTr="00484C8B">
        <w:tc>
          <w:tcPr>
            <w:tcW w:w="2664" w:type="dxa"/>
            <w:vAlign w:val="bottom"/>
            <w:hideMark/>
          </w:tcPr>
          <w:p w14:paraId="0A3A8ACA" w14:textId="29365AE0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และระบบเครือข่าย</w:t>
            </w:r>
          </w:p>
        </w:tc>
        <w:tc>
          <w:tcPr>
            <w:tcW w:w="989" w:type="dxa"/>
            <w:vAlign w:val="bottom"/>
          </w:tcPr>
          <w:p w14:paraId="02EB2461" w14:textId="43D981F3" w:rsidR="001D57B1" w:rsidRPr="009259D7" w:rsidRDefault="0090433A" w:rsidP="001D57B1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11DF4B2C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E5397BA" w14:textId="61C5390A" w:rsidR="001D57B1" w:rsidRPr="009259D7" w:rsidRDefault="001D57B1" w:rsidP="001D57B1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27F082A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11077" w14:textId="17FD4B1A" w:rsidR="001D57B1" w:rsidRPr="009259D7" w:rsidRDefault="000F7BEC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68,734</w:t>
            </w:r>
          </w:p>
        </w:tc>
        <w:tc>
          <w:tcPr>
            <w:tcW w:w="176" w:type="dxa"/>
          </w:tcPr>
          <w:p w14:paraId="7F719039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2B6E998" w14:textId="4D8C30BA" w:rsidR="001D57B1" w:rsidRPr="009259D7" w:rsidRDefault="001D57B1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47,378</w:t>
            </w:r>
          </w:p>
        </w:tc>
        <w:tc>
          <w:tcPr>
            <w:tcW w:w="180" w:type="dxa"/>
          </w:tcPr>
          <w:p w14:paraId="7E2C550A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C76543" w14:textId="3096ABCE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68,734</w:t>
            </w:r>
          </w:p>
        </w:tc>
        <w:tc>
          <w:tcPr>
            <w:tcW w:w="180" w:type="dxa"/>
          </w:tcPr>
          <w:p w14:paraId="4D845BEF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C7BA2F" w14:textId="4D16AD0F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47,378</w:t>
            </w:r>
          </w:p>
        </w:tc>
      </w:tr>
      <w:tr w:rsidR="001D57B1" w:rsidRPr="009259D7" w14:paraId="58455754" w14:textId="77777777" w:rsidTr="00484C8B">
        <w:tc>
          <w:tcPr>
            <w:tcW w:w="2664" w:type="dxa"/>
            <w:vAlign w:val="bottom"/>
            <w:hideMark/>
          </w:tcPr>
          <w:p w14:paraId="4FEE8033" w14:textId="597E6934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บริการบำรุงรักษาและบริการอื่น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8FFA5" w14:textId="0A5B2371" w:rsidR="001D57B1" w:rsidRPr="009259D7" w:rsidRDefault="0090433A" w:rsidP="001D57B1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3340B9F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EB2D3" w14:textId="793D29D0" w:rsidR="001D57B1" w:rsidRPr="009259D7" w:rsidRDefault="001D57B1" w:rsidP="001D57B1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F0EF6E2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218B6" w14:textId="56C80BF4" w:rsidR="001D57B1" w:rsidRPr="009259D7" w:rsidRDefault="000F7BEC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6C4657"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4657" w:rsidRPr="009259D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0E0CAC" w:rsidRPr="009259D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6" w:type="dxa"/>
          </w:tcPr>
          <w:p w14:paraId="231AEB71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7020D" w14:textId="0E541E56" w:rsidR="001D57B1" w:rsidRPr="009259D7" w:rsidRDefault="00DB1F25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719,537</w:t>
            </w:r>
          </w:p>
        </w:tc>
        <w:tc>
          <w:tcPr>
            <w:tcW w:w="180" w:type="dxa"/>
          </w:tcPr>
          <w:p w14:paraId="1FA688D0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B501B" w14:textId="2B97C929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="006C465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C465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0E0CAC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29CECA8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0" w14:textId="602A8568" w:rsidR="001D57B1" w:rsidRPr="009259D7" w:rsidRDefault="00DB1F25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719,537</w:t>
            </w:r>
          </w:p>
        </w:tc>
      </w:tr>
      <w:tr w:rsidR="001D57B1" w:rsidRPr="009259D7" w14:paraId="36DD9ABE" w14:textId="77777777" w:rsidTr="00484C8B">
        <w:tc>
          <w:tcPr>
            <w:tcW w:w="2664" w:type="dxa"/>
            <w:vAlign w:val="bottom"/>
            <w:hideMark/>
          </w:tcPr>
          <w:p w14:paraId="77341F82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9B0F2" w14:textId="56B5B984" w:rsidR="001D57B1" w:rsidRPr="009259D7" w:rsidRDefault="000F7BEC" w:rsidP="001D57B1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1,487,734</w:t>
            </w:r>
          </w:p>
        </w:tc>
        <w:tc>
          <w:tcPr>
            <w:tcW w:w="164" w:type="dxa"/>
          </w:tcPr>
          <w:p w14:paraId="79F5EAFC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4B2CA" w14:textId="68FEB54D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DB1F2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244,881</w:t>
            </w:r>
          </w:p>
        </w:tc>
        <w:tc>
          <w:tcPr>
            <w:tcW w:w="164" w:type="dxa"/>
          </w:tcPr>
          <w:p w14:paraId="688BE94A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1AA07" w14:textId="5DE0F89B" w:rsidR="001D57B1" w:rsidRPr="009259D7" w:rsidRDefault="000F7BEC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0E0CAC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6" w:type="dxa"/>
          </w:tcPr>
          <w:p w14:paraId="3B64A8D5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DC880" w14:textId="7CDFAEC9" w:rsidR="001D57B1" w:rsidRPr="009259D7" w:rsidRDefault="00DB1F25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766,915</w:t>
            </w:r>
          </w:p>
        </w:tc>
        <w:tc>
          <w:tcPr>
            <w:tcW w:w="180" w:type="dxa"/>
          </w:tcPr>
          <w:p w14:paraId="68F19729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0F6BC" w14:textId="02975D82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2,09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</w:t>
            </w:r>
            <w:r w:rsidR="000E0CAC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24640EC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5612B" w14:textId="041234B1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2,011,796</w:t>
            </w:r>
          </w:p>
        </w:tc>
      </w:tr>
      <w:tr w:rsidR="001D57B1" w:rsidRPr="009259D7" w14:paraId="7F741F19" w14:textId="77777777" w:rsidTr="00484C8B">
        <w:trPr>
          <w:trHeight w:val="50"/>
        </w:trPr>
        <w:tc>
          <w:tcPr>
            <w:tcW w:w="2664" w:type="dxa"/>
          </w:tcPr>
          <w:p w14:paraId="6E8648FB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AABCD8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11B8775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2856F1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7E9C214E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6B1A9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69CA71D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7E2FF5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2027E3C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B16810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4F2045C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9E0009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1D57B1" w:rsidRPr="009259D7" w14:paraId="66713580" w14:textId="77777777" w:rsidTr="00484C8B">
        <w:tc>
          <w:tcPr>
            <w:tcW w:w="2664" w:type="dxa"/>
            <w:hideMark/>
          </w:tcPr>
          <w:p w14:paraId="24DA0D60" w14:textId="31B3A600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5C3FE920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1ADF54E2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4C816EE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B245E1D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3B341D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334AEB24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C2B9D2B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039535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3EE67C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1CC72A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115EDD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D57B1" w:rsidRPr="009259D7" w14:paraId="36EC7C07" w14:textId="77777777" w:rsidTr="000E0CAC">
        <w:tc>
          <w:tcPr>
            <w:tcW w:w="2664" w:type="dxa"/>
            <w:vAlign w:val="bottom"/>
            <w:hideMark/>
          </w:tcPr>
          <w:p w14:paraId="201E5AF3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89" w:type="dxa"/>
          </w:tcPr>
          <w:p w14:paraId="4793E1E3" w14:textId="3D035BEC" w:rsidR="001D57B1" w:rsidRPr="009259D7" w:rsidRDefault="000F7BEC" w:rsidP="001D57B1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1,487,734</w:t>
            </w:r>
          </w:p>
        </w:tc>
        <w:tc>
          <w:tcPr>
            <w:tcW w:w="164" w:type="dxa"/>
          </w:tcPr>
          <w:p w14:paraId="0F4D917E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DD341F3" w14:textId="17C9AC3A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DB1F25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244,881</w:t>
            </w:r>
          </w:p>
        </w:tc>
        <w:tc>
          <w:tcPr>
            <w:tcW w:w="164" w:type="dxa"/>
          </w:tcPr>
          <w:p w14:paraId="1C95E371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D432990" w14:textId="2205BADF" w:rsidR="001D57B1" w:rsidRPr="009259D7" w:rsidRDefault="000F7BEC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C4657" w:rsidRPr="009259D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4657" w:rsidRPr="009259D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0E0CAC" w:rsidRPr="009259D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6" w:type="dxa"/>
          </w:tcPr>
          <w:p w14:paraId="549E460A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56F1C779" w14:textId="620C5896" w:rsidR="001D57B1" w:rsidRPr="009259D7" w:rsidRDefault="00DB1F25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466,299</w:t>
            </w:r>
          </w:p>
        </w:tc>
        <w:tc>
          <w:tcPr>
            <w:tcW w:w="180" w:type="dxa"/>
          </w:tcPr>
          <w:p w14:paraId="147E3EA2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357FE1" w14:textId="094661CE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</w:t>
            </w:r>
            <w:r w:rsidR="006C465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C465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987444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177A8F8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9D77B" w14:textId="36E30BBF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1,711,180</w:t>
            </w:r>
          </w:p>
        </w:tc>
      </w:tr>
      <w:tr w:rsidR="001D57B1" w:rsidRPr="009259D7" w14:paraId="100731B3" w14:textId="77777777" w:rsidTr="000E0CAC">
        <w:tc>
          <w:tcPr>
            <w:tcW w:w="2664" w:type="dxa"/>
            <w:vAlign w:val="bottom"/>
            <w:hideMark/>
          </w:tcPr>
          <w:p w14:paraId="295EDE8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BAD8C" w14:textId="2B86861E" w:rsidR="001D57B1" w:rsidRPr="009259D7" w:rsidRDefault="0090433A" w:rsidP="001D57B1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048D98CC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B81C8" w14:textId="57988A90" w:rsidR="001D57B1" w:rsidRPr="009259D7" w:rsidRDefault="001D57B1" w:rsidP="001D57B1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6B1EADEB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30F87" w14:textId="2EE7740E" w:rsidR="001D57B1" w:rsidRPr="009259D7" w:rsidRDefault="000F7BEC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320,738</w:t>
            </w:r>
          </w:p>
        </w:tc>
        <w:tc>
          <w:tcPr>
            <w:tcW w:w="176" w:type="dxa"/>
          </w:tcPr>
          <w:p w14:paraId="77776AF5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F2CB2" w14:textId="039E5709" w:rsidR="001D57B1" w:rsidRPr="009259D7" w:rsidRDefault="001D57B1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300,616</w:t>
            </w:r>
          </w:p>
        </w:tc>
        <w:tc>
          <w:tcPr>
            <w:tcW w:w="180" w:type="dxa"/>
          </w:tcPr>
          <w:p w14:paraId="67726D85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084BF" w14:textId="5155BEC9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320,738</w:t>
            </w:r>
          </w:p>
        </w:tc>
        <w:tc>
          <w:tcPr>
            <w:tcW w:w="180" w:type="dxa"/>
          </w:tcPr>
          <w:p w14:paraId="5F516FC6" w14:textId="77777777" w:rsidR="001D57B1" w:rsidRPr="009259D7" w:rsidRDefault="001D57B1" w:rsidP="001D57B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758" w14:textId="0AEFB83B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300</w:t>
            </w:r>
            <w:r w:rsidRPr="009259D7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9259D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616</w:t>
            </w:r>
          </w:p>
        </w:tc>
      </w:tr>
      <w:tr w:rsidR="001D57B1" w:rsidRPr="009259D7" w14:paraId="67C42E1A" w14:textId="77777777" w:rsidTr="000E0CAC">
        <w:tc>
          <w:tcPr>
            <w:tcW w:w="2664" w:type="dxa"/>
            <w:hideMark/>
          </w:tcPr>
          <w:p w14:paraId="7F0A54A0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D6B98" w14:textId="3038F610" w:rsidR="001D57B1" w:rsidRPr="009259D7" w:rsidRDefault="000F7BEC" w:rsidP="001D57B1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1,487,734</w:t>
            </w:r>
          </w:p>
        </w:tc>
        <w:tc>
          <w:tcPr>
            <w:tcW w:w="164" w:type="dxa"/>
          </w:tcPr>
          <w:p w14:paraId="7CF58E97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C3807" w14:textId="4907B229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DB1F2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244,881</w:t>
            </w:r>
          </w:p>
        </w:tc>
        <w:tc>
          <w:tcPr>
            <w:tcW w:w="164" w:type="dxa"/>
          </w:tcPr>
          <w:p w14:paraId="19AE6A71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363B4E" w14:textId="0ABAF65C" w:rsidR="001D57B1" w:rsidRPr="009259D7" w:rsidRDefault="000F7BEC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0E0CAC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6" w:type="dxa"/>
          </w:tcPr>
          <w:p w14:paraId="628DF966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5A4A1" w14:textId="250CC5BF" w:rsidR="001D57B1" w:rsidRPr="009259D7" w:rsidRDefault="00DB1F25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766,915</w:t>
            </w:r>
          </w:p>
        </w:tc>
        <w:tc>
          <w:tcPr>
            <w:tcW w:w="180" w:type="dxa"/>
          </w:tcPr>
          <w:p w14:paraId="1CA9A7E1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A3217" w14:textId="10A88885" w:rsidR="001D57B1" w:rsidRPr="009259D7" w:rsidRDefault="000F7BEC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2,09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</w:t>
            </w:r>
            <w:r w:rsidR="00987444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D805D8B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17863" w14:textId="00517682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011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79</w:t>
            </w:r>
            <w:r w:rsidRPr="009259D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1D57B1" w:rsidRPr="009259D7" w14:paraId="3E3E1BDE" w14:textId="77777777" w:rsidTr="000E0CAC">
        <w:tc>
          <w:tcPr>
            <w:tcW w:w="2664" w:type="dxa"/>
          </w:tcPr>
          <w:p w14:paraId="6C2987DE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E2E96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25DE95D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E6975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4B06AB9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AFE0B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0DF0C6BD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4F2DC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E5D695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60B36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6C904D6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B6713" w14:textId="77777777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1D57B1" w:rsidRPr="009259D7" w14:paraId="12BEFF34" w14:textId="77777777" w:rsidTr="000E0CAC">
        <w:tc>
          <w:tcPr>
            <w:tcW w:w="2664" w:type="dxa"/>
            <w:vAlign w:val="bottom"/>
            <w:hideMark/>
          </w:tcPr>
          <w:p w14:paraId="6FBFF6ED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D5CA" w14:textId="4B3A8E62" w:rsidR="001D57B1" w:rsidRPr="009259D7" w:rsidRDefault="0090433A" w:rsidP="001D57B1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164" w:type="dxa"/>
          </w:tcPr>
          <w:p w14:paraId="2DC66B3E" w14:textId="77777777" w:rsidR="001D57B1" w:rsidRPr="009259D7" w:rsidRDefault="001D57B1" w:rsidP="001D57B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0D0097" w14:textId="79EB3D44" w:rsidR="001D57B1" w:rsidRPr="009259D7" w:rsidRDefault="001D57B1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DB1F2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55,549</w:t>
            </w:r>
          </w:p>
        </w:tc>
        <w:tc>
          <w:tcPr>
            <w:tcW w:w="164" w:type="dxa"/>
          </w:tcPr>
          <w:p w14:paraId="7DDC7D3D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D8BF1" w14:textId="62EFA095" w:rsidR="001D57B1" w:rsidRPr="009259D7" w:rsidRDefault="000F7BEC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C465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</w:t>
            </w:r>
            <w:r w:rsidR="000E0CAC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6" w:type="dxa"/>
          </w:tcPr>
          <w:p w14:paraId="18AE5CEB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F57F8" w14:textId="6477CB21" w:rsidR="001D57B1" w:rsidRPr="009259D7" w:rsidRDefault="00DB1F25" w:rsidP="001D57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249,173</w:t>
            </w:r>
          </w:p>
        </w:tc>
        <w:tc>
          <w:tcPr>
            <w:tcW w:w="180" w:type="dxa"/>
          </w:tcPr>
          <w:p w14:paraId="574EB290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2526B1" w14:textId="1E034574" w:rsidR="001D57B1" w:rsidRPr="009259D7" w:rsidRDefault="00987444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</w:t>
            </w:r>
            <w:r w:rsidR="00147971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,117</w:t>
            </w:r>
          </w:p>
        </w:tc>
        <w:tc>
          <w:tcPr>
            <w:tcW w:w="180" w:type="dxa"/>
          </w:tcPr>
          <w:p w14:paraId="094A08C1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3E8D48" w14:textId="6D8B6276" w:rsidR="001D57B1" w:rsidRPr="009259D7" w:rsidRDefault="00987444" w:rsidP="001D57B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404,722</w:t>
            </w:r>
          </w:p>
        </w:tc>
      </w:tr>
    </w:tbl>
    <w:p w14:paraId="009C7D0B" w14:textId="0E75CAA4" w:rsidR="000833D2" w:rsidRPr="009259D7" w:rsidRDefault="000833D2" w:rsidP="001927AE">
      <w:pPr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699"/>
        <w:gridCol w:w="990"/>
        <w:gridCol w:w="180"/>
        <w:gridCol w:w="997"/>
        <w:gridCol w:w="174"/>
        <w:gridCol w:w="907"/>
        <w:gridCol w:w="172"/>
        <w:gridCol w:w="899"/>
        <w:gridCol w:w="184"/>
        <w:gridCol w:w="989"/>
        <w:gridCol w:w="180"/>
        <w:gridCol w:w="977"/>
        <w:gridCol w:w="12"/>
      </w:tblGrid>
      <w:tr w:rsidR="004C09E1" w:rsidRPr="009259D7" w14:paraId="53E78801" w14:textId="77777777" w:rsidTr="00484C8B">
        <w:trPr>
          <w:gridAfter w:val="1"/>
          <w:wAfter w:w="12" w:type="dxa"/>
          <w:trHeight w:val="80"/>
          <w:tblHeader/>
        </w:trPr>
        <w:tc>
          <w:tcPr>
            <w:tcW w:w="2699" w:type="dxa"/>
          </w:tcPr>
          <w:p w14:paraId="78AA971C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9" w:type="dxa"/>
            <w:gridSpan w:val="11"/>
            <w:hideMark/>
          </w:tcPr>
          <w:p w14:paraId="4373FE17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C09E1" w:rsidRPr="009259D7" w14:paraId="73599355" w14:textId="77777777" w:rsidTr="00484C8B">
        <w:trPr>
          <w:trHeight w:val="80"/>
          <w:tblHeader/>
        </w:trPr>
        <w:tc>
          <w:tcPr>
            <w:tcW w:w="2699" w:type="dxa"/>
          </w:tcPr>
          <w:p w14:paraId="74596B6C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7" w:type="dxa"/>
            <w:gridSpan w:val="3"/>
            <w:vAlign w:val="bottom"/>
            <w:hideMark/>
          </w:tcPr>
          <w:p w14:paraId="257AFF01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174" w:type="dxa"/>
            <w:vAlign w:val="bottom"/>
          </w:tcPr>
          <w:p w14:paraId="7A958B12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  <w:gridSpan w:val="3"/>
            <w:vAlign w:val="bottom"/>
            <w:hideMark/>
          </w:tcPr>
          <w:p w14:paraId="56053D34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184" w:type="dxa"/>
          </w:tcPr>
          <w:p w14:paraId="2209E3E9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58" w:type="dxa"/>
            <w:gridSpan w:val="4"/>
            <w:vAlign w:val="bottom"/>
            <w:hideMark/>
          </w:tcPr>
          <w:p w14:paraId="70792A53" w14:textId="77777777" w:rsidR="004C09E1" w:rsidRPr="009259D7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9259D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1D57B1" w:rsidRPr="009259D7" w14:paraId="5200F451" w14:textId="77777777" w:rsidTr="00484C8B">
        <w:trPr>
          <w:tblHeader/>
        </w:trPr>
        <w:tc>
          <w:tcPr>
            <w:tcW w:w="2699" w:type="dxa"/>
            <w:hideMark/>
          </w:tcPr>
          <w:p w14:paraId="22F76689" w14:textId="31B9AE2C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1DA7F753" w14:textId="7B4C3A4B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  <w:tab w:val="left" w:pos="720"/>
                <w:tab w:val="left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FC7DB8E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EF740C5" w14:textId="65DCB503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74" w:type="dxa"/>
          </w:tcPr>
          <w:p w14:paraId="0E7C846F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7" w:type="dxa"/>
          </w:tcPr>
          <w:p w14:paraId="1AF094E5" w14:textId="5F9CD09B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72" w:type="dxa"/>
          </w:tcPr>
          <w:p w14:paraId="1A8CCFA3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14:paraId="3CADD1F8" w14:textId="5B256858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84" w:type="dxa"/>
          </w:tcPr>
          <w:p w14:paraId="735CE1CB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716F9D9C" w14:textId="5648960F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61FE5F4F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3C1D7AE8" w14:textId="6E19B723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88733A" w:rsidRPr="009259D7" w14:paraId="4208AF90" w14:textId="77777777" w:rsidTr="00484C8B">
        <w:trPr>
          <w:gridAfter w:val="1"/>
          <w:wAfter w:w="12" w:type="dxa"/>
          <w:tblHeader/>
        </w:trPr>
        <w:tc>
          <w:tcPr>
            <w:tcW w:w="2699" w:type="dxa"/>
          </w:tcPr>
          <w:p w14:paraId="09A99FB2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649" w:type="dxa"/>
            <w:gridSpan w:val="11"/>
            <w:hideMark/>
          </w:tcPr>
          <w:p w14:paraId="4B602217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9259D7" w14:paraId="598C89E8" w14:textId="77777777" w:rsidTr="00484C8B">
        <w:tc>
          <w:tcPr>
            <w:tcW w:w="2699" w:type="dxa"/>
            <w:hideMark/>
          </w:tcPr>
          <w:p w14:paraId="6243EDAB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6301A876" w14:textId="77777777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A8B3EC" w14:textId="77777777" w:rsidR="0088733A" w:rsidRPr="009259D7" w:rsidRDefault="0088733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500B44A4" w14:textId="77777777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5B553499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ECFB66F" w14:textId="77777777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3196ACE6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C73AEAB" w14:textId="77777777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D00E262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5F9CB01" w14:textId="77777777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EDB383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C0C93BE" w14:textId="77777777" w:rsidR="0088733A" w:rsidRPr="009259D7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2CAF" w:rsidRPr="009259D7" w14:paraId="18542A55" w14:textId="77777777" w:rsidTr="00484C8B">
        <w:tc>
          <w:tcPr>
            <w:tcW w:w="2699" w:type="dxa"/>
            <w:vAlign w:val="bottom"/>
            <w:hideMark/>
          </w:tcPr>
          <w:p w14:paraId="7F9377B9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64EA5E" w14:textId="286EC30C" w:rsidR="00BC2CAF" w:rsidRPr="009259D7" w:rsidRDefault="00BC2CAF" w:rsidP="00BC2CAF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768,141</w:t>
            </w:r>
          </w:p>
        </w:tc>
        <w:tc>
          <w:tcPr>
            <w:tcW w:w="180" w:type="dxa"/>
          </w:tcPr>
          <w:p w14:paraId="55800338" w14:textId="77777777" w:rsidR="00BC2CAF" w:rsidRPr="009259D7" w:rsidRDefault="00BC2CAF" w:rsidP="00BC2CA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086AD7" w14:textId="00637DF5" w:rsidR="00BC2CAF" w:rsidRPr="009259D7" w:rsidRDefault="00BC2CAF" w:rsidP="00BC2CAF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811,331</w:t>
            </w:r>
          </w:p>
        </w:tc>
        <w:tc>
          <w:tcPr>
            <w:tcW w:w="174" w:type="dxa"/>
          </w:tcPr>
          <w:p w14:paraId="7CF7785E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D1AC2E" w14:textId="71C298AE" w:rsidR="00BC2CAF" w:rsidRPr="009259D7" w:rsidRDefault="00BC2CAF" w:rsidP="00BC2C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212,039</w:t>
            </w:r>
          </w:p>
        </w:tc>
        <w:tc>
          <w:tcPr>
            <w:tcW w:w="172" w:type="dxa"/>
          </w:tcPr>
          <w:p w14:paraId="52C72844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60A473" w14:textId="20EB7918" w:rsidR="00BC2CAF" w:rsidRPr="009259D7" w:rsidRDefault="00BC2CAF" w:rsidP="00BC2C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360,948</w:t>
            </w:r>
          </w:p>
        </w:tc>
        <w:tc>
          <w:tcPr>
            <w:tcW w:w="184" w:type="dxa"/>
          </w:tcPr>
          <w:p w14:paraId="3F91B142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4A16E1" w14:textId="59ECB552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980,180</w:t>
            </w:r>
          </w:p>
        </w:tc>
        <w:tc>
          <w:tcPr>
            <w:tcW w:w="180" w:type="dxa"/>
          </w:tcPr>
          <w:p w14:paraId="5C5C90C6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2AF05E" w14:textId="4ECF64CD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1,172,279</w:t>
            </w:r>
          </w:p>
        </w:tc>
      </w:tr>
      <w:tr w:rsidR="00BC2CAF" w:rsidRPr="009259D7" w14:paraId="00AA55FA" w14:textId="77777777" w:rsidTr="00484C8B">
        <w:tc>
          <w:tcPr>
            <w:tcW w:w="2699" w:type="dxa"/>
          </w:tcPr>
          <w:p w14:paraId="6FE8ACBC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37886E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979BF9A" w14:textId="77777777" w:rsidR="00BC2CAF" w:rsidRPr="009259D7" w:rsidRDefault="00BC2CAF" w:rsidP="00BC2CA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B8300B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4" w:type="dxa"/>
          </w:tcPr>
          <w:p w14:paraId="1B17D936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F49D78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2" w:type="dxa"/>
          </w:tcPr>
          <w:p w14:paraId="4F49EEEB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F7D9E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4" w:type="dxa"/>
          </w:tcPr>
          <w:p w14:paraId="046304D9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BDA244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3706F5B4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0CBC8E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BC2CAF" w:rsidRPr="009259D7" w14:paraId="456FA6A8" w14:textId="77777777" w:rsidTr="00484C8B">
        <w:tc>
          <w:tcPr>
            <w:tcW w:w="2699" w:type="dxa"/>
            <w:vAlign w:val="bottom"/>
            <w:hideMark/>
          </w:tcPr>
          <w:p w14:paraId="21B108C0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1FA978AF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8782C4" w14:textId="77777777" w:rsidR="00BC2CAF" w:rsidRPr="009259D7" w:rsidRDefault="00BC2CAF" w:rsidP="00BC2CA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0B06957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AC5FF61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8E2FEBC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27534B9D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1888D4B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2EA1461F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C0BDEDC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E71A8B0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9615111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2CAF" w:rsidRPr="009259D7" w14:paraId="5E286D36" w14:textId="77777777" w:rsidTr="00484C8B">
        <w:tc>
          <w:tcPr>
            <w:tcW w:w="2699" w:type="dxa"/>
            <w:hideMark/>
          </w:tcPr>
          <w:p w14:paraId="67595EAF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6A924FBD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A0A02A5" w14:textId="77777777" w:rsidR="00BC2CAF" w:rsidRPr="009259D7" w:rsidRDefault="00BC2CAF" w:rsidP="00BC2CA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3D142685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9168718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0498834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1FFAD642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4FA71A0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6E5F292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E97B728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D5A7DDB" w14:textId="77777777" w:rsidR="00BC2CAF" w:rsidRPr="009259D7" w:rsidRDefault="00BC2CAF" w:rsidP="00BC2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39B0C02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2CAF" w:rsidRPr="009259D7" w14:paraId="06E3754A" w14:textId="77777777" w:rsidTr="00484C8B">
        <w:tc>
          <w:tcPr>
            <w:tcW w:w="2699" w:type="dxa"/>
            <w:hideMark/>
          </w:tcPr>
          <w:p w14:paraId="4FF28B34" w14:textId="01EC9832" w:rsidR="00BC2CAF" w:rsidRPr="009259D7" w:rsidRDefault="00BC2CAF" w:rsidP="00BC2C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26D33AE2" w14:textId="068D23D7" w:rsidR="00BC2CAF" w:rsidRPr="009259D7" w:rsidRDefault="00BC2CAF" w:rsidP="00BC2CAF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719,024</w:t>
            </w:r>
          </w:p>
        </w:tc>
        <w:tc>
          <w:tcPr>
            <w:tcW w:w="180" w:type="dxa"/>
          </w:tcPr>
          <w:p w14:paraId="1086C6A6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1D7F79EA" w14:textId="58908C33" w:rsidR="00BC2CAF" w:rsidRPr="009259D7" w:rsidRDefault="00BC2CAF" w:rsidP="00BC2CAF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792,853</w:t>
            </w:r>
          </w:p>
        </w:tc>
        <w:tc>
          <w:tcPr>
            <w:tcW w:w="174" w:type="dxa"/>
          </w:tcPr>
          <w:p w14:paraId="3E74D4E8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2318AC63" w14:textId="516832B0" w:rsidR="00BC2CAF" w:rsidRPr="009259D7" w:rsidRDefault="00BC2CAF" w:rsidP="00BC2C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208,901</w:t>
            </w:r>
          </w:p>
        </w:tc>
        <w:tc>
          <w:tcPr>
            <w:tcW w:w="172" w:type="dxa"/>
          </w:tcPr>
          <w:p w14:paraId="049A1F38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7AC653D" w14:textId="54288534" w:rsidR="00BC2CAF" w:rsidRPr="009259D7" w:rsidRDefault="00BC2CAF" w:rsidP="00BC2C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354,978</w:t>
            </w:r>
          </w:p>
        </w:tc>
        <w:tc>
          <w:tcPr>
            <w:tcW w:w="184" w:type="dxa"/>
          </w:tcPr>
          <w:p w14:paraId="1BB489FD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81E648E" w14:textId="68F4DF88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927,925</w:t>
            </w:r>
          </w:p>
        </w:tc>
        <w:tc>
          <w:tcPr>
            <w:tcW w:w="180" w:type="dxa"/>
          </w:tcPr>
          <w:p w14:paraId="41049DE3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929E282" w14:textId="0B8A3981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1,147,831</w:t>
            </w:r>
          </w:p>
        </w:tc>
      </w:tr>
      <w:tr w:rsidR="00BC2CAF" w:rsidRPr="009259D7" w14:paraId="4EE621F7" w14:textId="77777777" w:rsidTr="00484C8B">
        <w:tc>
          <w:tcPr>
            <w:tcW w:w="2699" w:type="dxa"/>
            <w:hideMark/>
          </w:tcPr>
          <w:p w14:paraId="5F17461D" w14:textId="10169C83" w:rsidR="00BC2CAF" w:rsidRPr="009259D7" w:rsidRDefault="00BC2CAF" w:rsidP="00BC2C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1AE9A326" w14:textId="181275EB" w:rsidR="00BC2CAF" w:rsidRPr="009259D7" w:rsidRDefault="00BC2CAF" w:rsidP="00BC2CAF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37,120</w:t>
            </w:r>
          </w:p>
        </w:tc>
        <w:tc>
          <w:tcPr>
            <w:tcW w:w="180" w:type="dxa"/>
          </w:tcPr>
          <w:p w14:paraId="1024AFC4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6A77A633" w14:textId="2FFA9CD0" w:rsidR="00BC2CAF" w:rsidRPr="009259D7" w:rsidRDefault="00BC2CAF" w:rsidP="00BC2CAF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17,609</w:t>
            </w:r>
          </w:p>
        </w:tc>
        <w:tc>
          <w:tcPr>
            <w:tcW w:w="174" w:type="dxa"/>
          </w:tcPr>
          <w:p w14:paraId="0B2FF4FB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49D5FDBA" w14:textId="256D5DEF" w:rsidR="00BC2CAF" w:rsidRPr="009259D7" w:rsidRDefault="00BC2CAF" w:rsidP="00BC2C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3,114</w:t>
            </w:r>
          </w:p>
        </w:tc>
        <w:tc>
          <w:tcPr>
            <w:tcW w:w="172" w:type="dxa"/>
          </w:tcPr>
          <w:p w14:paraId="3173996B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AD17756" w14:textId="3EBF0D8A" w:rsidR="00BC2CAF" w:rsidRPr="009259D7" w:rsidRDefault="00BC2CAF" w:rsidP="00BC2C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2,028</w:t>
            </w:r>
          </w:p>
        </w:tc>
        <w:tc>
          <w:tcPr>
            <w:tcW w:w="184" w:type="dxa"/>
          </w:tcPr>
          <w:p w14:paraId="10DBF370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116D751" w14:textId="541DFADF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40,23</w:t>
            </w:r>
            <w:r w:rsidR="00A95DC3" w:rsidRPr="009259D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44F3124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2D1D0F71" w14:textId="5B46103B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19,637</w:t>
            </w:r>
          </w:p>
        </w:tc>
      </w:tr>
      <w:tr w:rsidR="00BC2CAF" w:rsidRPr="009259D7" w14:paraId="1088E8A0" w14:textId="77777777" w:rsidTr="00484C8B">
        <w:tc>
          <w:tcPr>
            <w:tcW w:w="2699" w:type="dxa"/>
            <w:hideMark/>
          </w:tcPr>
          <w:p w14:paraId="6DB1D83F" w14:textId="4E7EF9DF" w:rsidR="00BC2CAF" w:rsidRPr="009259D7" w:rsidRDefault="00BC2CAF" w:rsidP="00BC2C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</w:tcPr>
          <w:p w14:paraId="5AC1C8B8" w14:textId="6C411DB5" w:rsidR="00BC2CAF" w:rsidRPr="009259D7" w:rsidRDefault="00BC2CAF" w:rsidP="00BC2CAF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10,301</w:t>
            </w:r>
          </w:p>
        </w:tc>
        <w:tc>
          <w:tcPr>
            <w:tcW w:w="180" w:type="dxa"/>
          </w:tcPr>
          <w:p w14:paraId="573E20F8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0583BA0A" w14:textId="13EE9A74" w:rsidR="00BC2CAF" w:rsidRPr="009259D7" w:rsidRDefault="00BC2CAF" w:rsidP="00BC2CAF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174" w:type="dxa"/>
          </w:tcPr>
          <w:p w14:paraId="2984D359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67ACBC45" w14:textId="6FB9650D" w:rsidR="00BC2CAF" w:rsidRPr="009259D7" w:rsidRDefault="00BC2CAF" w:rsidP="00BC2C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72" w:type="dxa"/>
          </w:tcPr>
          <w:p w14:paraId="68BF9315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87A7BAD" w14:textId="754373C5" w:rsidR="00BC2CAF" w:rsidRPr="009259D7" w:rsidRDefault="00BC2CAF" w:rsidP="00BC2C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4" w:type="dxa"/>
          </w:tcPr>
          <w:p w14:paraId="2DE756AB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EF4A827" w14:textId="7951CBB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10,325</w:t>
            </w:r>
          </w:p>
        </w:tc>
        <w:tc>
          <w:tcPr>
            <w:tcW w:w="180" w:type="dxa"/>
          </w:tcPr>
          <w:p w14:paraId="2AE3A554" w14:textId="77777777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7A4A5417" w14:textId="000275BB" w:rsidR="00BC2CAF" w:rsidRPr="009259D7" w:rsidRDefault="00BC2CAF" w:rsidP="00BC2CA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</w:tr>
      <w:tr w:rsidR="0057049A" w:rsidRPr="009259D7" w14:paraId="1933E932" w14:textId="77777777" w:rsidTr="0057049A">
        <w:tc>
          <w:tcPr>
            <w:tcW w:w="2699" w:type="dxa"/>
          </w:tcPr>
          <w:p w14:paraId="485224B7" w14:textId="2F5EA049" w:rsidR="0057049A" w:rsidRPr="009259D7" w:rsidRDefault="0057049A" w:rsidP="005704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5769E8" w14:textId="72BF91A4" w:rsidR="0057049A" w:rsidRPr="009259D7" w:rsidRDefault="0057049A" w:rsidP="0057049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1,696</w:t>
            </w:r>
          </w:p>
        </w:tc>
        <w:tc>
          <w:tcPr>
            <w:tcW w:w="180" w:type="dxa"/>
          </w:tcPr>
          <w:p w14:paraId="3E86B290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07D0A84" w14:textId="054C3074" w:rsidR="0057049A" w:rsidRPr="009259D7" w:rsidRDefault="0057049A" w:rsidP="0057049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4" w:type="dxa"/>
          </w:tcPr>
          <w:p w14:paraId="68093960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4EB0665" w14:textId="170836C0" w:rsidR="0057049A" w:rsidRPr="009259D7" w:rsidRDefault="0057049A" w:rsidP="0057049A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2" w:type="dxa"/>
          </w:tcPr>
          <w:p w14:paraId="07612776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5339A62" w14:textId="2CAE6673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3,932</w:t>
            </w:r>
          </w:p>
        </w:tc>
        <w:tc>
          <w:tcPr>
            <w:tcW w:w="184" w:type="dxa"/>
          </w:tcPr>
          <w:p w14:paraId="17B66424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B2C77F1" w14:textId="3F95D244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1,696</w:t>
            </w:r>
          </w:p>
        </w:tc>
        <w:tc>
          <w:tcPr>
            <w:tcW w:w="180" w:type="dxa"/>
          </w:tcPr>
          <w:p w14:paraId="0402419B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659B7DBF" w14:textId="47FFCDD4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3,932</w:t>
            </w:r>
          </w:p>
        </w:tc>
      </w:tr>
      <w:tr w:rsidR="0057049A" w:rsidRPr="009259D7" w14:paraId="272FDCE2" w14:textId="77777777" w:rsidTr="0057049A">
        <w:tc>
          <w:tcPr>
            <w:tcW w:w="2699" w:type="dxa"/>
            <w:vAlign w:val="bottom"/>
            <w:hideMark/>
          </w:tcPr>
          <w:p w14:paraId="51E4F0DC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90BBA" w14:textId="69101E6D" w:rsidR="0057049A" w:rsidRPr="009259D7" w:rsidRDefault="0057049A" w:rsidP="0057049A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768,141</w:t>
            </w:r>
          </w:p>
        </w:tc>
        <w:tc>
          <w:tcPr>
            <w:tcW w:w="180" w:type="dxa"/>
          </w:tcPr>
          <w:p w14:paraId="2B43B650" w14:textId="77777777" w:rsidR="0057049A" w:rsidRPr="009259D7" w:rsidRDefault="0057049A" w:rsidP="0057049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5E970" w14:textId="26F2D33C" w:rsidR="0057049A" w:rsidRPr="009259D7" w:rsidRDefault="0057049A" w:rsidP="0057049A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811,331</w:t>
            </w:r>
          </w:p>
        </w:tc>
        <w:tc>
          <w:tcPr>
            <w:tcW w:w="174" w:type="dxa"/>
          </w:tcPr>
          <w:p w14:paraId="60C94760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C417FA" w14:textId="79AFBD1B" w:rsidR="0057049A" w:rsidRPr="009259D7" w:rsidRDefault="0024792C" w:rsidP="0024792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212,039</w:t>
            </w:r>
          </w:p>
        </w:tc>
        <w:tc>
          <w:tcPr>
            <w:tcW w:w="172" w:type="dxa"/>
          </w:tcPr>
          <w:p w14:paraId="11D88D17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978D5" w14:textId="609E2713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360,948</w:t>
            </w:r>
          </w:p>
        </w:tc>
        <w:tc>
          <w:tcPr>
            <w:tcW w:w="184" w:type="dxa"/>
          </w:tcPr>
          <w:p w14:paraId="6F8D562C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FCB2D" w14:textId="6B3E146A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980,180</w:t>
            </w:r>
          </w:p>
        </w:tc>
        <w:tc>
          <w:tcPr>
            <w:tcW w:w="180" w:type="dxa"/>
          </w:tcPr>
          <w:p w14:paraId="7092341E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65AA3" w14:textId="4DBA335B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1,172,279</w:t>
            </w:r>
          </w:p>
        </w:tc>
      </w:tr>
      <w:tr w:rsidR="0057049A" w:rsidRPr="009259D7" w14:paraId="586D787E" w14:textId="77777777" w:rsidTr="0057049A">
        <w:tc>
          <w:tcPr>
            <w:tcW w:w="2699" w:type="dxa"/>
            <w:vAlign w:val="bottom"/>
          </w:tcPr>
          <w:p w14:paraId="2B251555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B020F1" w14:textId="77777777" w:rsidR="0057049A" w:rsidRPr="009259D7" w:rsidRDefault="0057049A" w:rsidP="0057049A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7EC86D5" w14:textId="77777777" w:rsidR="0057049A" w:rsidRPr="009259D7" w:rsidRDefault="0057049A" w:rsidP="0057049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FD6595" w14:textId="77777777" w:rsidR="0057049A" w:rsidRPr="009259D7" w:rsidRDefault="0057049A" w:rsidP="0057049A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0F2ED48E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9D13BF" w14:textId="77777777" w:rsidR="0057049A" w:rsidRPr="009259D7" w:rsidRDefault="0057049A" w:rsidP="0057049A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2F0B36CB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41CA42" w14:textId="77777777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2F92EE0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882C9B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F23F8FE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141B71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7049A" w:rsidRPr="009259D7" w14:paraId="0E0A6039" w14:textId="77777777" w:rsidTr="0057049A">
        <w:tc>
          <w:tcPr>
            <w:tcW w:w="2699" w:type="dxa"/>
            <w:vAlign w:val="bottom"/>
            <w:hideMark/>
          </w:tcPr>
          <w:p w14:paraId="2564E7FB" w14:textId="27D85D4C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990" w:type="dxa"/>
            <w:vAlign w:val="bottom"/>
          </w:tcPr>
          <w:p w14:paraId="2B243CB6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839D242" w14:textId="77777777" w:rsidR="0057049A" w:rsidRPr="009259D7" w:rsidRDefault="0057049A" w:rsidP="0057049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D43F409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2F5D0BD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B55C9D6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552CF527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8C5ADEA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2ADAE32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C0072E1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43FCDA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3480C3D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7049A" w:rsidRPr="009259D7" w14:paraId="4B4E82B2" w14:textId="77777777" w:rsidTr="00AD5D6C">
        <w:tc>
          <w:tcPr>
            <w:tcW w:w="2699" w:type="dxa"/>
            <w:vAlign w:val="bottom"/>
            <w:hideMark/>
          </w:tcPr>
          <w:p w14:paraId="3F1A18F0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73B8BCC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26EFE6D" w14:textId="77777777" w:rsidR="0057049A" w:rsidRPr="009259D7" w:rsidRDefault="0057049A" w:rsidP="0057049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7239C54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1C30F864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DB5DECF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653173CE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534800D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A2140E0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C29629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C0772FE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4D35AC8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7049A" w:rsidRPr="009259D7" w14:paraId="1CB70115" w14:textId="77777777" w:rsidTr="00484C8B">
        <w:tc>
          <w:tcPr>
            <w:tcW w:w="2699" w:type="dxa"/>
            <w:vAlign w:val="bottom"/>
            <w:hideMark/>
          </w:tcPr>
          <w:p w14:paraId="1DF8D0EA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</w:tcPr>
          <w:p w14:paraId="6D736A36" w14:textId="1B56EECC" w:rsidR="0057049A" w:rsidRPr="009259D7" w:rsidRDefault="0057049A" w:rsidP="0057049A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768,141</w:t>
            </w:r>
          </w:p>
        </w:tc>
        <w:tc>
          <w:tcPr>
            <w:tcW w:w="180" w:type="dxa"/>
          </w:tcPr>
          <w:p w14:paraId="7FBE8536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4B096286" w14:textId="119069F3" w:rsidR="0057049A" w:rsidRPr="009259D7" w:rsidRDefault="0057049A" w:rsidP="0057049A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811,331</w:t>
            </w:r>
          </w:p>
        </w:tc>
        <w:tc>
          <w:tcPr>
            <w:tcW w:w="174" w:type="dxa"/>
          </w:tcPr>
          <w:p w14:paraId="42159CE6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23104D0" w14:textId="087B93EB" w:rsidR="0057049A" w:rsidRPr="009259D7" w:rsidRDefault="0057049A" w:rsidP="0057049A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" w:type="dxa"/>
          </w:tcPr>
          <w:p w14:paraId="3D92708F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5F5055A" w14:textId="001B5C08" w:rsidR="0057049A" w:rsidRPr="009259D7" w:rsidRDefault="0057049A" w:rsidP="0057049A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3DB1AA6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79A1AAF" w14:textId="5FF7B70A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768,141</w:t>
            </w:r>
          </w:p>
        </w:tc>
        <w:tc>
          <w:tcPr>
            <w:tcW w:w="180" w:type="dxa"/>
          </w:tcPr>
          <w:p w14:paraId="4DFE973F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3AFD2667" w14:textId="37D5B15C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811,331</w:t>
            </w:r>
          </w:p>
        </w:tc>
      </w:tr>
      <w:tr w:rsidR="0057049A" w:rsidRPr="009259D7" w14:paraId="5A033CD1" w14:textId="77777777" w:rsidTr="00484C8B">
        <w:tc>
          <w:tcPr>
            <w:tcW w:w="2699" w:type="dxa"/>
            <w:vAlign w:val="bottom"/>
            <w:hideMark/>
          </w:tcPr>
          <w:p w14:paraId="553ACC14" w14:textId="525A7EED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409C9" w14:textId="7113B98F" w:rsidR="0057049A" w:rsidRPr="009259D7" w:rsidRDefault="0057049A" w:rsidP="0057049A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E83AC9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417E5" w14:textId="0381CB72" w:rsidR="0057049A" w:rsidRPr="009259D7" w:rsidRDefault="0057049A" w:rsidP="0057049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" w:type="dxa"/>
          </w:tcPr>
          <w:p w14:paraId="3FB59517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7896" w14:textId="690B801D" w:rsidR="0057049A" w:rsidRPr="009259D7" w:rsidRDefault="00852BD4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212,039</w:t>
            </w:r>
          </w:p>
        </w:tc>
        <w:tc>
          <w:tcPr>
            <w:tcW w:w="172" w:type="dxa"/>
          </w:tcPr>
          <w:p w14:paraId="1C8FD52E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21283" w14:textId="6C76C27A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360,948</w:t>
            </w:r>
          </w:p>
        </w:tc>
        <w:tc>
          <w:tcPr>
            <w:tcW w:w="184" w:type="dxa"/>
          </w:tcPr>
          <w:p w14:paraId="65BD0C65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1729C" w14:textId="14F607FB" w:rsidR="0057049A" w:rsidRPr="009259D7" w:rsidRDefault="0024792C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212,039</w:t>
            </w:r>
          </w:p>
        </w:tc>
        <w:tc>
          <w:tcPr>
            <w:tcW w:w="180" w:type="dxa"/>
          </w:tcPr>
          <w:p w14:paraId="06E67E14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F699B" w14:textId="108AD61A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360,948</w:t>
            </w:r>
          </w:p>
        </w:tc>
      </w:tr>
      <w:tr w:rsidR="0057049A" w:rsidRPr="009259D7" w14:paraId="0D6A0153" w14:textId="77777777" w:rsidTr="00484C8B">
        <w:tc>
          <w:tcPr>
            <w:tcW w:w="2699" w:type="dxa"/>
            <w:vAlign w:val="bottom"/>
            <w:hideMark/>
          </w:tcPr>
          <w:p w14:paraId="49411224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1BE5A" w14:textId="1CC29EA9" w:rsidR="0057049A" w:rsidRPr="009259D7" w:rsidRDefault="0057049A" w:rsidP="0057049A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768,141</w:t>
            </w:r>
          </w:p>
        </w:tc>
        <w:tc>
          <w:tcPr>
            <w:tcW w:w="180" w:type="dxa"/>
          </w:tcPr>
          <w:p w14:paraId="20D06348" w14:textId="77777777" w:rsidR="0057049A" w:rsidRPr="009259D7" w:rsidRDefault="0057049A" w:rsidP="0057049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D79CD" w14:textId="6B4F724A" w:rsidR="0057049A" w:rsidRPr="009259D7" w:rsidRDefault="0057049A" w:rsidP="0057049A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811,331</w:t>
            </w:r>
          </w:p>
        </w:tc>
        <w:tc>
          <w:tcPr>
            <w:tcW w:w="174" w:type="dxa"/>
          </w:tcPr>
          <w:p w14:paraId="69B69399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9449A" w14:textId="157D6F4A" w:rsidR="0057049A" w:rsidRPr="009259D7" w:rsidRDefault="00852BD4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212,039</w:t>
            </w:r>
          </w:p>
        </w:tc>
        <w:tc>
          <w:tcPr>
            <w:tcW w:w="172" w:type="dxa"/>
          </w:tcPr>
          <w:p w14:paraId="41D990A0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E2B4E" w14:textId="2EFC9C8C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360,948</w:t>
            </w:r>
          </w:p>
        </w:tc>
        <w:tc>
          <w:tcPr>
            <w:tcW w:w="184" w:type="dxa"/>
          </w:tcPr>
          <w:p w14:paraId="33203FBB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9AE17" w14:textId="577ADCBA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980,180</w:t>
            </w:r>
          </w:p>
        </w:tc>
        <w:tc>
          <w:tcPr>
            <w:tcW w:w="180" w:type="dxa"/>
          </w:tcPr>
          <w:p w14:paraId="7AD89B4B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A7EA9" w14:textId="0FE3D519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1,172,279</w:t>
            </w:r>
          </w:p>
        </w:tc>
      </w:tr>
      <w:tr w:rsidR="0057049A" w:rsidRPr="009259D7" w14:paraId="5D1ED005" w14:textId="77777777" w:rsidTr="00484C8B">
        <w:tc>
          <w:tcPr>
            <w:tcW w:w="2699" w:type="dxa"/>
          </w:tcPr>
          <w:p w14:paraId="36C17E28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11966E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5C4C1E5" w14:textId="77777777" w:rsidR="0057049A" w:rsidRPr="009259D7" w:rsidRDefault="0057049A" w:rsidP="0057049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4F300E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4" w:type="dxa"/>
          </w:tcPr>
          <w:p w14:paraId="50F355F6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35A625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2" w:type="dxa"/>
          </w:tcPr>
          <w:p w14:paraId="7F33A2DE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FC1F26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3543E26D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523F8D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65CB06E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E94C3F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7049A" w:rsidRPr="009259D7" w14:paraId="377C4EE5" w14:textId="77777777" w:rsidTr="00484C8B">
        <w:tc>
          <w:tcPr>
            <w:tcW w:w="2699" w:type="dxa"/>
            <w:hideMark/>
          </w:tcPr>
          <w:p w14:paraId="021F466F" w14:textId="0F9C8ABD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04DDB20C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8041FCC" w14:textId="77777777" w:rsidR="0057049A" w:rsidRPr="009259D7" w:rsidRDefault="0057049A" w:rsidP="0057049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144B0BC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233D12D6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9085CDA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50DF117A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8AE5FF2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4A38C98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155A093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CFDFCE6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6DBC0B3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7049A" w:rsidRPr="009259D7" w14:paraId="5997060D" w14:textId="77777777" w:rsidTr="00484C8B">
        <w:tc>
          <w:tcPr>
            <w:tcW w:w="2699" w:type="dxa"/>
            <w:vAlign w:val="bottom"/>
            <w:hideMark/>
          </w:tcPr>
          <w:p w14:paraId="36EB860D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048278EB" w14:textId="714D68AC" w:rsidR="0057049A" w:rsidRPr="009259D7" w:rsidRDefault="0057049A" w:rsidP="0057049A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768,141</w:t>
            </w:r>
          </w:p>
        </w:tc>
        <w:tc>
          <w:tcPr>
            <w:tcW w:w="180" w:type="dxa"/>
          </w:tcPr>
          <w:p w14:paraId="1C657AD5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7C25FE57" w14:textId="79276461" w:rsidR="0057049A" w:rsidRPr="009259D7" w:rsidRDefault="0057049A" w:rsidP="0057049A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811,331</w:t>
            </w:r>
          </w:p>
        </w:tc>
        <w:tc>
          <w:tcPr>
            <w:tcW w:w="174" w:type="dxa"/>
          </w:tcPr>
          <w:p w14:paraId="589B3BF3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5657CC4B" w14:textId="587C90EF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100,233</w:t>
            </w:r>
          </w:p>
        </w:tc>
        <w:tc>
          <w:tcPr>
            <w:tcW w:w="172" w:type="dxa"/>
          </w:tcPr>
          <w:p w14:paraId="01452C1F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BA50B1" w14:textId="431E8831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237,185</w:t>
            </w:r>
          </w:p>
        </w:tc>
        <w:tc>
          <w:tcPr>
            <w:tcW w:w="184" w:type="dxa"/>
          </w:tcPr>
          <w:p w14:paraId="67B66F51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CD953A3" w14:textId="1F72BE23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868,374</w:t>
            </w:r>
          </w:p>
        </w:tc>
        <w:tc>
          <w:tcPr>
            <w:tcW w:w="180" w:type="dxa"/>
          </w:tcPr>
          <w:p w14:paraId="186A6C8F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45D36358" w14:textId="78FA3454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1,048,516</w:t>
            </w:r>
          </w:p>
        </w:tc>
      </w:tr>
      <w:tr w:rsidR="0057049A" w:rsidRPr="009259D7" w14:paraId="0E2804C7" w14:textId="77777777" w:rsidTr="00BB2696">
        <w:tc>
          <w:tcPr>
            <w:tcW w:w="2699" w:type="dxa"/>
            <w:vAlign w:val="bottom"/>
            <w:hideMark/>
          </w:tcPr>
          <w:p w14:paraId="11D00DD2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EF6BF" w14:textId="41B57FED" w:rsidR="0057049A" w:rsidRPr="009259D7" w:rsidRDefault="0057049A" w:rsidP="0057049A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3CE5D6" w14:textId="77777777" w:rsidR="0057049A" w:rsidRPr="009259D7" w:rsidRDefault="0057049A" w:rsidP="0057049A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A24AD" w14:textId="59D479A1" w:rsidR="0057049A" w:rsidRPr="009259D7" w:rsidRDefault="0057049A" w:rsidP="00224CCD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4" w:type="dxa"/>
          </w:tcPr>
          <w:p w14:paraId="1A6DC3D6" w14:textId="77777777" w:rsidR="0057049A" w:rsidRPr="009259D7" w:rsidRDefault="0057049A" w:rsidP="0057049A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EAB0D" w14:textId="3DD0F857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111,806</w:t>
            </w:r>
          </w:p>
        </w:tc>
        <w:tc>
          <w:tcPr>
            <w:tcW w:w="172" w:type="dxa"/>
          </w:tcPr>
          <w:p w14:paraId="67F50868" w14:textId="77777777" w:rsidR="0057049A" w:rsidRPr="009259D7" w:rsidRDefault="0057049A" w:rsidP="0057049A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07332" w14:textId="257E21A0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123,763</w:t>
            </w:r>
          </w:p>
        </w:tc>
        <w:tc>
          <w:tcPr>
            <w:tcW w:w="184" w:type="dxa"/>
          </w:tcPr>
          <w:p w14:paraId="2F6010D8" w14:textId="77777777" w:rsidR="0057049A" w:rsidRPr="009259D7" w:rsidRDefault="0057049A" w:rsidP="0057049A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2F37B" w14:textId="0FF51424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111,806</w:t>
            </w:r>
          </w:p>
        </w:tc>
        <w:tc>
          <w:tcPr>
            <w:tcW w:w="180" w:type="dxa"/>
          </w:tcPr>
          <w:p w14:paraId="3BF37453" w14:textId="77777777" w:rsidR="0057049A" w:rsidRPr="009259D7" w:rsidRDefault="0057049A" w:rsidP="0057049A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2684D" w14:textId="3CF6DFFA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123,763</w:t>
            </w:r>
          </w:p>
        </w:tc>
      </w:tr>
      <w:tr w:rsidR="0057049A" w:rsidRPr="009259D7" w14:paraId="077CC0E8" w14:textId="77777777" w:rsidTr="00484C8B">
        <w:tc>
          <w:tcPr>
            <w:tcW w:w="2699" w:type="dxa"/>
            <w:hideMark/>
          </w:tcPr>
          <w:p w14:paraId="304BFF9D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A0226" w14:textId="6AF9813C" w:rsidR="0057049A" w:rsidRPr="009259D7" w:rsidRDefault="0057049A" w:rsidP="0057049A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768,141</w:t>
            </w:r>
          </w:p>
        </w:tc>
        <w:tc>
          <w:tcPr>
            <w:tcW w:w="180" w:type="dxa"/>
          </w:tcPr>
          <w:p w14:paraId="25515D06" w14:textId="77777777" w:rsidR="0057049A" w:rsidRPr="009259D7" w:rsidRDefault="0057049A" w:rsidP="0057049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A7457" w14:textId="21F72DBD" w:rsidR="0057049A" w:rsidRPr="009259D7" w:rsidRDefault="0057049A" w:rsidP="0057049A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811,331</w:t>
            </w:r>
          </w:p>
        </w:tc>
        <w:tc>
          <w:tcPr>
            <w:tcW w:w="174" w:type="dxa"/>
          </w:tcPr>
          <w:p w14:paraId="37FDFA2F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3A8FB" w14:textId="14D40171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212,039</w:t>
            </w:r>
          </w:p>
        </w:tc>
        <w:tc>
          <w:tcPr>
            <w:tcW w:w="172" w:type="dxa"/>
          </w:tcPr>
          <w:p w14:paraId="612658BC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6FCF1" w14:textId="172D8040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360,948</w:t>
            </w:r>
          </w:p>
        </w:tc>
        <w:tc>
          <w:tcPr>
            <w:tcW w:w="184" w:type="dxa"/>
          </w:tcPr>
          <w:p w14:paraId="4DC25875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C84F1B" w14:textId="4812713C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980,180</w:t>
            </w:r>
          </w:p>
        </w:tc>
        <w:tc>
          <w:tcPr>
            <w:tcW w:w="180" w:type="dxa"/>
          </w:tcPr>
          <w:p w14:paraId="268F870B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C685E" w14:textId="73278A32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1,172,279</w:t>
            </w:r>
          </w:p>
        </w:tc>
      </w:tr>
      <w:tr w:rsidR="0057049A" w:rsidRPr="009259D7" w14:paraId="4B1142CE" w14:textId="77777777" w:rsidTr="00484C8B">
        <w:tc>
          <w:tcPr>
            <w:tcW w:w="2699" w:type="dxa"/>
          </w:tcPr>
          <w:p w14:paraId="58014757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AC440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E79774" w14:textId="77777777" w:rsidR="0057049A" w:rsidRPr="009259D7" w:rsidRDefault="0057049A" w:rsidP="0057049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A0C91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4" w:type="dxa"/>
          </w:tcPr>
          <w:p w14:paraId="62B0DED4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16826" w14:textId="77777777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" w:type="dxa"/>
          </w:tcPr>
          <w:p w14:paraId="51E53A51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B1E53" w14:textId="77777777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79C73B61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DE149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FF8A0D6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EFA33" w14:textId="77777777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57049A" w:rsidRPr="009259D7" w14:paraId="71085424" w14:textId="77777777" w:rsidTr="00484C8B">
        <w:tc>
          <w:tcPr>
            <w:tcW w:w="2699" w:type="dxa"/>
            <w:vAlign w:val="bottom"/>
            <w:hideMark/>
          </w:tcPr>
          <w:p w14:paraId="703CAF3A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259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1B2E77" w14:textId="00DFC859" w:rsidR="0057049A" w:rsidRPr="009259D7" w:rsidRDefault="0057049A" w:rsidP="0057049A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82,464</w:t>
            </w:r>
          </w:p>
        </w:tc>
        <w:tc>
          <w:tcPr>
            <w:tcW w:w="180" w:type="dxa"/>
          </w:tcPr>
          <w:p w14:paraId="24D288BD" w14:textId="77777777" w:rsidR="0057049A" w:rsidRPr="009259D7" w:rsidRDefault="0057049A" w:rsidP="0057049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477A7" w14:textId="4EDA1D54" w:rsidR="0057049A" w:rsidRPr="009259D7" w:rsidRDefault="0057049A" w:rsidP="0057049A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93,587</w:t>
            </w:r>
          </w:p>
        </w:tc>
        <w:tc>
          <w:tcPr>
            <w:tcW w:w="174" w:type="dxa"/>
          </w:tcPr>
          <w:p w14:paraId="60FF15F6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FA6578" w14:textId="24480BBE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52,970</w:t>
            </w:r>
          </w:p>
        </w:tc>
        <w:tc>
          <w:tcPr>
            <w:tcW w:w="172" w:type="dxa"/>
          </w:tcPr>
          <w:p w14:paraId="0513840A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D2622" w14:textId="0AB39C0A" w:rsidR="0057049A" w:rsidRPr="009259D7" w:rsidRDefault="0057049A" w:rsidP="005704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52,528</w:t>
            </w:r>
          </w:p>
        </w:tc>
        <w:tc>
          <w:tcPr>
            <w:tcW w:w="184" w:type="dxa"/>
          </w:tcPr>
          <w:p w14:paraId="6B6CD086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88D48" w14:textId="46431C5B" w:rsidR="0057049A" w:rsidRPr="009259D7" w:rsidRDefault="00CC3D56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135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,434</w:t>
            </w:r>
          </w:p>
        </w:tc>
        <w:tc>
          <w:tcPr>
            <w:tcW w:w="180" w:type="dxa"/>
          </w:tcPr>
          <w:p w14:paraId="39A0CC83" w14:textId="77777777" w:rsidR="0057049A" w:rsidRPr="009259D7" w:rsidRDefault="0057049A" w:rsidP="005704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D290C2" w14:textId="0D47E6A9" w:rsidR="0057049A" w:rsidRPr="009259D7" w:rsidRDefault="0057049A" w:rsidP="005704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146,115</w:t>
            </w:r>
          </w:p>
        </w:tc>
      </w:tr>
    </w:tbl>
    <w:p w14:paraId="58102972" w14:textId="77777777" w:rsidR="000833D2" w:rsidRPr="009259D7" w:rsidRDefault="000833D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60451AA" w14:textId="7A66E87C" w:rsidR="00F14CC6" w:rsidRPr="009259D7" w:rsidRDefault="00F14CC6" w:rsidP="001927A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</w:t>
      </w:r>
      <w:r w:rsidR="00333131"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 กำไรหรือขาดทุนของส่วนงานที่รายงาน</w:t>
      </w:r>
    </w:p>
    <w:p w14:paraId="3EBDAB2B" w14:textId="77777777" w:rsidR="00D231BE" w:rsidRPr="009259D7" w:rsidRDefault="00D231B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8855" w:type="dxa"/>
        <w:tblInd w:w="93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284"/>
        <w:gridCol w:w="1082"/>
        <w:gridCol w:w="164"/>
        <w:gridCol w:w="998"/>
        <w:gridCol w:w="167"/>
        <w:gridCol w:w="998"/>
        <w:gridCol w:w="169"/>
        <w:gridCol w:w="993"/>
      </w:tblGrid>
      <w:tr w:rsidR="008B56ED" w:rsidRPr="009259D7" w14:paraId="73257B03" w14:textId="77777777" w:rsidTr="008B56ED">
        <w:trPr>
          <w:tblHeader/>
        </w:trPr>
        <w:tc>
          <w:tcPr>
            <w:tcW w:w="4284" w:type="dxa"/>
            <w:shd w:val="clear" w:color="auto" w:fill="auto"/>
          </w:tcPr>
          <w:p w14:paraId="0D5C643F" w14:textId="77777777" w:rsidR="008B56ED" w:rsidRPr="009259D7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4" w:type="dxa"/>
            <w:gridSpan w:val="3"/>
            <w:shd w:val="clear" w:color="auto" w:fill="auto"/>
            <w:vAlign w:val="bottom"/>
          </w:tcPr>
          <w:p w14:paraId="0932EC9A" w14:textId="77777777" w:rsidR="008B56ED" w:rsidRPr="009259D7" w:rsidRDefault="008B56E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7" w:type="dxa"/>
            <w:shd w:val="clear" w:color="auto" w:fill="auto"/>
          </w:tcPr>
          <w:p w14:paraId="01AB7F14" w14:textId="77777777" w:rsidR="008B56ED" w:rsidRPr="009259D7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2B36DF69" w14:textId="77777777" w:rsidR="008B56ED" w:rsidRPr="009259D7" w:rsidRDefault="008B56E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D57B1" w:rsidRPr="009259D7" w14:paraId="64ADF47C" w14:textId="77777777" w:rsidTr="00CC164C">
        <w:trPr>
          <w:tblHeader/>
        </w:trPr>
        <w:tc>
          <w:tcPr>
            <w:tcW w:w="4284" w:type="dxa"/>
            <w:shd w:val="clear" w:color="auto" w:fill="auto"/>
          </w:tcPr>
          <w:p w14:paraId="7FED17F3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458A3CB" w14:textId="39439F43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64" w:type="dxa"/>
            <w:shd w:val="clear" w:color="auto" w:fill="auto"/>
          </w:tcPr>
          <w:p w14:paraId="07908CD9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781C1A" w14:textId="5A9ACE2F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67" w:type="dxa"/>
            <w:shd w:val="clear" w:color="auto" w:fill="auto"/>
          </w:tcPr>
          <w:p w14:paraId="4DDADEEC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A6D687" w14:textId="64244F6C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69" w:type="dxa"/>
            <w:shd w:val="clear" w:color="auto" w:fill="auto"/>
          </w:tcPr>
          <w:p w14:paraId="7B80EE3A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C402A92" w14:textId="2481CE2C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8B56ED" w:rsidRPr="009259D7" w14:paraId="11601B91" w14:textId="77777777" w:rsidTr="00CC164C">
        <w:trPr>
          <w:tblHeader/>
        </w:trPr>
        <w:tc>
          <w:tcPr>
            <w:tcW w:w="4284" w:type="dxa"/>
            <w:shd w:val="clear" w:color="auto" w:fill="auto"/>
          </w:tcPr>
          <w:p w14:paraId="008923E6" w14:textId="77777777" w:rsidR="008B56ED" w:rsidRPr="009259D7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1" w:type="dxa"/>
            <w:gridSpan w:val="7"/>
            <w:shd w:val="clear" w:color="auto" w:fill="auto"/>
            <w:vAlign w:val="bottom"/>
          </w:tcPr>
          <w:p w14:paraId="4332DD49" w14:textId="77777777" w:rsidR="008B56ED" w:rsidRPr="009259D7" w:rsidRDefault="008B56ED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B56ED" w:rsidRPr="009259D7" w14:paraId="27ACD601" w14:textId="77777777" w:rsidTr="00CC164C">
        <w:tc>
          <w:tcPr>
            <w:tcW w:w="4284" w:type="dxa"/>
            <w:shd w:val="clear" w:color="auto" w:fill="auto"/>
          </w:tcPr>
          <w:p w14:paraId="2F0E43F9" w14:textId="77777777" w:rsidR="008B56ED" w:rsidRPr="009259D7" w:rsidRDefault="008B56ED" w:rsidP="001927A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148FF8B" w14:textId="77777777" w:rsidR="008B56ED" w:rsidRPr="009259D7" w:rsidRDefault="008B56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488067D0" w14:textId="77777777" w:rsidR="008B56ED" w:rsidRPr="009259D7" w:rsidRDefault="008B56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11B7B1F" w14:textId="77777777" w:rsidR="008B56ED" w:rsidRPr="009259D7" w:rsidRDefault="008B56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" w:type="dxa"/>
            <w:shd w:val="clear" w:color="auto" w:fill="auto"/>
          </w:tcPr>
          <w:p w14:paraId="164EFE99" w14:textId="77777777" w:rsidR="008B56ED" w:rsidRPr="009259D7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F89FF1C" w14:textId="77777777" w:rsidR="008B56ED" w:rsidRPr="009259D7" w:rsidRDefault="008B56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</w:tcPr>
          <w:p w14:paraId="1C0CBE1D" w14:textId="77777777" w:rsidR="008B56ED" w:rsidRPr="009259D7" w:rsidRDefault="008B56ED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FE60DD1" w14:textId="77777777" w:rsidR="008B56ED" w:rsidRPr="009259D7" w:rsidRDefault="008B56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7B1" w:rsidRPr="009259D7" w14:paraId="05956CC3" w14:textId="77777777" w:rsidTr="00CC164C">
        <w:trPr>
          <w:trHeight w:val="60"/>
        </w:trPr>
        <w:tc>
          <w:tcPr>
            <w:tcW w:w="4284" w:type="dxa"/>
            <w:shd w:val="clear" w:color="auto" w:fill="auto"/>
          </w:tcPr>
          <w:p w14:paraId="2C9ABE5B" w14:textId="77777777" w:rsidR="001D57B1" w:rsidRPr="009259D7" w:rsidRDefault="001D57B1" w:rsidP="001D57B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กำไรขั้นต้นตามส่วนงานที่รายงาน</w:t>
            </w:r>
          </w:p>
        </w:tc>
        <w:tc>
          <w:tcPr>
            <w:tcW w:w="1082" w:type="dxa"/>
            <w:shd w:val="clear" w:color="auto" w:fill="auto"/>
          </w:tcPr>
          <w:p w14:paraId="63191B7B" w14:textId="2B325362" w:rsidR="001D57B1" w:rsidRPr="009259D7" w:rsidRDefault="00566D87" w:rsidP="001D57B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66860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F7179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7,117</w:t>
            </w:r>
          </w:p>
        </w:tc>
        <w:tc>
          <w:tcPr>
            <w:tcW w:w="164" w:type="dxa"/>
            <w:shd w:val="clear" w:color="auto" w:fill="auto"/>
          </w:tcPr>
          <w:p w14:paraId="55403305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AF231E4" w14:textId="2F738CAF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404,722</w:t>
            </w:r>
          </w:p>
        </w:tc>
        <w:tc>
          <w:tcPr>
            <w:tcW w:w="167" w:type="dxa"/>
            <w:shd w:val="clear" w:color="auto" w:fill="auto"/>
          </w:tcPr>
          <w:p w14:paraId="5870C0F5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8A75BA1" w14:textId="340139EB" w:rsidR="001D57B1" w:rsidRPr="009259D7" w:rsidRDefault="00F00A3C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135,43</w:t>
            </w:r>
            <w:r w:rsidR="003374A0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69" w:type="dxa"/>
            <w:shd w:val="clear" w:color="auto" w:fill="auto"/>
          </w:tcPr>
          <w:p w14:paraId="47732D84" w14:textId="77777777" w:rsidR="001D57B1" w:rsidRPr="009259D7" w:rsidRDefault="001D57B1" w:rsidP="001D57B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8A60EE0" w14:textId="258F7C14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146,115</w:t>
            </w:r>
          </w:p>
        </w:tc>
      </w:tr>
      <w:tr w:rsidR="001D57B1" w:rsidRPr="009259D7" w14:paraId="479754DF" w14:textId="77777777" w:rsidTr="00CC164C">
        <w:tc>
          <w:tcPr>
            <w:tcW w:w="4284" w:type="dxa"/>
            <w:shd w:val="clear" w:color="auto" w:fill="auto"/>
          </w:tcPr>
          <w:p w14:paraId="507A2FF5" w14:textId="77777777" w:rsidR="001D57B1" w:rsidRPr="009259D7" w:rsidRDefault="001D57B1" w:rsidP="001D57B1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082" w:type="dxa"/>
            <w:shd w:val="clear" w:color="auto" w:fill="auto"/>
          </w:tcPr>
          <w:p w14:paraId="4EFF3252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  <w:shd w:val="clear" w:color="auto" w:fill="auto"/>
          </w:tcPr>
          <w:p w14:paraId="2F3A41F1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07F55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shd w:val="clear" w:color="auto" w:fill="auto"/>
          </w:tcPr>
          <w:p w14:paraId="5321D65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28A81D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9" w:type="dxa"/>
            <w:shd w:val="clear" w:color="auto" w:fill="auto"/>
          </w:tcPr>
          <w:p w14:paraId="36C63894" w14:textId="77777777" w:rsidR="001D57B1" w:rsidRPr="009259D7" w:rsidRDefault="001D57B1" w:rsidP="001D57B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D7549A6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D57B1" w:rsidRPr="009259D7" w14:paraId="42B2905E" w14:textId="77777777" w:rsidTr="00CC164C">
        <w:tc>
          <w:tcPr>
            <w:tcW w:w="4284" w:type="dxa"/>
            <w:shd w:val="clear" w:color="auto" w:fill="auto"/>
          </w:tcPr>
          <w:p w14:paraId="139FDAB0" w14:textId="58924535" w:rsidR="001D57B1" w:rsidRPr="009259D7" w:rsidRDefault="001D57B1" w:rsidP="001D57B1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2" w:type="dxa"/>
            <w:shd w:val="clear" w:color="auto" w:fill="auto"/>
          </w:tcPr>
          <w:p w14:paraId="57AEA404" w14:textId="36FB18EE" w:rsidR="001D57B1" w:rsidRPr="009259D7" w:rsidRDefault="00CA6F70" w:rsidP="001D57B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6605E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66D8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164" w:type="dxa"/>
            <w:shd w:val="clear" w:color="auto" w:fill="auto"/>
          </w:tcPr>
          <w:p w14:paraId="61D70831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162185F" w14:textId="44C05A86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30,375</w:t>
            </w:r>
          </w:p>
        </w:tc>
        <w:tc>
          <w:tcPr>
            <w:tcW w:w="167" w:type="dxa"/>
            <w:shd w:val="clear" w:color="auto" w:fill="auto"/>
          </w:tcPr>
          <w:p w14:paraId="7B4D9C72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77BA7F" w14:textId="32E531D6" w:rsidR="001D57B1" w:rsidRPr="009259D7" w:rsidRDefault="00F00A3C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16,647</w:t>
            </w:r>
          </w:p>
        </w:tc>
        <w:tc>
          <w:tcPr>
            <w:tcW w:w="169" w:type="dxa"/>
            <w:shd w:val="clear" w:color="auto" w:fill="auto"/>
          </w:tcPr>
          <w:p w14:paraId="6B3A885B" w14:textId="77777777" w:rsidR="001D57B1" w:rsidRPr="009259D7" w:rsidRDefault="001D57B1" w:rsidP="001D57B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F8DEC64" w14:textId="3A28EF63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20,384</w:t>
            </w:r>
          </w:p>
        </w:tc>
      </w:tr>
      <w:tr w:rsidR="001D57B1" w:rsidRPr="009259D7" w14:paraId="1257B754" w14:textId="77777777" w:rsidTr="00CC164C">
        <w:tc>
          <w:tcPr>
            <w:tcW w:w="4284" w:type="dxa"/>
            <w:shd w:val="clear" w:color="auto" w:fill="auto"/>
          </w:tcPr>
          <w:p w14:paraId="57595065" w14:textId="77777777" w:rsidR="001D57B1" w:rsidRPr="009259D7" w:rsidRDefault="001D57B1" w:rsidP="001D57B1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shd w:val="clear" w:color="auto" w:fill="auto"/>
          </w:tcPr>
          <w:p w14:paraId="54252993" w14:textId="320B6152" w:rsidR="001D57B1" w:rsidRPr="009259D7" w:rsidRDefault="00CA6F70" w:rsidP="001D57B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71,13</w:t>
            </w:r>
            <w:r w:rsidR="00B422F1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30B8BFF3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AA8950F" w14:textId="7ACD380A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(59,885)</w:t>
            </w:r>
          </w:p>
        </w:tc>
        <w:tc>
          <w:tcPr>
            <w:tcW w:w="167" w:type="dxa"/>
            <w:shd w:val="clear" w:color="auto" w:fill="auto"/>
          </w:tcPr>
          <w:p w14:paraId="706B3ABC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CB939C7" w14:textId="490B06CE" w:rsidR="001D57B1" w:rsidRPr="009259D7" w:rsidRDefault="00F00A3C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35,613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9" w:type="dxa"/>
            <w:shd w:val="clear" w:color="auto" w:fill="auto"/>
          </w:tcPr>
          <w:p w14:paraId="48EA6E52" w14:textId="77777777" w:rsidR="001D57B1" w:rsidRPr="009259D7" w:rsidRDefault="001D57B1" w:rsidP="001D57B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4971043" w14:textId="424C9BB5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(32,232)</w:t>
            </w:r>
          </w:p>
        </w:tc>
      </w:tr>
      <w:tr w:rsidR="001D57B1" w:rsidRPr="009259D7" w14:paraId="36C6B8DE" w14:textId="77777777" w:rsidTr="00CC164C">
        <w:tc>
          <w:tcPr>
            <w:tcW w:w="4284" w:type="dxa"/>
            <w:shd w:val="clear" w:color="auto" w:fill="auto"/>
          </w:tcPr>
          <w:p w14:paraId="4A20D4F3" w14:textId="77777777" w:rsidR="001D57B1" w:rsidRPr="009259D7" w:rsidRDefault="001D57B1" w:rsidP="001D57B1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  <w:shd w:val="clear" w:color="auto" w:fill="auto"/>
          </w:tcPr>
          <w:p w14:paraId="6B16D903" w14:textId="7ECABED1" w:rsidR="001D57B1" w:rsidRPr="009259D7" w:rsidRDefault="00CA6F70" w:rsidP="001D57B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566D8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66860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566D8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66860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557334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66903FC0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6EA85BC" w14:textId="4B96008F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(202,000)</w:t>
            </w:r>
          </w:p>
        </w:tc>
        <w:tc>
          <w:tcPr>
            <w:tcW w:w="167" w:type="dxa"/>
            <w:shd w:val="clear" w:color="auto" w:fill="auto"/>
          </w:tcPr>
          <w:p w14:paraId="2E196719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F94EFD8" w14:textId="33F5419A" w:rsidR="001D57B1" w:rsidRPr="009259D7" w:rsidRDefault="00F00A3C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76,563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9" w:type="dxa"/>
            <w:shd w:val="clear" w:color="auto" w:fill="auto"/>
          </w:tcPr>
          <w:p w14:paraId="2FC1E911" w14:textId="77777777" w:rsidR="001D57B1" w:rsidRPr="009259D7" w:rsidRDefault="001D57B1" w:rsidP="001D57B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D170279" w14:textId="2AC90EA8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(74,432)</w:t>
            </w:r>
          </w:p>
        </w:tc>
      </w:tr>
      <w:tr w:rsidR="001D57B1" w:rsidRPr="009259D7" w14:paraId="11C0E899" w14:textId="77777777" w:rsidTr="00CC164C">
        <w:tc>
          <w:tcPr>
            <w:tcW w:w="4284" w:type="dxa"/>
            <w:shd w:val="clear" w:color="auto" w:fill="auto"/>
          </w:tcPr>
          <w:p w14:paraId="00AEFF7C" w14:textId="77777777" w:rsidR="001D57B1" w:rsidRPr="009259D7" w:rsidRDefault="001D57B1" w:rsidP="001D57B1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2" w:type="dxa"/>
            <w:shd w:val="clear" w:color="auto" w:fill="auto"/>
          </w:tcPr>
          <w:p w14:paraId="147300E7" w14:textId="47E423C4" w:rsidR="001D57B1" w:rsidRPr="009259D7" w:rsidRDefault="00CA6F70" w:rsidP="001D57B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10,916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1AF657D7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94963D" w14:textId="234B096E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(9,119)</w:t>
            </w:r>
          </w:p>
        </w:tc>
        <w:tc>
          <w:tcPr>
            <w:tcW w:w="167" w:type="dxa"/>
            <w:shd w:val="clear" w:color="auto" w:fill="auto"/>
          </w:tcPr>
          <w:p w14:paraId="1A5498C6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A75AC16" w14:textId="63796B95" w:rsidR="001D57B1" w:rsidRPr="009259D7" w:rsidRDefault="00F00A3C" w:rsidP="00F00A3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9,702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9" w:type="dxa"/>
            <w:shd w:val="clear" w:color="auto" w:fill="auto"/>
          </w:tcPr>
          <w:p w14:paraId="4F579EC2" w14:textId="77777777" w:rsidR="001D57B1" w:rsidRPr="009259D7" w:rsidRDefault="001D57B1" w:rsidP="001D57B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725F5A" w14:textId="152B9329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(7,492)</w:t>
            </w:r>
          </w:p>
        </w:tc>
      </w:tr>
      <w:tr w:rsidR="00CA6F70" w:rsidRPr="009259D7" w14:paraId="5029EA2E" w14:textId="77777777" w:rsidTr="00CC164C">
        <w:tc>
          <w:tcPr>
            <w:tcW w:w="4284" w:type="dxa"/>
            <w:shd w:val="clear" w:color="auto" w:fill="auto"/>
          </w:tcPr>
          <w:p w14:paraId="397788DF" w14:textId="51D9407D" w:rsidR="00CA6F70" w:rsidRPr="009259D7" w:rsidRDefault="00CA6F70" w:rsidP="00CA6F7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970"/>
                <w:tab w:val="left" w:pos="1060"/>
              </w:tabs>
              <w:ind w:left="340" w:right="-106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</w:t>
            </w:r>
            <w:r w:rsidRPr="009259D7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(ขาดทุน)</w:t>
            </w:r>
            <w:r w:rsidRPr="009259D7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จากการด้อยค่า</w:t>
            </w:r>
          </w:p>
          <w:p w14:paraId="12CF956A" w14:textId="4CBD0269" w:rsidR="00CA6F70" w:rsidRPr="009259D7" w:rsidRDefault="00CA6F70" w:rsidP="00CA6F70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532"/>
                <w:tab w:val="left" w:pos="970"/>
                <w:tab w:val="left" w:pos="106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</w:t>
            </w:r>
            <w:r w:rsidRPr="009259D7">
              <w:rPr>
                <w:rFonts w:asciiTheme="majorBidi" w:hAnsiTheme="majorBidi"/>
                <w:sz w:val="28"/>
                <w:szCs w:val="28"/>
                <w:cs/>
              </w:rPr>
              <w:t xml:space="preserve">ซึ่งเป็นไปตาม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1082" w:type="dxa"/>
            <w:shd w:val="clear" w:color="auto" w:fill="auto"/>
          </w:tcPr>
          <w:p w14:paraId="5FDB21A8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649F8F" w14:textId="65022B60" w:rsidR="00CA6F70" w:rsidRPr="009259D7" w:rsidRDefault="00CA6F70" w:rsidP="00CA6F7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A6605E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604A241D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CE496FD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584D58" w14:textId="08813C95" w:rsidR="00CA6F70" w:rsidRPr="009259D7" w:rsidRDefault="00CA6F70" w:rsidP="00CA6F7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2,010</w:t>
            </w:r>
          </w:p>
        </w:tc>
        <w:tc>
          <w:tcPr>
            <w:tcW w:w="167" w:type="dxa"/>
            <w:shd w:val="clear" w:color="auto" w:fill="auto"/>
          </w:tcPr>
          <w:p w14:paraId="319BF685" w14:textId="77777777" w:rsidR="00CA6F70" w:rsidRPr="009259D7" w:rsidRDefault="00CA6F70" w:rsidP="00C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D1FFB3A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74D2615" w14:textId="2EF5BA23" w:rsidR="00CA6F70" w:rsidRPr="009259D7" w:rsidRDefault="00CA6F70" w:rsidP="00CA6F7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9" w:type="dxa"/>
            <w:shd w:val="clear" w:color="auto" w:fill="auto"/>
          </w:tcPr>
          <w:p w14:paraId="75BABE54" w14:textId="77777777" w:rsidR="00CA6F70" w:rsidRPr="009259D7" w:rsidRDefault="00CA6F70" w:rsidP="00CA6F7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8BA8367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24A064" w14:textId="664FDEC2" w:rsidR="00CA6F70" w:rsidRPr="009259D7" w:rsidRDefault="00CA6F70" w:rsidP="00CA6F70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A6F70" w:rsidRPr="009259D7" w14:paraId="38E9427A" w14:textId="77777777" w:rsidTr="00CC164C">
        <w:tc>
          <w:tcPr>
            <w:tcW w:w="4284" w:type="dxa"/>
            <w:shd w:val="clear" w:color="auto" w:fill="auto"/>
          </w:tcPr>
          <w:p w14:paraId="05687BEB" w14:textId="25CCE9CE" w:rsidR="00CA6F70" w:rsidRPr="009259D7" w:rsidRDefault="00CA6F70" w:rsidP="00CA6F70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7A59CE21" w14:textId="4B0CF6E7" w:rsidR="00CA6F70" w:rsidRPr="009259D7" w:rsidRDefault="00CA6F70" w:rsidP="00CA6F70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2" w:type="dxa"/>
            <w:shd w:val="clear" w:color="auto" w:fill="auto"/>
          </w:tcPr>
          <w:p w14:paraId="4A0F485C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6EFBF8" w14:textId="67F47EB3" w:rsidR="00CA6F70" w:rsidRPr="009259D7" w:rsidRDefault="00CA6F70" w:rsidP="00CA6F7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566D8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1,441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0AC51C15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621622C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D313F1" w14:textId="49BFE65C" w:rsidR="00CA6F70" w:rsidRPr="009259D7" w:rsidRDefault="00CA6F70" w:rsidP="00CA6F7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(1,376)</w:t>
            </w:r>
          </w:p>
        </w:tc>
        <w:tc>
          <w:tcPr>
            <w:tcW w:w="167" w:type="dxa"/>
            <w:shd w:val="clear" w:color="auto" w:fill="auto"/>
          </w:tcPr>
          <w:p w14:paraId="2AB0D4E0" w14:textId="77777777" w:rsidR="00CA6F70" w:rsidRPr="009259D7" w:rsidRDefault="00CA6F70" w:rsidP="00C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964AC9E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E3646C" w14:textId="7FDF6240" w:rsidR="00CA6F70" w:rsidRPr="009259D7" w:rsidRDefault="00CA6F70" w:rsidP="00CA6F7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5B6F63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B6F63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9" w:type="dxa"/>
            <w:shd w:val="clear" w:color="auto" w:fill="auto"/>
          </w:tcPr>
          <w:p w14:paraId="1A907547" w14:textId="77777777" w:rsidR="00CA6F70" w:rsidRPr="009259D7" w:rsidRDefault="00CA6F70" w:rsidP="00CA6F7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0DA14E2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EFE9CE" w14:textId="695FE8D5" w:rsidR="00CA6F70" w:rsidRPr="009259D7" w:rsidRDefault="00CA6F70" w:rsidP="00CA6F7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(1,376)</w:t>
            </w:r>
          </w:p>
        </w:tc>
      </w:tr>
      <w:tr w:rsidR="00CA6F70" w:rsidRPr="009259D7" w14:paraId="012BBB07" w14:textId="77777777" w:rsidTr="00CC164C">
        <w:tc>
          <w:tcPr>
            <w:tcW w:w="4284" w:type="dxa"/>
            <w:shd w:val="clear" w:color="auto" w:fill="auto"/>
          </w:tcPr>
          <w:p w14:paraId="30A7F473" w14:textId="77777777" w:rsidR="00CA6F70" w:rsidRPr="009259D7" w:rsidRDefault="00CA6F70" w:rsidP="00CA6F70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2" w:type="dxa"/>
            <w:shd w:val="clear" w:color="auto" w:fill="auto"/>
          </w:tcPr>
          <w:p w14:paraId="27BA7C09" w14:textId="72606C1C" w:rsidR="00CA6F70" w:rsidRPr="009259D7" w:rsidRDefault="00CA6F70" w:rsidP="00CA6F7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38351FB7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E7D07" w14:textId="163ECB37" w:rsidR="00CA6F70" w:rsidRPr="009259D7" w:rsidRDefault="00CA6F70" w:rsidP="00CA6F7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6BDF75AB" w14:textId="77777777" w:rsidR="00CA6F70" w:rsidRPr="009259D7" w:rsidRDefault="00CA6F70" w:rsidP="00C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B2122F" w14:textId="2DF856EB" w:rsidR="00CA6F70" w:rsidRPr="009259D7" w:rsidRDefault="005B6F63" w:rsidP="00CA6F7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C11A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</w:t>
            </w:r>
            <w:r w:rsidR="00AC11A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557334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69" w:type="dxa"/>
            <w:shd w:val="clear" w:color="auto" w:fill="auto"/>
          </w:tcPr>
          <w:p w14:paraId="28709906" w14:textId="77777777" w:rsidR="00CA6F70" w:rsidRPr="009259D7" w:rsidRDefault="00CA6F70" w:rsidP="00CA6F7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2AB5014" w14:textId="44DDCFFA" w:rsidR="00CA6F70" w:rsidRPr="009259D7" w:rsidRDefault="00CA6F70" w:rsidP="00CA6F7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72,551</w:t>
            </w:r>
          </w:p>
        </w:tc>
      </w:tr>
      <w:tr w:rsidR="00CA6F70" w:rsidRPr="009259D7" w14:paraId="6A9649A2" w14:textId="77777777" w:rsidTr="00CC164C">
        <w:tc>
          <w:tcPr>
            <w:tcW w:w="4284" w:type="dxa"/>
            <w:shd w:val="clear" w:color="auto" w:fill="auto"/>
          </w:tcPr>
          <w:p w14:paraId="05B2B206" w14:textId="77777777" w:rsidR="00CA6F70" w:rsidRPr="009259D7" w:rsidRDefault="00CA6F70" w:rsidP="00CA6F7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4733C" w14:textId="08D8BDAD" w:rsidR="00CA6F70" w:rsidRPr="009259D7" w:rsidRDefault="00CA6F70" w:rsidP="00CA6F7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6605E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1F7179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4,40</w:t>
            </w:r>
            <w:r w:rsidR="00557334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64" w:type="dxa"/>
            <w:shd w:val="clear" w:color="auto" w:fill="auto"/>
          </w:tcPr>
          <w:p w14:paraId="42459E7C" w14:textId="77777777" w:rsidR="00CA6F70" w:rsidRPr="009259D7" w:rsidRDefault="00CA6F70" w:rsidP="00CA6F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DE526" w14:textId="549B3676" w:rsidR="00CA6F70" w:rsidRPr="009259D7" w:rsidRDefault="00CA6F70" w:rsidP="00CA6F7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164,727</w:t>
            </w:r>
          </w:p>
        </w:tc>
        <w:tc>
          <w:tcPr>
            <w:tcW w:w="167" w:type="dxa"/>
            <w:shd w:val="clear" w:color="auto" w:fill="auto"/>
          </w:tcPr>
          <w:p w14:paraId="72AC9E12" w14:textId="77777777" w:rsidR="00CA6F70" w:rsidRPr="009259D7" w:rsidRDefault="00CA6F70" w:rsidP="00C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90C60" w14:textId="3642EB08" w:rsidR="00CA6F70" w:rsidRPr="009259D7" w:rsidRDefault="00A6605E" w:rsidP="00CA6F7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AC11A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5B6F63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</w:t>
            </w:r>
            <w:r w:rsidR="00AC11A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557334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69" w:type="dxa"/>
            <w:shd w:val="clear" w:color="auto" w:fill="auto"/>
          </w:tcPr>
          <w:p w14:paraId="1E9CB830" w14:textId="77777777" w:rsidR="00CA6F70" w:rsidRPr="009259D7" w:rsidRDefault="00CA6F70" w:rsidP="00CA6F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2BFD5" w14:textId="3A786E5C" w:rsidR="00CA6F70" w:rsidRPr="009259D7" w:rsidRDefault="00CA6F70" w:rsidP="00CA6F7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123,518</w:t>
            </w:r>
          </w:p>
        </w:tc>
      </w:tr>
    </w:tbl>
    <w:p w14:paraId="67291FFC" w14:textId="77777777" w:rsidR="00B64E50" w:rsidRPr="009259D7" w:rsidRDefault="00B64E50" w:rsidP="001927A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bookmarkStart w:id="19" w:name="_Hlk33139193"/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FBD034E" w14:textId="77777777" w:rsidR="00B64E50" w:rsidRPr="009259D7" w:rsidRDefault="00B64E50" w:rsidP="001927A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16"/>
          <w:szCs w:val="16"/>
          <w:cs/>
          <w:lang w:eastAsia="th-TH"/>
        </w:rPr>
      </w:pPr>
    </w:p>
    <w:p w14:paraId="2CC34267" w14:textId="51049620" w:rsidR="00A10B70" w:rsidRPr="009259D7" w:rsidRDefault="00CD3571" w:rsidP="007023F4">
      <w:pPr>
        <w:tabs>
          <w:tab w:val="clear" w:pos="454"/>
          <w:tab w:val="clear" w:pos="680"/>
          <w:tab w:val="left" w:pos="1080"/>
          <w:tab w:val="left" w:pos="1170"/>
        </w:tabs>
        <w:ind w:left="990" w:right="-43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bookmarkStart w:id="20" w:name="_Hlk64367144"/>
      <w:r w:rsidRPr="009259D7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รายได้จากลูกค้ารายใหญ่ </w:t>
      </w:r>
      <w:r w:rsidR="007E56DD" w:rsidRPr="009259D7">
        <w:rPr>
          <w:rFonts w:asciiTheme="majorBidi" w:hAnsiTheme="majorBidi" w:cstheme="majorBidi"/>
          <w:sz w:val="28"/>
          <w:szCs w:val="28"/>
        </w:rPr>
        <w:t>2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รายจากส่วนงานที่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1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9259D7">
        <w:rPr>
          <w:rFonts w:asciiTheme="majorBidi" w:hAnsiTheme="majorBidi" w:cstheme="majorBidi"/>
          <w:sz w:val="28"/>
          <w:szCs w:val="28"/>
        </w:rPr>
        <w:t>2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ของกลุ่มบริษัทและบริษัทเป็นเงินประมาณ</w:t>
      </w:r>
      <w:r w:rsidR="00137283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22015F" w:rsidRPr="009259D7">
        <w:rPr>
          <w:rFonts w:asciiTheme="majorBidi" w:hAnsiTheme="majorBidi" w:cstheme="majorBidi"/>
          <w:sz w:val="28"/>
          <w:szCs w:val="28"/>
        </w:rPr>
        <w:t>291</w:t>
      </w:r>
      <w:r w:rsidR="003374A0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70300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5E4D6F" w:rsidRPr="009259D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70300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A6605E" w:rsidRPr="009259D7">
        <w:rPr>
          <w:rFonts w:asciiTheme="majorBidi" w:hAnsiTheme="majorBidi" w:cstheme="majorBidi"/>
          <w:sz w:val="28"/>
          <w:szCs w:val="28"/>
        </w:rPr>
        <w:t xml:space="preserve">222 </w:t>
      </w:r>
      <w:r w:rsidR="005E4D6F" w:rsidRPr="009259D7">
        <w:rPr>
          <w:rFonts w:asciiTheme="majorBidi" w:hAnsiTheme="majorBidi" w:cstheme="majorBidi" w:hint="cs"/>
          <w:sz w:val="28"/>
          <w:szCs w:val="28"/>
          <w:cs/>
        </w:rPr>
        <w:t>ล้านบาท ตามลำดับ</w:t>
      </w:r>
      <w:r w:rsidRPr="009259D7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9259D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(</w:t>
      </w:r>
      <w:r w:rsidR="007E56DD" w:rsidRPr="009259D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256</w:t>
      </w:r>
      <w:r w:rsidR="001D57B1" w:rsidRPr="009259D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5</w:t>
      </w:r>
      <w:r w:rsidRPr="009259D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: </w:t>
      </w:r>
      <w:r w:rsidR="001D57B1" w:rsidRPr="009259D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2</w:t>
      </w:r>
      <w:r w:rsidRPr="009259D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Pr="009259D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ราย</w:t>
      </w:r>
      <w:r w:rsidRPr="009259D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319 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9259D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 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314 </w:t>
      </w:r>
      <w:r w:rsidR="001D57B1" w:rsidRPr="009259D7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Pr="009259D7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)</w:t>
      </w:r>
      <w:r w:rsidRPr="009259D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 จากรายได้รวมของกลุ่มบริษัทและบริษัท</w:t>
      </w:r>
      <w:bookmarkEnd w:id="20"/>
    </w:p>
    <w:p w14:paraId="6D57ACC7" w14:textId="6077CDB0" w:rsidR="008B56ED" w:rsidRPr="009259D7" w:rsidRDefault="008B56E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3E9BCF8F" w14:textId="05C839A2" w:rsidR="00432839" w:rsidRPr="009259D7" w:rsidRDefault="00432839" w:rsidP="001927A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ยอดคงเหลือของสัญญา</w:t>
      </w:r>
    </w:p>
    <w:p w14:paraId="03A659AB" w14:textId="11CFBBB6" w:rsidR="00432839" w:rsidRPr="009259D7" w:rsidRDefault="00432839" w:rsidP="001927AE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8642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84"/>
        <w:gridCol w:w="990"/>
        <w:gridCol w:w="178"/>
        <w:gridCol w:w="1080"/>
        <w:gridCol w:w="180"/>
        <w:gridCol w:w="990"/>
      </w:tblGrid>
      <w:tr w:rsidR="004F75EB" w:rsidRPr="009259D7" w14:paraId="7BCCA489" w14:textId="77777777" w:rsidTr="00DB0DBA">
        <w:trPr>
          <w:tblHeader/>
        </w:trPr>
        <w:tc>
          <w:tcPr>
            <w:tcW w:w="3960" w:type="dxa"/>
          </w:tcPr>
          <w:p w14:paraId="316692B8" w14:textId="49A0A884" w:rsidR="004F75EB" w:rsidRPr="009259D7" w:rsidRDefault="004A5A2D" w:rsidP="001927A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สินทรัพย์ที่เกิดจากสัญญา</w:t>
            </w:r>
          </w:p>
        </w:tc>
        <w:tc>
          <w:tcPr>
            <w:tcW w:w="2254" w:type="dxa"/>
            <w:gridSpan w:val="3"/>
            <w:hideMark/>
          </w:tcPr>
          <w:p w14:paraId="47175EDB" w14:textId="77777777" w:rsidR="004F75EB" w:rsidRPr="009259D7" w:rsidRDefault="004F75EB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69ED25F" w14:textId="77777777" w:rsidR="004F75EB" w:rsidRPr="009259D7" w:rsidRDefault="004F75EB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75F9660B" w14:textId="77777777" w:rsidR="004F75EB" w:rsidRPr="009259D7" w:rsidRDefault="004F75EB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D57B1" w:rsidRPr="009259D7" w14:paraId="5A649F24" w14:textId="77777777" w:rsidTr="00DB0DBA">
        <w:trPr>
          <w:trHeight w:val="103"/>
          <w:tblHeader/>
        </w:trPr>
        <w:tc>
          <w:tcPr>
            <w:tcW w:w="3960" w:type="dxa"/>
          </w:tcPr>
          <w:p w14:paraId="74D11560" w14:textId="77777777" w:rsidR="001D57B1" w:rsidRPr="009259D7" w:rsidRDefault="001D57B1" w:rsidP="001D57B1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42DFC96" w14:textId="057E65FF" w:rsidR="001D57B1" w:rsidRPr="009259D7" w:rsidRDefault="001D57B1" w:rsidP="001D57B1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2566</w:t>
            </w:r>
          </w:p>
        </w:tc>
        <w:tc>
          <w:tcPr>
            <w:tcW w:w="184" w:type="dxa"/>
          </w:tcPr>
          <w:p w14:paraId="433FD1F2" w14:textId="77777777" w:rsidR="001D57B1" w:rsidRPr="009259D7" w:rsidRDefault="001D57B1" w:rsidP="001D57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2660763" w14:textId="06290413" w:rsidR="001D57B1" w:rsidRPr="009259D7" w:rsidRDefault="001D57B1" w:rsidP="001D57B1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78" w:type="dxa"/>
          </w:tcPr>
          <w:p w14:paraId="1F36059B" w14:textId="77777777" w:rsidR="001D57B1" w:rsidRPr="009259D7" w:rsidRDefault="001D57B1" w:rsidP="001D57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681DE54" w14:textId="7E287DD6" w:rsidR="001D57B1" w:rsidRPr="009259D7" w:rsidRDefault="001D57B1" w:rsidP="001D57B1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14:paraId="6F3B373F" w14:textId="77777777" w:rsidR="001D57B1" w:rsidRPr="009259D7" w:rsidRDefault="001D57B1" w:rsidP="001D57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DC35A1B" w14:textId="5D38498B" w:rsidR="001D57B1" w:rsidRPr="009259D7" w:rsidRDefault="001D57B1" w:rsidP="001D57B1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</w:tr>
      <w:tr w:rsidR="004F75EB" w:rsidRPr="009259D7" w14:paraId="403F361F" w14:textId="77777777" w:rsidTr="00DB0DBA">
        <w:trPr>
          <w:trHeight w:val="80"/>
          <w:tblHeader/>
        </w:trPr>
        <w:tc>
          <w:tcPr>
            <w:tcW w:w="3960" w:type="dxa"/>
          </w:tcPr>
          <w:p w14:paraId="613A000B" w14:textId="77777777" w:rsidR="004F75EB" w:rsidRPr="009259D7" w:rsidRDefault="004F75EB" w:rsidP="001927AE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682" w:type="dxa"/>
            <w:gridSpan w:val="7"/>
            <w:hideMark/>
          </w:tcPr>
          <w:p w14:paraId="09208948" w14:textId="77777777" w:rsidR="004F75EB" w:rsidRPr="009259D7" w:rsidRDefault="004F75EB" w:rsidP="001927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1D57B1" w:rsidRPr="009259D7" w14:paraId="57525754" w14:textId="77777777" w:rsidTr="00DB0DBA">
        <w:trPr>
          <w:cantSplit/>
        </w:trPr>
        <w:tc>
          <w:tcPr>
            <w:tcW w:w="3960" w:type="dxa"/>
          </w:tcPr>
          <w:p w14:paraId="540C081F" w14:textId="39867F06" w:rsidR="001D57B1" w:rsidRPr="009259D7" w:rsidRDefault="001D57B1" w:rsidP="001D57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1080" w:type="dxa"/>
          </w:tcPr>
          <w:p w14:paraId="6CA06453" w14:textId="5DC3F6A8" w:rsidR="001D57B1" w:rsidRPr="009259D7" w:rsidRDefault="002E348F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110,</w:t>
            </w:r>
            <w:r w:rsidR="00A6605E"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750</w:t>
            </w:r>
          </w:p>
        </w:tc>
        <w:tc>
          <w:tcPr>
            <w:tcW w:w="184" w:type="dxa"/>
          </w:tcPr>
          <w:p w14:paraId="6035C6E7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A1C6469" w14:textId="7A848CDF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135,235</w:t>
            </w:r>
          </w:p>
        </w:tc>
        <w:tc>
          <w:tcPr>
            <w:tcW w:w="178" w:type="dxa"/>
          </w:tcPr>
          <w:p w14:paraId="7E44D779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20B3A2A" w14:textId="09F7D45B" w:rsidR="001D57B1" w:rsidRPr="009259D7" w:rsidRDefault="002E348F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69,</w:t>
            </w:r>
            <w:r w:rsidR="00A6605E"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929</w:t>
            </w:r>
          </w:p>
        </w:tc>
        <w:tc>
          <w:tcPr>
            <w:tcW w:w="180" w:type="dxa"/>
          </w:tcPr>
          <w:p w14:paraId="73C324D0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0682B50" w14:textId="7D9F0484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98,175</w:t>
            </w:r>
          </w:p>
        </w:tc>
      </w:tr>
      <w:tr w:rsidR="001D57B1" w:rsidRPr="009259D7" w14:paraId="0462E3F6" w14:textId="77777777" w:rsidTr="00DB0DBA">
        <w:trPr>
          <w:cantSplit/>
        </w:trPr>
        <w:tc>
          <w:tcPr>
            <w:tcW w:w="3960" w:type="dxa"/>
          </w:tcPr>
          <w:p w14:paraId="0CED255C" w14:textId="5AEC3F29" w:rsidR="001D57B1" w:rsidRPr="009259D7" w:rsidRDefault="001D57B1" w:rsidP="001D57B1">
            <w:pPr>
              <w:tabs>
                <w:tab w:val="clear" w:pos="227"/>
                <w:tab w:val="clear" w:pos="3515"/>
              </w:tabs>
              <w:ind w:left="280" w:right="-7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0BEE6DC" w14:textId="2CB51EBD" w:rsidR="001D57B1" w:rsidRPr="009259D7" w:rsidRDefault="002E348F" w:rsidP="001D57B1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4" w:type="dxa"/>
          </w:tcPr>
          <w:p w14:paraId="36AB2E62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601F42BD" w14:textId="5D67BB93" w:rsidR="001D57B1" w:rsidRPr="009259D7" w:rsidRDefault="001D57B1" w:rsidP="001D57B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</w:tcPr>
          <w:p w14:paraId="2A50297F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054C8FF" w14:textId="129CDDCA" w:rsidR="001D57B1" w:rsidRPr="009259D7" w:rsidRDefault="002E348F" w:rsidP="001D57B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FAFD300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73E8437" w14:textId="573D3F11" w:rsidR="001D57B1" w:rsidRPr="009259D7" w:rsidRDefault="001D57B1" w:rsidP="001D57B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D57B1" w:rsidRPr="009259D7" w14:paraId="333E8188" w14:textId="77777777" w:rsidTr="00DB0DBA">
        <w:trPr>
          <w:cantSplit/>
        </w:trPr>
        <w:tc>
          <w:tcPr>
            <w:tcW w:w="3960" w:type="dxa"/>
          </w:tcPr>
          <w:p w14:paraId="7415530E" w14:textId="13CB179A" w:rsidR="001D57B1" w:rsidRPr="009259D7" w:rsidRDefault="001D57B1" w:rsidP="001D57B1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2036B2" w14:textId="7B90562C" w:rsidR="001D57B1" w:rsidRPr="009259D7" w:rsidRDefault="002E348F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110,</w:t>
            </w:r>
            <w:r w:rsidR="00A6605E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750</w:t>
            </w:r>
          </w:p>
        </w:tc>
        <w:tc>
          <w:tcPr>
            <w:tcW w:w="184" w:type="dxa"/>
          </w:tcPr>
          <w:p w14:paraId="7BDF392E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A196EB" w14:textId="17466E11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135,235</w:t>
            </w:r>
          </w:p>
        </w:tc>
        <w:tc>
          <w:tcPr>
            <w:tcW w:w="178" w:type="dxa"/>
          </w:tcPr>
          <w:p w14:paraId="7B277CED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07BD8" w14:textId="28FE8755" w:rsidR="001D57B1" w:rsidRPr="009259D7" w:rsidRDefault="002E348F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69,</w:t>
            </w:r>
            <w:r w:rsidR="00A6605E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929</w:t>
            </w:r>
          </w:p>
        </w:tc>
        <w:tc>
          <w:tcPr>
            <w:tcW w:w="180" w:type="dxa"/>
          </w:tcPr>
          <w:p w14:paraId="08CBEF1B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A085ED" w14:textId="73E0E7E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98,175</w:t>
            </w:r>
          </w:p>
        </w:tc>
      </w:tr>
      <w:tr w:rsidR="001D57B1" w:rsidRPr="009259D7" w14:paraId="6B1DA567" w14:textId="77777777" w:rsidTr="00DB0DBA">
        <w:trPr>
          <w:cantSplit/>
        </w:trPr>
        <w:tc>
          <w:tcPr>
            <w:tcW w:w="3960" w:type="dxa"/>
          </w:tcPr>
          <w:p w14:paraId="6EC42876" w14:textId="77777777" w:rsidR="001D57B1" w:rsidRPr="009259D7" w:rsidRDefault="001D57B1" w:rsidP="001D57B1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5134AB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84" w:type="dxa"/>
          </w:tcPr>
          <w:p w14:paraId="245E836D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8E4B773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78" w:type="dxa"/>
          </w:tcPr>
          <w:p w14:paraId="595EA239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8250AE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80" w:type="dxa"/>
          </w:tcPr>
          <w:p w14:paraId="085DF33D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491E57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1D57B1" w:rsidRPr="009259D7" w14:paraId="7310B02E" w14:textId="77777777" w:rsidTr="00DB0DBA">
        <w:trPr>
          <w:cantSplit/>
        </w:trPr>
        <w:tc>
          <w:tcPr>
            <w:tcW w:w="3960" w:type="dxa"/>
          </w:tcPr>
          <w:p w14:paraId="6A6552F9" w14:textId="0BC4B51D" w:rsidR="001D57B1" w:rsidRPr="009259D7" w:rsidRDefault="001D57B1" w:rsidP="001D57B1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รายการเคลื่อนไหวที่มีสาระสำคัญ</w:t>
            </w:r>
            <w:r w:rsidRPr="009259D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eastAsia="en-GB"/>
              </w:rPr>
              <w:t xml:space="preserve"> </w:t>
            </w:r>
          </w:p>
          <w:p w14:paraId="30D49DBF" w14:textId="5CB87C29" w:rsidR="001D57B1" w:rsidRPr="009259D7" w:rsidRDefault="001D57B1" w:rsidP="001D57B1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 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080" w:type="dxa"/>
          </w:tcPr>
          <w:p w14:paraId="67B4775C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" w:type="dxa"/>
          </w:tcPr>
          <w:p w14:paraId="1153EF7F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C17A444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1205A956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E3DF98B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A9B3745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1FA40997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1D57B1" w:rsidRPr="009259D7" w14:paraId="79968E85" w14:textId="77777777" w:rsidTr="00DB0DBA">
        <w:trPr>
          <w:cantSplit/>
        </w:trPr>
        <w:tc>
          <w:tcPr>
            <w:tcW w:w="3960" w:type="dxa"/>
          </w:tcPr>
          <w:p w14:paraId="0297D219" w14:textId="3AC0F857" w:rsidR="001D57B1" w:rsidRPr="009259D7" w:rsidRDefault="001D57B1" w:rsidP="001D57B1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โอนออกไปลูกหนี้การค้า</w:t>
            </w:r>
          </w:p>
        </w:tc>
        <w:tc>
          <w:tcPr>
            <w:tcW w:w="1080" w:type="dxa"/>
          </w:tcPr>
          <w:p w14:paraId="1563B020" w14:textId="30DE3D0F" w:rsidR="001D57B1" w:rsidRPr="009259D7" w:rsidRDefault="00012507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(393,964)</w:t>
            </w:r>
          </w:p>
        </w:tc>
        <w:tc>
          <w:tcPr>
            <w:tcW w:w="184" w:type="dxa"/>
          </w:tcPr>
          <w:p w14:paraId="2C686F77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3D88F67E" w14:textId="0A529BEE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155,727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78" w:type="dxa"/>
          </w:tcPr>
          <w:p w14:paraId="4A652231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4DD8EDD" w14:textId="7A10113A" w:rsidR="001D57B1" w:rsidRPr="009259D7" w:rsidRDefault="00D37B39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012507"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95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012507"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254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62BE7EB0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10F0DF0" w14:textId="698837BD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(125,172)</w:t>
            </w:r>
          </w:p>
        </w:tc>
      </w:tr>
      <w:tr w:rsidR="001D57B1" w:rsidRPr="009259D7" w14:paraId="1D645542" w14:textId="77777777" w:rsidTr="00DB0DBA">
        <w:trPr>
          <w:cantSplit/>
        </w:trPr>
        <w:tc>
          <w:tcPr>
            <w:tcW w:w="3960" w:type="dxa"/>
          </w:tcPr>
          <w:p w14:paraId="4BE78507" w14:textId="29F877C4" w:rsidR="001D57B1" w:rsidRPr="009259D7" w:rsidRDefault="001D57B1" w:rsidP="001D57B1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รับรู้เป็นรายได้ในระหว่างปี</w:t>
            </w:r>
          </w:p>
        </w:tc>
        <w:tc>
          <w:tcPr>
            <w:tcW w:w="1080" w:type="dxa"/>
          </w:tcPr>
          <w:p w14:paraId="0BE728D9" w14:textId="014C7777" w:rsidR="001D57B1" w:rsidRPr="009259D7" w:rsidRDefault="00012507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369,479</w:t>
            </w:r>
          </w:p>
        </w:tc>
        <w:tc>
          <w:tcPr>
            <w:tcW w:w="184" w:type="dxa"/>
          </w:tcPr>
          <w:p w14:paraId="3E16D55D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0D042409" w14:textId="66A47BCE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140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,976</w:t>
            </w:r>
          </w:p>
        </w:tc>
        <w:tc>
          <w:tcPr>
            <w:tcW w:w="178" w:type="dxa"/>
          </w:tcPr>
          <w:p w14:paraId="72E7192D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6BDBE1F" w14:textId="17E7E2E2" w:rsidR="001D57B1" w:rsidRPr="009259D7" w:rsidRDefault="00012507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67</w:t>
            </w:r>
            <w:r w:rsidR="00D37B39"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008</w:t>
            </w:r>
          </w:p>
        </w:tc>
        <w:tc>
          <w:tcPr>
            <w:tcW w:w="180" w:type="dxa"/>
          </w:tcPr>
          <w:p w14:paraId="58337EF5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A9A52B9" w14:textId="0BA6C59D" w:rsidR="001D57B1" w:rsidRPr="009259D7" w:rsidRDefault="001D57B1" w:rsidP="001D57B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106,422</w:t>
            </w:r>
          </w:p>
        </w:tc>
      </w:tr>
    </w:tbl>
    <w:p w14:paraId="64389B3A" w14:textId="77777777" w:rsidR="00667682" w:rsidRPr="009259D7" w:rsidRDefault="00667682" w:rsidP="001927A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16"/>
          <w:szCs w:val="16"/>
          <w:lang w:val="en-AU"/>
        </w:rPr>
      </w:pPr>
    </w:p>
    <w:p w14:paraId="615D4959" w14:textId="03AADB07" w:rsidR="004A5A2D" w:rsidRPr="009259D7" w:rsidRDefault="004A5A2D" w:rsidP="001927A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en-AU"/>
        </w:rPr>
        <w:t>สินทรัพย์ที่เกิดจากสัญญาประกอบด้วยลูกหนี้การค้าที่ยังไม่เรียกเก็บ โดยส่วนใหญ่แสดงถึงสิท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ธิของกลุ่มบริษัทในการได้รับสิ่งตอบแทนจากงานบริการบำรุงรักษา บริการเกี่ยวกับระบบรักษาความปลอดภัยทางคอมพิวเตอร์และระบบเครือข่าย และบริการอื่น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396D80DD" w14:textId="5E3896A3" w:rsidR="00431954" w:rsidRPr="009259D7" w:rsidRDefault="00431954" w:rsidP="001927A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990"/>
        <w:gridCol w:w="270"/>
        <w:gridCol w:w="1080"/>
        <w:gridCol w:w="180"/>
        <w:gridCol w:w="990"/>
      </w:tblGrid>
      <w:tr w:rsidR="00431954" w:rsidRPr="009259D7" w14:paraId="13A087B9" w14:textId="77777777" w:rsidTr="00DB0DBA">
        <w:trPr>
          <w:tblHeader/>
        </w:trPr>
        <w:tc>
          <w:tcPr>
            <w:tcW w:w="3780" w:type="dxa"/>
          </w:tcPr>
          <w:p w14:paraId="510AA62F" w14:textId="6F6CF755" w:rsidR="00431954" w:rsidRPr="009259D7" w:rsidRDefault="00431954" w:rsidP="001927A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2340" w:type="dxa"/>
            <w:gridSpan w:val="3"/>
            <w:hideMark/>
          </w:tcPr>
          <w:p w14:paraId="20962C19" w14:textId="77777777" w:rsidR="00431954" w:rsidRPr="009259D7" w:rsidRDefault="00431954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C267873" w14:textId="77777777" w:rsidR="00431954" w:rsidRPr="009259D7" w:rsidRDefault="00431954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2AE7A48D" w14:textId="77777777" w:rsidR="00431954" w:rsidRPr="009259D7" w:rsidRDefault="00431954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D57B1" w:rsidRPr="009259D7" w14:paraId="60017748" w14:textId="77777777" w:rsidTr="00DB0DBA">
        <w:trPr>
          <w:trHeight w:val="103"/>
          <w:tblHeader/>
        </w:trPr>
        <w:tc>
          <w:tcPr>
            <w:tcW w:w="3780" w:type="dxa"/>
          </w:tcPr>
          <w:p w14:paraId="10837729" w14:textId="77777777" w:rsidR="001D57B1" w:rsidRPr="009259D7" w:rsidRDefault="001D57B1" w:rsidP="001D57B1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E7F2727" w14:textId="15C0CC88" w:rsidR="001D57B1" w:rsidRPr="009259D7" w:rsidRDefault="001D57B1" w:rsidP="001D57B1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0F0DD30B" w14:textId="77777777" w:rsidR="001D57B1" w:rsidRPr="009259D7" w:rsidRDefault="001D57B1" w:rsidP="001D57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066189A" w14:textId="0220B1FF" w:rsidR="001D57B1" w:rsidRPr="009259D7" w:rsidRDefault="001D57B1" w:rsidP="001D57B1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270" w:type="dxa"/>
          </w:tcPr>
          <w:p w14:paraId="07CA89FD" w14:textId="77777777" w:rsidR="001D57B1" w:rsidRPr="009259D7" w:rsidRDefault="001D57B1" w:rsidP="001D57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01C71AD" w14:textId="17A730E9" w:rsidR="001D57B1" w:rsidRPr="009259D7" w:rsidRDefault="001D57B1" w:rsidP="001D57B1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14:paraId="5E41A741" w14:textId="77777777" w:rsidR="001D57B1" w:rsidRPr="009259D7" w:rsidRDefault="001D57B1" w:rsidP="001D57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17BA454E" w14:textId="5D8F2C8B" w:rsidR="001D57B1" w:rsidRPr="009259D7" w:rsidRDefault="001D57B1" w:rsidP="001D57B1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</w:tr>
      <w:tr w:rsidR="00431954" w:rsidRPr="009259D7" w14:paraId="4DBD5A5A" w14:textId="77777777" w:rsidTr="00DB0DBA">
        <w:trPr>
          <w:trHeight w:val="80"/>
          <w:tblHeader/>
        </w:trPr>
        <w:tc>
          <w:tcPr>
            <w:tcW w:w="3780" w:type="dxa"/>
          </w:tcPr>
          <w:p w14:paraId="3349FCF8" w14:textId="77777777" w:rsidR="00431954" w:rsidRPr="009259D7" w:rsidRDefault="00431954" w:rsidP="001927AE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860" w:type="dxa"/>
            <w:gridSpan w:val="7"/>
            <w:hideMark/>
          </w:tcPr>
          <w:p w14:paraId="387A7A94" w14:textId="77777777" w:rsidR="00431954" w:rsidRPr="009259D7" w:rsidRDefault="00431954" w:rsidP="001927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C13B08" w:rsidRPr="009259D7" w14:paraId="2178CF62" w14:textId="77777777" w:rsidTr="00DB0DBA">
        <w:trPr>
          <w:cantSplit/>
        </w:trPr>
        <w:tc>
          <w:tcPr>
            <w:tcW w:w="3780" w:type="dxa"/>
          </w:tcPr>
          <w:p w14:paraId="5FF91D89" w14:textId="6B65DC06" w:rsidR="00C13B08" w:rsidRPr="009259D7" w:rsidRDefault="00C13B08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EEF58C" w14:textId="45864D9C" w:rsidR="00C13B08" w:rsidRPr="009259D7" w:rsidRDefault="00557334" w:rsidP="001927A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206,821</w:t>
            </w:r>
          </w:p>
        </w:tc>
        <w:tc>
          <w:tcPr>
            <w:tcW w:w="270" w:type="dxa"/>
          </w:tcPr>
          <w:p w14:paraId="544EE176" w14:textId="77777777" w:rsidR="00C13B08" w:rsidRPr="009259D7" w:rsidRDefault="00C13B08" w:rsidP="001927A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12C5164" w14:textId="58674F3B" w:rsidR="00C13B08" w:rsidRPr="009259D7" w:rsidRDefault="001D57B1" w:rsidP="001927AE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156,648</w:t>
            </w:r>
          </w:p>
        </w:tc>
        <w:tc>
          <w:tcPr>
            <w:tcW w:w="270" w:type="dxa"/>
          </w:tcPr>
          <w:p w14:paraId="4C3B6E40" w14:textId="77777777" w:rsidR="00C13B08" w:rsidRPr="009259D7" w:rsidRDefault="00C13B08" w:rsidP="001927A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017015" w14:textId="0EBC4956" w:rsidR="00C13B08" w:rsidRPr="009259D7" w:rsidRDefault="002E348F" w:rsidP="001927A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106,397</w:t>
            </w:r>
          </w:p>
        </w:tc>
        <w:tc>
          <w:tcPr>
            <w:tcW w:w="180" w:type="dxa"/>
          </w:tcPr>
          <w:p w14:paraId="15359F83" w14:textId="77777777" w:rsidR="00C13B08" w:rsidRPr="009259D7" w:rsidRDefault="00C13B08" w:rsidP="001927A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351BD0" w14:textId="7DEF5656" w:rsidR="00C13B08" w:rsidRPr="009259D7" w:rsidRDefault="001D57B1" w:rsidP="001927A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78,860</w:t>
            </w:r>
          </w:p>
        </w:tc>
      </w:tr>
    </w:tbl>
    <w:p w14:paraId="214959FB" w14:textId="77777777" w:rsidR="002E348F" w:rsidRPr="009259D7" w:rsidRDefault="002E348F" w:rsidP="001927A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DA7F9A" w14:textId="0D727FC5" w:rsidR="00091C1E" w:rsidRPr="009259D7" w:rsidRDefault="00431954" w:rsidP="002E348F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หนี้สินที่เกิดจากสัญญาประกอบด้วยรายได้รับล่วงหน้า โดยส่วนใหญ่เกิดจากสิ่งตอบแทนที่ได้รับล่วงหน้าจากลูกค้าสำหรับการขายสินค้าและบริการ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</w:t>
      </w:r>
      <w:r w:rsidR="00854572" w:rsidRPr="009259D7">
        <w:rPr>
          <w:rFonts w:asciiTheme="majorBidi" w:hAnsiTheme="majorBidi" w:cstheme="majorBidi" w:hint="cs"/>
          <w:sz w:val="28"/>
          <w:szCs w:val="28"/>
          <w:cs/>
        </w:rPr>
        <w:t>บำรุงรักษาที่</w:t>
      </w:r>
      <w:r w:rsidRPr="009259D7">
        <w:rPr>
          <w:rFonts w:asciiTheme="majorBidi" w:hAnsiTheme="majorBidi" w:cstheme="majorBidi"/>
          <w:sz w:val="28"/>
          <w:szCs w:val="28"/>
          <w:cs/>
        </w:rPr>
        <w:t>ยังให้บริการไม่เสร็จสิ้น โดยจะรับรู้เป็นรายได้ด้วยวิธีเส้นตรงตลอดระยะเวลา</w:t>
      </w:r>
      <w:r w:rsidR="00854572" w:rsidRPr="009259D7">
        <w:rPr>
          <w:rFonts w:asciiTheme="majorBidi" w:hAnsiTheme="majorBidi" w:cstheme="majorBidi"/>
          <w:sz w:val="28"/>
          <w:szCs w:val="28"/>
          <w:cs/>
        </w:rPr>
        <w:t>การบริการ</w:t>
      </w:r>
      <w:r w:rsidR="00854572" w:rsidRPr="009259D7">
        <w:rPr>
          <w:rFonts w:asciiTheme="majorBidi" w:hAnsiTheme="majorBidi" w:cstheme="majorBidi" w:hint="cs"/>
          <w:sz w:val="28"/>
          <w:szCs w:val="28"/>
          <w:cs/>
        </w:rPr>
        <w:t>บำรุงรักษา</w:t>
      </w:r>
      <w:r w:rsidRPr="009259D7">
        <w:rPr>
          <w:rFonts w:asciiTheme="majorBidi" w:hAnsiTheme="majorBidi" w:cstheme="majorBidi"/>
          <w:sz w:val="28"/>
          <w:szCs w:val="28"/>
          <w:cs/>
        </w:rPr>
        <w:t>นั้น</w:t>
      </w:r>
    </w:p>
    <w:p w14:paraId="7C9C5239" w14:textId="77777777" w:rsidR="002E348F" w:rsidRPr="009259D7" w:rsidRDefault="002E348F" w:rsidP="002E348F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s/>
        </w:rPr>
      </w:pPr>
    </w:p>
    <w:p w14:paraId="4C34B519" w14:textId="1FD66F95" w:rsidR="004D1492" w:rsidRPr="009259D7" w:rsidRDefault="00091C1E" w:rsidP="007023F4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หนี้สินที่เกิดจากสัญญาของกลุ่มบริษั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และบริษัท ณ 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2E348F" w:rsidRPr="009259D7">
        <w:rPr>
          <w:rFonts w:asciiTheme="majorBidi" w:hAnsiTheme="majorBidi" w:cstheme="majorBidi"/>
          <w:sz w:val="28"/>
          <w:szCs w:val="28"/>
        </w:rPr>
        <w:t>5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25489C" w:rsidRPr="009259D7">
        <w:rPr>
          <w:rFonts w:asciiTheme="majorBidi" w:hAnsiTheme="majorBidi" w:cstheme="majorBidi"/>
          <w:sz w:val="28"/>
          <w:szCs w:val="28"/>
        </w:rPr>
        <w:t>1</w:t>
      </w:r>
      <w:r w:rsidR="007D5DAB" w:rsidRPr="009259D7">
        <w:rPr>
          <w:rFonts w:asciiTheme="majorBidi" w:hAnsiTheme="majorBidi" w:cstheme="majorBidi"/>
          <w:sz w:val="28"/>
          <w:szCs w:val="28"/>
        </w:rPr>
        <w:t>35</w:t>
      </w:r>
      <w:r w:rsidR="0025489C" w:rsidRPr="009259D7">
        <w:rPr>
          <w:rFonts w:asciiTheme="majorBidi" w:hAnsiTheme="majorBidi" w:cstheme="majorBidi"/>
          <w:sz w:val="28"/>
          <w:szCs w:val="28"/>
        </w:rPr>
        <w:t>.</w:t>
      </w:r>
      <w:r w:rsidR="007D5DAB" w:rsidRPr="009259D7">
        <w:rPr>
          <w:rFonts w:asciiTheme="majorBidi" w:hAnsiTheme="majorBidi" w:cstheme="majorBidi"/>
          <w:sz w:val="28"/>
          <w:szCs w:val="28"/>
        </w:rPr>
        <w:t>67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ล้านบาทและ</w:t>
      </w:r>
      <w:r w:rsidR="00D37B39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16213C" w:rsidRPr="009259D7">
        <w:rPr>
          <w:rFonts w:asciiTheme="majorBidi" w:hAnsiTheme="majorBidi" w:cstheme="majorBidi"/>
          <w:sz w:val="28"/>
          <w:szCs w:val="28"/>
        </w:rPr>
        <w:t>58.84</w:t>
      </w:r>
      <w:r w:rsidR="001D57B1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ตามลำดับถูกรับรู้เป็นรายได้ในระหว่างปี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1D57B1" w:rsidRPr="009259D7">
        <w:rPr>
          <w:rFonts w:asciiTheme="majorBidi" w:hAnsiTheme="majorBidi" w:cstheme="majorBidi"/>
          <w:sz w:val="28"/>
          <w:szCs w:val="28"/>
        </w:rPr>
        <w:t>6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9259D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</w:rPr>
        <w:t>132.46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ล้านบาทและ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 65.64 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ตามลำดับ)</w:t>
      </w:r>
      <w:r w:rsidR="004D1492"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5A96C56" w14:textId="047D0BA7" w:rsidR="00DA7A6F" w:rsidRPr="009259D7" w:rsidRDefault="0026307A" w:rsidP="001927A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7A0FC791" w14:textId="77777777" w:rsidR="0026307A" w:rsidRPr="009259D7" w:rsidRDefault="0026307A" w:rsidP="001927A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249"/>
        <w:gridCol w:w="808"/>
        <w:gridCol w:w="270"/>
        <w:gridCol w:w="999"/>
        <w:gridCol w:w="263"/>
        <w:gridCol w:w="724"/>
        <w:gridCol w:w="270"/>
        <w:gridCol w:w="805"/>
        <w:gridCol w:w="270"/>
        <w:gridCol w:w="978"/>
        <w:gridCol w:w="238"/>
        <w:gridCol w:w="766"/>
      </w:tblGrid>
      <w:tr w:rsidR="004A1BB9" w:rsidRPr="009259D7" w14:paraId="5409B3E4" w14:textId="77777777" w:rsidTr="00DB0DBA">
        <w:trPr>
          <w:tblHeader/>
        </w:trPr>
        <w:tc>
          <w:tcPr>
            <w:tcW w:w="1302" w:type="pct"/>
            <w:vMerge w:val="restart"/>
            <w:vAlign w:val="bottom"/>
          </w:tcPr>
          <w:p w14:paraId="54E263C5" w14:textId="77777777" w:rsidR="004A1BB9" w:rsidRPr="009259D7" w:rsidRDefault="004A1BB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bookmarkStart w:id="21" w:name="_Hlk33325711"/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รายได้ที่คาดว่าจะรับรู้ในอนาคตจากภาระที่ยังปฏิบัติไม่เสร็จสิ้น</w:t>
            </w:r>
            <w:r w:rsidRPr="009259D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  <w:bookmarkEnd w:id="21"/>
          </w:p>
        </w:tc>
        <w:tc>
          <w:tcPr>
            <w:tcW w:w="1773" w:type="pct"/>
            <w:gridSpan w:val="5"/>
          </w:tcPr>
          <w:p w14:paraId="0C1A7115" w14:textId="5376D23F" w:rsidR="004A1BB9" w:rsidRPr="009259D7" w:rsidRDefault="004A1BB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6D70F769" w14:textId="77777777" w:rsidR="004A1BB9" w:rsidRPr="009259D7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9" w:type="pct"/>
            <w:gridSpan w:val="5"/>
          </w:tcPr>
          <w:p w14:paraId="21D06D9C" w14:textId="7314A4B9" w:rsidR="004A1BB9" w:rsidRPr="009259D7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78B" w:rsidRPr="009259D7" w14:paraId="102B30CA" w14:textId="77777777" w:rsidTr="00A927F7">
        <w:trPr>
          <w:trHeight w:val="794"/>
          <w:tblHeader/>
        </w:trPr>
        <w:tc>
          <w:tcPr>
            <w:tcW w:w="1302" w:type="pct"/>
            <w:vMerge/>
          </w:tcPr>
          <w:p w14:paraId="134710D7" w14:textId="77777777" w:rsidR="00D5778B" w:rsidRPr="009259D7" w:rsidRDefault="00D5778B" w:rsidP="001927AE">
            <w:pPr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285DC7DF" w14:textId="77777777" w:rsidR="00D5778B" w:rsidRPr="009259D7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30C97F98" w14:textId="65AB7439" w:rsidR="00D5778B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3D30ABEE" w14:textId="77777777" w:rsidR="00D5778B" w:rsidRPr="009259D7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  <w:vAlign w:val="bottom"/>
          </w:tcPr>
          <w:p w14:paraId="0F40AEC4" w14:textId="171A6555" w:rsidR="00D5778B" w:rsidRPr="009259D7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543FAB3" w14:textId="77777777" w:rsidR="00D5778B" w:rsidRPr="009259D7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3F7D5EDC" w14:textId="1AA19A3A" w:rsidR="00D5778B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2" w:type="pct"/>
            <w:vAlign w:val="bottom"/>
          </w:tcPr>
          <w:p w14:paraId="47ACE69A" w14:textId="77777777" w:rsidR="00D5778B" w:rsidRPr="009259D7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9" w:type="pct"/>
            <w:vAlign w:val="bottom"/>
          </w:tcPr>
          <w:p w14:paraId="63366626" w14:textId="77777777" w:rsidR="00D5778B" w:rsidRPr="009259D7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4F178320" w14:textId="40FBF4DC" w:rsidR="00D5778B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540E5304" w14:textId="77777777" w:rsidR="00D5778B" w:rsidRPr="009259D7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6B5C3681" w14:textId="77777777" w:rsidR="00D5778B" w:rsidRPr="009259D7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70396265" w14:textId="34008037" w:rsidR="00D5778B" w:rsidRPr="009259D7" w:rsidRDefault="007E56D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6480AEF5" w14:textId="77777777" w:rsidR="00D5778B" w:rsidRPr="009259D7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37C4C6FE" w14:textId="4640E3AB" w:rsidR="00D5778B" w:rsidRPr="009259D7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4CCC43E5" w14:textId="77777777" w:rsidR="00D5778B" w:rsidRPr="009259D7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1312DDE3" w14:textId="5F24507B" w:rsidR="00D5778B" w:rsidRPr="009259D7" w:rsidRDefault="007E56D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8" w:type="pct"/>
            <w:vAlign w:val="bottom"/>
          </w:tcPr>
          <w:p w14:paraId="55D6F83F" w14:textId="77777777" w:rsidR="00D5778B" w:rsidRPr="009259D7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32FE7E3A" w14:textId="77777777" w:rsidR="00D5778B" w:rsidRPr="009259D7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683D3BC7" w14:textId="4FD75AC9" w:rsidR="00D5778B" w:rsidRPr="009259D7" w:rsidRDefault="007E56D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A1BB9" w:rsidRPr="009259D7" w14:paraId="0263DDDE" w14:textId="77777777" w:rsidTr="00DB0DBA">
        <w:trPr>
          <w:tblHeader/>
        </w:trPr>
        <w:tc>
          <w:tcPr>
            <w:tcW w:w="1302" w:type="pct"/>
          </w:tcPr>
          <w:p w14:paraId="63FB73A5" w14:textId="30CFF73F" w:rsidR="004A1BB9" w:rsidRPr="009259D7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8" w:type="pct"/>
            <w:gridSpan w:val="11"/>
          </w:tcPr>
          <w:p w14:paraId="40907EF9" w14:textId="3F8A7F88" w:rsidR="004A1BB9" w:rsidRPr="009259D7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61242"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1BB9" w:rsidRPr="009259D7" w14:paraId="692B5234" w14:textId="77777777" w:rsidTr="00DB0DBA">
        <w:trPr>
          <w:tblHeader/>
        </w:trPr>
        <w:tc>
          <w:tcPr>
            <w:tcW w:w="1302" w:type="pct"/>
          </w:tcPr>
          <w:p w14:paraId="4C434518" w14:textId="51305977" w:rsidR="004A1BB9" w:rsidRPr="009259D7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3698" w:type="pct"/>
            <w:gridSpan w:val="11"/>
          </w:tcPr>
          <w:p w14:paraId="4BBE9372" w14:textId="77777777" w:rsidR="004A1BB9" w:rsidRPr="009259D7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5778B" w:rsidRPr="009259D7" w14:paraId="41081858" w14:textId="77777777" w:rsidTr="00A927F7">
        <w:trPr>
          <w:trHeight w:val="68"/>
        </w:trPr>
        <w:tc>
          <w:tcPr>
            <w:tcW w:w="1302" w:type="pct"/>
          </w:tcPr>
          <w:p w14:paraId="4B723EB6" w14:textId="25A9E6A4" w:rsidR="00916B50" w:rsidRPr="009259D7" w:rsidRDefault="00916B5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68" w:type="pct"/>
          </w:tcPr>
          <w:p w14:paraId="78DCA0DC" w14:textId="0F962684" w:rsidR="00916B50" w:rsidRPr="009259D7" w:rsidRDefault="00C16D6E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5,224</w:t>
            </w:r>
          </w:p>
        </w:tc>
        <w:tc>
          <w:tcPr>
            <w:tcW w:w="156" w:type="pct"/>
          </w:tcPr>
          <w:p w14:paraId="43140278" w14:textId="77777777" w:rsidR="00916B50" w:rsidRPr="009259D7" w:rsidRDefault="00916B5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1AF9AD2" w14:textId="6B809DA7" w:rsidR="00916B50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78D35356" w14:textId="77777777" w:rsidR="00916B50" w:rsidRPr="009259D7" w:rsidRDefault="00916B5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5E30FD8E" w14:textId="6F481CB0" w:rsidR="00916B50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187C1F68" w14:textId="77777777" w:rsidR="00916B50" w:rsidRPr="009259D7" w:rsidRDefault="00916B50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6CCDA50E" w14:textId="6D828A7A" w:rsidR="00916B50" w:rsidRPr="009259D7" w:rsidRDefault="00D07DA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284206D8" w14:textId="77777777" w:rsidR="00916B50" w:rsidRPr="009259D7" w:rsidRDefault="00916B50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6" w:type="pct"/>
          </w:tcPr>
          <w:p w14:paraId="080D5095" w14:textId="6C4F4F4C" w:rsidR="00916B50" w:rsidRPr="009259D7" w:rsidRDefault="00D07DA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01D91BE1" w14:textId="77777777" w:rsidR="00916B50" w:rsidRPr="009259D7" w:rsidRDefault="00916B50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010F3F9D" w14:textId="61362764" w:rsidR="00916B50" w:rsidRPr="009259D7" w:rsidRDefault="00D07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16D6E" w:rsidRPr="009259D7" w14:paraId="37551C93" w14:textId="77777777" w:rsidTr="00A927F7">
        <w:trPr>
          <w:trHeight w:val="68"/>
        </w:trPr>
        <w:tc>
          <w:tcPr>
            <w:tcW w:w="1302" w:type="pct"/>
          </w:tcPr>
          <w:p w14:paraId="64BBED2A" w14:textId="77777777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บำรุงรักษา</w:t>
            </w:r>
          </w:p>
          <w:p w14:paraId="5486D4AA" w14:textId="361DA8A1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68" w:type="pct"/>
          </w:tcPr>
          <w:p w14:paraId="04D2BE16" w14:textId="77777777" w:rsidR="00C16D6E" w:rsidRPr="009259D7" w:rsidRDefault="00C16D6E" w:rsidP="00C16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5399526D" w14:textId="59145CC2" w:rsidR="00C16D6E" w:rsidRPr="009259D7" w:rsidRDefault="00557334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144,374</w:t>
            </w:r>
          </w:p>
        </w:tc>
        <w:tc>
          <w:tcPr>
            <w:tcW w:w="156" w:type="pct"/>
          </w:tcPr>
          <w:p w14:paraId="3BFC032E" w14:textId="77777777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CE14281" w14:textId="77777777" w:rsidR="00C16D6E" w:rsidRPr="009259D7" w:rsidRDefault="00C16D6E" w:rsidP="00C16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E12BE8C" w14:textId="507F9FEE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56,812</w:t>
            </w:r>
          </w:p>
        </w:tc>
        <w:tc>
          <w:tcPr>
            <w:tcW w:w="152" w:type="pct"/>
          </w:tcPr>
          <w:p w14:paraId="4024DB99" w14:textId="77777777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1ECFBC3A" w14:textId="77777777" w:rsidR="00C16D6E" w:rsidRPr="009259D7" w:rsidRDefault="00C16D6E" w:rsidP="00C16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1095525" w14:textId="018050AF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257</w:t>
            </w:r>
          </w:p>
        </w:tc>
        <w:tc>
          <w:tcPr>
            <w:tcW w:w="156" w:type="pct"/>
          </w:tcPr>
          <w:p w14:paraId="3E14611B" w14:textId="77777777" w:rsidR="00C16D6E" w:rsidRPr="009259D7" w:rsidRDefault="00C16D6E" w:rsidP="00C16D6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59039C0A" w14:textId="77777777" w:rsidR="00C16D6E" w:rsidRPr="009259D7" w:rsidRDefault="00C16D6E" w:rsidP="00C16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2EDE1B88" w14:textId="7A861CB2" w:rsidR="00C16D6E" w:rsidRPr="009259D7" w:rsidRDefault="00C16D6E" w:rsidP="00C16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76,906</w:t>
            </w:r>
          </w:p>
        </w:tc>
        <w:tc>
          <w:tcPr>
            <w:tcW w:w="156" w:type="pct"/>
          </w:tcPr>
          <w:p w14:paraId="19D2F844" w14:textId="77777777" w:rsidR="00C16D6E" w:rsidRPr="009259D7" w:rsidRDefault="00C16D6E" w:rsidP="00C16D6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70BCAA6E" w14:textId="77777777" w:rsidR="00C16D6E" w:rsidRPr="009259D7" w:rsidRDefault="00C16D6E" w:rsidP="00C16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D8B0399" w14:textId="3883549F" w:rsidR="00C16D6E" w:rsidRPr="009259D7" w:rsidRDefault="00C16D6E" w:rsidP="00C16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29,491</w:t>
            </w:r>
          </w:p>
        </w:tc>
        <w:tc>
          <w:tcPr>
            <w:tcW w:w="138" w:type="pct"/>
          </w:tcPr>
          <w:p w14:paraId="6915D594" w14:textId="77777777" w:rsidR="00C16D6E" w:rsidRPr="009259D7" w:rsidRDefault="00C16D6E" w:rsidP="00C16D6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0E5F62CE" w14:textId="77777777" w:rsidR="00C16D6E" w:rsidRPr="009259D7" w:rsidRDefault="00C16D6E" w:rsidP="00C16D6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5AF762C" w14:textId="7C5E25B7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16D6E" w:rsidRPr="009259D7" w14:paraId="6D8A6A34" w14:textId="77777777" w:rsidTr="00A927F7">
        <w:trPr>
          <w:trHeight w:val="68"/>
        </w:trPr>
        <w:tc>
          <w:tcPr>
            <w:tcW w:w="1302" w:type="pct"/>
          </w:tcPr>
          <w:p w14:paraId="6B0BD884" w14:textId="441BF115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468" w:type="pct"/>
          </w:tcPr>
          <w:p w14:paraId="407E3AE9" w14:textId="39A464C6" w:rsidR="00C16D6E" w:rsidRPr="009259D7" w:rsidRDefault="00C16D6E" w:rsidP="00C16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154</w:t>
            </w:r>
          </w:p>
        </w:tc>
        <w:tc>
          <w:tcPr>
            <w:tcW w:w="156" w:type="pct"/>
          </w:tcPr>
          <w:p w14:paraId="45A6D955" w14:textId="77777777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CEC5FCE" w14:textId="4B2743A1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03243815" w14:textId="77777777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1F8833BB" w14:textId="3C5A4CFB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473545F5" w14:textId="77777777" w:rsidR="00C16D6E" w:rsidRPr="009259D7" w:rsidRDefault="00C16D6E" w:rsidP="00C16D6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61C99B3F" w14:textId="2ACF51CD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0E55B886" w14:textId="77777777" w:rsidR="00C16D6E" w:rsidRPr="009259D7" w:rsidRDefault="00C16D6E" w:rsidP="00C16D6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0994B118" w14:textId="6E81DF64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85A92FA" w14:textId="77777777" w:rsidR="00C16D6E" w:rsidRPr="009259D7" w:rsidRDefault="00C16D6E" w:rsidP="00C16D6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35C54F92" w14:textId="77777777" w:rsidR="00C16D6E" w:rsidRPr="009259D7" w:rsidRDefault="00C16D6E" w:rsidP="00C16D6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16D6E" w:rsidRPr="009259D7" w14:paraId="5BB2CCFE" w14:textId="77777777" w:rsidTr="00A927F7">
        <w:tc>
          <w:tcPr>
            <w:tcW w:w="1302" w:type="pct"/>
          </w:tcPr>
          <w:p w14:paraId="476858CD" w14:textId="77777777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092383B9" w14:textId="7EFA36DD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57334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49,752</w:t>
            </w:r>
          </w:p>
        </w:tc>
        <w:tc>
          <w:tcPr>
            <w:tcW w:w="156" w:type="pct"/>
          </w:tcPr>
          <w:p w14:paraId="3280FC1E" w14:textId="77777777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954CF50" w14:textId="1CF2D482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56,812</w:t>
            </w:r>
          </w:p>
        </w:tc>
        <w:tc>
          <w:tcPr>
            <w:tcW w:w="152" w:type="pct"/>
          </w:tcPr>
          <w:p w14:paraId="65A1DD51" w14:textId="77777777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DB4618B" w14:textId="542D7592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257</w:t>
            </w:r>
          </w:p>
        </w:tc>
        <w:tc>
          <w:tcPr>
            <w:tcW w:w="156" w:type="pct"/>
          </w:tcPr>
          <w:p w14:paraId="5C0EC14D" w14:textId="77777777" w:rsidR="00C16D6E" w:rsidRPr="009259D7" w:rsidRDefault="00C16D6E" w:rsidP="00C16D6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3D1A7C77" w14:textId="147808CA" w:rsidR="00C16D6E" w:rsidRPr="009259D7" w:rsidRDefault="00C16D6E" w:rsidP="00C16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>76,906</w:t>
            </w:r>
          </w:p>
        </w:tc>
        <w:tc>
          <w:tcPr>
            <w:tcW w:w="156" w:type="pct"/>
          </w:tcPr>
          <w:p w14:paraId="3C25C4BC" w14:textId="77777777" w:rsidR="00C16D6E" w:rsidRPr="009259D7" w:rsidRDefault="00C16D6E" w:rsidP="00C16D6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FF94288" w14:textId="0DEA3867" w:rsidR="00C16D6E" w:rsidRPr="009259D7" w:rsidRDefault="00C16D6E" w:rsidP="00C16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>29,491</w:t>
            </w:r>
          </w:p>
        </w:tc>
        <w:tc>
          <w:tcPr>
            <w:tcW w:w="138" w:type="pct"/>
          </w:tcPr>
          <w:p w14:paraId="687A13E6" w14:textId="77777777" w:rsidR="00C16D6E" w:rsidRPr="009259D7" w:rsidRDefault="00C16D6E" w:rsidP="00C16D6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2E5A5D1C" w14:textId="2A9C0C26" w:rsidR="00C16D6E" w:rsidRPr="009259D7" w:rsidRDefault="00C16D6E" w:rsidP="00C16D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56F1399" w14:textId="322F2FE7" w:rsidR="004A1BB9" w:rsidRPr="009259D7" w:rsidRDefault="004A1BB9" w:rsidP="001927AE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249"/>
        <w:gridCol w:w="808"/>
        <w:gridCol w:w="270"/>
        <w:gridCol w:w="999"/>
        <w:gridCol w:w="263"/>
        <w:gridCol w:w="724"/>
        <w:gridCol w:w="270"/>
        <w:gridCol w:w="805"/>
        <w:gridCol w:w="270"/>
        <w:gridCol w:w="978"/>
        <w:gridCol w:w="238"/>
        <w:gridCol w:w="766"/>
      </w:tblGrid>
      <w:tr w:rsidR="004F75EB" w:rsidRPr="009259D7" w14:paraId="45611A05" w14:textId="77777777" w:rsidTr="00DB0DBA">
        <w:trPr>
          <w:tblHeader/>
        </w:trPr>
        <w:tc>
          <w:tcPr>
            <w:tcW w:w="1302" w:type="pct"/>
          </w:tcPr>
          <w:p w14:paraId="4707433A" w14:textId="5E4F5061" w:rsidR="004F75EB" w:rsidRPr="009259D7" w:rsidRDefault="004F75E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3698" w:type="pct"/>
            <w:gridSpan w:val="11"/>
          </w:tcPr>
          <w:p w14:paraId="7CAAF40A" w14:textId="77777777" w:rsidR="004F75EB" w:rsidRPr="009259D7" w:rsidRDefault="004F75E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D57B1" w:rsidRPr="009259D7" w14:paraId="31260474" w14:textId="77777777" w:rsidTr="00560956">
        <w:trPr>
          <w:trHeight w:val="68"/>
        </w:trPr>
        <w:tc>
          <w:tcPr>
            <w:tcW w:w="1302" w:type="pct"/>
          </w:tcPr>
          <w:p w14:paraId="39300B5B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68" w:type="pct"/>
          </w:tcPr>
          <w:p w14:paraId="03307E39" w14:textId="65034C03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2,815</w:t>
            </w:r>
          </w:p>
        </w:tc>
        <w:tc>
          <w:tcPr>
            <w:tcW w:w="156" w:type="pct"/>
          </w:tcPr>
          <w:p w14:paraId="76671437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6B7F7512" w14:textId="5AFFC422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152" w:type="pct"/>
          </w:tcPr>
          <w:p w14:paraId="13BB2476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0D726C28" w14:textId="1CF8B840" w:rsidR="001D57B1" w:rsidRPr="009259D7" w:rsidRDefault="001D57B1" w:rsidP="00C16D6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79ABF13A" w14:textId="77777777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54522ED6" w14:textId="6C016157" w:rsidR="001D57B1" w:rsidRPr="009259D7" w:rsidRDefault="001D57B1" w:rsidP="00A66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6FDBAFD1" w14:textId="77777777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59F4CA3A" w14:textId="7CF7BB00" w:rsidR="001D57B1" w:rsidRPr="009259D7" w:rsidRDefault="001D57B1" w:rsidP="00A660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1EFF0317" w14:textId="77777777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38265209" w14:textId="65C8CAC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D57B1" w:rsidRPr="009259D7" w14:paraId="1E52A3C4" w14:textId="77777777" w:rsidTr="00560956">
        <w:trPr>
          <w:trHeight w:val="68"/>
        </w:trPr>
        <w:tc>
          <w:tcPr>
            <w:tcW w:w="1302" w:type="pct"/>
          </w:tcPr>
          <w:p w14:paraId="1A85A02C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บำรุงรักษา</w:t>
            </w:r>
          </w:p>
          <w:p w14:paraId="135E7D25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68" w:type="pct"/>
          </w:tcPr>
          <w:p w14:paraId="2CF71F1F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40A8B8" w14:textId="1F71A4CE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87,867</w:t>
            </w:r>
          </w:p>
        </w:tc>
        <w:tc>
          <w:tcPr>
            <w:tcW w:w="156" w:type="pct"/>
          </w:tcPr>
          <w:p w14:paraId="1F9574C3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684D6A09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29C72A" w14:textId="7CE9D6D3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62,895</w:t>
            </w:r>
          </w:p>
        </w:tc>
        <w:tc>
          <w:tcPr>
            <w:tcW w:w="152" w:type="pct"/>
          </w:tcPr>
          <w:p w14:paraId="1ACA8B39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77B38EA7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2C1C1EC" w14:textId="3E74A064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1,069</w:t>
            </w:r>
          </w:p>
        </w:tc>
        <w:tc>
          <w:tcPr>
            <w:tcW w:w="156" w:type="pct"/>
          </w:tcPr>
          <w:p w14:paraId="3E395D7E" w14:textId="77777777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1B888B92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FB0B448" w14:textId="605F1144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60,929</w:t>
            </w:r>
          </w:p>
        </w:tc>
        <w:tc>
          <w:tcPr>
            <w:tcW w:w="156" w:type="pct"/>
          </w:tcPr>
          <w:p w14:paraId="79010299" w14:textId="77777777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691EEACB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8FE4F1D" w14:textId="62225718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17,931</w:t>
            </w:r>
          </w:p>
        </w:tc>
        <w:tc>
          <w:tcPr>
            <w:tcW w:w="138" w:type="pct"/>
          </w:tcPr>
          <w:p w14:paraId="1F2DCCBA" w14:textId="77777777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33721F04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D576F38" w14:textId="3C1CAB81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D57B1" w:rsidRPr="009259D7" w14:paraId="0BD8F952" w14:textId="77777777" w:rsidTr="00560956">
        <w:tc>
          <w:tcPr>
            <w:tcW w:w="1302" w:type="pct"/>
          </w:tcPr>
          <w:p w14:paraId="7186BAC3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58B7C7BE" w14:textId="2C4E7C82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90,682</w:t>
            </w:r>
          </w:p>
        </w:tc>
        <w:tc>
          <w:tcPr>
            <w:tcW w:w="156" w:type="pct"/>
          </w:tcPr>
          <w:p w14:paraId="1D76BC70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F27C431" w14:textId="7D8429CA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64,897</w:t>
            </w:r>
          </w:p>
        </w:tc>
        <w:tc>
          <w:tcPr>
            <w:tcW w:w="152" w:type="pct"/>
          </w:tcPr>
          <w:p w14:paraId="639E6BC8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4F99CBB8" w14:textId="1C08AF7B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1,069</w:t>
            </w:r>
          </w:p>
        </w:tc>
        <w:tc>
          <w:tcPr>
            <w:tcW w:w="156" w:type="pct"/>
          </w:tcPr>
          <w:p w14:paraId="5A29398B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7A917251" w14:textId="1347427D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>60,929</w:t>
            </w:r>
          </w:p>
        </w:tc>
        <w:tc>
          <w:tcPr>
            <w:tcW w:w="156" w:type="pct"/>
          </w:tcPr>
          <w:p w14:paraId="38DB920D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A7EC3AE" w14:textId="1F5ADE74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sz w:val="28"/>
                <w:szCs w:val="28"/>
              </w:rPr>
              <w:t>17,931</w:t>
            </w:r>
          </w:p>
        </w:tc>
        <w:tc>
          <w:tcPr>
            <w:tcW w:w="138" w:type="pct"/>
          </w:tcPr>
          <w:p w14:paraId="4C25C493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5FF3177D" w14:textId="464861B6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24CB19D" w14:textId="77777777" w:rsidR="000A4AB8" w:rsidRPr="009259D7" w:rsidRDefault="000A4AB8" w:rsidP="001D57B1">
      <w:pPr>
        <w:spacing w:line="200" w:lineRule="atLeast"/>
        <w:ind w:left="539"/>
        <w:jc w:val="thaiDistribute"/>
        <w:rPr>
          <w:rFonts w:asciiTheme="majorBidi" w:hAnsiTheme="majorBidi" w:cstheme="majorBidi"/>
        </w:rPr>
      </w:pPr>
    </w:p>
    <w:p w14:paraId="414FC0EE" w14:textId="20F501A4" w:rsidR="004A1BB9" w:rsidRPr="009259D7" w:rsidRDefault="004A1BB9" w:rsidP="001927AE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จำนวนที่แสดงข้างต้นได้รวมสิ่งตอบแทนทั้งหมดตามสัญญาที่ทำกับลูกค้า</w:t>
      </w:r>
    </w:p>
    <w:p w14:paraId="226BD6B3" w14:textId="2784A2D4" w:rsidR="00311B51" w:rsidRPr="009259D7" w:rsidRDefault="00311B5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bookmarkEnd w:id="19"/>
    <w:p w14:paraId="01C9F583" w14:textId="3541362F" w:rsidR="00942AAC" w:rsidRPr="009259D7" w:rsidRDefault="007E56DD" w:rsidP="001927A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7023F4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="003F66C1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9259D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ค่าใช้จ่ายตามลักษณะ</w:t>
      </w:r>
    </w:p>
    <w:p w14:paraId="3BDC6234" w14:textId="77777777" w:rsidR="00942AAC" w:rsidRPr="009259D7" w:rsidRDefault="00942AAC" w:rsidP="001927AE">
      <w:pPr>
        <w:rPr>
          <w:rFonts w:asciiTheme="majorBidi" w:hAnsiTheme="majorBidi" w:cstheme="majorBidi"/>
          <w:lang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A66FBA" w:rsidRPr="009259D7" w14:paraId="231E1F49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10B046E7" w14:textId="77777777" w:rsidR="00A66FBA" w:rsidRPr="009259D7" w:rsidRDefault="00A66FB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59CC683" w14:textId="77777777" w:rsidR="00A66FBA" w:rsidRPr="009259D7" w:rsidRDefault="00A66FB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A786B13" w14:textId="77777777" w:rsidR="00A66FBA" w:rsidRPr="009259D7" w:rsidRDefault="00A66FB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8B0AFC9" w14:textId="77777777" w:rsidR="00A66FBA" w:rsidRPr="009259D7" w:rsidRDefault="00A66FB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D54A3D6" w14:textId="77777777" w:rsidR="00A66FBA" w:rsidRPr="009259D7" w:rsidRDefault="00A66FB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733A" w:rsidRPr="009259D7" w14:paraId="75DDDF95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55A3057D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A1681AC" w14:textId="77777777" w:rsidR="0088733A" w:rsidRPr="009259D7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7C798796" w14:textId="33162954" w:rsidR="0088733A" w:rsidRPr="009259D7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5D53791B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59E523" w14:textId="47F9E8DF" w:rsidR="0088733A" w:rsidRPr="009259D7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21B851E0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729AFE7" w14:textId="73F2601B" w:rsidR="0088733A" w:rsidRPr="009259D7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54E0D3B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5E61E2" w14:textId="1239C095" w:rsidR="0088733A" w:rsidRPr="009259D7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88733A" w:rsidRPr="009259D7" w14:paraId="63ECE42D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5BD75814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AE854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D8FE265" w14:textId="77777777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D57B1" w:rsidRPr="009259D7" w14:paraId="26370755" w14:textId="77777777" w:rsidTr="00DB0DBA">
        <w:tc>
          <w:tcPr>
            <w:tcW w:w="3330" w:type="dxa"/>
            <w:shd w:val="clear" w:color="auto" w:fill="auto"/>
          </w:tcPr>
          <w:p w14:paraId="4BFE3E39" w14:textId="77777777" w:rsidR="001D57B1" w:rsidRPr="009259D7" w:rsidRDefault="001D57B1" w:rsidP="001D57B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ซื้อบริการ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3A5F33C" w14:textId="77777777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713F88" w14:textId="40CD8DFF" w:rsidR="001D57B1" w:rsidRPr="009259D7" w:rsidRDefault="00C372C3" w:rsidP="001E24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619A1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4,929</w:t>
            </w:r>
          </w:p>
        </w:tc>
        <w:tc>
          <w:tcPr>
            <w:tcW w:w="262" w:type="dxa"/>
            <w:shd w:val="clear" w:color="auto" w:fill="auto"/>
          </w:tcPr>
          <w:p w14:paraId="539F0C43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7A64799" w14:textId="4EC30C12" w:rsidR="001D57B1" w:rsidRPr="009259D7" w:rsidRDefault="001D57B1" w:rsidP="001D57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462,885</w:t>
            </w:r>
          </w:p>
        </w:tc>
        <w:tc>
          <w:tcPr>
            <w:tcW w:w="262" w:type="dxa"/>
            <w:shd w:val="clear" w:color="auto" w:fill="auto"/>
          </w:tcPr>
          <w:p w14:paraId="61158994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4BDA2B" w14:textId="042CFB3C" w:rsidR="001D57B1" w:rsidRPr="009259D7" w:rsidRDefault="001E24F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149,</w:t>
            </w:r>
            <w:r w:rsidR="006622A9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70" w:type="dxa"/>
            <w:shd w:val="clear" w:color="auto" w:fill="auto"/>
          </w:tcPr>
          <w:p w14:paraId="02FD7094" w14:textId="77777777" w:rsidR="001D57B1" w:rsidRPr="009259D7" w:rsidRDefault="001D57B1" w:rsidP="001D57B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D47FC8" w14:textId="6586D78D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293,424</w:t>
            </w:r>
          </w:p>
        </w:tc>
      </w:tr>
      <w:tr w:rsidR="001D57B1" w:rsidRPr="009259D7" w14:paraId="398EDE7D" w14:textId="77777777" w:rsidTr="00DB0DBA">
        <w:tc>
          <w:tcPr>
            <w:tcW w:w="3330" w:type="dxa"/>
            <w:shd w:val="clear" w:color="auto" w:fill="auto"/>
          </w:tcPr>
          <w:p w14:paraId="28211309" w14:textId="77777777" w:rsidR="001D57B1" w:rsidRPr="009259D7" w:rsidRDefault="001D57B1" w:rsidP="001D57B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7E3FADE" w14:textId="57C5FE2F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1BCBC6" w14:textId="06EA2E25" w:rsidR="001D57B1" w:rsidRPr="009259D7" w:rsidRDefault="00D81AFF" w:rsidP="001D57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4055B" w:rsidRPr="009259D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055B" w:rsidRPr="009259D7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262" w:type="dxa"/>
            <w:shd w:val="clear" w:color="auto" w:fill="auto"/>
          </w:tcPr>
          <w:p w14:paraId="65653C73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CCF997" w14:textId="0C72216B" w:rsidR="001D57B1" w:rsidRPr="009259D7" w:rsidRDefault="001D57B1" w:rsidP="001D57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242,916</w:t>
            </w:r>
          </w:p>
        </w:tc>
        <w:tc>
          <w:tcPr>
            <w:tcW w:w="262" w:type="dxa"/>
            <w:shd w:val="clear" w:color="auto" w:fill="auto"/>
          </w:tcPr>
          <w:p w14:paraId="0D9012B0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29B517" w14:textId="46D6EC6A" w:rsidR="001D57B1" w:rsidRPr="009259D7" w:rsidRDefault="008065A3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86,86</w:t>
            </w:r>
            <w:r w:rsidR="003C79C4" w:rsidRPr="009259D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A151450" w14:textId="77777777" w:rsidR="001D57B1" w:rsidRPr="009259D7" w:rsidRDefault="001D57B1" w:rsidP="001D57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B91CB3" w14:textId="3159B1EC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81,817</w:t>
            </w:r>
          </w:p>
        </w:tc>
      </w:tr>
      <w:tr w:rsidR="001D57B1" w:rsidRPr="009259D7" w14:paraId="0EB64866" w14:textId="77777777" w:rsidTr="00DB0DBA">
        <w:tc>
          <w:tcPr>
            <w:tcW w:w="3330" w:type="dxa"/>
            <w:shd w:val="clear" w:color="auto" w:fill="auto"/>
          </w:tcPr>
          <w:p w14:paraId="5A5712A9" w14:textId="67443C37" w:rsidR="001D57B1" w:rsidRPr="009259D7" w:rsidRDefault="001D57B1" w:rsidP="001D57B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973B18A" w14:textId="49095ABD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12, 13, 15</w:t>
            </w:r>
          </w:p>
        </w:tc>
        <w:tc>
          <w:tcPr>
            <w:tcW w:w="990" w:type="dxa"/>
            <w:shd w:val="clear" w:color="auto" w:fill="auto"/>
          </w:tcPr>
          <w:p w14:paraId="466ED44C" w14:textId="2D2913A3" w:rsidR="001D57B1" w:rsidRPr="009259D7" w:rsidRDefault="00D81AFF" w:rsidP="001D57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 w:rsidR="008A018E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262" w:type="dxa"/>
            <w:shd w:val="clear" w:color="auto" w:fill="auto"/>
          </w:tcPr>
          <w:p w14:paraId="24D3474B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862E05C" w14:textId="605FB202" w:rsidR="001D57B1" w:rsidRPr="009259D7" w:rsidRDefault="001D57B1" w:rsidP="001D57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25,007</w:t>
            </w:r>
          </w:p>
        </w:tc>
        <w:tc>
          <w:tcPr>
            <w:tcW w:w="262" w:type="dxa"/>
            <w:shd w:val="clear" w:color="auto" w:fill="auto"/>
          </w:tcPr>
          <w:p w14:paraId="64461AA3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078CAA9" w14:textId="06CA5794" w:rsidR="001D57B1" w:rsidRPr="009259D7" w:rsidRDefault="002E348F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8A018E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6503A15D" w14:textId="77777777" w:rsidR="001D57B1" w:rsidRPr="009259D7" w:rsidRDefault="001D57B1" w:rsidP="001D57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52633F" w14:textId="26BC5D2D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6,132</w:t>
            </w:r>
          </w:p>
        </w:tc>
      </w:tr>
      <w:tr w:rsidR="001D57B1" w:rsidRPr="009259D7" w14:paraId="7D04CB81" w14:textId="77777777" w:rsidTr="00DB0DBA">
        <w:trPr>
          <w:trHeight w:val="227"/>
        </w:trPr>
        <w:tc>
          <w:tcPr>
            <w:tcW w:w="3330" w:type="dxa"/>
            <w:shd w:val="clear" w:color="auto" w:fill="auto"/>
          </w:tcPr>
          <w:p w14:paraId="38FA249F" w14:textId="77777777" w:rsidR="001D57B1" w:rsidRPr="009259D7" w:rsidRDefault="001D57B1" w:rsidP="001D57B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BBEFA" w14:textId="77777777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BA6725" w14:textId="3F3C0A3A" w:rsidR="001D57B1" w:rsidRPr="009259D7" w:rsidRDefault="00D81AFF" w:rsidP="001D57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8,780</w:t>
            </w:r>
          </w:p>
        </w:tc>
        <w:tc>
          <w:tcPr>
            <w:tcW w:w="262" w:type="dxa"/>
            <w:shd w:val="clear" w:color="auto" w:fill="auto"/>
          </w:tcPr>
          <w:p w14:paraId="6313C6B0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8BA3C63" w14:textId="07080394" w:rsidR="001D57B1" w:rsidRPr="009259D7" w:rsidRDefault="001D57B1" w:rsidP="001D57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8,678</w:t>
            </w:r>
          </w:p>
        </w:tc>
        <w:tc>
          <w:tcPr>
            <w:tcW w:w="262" w:type="dxa"/>
            <w:shd w:val="clear" w:color="auto" w:fill="auto"/>
          </w:tcPr>
          <w:p w14:paraId="6BAB4B66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78730E" w14:textId="2A14B424" w:rsidR="001D57B1" w:rsidRPr="009259D7" w:rsidRDefault="00D81AFF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7,247</w:t>
            </w:r>
          </w:p>
        </w:tc>
        <w:tc>
          <w:tcPr>
            <w:tcW w:w="270" w:type="dxa"/>
            <w:shd w:val="clear" w:color="auto" w:fill="auto"/>
          </w:tcPr>
          <w:p w14:paraId="18E2A240" w14:textId="77777777" w:rsidR="001D57B1" w:rsidRPr="009259D7" w:rsidRDefault="001D57B1" w:rsidP="001D57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7733A3" w14:textId="35FFEF3E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6,960</w:t>
            </w:r>
          </w:p>
        </w:tc>
      </w:tr>
      <w:tr w:rsidR="001D57B1" w:rsidRPr="009259D7" w14:paraId="78DFA886" w14:textId="77777777" w:rsidTr="00DB0DBA">
        <w:trPr>
          <w:trHeight w:val="227"/>
        </w:trPr>
        <w:tc>
          <w:tcPr>
            <w:tcW w:w="3330" w:type="dxa"/>
            <w:shd w:val="clear" w:color="auto" w:fill="auto"/>
          </w:tcPr>
          <w:p w14:paraId="3401C797" w14:textId="564C76B1" w:rsidR="001D57B1" w:rsidRPr="009259D7" w:rsidRDefault="001D57B1" w:rsidP="001D57B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352A95F" w14:textId="77777777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388038" w14:textId="39215EE5" w:rsidR="001D57B1" w:rsidRPr="009259D7" w:rsidRDefault="00D81AFF" w:rsidP="001D57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24055B" w:rsidRPr="009259D7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262" w:type="dxa"/>
            <w:shd w:val="clear" w:color="auto" w:fill="auto"/>
          </w:tcPr>
          <w:p w14:paraId="739BD4F5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C45BB6E" w14:textId="4E4B29AD" w:rsidR="001D57B1" w:rsidRPr="009259D7" w:rsidRDefault="001D57B1" w:rsidP="001D57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6,67</w:t>
            </w:r>
            <w:r w:rsidR="00D81AFF" w:rsidRPr="009259D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5A3451B0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42EA7E7" w14:textId="5E6ED214" w:rsidR="001D57B1" w:rsidRPr="009259D7" w:rsidRDefault="008065A3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6,337</w:t>
            </w:r>
          </w:p>
        </w:tc>
        <w:tc>
          <w:tcPr>
            <w:tcW w:w="270" w:type="dxa"/>
            <w:shd w:val="clear" w:color="auto" w:fill="auto"/>
          </w:tcPr>
          <w:p w14:paraId="2CEC1007" w14:textId="77777777" w:rsidR="001D57B1" w:rsidRPr="009259D7" w:rsidRDefault="001D57B1" w:rsidP="001D57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2F9E7A" w14:textId="6356F9D0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4,733</w:t>
            </w:r>
          </w:p>
        </w:tc>
      </w:tr>
      <w:tr w:rsidR="00C91C6F" w:rsidRPr="009259D7" w14:paraId="65FF6918" w14:textId="77777777" w:rsidTr="000C134F">
        <w:tc>
          <w:tcPr>
            <w:tcW w:w="3330" w:type="dxa"/>
            <w:shd w:val="clear" w:color="auto" w:fill="auto"/>
          </w:tcPr>
          <w:p w14:paraId="0E498BAA" w14:textId="77777777" w:rsidR="00C91C6F" w:rsidRPr="009259D7" w:rsidRDefault="00C91C6F" w:rsidP="001927A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อุปกรณ์และค่าบริการ  </w:t>
            </w:r>
          </w:p>
          <w:p w14:paraId="367FAA23" w14:textId="77777777" w:rsidR="00C91C6F" w:rsidRPr="009259D7" w:rsidRDefault="00C91C6F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สำนักงาน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AAECF17" w14:textId="77777777" w:rsidR="00C91C6F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C28E96B" w14:textId="77777777" w:rsidR="00C91C6F" w:rsidRPr="009259D7" w:rsidRDefault="00C91C6F" w:rsidP="001927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55B319" w14:textId="0D1F585E" w:rsidR="00C91C6F" w:rsidRPr="009259D7" w:rsidRDefault="00E73421" w:rsidP="001927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1,99</w:t>
            </w:r>
            <w:r w:rsidR="0024055B"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08C4815B" w14:textId="77777777" w:rsidR="00C91C6F" w:rsidRPr="009259D7" w:rsidRDefault="00C91C6F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1956454" w14:textId="77777777" w:rsidR="00C91C6F" w:rsidRPr="009259D7" w:rsidRDefault="00C91C6F" w:rsidP="001927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  <w:p w14:paraId="0F2295C9" w14:textId="3846EE58" w:rsidR="00C91C6F" w:rsidRPr="009259D7" w:rsidRDefault="001D57B1" w:rsidP="001927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1,855</w:t>
            </w:r>
          </w:p>
        </w:tc>
        <w:tc>
          <w:tcPr>
            <w:tcW w:w="262" w:type="dxa"/>
            <w:shd w:val="clear" w:color="auto" w:fill="auto"/>
          </w:tcPr>
          <w:p w14:paraId="3CD8E88E" w14:textId="77777777" w:rsidR="00C91C6F" w:rsidRPr="009259D7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8EAA90" w14:textId="77777777" w:rsidR="00C91C6F" w:rsidRPr="009259D7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891A8E" w14:textId="0BF588B5" w:rsidR="00C91C6F" w:rsidRPr="009259D7" w:rsidRDefault="00E73421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1,046</w:t>
            </w:r>
          </w:p>
        </w:tc>
        <w:tc>
          <w:tcPr>
            <w:tcW w:w="270" w:type="dxa"/>
            <w:shd w:val="clear" w:color="auto" w:fill="auto"/>
          </w:tcPr>
          <w:p w14:paraId="48CC777A" w14:textId="77777777" w:rsidR="00C91C6F" w:rsidRPr="009259D7" w:rsidRDefault="00C91C6F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D41EE5" w14:textId="77777777" w:rsidR="00C91C6F" w:rsidRPr="009259D7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067D3C" w14:textId="0084F580" w:rsidR="00C91C6F" w:rsidRPr="009259D7" w:rsidRDefault="001D57B1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1,165</w:t>
            </w:r>
          </w:p>
        </w:tc>
      </w:tr>
    </w:tbl>
    <w:p w14:paraId="39EBA7BE" w14:textId="278F2056" w:rsidR="00E90D4C" w:rsidRPr="009259D7" w:rsidRDefault="00E90D4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1D57B1" w:rsidRPr="009259D7">
        <w:rPr>
          <w:rFonts w:asciiTheme="majorBidi" w:hAnsiTheme="majorBidi" w:cstheme="majorBidi"/>
          <w:sz w:val="28"/>
          <w:szCs w:val="28"/>
        </w:rPr>
        <w:t>6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บริษัทเป็นจำนวน </w:t>
      </w:r>
      <w:r w:rsidR="001E24F1" w:rsidRPr="009259D7">
        <w:rPr>
          <w:rFonts w:asciiTheme="majorBidi" w:hAnsiTheme="majorBidi" w:cstheme="majorBidi"/>
          <w:sz w:val="28"/>
          <w:szCs w:val="28"/>
        </w:rPr>
        <w:t>4.93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1E24F1" w:rsidRPr="009259D7">
        <w:rPr>
          <w:rFonts w:asciiTheme="majorBidi" w:hAnsiTheme="majorBidi" w:cstheme="majorBidi"/>
          <w:sz w:val="28"/>
          <w:szCs w:val="28"/>
        </w:rPr>
        <w:t>1.44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E56DD" w:rsidRPr="009259D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3.98 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1.38 </w:t>
      </w:r>
      <w:r w:rsidR="001D57B1" w:rsidRPr="009259D7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ตามลำดับ)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0512B663" w14:textId="6BD636AF" w:rsidR="006C7D3C" w:rsidRPr="009259D7" w:rsidRDefault="006C7D3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cs/>
          <w:lang w:eastAsia="x-none"/>
        </w:rPr>
      </w:pPr>
    </w:p>
    <w:p w14:paraId="0233A687" w14:textId="60E3FCB7" w:rsidR="004B5B07" w:rsidRPr="009259D7" w:rsidRDefault="007E56D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7023F4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9939E6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     </w:t>
      </w:r>
      <w:r w:rsidR="00A75F2E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4B5B07" w:rsidRPr="009259D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3F138F69" w14:textId="5FCDA5A5" w:rsidR="0089797B" w:rsidRPr="009259D7" w:rsidRDefault="0089797B" w:rsidP="001927AE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6"/>
        <w:gridCol w:w="924"/>
        <w:gridCol w:w="1064"/>
        <w:gridCol w:w="249"/>
        <w:gridCol w:w="1066"/>
        <w:gridCol w:w="248"/>
        <w:gridCol w:w="1064"/>
        <w:gridCol w:w="248"/>
        <w:gridCol w:w="1069"/>
      </w:tblGrid>
      <w:tr w:rsidR="0089797B" w:rsidRPr="009259D7" w14:paraId="002505B8" w14:textId="77777777" w:rsidTr="00DB0DBA">
        <w:trPr>
          <w:tblHeader/>
        </w:trPr>
        <w:tc>
          <w:tcPr>
            <w:tcW w:w="4050" w:type="dxa"/>
            <w:gridSpan w:val="2"/>
          </w:tcPr>
          <w:p w14:paraId="1D51F701" w14:textId="77777777" w:rsidR="0089797B" w:rsidRPr="009259D7" w:rsidRDefault="0089797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bookmarkStart w:id="22" w:name="_Hlk33311720"/>
            <w:r w:rsidRPr="009259D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C7DA46C" w14:textId="388A40CF" w:rsidR="0089797B" w:rsidRPr="009259D7" w:rsidRDefault="0089797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2B19B2E1" w14:textId="77777777" w:rsidR="0089797B" w:rsidRPr="009259D7" w:rsidRDefault="0089797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13F02E18" w14:textId="45A0788C" w:rsidR="0089797B" w:rsidRPr="009259D7" w:rsidRDefault="0089797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33A" w:rsidRPr="009259D7" w14:paraId="09A7F627" w14:textId="77777777" w:rsidTr="00DB0DBA">
        <w:trPr>
          <w:tblHeader/>
        </w:trPr>
        <w:tc>
          <w:tcPr>
            <w:tcW w:w="3126" w:type="dxa"/>
          </w:tcPr>
          <w:p w14:paraId="275923C2" w14:textId="77777777" w:rsidR="0088733A" w:rsidRPr="009259D7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21BDA0FF" w14:textId="29BB06DF" w:rsidR="0088733A" w:rsidRPr="009259D7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2D61E7F" w14:textId="590C47EE" w:rsidR="0088733A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49" w:type="dxa"/>
            <w:shd w:val="clear" w:color="auto" w:fill="auto"/>
          </w:tcPr>
          <w:p w14:paraId="6B5CA907" w14:textId="77777777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CCD68E8" w14:textId="2336D075" w:rsidR="0088733A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4F3E6452" w14:textId="77777777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79B880A" w14:textId="425D8D44" w:rsidR="0088733A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14BEB0D7" w14:textId="77777777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7292ED56" w14:textId="3D10429A" w:rsidR="0088733A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88733A" w:rsidRPr="009259D7" w14:paraId="66D0EAF9" w14:textId="77777777" w:rsidTr="00DB0DBA">
        <w:trPr>
          <w:tblHeader/>
        </w:trPr>
        <w:tc>
          <w:tcPr>
            <w:tcW w:w="3126" w:type="dxa"/>
          </w:tcPr>
          <w:p w14:paraId="0B9AFE07" w14:textId="77777777" w:rsidR="0088733A" w:rsidRPr="009259D7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54100D70" w14:textId="77777777" w:rsidR="0088733A" w:rsidRPr="009259D7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08" w:type="dxa"/>
            <w:gridSpan w:val="7"/>
          </w:tcPr>
          <w:p w14:paraId="06E052B0" w14:textId="27C41DE1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9259D7" w14:paraId="2B96B6B3" w14:textId="77777777" w:rsidTr="00DB0DBA">
        <w:tc>
          <w:tcPr>
            <w:tcW w:w="4050" w:type="dxa"/>
            <w:gridSpan w:val="2"/>
          </w:tcPr>
          <w:p w14:paraId="77D345C5" w14:textId="24AA0D29" w:rsidR="0088733A" w:rsidRPr="009259D7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9259D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7F28854F" w14:textId="77777777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08F1385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BECBDD8" w14:textId="77777777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43BC9DA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4BBADD9" w14:textId="77777777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F094F20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32D4AAD" w14:textId="77777777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7B1" w:rsidRPr="009259D7" w14:paraId="22472820" w14:textId="77777777" w:rsidTr="00DB0DBA">
        <w:tc>
          <w:tcPr>
            <w:tcW w:w="3126" w:type="dxa"/>
          </w:tcPr>
          <w:p w14:paraId="4FEBC193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4" w:type="dxa"/>
          </w:tcPr>
          <w:p w14:paraId="226E085C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24370BC" w14:textId="7D474E92" w:rsidR="001D57B1" w:rsidRPr="009259D7" w:rsidRDefault="0041556C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D12907"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12907"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522</w:t>
            </w:r>
          </w:p>
        </w:tc>
        <w:tc>
          <w:tcPr>
            <w:tcW w:w="249" w:type="dxa"/>
          </w:tcPr>
          <w:p w14:paraId="2048C8CC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234BEE30" w14:textId="7743D2A0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26,904</w:t>
            </w:r>
          </w:p>
        </w:tc>
        <w:tc>
          <w:tcPr>
            <w:tcW w:w="248" w:type="dxa"/>
          </w:tcPr>
          <w:p w14:paraId="32FD6421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DF724C6" w14:textId="3BE62C9D" w:rsidR="001D57B1" w:rsidRPr="009259D7" w:rsidRDefault="002E348F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</w:t>
            </w:r>
            <w:r w:rsidR="00A35EFD"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784</w:t>
            </w:r>
          </w:p>
        </w:tc>
        <w:tc>
          <w:tcPr>
            <w:tcW w:w="248" w:type="dxa"/>
          </w:tcPr>
          <w:p w14:paraId="4D4A912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AF5B1C" w14:textId="50642D63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8,734</w:t>
            </w:r>
          </w:p>
        </w:tc>
      </w:tr>
      <w:tr w:rsidR="001D57B1" w:rsidRPr="009259D7" w14:paraId="68EB2264" w14:textId="77777777" w:rsidTr="00DB0DBA">
        <w:tc>
          <w:tcPr>
            <w:tcW w:w="3126" w:type="dxa"/>
          </w:tcPr>
          <w:p w14:paraId="65531024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4" w:type="dxa"/>
          </w:tcPr>
          <w:p w14:paraId="3E9F1A4F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8C10B62" w14:textId="2BD38566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20DEA1C5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vAlign w:val="bottom"/>
          </w:tcPr>
          <w:p w14:paraId="17F0BD17" w14:textId="441D1C4D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0992C984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F497C3B" w14:textId="62BB3CEC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12FD4E1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43066F5D" w14:textId="56CF1DE8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1D57B1" w:rsidRPr="009259D7" w14:paraId="664D1250" w14:textId="77777777" w:rsidTr="00DB0DBA">
        <w:tc>
          <w:tcPr>
            <w:tcW w:w="4050" w:type="dxa"/>
            <w:gridSpan w:val="2"/>
            <w:shd w:val="clear" w:color="auto" w:fill="auto"/>
          </w:tcPr>
          <w:p w14:paraId="1F934DD7" w14:textId="5B392912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11E0014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26F5EA5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32BD4CF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8FF4CD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4AF09A8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A1239D1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40BAD9" w14:textId="7777777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57B1" w:rsidRPr="009259D7" w14:paraId="75D46123" w14:textId="77777777" w:rsidTr="00DB0DBA">
        <w:tc>
          <w:tcPr>
            <w:tcW w:w="3126" w:type="dxa"/>
            <w:shd w:val="clear" w:color="auto" w:fill="auto"/>
          </w:tcPr>
          <w:p w14:paraId="35C46E1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24" w:type="dxa"/>
            <w:shd w:val="clear" w:color="auto" w:fill="auto"/>
          </w:tcPr>
          <w:p w14:paraId="4BC038D4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850FA01" w14:textId="673B665C" w:rsidR="001D57B1" w:rsidRPr="009259D7" w:rsidRDefault="002E348F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1,157</w:t>
            </w:r>
          </w:p>
        </w:tc>
        <w:tc>
          <w:tcPr>
            <w:tcW w:w="249" w:type="dxa"/>
            <w:shd w:val="clear" w:color="auto" w:fill="auto"/>
          </w:tcPr>
          <w:p w14:paraId="4593BBCC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986D3B" w14:textId="2C515427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767</w:t>
            </w:r>
          </w:p>
        </w:tc>
        <w:tc>
          <w:tcPr>
            <w:tcW w:w="248" w:type="dxa"/>
            <w:shd w:val="clear" w:color="auto" w:fill="auto"/>
          </w:tcPr>
          <w:p w14:paraId="25A34E65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50349FE" w14:textId="500730E4" w:rsidR="001D57B1" w:rsidRPr="009259D7" w:rsidRDefault="002E348F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292</w:t>
            </w:r>
          </w:p>
        </w:tc>
        <w:tc>
          <w:tcPr>
            <w:tcW w:w="248" w:type="dxa"/>
            <w:shd w:val="clear" w:color="auto" w:fill="auto"/>
          </w:tcPr>
          <w:p w14:paraId="6A3A4BD2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97B9A1E" w14:textId="2CC9D5E4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2,874</w:t>
            </w:r>
          </w:p>
        </w:tc>
      </w:tr>
      <w:tr w:rsidR="001D57B1" w:rsidRPr="009259D7" w14:paraId="3B8E7675" w14:textId="77777777" w:rsidTr="00DB0DBA">
        <w:tc>
          <w:tcPr>
            <w:tcW w:w="3126" w:type="dxa"/>
            <w:shd w:val="clear" w:color="auto" w:fill="auto"/>
          </w:tcPr>
          <w:p w14:paraId="29FECBB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24" w:type="dxa"/>
            <w:shd w:val="clear" w:color="auto" w:fill="auto"/>
          </w:tcPr>
          <w:p w14:paraId="2ED9FC2E" w14:textId="77777777" w:rsidR="001D57B1" w:rsidRPr="009259D7" w:rsidRDefault="001D57B1" w:rsidP="001D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3C3C" w14:textId="323328D9" w:rsidR="001D57B1" w:rsidRPr="009259D7" w:rsidRDefault="002E348F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077E4B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0,</w:t>
            </w:r>
            <w:r w:rsidR="00D1290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679</w:t>
            </w:r>
          </w:p>
        </w:tc>
        <w:tc>
          <w:tcPr>
            <w:tcW w:w="249" w:type="dxa"/>
            <w:shd w:val="clear" w:color="auto" w:fill="auto"/>
          </w:tcPr>
          <w:p w14:paraId="198FCD99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F2D8A" w14:textId="367F664D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27,671</w:t>
            </w:r>
          </w:p>
        </w:tc>
        <w:tc>
          <w:tcPr>
            <w:tcW w:w="248" w:type="dxa"/>
            <w:shd w:val="clear" w:color="auto" w:fill="auto"/>
          </w:tcPr>
          <w:p w14:paraId="7312E17E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1A139" w14:textId="48CEEECE" w:rsidR="001D57B1" w:rsidRPr="009259D7" w:rsidRDefault="00A35EFD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2E348F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076</w:t>
            </w:r>
          </w:p>
        </w:tc>
        <w:tc>
          <w:tcPr>
            <w:tcW w:w="248" w:type="dxa"/>
            <w:shd w:val="clear" w:color="auto" w:fill="auto"/>
          </w:tcPr>
          <w:p w14:paraId="5A72EAB0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39C2" w14:textId="0D86630E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11,608</w:t>
            </w:r>
          </w:p>
        </w:tc>
      </w:tr>
      <w:bookmarkEnd w:id="22"/>
    </w:tbl>
    <w:p w14:paraId="60A86CAC" w14:textId="4524AF42" w:rsidR="00F45C37" w:rsidRPr="009259D7" w:rsidRDefault="00F45C3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A223EA" w:rsidRPr="009259D7" w14:paraId="1374BA1F" w14:textId="77777777" w:rsidTr="00DB0DBA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</w:tcPr>
          <w:p w14:paraId="687CD2E4" w14:textId="2A56C9FA" w:rsidR="00A223EA" w:rsidRPr="009259D7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7009AE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4944" w:type="dxa"/>
            <w:gridSpan w:val="7"/>
            <w:shd w:val="clear" w:color="auto" w:fill="auto"/>
          </w:tcPr>
          <w:p w14:paraId="17B3538A" w14:textId="45980AB6" w:rsidR="00A223EA" w:rsidRPr="009259D7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23EA" w:rsidRPr="009259D7" w14:paraId="0C688753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015044B" w14:textId="7F7443B7" w:rsidR="00A223EA" w:rsidRPr="009259D7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1525A3B" w14:textId="2FA2ECAE" w:rsidR="00A223EA" w:rsidRPr="009259D7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F5C70FD" w14:textId="77777777" w:rsidR="00A223EA" w:rsidRPr="009259D7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68675C12" w14:textId="01C1D252" w:rsidR="00A223EA" w:rsidRPr="009259D7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D57B1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A223EA" w:rsidRPr="009259D7" w14:paraId="243D2A19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11C2530" w14:textId="77777777" w:rsidR="00A223EA" w:rsidRPr="009259D7" w:rsidRDefault="00A223EA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CB7874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BD8E80F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B4B7332" w14:textId="77777777" w:rsidR="00A223EA" w:rsidRPr="009259D7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88F26A5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26CA6DD9" w14:textId="03C3EF5A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EE4D282" w14:textId="77777777" w:rsidR="00A223EA" w:rsidRPr="009259D7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B6C934D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5BD527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0D0D76" w14:textId="77777777" w:rsidR="00A223EA" w:rsidRPr="009259D7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2CCA4EF8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445788" w14:textId="7928B33E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D57B1" w:rsidRPr="009259D7" w14:paraId="36FE8F85" w14:textId="77777777" w:rsidTr="00DB0DBA">
        <w:tc>
          <w:tcPr>
            <w:tcW w:w="4140" w:type="dxa"/>
            <w:shd w:val="clear" w:color="auto" w:fill="auto"/>
          </w:tcPr>
          <w:p w14:paraId="5984D6B9" w14:textId="070B118F" w:rsidR="001D57B1" w:rsidRPr="009259D7" w:rsidRDefault="001D57B1" w:rsidP="001D57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582E68A6" w14:textId="3F86383C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71824C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8A056DB" w14:textId="5E0698E1" w:rsidR="001D57B1" w:rsidRPr="009259D7" w:rsidRDefault="007202DB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77E4B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1290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77E4B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12907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2A30E0B5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0294EBB" w14:textId="1DD91FB5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BE20A5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F72313" w14:textId="10D7FC66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164,727</w:t>
            </w:r>
          </w:p>
        </w:tc>
      </w:tr>
      <w:tr w:rsidR="001D57B1" w:rsidRPr="009259D7" w14:paraId="5D9E6097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ED4AEDE" w14:textId="77777777" w:rsidR="001D57B1" w:rsidRPr="009259D7" w:rsidRDefault="001D57B1" w:rsidP="001D57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45546A" w14:textId="6D9ECA11" w:rsidR="001D57B1" w:rsidRPr="009259D7" w:rsidRDefault="002E348F" w:rsidP="001D57B1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4313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A0C220" w14:textId="6AEA4F70" w:rsidR="001D57B1" w:rsidRPr="009259D7" w:rsidRDefault="00077E4B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</w:t>
            </w:r>
            <w:r w:rsidR="00D12907"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4439D7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D6BBC61" w14:textId="50F53CD1" w:rsidR="001D57B1" w:rsidRPr="009259D7" w:rsidRDefault="001D57B1" w:rsidP="001D57B1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26B5D3" w14:textId="77777777" w:rsidR="001D57B1" w:rsidRPr="009259D7" w:rsidRDefault="001D57B1" w:rsidP="001D5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A184D" w14:textId="699575B4" w:rsidR="001D57B1" w:rsidRPr="009259D7" w:rsidRDefault="001D57B1" w:rsidP="001D57B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32,9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2E348F" w:rsidRPr="009259D7" w14:paraId="63B85975" w14:textId="77777777" w:rsidTr="00DB0DBA">
        <w:tc>
          <w:tcPr>
            <w:tcW w:w="4140" w:type="dxa"/>
            <w:shd w:val="clear" w:color="auto" w:fill="auto"/>
          </w:tcPr>
          <w:p w14:paraId="00D1DC67" w14:textId="3CA65A1B" w:rsidR="002E348F" w:rsidRPr="009259D7" w:rsidRDefault="002E348F" w:rsidP="002E348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259D7">
              <w:rPr>
                <w:rFonts w:ascii="Angsana New" w:hAnsi="Angsana New"/>
                <w:sz w:val="28"/>
                <w:szCs w:val="28"/>
                <w:cs/>
              </w:rPr>
              <w:t>ของบริษัทร่วมที่ใช้วิธี</w:t>
            </w:r>
            <w:r w:rsidRPr="009259D7">
              <w:rPr>
                <w:rFonts w:ascii="Angsana New" w:hAnsi="Angsana New"/>
                <w:sz w:val="28"/>
                <w:szCs w:val="28"/>
                <w:cs/>
              </w:rPr>
              <w:br/>
              <w:t>ส่วนได้เสีย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010289" w14:textId="152A52BF" w:rsidR="002E348F" w:rsidRPr="009259D7" w:rsidRDefault="002E348F" w:rsidP="002E348F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7CAEE34" w14:textId="77777777" w:rsidR="002E348F" w:rsidRPr="009259D7" w:rsidRDefault="002E348F" w:rsidP="002E3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E8B6B65" w14:textId="77777777" w:rsidR="002E348F" w:rsidRPr="009259D7" w:rsidRDefault="002E348F" w:rsidP="002E348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1DF8BA" w14:textId="458C8CCB" w:rsidR="002E348F" w:rsidRPr="009259D7" w:rsidRDefault="00FD4B5B" w:rsidP="002E348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2,288</w:t>
            </w:r>
          </w:p>
        </w:tc>
        <w:tc>
          <w:tcPr>
            <w:tcW w:w="236" w:type="dxa"/>
            <w:shd w:val="clear" w:color="auto" w:fill="auto"/>
          </w:tcPr>
          <w:p w14:paraId="1CDBD90E" w14:textId="77777777" w:rsidR="002E348F" w:rsidRPr="009259D7" w:rsidRDefault="002E348F" w:rsidP="002E3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5D15A3A" w14:textId="77777777" w:rsidR="002E348F" w:rsidRPr="009259D7" w:rsidRDefault="002E348F" w:rsidP="002E348F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922ADA0" w14:textId="77777777" w:rsidR="002E348F" w:rsidRPr="009259D7" w:rsidRDefault="002E348F" w:rsidP="002E348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6BAE2B" w14:textId="77777777" w:rsidR="002E348F" w:rsidRPr="009259D7" w:rsidRDefault="002E348F" w:rsidP="002E3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7655574" w14:textId="77777777" w:rsidR="002E348F" w:rsidRPr="009259D7" w:rsidRDefault="002E348F" w:rsidP="002E348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C1540F" w14:textId="558C090C" w:rsidR="002E348F" w:rsidRPr="009259D7" w:rsidRDefault="002E348F" w:rsidP="002E348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275</w:t>
            </w:r>
          </w:p>
        </w:tc>
      </w:tr>
      <w:tr w:rsidR="00130F71" w:rsidRPr="009259D7" w14:paraId="205C6152" w14:textId="77777777" w:rsidTr="00DB0DBA">
        <w:tc>
          <w:tcPr>
            <w:tcW w:w="4140" w:type="dxa"/>
            <w:shd w:val="clear" w:color="auto" w:fill="auto"/>
          </w:tcPr>
          <w:p w14:paraId="7DA0B671" w14:textId="7E4CF99D" w:rsidR="00130F71" w:rsidRPr="009259D7" w:rsidRDefault="00130F71" w:rsidP="00130F7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  <w:p w14:paraId="11B9F2AC" w14:textId="33EBBD57" w:rsidR="00130F71" w:rsidRPr="009259D7" w:rsidRDefault="00130F71" w:rsidP="00130F7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59F593F" w14:textId="77777777" w:rsidR="00130F71" w:rsidRPr="009259D7" w:rsidRDefault="00130F71" w:rsidP="00130F71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D2F9888" w14:textId="77777777" w:rsidR="00130F71" w:rsidRPr="009259D7" w:rsidRDefault="00130F71" w:rsidP="00130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217115" w14:textId="77777777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FB80A8" w14:textId="1C99160D" w:rsidR="00130F71" w:rsidRPr="009259D7" w:rsidRDefault="004D16C1" w:rsidP="00077E4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(489)</w:t>
            </w:r>
          </w:p>
        </w:tc>
        <w:tc>
          <w:tcPr>
            <w:tcW w:w="236" w:type="dxa"/>
            <w:shd w:val="clear" w:color="auto" w:fill="auto"/>
          </w:tcPr>
          <w:p w14:paraId="2C839290" w14:textId="77777777" w:rsidR="00130F71" w:rsidRPr="009259D7" w:rsidRDefault="00130F71" w:rsidP="00130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E9A5682" w14:textId="77777777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F59BE9" w14:textId="77777777" w:rsidR="00130F71" w:rsidRPr="009259D7" w:rsidRDefault="00130F71" w:rsidP="00130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3579608" w14:textId="77777777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6AF597" w14:textId="32238EA5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5,549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30F71" w:rsidRPr="009259D7" w14:paraId="40A672B3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E653E10" w14:textId="77777777" w:rsidR="00130F71" w:rsidRPr="009259D7" w:rsidRDefault="00130F71" w:rsidP="00130F7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AABA7" w14:textId="1B95D91E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77E4B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67F638" w14:textId="77777777" w:rsidR="00130F71" w:rsidRPr="009259D7" w:rsidRDefault="00130F71" w:rsidP="00130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D7FEF" w14:textId="58A0EA01" w:rsidR="00130F71" w:rsidRPr="009259D7" w:rsidRDefault="00D12907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30,679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01D980" w14:textId="77777777" w:rsidR="00130F71" w:rsidRPr="009259D7" w:rsidRDefault="00130F71" w:rsidP="00130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01EFFE" w14:textId="16FA0228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60E414" w14:textId="77777777" w:rsidR="00130F71" w:rsidRPr="009259D7" w:rsidRDefault="00130F71" w:rsidP="00130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A9008" w14:textId="54372CD1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27,671</w:t>
            </w:r>
          </w:p>
        </w:tc>
      </w:tr>
    </w:tbl>
    <w:p w14:paraId="52C32CD8" w14:textId="0CA994A1" w:rsidR="00E45673" w:rsidRPr="009259D7" w:rsidRDefault="00E4567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60B7A36D" w14:textId="77777777" w:rsidR="00E45673" w:rsidRPr="009259D7" w:rsidRDefault="00E45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9259D7">
        <w:rPr>
          <w:rFonts w:asciiTheme="majorBidi" w:hAnsiTheme="majorBidi" w:cstheme="majorBidi"/>
          <w:sz w:val="20"/>
          <w:szCs w:val="20"/>
          <w:lang w:eastAsia="x-none"/>
        </w:rPr>
        <w:br w:type="page"/>
      </w: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40"/>
        <w:gridCol w:w="1020"/>
        <w:gridCol w:w="236"/>
        <w:gridCol w:w="1024"/>
      </w:tblGrid>
      <w:tr w:rsidR="00A223EA" w:rsidRPr="009259D7" w14:paraId="3F8CEA74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7FDC0CB3" w14:textId="463A8DD3" w:rsidR="00A223EA" w:rsidRPr="009259D7" w:rsidRDefault="007009A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</w:tcPr>
          <w:p w14:paraId="54D9B8A1" w14:textId="77777777" w:rsidR="00A223EA" w:rsidRPr="009259D7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A223EA" w:rsidRPr="009259D7" w14:paraId="68E9087A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1C0B488C" w14:textId="0F106AA4" w:rsidR="00A223EA" w:rsidRPr="009259D7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DC257F7" w14:textId="6D8A8214" w:rsidR="00A223EA" w:rsidRPr="009259D7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45673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13B57C05" w14:textId="77777777" w:rsidR="00A223EA" w:rsidRPr="009259D7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3"/>
          </w:tcPr>
          <w:p w14:paraId="346384C3" w14:textId="0CDC85AC" w:rsidR="00A223EA" w:rsidRPr="009259D7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45673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A223EA" w:rsidRPr="009259D7" w14:paraId="21D553B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4EF70FC7" w14:textId="77777777" w:rsidR="00A223EA" w:rsidRPr="009259D7" w:rsidRDefault="00A223EA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A52251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A2232C6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459D4978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47CDC06F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B5C4A53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8FCF930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F06EBF" w14:textId="77777777" w:rsidR="00A223EA" w:rsidRPr="009259D7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45673" w:rsidRPr="009259D7" w14:paraId="621FFDB2" w14:textId="77777777" w:rsidTr="00DB0DBA">
        <w:tc>
          <w:tcPr>
            <w:tcW w:w="4140" w:type="dxa"/>
            <w:shd w:val="clear" w:color="auto" w:fill="auto"/>
          </w:tcPr>
          <w:p w14:paraId="0FF9E535" w14:textId="77777777" w:rsidR="00E45673" w:rsidRPr="009259D7" w:rsidRDefault="00E45673" w:rsidP="00E456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5A461526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40ECAE3C" w:rsidR="00E45673" w:rsidRPr="009259D7" w:rsidRDefault="001E0D26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AC11A7"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,4</w:t>
            </w:r>
            <w:r w:rsidR="00AC11A7"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1F4B08B5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8A8BBF" w14:textId="0DFC779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123,518</w:t>
            </w:r>
          </w:p>
        </w:tc>
      </w:tr>
      <w:tr w:rsidR="00E45673" w:rsidRPr="009259D7" w14:paraId="3E62F5C5" w14:textId="77777777" w:rsidTr="0043555C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054714E" w14:textId="77777777" w:rsidR="00E45673" w:rsidRPr="009259D7" w:rsidRDefault="00E45673" w:rsidP="00E456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3A7BB" w14:textId="672F5706" w:rsidR="00E45673" w:rsidRPr="009259D7" w:rsidRDefault="00130F71" w:rsidP="00E4567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678CBA92" w:rsidR="00E45673" w:rsidRPr="009259D7" w:rsidRDefault="001E0D26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</w:t>
            </w:r>
            <w:r w:rsidR="00AC11A7"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9C2ACDB" w14:textId="610218F1" w:rsidR="00E45673" w:rsidRPr="009259D7" w:rsidRDefault="00E45673" w:rsidP="00E45673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FAF97E4" w14:textId="6067CFED" w:rsidR="00E45673" w:rsidRPr="009259D7" w:rsidRDefault="00E45673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24,704</w:t>
            </w:r>
          </w:p>
        </w:tc>
      </w:tr>
      <w:tr w:rsidR="00130F71" w:rsidRPr="009259D7" w14:paraId="7C3F2012" w14:textId="77777777" w:rsidTr="0043555C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E140413" w14:textId="5FECF756" w:rsidR="00130F71" w:rsidRPr="009259D7" w:rsidRDefault="00130F71" w:rsidP="003B17BD">
            <w:pPr>
              <w:spacing w:line="240" w:lineRule="auto"/>
              <w:ind w:left="156" w:hanging="156"/>
              <w:rPr>
                <w:rFonts w:asciiTheme="majorBidi" w:hAnsiTheme="majorBidi"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3B17BD" w:rsidRPr="009259D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259D7">
              <w:rPr>
                <w:rFonts w:ascii="Angsana New" w:hAnsi="Angsana New"/>
                <w:sz w:val="28"/>
                <w:szCs w:val="28"/>
                <w:cs/>
              </w:rPr>
              <w:t>ของบริษัทย่อย และบริษัทร่วมใช้วิธีส่วนได้เสีย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0ED3068" w14:textId="77777777" w:rsidR="00130F71" w:rsidRPr="009259D7" w:rsidRDefault="00130F71" w:rsidP="00130F7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66E803" w14:textId="77777777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B376C19" w14:textId="77777777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DF99F4" w14:textId="0BAB3944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="00FD4B5B" w:rsidRPr="009259D7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="001E0D26" w:rsidRPr="009259D7">
              <w:rPr>
                <w:rFonts w:asciiTheme="majorBidi" w:hAnsiTheme="majorBidi"/>
                <w:sz w:val="28"/>
                <w:szCs w:val="28"/>
                <w:lang w:val="en-US" w:bidi="th-TH"/>
              </w:rPr>
              <w:t>2,</w:t>
            </w:r>
            <w:r w:rsidR="000D0856" w:rsidRPr="009259D7">
              <w:rPr>
                <w:rFonts w:asciiTheme="majorBidi" w:hAnsiTheme="majorBidi"/>
                <w:sz w:val="28"/>
                <w:szCs w:val="28"/>
                <w:lang w:val="en-US" w:bidi="th-TH"/>
              </w:rPr>
              <w:t>846</w:t>
            </w:r>
            <w:r w:rsidRPr="009259D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121D777" w14:textId="77777777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A53E86A" w14:textId="0349D706" w:rsidR="00130F71" w:rsidRPr="009259D7" w:rsidRDefault="00130F71" w:rsidP="00130F71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0811D6" w14:textId="77777777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748B2351" w14:textId="77777777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A104BA" w14:textId="18D6C80C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(14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259D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235)</w:t>
            </w:r>
          </w:p>
        </w:tc>
      </w:tr>
      <w:tr w:rsidR="00130F71" w:rsidRPr="009259D7" w14:paraId="1D3CD398" w14:textId="77777777" w:rsidTr="00DB0DBA">
        <w:tc>
          <w:tcPr>
            <w:tcW w:w="4140" w:type="dxa"/>
            <w:shd w:val="clear" w:color="auto" w:fill="auto"/>
          </w:tcPr>
          <w:p w14:paraId="6C086442" w14:textId="042C462C" w:rsidR="00130F71" w:rsidRPr="009259D7" w:rsidRDefault="00130F71" w:rsidP="00130F7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/>
                <w:sz w:val="28"/>
                <w:szCs w:val="28"/>
              </w:rPr>
            </w:pP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  <w:p w14:paraId="757B6ECA" w14:textId="18FB254D" w:rsidR="00130F71" w:rsidRPr="009259D7" w:rsidRDefault="00130F71" w:rsidP="00130F7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  <w:r w:rsidRPr="009259D7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259D7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nil"/>
            </w:tcBorders>
          </w:tcPr>
          <w:p w14:paraId="4ED67E69" w14:textId="77777777" w:rsidR="00130F71" w:rsidRPr="009259D7" w:rsidRDefault="00130F71" w:rsidP="00130F7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BC54A5" w14:textId="77777777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7710C18" w14:textId="77777777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83533BA" w14:textId="7BB67030" w:rsidR="00130F71" w:rsidRPr="009259D7" w:rsidRDefault="00192B4A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D0856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40" w:type="dxa"/>
            <w:tcBorders>
              <w:bottom w:val="nil"/>
            </w:tcBorders>
          </w:tcPr>
          <w:p w14:paraId="3C0E3924" w14:textId="77777777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08B2FA5D" w14:textId="77777777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53B84EC" w14:textId="77777777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DA5D45" w14:textId="77777777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795849" w14:textId="2839005A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1,139</w:t>
            </w:r>
          </w:p>
        </w:tc>
      </w:tr>
      <w:tr w:rsidR="00130F71" w:rsidRPr="009259D7" w14:paraId="4858D405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18E376D" w14:textId="77777777" w:rsidR="00130F71" w:rsidRPr="009259D7" w:rsidRDefault="00130F71" w:rsidP="00130F7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22E48B6" w14:textId="74C68897" w:rsidR="00130F71" w:rsidRPr="009259D7" w:rsidRDefault="000D0856" w:rsidP="00130F7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CFA25E" w14:textId="14A008EF" w:rsidR="00130F71" w:rsidRPr="009259D7" w:rsidRDefault="00192B4A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6,076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</w:tcPr>
          <w:p w14:paraId="4D726A7C" w14:textId="064316EE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130F71" w:rsidRPr="009259D7" w:rsidRDefault="00130F71" w:rsidP="00130F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F49AC02" w14:textId="02F13517" w:rsidR="00130F71" w:rsidRPr="009259D7" w:rsidRDefault="00130F71" w:rsidP="00130F7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11,608</w:t>
            </w:r>
          </w:p>
        </w:tc>
      </w:tr>
    </w:tbl>
    <w:p w14:paraId="09C22E01" w14:textId="77777777" w:rsidR="00F12CE0" w:rsidRPr="009259D7" w:rsidRDefault="00F12CE0" w:rsidP="001927AE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36"/>
        <w:gridCol w:w="1024"/>
        <w:gridCol w:w="236"/>
        <w:gridCol w:w="1024"/>
      </w:tblGrid>
      <w:tr w:rsidR="00FD29F9" w:rsidRPr="009259D7" w14:paraId="497BEAFA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3CA0C07F" w14:textId="77777777" w:rsidR="00FD29F9" w:rsidRPr="009259D7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7E05A9EA" w14:textId="1972BC63" w:rsidR="00FD29F9" w:rsidRPr="009259D7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29F9" w:rsidRPr="009259D7" w14:paraId="3ECB8DD0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31F24EEA" w14:textId="77777777" w:rsidR="00FD29F9" w:rsidRPr="009259D7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7CA3589" w14:textId="77777777" w:rsidR="00FD29F9" w:rsidRPr="009259D7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63748A08" w14:textId="77777777" w:rsidR="00FD29F9" w:rsidRPr="009259D7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08E036C4" w14:textId="77777777" w:rsidR="00FD29F9" w:rsidRPr="009259D7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8733A" w:rsidRPr="009259D7" w14:paraId="2E44E8F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20C35DD" w14:textId="1D9BB5F4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97B15D5" w14:textId="20F18EA6" w:rsidR="0088733A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E45673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2016F36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C14347F" w14:textId="32F35A61" w:rsidR="0088733A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E45673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E2EC9BA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FD9307" w14:textId="52D70D5B" w:rsidR="0088733A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E45673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1FE3EB3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1B8139F" w14:textId="6349DA01" w:rsidR="0088733A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E45673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88733A" w:rsidRPr="009259D7" w14:paraId="74B627B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446A97C5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904B58F" w14:textId="18CADB22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45673" w:rsidRPr="009259D7" w14:paraId="2BE33A3C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5B9A366" w14:textId="77777777" w:rsidR="00E45673" w:rsidRPr="009259D7" w:rsidRDefault="00E45673" w:rsidP="00E456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DBE5E18" w14:textId="1DF379E0" w:rsidR="00E45673" w:rsidRPr="009259D7" w:rsidRDefault="00F11A2E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10,089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2C709F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E95C8D" w14:textId="5C9C3E6A" w:rsidR="00E45673" w:rsidRPr="009259D7" w:rsidRDefault="00E45673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11,371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90706E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35F252" w14:textId="2BCDFC7E" w:rsidR="00E45673" w:rsidRPr="009259D7" w:rsidRDefault="00F11A2E" w:rsidP="001E0D26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FCC5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8F6E842" w14:textId="2B720C02" w:rsidR="00E45673" w:rsidRPr="009259D7" w:rsidRDefault="00E45673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(209)</w:t>
            </w:r>
          </w:p>
        </w:tc>
      </w:tr>
      <w:tr w:rsidR="00E45673" w:rsidRPr="009259D7" w14:paraId="5BACF070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73DCA04" w14:textId="39B4F9BB" w:rsidR="00E45673" w:rsidRPr="009259D7" w:rsidRDefault="00E45673" w:rsidP="00E45673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BDA77" w14:textId="2F27CDD9" w:rsidR="00E45673" w:rsidRPr="009259D7" w:rsidRDefault="00F11A2E" w:rsidP="00F11A2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78C6FF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6EE37" w14:textId="0DF74EAD" w:rsidR="00E45673" w:rsidRPr="009259D7" w:rsidRDefault="00E45673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9D9C0F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8AA64" w14:textId="203A298A" w:rsidR="00E45673" w:rsidRPr="009259D7" w:rsidRDefault="00F11A2E" w:rsidP="00F11A2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2D87FB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69739" w14:textId="21D01612" w:rsidR="00E45673" w:rsidRPr="009259D7" w:rsidRDefault="00E45673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209</w:t>
            </w:r>
          </w:p>
        </w:tc>
      </w:tr>
      <w:tr w:rsidR="00E45673" w:rsidRPr="009259D7" w14:paraId="7490E9BD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490DEBE" w14:textId="5A2CD6BD" w:rsidR="00E45673" w:rsidRPr="009259D7" w:rsidRDefault="00E45673" w:rsidP="00E45673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5F00C" w14:textId="28B2FB29" w:rsidR="00E45673" w:rsidRPr="009259D7" w:rsidRDefault="00130F71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10,005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56E149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899BC" w14:textId="6FEEB37B" w:rsidR="00E45673" w:rsidRPr="009259D7" w:rsidRDefault="00E45673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11,162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5EA09B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6460" w14:textId="697DE463" w:rsidR="00E45673" w:rsidRPr="009259D7" w:rsidRDefault="006339D6" w:rsidP="001E0D2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D57A17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25C93" w14:textId="5303759C" w:rsidR="00E45673" w:rsidRPr="009259D7" w:rsidRDefault="00E45673" w:rsidP="00E4567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24CEE3E" w14:textId="77777777" w:rsidR="0035039E" w:rsidRPr="009259D7" w:rsidRDefault="0035039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40"/>
        <w:gridCol w:w="1020"/>
        <w:gridCol w:w="236"/>
        <w:gridCol w:w="1018"/>
        <w:gridCol w:w="6"/>
      </w:tblGrid>
      <w:tr w:rsidR="0035039E" w:rsidRPr="009259D7" w14:paraId="73077469" w14:textId="77777777" w:rsidTr="00DB0DBA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</w:tcPr>
          <w:p w14:paraId="096C4D78" w14:textId="77777777" w:rsidR="0035039E" w:rsidRPr="009259D7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44" w:type="dxa"/>
            <w:gridSpan w:val="7"/>
            <w:vAlign w:val="bottom"/>
          </w:tcPr>
          <w:p w14:paraId="769CA8DF" w14:textId="77777777" w:rsidR="0035039E" w:rsidRPr="009259D7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9E" w:rsidRPr="009259D7" w14:paraId="312C2016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009D4AA" w14:textId="77777777" w:rsidR="0035039E" w:rsidRPr="009259D7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26B0F7F0" w14:textId="77777777" w:rsidR="0035039E" w:rsidRPr="009259D7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E2484AE" w14:textId="77777777" w:rsidR="0035039E" w:rsidRPr="009259D7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4"/>
          </w:tcPr>
          <w:p w14:paraId="0A0306E4" w14:textId="77777777" w:rsidR="0035039E" w:rsidRPr="009259D7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91C6F" w:rsidRPr="009259D7" w14:paraId="371E5CAF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4D7BBDF" w14:textId="0FEE3FF9" w:rsidR="00C91C6F" w:rsidRPr="009259D7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4A62A73" w14:textId="60E5E0C4" w:rsidR="00C91C6F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E45673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5B76076" w14:textId="77777777" w:rsidR="00C91C6F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66FC4ACF" w14:textId="29AC61AD" w:rsidR="00C91C6F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E45673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7CECD06" w14:textId="77777777" w:rsidR="00C91C6F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539C599D" w14:textId="13C751EC" w:rsidR="00C91C6F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E45673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026AE62" w14:textId="77777777" w:rsidR="00C91C6F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6FCB0FA" w14:textId="3F843F70" w:rsidR="00C91C6F" w:rsidRPr="009259D7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E45673" w:rsidRPr="009259D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88733A" w:rsidRPr="009259D7" w14:paraId="41C76A40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03CFEBD" w14:textId="77777777" w:rsidR="0088733A" w:rsidRPr="009259D7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tcBorders>
              <w:bottom w:val="nil"/>
            </w:tcBorders>
          </w:tcPr>
          <w:p w14:paraId="0284F569" w14:textId="175F90AE" w:rsidR="0088733A" w:rsidRPr="009259D7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5673" w:rsidRPr="009259D7" w14:paraId="36E451CF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2D674B3" w14:textId="77777777" w:rsidR="00E45673" w:rsidRPr="009259D7" w:rsidRDefault="00E45673" w:rsidP="00E456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27C84374" w14:textId="2C9BB330" w:rsidR="00E45673" w:rsidRPr="009259D7" w:rsidRDefault="003234C4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7,522</w:t>
            </w:r>
          </w:p>
        </w:tc>
        <w:tc>
          <w:tcPr>
            <w:tcW w:w="236" w:type="dxa"/>
            <w:tcBorders>
              <w:bottom w:val="nil"/>
            </w:tcBorders>
          </w:tcPr>
          <w:p w14:paraId="48D0736F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FE94F4C" w14:textId="0654243D" w:rsidR="00E45673" w:rsidRPr="009259D7" w:rsidRDefault="00E45673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7,814</w:t>
            </w:r>
          </w:p>
        </w:tc>
        <w:tc>
          <w:tcPr>
            <w:tcW w:w="240" w:type="dxa"/>
            <w:tcBorders>
              <w:bottom w:val="nil"/>
            </w:tcBorders>
          </w:tcPr>
          <w:p w14:paraId="34941EFB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1754D24" w14:textId="6C35FCEB" w:rsidR="00E45673" w:rsidRPr="009259D7" w:rsidRDefault="003234C4" w:rsidP="00E4567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C1D1C44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03D253C5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5673" w:rsidRPr="009259D7" w14:paraId="1B47FA7E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23303D" w14:textId="77777777" w:rsidR="00E45673" w:rsidRPr="009259D7" w:rsidRDefault="00E45673" w:rsidP="00E45673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498756B" w14:textId="6EB8F26F" w:rsidR="00E45673" w:rsidRPr="009259D7" w:rsidRDefault="006339D6" w:rsidP="00E456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DD6E20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74D69CCF" w14:textId="23E48F67" w:rsidR="00E45673" w:rsidRPr="009259D7" w:rsidRDefault="00E45673" w:rsidP="00E456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84AB393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14D7EA58" w14:textId="6E34C452" w:rsidR="00E45673" w:rsidRPr="009259D7" w:rsidRDefault="003234C4" w:rsidP="00E4567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45E093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</w:tcPr>
          <w:p w14:paraId="25C5407E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5673" w:rsidRPr="009259D7" w14:paraId="5BCB8420" w14:textId="77777777" w:rsidTr="001D29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36169A6" w14:textId="793232E1" w:rsidR="00E45673" w:rsidRPr="009259D7" w:rsidRDefault="00E45673" w:rsidP="00E45673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9191B3" w14:textId="7D8C411C" w:rsidR="00E45673" w:rsidRPr="009259D7" w:rsidRDefault="00130F71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7,522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8F59B8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D02E66" w14:textId="43FB447E" w:rsidR="00E45673" w:rsidRPr="009259D7" w:rsidRDefault="00E45673" w:rsidP="00E456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7,814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390CC88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B28A9B8" w14:textId="795C6EDA" w:rsidR="00E45673" w:rsidRPr="009259D7" w:rsidRDefault="003234C4" w:rsidP="00E45673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03AE9F" w14:textId="77777777" w:rsidR="00E45673" w:rsidRPr="009259D7" w:rsidRDefault="00E45673" w:rsidP="00E4567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79CD74" w14:textId="3E047CCD" w:rsidR="00E45673" w:rsidRPr="009259D7" w:rsidRDefault="00E45673" w:rsidP="00E45673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AF4CEE4" w14:textId="3C2FC00C" w:rsidR="007009AE" w:rsidRPr="009259D7" w:rsidRDefault="0026124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9259D7">
        <w:rPr>
          <w:rFonts w:asciiTheme="majorBidi" w:hAnsiTheme="majorBidi" w:cstheme="majorBidi"/>
          <w:sz w:val="2"/>
          <w:szCs w:val="2"/>
          <w:cs/>
          <w:lang w:eastAsia="x-none"/>
        </w:rPr>
        <w:t>ฃ</w:t>
      </w:r>
    </w:p>
    <w:p w14:paraId="305C49AC" w14:textId="77777777" w:rsidR="00560956" w:rsidRPr="009259D7" w:rsidRDefault="00560956" w:rsidP="001927AE">
      <w:r w:rsidRPr="009259D7"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62"/>
        <w:gridCol w:w="908"/>
        <w:gridCol w:w="262"/>
        <w:gridCol w:w="992"/>
        <w:gridCol w:w="6"/>
        <w:gridCol w:w="264"/>
        <w:gridCol w:w="6"/>
        <w:gridCol w:w="984"/>
        <w:gridCol w:w="6"/>
      </w:tblGrid>
      <w:tr w:rsidR="00751359" w:rsidRPr="009259D7" w14:paraId="45EAEBCA" w14:textId="77777777" w:rsidTr="009277F8">
        <w:trPr>
          <w:gridAfter w:val="1"/>
          <w:wAfter w:w="6" w:type="dxa"/>
          <w:trHeight w:val="137"/>
          <w:tblHeader/>
        </w:trPr>
        <w:tc>
          <w:tcPr>
            <w:tcW w:w="4770" w:type="dxa"/>
            <w:shd w:val="clear" w:color="auto" w:fill="auto"/>
          </w:tcPr>
          <w:p w14:paraId="6CDA180A" w14:textId="29189D6E" w:rsidR="00751359" w:rsidRPr="009259D7" w:rsidRDefault="0075135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9"/>
            <w:shd w:val="clear" w:color="auto" w:fill="auto"/>
          </w:tcPr>
          <w:p w14:paraId="552D4CDF" w14:textId="0B3F2C03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1359" w:rsidRPr="009259D7" w14:paraId="06152793" w14:textId="77777777" w:rsidTr="009277F8">
        <w:trPr>
          <w:gridAfter w:val="1"/>
          <w:wAfter w:w="6" w:type="dxa"/>
          <w:trHeight w:val="68"/>
          <w:tblHeader/>
        </w:trPr>
        <w:tc>
          <w:tcPr>
            <w:tcW w:w="4770" w:type="dxa"/>
            <w:shd w:val="clear" w:color="auto" w:fill="auto"/>
          </w:tcPr>
          <w:p w14:paraId="2C5BCEF4" w14:textId="77777777" w:rsidR="00751359" w:rsidRPr="009259D7" w:rsidRDefault="0075135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1F35B0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1D5B92FB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A982E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10304AFC" w14:textId="009D1460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B9585A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7F2E05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751359" w:rsidRPr="009259D7" w14:paraId="67483388" w14:textId="77777777" w:rsidTr="009277F8">
        <w:trPr>
          <w:trHeight w:val="58"/>
          <w:tblHeader/>
        </w:trPr>
        <w:tc>
          <w:tcPr>
            <w:tcW w:w="4770" w:type="dxa"/>
            <w:shd w:val="clear" w:color="auto" w:fill="auto"/>
          </w:tcPr>
          <w:p w14:paraId="03CF9047" w14:textId="77777777" w:rsidR="00751359" w:rsidRPr="009259D7" w:rsidRDefault="0075135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DEB85A" w14:textId="7AFCB6A4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0B5FD135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6E55221E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530AD62D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1C77129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4D128D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6CD9134" w14:textId="439DF561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1359" w:rsidRPr="009259D7" w14:paraId="5D14340F" w14:textId="77777777" w:rsidTr="009277F8">
        <w:trPr>
          <w:tblHeader/>
        </w:trPr>
        <w:tc>
          <w:tcPr>
            <w:tcW w:w="4770" w:type="dxa"/>
            <w:shd w:val="clear" w:color="auto" w:fill="auto"/>
          </w:tcPr>
          <w:p w14:paraId="5AA015C2" w14:textId="6928F307" w:rsidR="00751359" w:rsidRPr="009259D7" w:rsidRDefault="00751359" w:rsidP="001927AE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A6FAA8A" w14:textId="308A7B51" w:rsidR="00751359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51359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BCACD25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26739FD5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3CC77543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AEA5EBC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413282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3B6166" w14:textId="60C42A79" w:rsidR="00751359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1359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1359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51359" w:rsidRPr="009259D7" w14:paraId="7D3EBE27" w14:textId="77777777" w:rsidTr="009277F8">
        <w:trPr>
          <w:gridAfter w:val="1"/>
          <w:wAfter w:w="6" w:type="dxa"/>
          <w:trHeight w:val="68"/>
          <w:tblHeader/>
        </w:trPr>
        <w:tc>
          <w:tcPr>
            <w:tcW w:w="4770" w:type="dxa"/>
            <w:shd w:val="clear" w:color="auto" w:fill="auto"/>
          </w:tcPr>
          <w:p w14:paraId="6ABB5A52" w14:textId="4CEF4E0F" w:rsidR="00751359" w:rsidRPr="009259D7" w:rsidRDefault="00751359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74" w:type="dxa"/>
            <w:gridSpan w:val="9"/>
            <w:shd w:val="clear" w:color="auto" w:fill="auto"/>
          </w:tcPr>
          <w:p w14:paraId="22A05DE4" w14:textId="45ED636C" w:rsidR="00751359" w:rsidRPr="009259D7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51359" w:rsidRPr="009259D7" w14:paraId="0B8287D8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02DF6A2A" w14:textId="4326FFC5" w:rsidR="00751359" w:rsidRPr="009259D7" w:rsidRDefault="007E56DD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45673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4FF88681" w14:textId="77777777" w:rsidR="00751359" w:rsidRPr="009259D7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C4CD404" w14:textId="77777777" w:rsidR="00751359" w:rsidRPr="009259D7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852D007" w14:textId="77777777" w:rsidR="00751359" w:rsidRPr="009259D7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C03812C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D7F4CA7" w14:textId="77777777" w:rsidR="00751359" w:rsidRPr="009259D7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AC6A13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C6E38B6" w14:textId="77777777" w:rsidR="00751359" w:rsidRPr="009259D7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359" w:rsidRPr="009259D7" w14:paraId="32B54F49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55DD6CA7" w14:textId="13926660" w:rsidR="00751359" w:rsidRPr="009259D7" w:rsidRDefault="00751359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A9E2FEA" w14:textId="77777777" w:rsidR="00751359" w:rsidRPr="009259D7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1A0F768" w14:textId="77777777" w:rsidR="00751359" w:rsidRPr="009259D7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EDBC767" w14:textId="77777777" w:rsidR="00751359" w:rsidRPr="009259D7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07D8221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9F5D8F2" w14:textId="77777777" w:rsidR="00751359" w:rsidRPr="009259D7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7909528" w14:textId="77777777" w:rsidR="00751359" w:rsidRPr="009259D7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0B6DFD1" w14:textId="77777777" w:rsidR="00751359" w:rsidRPr="009259D7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5673" w:rsidRPr="009259D7" w14:paraId="640E917F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28A0A7D8" w14:textId="109681B7" w:rsidR="00E45673" w:rsidRPr="009259D7" w:rsidRDefault="00E45673" w:rsidP="00E4567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53DDEA" w14:textId="0B304D28" w:rsidR="00E45673" w:rsidRPr="009259D7" w:rsidRDefault="00E45673" w:rsidP="00E456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1,805</w:t>
            </w:r>
          </w:p>
        </w:tc>
        <w:tc>
          <w:tcPr>
            <w:tcW w:w="262" w:type="dxa"/>
          </w:tcPr>
          <w:p w14:paraId="5199175E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BA690C7" w14:textId="61AA7232" w:rsidR="00E45673" w:rsidRPr="009259D7" w:rsidRDefault="005A5B43" w:rsidP="00E4567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04FE9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00CD58C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76918A0" w14:textId="08AAC291" w:rsidR="00E45673" w:rsidRPr="009259D7" w:rsidRDefault="00130F71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E297E0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0E95FD8" w14:textId="1771DB76" w:rsidR="00E45673" w:rsidRPr="009259D7" w:rsidRDefault="00604FE9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1,709</w:t>
            </w:r>
          </w:p>
        </w:tc>
      </w:tr>
      <w:tr w:rsidR="00E45673" w:rsidRPr="009259D7" w14:paraId="207619D0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332521EA" w14:textId="39D33095" w:rsidR="00E45673" w:rsidRPr="009259D7" w:rsidRDefault="00E45673" w:rsidP="00E4567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3292CB00" w14:textId="570CA443" w:rsidR="00E45673" w:rsidRPr="009259D7" w:rsidRDefault="00E45673" w:rsidP="00E456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262" w:type="dxa"/>
          </w:tcPr>
          <w:p w14:paraId="35C5C503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0598B59" w14:textId="5EDE4437" w:rsidR="00E45673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643ACC5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D4800CB" w14:textId="19F6DDAA" w:rsidR="00E45673" w:rsidRPr="009259D7" w:rsidRDefault="00130F71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5355EB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E1400F9" w14:textId="3369047F" w:rsidR="00E45673" w:rsidRPr="009259D7" w:rsidRDefault="00C5223F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334</w:t>
            </w:r>
          </w:p>
        </w:tc>
      </w:tr>
      <w:tr w:rsidR="00E45673" w:rsidRPr="009259D7" w14:paraId="69E897FC" w14:textId="77777777" w:rsidTr="00C87324">
        <w:trPr>
          <w:trHeight w:val="80"/>
        </w:trPr>
        <w:tc>
          <w:tcPr>
            <w:tcW w:w="4770" w:type="dxa"/>
            <w:shd w:val="clear" w:color="auto" w:fill="auto"/>
          </w:tcPr>
          <w:p w14:paraId="5606DE99" w14:textId="58520958" w:rsidR="00E45673" w:rsidRPr="009259D7" w:rsidRDefault="00E45673" w:rsidP="00E4567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shd w:val="clear" w:color="auto" w:fill="auto"/>
          </w:tcPr>
          <w:p w14:paraId="6096828D" w14:textId="1B06890A" w:rsidR="00E45673" w:rsidRPr="009259D7" w:rsidRDefault="00E45673" w:rsidP="00E456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6,687</w:t>
            </w:r>
          </w:p>
        </w:tc>
        <w:tc>
          <w:tcPr>
            <w:tcW w:w="262" w:type="dxa"/>
          </w:tcPr>
          <w:p w14:paraId="1B98E112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3DDD7D6" w14:textId="7AD9D4E5" w:rsidR="00E45673" w:rsidRPr="009259D7" w:rsidRDefault="008D04E6" w:rsidP="00E4567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262" w:type="dxa"/>
            <w:shd w:val="clear" w:color="auto" w:fill="auto"/>
          </w:tcPr>
          <w:p w14:paraId="20AE17E4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1D75613" w14:textId="2EA283F2" w:rsidR="00E45673" w:rsidRPr="009259D7" w:rsidRDefault="00130F71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0E0559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EFF722" w14:textId="2C2FED10" w:rsidR="00E45673" w:rsidRPr="009259D7" w:rsidRDefault="008D04E6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6,666</w:t>
            </w:r>
          </w:p>
        </w:tc>
      </w:tr>
      <w:tr w:rsidR="00C5223F" w:rsidRPr="009259D7" w14:paraId="2FCC7233" w14:textId="77777777" w:rsidTr="00FC6E31">
        <w:tc>
          <w:tcPr>
            <w:tcW w:w="4770" w:type="dxa"/>
          </w:tcPr>
          <w:p w14:paraId="0A19A64B" w14:textId="04E061A1" w:rsidR="00C5223F" w:rsidRPr="009259D7" w:rsidRDefault="00C5223F" w:rsidP="00C522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150D3C2D" w14:textId="64C41148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262" w:type="dxa"/>
          </w:tcPr>
          <w:p w14:paraId="220E9532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83650D8" w14:textId="377892FB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0D26" w:rsidRPr="009259D7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6C85653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EA45830" w14:textId="282E3807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7FF75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66FF310" w14:textId="7D6C6B43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C5223F" w:rsidRPr="009259D7" w14:paraId="2ED3DD35" w14:textId="77777777" w:rsidTr="00F4083D">
        <w:trPr>
          <w:trHeight w:val="68"/>
        </w:trPr>
        <w:tc>
          <w:tcPr>
            <w:tcW w:w="4770" w:type="dxa"/>
          </w:tcPr>
          <w:p w14:paraId="4A6DD870" w14:textId="55079D13" w:rsidR="00C5223F" w:rsidRPr="009259D7" w:rsidRDefault="00C5223F" w:rsidP="00C522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152A2F" w14:textId="50D7F064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1,731</w:t>
            </w:r>
          </w:p>
        </w:tc>
        <w:tc>
          <w:tcPr>
            <w:tcW w:w="262" w:type="dxa"/>
          </w:tcPr>
          <w:p w14:paraId="0E0043B0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3B317F18" w14:textId="36451028" w:rsidR="00C5223F" w:rsidRPr="009259D7" w:rsidRDefault="008D04E6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(625)</w:t>
            </w:r>
          </w:p>
        </w:tc>
        <w:tc>
          <w:tcPr>
            <w:tcW w:w="262" w:type="dxa"/>
            <w:shd w:val="clear" w:color="auto" w:fill="auto"/>
          </w:tcPr>
          <w:p w14:paraId="74E5927C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185ED" w14:textId="1BC75FFA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EB97B5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27E6F3" w14:textId="3725A0C4" w:rsidR="00C5223F" w:rsidRPr="009259D7" w:rsidRDefault="008D04E6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1,106</w:t>
            </w:r>
          </w:p>
        </w:tc>
      </w:tr>
      <w:tr w:rsidR="00C5223F" w:rsidRPr="009259D7" w14:paraId="022359AE" w14:textId="77777777" w:rsidTr="00F4083D">
        <w:trPr>
          <w:trHeight w:val="58"/>
        </w:trPr>
        <w:tc>
          <w:tcPr>
            <w:tcW w:w="4770" w:type="dxa"/>
            <w:shd w:val="clear" w:color="auto" w:fill="auto"/>
          </w:tcPr>
          <w:p w14:paraId="28CA5DD7" w14:textId="77777777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EBC98" w14:textId="072E0220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11,371</w:t>
            </w:r>
          </w:p>
        </w:tc>
        <w:tc>
          <w:tcPr>
            <w:tcW w:w="262" w:type="dxa"/>
          </w:tcPr>
          <w:p w14:paraId="5CCBD50B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B993D" w14:textId="291D2883" w:rsidR="00C5223F" w:rsidRPr="009259D7" w:rsidRDefault="001E0D26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A86A7C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1,282</w:t>
            </w: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7729027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0FD96" w14:textId="4AB9BFE1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DD4007" w14:textId="77777777" w:rsidR="00C5223F" w:rsidRPr="009259D7" w:rsidRDefault="00C5223F" w:rsidP="00C522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E32E5" w14:textId="54C8F93F" w:rsidR="00C5223F" w:rsidRPr="009259D7" w:rsidRDefault="00FE70E0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10,089</w:t>
            </w:r>
          </w:p>
        </w:tc>
      </w:tr>
      <w:tr w:rsidR="00C5223F" w:rsidRPr="009259D7" w14:paraId="309C69BB" w14:textId="77777777" w:rsidTr="00F4083D">
        <w:trPr>
          <w:trHeight w:val="152"/>
        </w:trPr>
        <w:tc>
          <w:tcPr>
            <w:tcW w:w="4770" w:type="dxa"/>
            <w:shd w:val="clear" w:color="auto" w:fill="auto"/>
          </w:tcPr>
          <w:p w14:paraId="6255ECBB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67A478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B84AD2B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0D104A7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DAC4DFD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38BC27" w14:textId="77777777" w:rsidR="00C5223F" w:rsidRPr="009259D7" w:rsidRDefault="00C5223F" w:rsidP="00C522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96E475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C7307F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C5223F" w:rsidRPr="009259D7" w14:paraId="7E7452E2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5295FE7D" w14:textId="1BB20FD9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F50D913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3CA3708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4F4F34C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4266DF9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155A83F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E245AF9" w14:textId="77777777" w:rsidR="00C5223F" w:rsidRPr="009259D7" w:rsidRDefault="00C5223F" w:rsidP="00C522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3C2AD05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23F" w:rsidRPr="009259D7" w14:paraId="2BB71E53" w14:textId="77777777" w:rsidTr="00F4083D">
        <w:trPr>
          <w:trHeight w:val="68"/>
        </w:trPr>
        <w:tc>
          <w:tcPr>
            <w:tcW w:w="4770" w:type="dxa"/>
            <w:shd w:val="clear" w:color="auto" w:fill="auto"/>
          </w:tcPr>
          <w:p w14:paraId="4B8B4C48" w14:textId="2322172F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9FA3FFF" w14:textId="0B143848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(209)</w:t>
            </w:r>
          </w:p>
        </w:tc>
        <w:tc>
          <w:tcPr>
            <w:tcW w:w="262" w:type="dxa"/>
          </w:tcPr>
          <w:p w14:paraId="1004D7BD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56D10F16" w14:textId="25BBCBA2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2D3CB395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226E3" w14:textId="5302EE35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5A7815" w14:textId="77777777" w:rsidR="00C5223F" w:rsidRPr="009259D7" w:rsidRDefault="00C5223F" w:rsidP="00C522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BD7826" w14:textId="303FCDA8" w:rsidR="00C5223F" w:rsidRPr="009259D7" w:rsidRDefault="00F11A2E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5223F" w:rsidRPr="009259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84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5223F" w:rsidRPr="009259D7" w14:paraId="2D3EF3DC" w14:textId="77777777" w:rsidTr="00F4083D">
        <w:trPr>
          <w:trHeight w:val="58"/>
        </w:trPr>
        <w:tc>
          <w:tcPr>
            <w:tcW w:w="4770" w:type="dxa"/>
            <w:shd w:val="clear" w:color="auto" w:fill="auto"/>
          </w:tcPr>
          <w:p w14:paraId="2D101DB4" w14:textId="4C858243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050EA" w14:textId="21BFCD8B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(209)</w:t>
            </w:r>
          </w:p>
        </w:tc>
        <w:tc>
          <w:tcPr>
            <w:tcW w:w="262" w:type="dxa"/>
          </w:tcPr>
          <w:p w14:paraId="5C7F76D9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10B6" w14:textId="10262C32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4C6AD222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C4F26" w14:textId="32794E6E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4534C1" w14:textId="77777777" w:rsidR="00C5223F" w:rsidRPr="009259D7" w:rsidRDefault="00C5223F" w:rsidP="00C522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5A2B0" w14:textId="08374F05" w:rsidR="00C5223F" w:rsidRPr="009259D7" w:rsidRDefault="00F11A2E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C5223F"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84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C5223F" w:rsidRPr="009259D7" w14:paraId="034AF0E5" w14:textId="77777777" w:rsidTr="00F4083D">
        <w:trPr>
          <w:trHeight w:val="152"/>
        </w:trPr>
        <w:tc>
          <w:tcPr>
            <w:tcW w:w="4770" w:type="dxa"/>
            <w:shd w:val="clear" w:color="auto" w:fill="auto"/>
          </w:tcPr>
          <w:p w14:paraId="60A33262" w14:textId="77777777" w:rsidR="00C5223F" w:rsidRPr="009259D7" w:rsidRDefault="00C5223F" w:rsidP="00C5223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D0C0DA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7F003387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6B6E819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1F2F8FA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4645E5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F42912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D8914D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C5223F" w:rsidRPr="009259D7" w14:paraId="112A783D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72D1446E" w14:textId="5C0D2030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613B2D04" w14:textId="563D077D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11,162</w:t>
            </w:r>
          </w:p>
        </w:tc>
        <w:tc>
          <w:tcPr>
            <w:tcW w:w="262" w:type="dxa"/>
          </w:tcPr>
          <w:p w14:paraId="4C699746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09A7E051" w14:textId="042C55B3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1,157</w:t>
            </w: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8553DCC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93081B1" w14:textId="72C2B05E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EC412F" w14:textId="77777777" w:rsidR="00C5223F" w:rsidRPr="009259D7" w:rsidRDefault="00C5223F" w:rsidP="00C522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8D98C4" w14:textId="4DE86BB6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10,005</w:t>
            </w:r>
          </w:p>
        </w:tc>
      </w:tr>
      <w:tr w:rsidR="00C5223F" w:rsidRPr="009259D7" w14:paraId="27594CE7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65017AFD" w14:textId="77777777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4D82A35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2" w:type="dxa"/>
          </w:tcPr>
          <w:p w14:paraId="73D7F51D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EE34CC6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1052FDB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F09BBED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7B44FF" w14:textId="77777777" w:rsidR="00C5223F" w:rsidRPr="009259D7" w:rsidRDefault="00C5223F" w:rsidP="00C522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12B291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5223F" w:rsidRPr="009259D7" w14:paraId="13CEB6B0" w14:textId="77777777" w:rsidTr="00E34AF7">
        <w:trPr>
          <w:trHeight w:val="68"/>
        </w:trPr>
        <w:tc>
          <w:tcPr>
            <w:tcW w:w="4770" w:type="dxa"/>
            <w:shd w:val="clear" w:color="auto" w:fill="auto"/>
          </w:tcPr>
          <w:p w14:paraId="57015F68" w14:textId="34163731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6AB5FD1C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2BBFD53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0F25768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C100D18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ED3232B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F8ED1C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ACFF65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23F" w:rsidRPr="009259D7" w14:paraId="1D4BF809" w14:textId="77777777" w:rsidTr="00E34AF7">
        <w:trPr>
          <w:trHeight w:val="68"/>
        </w:trPr>
        <w:tc>
          <w:tcPr>
            <w:tcW w:w="4770" w:type="dxa"/>
            <w:shd w:val="clear" w:color="auto" w:fill="auto"/>
          </w:tcPr>
          <w:p w14:paraId="7C432E1D" w14:textId="77777777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84D06DF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E0D680F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35DF97D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7391BEF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4F16C66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D87752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7665EB4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23F" w:rsidRPr="009259D7" w14:paraId="25D6E749" w14:textId="77777777" w:rsidTr="00E34AF7">
        <w:trPr>
          <w:trHeight w:val="80"/>
        </w:trPr>
        <w:tc>
          <w:tcPr>
            <w:tcW w:w="4770" w:type="dxa"/>
            <w:shd w:val="clear" w:color="auto" w:fill="auto"/>
          </w:tcPr>
          <w:p w14:paraId="0677202E" w14:textId="77777777" w:rsidR="00C5223F" w:rsidRPr="009259D7" w:rsidRDefault="00C5223F" w:rsidP="00C522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1A2CF3" w14:textId="02C7E2F4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887</w:t>
            </w:r>
          </w:p>
        </w:tc>
        <w:tc>
          <w:tcPr>
            <w:tcW w:w="262" w:type="dxa"/>
          </w:tcPr>
          <w:p w14:paraId="3E3B2E82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F740EF5" w14:textId="2904EBA8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918</w:t>
            </w:r>
          </w:p>
        </w:tc>
        <w:tc>
          <w:tcPr>
            <w:tcW w:w="262" w:type="dxa"/>
            <w:shd w:val="clear" w:color="auto" w:fill="auto"/>
          </w:tcPr>
          <w:p w14:paraId="226ED620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1194CB0" w14:textId="430DE96F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9FC538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65DC18C" w14:textId="14EEB348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1,805</w:t>
            </w:r>
          </w:p>
        </w:tc>
      </w:tr>
      <w:tr w:rsidR="00C5223F" w:rsidRPr="009259D7" w14:paraId="532D9AFF" w14:textId="77777777" w:rsidTr="00E34AF7">
        <w:trPr>
          <w:trHeight w:val="80"/>
        </w:trPr>
        <w:tc>
          <w:tcPr>
            <w:tcW w:w="4770" w:type="dxa"/>
            <w:shd w:val="clear" w:color="auto" w:fill="auto"/>
          </w:tcPr>
          <w:p w14:paraId="4073A3AD" w14:textId="77777777" w:rsidR="00C5223F" w:rsidRPr="009259D7" w:rsidRDefault="00C5223F" w:rsidP="00C522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2F5AFA9E" w14:textId="260C49AE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262" w:type="dxa"/>
          </w:tcPr>
          <w:p w14:paraId="504D3FE9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E99B68B" w14:textId="25C3473A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29FCD7BA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3ECBD41" w14:textId="6D0376EC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2559C8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FF2081B" w14:textId="5521E914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</w:p>
        </w:tc>
      </w:tr>
      <w:tr w:rsidR="00C5223F" w:rsidRPr="009259D7" w14:paraId="55D05D5B" w14:textId="77777777" w:rsidTr="00D1522E">
        <w:trPr>
          <w:trHeight w:val="80"/>
        </w:trPr>
        <w:tc>
          <w:tcPr>
            <w:tcW w:w="4770" w:type="dxa"/>
            <w:shd w:val="clear" w:color="auto" w:fill="auto"/>
          </w:tcPr>
          <w:p w14:paraId="17A00267" w14:textId="77777777" w:rsidR="00C5223F" w:rsidRPr="009259D7" w:rsidRDefault="00C5223F" w:rsidP="00C522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shd w:val="clear" w:color="auto" w:fill="auto"/>
          </w:tcPr>
          <w:p w14:paraId="7088F41E" w14:textId="019F4422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6,843</w:t>
            </w:r>
          </w:p>
        </w:tc>
        <w:tc>
          <w:tcPr>
            <w:tcW w:w="262" w:type="dxa"/>
          </w:tcPr>
          <w:p w14:paraId="510A26C6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D7E47C9" w14:textId="294B391E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(156)</w:t>
            </w:r>
          </w:p>
        </w:tc>
        <w:tc>
          <w:tcPr>
            <w:tcW w:w="262" w:type="dxa"/>
            <w:shd w:val="clear" w:color="auto" w:fill="auto"/>
          </w:tcPr>
          <w:p w14:paraId="409492EE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ED5950C" w14:textId="7C2A05AE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C3A602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6C45A7E" w14:textId="7FF5691A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6,687</w:t>
            </w:r>
          </w:p>
        </w:tc>
      </w:tr>
      <w:tr w:rsidR="00C5223F" w:rsidRPr="009259D7" w14:paraId="719CDDD2" w14:textId="77777777" w:rsidTr="00E34AF7">
        <w:tc>
          <w:tcPr>
            <w:tcW w:w="4770" w:type="dxa"/>
          </w:tcPr>
          <w:p w14:paraId="359A44C6" w14:textId="77777777" w:rsidR="00C5223F" w:rsidRPr="009259D7" w:rsidRDefault="00C5223F" w:rsidP="00C522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7A4D3C2A" w14:textId="6C5C3800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1,763</w:t>
            </w:r>
          </w:p>
        </w:tc>
        <w:tc>
          <w:tcPr>
            <w:tcW w:w="262" w:type="dxa"/>
          </w:tcPr>
          <w:p w14:paraId="000A081B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BE59634" w14:textId="4EBE725D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(949)</w:t>
            </w:r>
          </w:p>
        </w:tc>
        <w:tc>
          <w:tcPr>
            <w:tcW w:w="262" w:type="dxa"/>
            <w:shd w:val="clear" w:color="auto" w:fill="auto"/>
          </w:tcPr>
          <w:p w14:paraId="51C00AAE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F6688C1" w14:textId="6A55E80F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994242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18FB844" w14:textId="35321E6D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</w:tr>
      <w:tr w:rsidR="00C5223F" w:rsidRPr="009259D7" w14:paraId="5C10E229" w14:textId="77777777" w:rsidTr="00F4083D">
        <w:trPr>
          <w:trHeight w:val="68"/>
        </w:trPr>
        <w:tc>
          <w:tcPr>
            <w:tcW w:w="4770" w:type="dxa"/>
          </w:tcPr>
          <w:p w14:paraId="2898FDBF" w14:textId="77777777" w:rsidR="00C5223F" w:rsidRPr="009259D7" w:rsidRDefault="00C5223F" w:rsidP="00C522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4B5A70" w14:textId="6FA74190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2,439</w:t>
            </w:r>
          </w:p>
        </w:tc>
        <w:tc>
          <w:tcPr>
            <w:tcW w:w="262" w:type="dxa"/>
          </w:tcPr>
          <w:p w14:paraId="35D92A31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73479C8" w14:textId="3DCC1D21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(708)</w:t>
            </w:r>
          </w:p>
        </w:tc>
        <w:tc>
          <w:tcPr>
            <w:tcW w:w="262" w:type="dxa"/>
            <w:shd w:val="clear" w:color="auto" w:fill="auto"/>
          </w:tcPr>
          <w:p w14:paraId="6330E1A5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D57AC" w14:textId="6FB8CBF1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294E6E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2AFD9" w14:textId="5FCA3AEE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1,731</w:t>
            </w:r>
          </w:p>
        </w:tc>
      </w:tr>
      <w:tr w:rsidR="00C5223F" w:rsidRPr="009259D7" w14:paraId="141ED959" w14:textId="77777777" w:rsidTr="00F4083D">
        <w:trPr>
          <w:trHeight w:val="58"/>
        </w:trPr>
        <w:tc>
          <w:tcPr>
            <w:tcW w:w="4770" w:type="dxa"/>
            <w:shd w:val="clear" w:color="auto" w:fill="auto"/>
          </w:tcPr>
          <w:p w14:paraId="0EC11FEE" w14:textId="77777777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A98E" w14:textId="79EC627E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12,263</w:t>
            </w:r>
          </w:p>
        </w:tc>
        <w:tc>
          <w:tcPr>
            <w:tcW w:w="262" w:type="dxa"/>
          </w:tcPr>
          <w:p w14:paraId="755F79FC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AABC" w14:textId="0CC14759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(892)</w:t>
            </w:r>
          </w:p>
        </w:tc>
        <w:tc>
          <w:tcPr>
            <w:tcW w:w="262" w:type="dxa"/>
            <w:shd w:val="clear" w:color="auto" w:fill="auto"/>
          </w:tcPr>
          <w:p w14:paraId="6EBDE79A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B0226" w14:textId="00BB0883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3E2161" w14:textId="77777777" w:rsidR="00C5223F" w:rsidRPr="009259D7" w:rsidRDefault="00C5223F" w:rsidP="00C522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35B35" w14:textId="60A6986F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11,371</w:t>
            </w:r>
          </w:p>
        </w:tc>
      </w:tr>
      <w:tr w:rsidR="00C5223F" w:rsidRPr="009259D7" w14:paraId="5A471DC9" w14:textId="77777777" w:rsidTr="00F4083D">
        <w:trPr>
          <w:trHeight w:val="152"/>
        </w:trPr>
        <w:tc>
          <w:tcPr>
            <w:tcW w:w="4770" w:type="dxa"/>
            <w:shd w:val="clear" w:color="auto" w:fill="auto"/>
          </w:tcPr>
          <w:p w14:paraId="61B4777B" w14:textId="787F9D6D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5892CE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804E2F8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E8420C8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DEA6695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6E385F" w14:textId="77777777" w:rsidR="00C5223F" w:rsidRPr="009259D7" w:rsidRDefault="00C5223F" w:rsidP="00C522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7570F8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7BDFD6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C5223F" w:rsidRPr="009259D7" w14:paraId="61BAEF47" w14:textId="77777777" w:rsidTr="00E34AF7">
        <w:trPr>
          <w:trHeight w:val="68"/>
        </w:trPr>
        <w:tc>
          <w:tcPr>
            <w:tcW w:w="4770" w:type="dxa"/>
            <w:shd w:val="clear" w:color="auto" w:fill="auto"/>
          </w:tcPr>
          <w:p w14:paraId="2ED4A878" w14:textId="41E28E9A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F4FD7D1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51726B3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434563B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6DCC78F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EE0A6A5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65DEC8" w14:textId="77777777" w:rsidR="00C5223F" w:rsidRPr="009259D7" w:rsidRDefault="00C5223F" w:rsidP="00C522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E208C81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23F" w:rsidRPr="009259D7" w14:paraId="5917312D" w14:textId="77777777" w:rsidTr="00F4083D">
        <w:trPr>
          <w:trHeight w:val="68"/>
        </w:trPr>
        <w:tc>
          <w:tcPr>
            <w:tcW w:w="4770" w:type="dxa"/>
            <w:shd w:val="clear" w:color="auto" w:fill="auto"/>
          </w:tcPr>
          <w:p w14:paraId="70649A15" w14:textId="77777777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E780120" w14:textId="235F558B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(334)</w:t>
            </w:r>
          </w:p>
        </w:tc>
        <w:tc>
          <w:tcPr>
            <w:tcW w:w="262" w:type="dxa"/>
          </w:tcPr>
          <w:p w14:paraId="3CD01F3D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174B2F3E" w14:textId="0726BA8A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3A602D53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78DCA" w14:textId="68051B14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C7408C" w14:textId="77777777" w:rsidR="00C5223F" w:rsidRPr="009259D7" w:rsidRDefault="00C5223F" w:rsidP="00C522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3FD3E" w14:textId="64DF2D18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(209)</w:t>
            </w:r>
          </w:p>
        </w:tc>
      </w:tr>
      <w:tr w:rsidR="00C5223F" w:rsidRPr="009259D7" w14:paraId="31426425" w14:textId="77777777" w:rsidTr="00F4083D">
        <w:trPr>
          <w:trHeight w:val="58"/>
        </w:trPr>
        <w:tc>
          <w:tcPr>
            <w:tcW w:w="4770" w:type="dxa"/>
            <w:shd w:val="clear" w:color="auto" w:fill="auto"/>
          </w:tcPr>
          <w:p w14:paraId="69C67CA3" w14:textId="77777777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86BA0" w14:textId="6C5B3488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(334)</w:t>
            </w:r>
          </w:p>
        </w:tc>
        <w:tc>
          <w:tcPr>
            <w:tcW w:w="262" w:type="dxa"/>
          </w:tcPr>
          <w:p w14:paraId="1E35E757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8C528" w14:textId="1D6B5D49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26B04D20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B83F0" w14:textId="38B34FFD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517AB0" w14:textId="77777777" w:rsidR="00C5223F" w:rsidRPr="009259D7" w:rsidRDefault="00C5223F" w:rsidP="00C522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C6603" w14:textId="5B4F84F1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(209)</w:t>
            </w:r>
          </w:p>
        </w:tc>
      </w:tr>
      <w:tr w:rsidR="00C5223F" w:rsidRPr="009259D7" w14:paraId="3D3D8C45" w14:textId="77777777" w:rsidTr="00F4083D">
        <w:trPr>
          <w:trHeight w:val="152"/>
        </w:trPr>
        <w:tc>
          <w:tcPr>
            <w:tcW w:w="4770" w:type="dxa"/>
            <w:shd w:val="clear" w:color="auto" w:fill="auto"/>
          </w:tcPr>
          <w:p w14:paraId="5B08BE39" w14:textId="77777777" w:rsidR="00C5223F" w:rsidRPr="009259D7" w:rsidRDefault="00C5223F" w:rsidP="00C5223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76884A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3577B30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E1DC776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779F0B4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140660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457AAD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80049C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C5223F" w:rsidRPr="009259D7" w14:paraId="2FEE0779" w14:textId="77777777" w:rsidTr="00E34AF7">
        <w:trPr>
          <w:trHeight w:val="58"/>
        </w:trPr>
        <w:tc>
          <w:tcPr>
            <w:tcW w:w="4770" w:type="dxa"/>
            <w:shd w:val="clear" w:color="auto" w:fill="auto"/>
          </w:tcPr>
          <w:p w14:paraId="7D3B045C" w14:textId="77777777" w:rsidR="00C5223F" w:rsidRPr="009259D7" w:rsidRDefault="00C5223F" w:rsidP="00C522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5C2340B2" w14:textId="21BFF505" w:rsidR="00C5223F" w:rsidRPr="009259D7" w:rsidRDefault="00C5223F" w:rsidP="00C5223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11,929</w:t>
            </w:r>
          </w:p>
        </w:tc>
        <w:tc>
          <w:tcPr>
            <w:tcW w:w="262" w:type="dxa"/>
          </w:tcPr>
          <w:p w14:paraId="4F75CF7E" w14:textId="77777777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75A60503" w14:textId="745F87FB" w:rsidR="00C5223F" w:rsidRPr="009259D7" w:rsidRDefault="00C5223F" w:rsidP="00C5223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(767)</w:t>
            </w:r>
          </w:p>
        </w:tc>
        <w:tc>
          <w:tcPr>
            <w:tcW w:w="262" w:type="dxa"/>
            <w:shd w:val="clear" w:color="auto" w:fill="auto"/>
          </w:tcPr>
          <w:p w14:paraId="7D1B4809" w14:textId="77777777" w:rsidR="00C5223F" w:rsidRPr="009259D7" w:rsidRDefault="00C5223F" w:rsidP="00C5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AA77C87" w14:textId="1A961C76" w:rsidR="00C5223F" w:rsidRPr="009259D7" w:rsidRDefault="00C5223F" w:rsidP="00C5223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61193E" w14:textId="77777777" w:rsidR="00C5223F" w:rsidRPr="009259D7" w:rsidRDefault="00C5223F" w:rsidP="00C522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6121CF6" w14:textId="1028E145" w:rsidR="00C5223F" w:rsidRPr="009259D7" w:rsidRDefault="00C5223F" w:rsidP="00C5223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11,162</w:t>
            </w:r>
          </w:p>
        </w:tc>
      </w:tr>
    </w:tbl>
    <w:p w14:paraId="01AC2694" w14:textId="4450AB6C" w:rsidR="009277F8" w:rsidRPr="009259D7" w:rsidRDefault="009277F8" w:rsidP="001927AE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7"/>
        <w:gridCol w:w="273"/>
        <w:gridCol w:w="990"/>
        <w:gridCol w:w="262"/>
        <w:gridCol w:w="908"/>
        <w:gridCol w:w="262"/>
        <w:gridCol w:w="992"/>
        <w:gridCol w:w="6"/>
        <w:gridCol w:w="264"/>
        <w:gridCol w:w="6"/>
        <w:gridCol w:w="972"/>
        <w:gridCol w:w="12"/>
        <w:gridCol w:w="6"/>
      </w:tblGrid>
      <w:tr w:rsidR="00B061BF" w:rsidRPr="009259D7" w14:paraId="0CDD039E" w14:textId="77777777" w:rsidTr="009277F8">
        <w:trPr>
          <w:gridAfter w:val="2"/>
          <w:wAfter w:w="18" w:type="dxa"/>
          <w:tblHeader/>
        </w:trPr>
        <w:tc>
          <w:tcPr>
            <w:tcW w:w="4497" w:type="dxa"/>
            <w:shd w:val="clear" w:color="auto" w:fill="auto"/>
          </w:tcPr>
          <w:p w14:paraId="23EBA91F" w14:textId="77777777" w:rsidR="00B061BF" w:rsidRPr="009259D7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22C3C2FC" w14:textId="77777777" w:rsidR="00B061BF" w:rsidRPr="009259D7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4B1C0447" w14:textId="77777777" w:rsidR="00B061BF" w:rsidRPr="009259D7" w:rsidRDefault="00B061BF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61BF" w:rsidRPr="009259D7" w14:paraId="779C9305" w14:textId="77777777" w:rsidTr="009277F8">
        <w:trPr>
          <w:gridAfter w:val="1"/>
          <w:wAfter w:w="6" w:type="dxa"/>
          <w:tblHeader/>
        </w:trPr>
        <w:tc>
          <w:tcPr>
            <w:tcW w:w="4497" w:type="dxa"/>
            <w:shd w:val="clear" w:color="auto" w:fill="auto"/>
          </w:tcPr>
          <w:p w14:paraId="15E0867D" w14:textId="77777777" w:rsidR="00B061BF" w:rsidRPr="009259D7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19424D4" w14:textId="77777777" w:rsidR="00B061BF" w:rsidRPr="009259D7" w:rsidRDefault="00B061B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55B46F" w14:textId="77777777" w:rsidR="00B061BF" w:rsidRPr="009259D7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1F7AA83" w14:textId="77777777" w:rsidR="00B061BF" w:rsidRPr="009259D7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555987" w14:textId="77777777" w:rsidR="00B061BF" w:rsidRPr="009259D7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76586648" w14:textId="77777777" w:rsidR="00B061BF" w:rsidRPr="009259D7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58DAFB" w14:textId="77777777" w:rsidR="00B061BF" w:rsidRPr="009259D7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3D5AEB8" w14:textId="77777777" w:rsidR="00B061BF" w:rsidRPr="009259D7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C5E75" w:rsidRPr="009259D7" w14:paraId="512AC980" w14:textId="77777777" w:rsidTr="009277F8">
        <w:trPr>
          <w:tblHeader/>
        </w:trPr>
        <w:tc>
          <w:tcPr>
            <w:tcW w:w="4497" w:type="dxa"/>
            <w:shd w:val="clear" w:color="auto" w:fill="auto"/>
          </w:tcPr>
          <w:p w14:paraId="49AC8CCF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7BA2C886" w14:textId="77777777" w:rsidR="002C5E75" w:rsidRPr="009259D7" w:rsidRDefault="002C5E75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F3A907" w14:textId="0C70D8C6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14:paraId="54A83E32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5566D709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65544A0F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DAA20D3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BA36C3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CD3B746" w14:textId="1B0691B3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C5E75" w:rsidRPr="009259D7" w14:paraId="60ED96B2" w14:textId="77777777" w:rsidTr="009277F8">
        <w:trPr>
          <w:tblHeader/>
        </w:trPr>
        <w:tc>
          <w:tcPr>
            <w:tcW w:w="4497" w:type="dxa"/>
            <w:shd w:val="clear" w:color="auto" w:fill="auto"/>
          </w:tcPr>
          <w:p w14:paraId="718121DE" w14:textId="1FDF5001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1FD30D9" w14:textId="77777777" w:rsidR="002C5E75" w:rsidRPr="009259D7" w:rsidRDefault="002C5E75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479739" w14:textId="0A0565A3" w:rsidR="002C5E75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5E7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  <w:shd w:val="clear" w:color="auto" w:fill="auto"/>
          </w:tcPr>
          <w:p w14:paraId="7A814DDB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4D94CDD5" w14:textId="25322DFE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60A94735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91DAC7F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6F61B8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604CB06" w14:textId="0D7FDE26" w:rsidR="002C5E75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C5E7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C5E7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C5E75" w:rsidRPr="009259D7" w14:paraId="59FDDD62" w14:textId="77777777" w:rsidTr="009277F8">
        <w:trPr>
          <w:gridAfter w:val="2"/>
          <w:wAfter w:w="18" w:type="dxa"/>
          <w:tblHeader/>
        </w:trPr>
        <w:tc>
          <w:tcPr>
            <w:tcW w:w="4497" w:type="dxa"/>
            <w:shd w:val="clear" w:color="auto" w:fill="auto"/>
          </w:tcPr>
          <w:p w14:paraId="15BB0BA0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3B9AE40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455E9EC6" w14:textId="77777777" w:rsidR="002C5E75" w:rsidRPr="009259D7" w:rsidRDefault="002C5E75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5E75" w:rsidRPr="009259D7" w14:paraId="69952A1C" w14:textId="77777777" w:rsidTr="009277F8">
        <w:trPr>
          <w:gridAfter w:val="2"/>
          <w:wAfter w:w="18" w:type="dxa"/>
        </w:trPr>
        <w:tc>
          <w:tcPr>
            <w:tcW w:w="4497" w:type="dxa"/>
            <w:shd w:val="clear" w:color="auto" w:fill="auto"/>
          </w:tcPr>
          <w:p w14:paraId="5C176303" w14:textId="262721DE" w:rsidR="002C5E75" w:rsidRPr="009259D7" w:rsidRDefault="009277F8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45673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83E5D09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5B83C7CF" w14:textId="77777777" w:rsidR="002C5E75" w:rsidRPr="009259D7" w:rsidRDefault="002C5E75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C5E75" w:rsidRPr="009259D7" w14:paraId="0FD4A65C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7B22CF11" w14:textId="77777777" w:rsidR="002C5E75" w:rsidRPr="009259D7" w:rsidRDefault="002C5E75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16EB08C" w14:textId="77777777" w:rsidR="002C5E75" w:rsidRPr="009259D7" w:rsidRDefault="002C5E75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779798" w14:textId="77777777" w:rsidR="002C5E75" w:rsidRPr="009259D7" w:rsidRDefault="002C5E7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CFF668F" w14:textId="77777777" w:rsidR="002C5E75" w:rsidRPr="009259D7" w:rsidRDefault="002C5E7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D0E2DBE" w14:textId="77777777" w:rsidR="002C5E75" w:rsidRPr="009259D7" w:rsidRDefault="002C5E7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3FD8D2D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11DF3EA" w14:textId="77777777" w:rsidR="002C5E75" w:rsidRPr="009259D7" w:rsidRDefault="002C5E7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234447" w14:textId="77777777" w:rsidR="002C5E75" w:rsidRPr="009259D7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4FF43B1" w14:textId="77777777" w:rsidR="002C5E75" w:rsidRPr="009259D7" w:rsidRDefault="002C5E7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5673" w:rsidRPr="009259D7" w14:paraId="42D9C04C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6BFECEB7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294D44A2" w14:textId="77777777" w:rsidR="00E45673" w:rsidRPr="009259D7" w:rsidRDefault="00E45673" w:rsidP="00E4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4EC1F6" w14:textId="42F75F8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262" w:type="dxa"/>
            <w:shd w:val="clear" w:color="auto" w:fill="auto"/>
          </w:tcPr>
          <w:p w14:paraId="2C73BC4E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F0BD02E" w14:textId="68790DCA" w:rsidR="00E45673" w:rsidRPr="009259D7" w:rsidRDefault="00130F71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3E585E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9D0D819" w14:textId="7D508296" w:rsidR="00E45673" w:rsidRPr="009259D7" w:rsidRDefault="00130F71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FF41FF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A93CAD8" w14:textId="4E317DF1" w:rsidR="00E45673" w:rsidRPr="009259D7" w:rsidRDefault="00130F71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E45673" w:rsidRPr="009259D7" w14:paraId="0FFB9819" w14:textId="77777777" w:rsidTr="00E45673">
        <w:trPr>
          <w:trHeight w:val="181"/>
        </w:trPr>
        <w:tc>
          <w:tcPr>
            <w:tcW w:w="4497" w:type="dxa"/>
            <w:shd w:val="clear" w:color="auto" w:fill="auto"/>
          </w:tcPr>
          <w:p w14:paraId="36B2F8CE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AFFBE79" w14:textId="77777777" w:rsidR="00E45673" w:rsidRPr="009259D7" w:rsidRDefault="00E45673" w:rsidP="00E4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3ACDF3" w14:textId="27189F9A" w:rsidR="00E45673" w:rsidRPr="009259D7" w:rsidRDefault="00E45673" w:rsidP="00E45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262" w:type="dxa"/>
            <w:shd w:val="clear" w:color="auto" w:fill="auto"/>
          </w:tcPr>
          <w:p w14:paraId="3AFB9A46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15A55B5" w14:textId="0712F513" w:rsidR="00E45673" w:rsidRPr="009259D7" w:rsidRDefault="00130F71" w:rsidP="00E4567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6196D845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2F3AEE6" w14:textId="14AEA689" w:rsidR="00E45673" w:rsidRPr="009259D7" w:rsidRDefault="00130F71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89939C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DF08A6E" w14:textId="3E10AD96" w:rsidR="00E45673" w:rsidRPr="009259D7" w:rsidRDefault="00130F71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</w:tr>
      <w:tr w:rsidR="00E45673" w:rsidRPr="009259D7" w14:paraId="7FA7E167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4206AD8E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153CFC73" w14:textId="77777777" w:rsidR="00E45673" w:rsidRPr="009259D7" w:rsidRDefault="00E45673" w:rsidP="00E4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D95C7" w14:textId="76AF9D73" w:rsidR="00E45673" w:rsidRPr="009259D7" w:rsidRDefault="00E45673" w:rsidP="00E45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4,564</w:t>
            </w:r>
          </w:p>
        </w:tc>
        <w:tc>
          <w:tcPr>
            <w:tcW w:w="262" w:type="dxa"/>
            <w:shd w:val="clear" w:color="auto" w:fill="auto"/>
          </w:tcPr>
          <w:p w14:paraId="2157D082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0E6BD34" w14:textId="7DC9A727" w:rsidR="00E45673" w:rsidRPr="009259D7" w:rsidRDefault="001E263E" w:rsidP="00E4567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62" w:type="dxa"/>
            <w:shd w:val="clear" w:color="auto" w:fill="auto"/>
          </w:tcPr>
          <w:p w14:paraId="6EF553A5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496E663" w14:textId="0B379AEF" w:rsidR="00E45673" w:rsidRPr="009259D7" w:rsidRDefault="00130F71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115123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F627823" w14:textId="4557461F" w:rsidR="00E45673" w:rsidRPr="009259D7" w:rsidRDefault="001E263E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4,892</w:t>
            </w:r>
          </w:p>
        </w:tc>
      </w:tr>
      <w:tr w:rsidR="00E45673" w:rsidRPr="009259D7" w14:paraId="4E50E15B" w14:textId="77777777" w:rsidTr="009277F8">
        <w:tc>
          <w:tcPr>
            <w:tcW w:w="4497" w:type="dxa"/>
          </w:tcPr>
          <w:p w14:paraId="667F3503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39219306" w14:textId="77777777" w:rsidR="00E45673" w:rsidRPr="009259D7" w:rsidRDefault="00E45673" w:rsidP="00E4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122C56" w14:textId="4A38420F" w:rsidR="00E45673" w:rsidRPr="009259D7" w:rsidRDefault="00E45673" w:rsidP="00E45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262" w:type="dxa"/>
            <w:shd w:val="clear" w:color="auto" w:fill="auto"/>
          </w:tcPr>
          <w:p w14:paraId="4C3BD34E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E263F0A" w14:textId="114F9E68" w:rsidR="00E45673" w:rsidRPr="009259D7" w:rsidRDefault="001E263E" w:rsidP="00E4567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(540)</w:t>
            </w:r>
          </w:p>
        </w:tc>
        <w:tc>
          <w:tcPr>
            <w:tcW w:w="262" w:type="dxa"/>
            <w:shd w:val="clear" w:color="auto" w:fill="auto"/>
          </w:tcPr>
          <w:p w14:paraId="0C4D2519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694E7FB" w14:textId="6F3F6909" w:rsidR="00E45673" w:rsidRPr="009259D7" w:rsidRDefault="00130F71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944EFE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9A732B3" w14:textId="59A402CC" w:rsidR="00E45673" w:rsidRPr="009259D7" w:rsidRDefault="001E263E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E45673" w:rsidRPr="009259D7" w14:paraId="4F85C887" w14:textId="77777777" w:rsidTr="004D2A8E">
        <w:tc>
          <w:tcPr>
            <w:tcW w:w="4497" w:type="dxa"/>
          </w:tcPr>
          <w:p w14:paraId="2B120D17" w14:textId="0D31952F" w:rsidR="00E45673" w:rsidRPr="009259D7" w:rsidRDefault="00E45673" w:rsidP="00E4567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E8D01AC" w14:textId="77777777" w:rsidR="00E45673" w:rsidRPr="009259D7" w:rsidRDefault="00E45673" w:rsidP="00E4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8606EA" w14:textId="6B4B07E6" w:rsidR="00E45673" w:rsidRPr="009259D7" w:rsidRDefault="00E45673" w:rsidP="00E45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1,241</w:t>
            </w:r>
          </w:p>
        </w:tc>
        <w:tc>
          <w:tcPr>
            <w:tcW w:w="262" w:type="dxa"/>
            <w:shd w:val="clear" w:color="auto" w:fill="auto"/>
          </w:tcPr>
          <w:p w14:paraId="5AC41A58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30338BEB" w14:textId="7DCA01A3" w:rsidR="00E45673" w:rsidRPr="009259D7" w:rsidRDefault="001E263E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262" w:type="dxa"/>
            <w:shd w:val="clear" w:color="auto" w:fill="auto"/>
          </w:tcPr>
          <w:p w14:paraId="448B8A11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C83E5" w14:textId="6EAD7088" w:rsidR="00E45673" w:rsidRPr="009259D7" w:rsidRDefault="00130F71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9CBA3E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A18C08" w14:textId="718D67A3" w:rsidR="00E45673" w:rsidRPr="009259D7" w:rsidRDefault="001E263E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A63A00" w:rsidRPr="009259D7" w14:paraId="5768E1A1" w14:textId="77777777" w:rsidTr="004D2A8E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0FE24238" w14:textId="77777777" w:rsidR="00A63A00" w:rsidRPr="009259D7" w:rsidRDefault="00A63A00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30FDE" w14:textId="5D6B74BE" w:rsidR="00A63A00" w:rsidRPr="009259D7" w:rsidRDefault="00E45673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7,814</w:t>
            </w:r>
          </w:p>
        </w:tc>
        <w:tc>
          <w:tcPr>
            <w:tcW w:w="262" w:type="dxa"/>
            <w:shd w:val="clear" w:color="auto" w:fill="auto"/>
          </w:tcPr>
          <w:p w14:paraId="5454BA53" w14:textId="77777777" w:rsidR="00A63A00" w:rsidRPr="009259D7" w:rsidRDefault="00A63A00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CD399" w14:textId="150AE551" w:rsidR="00A63A00" w:rsidRPr="009259D7" w:rsidRDefault="00130F71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</w:t>
            </w: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CCE7F6E" w14:textId="77777777" w:rsidR="00A63A00" w:rsidRPr="009259D7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B798C" w14:textId="0EC311C3" w:rsidR="00A63A00" w:rsidRPr="009259D7" w:rsidRDefault="00130F71" w:rsidP="001927AE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72E0DA" w14:textId="77777777" w:rsidR="00A63A00" w:rsidRPr="009259D7" w:rsidRDefault="00A63A00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8E1BD" w14:textId="03F832FC" w:rsidR="00A63A00" w:rsidRPr="009259D7" w:rsidRDefault="00130F71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7,522</w:t>
            </w:r>
          </w:p>
        </w:tc>
      </w:tr>
      <w:tr w:rsidR="009277F8" w:rsidRPr="009259D7" w14:paraId="5B4159A4" w14:textId="77777777" w:rsidTr="004D2A8E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35EEC7E8" w14:textId="77777777" w:rsidR="009277F8" w:rsidRPr="009259D7" w:rsidRDefault="009277F8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77EA65" w14:textId="77777777" w:rsidR="009277F8" w:rsidRPr="009259D7" w:rsidRDefault="009277F8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2767F9BD" w14:textId="77777777" w:rsidR="009277F8" w:rsidRPr="009259D7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AE4815B" w14:textId="77777777" w:rsidR="009277F8" w:rsidRPr="009259D7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B4354A8" w14:textId="77777777" w:rsidR="009277F8" w:rsidRPr="009259D7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1136748" w14:textId="77777777" w:rsidR="009277F8" w:rsidRPr="009259D7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06DFC1D" w14:textId="77777777" w:rsidR="009277F8" w:rsidRPr="009259D7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66DBEE7" w14:textId="77777777" w:rsidR="009277F8" w:rsidRPr="009259D7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277F8" w:rsidRPr="009259D7" w14:paraId="7D6AC5AD" w14:textId="77777777" w:rsidTr="009277F8">
        <w:trPr>
          <w:gridAfter w:val="2"/>
          <w:wAfter w:w="18" w:type="dxa"/>
        </w:trPr>
        <w:tc>
          <w:tcPr>
            <w:tcW w:w="4497" w:type="dxa"/>
            <w:shd w:val="clear" w:color="auto" w:fill="auto"/>
          </w:tcPr>
          <w:p w14:paraId="6A9E8523" w14:textId="47CF7A16" w:rsidR="009277F8" w:rsidRPr="009259D7" w:rsidRDefault="009277F8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45673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5E666D73" w14:textId="77777777" w:rsidR="009277F8" w:rsidRPr="009259D7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1A81B789" w14:textId="77777777" w:rsidR="009277F8" w:rsidRPr="009259D7" w:rsidRDefault="009277F8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277F8" w:rsidRPr="009259D7" w14:paraId="2A85B9ED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042E85EC" w14:textId="77777777" w:rsidR="009277F8" w:rsidRPr="009259D7" w:rsidRDefault="009277F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7D45CD2" w14:textId="77777777" w:rsidR="009277F8" w:rsidRPr="009259D7" w:rsidRDefault="009277F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F98C99" w14:textId="77777777" w:rsidR="009277F8" w:rsidRPr="009259D7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893BF26" w14:textId="77777777" w:rsidR="009277F8" w:rsidRPr="009259D7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718C821" w14:textId="77777777" w:rsidR="009277F8" w:rsidRPr="009259D7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CC28417" w14:textId="77777777" w:rsidR="009277F8" w:rsidRPr="009259D7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D5221A0" w14:textId="77777777" w:rsidR="009277F8" w:rsidRPr="009259D7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E0C499" w14:textId="77777777" w:rsidR="009277F8" w:rsidRPr="009259D7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33E31ABE" w14:textId="77777777" w:rsidR="009277F8" w:rsidRPr="009259D7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5673" w:rsidRPr="009259D7" w14:paraId="4A4E0D96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673A76D6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8EDE35B" w14:textId="77777777" w:rsidR="00E45673" w:rsidRPr="009259D7" w:rsidRDefault="00E45673" w:rsidP="00E4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7FE4F" w14:textId="487E11AD" w:rsidR="00E45673" w:rsidRPr="009259D7" w:rsidRDefault="00E45673" w:rsidP="00E45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262" w:type="dxa"/>
            <w:shd w:val="clear" w:color="auto" w:fill="auto"/>
          </w:tcPr>
          <w:p w14:paraId="24241E41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8A95944" w14:textId="67DB8514" w:rsidR="00E45673" w:rsidRPr="009259D7" w:rsidRDefault="00E45673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D23B47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338E7C4" w14:textId="25FECCA8" w:rsidR="00E45673" w:rsidRPr="009259D7" w:rsidRDefault="00E45673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1FFCEE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B370F2D" w14:textId="413F25B0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E45673" w:rsidRPr="009259D7" w14:paraId="3AB3BFF8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2F6BFDF9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5CFB0210" w14:textId="77777777" w:rsidR="00E45673" w:rsidRPr="009259D7" w:rsidRDefault="00E45673" w:rsidP="00E4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8AFA07" w14:textId="3B9ACA6F" w:rsidR="00E45673" w:rsidRPr="009259D7" w:rsidRDefault="00E45673" w:rsidP="00E45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14:paraId="02A6ACB2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F3BED73" w14:textId="2079B04F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491124E1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1C09CE3" w14:textId="40F17F9E" w:rsidR="00E45673" w:rsidRPr="009259D7" w:rsidRDefault="00E45673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4F7F70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5D8D6C3" w14:textId="6F261C6A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  <w:tr w:rsidR="00E45673" w:rsidRPr="009259D7" w14:paraId="430E83E9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1CD871BA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368F9DE0" w14:textId="77777777" w:rsidR="00E45673" w:rsidRPr="009259D7" w:rsidRDefault="00E45673" w:rsidP="00E4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A861C8" w14:textId="0546A1DB" w:rsidR="00E45673" w:rsidRPr="009259D7" w:rsidRDefault="00E45673" w:rsidP="00E45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262" w:type="dxa"/>
            <w:shd w:val="clear" w:color="auto" w:fill="auto"/>
          </w:tcPr>
          <w:p w14:paraId="5CBC1377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643A5F5" w14:textId="26AF2D89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(820)</w:t>
            </w:r>
          </w:p>
        </w:tc>
        <w:tc>
          <w:tcPr>
            <w:tcW w:w="262" w:type="dxa"/>
            <w:shd w:val="clear" w:color="auto" w:fill="auto"/>
          </w:tcPr>
          <w:p w14:paraId="5C4266CB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A6E5BD3" w14:textId="2ED0197B" w:rsidR="00E45673" w:rsidRPr="009259D7" w:rsidRDefault="00E45673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C5A4EF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7556B9F" w14:textId="23C4BDD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4,564</w:t>
            </w:r>
          </w:p>
        </w:tc>
      </w:tr>
      <w:tr w:rsidR="00E45673" w:rsidRPr="009259D7" w14:paraId="687DFCBA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6DDCB74D" w14:textId="0FB52C70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770EC00" w14:textId="77777777" w:rsidR="00E45673" w:rsidRPr="009259D7" w:rsidRDefault="00E45673" w:rsidP="00E4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1A8C8C" w14:textId="4DB39555" w:rsidR="00E45673" w:rsidRPr="009259D7" w:rsidRDefault="00E45673" w:rsidP="00E45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  <w:tc>
          <w:tcPr>
            <w:tcW w:w="262" w:type="dxa"/>
            <w:shd w:val="clear" w:color="auto" w:fill="auto"/>
          </w:tcPr>
          <w:p w14:paraId="5F8EBAD0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1A1A33F" w14:textId="7D74B401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(949)</w:t>
            </w:r>
          </w:p>
        </w:tc>
        <w:tc>
          <w:tcPr>
            <w:tcW w:w="262" w:type="dxa"/>
            <w:shd w:val="clear" w:color="auto" w:fill="auto"/>
          </w:tcPr>
          <w:p w14:paraId="310047A8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2C9D278" w14:textId="012A95E2" w:rsidR="00E45673" w:rsidRPr="009259D7" w:rsidRDefault="00E45673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9C3427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A898346" w14:textId="59C4BAF8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</w:tr>
      <w:tr w:rsidR="00E45673" w:rsidRPr="009259D7" w14:paraId="556A95F9" w14:textId="77777777" w:rsidTr="004D2A8E">
        <w:tc>
          <w:tcPr>
            <w:tcW w:w="4497" w:type="dxa"/>
          </w:tcPr>
          <w:p w14:paraId="02E07629" w14:textId="77777777" w:rsidR="00E45673" w:rsidRPr="009259D7" w:rsidRDefault="00E45673" w:rsidP="00E4567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7821A236" w14:textId="77777777" w:rsidR="00E45673" w:rsidRPr="009259D7" w:rsidRDefault="00E45673" w:rsidP="00E4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58EEFA" w14:textId="6856664B" w:rsidR="00E45673" w:rsidRPr="009259D7" w:rsidRDefault="00E45673" w:rsidP="00E45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</w:p>
        </w:tc>
        <w:tc>
          <w:tcPr>
            <w:tcW w:w="262" w:type="dxa"/>
            <w:shd w:val="clear" w:color="auto" w:fill="auto"/>
          </w:tcPr>
          <w:p w14:paraId="17D4B2E2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55DF3535" w14:textId="58BCE7DD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(1,109)</w:t>
            </w:r>
          </w:p>
        </w:tc>
        <w:tc>
          <w:tcPr>
            <w:tcW w:w="262" w:type="dxa"/>
            <w:shd w:val="clear" w:color="auto" w:fill="auto"/>
          </w:tcPr>
          <w:p w14:paraId="6F09196D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16F5F" w14:textId="4DD221DC" w:rsidR="00E45673" w:rsidRPr="009259D7" w:rsidRDefault="00E45673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BA6441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A4FC29" w14:textId="23B7DA4E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1,241</w:t>
            </w:r>
          </w:p>
        </w:tc>
      </w:tr>
      <w:tr w:rsidR="00E45673" w:rsidRPr="009259D7" w14:paraId="230AB7C9" w14:textId="77777777" w:rsidTr="004D2A8E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75084CA4" w14:textId="77777777" w:rsidR="00E45673" w:rsidRPr="009259D7" w:rsidRDefault="00E45673" w:rsidP="00E456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131F4" w14:textId="289991C5" w:rsidR="00E45673" w:rsidRPr="009259D7" w:rsidRDefault="00E45673" w:rsidP="00E45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10,688</w:t>
            </w:r>
          </w:p>
        </w:tc>
        <w:tc>
          <w:tcPr>
            <w:tcW w:w="262" w:type="dxa"/>
            <w:shd w:val="clear" w:color="auto" w:fill="auto"/>
          </w:tcPr>
          <w:p w14:paraId="43963994" w14:textId="77777777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BB7BB" w14:textId="33578229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(2,874)</w:t>
            </w:r>
          </w:p>
        </w:tc>
        <w:tc>
          <w:tcPr>
            <w:tcW w:w="262" w:type="dxa"/>
            <w:shd w:val="clear" w:color="auto" w:fill="auto"/>
          </w:tcPr>
          <w:p w14:paraId="29348063" w14:textId="77777777" w:rsidR="00E45673" w:rsidRPr="009259D7" w:rsidRDefault="00E45673" w:rsidP="00E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E2EC1" w14:textId="2AF3DBA9" w:rsidR="00E45673" w:rsidRPr="009259D7" w:rsidRDefault="00E45673" w:rsidP="00E4567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C48552" w14:textId="77777777" w:rsidR="00E45673" w:rsidRPr="009259D7" w:rsidRDefault="00E45673" w:rsidP="00E4567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B6126" w14:textId="48246E5A" w:rsidR="00E45673" w:rsidRPr="009259D7" w:rsidRDefault="00E45673" w:rsidP="00E456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7,814</w:t>
            </w:r>
          </w:p>
        </w:tc>
      </w:tr>
    </w:tbl>
    <w:p w14:paraId="36D02C41" w14:textId="6B3E7C4C" w:rsidR="009277F8" w:rsidRPr="009259D7" w:rsidRDefault="009277F8" w:rsidP="001927AE">
      <w:pPr>
        <w:pStyle w:val="ListParagraph"/>
        <w:spacing w:line="240" w:lineRule="auto"/>
        <w:ind w:left="540"/>
        <w:jc w:val="thaiDistribute"/>
        <w:rPr>
          <w:sz w:val="28"/>
          <w:szCs w:val="28"/>
          <w:lang w:eastAsia="x-none"/>
        </w:rPr>
      </w:pPr>
    </w:p>
    <w:p w14:paraId="52D938DB" w14:textId="605889D7" w:rsidR="009F53C1" w:rsidRPr="009259D7" w:rsidRDefault="007E56DD" w:rsidP="001927A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7023F4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3F66C1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F53C1" w:rsidRPr="009259D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กำไรต่อหุ้นขั้นพื้นฐาน</w:t>
      </w:r>
    </w:p>
    <w:p w14:paraId="72671C92" w14:textId="77777777" w:rsidR="009F53C1" w:rsidRPr="009259D7" w:rsidRDefault="009F53C1" w:rsidP="001927A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78C00645" w14:textId="0E2FA668" w:rsidR="009F53C1" w:rsidRPr="009259D7" w:rsidRDefault="009F53C1" w:rsidP="001927A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กำไรต่อหุ้นขั้นพื้นฐานสำหรับปีสิ้นสุดวันที่ </w:t>
      </w:r>
      <w:r w:rsidR="007E56DD" w:rsidRPr="009259D7">
        <w:rPr>
          <w:rFonts w:asciiTheme="majorBidi" w:hAnsiTheme="majorBidi" w:cstheme="majorBidi"/>
          <w:sz w:val="28"/>
          <w:szCs w:val="28"/>
        </w:rPr>
        <w:t>31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351CF6" w:rsidRPr="009259D7">
        <w:rPr>
          <w:rFonts w:asciiTheme="majorBidi" w:hAnsiTheme="majorBidi" w:cstheme="majorBidi"/>
          <w:sz w:val="28"/>
          <w:szCs w:val="28"/>
        </w:rPr>
        <w:t>6</w:t>
      </w:r>
      <w:r w:rsidR="00117649"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="00117649" w:rsidRPr="009259D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9259D7">
        <w:rPr>
          <w:rFonts w:asciiTheme="majorBidi" w:hAnsiTheme="majorBidi" w:cstheme="majorBidi"/>
          <w:sz w:val="28"/>
          <w:szCs w:val="28"/>
        </w:rPr>
        <w:t>256</w:t>
      </w:r>
      <w:r w:rsidR="00351CF6" w:rsidRPr="009259D7">
        <w:rPr>
          <w:rFonts w:asciiTheme="majorBidi" w:hAnsiTheme="majorBidi" w:cstheme="majorBidi"/>
          <w:sz w:val="28"/>
          <w:szCs w:val="28"/>
        </w:rPr>
        <w:t>5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68EC7E3" w14:textId="706C9D47" w:rsidR="00806E33" w:rsidRPr="009259D7" w:rsidRDefault="0080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9259D7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054" w:type="dxa"/>
        <w:tblInd w:w="450" w:type="dxa"/>
        <w:tblLook w:val="01E0" w:firstRow="1" w:lastRow="1" w:firstColumn="1" w:lastColumn="1" w:noHBand="0" w:noVBand="0"/>
      </w:tblPr>
      <w:tblGrid>
        <w:gridCol w:w="3780"/>
        <w:gridCol w:w="307"/>
        <w:gridCol w:w="1041"/>
        <w:gridCol w:w="292"/>
        <w:gridCol w:w="988"/>
        <w:gridCol w:w="291"/>
        <w:gridCol w:w="1059"/>
        <w:gridCol w:w="291"/>
        <w:gridCol w:w="1005"/>
      </w:tblGrid>
      <w:tr w:rsidR="00E14E35" w:rsidRPr="009259D7" w14:paraId="1F09937A" w14:textId="77777777" w:rsidTr="00DB0DBA">
        <w:trPr>
          <w:tblHeader/>
        </w:trPr>
        <w:tc>
          <w:tcPr>
            <w:tcW w:w="3780" w:type="dxa"/>
            <w:shd w:val="clear" w:color="auto" w:fill="auto"/>
          </w:tcPr>
          <w:p w14:paraId="3E489BF5" w14:textId="77777777" w:rsidR="00E14E35" w:rsidRPr="009259D7" w:rsidRDefault="00E14E35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0293EAA3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7F9D2084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49F555BA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14:paraId="63E68F05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E35" w:rsidRPr="009259D7" w14:paraId="3312174E" w14:textId="77777777" w:rsidTr="00806E33">
        <w:trPr>
          <w:tblHeader/>
        </w:trPr>
        <w:tc>
          <w:tcPr>
            <w:tcW w:w="3780" w:type="dxa"/>
            <w:shd w:val="clear" w:color="auto" w:fill="auto"/>
          </w:tcPr>
          <w:p w14:paraId="4D6B6EEF" w14:textId="1F1981DA" w:rsidR="00E14E35" w:rsidRPr="009259D7" w:rsidRDefault="00E14E35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" w:type="dxa"/>
            <w:shd w:val="clear" w:color="auto" w:fill="auto"/>
          </w:tcPr>
          <w:p w14:paraId="2D8BA8D5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1D8BD55" w14:textId="0325DBCA" w:rsidR="00E14E35" w:rsidRPr="009259D7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256</w:t>
            </w:r>
            <w:r w:rsidR="00806E33" w:rsidRPr="009259D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92" w:type="dxa"/>
            <w:shd w:val="clear" w:color="auto" w:fill="auto"/>
          </w:tcPr>
          <w:p w14:paraId="52E44A6F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B085506" w14:textId="2BE7CA40" w:rsidR="00E14E35" w:rsidRPr="009259D7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256</w:t>
            </w:r>
            <w:r w:rsidR="00806E33" w:rsidRPr="009259D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91" w:type="dxa"/>
            <w:shd w:val="clear" w:color="auto" w:fill="auto"/>
          </w:tcPr>
          <w:p w14:paraId="29B292B6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42B30731" w14:textId="16144B6B" w:rsidR="00E14E35" w:rsidRPr="009259D7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256</w:t>
            </w:r>
            <w:r w:rsidR="00806E33" w:rsidRPr="009259D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91" w:type="dxa"/>
            <w:shd w:val="clear" w:color="auto" w:fill="auto"/>
          </w:tcPr>
          <w:p w14:paraId="6927A9AE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1A571F8" w14:textId="008C4251" w:rsidR="00E14E35" w:rsidRPr="009259D7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Fonts w:ascii="Angsana New" w:hAnsi="Angsana New"/>
                <w:sz w:val="28"/>
                <w:szCs w:val="28"/>
              </w:rPr>
              <w:t>256</w:t>
            </w:r>
            <w:r w:rsidR="00806E33" w:rsidRPr="009259D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14E35" w:rsidRPr="009259D7" w14:paraId="47ABCD2F" w14:textId="77777777" w:rsidTr="00DB0DBA">
        <w:trPr>
          <w:tblHeader/>
        </w:trPr>
        <w:tc>
          <w:tcPr>
            <w:tcW w:w="3780" w:type="dxa"/>
            <w:shd w:val="clear" w:color="auto" w:fill="auto"/>
          </w:tcPr>
          <w:p w14:paraId="5814C781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3036743C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7" w:type="dxa"/>
            <w:gridSpan w:val="7"/>
            <w:shd w:val="clear" w:color="auto" w:fill="auto"/>
          </w:tcPr>
          <w:p w14:paraId="3415E981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259D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259D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9259D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Pr="009259D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9259D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14E35" w:rsidRPr="009259D7" w14:paraId="63955C27" w14:textId="77777777" w:rsidTr="00806E33">
        <w:tc>
          <w:tcPr>
            <w:tcW w:w="3780" w:type="dxa"/>
            <w:shd w:val="clear" w:color="auto" w:fill="auto"/>
          </w:tcPr>
          <w:p w14:paraId="24EB5D51" w14:textId="77777777" w:rsidR="00E14E35" w:rsidRPr="009259D7" w:rsidRDefault="00E14E35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9259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9259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9259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307" w:type="dxa"/>
            <w:shd w:val="clear" w:color="auto" w:fill="auto"/>
          </w:tcPr>
          <w:p w14:paraId="7467ACB6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859BC7A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35A05FA0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48145A7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4E5A1147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055A310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205D8796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F275930" w14:textId="77777777" w:rsidR="00E14E35" w:rsidRPr="009259D7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9B3" w:rsidRPr="009259D7" w14:paraId="08849895" w14:textId="77777777" w:rsidTr="00806E33">
        <w:tc>
          <w:tcPr>
            <w:tcW w:w="3780" w:type="dxa"/>
            <w:shd w:val="clear" w:color="auto" w:fill="auto"/>
          </w:tcPr>
          <w:p w14:paraId="73FD3C93" w14:textId="77777777" w:rsidR="005559B3" w:rsidRPr="009259D7" w:rsidRDefault="005559B3" w:rsidP="005559B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9259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307" w:type="dxa"/>
            <w:shd w:val="clear" w:color="auto" w:fill="auto"/>
          </w:tcPr>
          <w:p w14:paraId="5509CFA2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746F59FB" w14:textId="04D28BC8" w:rsidR="001F7179" w:rsidRPr="009259D7" w:rsidRDefault="00E373B7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1F7179"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8,357</w:t>
            </w:r>
          </w:p>
        </w:tc>
        <w:tc>
          <w:tcPr>
            <w:tcW w:w="292" w:type="dxa"/>
            <w:shd w:val="clear" w:color="auto" w:fill="auto"/>
          </w:tcPr>
          <w:p w14:paraId="6EDBF41B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0730AED1" w14:textId="1E7E361A" w:rsidR="005559B3" w:rsidRPr="009259D7" w:rsidRDefault="005559B3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111,909</w:t>
            </w:r>
          </w:p>
        </w:tc>
        <w:tc>
          <w:tcPr>
            <w:tcW w:w="291" w:type="dxa"/>
            <w:shd w:val="clear" w:color="auto" w:fill="auto"/>
          </w:tcPr>
          <w:p w14:paraId="71AF36E7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69DA37D9" w14:textId="58001385" w:rsidR="005559B3" w:rsidRPr="009259D7" w:rsidRDefault="00E373B7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1F7179"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8,357</w:t>
            </w:r>
          </w:p>
        </w:tc>
        <w:tc>
          <w:tcPr>
            <w:tcW w:w="291" w:type="dxa"/>
            <w:shd w:val="clear" w:color="auto" w:fill="auto"/>
          </w:tcPr>
          <w:p w14:paraId="739D6A74" w14:textId="77777777" w:rsidR="005559B3" w:rsidRPr="009259D7" w:rsidRDefault="005559B3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909D02F" w14:textId="08C1D75F" w:rsidR="005559B3" w:rsidRPr="009259D7" w:rsidRDefault="005559B3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111,909</w:t>
            </w:r>
          </w:p>
        </w:tc>
      </w:tr>
      <w:tr w:rsidR="00E31A12" w:rsidRPr="009259D7" w14:paraId="73D37DB7" w14:textId="77777777" w:rsidTr="00E31A12">
        <w:trPr>
          <w:trHeight w:val="287"/>
        </w:trPr>
        <w:tc>
          <w:tcPr>
            <w:tcW w:w="3780" w:type="dxa"/>
            <w:shd w:val="clear" w:color="auto" w:fill="auto"/>
          </w:tcPr>
          <w:p w14:paraId="5C4279C0" w14:textId="77777777" w:rsidR="00E31A12" w:rsidRPr="009259D7" w:rsidRDefault="00E31A12" w:rsidP="005559B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07" w:type="dxa"/>
            <w:shd w:val="clear" w:color="auto" w:fill="auto"/>
          </w:tcPr>
          <w:p w14:paraId="7D459ABB" w14:textId="77777777" w:rsidR="00E31A12" w:rsidRPr="009259D7" w:rsidRDefault="00E31A12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724DEBEB" w14:textId="77777777" w:rsidR="00E31A12" w:rsidRPr="009259D7" w:rsidRDefault="00E31A12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92" w:type="dxa"/>
            <w:shd w:val="clear" w:color="auto" w:fill="auto"/>
          </w:tcPr>
          <w:p w14:paraId="32609D78" w14:textId="77777777" w:rsidR="00E31A12" w:rsidRPr="009259D7" w:rsidRDefault="00E31A12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shd w:val="clear" w:color="auto" w:fill="auto"/>
          </w:tcPr>
          <w:p w14:paraId="3F85CB40" w14:textId="77777777" w:rsidR="00E31A12" w:rsidRPr="009259D7" w:rsidRDefault="00E31A12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91" w:type="dxa"/>
            <w:shd w:val="clear" w:color="auto" w:fill="auto"/>
          </w:tcPr>
          <w:p w14:paraId="0AD33B1B" w14:textId="77777777" w:rsidR="00E31A12" w:rsidRPr="009259D7" w:rsidRDefault="00E31A12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14:paraId="648F4104" w14:textId="77777777" w:rsidR="00E31A12" w:rsidRPr="009259D7" w:rsidRDefault="00E31A12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91" w:type="dxa"/>
            <w:shd w:val="clear" w:color="auto" w:fill="auto"/>
          </w:tcPr>
          <w:p w14:paraId="66BE17DC" w14:textId="77777777" w:rsidR="00E31A12" w:rsidRPr="009259D7" w:rsidRDefault="00E31A12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25A631DC" w14:textId="77777777" w:rsidR="00E31A12" w:rsidRPr="009259D7" w:rsidRDefault="00E31A12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D42088" w:rsidRPr="009259D7" w14:paraId="34A9AE37" w14:textId="77777777" w:rsidTr="00E31A12">
        <w:tc>
          <w:tcPr>
            <w:tcW w:w="3780" w:type="dxa"/>
            <w:shd w:val="clear" w:color="auto" w:fill="auto"/>
          </w:tcPr>
          <w:p w14:paraId="483355FB" w14:textId="5E0A6EB7" w:rsidR="00D42088" w:rsidRPr="009259D7" w:rsidRDefault="00D42088" w:rsidP="005559B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9259D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259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7" w:type="dxa"/>
            <w:shd w:val="clear" w:color="auto" w:fill="auto"/>
          </w:tcPr>
          <w:p w14:paraId="74764B82" w14:textId="77777777" w:rsidR="00D42088" w:rsidRPr="009259D7" w:rsidRDefault="00D42088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793BA572" w14:textId="196EE033" w:rsidR="00D42088" w:rsidRPr="009259D7" w:rsidRDefault="00D42088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92" w:type="dxa"/>
            <w:shd w:val="clear" w:color="auto" w:fill="auto"/>
          </w:tcPr>
          <w:p w14:paraId="004703EC" w14:textId="77777777" w:rsidR="00D42088" w:rsidRPr="009259D7" w:rsidRDefault="00D42088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3F6E31CD" w14:textId="58B90C7A" w:rsidR="00D42088" w:rsidRPr="009259D7" w:rsidRDefault="00D42088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E31A12"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7,005</w:t>
            </w:r>
          </w:p>
        </w:tc>
        <w:tc>
          <w:tcPr>
            <w:tcW w:w="291" w:type="dxa"/>
            <w:shd w:val="clear" w:color="auto" w:fill="auto"/>
          </w:tcPr>
          <w:p w14:paraId="017960BE" w14:textId="77777777" w:rsidR="00D42088" w:rsidRPr="009259D7" w:rsidRDefault="00D42088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2880FDAA" w14:textId="7FE1C37D" w:rsidR="00D42088" w:rsidRPr="009259D7" w:rsidRDefault="00D42088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307,005</w:t>
            </w:r>
          </w:p>
        </w:tc>
        <w:tc>
          <w:tcPr>
            <w:tcW w:w="291" w:type="dxa"/>
            <w:shd w:val="clear" w:color="auto" w:fill="auto"/>
          </w:tcPr>
          <w:p w14:paraId="779035C7" w14:textId="77777777" w:rsidR="00D42088" w:rsidRPr="009259D7" w:rsidRDefault="00D42088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26C0285" w14:textId="3F74BA6A" w:rsidR="00D42088" w:rsidRPr="009259D7" w:rsidRDefault="00D42088" w:rsidP="005559B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307,005</w:t>
            </w:r>
          </w:p>
        </w:tc>
      </w:tr>
      <w:tr w:rsidR="005559B3" w:rsidRPr="009259D7" w14:paraId="384110CC" w14:textId="77777777" w:rsidTr="00806E33">
        <w:tc>
          <w:tcPr>
            <w:tcW w:w="3780" w:type="dxa"/>
            <w:shd w:val="clear" w:color="auto" w:fill="auto"/>
          </w:tcPr>
          <w:p w14:paraId="09BB5617" w14:textId="77777777" w:rsidR="005559B3" w:rsidRPr="009259D7" w:rsidRDefault="005559B3" w:rsidP="005559B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07" w:type="dxa"/>
            <w:shd w:val="clear" w:color="auto" w:fill="auto"/>
          </w:tcPr>
          <w:p w14:paraId="72E2652D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14:paraId="725071B8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shd w:val="clear" w:color="auto" w:fill="auto"/>
          </w:tcPr>
          <w:p w14:paraId="1327A226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72843A7B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auto"/>
          </w:tcPr>
          <w:p w14:paraId="55C4871B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14:paraId="6F7FEB8D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auto"/>
          </w:tcPr>
          <w:p w14:paraId="197C6AC6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5518ECCB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559B3" w:rsidRPr="009259D7" w14:paraId="52DC517F" w14:textId="77777777" w:rsidTr="00806E33">
        <w:trPr>
          <w:trHeight w:val="425"/>
        </w:trPr>
        <w:tc>
          <w:tcPr>
            <w:tcW w:w="3780" w:type="dxa"/>
            <w:shd w:val="clear" w:color="auto" w:fill="auto"/>
          </w:tcPr>
          <w:p w14:paraId="332E2EE9" w14:textId="77777777" w:rsidR="005559B3" w:rsidRPr="009259D7" w:rsidRDefault="005559B3" w:rsidP="005559B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07" w:type="dxa"/>
            <w:shd w:val="clear" w:color="auto" w:fill="auto"/>
          </w:tcPr>
          <w:p w14:paraId="0DCA8175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2CD50CB1" w14:textId="27F9B36A" w:rsidR="005559B3" w:rsidRPr="009259D7" w:rsidRDefault="005559B3" w:rsidP="005559B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E373B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1F7179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92" w:type="dxa"/>
            <w:shd w:val="clear" w:color="auto" w:fill="auto"/>
          </w:tcPr>
          <w:p w14:paraId="0454BC12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41BFA2E1" w14:textId="668F7B74" w:rsidR="005559B3" w:rsidRPr="009259D7" w:rsidRDefault="005559B3" w:rsidP="005559B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0.36</w:t>
            </w:r>
          </w:p>
        </w:tc>
        <w:tc>
          <w:tcPr>
            <w:tcW w:w="291" w:type="dxa"/>
            <w:shd w:val="clear" w:color="auto" w:fill="auto"/>
          </w:tcPr>
          <w:p w14:paraId="6FD86F3F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5D30B819" w14:textId="3B62278B" w:rsidR="005559B3" w:rsidRPr="009259D7" w:rsidRDefault="005559B3" w:rsidP="005559B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</w:t>
            </w:r>
            <w:r w:rsidR="00E373B7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1F7179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91" w:type="dxa"/>
            <w:shd w:val="clear" w:color="auto" w:fill="auto"/>
          </w:tcPr>
          <w:p w14:paraId="31138CCC" w14:textId="77777777" w:rsidR="005559B3" w:rsidRPr="009259D7" w:rsidRDefault="005559B3" w:rsidP="0055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560D2F4C" w14:textId="1E512BAB" w:rsidR="005559B3" w:rsidRPr="009259D7" w:rsidRDefault="005559B3" w:rsidP="005559B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0.36</w:t>
            </w:r>
          </w:p>
        </w:tc>
      </w:tr>
    </w:tbl>
    <w:p w14:paraId="137110F2" w14:textId="77777777" w:rsidR="000C17D8" w:rsidRPr="009259D7" w:rsidRDefault="000C17D8" w:rsidP="001927AE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73A3C9B6" w14:textId="676DD4AD" w:rsidR="00905954" w:rsidRPr="009259D7" w:rsidRDefault="007E56DD" w:rsidP="001927A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9259D7">
        <w:rPr>
          <w:rFonts w:asciiTheme="majorBidi" w:eastAsia="MS Mincho" w:hAnsiTheme="majorBidi" w:cstheme="majorBidi"/>
          <w:sz w:val="28"/>
          <w:szCs w:val="28"/>
        </w:rPr>
        <w:t>2</w:t>
      </w:r>
      <w:r w:rsidR="007023F4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4</w:t>
      </w:r>
      <w:r w:rsidR="003F66C1" w:rsidRPr="009259D7">
        <w:rPr>
          <w:rFonts w:asciiTheme="majorBidi" w:eastAsia="MS Mincho" w:hAnsiTheme="majorBidi" w:cstheme="majorBidi"/>
          <w:sz w:val="28"/>
          <w:szCs w:val="28"/>
        </w:rPr>
        <w:tab/>
      </w:r>
      <w:r w:rsidR="006F219D" w:rsidRPr="009259D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เงินปัน</w:t>
      </w:r>
      <w:r w:rsidR="006F219D" w:rsidRPr="009259D7">
        <w:rPr>
          <w:rFonts w:asciiTheme="majorBidi" w:eastAsia="MS Mincho" w:hAnsiTheme="majorBidi" w:cstheme="majorBidi"/>
          <w:sz w:val="28"/>
          <w:szCs w:val="28"/>
          <w:cs/>
        </w:rPr>
        <w:t>ผ</w:t>
      </w:r>
      <w:r w:rsidR="00A22239" w:rsidRPr="009259D7">
        <w:rPr>
          <w:rFonts w:asciiTheme="majorBidi" w:eastAsia="MS Mincho" w:hAnsiTheme="majorBidi" w:cstheme="majorBidi" w:hint="cs"/>
          <w:sz w:val="28"/>
          <w:szCs w:val="28"/>
          <w:cs/>
        </w:rPr>
        <w:t>ล</w:t>
      </w:r>
    </w:p>
    <w:p w14:paraId="732C0CBE" w14:textId="6040AAFD" w:rsidR="00044AB8" w:rsidRPr="009259D7" w:rsidRDefault="00044AB8" w:rsidP="001927AE">
      <w:pPr>
        <w:spacing w:line="240" w:lineRule="auto"/>
        <w:rPr>
          <w:rFonts w:asciiTheme="majorBidi" w:eastAsia="MS Mincho" w:hAnsiTheme="majorBidi" w:cstheme="majorBidi"/>
          <w:sz w:val="20"/>
          <w:szCs w:val="20"/>
          <w:lang w:val="en-GB"/>
        </w:rPr>
      </w:pPr>
      <w:r w:rsidRPr="009259D7">
        <w:rPr>
          <w:rFonts w:asciiTheme="majorBidi" w:eastAsia="MS Mincho" w:hAnsiTheme="majorBidi" w:cstheme="majorBidi"/>
          <w:sz w:val="20"/>
          <w:szCs w:val="20"/>
          <w:lang w:val="en-GB"/>
        </w:rPr>
        <w:tab/>
      </w:r>
      <w:r w:rsidRPr="009259D7">
        <w:rPr>
          <w:rFonts w:asciiTheme="majorBidi" w:eastAsia="MS Mincho" w:hAnsiTheme="majorBidi" w:cstheme="majorBidi"/>
          <w:sz w:val="20"/>
          <w:szCs w:val="20"/>
          <w:lang w:val="en-GB"/>
        </w:rPr>
        <w:tab/>
      </w:r>
    </w:p>
    <w:p w14:paraId="2BEC9629" w14:textId="21034CDE" w:rsidR="00044AB8" w:rsidRPr="009259D7" w:rsidRDefault="002B2EAF" w:rsidP="001927AE">
      <w:pPr>
        <w:pStyle w:val="ListParagraph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9259D7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เงิน</w:t>
      </w:r>
      <w:r w:rsidRPr="009259D7">
        <w:rPr>
          <w:rFonts w:asciiTheme="majorBidi" w:hAnsiTheme="majorBidi" w:cstheme="majorBidi"/>
          <w:sz w:val="28"/>
          <w:szCs w:val="28"/>
          <w:cs/>
        </w:rPr>
        <w:t>ปัน</w:t>
      </w:r>
      <w:r w:rsidRPr="009259D7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ผลที่บริษัทจ่ายให้ผู้ถือหุ้น มีดังนี้</w:t>
      </w:r>
    </w:p>
    <w:p w14:paraId="7F670E08" w14:textId="77777777" w:rsidR="00044AB8" w:rsidRPr="009259D7" w:rsidRDefault="00044AB8" w:rsidP="001927AE">
      <w:pPr>
        <w:spacing w:line="240" w:lineRule="auto"/>
        <w:rPr>
          <w:rFonts w:asciiTheme="majorBidi" w:eastAsia="MS Mincho" w:hAnsiTheme="majorBidi" w:cstheme="majorBidi"/>
          <w:sz w:val="20"/>
          <w:szCs w:val="20"/>
          <w:cs/>
          <w:lang w:val="en-GB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270"/>
        <w:gridCol w:w="1800"/>
        <w:gridCol w:w="270"/>
        <w:gridCol w:w="1800"/>
        <w:gridCol w:w="316"/>
        <w:gridCol w:w="944"/>
      </w:tblGrid>
      <w:tr w:rsidR="00A75F66" w:rsidRPr="009259D7" w14:paraId="431858D7" w14:textId="77777777" w:rsidTr="000C7B4B">
        <w:trPr>
          <w:tblHeader/>
        </w:trPr>
        <w:tc>
          <w:tcPr>
            <w:tcW w:w="2250" w:type="dxa"/>
            <w:vAlign w:val="bottom"/>
          </w:tcPr>
          <w:p w14:paraId="1DC3C114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9D2D6C8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886B18A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255D0C6" w14:textId="5444F24B" w:rsidR="00A75F66" w:rsidRPr="009259D7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41372D5F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7CD46F7F" w14:textId="741006B4" w:rsidR="00A75F66" w:rsidRPr="009259D7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316" w:type="dxa"/>
          </w:tcPr>
          <w:p w14:paraId="7CC6611B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61884051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75F66" w:rsidRPr="009259D7" w14:paraId="0EBABC15" w14:textId="77777777" w:rsidTr="000C7B4B">
        <w:trPr>
          <w:tblHeader/>
        </w:trPr>
        <w:tc>
          <w:tcPr>
            <w:tcW w:w="2250" w:type="dxa"/>
          </w:tcPr>
          <w:p w14:paraId="1814FBC9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0C1307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42D88D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97A4701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02CA88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5D2093BA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16" w:type="dxa"/>
          </w:tcPr>
          <w:p w14:paraId="45D03BFC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4" w:type="dxa"/>
            <w:hideMark/>
          </w:tcPr>
          <w:p w14:paraId="6099FE39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5F66" w:rsidRPr="009259D7" w14:paraId="7540282B" w14:textId="77777777" w:rsidTr="000C7B4B">
        <w:tc>
          <w:tcPr>
            <w:tcW w:w="2250" w:type="dxa"/>
            <w:hideMark/>
          </w:tcPr>
          <w:p w14:paraId="2CCE3045" w14:textId="24040333" w:rsidR="00A75F66" w:rsidRPr="009259D7" w:rsidRDefault="007E56D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A293F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7D1E9B35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353FC9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DCBB7E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119077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DFE7D7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7ECE0F4C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22DE1E7" w14:textId="77777777" w:rsidR="00A75F66" w:rsidRPr="009259D7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FE4" w:rsidRPr="009259D7" w14:paraId="3081BDF0" w14:textId="77777777" w:rsidTr="000C7B4B">
        <w:tc>
          <w:tcPr>
            <w:tcW w:w="2250" w:type="dxa"/>
          </w:tcPr>
          <w:p w14:paraId="7367A891" w14:textId="4BCC28AD" w:rsidR="00980FE4" w:rsidRPr="009259D7" w:rsidDel="00D81378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6ABAB264" w14:textId="77777777" w:rsidR="00980FE4" w:rsidRPr="009259D7" w:rsidRDefault="00980FE4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5A9FF1" w14:textId="77777777" w:rsidR="00980FE4" w:rsidRPr="009259D7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AB68C76" w14:textId="77777777" w:rsidR="00980FE4" w:rsidRPr="009259D7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74F48" w14:textId="77777777" w:rsidR="00980FE4" w:rsidRPr="009259D7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E92A6A" w14:textId="77777777" w:rsidR="00980FE4" w:rsidRPr="009259D7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380CF342" w14:textId="77777777" w:rsidR="00980FE4" w:rsidRPr="009259D7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63DD0124" w14:textId="77777777" w:rsidR="00980FE4" w:rsidRPr="009259D7" w:rsidRDefault="00980FE4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7B4B" w:rsidRPr="009259D7" w14:paraId="2DBEDFFE" w14:textId="77777777" w:rsidTr="000C7B4B">
        <w:tc>
          <w:tcPr>
            <w:tcW w:w="2250" w:type="dxa"/>
          </w:tcPr>
          <w:p w14:paraId="1E3A05BB" w14:textId="59E75ED3" w:rsidR="000C7B4B" w:rsidRPr="009259D7" w:rsidRDefault="005357FE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32FA8936" w14:textId="60E44FA4" w:rsidR="000C7B4B" w:rsidRPr="009259D7" w:rsidRDefault="00130514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26</w:t>
            </w:r>
            <w:r w:rsidR="00713A13"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13A13"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เมษายน</w:t>
            </w:r>
            <w:r w:rsidR="00713A13"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</w:t>
            </w:r>
            <w:r w:rsidR="00BA293F" w:rsidRPr="009259D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70" w:type="dxa"/>
          </w:tcPr>
          <w:p w14:paraId="506EB1E3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AB2011" w14:textId="4079E0B7" w:rsidR="000C7B4B" w:rsidRPr="009259D7" w:rsidRDefault="00F52DF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พฤษภาคม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</w:t>
            </w:r>
            <w:r w:rsidR="00BA293F" w:rsidRPr="009259D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70" w:type="dxa"/>
          </w:tcPr>
          <w:p w14:paraId="5CF9F468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C221783" w14:textId="54DEFBB4" w:rsidR="007243A0" w:rsidRPr="009259D7" w:rsidRDefault="00130514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0.18</w:t>
            </w:r>
          </w:p>
        </w:tc>
        <w:tc>
          <w:tcPr>
            <w:tcW w:w="316" w:type="dxa"/>
          </w:tcPr>
          <w:p w14:paraId="42ED05B5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1A00DA2E" w14:textId="1369F51C" w:rsidR="000C7B4B" w:rsidRPr="009259D7" w:rsidRDefault="00130514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55.26</w:t>
            </w:r>
          </w:p>
        </w:tc>
      </w:tr>
      <w:tr w:rsidR="000C7B4B" w:rsidRPr="009259D7" w14:paraId="23827162" w14:textId="77777777" w:rsidTr="000C7B4B">
        <w:tc>
          <w:tcPr>
            <w:tcW w:w="2250" w:type="dxa"/>
            <w:hideMark/>
          </w:tcPr>
          <w:p w14:paraId="3951DDE0" w14:textId="68335864" w:rsidR="000C7B4B" w:rsidRPr="009259D7" w:rsidRDefault="005357FE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14B9B5B7" w14:textId="32E460AF" w:rsidR="000C7B4B" w:rsidRPr="009259D7" w:rsidRDefault="00ED42BA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10</w:t>
            </w:r>
            <w:r w:rsidR="00F52DFC"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52DFC"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สิงหาคม </w:t>
            </w:r>
            <w:r w:rsidR="00F52DFC"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BA293F" w:rsidRPr="009259D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  <w:r w:rsidR="00F52DFC" w:rsidRPr="009259D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337CF111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38ECDF" w14:textId="2E35BA07" w:rsidR="000C7B4B" w:rsidRPr="009259D7" w:rsidRDefault="007243A0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กันยายน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BA293F" w:rsidRPr="009259D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70" w:type="dxa"/>
          </w:tcPr>
          <w:p w14:paraId="31E3FCBB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26363FC" w14:textId="59365DA8" w:rsidR="000C7B4B" w:rsidRPr="009259D7" w:rsidRDefault="00ED42BA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0.12</w:t>
            </w:r>
          </w:p>
        </w:tc>
        <w:tc>
          <w:tcPr>
            <w:tcW w:w="316" w:type="dxa"/>
          </w:tcPr>
          <w:p w14:paraId="09FF6A0E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269454B5" w14:textId="69A05F47" w:rsidR="000C7B4B" w:rsidRPr="009259D7" w:rsidRDefault="00ED42BA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36.84</w:t>
            </w:r>
          </w:p>
        </w:tc>
      </w:tr>
      <w:tr w:rsidR="000C7B4B" w:rsidRPr="009259D7" w14:paraId="76898A2E" w14:textId="77777777" w:rsidTr="000C7B4B">
        <w:tc>
          <w:tcPr>
            <w:tcW w:w="2250" w:type="dxa"/>
          </w:tcPr>
          <w:p w14:paraId="5E4476F8" w14:textId="045C68F6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394F50B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4895E86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24FBDEA6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D9940F9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2B5E72EA" w14:textId="77777777" w:rsidR="000C7B4B" w:rsidRPr="009259D7" w:rsidRDefault="000C7B4B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316" w:type="dxa"/>
          </w:tcPr>
          <w:p w14:paraId="616B488F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bottom w:val="nil"/>
              <w:right w:val="nil"/>
            </w:tcBorders>
          </w:tcPr>
          <w:p w14:paraId="6BCB6FB6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</w:tr>
      <w:tr w:rsidR="000C7B4B" w:rsidRPr="009259D7" w14:paraId="36F2BCCF" w14:textId="77777777" w:rsidTr="000C7B4B">
        <w:tc>
          <w:tcPr>
            <w:tcW w:w="2250" w:type="dxa"/>
            <w:hideMark/>
          </w:tcPr>
          <w:p w14:paraId="15870AAA" w14:textId="01D210AC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8B0CA49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4D4B01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D434232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F7A64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171C7B" w14:textId="77777777" w:rsidR="000C7B4B" w:rsidRPr="009259D7" w:rsidRDefault="000C7B4B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DAC5F77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38D74EB1" w14:textId="77777777" w:rsidR="000C7B4B" w:rsidRPr="009259D7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587" w:rsidRPr="009259D7" w14:paraId="076214F6" w14:textId="77777777" w:rsidTr="000C7B4B">
        <w:tc>
          <w:tcPr>
            <w:tcW w:w="2250" w:type="dxa"/>
          </w:tcPr>
          <w:p w14:paraId="7B8C535C" w14:textId="551D9F0B" w:rsidR="007A7587" w:rsidRPr="009259D7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1440" w:type="dxa"/>
          </w:tcPr>
          <w:p w14:paraId="5166E635" w14:textId="77777777" w:rsidR="007A7587" w:rsidRPr="009259D7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6DC5" w14:textId="77777777" w:rsidR="007A7587" w:rsidRPr="009259D7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6721BB3" w14:textId="77777777" w:rsidR="007A7587" w:rsidRPr="009259D7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9D62B0" w14:textId="77777777" w:rsidR="007A7587" w:rsidRPr="009259D7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DFF0C6" w14:textId="77777777" w:rsidR="007A7587" w:rsidRPr="009259D7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0C24B8EB" w14:textId="77777777" w:rsidR="007A7587" w:rsidRPr="009259D7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77D6D2CE" w14:textId="77777777" w:rsidR="007A7587" w:rsidRPr="009259D7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34F68" w:rsidRPr="009259D7" w14:paraId="0FEE2F10" w14:textId="77777777" w:rsidTr="000C7B4B">
        <w:tc>
          <w:tcPr>
            <w:tcW w:w="2250" w:type="dxa"/>
          </w:tcPr>
          <w:p w14:paraId="1A0C04DA" w14:textId="3FF4E658" w:rsidR="00934F68" w:rsidRPr="009259D7" w:rsidRDefault="00934F68" w:rsidP="00934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5A22DDD6" w14:textId="7950D7AB" w:rsidR="00934F68" w:rsidRPr="009259D7" w:rsidRDefault="00934F68" w:rsidP="00934F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59D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เมษายน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9259D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  <w:r w:rsidRPr="009259D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06A52EE4" w14:textId="77777777" w:rsidR="00934F68" w:rsidRPr="009259D7" w:rsidRDefault="00934F68" w:rsidP="00934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A0493A2" w14:textId="3D7D671F" w:rsidR="00934F68" w:rsidRPr="009259D7" w:rsidRDefault="00934F68" w:rsidP="00934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พฤษภาคม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9259D7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6</w:t>
            </w:r>
            <w:r w:rsidRPr="009259D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6CA0672B" w14:textId="77777777" w:rsidR="00934F68" w:rsidRPr="009259D7" w:rsidRDefault="00934F68" w:rsidP="00934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0A2DB19" w14:textId="22C006B2" w:rsidR="00934F68" w:rsidRPr="009259D7" w:rsidRDefault="00934F68" w:rsidP="00934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316" w:type="dxa"/>
          </w:tcPr>
          <w:p w14:paraId="62BC3F4C" w14:textId="77777777" w:rsidR="00934F68" w:rsidRPr="009259D7" w:rsidRDefault="00934F68" w:rsidP="00934F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AD5320E" w14:textId="3BCDAE0F" w:rsidR="00934F68" w:rsidRPr="009259D7" w:rsidRDefault="00934F68" w:rsidP="00934F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</w:tr>
      <w:tr w:rsidR="00BA293F" w:rsidRPr="009259D7" w14:paraId="582491C5" w14:textId="77777777" w:rsidTr="000C7B4B">
        <w:tc>
          <w:tcPr>
            <w:tcW w:w="2250" w:type="dxa"/>
          </w:tcPr>
          <w:p w14:paraId="14C5FF3C" w14:textId="77777777" w:rsidR="00BA293F" w:rsidRPr="009259D7" w:rsidRDefault="00BA293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ADD643C" w14:textId="77777777" w:rsidR="00BA293F" w:rsidRPr="009259D7" w:rsidRDefault="00BA293F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A5B178E" w14:textId="77777777" w:rsidR="00BA293F" w:rsidRPr="009259D7" w:rsidRDefault="00BA293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3A3808C" w14:textId="77777777" w:rsidR="00BA293F" w:rsidRPr="009259D7" w:rsidRDefault="00BA293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2874C27" w14:textId="77777777" w:rsidR="00BA293F" w:rsidRPr="009259D7" w:rsidRDefault="00BA293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B817771" w14:textId="77777777" w:rsidR="00BA293F" w:rsidRPr="009259D7" w:rsidRDefault="00BA293F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316" w:type="dxa"/>
          </w:tcPr>
          <w:p w14:paraId="40D00CE2" w14:textId="77777777" w:rsidR="00BA293F" w:rsidRPr="009259D7" w:rsidRDefault="00BA293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088B03FC" w14:textId="77777777" w:rsidR="00BA293F" w:rsidRPr="009259D7" w:rsidRDefault="00BA293F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BA293F" w:rsidRPr="009259D7" w14:paraId="62261D36" w14:textId="77777777" w:rsidTr="000C7B4B">
        <w:tc>
          <w:tcPr>
            <w:tcW w:w="2250" w:type="dxa"/>
          </w:tcPr>
          <w:p w14:paraId="69E0AF28" w14:textId="248D3F4C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BAC9447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C16692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88D5C4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7D9B2B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DB687BB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2E81D2DF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58388DB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A293F" w:rsidRPr="009259D7" w14:paraId="44678497" w14:textId="77777777" w:rsidTr="000C7B4B">
        <w:tc>
          <w:tcPr>
            <w:tcW w:w="2250" w:type="dxa"/>
          </w:tcPr>
          <w:p w14:paraId="28C13117" w14:textId="065B395A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16850857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9DA1F0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25A2DBC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94BF3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C03B47F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2530327F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50DFB1E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A293F" w:rsidRPr="009259D7" w14:paraId="2A48A289" w14:textId="77777777" w:rsidTr="005357FE">
        <w:trPr>
          <w:trHeight w:val="245"/>
        </w:trPr>
        <w:tc>
          <w:tcPr>
            <w:tcW w:w="2250" w:type="dxa"/>
          </w:tcPr>
          <w:p w14:paraId="3CC8F91D" w14:textId="33ADE331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0509AB6D" w14:textId="42526814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27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เมษายน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2565</w:t>
            </w:r>
            <w:r w:rsidRPr="009259D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5F021890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E752D58" w14:textId="49BE2EEA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พฤษภาคม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2565</w:t>
            </w:r>
            <w:r w:rsidRPr="009259D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20596B6D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17B0227" w14:textId="385FF917" w:rsidR="00BA293F" w:rsidRPr="009259D7" w:rsidRDefault="00BA293F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0.17</w:t>
            </w:r>
          </w:p>
        </w:tc>
        <w:tc>
          <w:tcPr>
            <w:tcW w:w="316" w:type="dxa"/>
          </w:tcPr>
          <w:p w14:paraId="070E4593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498FBCBE" w14:textId="4140A3C9" w:rsidR="00BA293F" w:rsidRPr="009259D7" w:rsidRDefault="00BA293F" w:rsidP="00BA29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52.19</w:t>
            </w:r>
          </w:p>
        </w:tc>
      </w:tr>
      <w:tr w:rsidR="00BA293F" w:rsidRPr="009259D7" w14:paraId="6AC1D3F3" w14:textId="77777777" w:rsidTr="000C7B4B">
        <w:tc>
          <w:tcPr>
            <w:tcW w:w="2250" w:type="dxa"/>
          </w:tcPr>
          <w:p w14:paraId="736CD93D" w14:textId="68A2FFC5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9259D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31D6E907" w14:textId="0408D3C0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8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สิงหาคม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2565</w:t>
            </w:r>
            <w:r w:rsidRPr="009259D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1CB692BA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27B39A" w14:textId="3A86BD20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กันยายน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2565</w:t>
            </w:r>
            <w:r w:rsidRPr="009259D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4521E01B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F9F3863" w14:textId="7EC9435D" w:rsidR="00BA293F" w:rsidRPr="009259D7" w:rsidRDefault="00BA293F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0.12</w:t>
            </w:r>
          </w:p>
        </w:tc>
        <w:tc>
          <w:tcPr>
            <w:tcW w:w="316" w:type="dxa"/>
          </w:tcPr>
          <w:p w14:paraId="5A42F9DE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56789390" w14:textId="150311DD" w:rsidR="00BA293F" w:rsidRPr="009259D7" w:rsidRDefault="00BA293F" w:rsidP="00BA29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36.84</w:t>
            </w:r>
          </w:p>
        </w:tc>
      </w:tr>
      <w:tr w:rsidR="00BA293F" w:rsidRPr="009259D7" w14:paraId="0CDB1250" w14:textId="77777777" w:rsidTr="000C7B4B">
        <w:tc>
          <w:tcPr>
            <w:tcW w:w="2250" w:type="dxa"/>
          </w:tcPr>
          <w:p w14:paraId="5506060A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32295DB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DBE5CC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F0BAAE2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DA78FE6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481E54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316" w:type="dxa"/>
          </w:tcPr>
          <w:p w14:paraId="19C06A10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5B1B0DF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BA293F" w:rsidRPr="009259D7" w14:paraId="5E32320F" w14:textId="77777777" w:rsidTr="000C7B4B">
        <w:tc>
          <w:tcPr>
            <w:tcW w:w="2250" w:type="dxa"/>
          </w:tcPr>
          <w:p w14:paraId="046A403F" w14:textId="3C1D55BE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B2F6230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6B935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F8C0424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87A367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394ADD0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9DCE718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0A9A5817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A293F" w:rsidRPr="009259D7" w14:paraId="207C8A51" w14:textId="77777777" w:rsidTr="00563069">
        <w:tc>
          <w:tcPr>
            <w:tcW w:w="2250" w:type="dxa"/>
          </w:tcPr>
          <w:p w14:paraId="73FB2708" w14:textId="5FB86761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ไอ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ซีเคียว จำกัด</w:t>
            </w:r>
          </w:p>
        </w:tc>
        <w:tc>
          <w:tcPr>
            <w:tcW w:w="1440" w:type="dxa"/>
          </w:tcPr>
          <w:p w14:paraId="051552CC" w14:textId="1CB0FC6D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161D60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171A75E" w14:textId="40A88988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EA388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445ED6" w14:textId="29BC878A" w:rsidR="00BA293F" w:rsidRPr="009259D7" w:rsidRDefault="00BA293F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21F72E0E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2AEA1A9" w14:textId="149EC371" w:rsidR="00BA293F" w:rsidRPr="009259D7" w:rsidRDefault="00BA293F" w:rsidP="00BA29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A293F" w:rsidRPr="009259D7" w14:paraId="682F8F71" w14:textId="77777777" w:rsidTr="00563069">
        <w:tc>
          <w:tcPr>
            <w:tcW w:w="2250" w:type="dxa"/>
          </w:tcPr>
          <w:p w14:paraId="55A294E4" w14:textId="2D291D2B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5936DA33" w14:textId="3CE0137C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27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เมษายน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2565</w:t>
            </w:r>
            <w:r w:rsidRPr="009259D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285DBB88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F0248D" w14:textId="06C9D84E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พฤษภาคม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2565</w:t>
            </w:r>
            <w:r w:rsidRPr="009259D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4DB70E63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AFCBA7" w14:textId="126D4F15" w:rsidR="00BA293F" w:rsidRPr="009259D7" w:rsidRDefault="00BA293F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316" w:type="dxa"/>
          </w:tcPr>
          <w:p w14:paraId="2D24776C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B063516" w14:textId="68342233" w:rsidR="00BA293F" w:rsidRPr="009259D7" w:rsidRDefault="00BA293F" w:rsidP="00BA29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  20.00</w:t>
            </w:r>
          </w:p>
        </w:tc>
      </w:tr>
      <w:tr w:rsidR="00BA293F" w:rsidRPr="009259D7" w14:paraId="72A71DDE" w14:textId="77777777" w:rsidTr="00563069">
        <w:tc>
          <w:tcPr>
            <w:tcW w:w="2250" w:type="dxa"/>
          </w:tcPr>
          <w:p w14:paraId="2A2F03CC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B170E3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44B51D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E51505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64217B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653C28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31C1A785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D445CC0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A293F" w:rsidRPr="009259D7" w14:paraId="5BB2B038" w14:textId="77777777" w:rsidTr="00563069">
        <w:tc>
          <w:tcPr>
            <w:tcW w:w="2250" w:type="dxa"/>
          </w:tcPr>
          <w:p w14:paraId="76571521" w14:textId="2C0974A1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1440" w:type="dxa"/>
          </w:tcPr>
          <w:p w14:paraId="05D28508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64910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6DDDC1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E1012B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F6901C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8035292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2838C86" w14:textId="77777777" w:rsidR="00BA293F" w:rsidRPr="009259D7" w:rsidRDefault="00BA293F" w:rsidP="00BA29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A293F" w:rsidRPr="009259D7" w14:paraId="3506A853" w14:textId="77777777" w:rsidTr="00563069">
        <w:tc>
          <w:tcPr>
            <w:tcW w:w="2250" w:type="dxa"/>
          </w:tcPr>
          <w:p w14:paraId="61D622C6" w14:textId="0995892A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6F00EE87" w14:textId="6628ADC5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27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เมษายน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2565</w:t>
            </w:r>
            <w:r w:rsidRPr="009259D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11CBA0C4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BE32C16" w14:textId="1931A6AF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พฤษภาคม </w:t>
            </w:r>
            <w:r w:rsidRPr="009259D7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2565</w:t>
            </w:r>
            <w:r w:rsidRPr="009259D7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651F1A43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3F671C" w14:textId="07F01EA6" w:rsidR="00BA293F" w:rsidRPr="009259D7" w:rsidRDefault="00BA293F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316" w:type="dxa"/>
          </w:tcPr>
          <w:p w14:paraId="1C639728" w14:textId="77777777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3AAA848" w14:textId="713C4936" w:rsidR="00BA293F" w:rsidRPr="009259D7" w:rsidRDefault="00BA293F" w:rsidP="00BA29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59D7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</w:tr>
    </w:tbl>
    <w:p w14:paraId="0EC3F7AA" w14:textId="322F5ECA" w:rsidR="000A0432" w:rsidRPr="009259D7" w:rsidRDefault="007E56DD" w:rsidP="001927AE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7023F4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5</w:t>
      </w:r>
      <w:r w:rsidR="003F66C1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610A4" w:rsidRPr="009259D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เครื่องมือทางการเงิน</w:t>
      </w:r>
    </w:p>
    <w:p w14:paraId="0F00F413" w14:textId="77777777" w:rsidR="006610A4" w:rsidRPr="009259D7" w:rsidRDefault="006610A4" w:rsidP="001927AE">
      <w:pPr>
        <w:spacing w:line="240" w:lineRule="auto"/>
        <w:rPr>
          <w:rFonts w:asciiTheme="majorBidi" w:hAnsiTheme="majorBidi" w:cstheme="majorBidi"/>
          <w:sz w:val="20"/>
          <w:szCs w:val="20"/>
          <w:lang w:val="en-GB" w:eastAsia="x-none"/>
        </w:rPr>
      </w:pPr>
    </w:p>
    <w:p w14:paraId="7B52DFAA" w14:textId="5A671017" w:rsidR="004E19B3" w:rsidRPr="009259D7" w:rsidRDefault="004E19B3" w:rsidP="001927AE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(</w:t>
      </w:r>
      <w:proofErr w:type="gramStart"/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ก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)   </w:t>
      </w:r>
      <w:proofErr w:type="gramEnd"/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    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A21B327" w14:textId="77777777" w:rsidR="008A3AE9" w:rsidRPr="009259D7" w:rsidRDefault="008A3AE9" w:rsidP="001927A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71F68CF7" w14:textId="200CAF0A" w:rsidR="00A00042" w:rsidRPr="009259D7" w:rsidRDefault="00A0004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9259D7">
        <w:rPr>
          <w:rFonts w:asciiTheme="majorBidi" w:hAnsiTheme="majorBidi" w:hint="cs"/>
          <w:spacing w:val="-6"/>
          <w:sz w:val="28"/>
          <w:szCs w:val="28"/>
          <w:cs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CE230D" w:rsidRPr="009259D7">
        <w:rPr>
          <w:rFonts w:asciiTheme="majorBidi" w:hAnsiTheme="majorBidi" w:hint="cs"/>
          <w:spacing w:val="-6"/>
          <w:sz w:val="28"/>
          <w:szCs w:val="28"/>
          <w:cs/>
        </w:rPr>
        <w:t>ที่มีสาระสำคัญ</w:t>
      </w:r>
      <w:r w:rsidRPr="009259D7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9259D7">
        <w:rPr>
          <w:rFonts w:asciiTheme="majorBidi" w:hAnsiTheme="majorBidi" w:hint="cs"/>
          <w:spacing w:val="-6"/>
          <w:sz w:val="28"/>
          <w:szCs w:val="28"/>
          <w:cs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00CE10D1" w14:textId="77777777" w:rsidR="00CE230D" w:rsidRPr="009259D7" w:rsidRDefault="00CE230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48554DA" w14:textId="0684C269" w:rsidR="004E19B3" w:rsidRPr="009259D7" w:rsidRDefault="004E19B3" w:rsidP="001927AE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(</w:t>
      </w:r>
      <w:proofErr w:type="gramStart"/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ข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)   </w:t>
      </w:r>
      <w:proofErr w:type="gramEnd"/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   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4B1E4D39" w14:textId="2EF092BE" w:rsidR="004E19B3" w:rsidRPr="009259D7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7B4972A9" w14:textId="1BF4C92F" w:rsidR="004E19B3" w:rsidRPr="009259D7" w:rsidRDefault="004E19B3" w:rsidP="001927A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18D6D024" w14:textId="77777777" w:rsidR="008A3AE9" w:rsidRPr="009259D7" w:rsidRDefault="008A3AE9" w:rsidP="001927AE">
      <w:pPr>
        <w:ind w:left="540"/>
        <w:jc w:val="both"/>
        <w:rPr>
          <w:rFonts w:asciiTheme="majorBidi" w:hAnsiTheme="majorBidi" w:cstheme="majorBidi"/>
          <w:i/>
          <w:iCs/>
          <w:sz w:val="16"/>
          <w:szCs w:val="16"/>
        </w:rPr>
      </w:pPr>
    </w:p>
    <w:p w14:paraId="2E1E85E6" w14:textId="77651E3A" w:rsidR="004E19B3" w:rsidRPr="009259D7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</w:t>
      </w:r>
      <w:r w:rsidRPr="009259D7">
        <w:rPr>
          <w:rFonts w:asciiTheme="majorBidi" w:hAnsiTheme="majorBidi" w:cstheme="majorBidi"/>
          <w:b/>
          <w:sz w:val="28"/>
          <w:szCs w:val="28"/>
          <w:cs/>
        </w:rPr>
        <w:t>เสี่ยง</w:t>
      </w:r>
      <w:r w:rsidRPr="009259D7">
        <w:rPr>
          <w:rFonts w:asciiTheme="majorBidi" w:hAnsiTheme="majorBidi" w:cstheme="majorBidi"/>
          <w:sz w:val="28"/>
          <w:szCs w:val="28"/>
          <w:cs/>
        </w:rPr>
        <w:t>ของ</w:t>
      </w:r>
      <w:r w:rsidR="00A6032C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6032C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4038698" w14:textId="77777777" w:rsidR="004E19B3" w:rsidRPr="009259D7" w:rsidRDefault="004E19B3" w:rsidP="001927A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</w:rPr>
      </w:pPr>
    </w:p>
    <w:p w14:paraId="764F5E57" w14:textId="204252C5" w:rsidR="004E19B3" w:rsidRPr="009259D7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</w:t>
      </w:r>
      <w:r w:rsidR="00A6032C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6032C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6032C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</w:rPr>
        <w:t xml:space="preserve">  </w:t>
      </w:r>
      <w:r w:rsidR="00A6032C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52ECC0" w14:textId="53D20700" w:rsidR="00F45C37" w:rsidRPr="009259D7" w:rsidRDefault="00F45C3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6EC5147E" w14:textId="5AE23D34" w:rsidR="004E19B3" w:rsidRPr="009259D7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="00A6032C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6032C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A6032C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8038C7" w14:textId="77777777" w:rsidR="006C7D3C" w:rsidRPr="009259D7" w:rsidRDefault="006C7D3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</w:p>
    <w:p w14:paraId="7EA42016" w14:textId="29D16704" w:rsidR="008A3AE9" w:rsidRPr="009259D7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AF1CD4"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4E653B"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699D1595" w14:textId="613D1038" w:rsidR="004E19B3" w:rsidRPr="009259D7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  <w:r w:rsidRPr="009259D7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153C335C" w14:textId="19D044E0" w:rsidR="004E19B3" w:rsidRPr="009259D7" w:rsidRDefault="004E19B3" w:rsidP="001927A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  <w:lang w:val="en-GB" w:bidi="ar-SA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ค</w:t>
      </w:r>
      <w:r w:rsidRPr="009259D7">
        <w:rPr>
          <w:rFonts w:asciiTheme="majorBidi" w:hAnsiTheme="majorBidi" w:cstheme="majorBidi"/>
          <w:sz w:val="28"/>
          <w:szCs w:val="28"/>
          <w:cs/>
          <w:lang w:val="en-GB"/>
        </w:rPr>
        <w:t>วามเสี่ยงด้านเครดิตเป็นความเสี่ยงจากการสูญเสียทางการเงินของกลุ่มบริษัท</w:t>
      </w:r>
      <w:r w:rsidR="00CE230D" w:rsidRPr="009259D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val="en-GB"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427035" w:rsidRPr="009259D7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</w:t>
      </w:r>
    </w:p>
    <w:p w14:paraId="6FE3D4FB" w14:textId="31A46C50" w:rsidR="00903F4A" w:rsidRPr="009259D7" w:rsidRDefault="00903F4A" w:rsidP="001927A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19B9A0D0" w14:textId="77777777" w:rsidR="003236BD" w:rsidRPr="009259D7" w:rsidRDefault="00323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  <w:r w:rsidRPr="009259D7">
        <w:rPr>
          <w:rFonts w:asciiTheme="majorBidi" w:hAnsiTheme="majorBidi" w:cstheme="majorBidi"/>
          <w:sz w:val="28"/>
          <w:szCs w:val="28"/>
        </w:rPr>
        <w:br w:type="page"/>
      </w:r>
    </w:p>
    <w:p w14:paraId="2E7FC8A5" w14:textId="3A5CEB3F" w:rsidR="004E19B3" w:rsidRPr="009259D7" w:rsidRDefault="004E19B3" w:rsidP="001927A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9259D7">
        <w:rPr>
          <w:rFonts w:asciiTheme="majorBidi" w:hAnsiTheme="majorBidi" w:cstheme="majorBidi"/>
          <w:sz w:val="28"/>
          <w:szCs w:val="28"/>
        </w:rPr>
        <w:t>(</w:t>
      </w:r>
      <w:r w:rsidR="00AF1CD4" w:rsidRPr="009259D7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259D7">
        <w:rPr>
          <w:rFonts w:asciiTheme="majorBidi" w:hAnsiTheme="majorBidi" w:cstheme="majorBidi"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259D7">
        <w:rPr>
          <w:rFonts w:asciiTheme="majorBidi" w:hAnsiTheme="majorBidi" w:cstheme="majorBidi"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9259D7">
        <w:rPr>
          <w:rFonts w:asciiTheme="majorBidi" w:hAnsiTheme="majorBidi" w:cstheme="majorBidi"/>
          <w:sz w:val="28"/>
          <w:szCs w:val="28"/>
        </w:rPr>
        <w:t>)</w:t>
      </w:r>
      <w:r w:rsidRPr="009259D7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E653B" w:rsidRPr="009259D7">
        <w:rPr>
          <w:rFonts w:asciiTheme="majorBidi" w:hAnsiTheme="majorBidi" w:cstheme="majorBidi"/>
          <w:i/>
          <w:iCs/>
          <w:sz w:val="28"/>
          <w:szCs w:val="28"/>
        </w:rPr>
        <w:tab/>
      </w:r>
      <w:proofErr w:type="gramEnd"/>
      <w:r w:rsidRPr="009259D7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1D3A8DCC" w14:textId="77777777" w:rsidR="008A3AE9" w:rsidRPr="009259D7" w:rsidRDefault="008A3AE9" w:rsidP="001927A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702C20F1" w14:textId="6030018D" w:rsidR="004E19B3" w:rsidRPr="009259D7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427035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7E56DD" w:rsidRPr="009259D7">
        <w:rPr>
          <w:rFonts w:asciiTheme="majorBidi" w:hAnsiTheme="majorBidi" w:cstheme="majorBidi"/>
          <w:sz w:val="28"/>
          <w:szCs w:val="28"/>
        </w:rPr>
        <w:t>2</w:t>
      </w:r>
      <w:r w:rsidR="007023F4" w:rsidRPr="009259D7">
        <w:rPr>
          <w:rFonts w:asciiTheme="majorBidi" w:hAnsiTheme="majorBidi" w:cstheme="majorBidi"/>
          <w:sz w:val="28"/>
          <w:szCs w:val="28"/>
        </w:rPr>
        <w:t>0</w:t>
      </w:r>
    </w:p>
    <w:p w14:paraId="67F8B463" w14:textId="77777777" w:rsidR="004E19B3" w:rsidRPr="009259D7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B2D171A" w14:textId="5B13938C" w:rsidR="004E19B3" w:rsidRPr="009259D7" w:rsidRDefault="004E19B3" w:rsidP="001927A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427035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</w:t>
      </w:r>
      <w:r w:rsidR="003E54DF" w:rsidRPr="009259D7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B5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>จะทบทวนอันดับความน่าเชื่อถือภายนอก</w:t>
      </w:r>
      <w:r w:rsidRPr="009259D7">
        <w:rPr>
          <w:rFonts w:asciiTheme="majorBidi" w:hAnsiTheme="majorBidi" w:cstheme="majorBidi"/>
          <w:sz w:val="28"/>
          <w:szCs w:val="28"/>
        </w:rPr>
        <w:t xml:space="preserve"> (</w:t>
      </w:r>
      <w:r w:rsidRPr="009259D7">
        <w:rPr>
          <w:rFonts w:asciiTheme="majorBidi" w:hAnsiTheme="majorBidi" w:cstheme="majorBidi"/>
          <w:sz w:val="28"/>
          <w:szCs w:val="28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BDC11D2" w14:textId="77777777" w:rsidR="004E19B3" w:rsidRPr="009259D7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FF122F" w14:textId="625EDB8A" w:rsidR="00CC3E69" w:rsidRPr="009259D7" w:rsidRDefault="00CC3E69" w:rsidP="001927A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9259D7">
        <w:rPr>
          <w:rFonts w:asciiTheme="majorBidi" w:hAnsiTheme="majorBidi" w:cstheme="majorBidi"/>
          <w:sz w:val="28"/>
          <w:szCs w:val="28"/>
          <w:cs/>
        </w:rPr>
        <w:br/>
      </w:r>
      <w:r w:rsidR="007E56DD" w:rsidRPr="009259D7">
        <w:rPr>
          <w:rFonts w:asciiTheme="majorBidi" w:hAnsiTheme="majorBidi" w:cstheme="majorBidi"/>
          <w:sz w:val="28"/>
          <w:szCs w:val="28"/>
        </w:rPr>
        <w:t>3</w:t>
      </w:r>
      <w:r w:rsidRPr="009259D7">
        <w:rPr>
          <w:rFonts w:asciiTheme="majorBidi" w:hAnsiTheme="majorBidi" w:cstheme="majorBidi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23" w:name="_Hlk59433075"/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3"/>
      <w:r w:rsidRPr="009259D7">
        <w:rPr>
          <w:rFonts w:asciiTheme="majorBidi" w:hAnsiTheme="majorBidi" w:cstheme="majorBidi"/>
          <w:sz w:val="28"/>
          <w:szCs w:val="28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7D3B819D" w14:textId="77777777" w:rsidR="009C0536" w:rsidRPr="009259D7" w:rsidRDefault="009C0536" w:rsidP="001927A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2597E64" w14:textId="150FC919" w:rsidR="00C91248" w:rsidRPr="009259D7" w:rsidRDefault="00C91248" w:rsidP="001927A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</w:rPr>
        <w:t>(</w:t>
      </w:r>
      <w:r w:rsidRPr="009259D7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259D7">
        <w:rPr>
          <w:rFonts w:asciiTheme="majorBidi" w:hAnsiTheme="majorBidi" w:cstheme="majorBidi"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259D7">
        <w:rPr>
          <w:rFonts w:asciiTheme="majorBidi" w:hAnsiTheme="majorBidi" w:cstheme="majorBidi"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9259D7">
        <w:rPr>
          <w:rFonts w:asciiTheme="majorBidi" w:hAnsiTheme="majorBidi" w:cstheme="majorBidi"/>
          <w:sz w:val="28"/>
          <w:szCs w:val="28"/>
        </w:rPr>
        <w:t>)</w:t>
      </w:r>
      <w:r w:rsidR="004E653B" w:rsidRPr="009259D7">
        <w:rPr>
          <w:rFonts w:asciiTheme="majorBidi" w:hAnsiTheme="majorBidi" w:cstheme="majorBidi"/>
          <w:sz w:val="28"/>
          <w:szCs w:val="28"/>
        </w:rPr>
        <w:tab/>
      </w:r>
      <w:r w:rsidRPr="009259D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  <w:r w:rsidR="009C0536" w:rsidRPr="009259D7">
        <w:rPr>
          <w:rFonts w:asciiTheme="majorBidi" w:hAnsiTheme="majorBidi" w:cstheme="majorBidi"/>
          <w:sz w:val="28"/>
          <w:szCs w:val="28"/>
          <w:cs/>
          <w:lang w:bidi="th-TH"/>
        </w:rPr>
        <w:t>และอนุพันธ์</w:t>
      </w:r>
      <w:r w:rsidR="00D95C07" w:rsidRPr="009259D7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</w:p>
    <w:p w14:paraId="2A60CDF0" w14:textId="77777777" w:rsidR="00B3635B" w:rsidRPr="009259D7" w:rsidRDefault="00B3635B" w:rsidP="001927AE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0"/>
        </w:rPr>
      </w:pPr>
    </w:p>
    <w:p w14:paraId="6E065C37" w14:textId="01F587CC" w:rsidR="002433D9" w:rsidRPr="009259D7" w:rsidRDefault="00C91248" w:rsidP="001927A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259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ความเสี่ยงด้านเครดิต</w:t>
      </w:r>
      <w:r w:rsidRPr="009259D7">
        <w:rPr>
          <w:rFonts w:asciiTheme="majorBidi" w:hAnsiTheme="majorBidi" w:cstheme="majorBidi"/>
          <w:spacing w:val="-4"/>
          <w:sz w:val="28"/>
          <w:szCs w:val="28"/>
          <w:cs/>
        </w:rPr>
        <w:t>ของกลุ่มบริษัทที่เกิดจากเงินสดและรายการเทียบเท่าเงินสดและสินทรัพย์อนุพันธ์</w:t>
      </w:r>
      <w:r w:rsidRPr="009259D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63E91" w:rsidRPr="009259D7">
        <w:rPr>
          <w:rFonts w:asciiTheme="majorBidi" w:hAnsiTheme="majorBidi" w:cstheme="majorBidi"/>
          <w:spacing w:val="-4"/>
          <w:sz w:val="28"/>
          <w:szCs w:val="28"/>
        </w:rPr>
        <w:br/>
      </w:r>
      <w:r w:rsidR="00A63E91" w:rsidRPr="009259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มี</w:t>
      </w:r>
      <w:r w:rsidRPr="009259D7">
        <w:rPr>
          <w:rFonts w:asciiTheme="majorBidi" w:hAnsiTheme="majorBidi" w:cstheme="majorBidi"/>
          <w:spacing w:val="-4"/>
          <w:sz w:val="28"/>
          <w:szCs w:val="28"/>
          <w:cs/>
        </w:rPr>
        <w:t>จำกัดเนื่องจากคู่สัญญาเป็นธนาคารและสถาบันการเงิน</w:t>
      </w:r>
      <w:r w:rsidR="00A63E91" w:rsidRPr="009259D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ซึ่ง</w:t>
      </w:r>
      <w:r w:rsidRPr="009259D7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กลุ่มบริษัทพิจารณาว่ามีความเสี่ยงด้านเครดิตต่ำ</w:t>
      </w:r>
    </w:p>
    <w:p w14:paraId="43673D41" w14:textId="6AA5BD88" w:rsidR="000D5D05" w:rsidRPr="009259D7" w:rsidRDefault="000D5D05" w:rsidP="001927A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pacing w:val="-4"/>
          <w:sz w:val="20"/>
          <w:lang w:val="en-US" w:bidi="th-TH"/>
        </w:rPr>
      </w:pPr>
    </w:p>
    <w:p w14:paraId="0252A284" w14:textId="11D36CBF" w:rsidR="000D5D05" w:rsidRPr="009259D7" w:rsidRDefault="000D5D05" w:rsidP="001927A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</w:rPr>
        <w:t>(</w:t>
      </w:r>
      <w:r w:rsidRPr="009259D7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259D7">
        <w:rPr>
          <w:rFonts w:asciiTheme="majorBidi" w:hAnsiTheme="majorBidi" w:cstheme="majorBidi"/>
          <w:sz w:val="28"/>
          <w:szCs w:val="28"/>
        </w:rPr>
        <w:t>.</w:t>
      </w:r>
      <w:r w:rsidRPr="009259D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259D7">
        <w:rPr>
          <w:rFonts w:asciiTheme="majorBidi" w:hAnsiTheme="majorBidi" w:cstheme="majorBidi"/>
          <w:sz w:val="28"/>
          <w:szCs w:val="28"/>
        </w:rPr>
        <w:t>.</w:t>
      </w:r>
      <w:r w:rsidRPr="009259D7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259D7">
        <w:rPr>
          <w:rFonts w:asciiTheme="majorBidi" w:hAnsiTheme="majorBidi" w:cstheme="majorBidi"/>
          <w:sz w:val="28"/>
          <w:szCs w:val="28"/>
        </w:rPr>
        <w:t>)</w:t>
      </w:r>
      <w:r w:rsidRPr="009259D7">
        <w:rPr>
          <w:rFonts w:asciiTheme="majorBidi" w:hAnsiTheme="majorBidi" w:cstheme="majorBidi"/>
          <w:sz w:val="28"/>
          <w:szCs w:val="28"/>
        </w:rPr>
        <w:tab/>
      </w:r>
      <w:r w:rsidRPr="009259D7">
        <w:rPr>
          <w:rFonts w:asciiTheme="majorBidi" w:hAnsiTheme="majorBidi" w:cstheme="majorBidi" w:hint="cs"/>
          <w:sz w:val="28"/>
          <w:szCs w:val="28"/>
          <w:cs/>
          <w:lang w:bidi="th-TH"/>
        </w:rPr>
        <w:t>การค้ำประกัน</w:t>
      </w:r>
    </w:p>
    <w:p w14:paraId="37316278" w14:textId="77777777" w:rsidR="000D5D05" w:rsidRPr="009259D7" w:rsidRDefault="000D5D05" w:rsidP="001927AE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0"/>
        </w:rPr>
      </w:pPr>
    </w:p>
    <w:p w14:paraId="7364EFDB" w14:textId="7BA3215E" w:rsidR="000D5D05" w:rsidRPr="009259D7" w:rsidRDefault="000D5D05" w:rsidP="001927A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259D7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บริษัทมีนโยบายให้การค้ำประกันทางการเงินแก่หนี้สินของบริษัทย่อยเท่านั้น</w:t>
      </w:r>
      <w:r w:rsidRPr="009259D7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9259D7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ณ</w:t>
      </w:r>
      <w:r w:rsidRPr="009259D7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9259D7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วันที่</w:t>
      </w:r>
      <w:r w:rsidRPr="009259D7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9259D7">
        <w:rPr>
          <w:rFonts w:asciiTheme="majorBidi" w:hAnsiTheme="majorBidi"/>
          <w:spacing w:val="-4"/>
          <w:sz w:val="28"/>
          <w:szCs w:val="28"/>
          <w:lang w:val="en-US" w:bidi="th-TH"/>
        </w:rPr>
        <w:t>31</w:t>
      </w:r>
      <w:r w:rsidRPr="009259D7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9259D7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ธันวาคม</w:t>
      </w:r>
      <w:r w:rsidRPr="009259D7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9259D7">
        <w:rPr>
          <w:rFonts w:asciiTheme="majorBidi" w:hAnsiTheme="majorBidi"/>
          <w:spacing w:val="-4"/>
          <w:sz w:val="28"/>
          <w:szCs w:val="28"/>
          <w:lang w:bidi="th-TH"/>
        </w:rPr>
        <w:t>256</w:t>
      </w:r>
      <w:r w:rsidR="007023F4" w:rsidRPr="009259D7">
        <w:rPr>
          <w:rFonts w:asciiTheme="majorBidi" w:hAnsiTheme="majorBidi"/>
          <w:spacing w:val="-4"/>
          <w:sz w:val="28"/>
          <w:szCs w:val="28"/>
          <w:lang w:bidi="th-TH"/>
        </w:rPr>
        <w:t>6</w:t>
      </w:r>
      <w:r w:rsidRPr="009259D7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9259D7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บริษัทออกหนังสือค้ำประกันวงเงินสินเชื่อกับธนาคารสำหรับบริษัทย่อย</w:t>
      </w:r>
      <w:r w:rsidRPr="009259D7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9259D7">
        <w:rPr>
          <w:rFonts w:asciiTheme="majorBidi" w:hAnsiTheme="majorBidi"/>
          <w:spacing w:val="-4"/>
          <w:sz w:val="28"/>
          <w:szCs w:val="28"/>
          <w:lang w:bidi="th-TH"/>
        </w:rPr>
        <w:t>1</w:t>
      </w:r>
      <w:r w:rsidRPr="009259D7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9259D7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แห่ง</w:t>
      </w:r>
      <w:r w:rsidRPr="009259D7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(</w:t>
      </w:r>
      <w:r w:rsidRPr="009259D7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ดูหมายเหตุ</w:t>
      </w:r>
      <w:r w:rsidR="001820D7" w:rsidRPr="009259D7">
        <w:rPr>
          <w:rFonts w:asciiTheme="majorBidi" w:hAnsiTheme="majorBidi"/>
          <w:spacing w:val="-4"/>
          <w:sz w:val="28"/>
          <w:szCs w:val="28"/>
          <w:lang w:bidi="th-TH"/>
        </w:rPr>
        <w:t xml:space="preserve"> </w:t>
      </w:r>
      <w:r w:rsidRPr="009259D7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ข้อ</w:t>
      </w:r>
      <w:r w:rsidRPr="009259D7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="00AE03F8" w:rsidRPr="009259D7">
        <w:rPr>
          <w:rFonts w:asciiTheme="majorBidi" w:hAnsiTheme="majorBidi"/>
          <w:spacing w:val="-4"/>
          <w:sz w:val="28"/>
          <w:szCs w:val="28"/>
          <w:lang w:bidi="th-TH"/>
        </w:rPr>
        <w:t>2</w:t>
      </w:r>
      <w:r w:rsidR="007023F4" w:rsidRPr="009259D7">
        <w:rPr>
          <w:rFonts w:asciiTheme="majorBidi" w:hAnsiTheme="majorBidi"/>
          <w:spacing w:val="-4"/>
          <w:sz w:val="28"/>
          <w:szCs w:val="28"/>
          <w:lang w:bidi="th-TH"/>
        </w:rPr>
        <w:t>7</w:t>
      </w:r>
      <w:r w:rsidRPr="009259D7">
        <w:rPr>
          <w:rFonts w:asciiTheme="majorBidi" w:hAnsiTheme="majorBidi"/>
          <w:spacing w:val="-4"/>
          <w:sz w:val="28"/>
          <w:szCs w:val="28"/>
          <w:cs/>
          <w:lang w:bidi="th-TH"/>
        </w:rPr>
        <w:t>)</w:t>
      </w:r>
    </w:p>
    <w:p w14:paraId="53A60681" w14:textId="13AF192F" w:rsidR="002433D9" w:rsidRPr="009259D7" w:rsidRDefault="002433D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2E367FF5" w14:textId="185D7033" w:rsidR="007923F5" w:rsidRPr="009259D7" w:rsidRDefault="007923F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AF1CD4"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3D43E8"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ความเสี่ยงด้านสภาพคล่อง </w:t>
      </w:r>
    </w:p>
    <w:p w14:paraId="6DB92F37" w14:textId="77777777" w:rsidR="00B3635B" w:rsidRPr="009259D7" w:rsidRDefault="00B363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B4B453" w14:textId="32195800" w:rsidR="009C0536" w:rsidRPr="009259D7" w:rsidRDefault="004A76B5" w:rsidP="001927AE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923F5" w:rsidRPr="009259D7">
        <w:rPr>
          <w:rFonts w:asciiTheme="majorBidi" w:hAnsiTheme="majorBidi" w:cstheme="majorBidi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923F5" w:rsidRPr="009259D7">
        <w:rPr>
          <w:rFonts w:asciiTheme="majorBidi" w:hAnsiTheme="majorBidi" w:cstheme="majorBidi"/>
          <w:sz w:val="28"/>
          <w:szCs w:val="28"/>
          <w:cs/>
        </w:rPr>
        <w:t xml:space="preserve"> และลดผลกระทบจากความผันผวนในกระแสเงินสด </w:t>
      </w:r>
    </w:p>
    <w:p w14:paraId="35ADCF11" w14:textId="222D376E" w:rsidR="00D71BCE" w:rsidRPr="009259D7" w:rsidRDefault="00D71BC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0B14886A" w14:textId="72A4C1DA" w:rsidR="00B3635B" w:rsidRPr="009259D7" w:rsidRDefault="007923F5" w:rsidP="001927AE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9259D7">
        <w:rPr>
          <w:rFonts w:asciiTheme="majorBidi" w:hAnsiTheme="majorBidi" w:cstheme="majorBidi"/>
          <w:spacing w:val="-2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259D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pacing w:val="-2"/>
          <w:sz w:val="28"/>
          <w:szCs w:val="28"/>
          <w:cs/>
        </w:rPr>
        <w:t>ณ วันที่รายงาน</w:t>
      </w:r>
      <w:r w:rsidRPr="009259D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9259D7">
        <w:rPr>
          <w:rFonts w:asciiTheme="majorBidi" w:hAnsiTheme="majorBidi" w:cstheme="majorBidi"/>
          <w:spacing w:val="-2"/>
          <w:sz w:val="28"/>
          <w:szCs w:val="28"/>
          <w:cs/>
        </w:rPr>
        <w:t>โดย</w:t>
      </w:r>
      <w:r w:rsidR="00A63E91" w:rsidRPr="009259D7">
        <w:rPr>
          <w:rFonts w:asciiTheme="majorBidi" w:hAnsiTheme="majorBidi" w:cstheme="majorBidi"/>
          <w:spacing w:val="-2"/>
          <w:sz w:val="28"/>
          <w:szCs w:val="28"/>
          <w:cs/>
        </w:rPr>
        <w:t>แสดง</w:t>
      </w:r>
      <w:r w:rsidRPr="009259D7">
        <w:rPr>
          <w:rFonts w:asciiTheme="majorBidi" w:hAnsiTheme="majorBidi" w:cstheme="majorBidi"/>
          <w:spacing w:val="-2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35E0539" w14:textId="6D8C2DF0" w:rsidR="00B3635B" w:rsidRPr="009259D7" w:rsidRDefault="00B363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170"/>
        <w:gridCol w:w="270"/>
        <w:gridCol w:w="1260"/>
        <w:gridCol w:w="270"/>
        <w:gridCol w:w="1170"/>
      </w:tblGrid>
      <w:tr w:rsidR="00B6732D" w:rsidRPr="009259D7" w14:paraId="12E6B45D" w14:textId="77777777" w:rsidTr="00DB0DBA">
        <w:tc>
          <w:tcPr>
            <w:tcW w:w="3060" w:type="dxa"/>
            <w:shd w:val="clear" w:color="auto" w:fill="auto"/>
          </w:tcPr>
          <w:p w14:paraId="703CE939" w14:textId="77777777" w:rsidR="00B6732D" w:rsidRPr="009259D7" w:rsidRDefault="00B6732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BCC2CFC" w14:textId="2F2235C9" w:rsidR="00B6732D" w:rsidRPr="009259D7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732D" w:rsidRPr="009259D7" w14:paraId="488FB339" w14:textId="77777777" w:rsidTr="00DB0DBA">
        <w:tc>
          <w:tcPr>
            <w:tcW w:w="3060" w:type="dxa"/>
            <w:shd w:val="clear" w:color="auto" w:fill="auto"/>
          </w:tcPr>
          <w:p w14:paraId="465D1E6F" w14:textId="77777777" w:rsidR="00B6732D" w:rsidRPr="009259D7" w:rsidRDefault="00B6732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299FD1A" w14:textId="40B5ACE6" w:rsidR="00B6732D" w:rsidRPr="009259D7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80CDC" w:rsidRPr="009259D7" w14:paraId="2F24B770" w14:textId="77777777" w:rsidTr="00DB0DBA">
        <w:tc>
          <w:tcPr>
            <w:tcW w:w="3060" w:type="dxa"/>
            <w:shd w:val="clear" w:color="auto" w:fill="auto"/>
          </w:tcPr>
          <w:p w14:paraId="1D4E17F6" w14:textId="77777777" w:rsidR="00C04630" w:rsidRPr="009259D7" w:rsidRDefault="00C046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5BBBF51" w14:textId="4A61A982" w:rsidR="00B6732D" w:rsidRPr="009259D7" w:rsidRDefault="00B6732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89E8CA" w14:textId="77777777" w:rsidR="00B6732D" w:rsidRPr="009259D7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A76CB4" w14:textId="4CB4698B" w:rsidR="00B6732D" w:rsidRPr="009259D7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8020CFC" w14:textId="77777777" w:rsidR="00B6732D" w:rsidRPr="009259D7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8DFFC" w14:textId="62A2021F" w:rsidR="00B6732D" w:rsidRPr="009259D7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6C75A87A" w14:textId="77777777" w:rsidR="00B6732D" w:rsidRPr="009259D7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CD39AB" w14:textId="28038BBB" w:rsidR="00B6732D" w:rsidRPr="009259D7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742A3DF1" w14:textId="77777777" w:rsidR="00B6732D" w:rsidRPr="009259D7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920D24" w14:textId="77777777" w:rsidR="00C04630" w:rsidRPr="009259D7" w:rsidRDefault="00C046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974B40" w14:textId="541EB1A6" w:rsidR="00B6732D" w:rsidRPr="009259D7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6732D" w:rsidRPr="009259D7" w14:paraId="5EBA99AC" w14:textId="77777777" w:rsidTr="00DB0DBA">
        <w:tc>
          <w:tcPr>
            <w:tcW w:w="3060" w:type="dxa"/>
            <w:shd w:val="clear" w:color="auto" w:fill="auto"/>
          </w:tcPr>
          <w:p w14:paraId="628073D3" w14:textId="77777777" w:rsidR="00B6732D" w:rsidRPr="009259D7" w:rsidRDefault="00B6732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B3155EF" w14:textId="2D00066D" w:rsidR="00B6732D" w:rsidRPr="009259D7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0CDC" w:rsidRPr="009259D7" w14:paraId="57DF12B4" w14:textId="77777777" w:rsidTr="00DB0DBA">
        <w:tc>
          <w:tcPr>
            <w:tcW w:w="3060" w:type="dxa"/>
            <w:shd w:val="clear" w:color="auto" w:fill="auto"/>
            <w:hideMark/>
          </w:tcPr>
          <w:p w14:paraId="5202F6C9" w14:textId="0B3CCBCF" w:rsidR="00B6732D" w:rsidRPr="009259D7" w:rsidRDefault="007E56D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A293F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6C26CD0" w14:textId="77777777" w:rsidR="00B6732D" w:rsidRPr="009259D7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D541B3" w14:textId="77777777" w:rsidR="00B6732D" w:rsidRPr="009259D7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465D93" w14:textId="77777777" w:rsidR="00B6732D" w:rsidRPr="009259D7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809976" w14:textId="77777777" w:rsidR="00B6732D" w:rsidRPr="009259D7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8BFB2B" w14:textId="77777777" w:rsidR="00B6732D" w:rsidRPr="009259D7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2F560C" w14:textId="77777777" w:rsidR="00B6732D" w:rsidRPr="009259D7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04D164" w14:textId="77777777" w:rsidR="00B6732D" w:rsidRPr="009259D7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0CDC" w:rsidRPr="009259D7" w14:paraId="0C27239D" w14:textId="77777777" w:rsidTr="00DB0DBA">
        <w:trPr>
          <w:trHeight w:val="68"/>
        </w:trPr>
        <w:tc>
          <w:tcPr>
            <w:tcW w:w="3060" w:type="dxa"/>
            <w:shd w:val="clear" w:color="auto" w:fill="auto"/>
          </w:tcPr>
          <w:p w14:paraId="17A7A8E3" w14:textId="5872E344" w:rsidR="00A63E91" w:rsidRPr="009259D7" w:rsidRDefault="00A63E91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shd w:val="clear" w:color="auto" w:fill="auto"/>
          </w:tcPr>
          <w:p w14:paraId="1606D17A" w14:textId="77777777" w:rsidR="00A63E91" w:rsidRPr="009259D7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9EF3F6" w14:textId="77777777" w:rsidR="00A63E91" w:rsidRPr="009259D7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01F883" w14:textId="77777777" w:rsidR="00A63E91" w:rsidRPr="009259D7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792C2" w14:textId="77777777" w:rsidR="00A63E91" w:rsidRPr="009259D7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B5D5CB" w14:textId="77777777" w:rsidR="00A63E91" w:rsidRPr="009259D7" w:rsidRDefault="00A63E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D7CB3B" w14:textId="77777777" w:rsidR="00A63E91" w:rsidRPr="009259D7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9C3AED" w14:textId="77777777" w:rsidR="00A63E91" w:rsidRPr="009259D7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02D2" w:rsidRPr="009259D7" w14:paraId="75B1B89C" w14:textId="77777777" w:rsidTr="00DB0DBA">
        <w:tc>
          <w:tcPr>
            <w:tcW w:w="3060" w:type="dxa"/>
            <w:shd w:val="clear" w:color="auto" w:fill="auto"/>
            <w:hideMark/>
          </w:tcPr>
          <w:p w14:paraId="4DD4E655" w14:textId="1A503CAE" w:rsidR="00ED02D2" w:rsidRPr="009259D7" w:rsidRDefault="00ED02D2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7B953BCB" w14:textId="2C04CCC5" w:rsidR="00ED02D2" w:rsidRPr="009259D7" w:rsidRDefault="008A018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581F45" w:rsidRPr="009259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207F"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1F45" w:rsidRPr="009259D7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2723D0AF" w14:textId="77777777" w:rsidR="00ED02D2" w:rsidRPr="009259D7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099FD2" w14:textId="1C3C31CD" w:rsidR="00ED02D2" w:rsidRPr="009259D7" w:rsidRDefault="00373D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C137FC" w:rsidRPr="009259D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81F45" w:rsidRPr="009259D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0207F"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1F45" w:rsidRPr="009259D7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4F164" w14:textId="77777777" w:rsidR="00ED02D2" w:rsidRPr="009259D7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ED425A" w14:textId="447345A2" w:rsidR="00ED02D2" w:rsidRPr="009259D7" w:rsidRDefault="00373D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375BEB" w:rsidRPr="009259D7">
              <w:rPr>
                <w:rFonts w:asciiTheme="majorBidi" w:hAnsiTheme="majorBidi" w:cstheme="majorBidi"/>
                <w:sz w:val="28"/>
                <w:szCs w:val="28"/>
              </w:rPr>
              <w:t>8,578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1732F1" w14:textId="77777777" w:rsidR="00ED02D2" w:rsidRPr="009259D7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09FC86" w14:textId="28BA43EF" w:rsidR="00ED02D2" w:rsidRPr="009259D7" w:rsidRDefault="00373D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C137FC" w:rsidRPr="009259D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1F45" w:rsidRPr="009259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207F"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1F45" w:rsidRPr="009259D7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02D2" w:rsidRPr="009259D7" w14:paraId="763EE1A8" w14:textId="77777777" w:rsidTr="00DB0DBA">
        <w:trPr>
          <w:trHeight w:val="119"/>
        </w:trPr>
        <w:tc>
          <w:tcPr>
            <w:tcW w:w="3060" w:type="dxa"/>
            <w:shd w:val="clear" w:color="auto" w:fill="auto"/>
            <w:hideMark/>
          </w:tcPr>
          <w:p w14:paraId="18438BE3" w14:textId="77777777" w:rsidR="00ED02D2" w:rsidRPr="009259D7" w:rsidRDefault="00ED02D2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A5309" w14:textId="3263130B" w:rsidR="00ED02D2" w:rsidRPr="009259D7" w:rsidRDefault="00373D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40,661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07CBB" w14:textId="77777777" w:rsidR="00ED02D2" w:rsidRPr="009259D7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DBA2B" w14:textId="21A5E50B" w:rsidR="00ED02D2" w:rsidRPr="009259D7" w:rsidRDefault="00373D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7DA8" w:rsidRPr="009259D7">
              <w:rPr>
                <w:rFonts w:asciiTheme="majorBidi" w:hAnsiTheme="majorBidi" w:cstheme="majorBidi"/>
                <w:sz w:val="28"/>
                <w:szCs w:val="28"/>
              </w:rPr>
              <w:t>16,291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4BF236" w14:textId="77777777" w:rsidR="00ED02D2" w:rsidRPr="009259D7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05B7" w14:textId="3DFC2F18" w:rsidR="00ED02D2" w:rsidRPr="009259D7" w:rsidRDefault="00373D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7DA8" w:rsidRPr="009259D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7DA8" w:rsidRPr="009259D7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02050" w14:textId="77777777" w:rsidR="00ED02D2" w:rsidRPr="009259D7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466F2" w14:textId="4211FCFD" w:rsidR="00ED02D2" w:rsidRPr="009259D7" w:rsidRDefault="00373D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D07DA8" w:rsidRPr="009259D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7DA8" w:rsidRPr="009259D7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7BFB" w:rsidRPr="009259D7" w14:paraId="58D51B45" w14:textId="77777777" w:rsidTr="00DB0DBA">
        <w:tc>
          <w:tcPr>
            <w:tcW w:w="3060" w:type="dxa"/>
            <w:shd w:val="clear" w:color="auto" w:fill="auto"/>
          </w:tcPr>
          <w:p w14:paraId="05E1E3F1" w14:textId="77777777" w:rsidR="00977BFB" w:rsidRPr="009259D7" w:rsidRDefault="00977BFB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243AE" w14:textId="28D14345" w:rsidR="00977BFB" w:rsidRPr="009259D7" w:rsidRDefault="00373D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581F4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47FA0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81F4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805</w:t>
            </w:r>
          </w:p>
        </w:tc>
        <w:tc>
          <w:tcPr>
            <w:tcW w:w="270" w:type="dxa"/>
            <w:shd w:val="clear" w:color="auto" w:fill="auto"/>
          </w:tcPr>
          <w:p w14:paraId="7A1B4DB6" w14:textId="77777777" w:rsidR="00977BFB" w:rsidRPr="009259D7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147B7" w14:textId="5326F841" w:rsidR="00977BFB" w:rsidRPr="009259D7" w:rsidRDefault="00373D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81F4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  <w:r w:rsidR="00E47FA0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81F4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A8F00C" w14:textId="77777777" w:rsidR="00977BFB" w:rsidRPr="009259D7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E01E1" w14:textId="1E6C8F96" w:rsidR="00977BFB" w:rsidRPr="009259D7" w:rsidRDefault="00373D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</w:t>
            </w:r>
            <w:r w:rsidR="00D07DA8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7DA8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6B08F4" w14:textId="77777777" w:rsidR="00977BFB" w:rsidRPr="009259D7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347E9" w14:textId="105457C7" w:rsidR="00977BFB" w:rsidRPr="009259D7" w:rsidRDefault="00373D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07DA8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47FA0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581F4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47FA0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81F45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71BCE" w:rsidRPr="009259D7" w14:paraId="71BC11B3" w14:textId="77777777" w:rsidTr="00DB0DBA">
        <w:tc>
          <w:tcPr>
            <w:tcW w:w="3060" w:type="dxa"/>
            <w:shd w:val="clear" w:color="auto" w:fill="auto"/>
          </w:tcPr>
          <w:p w14:paraId="5545FF7B" w14:textId="77777777" w:rsidR="00D71BCE" w:rsidRPr="009259D7" w:rsidRDefault="00D71BC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66F616" w14:textId="77777777" w:rsidR="00D71BCE" w:rsidRPr="009259D7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DFB931D" w14:textId="77777777" w:rsidR="00D71BCE" w:rsidRPr="009259D7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747B9BE" w14:textId="77777777" w:rsidR="00D71BCE" w:rsidRPr="009259D7" w:rsidRDefault="00D71BC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AD91C1" w14:textId="77777777" w:rsidR="00D71BCE" w:rsidRPr="009259D7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BD69E2" w14:textId="77777777" w:rsidR="00D71BCE" w:rsidRPr="009259D7" w:rsidRDefault="00D71BC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93FBF6" w14:textId="77777777" w:rsidR="00D71BCE" w:rsidRPr="009259D7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35E5C2" w14:textId="77777777" w:rsidR="00D71BCE" w:rsidRPr="009259D7" w:rsidRDefault="00D71BC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237E" w:rsidRPr="009259D7" w14:paraId="0106DED7" w14:textId="77777777" w:rsidTr="00DB0DBA">
        <w:tc>
          <w:tcPr>
            <w:tcW w:w="3060" w:type="dxa"/>
            <w:shd w:val="clear" w:color="auto" w:fill="auto"/>
          </w:tcPr>
          <w:p w14:paraId="56FFF224" w14:textId="2251A9BE" w:rsidR="0006237E" w:rsidRPr="009259D7" w:rsidRDefault="0006237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A293F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3F9417F" w14:textId="77777777" w:rsidR="0006237E" w:rsidRPr="009259D7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52669F" w14:textId="77777777" w:rsidR="0006237E" w:rsidRPr="009259D7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037D887" w14:textId="77777777" w:rsidR="0006237E" w:rsidRPr="009259D7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7A62C5" w14:textId="77777777" w:rsidR="0006237E" w:rsidRPr="009259D7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2C1474" w14:textId="77777777" w:rsidR="0006237E" w:rsidRPr="009259D7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199C28" w14:textId="77777777" w:rsidR="0006237E" w:rsidRPr="009259D7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E88613A" w14:textId="77777777" w:rsidR="0006237E" w:rsidRPr="009259D7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237E" w:rsidRPr="009259D7" w14:paraId="1EC280C9" w14:textId="77777777" w:rsidTr="00DB0DBA">
        <w:tc>
          <w:tcPr>
            <w:tcW w:w="3060" w:type="dxa"/>
            <w:shd w:val="clear" w:color="auto" w:fill="auto"/>
          </w:tcPr>
          <w:p w14:paraId="7F9F9FD0" w14:textId="164C3933" w:rsidR="0006237E" w:rsidRPr="009259D7" w:rsidRDefault="0006237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9C2FA3B" w14:textId="77777777" w:rsidR="0006237E" w:rsidRPr="009259D7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067EA1" w14:textId="77777777" w:rsidR="0006237E" w:rsidRPr="009259D7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C34AE1E" w14:textId="77777777" w:rsidR="0006237E" w:rsidRPr="009259D7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08A79D" w14:textId="77777777" w:rsidR="0006237E" w:rsidRPr="009259D7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130F79" w14:textId="77777777" w:rsidR="0006237E" w:rsidRPr="009259D7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455BD6" w14:textId="77777777" w:rsidR="0006237E" w:rsidRPr="009259D7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8E11A80" w14:textId="77777777" w:rsidR="0006237E" w:rsidRPr="009259D7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93F" w:rsidRPr="009259D7" w14:paraId="199129C9" w14:textId="77777777" w:rsidTr="00DB0DBA">
        <w:tc>
          <w:tcPr>
            <w:tcW w:w="3060" w:type="dxa"/>
            <w:shd w:val="clear" w:color="auto" w:fill="auto"/>
          </w:tcPr>
          <w:p w14:paraId="26D36228" w14:textId="48431072" w:rsidR="00BA293F" w:rsidRPr="009259D7" w:rsidRDefault="00BA293F" w:rsidP="00BA29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66968C8" w14:textId="6BE53CC8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494,941</w:t>
            </w:r>
          </w:p>
        </w:tc>
        <w:tc>
          <w:tcPr>
            <w:tcW w:w="270" w:type="dxa"/>
            <w:shd w:val="clear" w:color="auto" w:fill="auto"/>
          </w:tcPr>
          <w:p w14:paraId="64E588BC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4BB8A75" w14:textId="481EB0B3" w:rsidR="00BA293F" w:rsidRPr="009259D7" w:rsidRDefault="004C3262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293F" w:rsidRPr="009259D7">
              <w:rPr>
                <w:rFonts w:asciiTheme="majorBidi" w:hAnsiTheme="majorBidi" w:cstheme="majorBidi"/>
                <w:sz w:val="28"/>
                <w:szCs w:val="28"/>
              </w:rPr>
              <w:t>398,325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BB9581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633806" w14:textId="50D3B479" w:rsidR="00BA293F" w:rsidRPr="009259D7" w:rsidRDefault="004C3262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293F" w:rsidRPr="009259D7">
              <w:rPr>
                <w:rFonts w:asciiTheme="majorBidi" w:hAnsiTheme="majorBidi" w:cstheme="majorBidi"/>
                <w:sz w:val="28"/>
                <w:szCs w:val="28"/>
              </w:rPr>
              <w:t>96,616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6926EE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074FE8" w14:textId="4BD3EC22" w:rsidR="00BA293F" w:rsidRPr="009259D7" w:rsidRDefault="004C3262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293F" w:rsidRPr="009259D7">
              <w:rPr>
                <w:rFonts w:asciiTheme="majorBidi" w:hAnsiTheme="majorBidi" w:cstheme="majorBidi"/>
                <w:sz w:val="28"/>
                <w:szCs w:val="28"/>
              </w:rPr>
              <w:t>494,941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A293F" w:rsidRPr="009259D7" w14:paraId="6FF2320C" w14:textId="77777777" w:rsidTr="00DB0DBA">
        <w:tc>
          <w:tcPr>
            <w:tcW w:w="3060" w:type="dxa"/>
            <w:shd w:val="clear" w:color="auto" w:fill="auto"/>
          </w:tcPr>
          <w:p w14:paraId="3EF94CB2" w14:textId="156F37B8" w:rsidR="00BA293F" w:rsidRPr="009259D7" w:rsidRDefault="00BA293F" w:rsidP="00BA29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D00292B" w14:textId="78ED2372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82,641</w:t>
            </w:r>
          </w:p>
        </w:tc>
        <w:tc>
          <w:tcPr>
            <w:tcW w:w="270" w:type="dxa"/>
            <w:shd w:val="clear" w:color="auto" w:fill="auto"/>
          </w:tcPr>
          <w:p w14:paraId="0A385507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E22B181" w14:textId="7424E272" w:rsidR="00BA293F" w:rsidRPr="009259D7" w:rsidRDefault="004C3262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293F" w:rsidRPr="009259D7">
              <w:rPr>
                <w:rFonts w:asciiTheme="majorBidi" w:hAnsiTheme="majorBidi" w:cstheme="majorBidi"/>
                <w:sz w:val="28"/>
                <w:szCs w:val="28"/>
              </w:rPr>
              <w:t>83,263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00720A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3AABF" w14:textId="5D515F50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219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5A354F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6BBDBF6" w14:textId="1C16B829" w:rsidR="00BA293F" w:rsidRPr="009259D7" w:rsidRDefault="004C3262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293F" w:rsidRPr="009259D7">
              <w:rPr>
                <w:rFonts w:asciiTheme="majorBidi" w:hAnsiTheme="majorBidi" w:cstheme="majorBidi"/>
                <w:sz w:val="28"/>
                <w:szCs w:val="28"/>
              </w:rPr>
              <w:t>83,263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A293F" w:rsidRPr="009259D7" w14:paraId="2648E355" w14:textId="77777777" w:rsidTr="00E34AF7">
        <w:tc>
          <w:tcPr>
            <w:tcW w:w="3060" w:type="dxa"/>
            <w:shd w:val="clear" w:color="auto" w:fill="auto"/>
          </w:tcPr>
          <w:p w14:paraId="780E2FDA" w14:textId="6EEB975A" w:rsidR="00BA293F" w:rsidRPr="009259D7" w:rsidRDefault="00BA293F" w:rsidP="00BA29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EAD50" w14:textId="317A87C0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31,595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BBE4B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FE9C3" w14:textId="768C6BBB" w:rsidR="00BA293F" w:rsidRPr="009259D7" w:rsidRDefault="004C3262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293F" w:rsidRPr="009259D7">
              <w:rPr>
                <w:rFonts w:asciiTheme="majorBidi" w:hAnsiTheme="majorBidi" w:cstheme="majorBidi"/>
                <w:sz w:val="28"/>
                <w:szCs w:val="28"/>
              </w:rPr>
              <w:t>15,580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D79F41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54A0A" w14:textId="20379F57" w:rsidR="00BA293F" w:rsidRPr="009259D7" w:rsidRDefault="004C3262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293F" w:rsidRPr="009259D7">
              <w:rPr>
                <w:rFonts w:asciiTheme="majorBidi" w:hAnsiTheme="majorBidi" w:cstheme="majorBidi"/>
                <w:sz w:val="28"/>
                <w:szCs w:val="28"/>
              </w:rPr>
              <w:t>18,116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F66223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F9FF9" w14:textId="2EA3AE46" w:rsidR="00BA293F" w:rsidRPr="009259D7" w:rsidRDefault="004C3262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293F" w:rsidRPr="009259D7">
              <w:rPr>
                <w:rFonts w:asciiTheme="majorBidi" w:hAnsiTheme="majorBidi" w:cstheme="majorBidi"/>
                <w:sz w:val="28"/>
                <w:szCs w:val="28"/>
              </w:rPr>
              <w:t>33,696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A293F" w:rsidRPr="009259D7" w14:paraId="0351E7B1" w14:textId="77777777" w:rsidTr="00DB0DBA">
        <w:tc>
          <w:tcPr>
            <w:tcW w:w="3060" w:type="dxa"/>
            <w:shd w:val="clear" w:color="auto" w:fill="auto"/>
          </w:tcPr>
          <w:p w14:paraId="6E8A4779" w14:textId="77777777" w:rsidR="00BA293F" w:rsidRPr="009259D7" w:rsidRDefault="00BA293F" w:rsidP="00BA29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E4E0B9" w14:textId="2F7DE7DD" w:rsidR="00BA293F" w:rsidRPr="009259D7" w:rsidRDefault="00BA293F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609,177</w:t>
            </w:r>
          </w:p>
        </w:tc>
        <w:tc>
          <w:tcPr>
            <w:tcW w:w="270" w:type="dxa"/>
            <w:shd w:val="clear" w:color="auto" w:fill="auto"/>
          </w:tcPr>
          <w:p w14:paraId="6C8DE51B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B3D17" w14:textId="2286F3C6" w:rsidR="00BA293F" w:rsidRPr="009259D7" w:rsidRDefault="004C3262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293F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497,168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834DA2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6151E" w14:textId="43D1086E" w:rsidR="00BA293F" w:rsidRPr="009259D7" w:rsidRDefault="004C3262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293F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114,732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A514DD" w14:textId="77777777" w:rsidR="00BA293F" w:rsidRPr="009259D7" w:rsidRDefault="00BA293F" w:rsidP="00BA29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1E2A84" w14:textId="586181CE" w:rsidR="00BA293F" w:rsidRPr="009259D7" w:rsidRDefault="004C3262" w:rsidP="00BA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293F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611,900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736FD9F" w14:textId="77777777" w:rsidR="00F13289" w:rsidRPr="009259D7" w:rsidRDefault="00F1328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170"/>
        <w:gridCol w:w="270"/>
        <w:gridCol w:w="1260"/>
        <w:gridCol w:w="270"/>
        <w:gridCol w:w="1170"/>
      </w:tblGrid>
      <w:tr w:rsidR="00FD6530" w:rsidRPr="009259D7" w14:paraId="72AFDD4D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4E335111" w14:textId="77777777" w:rsidR="00FD6530" w:rsidRPr="009259D7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21B9DF15" w14:textId="34C8A79A" w:rsidR="00FD6530" w:rsidRPr="009259D7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D6530" w:rsidRPr="009259D7" w14:paraId="5A9D631D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5FC9C769" w14:textId="77777777" w:rsidR="00FD6530" w:rsidRPr="009259D7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5AF3EB79" w14:textId="77777777" w:rsidR="00FD6530" w:rsidRPr="009259D7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D6530" w:rsidRPr="009259D7" w14:paraId="3CD9538D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62F0276D" w14:textId="77777777" w:rsidR="00FD6530" w:rsidRPr="009259D7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2255CE9" w14:textId="77D21B07" w:rsidR="00FD6530" w:rsidRPr="009259D7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6A2817" w14:textId="77777777" w:rsidR="00FD6530" w:rsidRPr="009259D7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990E534" w14:textId="77777777" w:rsidR="00FD6530" w:rsidRPr="009259D7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6B5D67B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F1F74F" w14:textId="2255BFCD" w:rsidR="00FD6530" w:rsidRPr="009259D7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75A98E9A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D0A25C" w14:textId="503C0E84" w:rsidR="00FD6530" w:rsidRPr="009259D7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E56DD" w:rsidRPr="009259D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52F15300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0A0DF4" w14:textId="77777777" w:rsidR="00FD6530" w:rsidRPr="009259D7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C61326" w14:textId="77777777" w:rsidR="00FD6530" w:rsidRPr="009259D7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D6530" w:rsidRPr="009259D7" w14:paraId="49465CD3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78670B48" w14:textId="77777777" w:rsidR="00FD6530" w:rsidRPr="009259D7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2428B8CD" w14:textId="77777777" w:rsidR="00FD6530" w:rsidRPr="009259D7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D6530" w:rsidRPr="009259D7" w14:paraId="2B83F82A" w14:textId="77777777" w:rsidTr="00DB0DBA">
        <w:tc>
          <w:tcPr>
            <w:tcW w:w="3060" w:type="dxa"/>
            <w:shd w:val="clear" w:color="auto" w:fill="auto"/>
            <w:hideMark/>
          </w:tcPr>
          <w:p w14:paraId="2B63E804" w14:textId="3429121B" w:rsidR="00FD6530" w:rsidRPr="009259D7" w:rsidRDefault="007E56D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A293F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32C8A15E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E36AAA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7FDB98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1815E9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0D4E41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7FFFCF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858D20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6530" w:rsidRPr="009259D7" w14:paraId="28ED3380" w14:textId="77777777" w:rsidTr="00DB0DBA">
        <w:tc>
          <w:tcPr>
            <w:tcW w:w="3060" w:type="dxa"/>
            <w:shd w:val="clear" w:color="auto" w:fill="auto"/>
          </w:tcPr>
          <w:p w14:paraId="00D440B3" w14:textId="77777777" w:rsidR="00FD6530" w:rsidRPr="009259D7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shd w:val="clear" w:color="auto" w:fill="auto"/>
          </w:tcPr>
          <w:p w14:paraId="69C2B38B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6ED541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F80A49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AF6D1B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9F995CD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F4B004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115B6E" w14:textId="77777777" w:rsidR="00FD6530" w:rsidRPr="009259D7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4335" w:rsidRPr="009259D7" w14:paraId="7CA14B47" w14:textId="77777777" w:rsidTr="00DB0DBA">
        <w:tc>
          <w:tcPr>
            <w:tcW w:w="3060" w:type="dxa"/>
            <w:shd w:val="clear" w:color="auto" w:fill="auto"/>
            <w:hideMark/>
          </w:tcPr>
          <w:p w14:paraId="2EDD733E" w14:textId="718D4F97" w:rsidR="00154335" w:rsidRPr="009259D7" w:rsidRDefault="00154335" w:rsidP="001543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009ADEC7" w14:textId="5A5F8417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378,265</w:t>
            </w:r>
          </w:p>
        </w:tc>
        <w:tc>
          <w:tcPr>
            <w:tcW w:w="270" w:type="dxa"/>
            <w:shd w:val="clear" w:color="auto" w:fill="auto"/>
          </w:tcPr>
          <w:p w14:paraId="5061362F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88443" w14:textId="1D5B5121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(329,687)</w:t>
            </w:r>
          </w:p>
        </w:tc>
        <w:tc>
          <w:tcPr>
            <w:tcW w:w="270" w:type="dxa"/>
            <w:shd w:val="clear" w:color="auto" w:fill="auto"/>
          </w:tcPr>
          <w:p w14:paraId="10A6E5D2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DCB56D8" w14:textId="5344329B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(48,578)</w:t>
            </w:r>
          </w:p>
        </w:tc>
        <w:tc>
          <w:tcPr>
            <w:tcW w:w="270" w:type="dxa"/>
            <w:shd w:val="clear" w:color="auto" w:fill="auto"/>
          </w:tcPr>
          <w:p w14:paraId="2CCF8718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7E697A" w14:textId="7A56596B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(378,265)</w:t>
            </w:r>
          </w:p>
        </w:tc>
      </w:tr>
      <w:tr w:rsidR="00154335" w:rsidRPr="009259D7" w14:paraId="2EB5A4BA" w14:textId="77777777" w:rsidTr="00DB0DBA">
        <w:trPr>
          <w:trHeight w:val="119"/>
        </w:trPr>
        <w:tc>
          <w:tcPr>
            <w:tcW w:w="3060" w:type="dxa"/>
            <w:shd w:val="clear" w:color="auto" w:fill="auto"/>
            <w:hideMark/>
          </w:tcPr>
          <w:p w14:paraId="1892AD6C" w14:textId="77777777" w:rsidR="00154335" w:rsidRPr="009259D7" w:rsidRDefault="00154335" w:rsidP="001543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CBE5" w14:textId="50B0E846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9,900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1EADA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A527" w14:textId="2DCBB4B3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(3,267)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BC1F4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C7FFD" w14:textId="7AE006BF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(8,045)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6D84B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45E62" w14:textId="7F6FD7C7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(11,312)</w:t>
            </w:r>
          </w:p>
        </w:tc>
      </w:tr>
      <w:tr w:rsidR="00154335" w:rsidRPr="009259D7" w14:paraId="1CD3DEDF" w14:textId="77777777" w:rsidTr="00DB0DBA">
        <w:tc>
          <w:tcPr>
            <w:tcW w:w="3060" w:type="dxa"/>
            <w:shd w:val="clear" w:color="auto" w:fill="auto"/>
          </w:tcPr>
          <w:p w14:paraId="097D4638" w14:textId="77777777" w:rsidR="00154335" w:rsidRPr="009259D7" w:rsidRDefault="00154335" w:rsidP="001543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FB933C" w14:textId="00B5DA05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388,165</w:t>
            </w:r>
          </w:p>
        </w:tc>
        <w:tc>
          <w:tcPr>
            <w:tcW w:w="270" w:type="dxa"/>
            <w:shd w:val="clear" w:color="auto" w:fill="auto"/>
          </w:tcPr>
          <w:p w14:paraId="3F4C23D0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06B32F" w14:textId="5B799482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(332,954)</w:t>
            </w:r>
          </w:p>
        </w:tc>
        <w:tc>
          <w:tcPr>
            <w:tcW w:w="270" w:type="dxa"/>
            <w:shd w:val="clear" w:color="auto" w:fill="auto"/>
          </w:tcPr>
          <w:p w14:paraId="0714FD00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3AA431" w14:textId="62431CE3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(56,623)</w:t>
            </w:r>
          </w:p>
        </w:tc>
        <w:tc>
          <w:tcPr>
            <w:tcW w:w="270" w:type="dxa"/>
            <w:shd w:val="clear" w:color="auto" w:fill="auto"/>
          </w:tcPr>
          <w:p w14:paraId="23B9D8AC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BA1567" w14:textId="43B817B7" w:rsidR="00154335" w:rsidRPr="009259D7" w:rsidRDefault="00154335" w:rsidP="0015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(389,577)</w:t>
            </w:r>
          </w:p>
        </w:tc>
      </w:tr>
      <w:tr w:rsidR="00154335" w:rsidRPr="009259D7" w14:paraId="3E837EA4" w14:textId="77777777" w:rsidTr="0006237E">
        <w:tc>
          <w:tcPr>
            <w:tcW w:w="3060" w:type="dxa"/>
            <w:shd w:val="clear" w:color="auto" w:fill="auto"/>
          </w:tcPr>
          <w:p w14:paraId="0719CB4F" w14:textId="77777777" w:rsidR="00154335" w:rsidRPr="009259D7" w:rsidRDefault="00154335" w:rsidP="001543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995551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C6AC012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573C7F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BB89254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D27136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E4E1682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C256A9" w14:textId="77777777" w:rsidR="00154335" w:rsidRPr="009259D7" w:rsidRDefault="00154335" w:rsidP="001543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5712572E" w14:textId="77777777" w:rsidR="003236BD" w:rsidRPr="009259D7" w:rsidRDefault="003236BD">
      <w:r w:rsidRPr="009259D7">
        <w:br w:type="page"/>
      </w: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260"/>
        <w:gridCol w:w="270"/>
        <w:gridCol w:w="1260"/>
        <w:gridCol w:w="270"/>
        <w:gridCol w:w="1170"/>
      </w:tblGrid>
      <w:tr w:rsidR="003236BD" w:rsidRPr="009259D7" w14:paraId="67E9301A" w14:textId="77777777" w:rsidTr="007F0297">
        <w:tc>
          <w:tcPr>
            <w:tcW w:w="3060" w:type="dxa"/>
            <w:shd w:val="clear" w:color="auto" w:fill="auto"/>
          </w:tcPr>
          <w:p w14:paraId="559E2CF9" w14:textId="3D183CE4" w:rsidR="003236BD" w:rsidRPr="009259D7" w:rsidRDefault="003236BD" w:rsidP="001543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6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530452CC" w14:textId="53083D5F" w:rsidR="003236BD" w:rsidRPr="009259D7" w:rsidRDefault="003236BD" w:rsidP="003236B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25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236BD" w:rsidRPr="009259D7" w14:paraId="12E2E258" w14:textId="77777777" w:rsidTr="007F0297">
        <w:tc>
          <w:tcPr>
            <w:tcW w:w="3060" w:type="dxa"/>
            <w:shd w:val="clear" w:color="auto" w:fill="auto"/>
          </w:tcPr>
          <w:p w14:paraId="3ACCCA93" w14:textId="77777777" w:rsidR="003236BD" w:rsidRPr="009259D7" w:rsidRDefault="003236BD" w:rsidP="001543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66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4D500BD6" w14:textId="3D541C7E" w:rsidR="003236BD" w:rsidRPr="009259D7" w:rsidRDefault="003236BD" w:rsidP="003236B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236BD" w:rsidRPr="009259D7" w14:paraId="3F40331F" w14:textId="77777777" w:rsidTr="007F0297">
        <w:tc>
          <w:tcPr>
            <w:tcW w:w="3060" w:type="dxa"/>
            <w:shd w:val="clear" w:color="auto" w:fill="auto"/>
          </w:tcPr>
          <w:p w14:paraId="67F8CE82" w14:textId="77777777" w:rsidR="007F0297" w:rsidRPr="009259D7" w:rsidRDefault="007F0297" w:rsidP="003236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12A18B1" w14:textId="018F0D2B" w:rsidR="003236BD" w:rsidRPr="009259D7" w:rsidRDefault="003236BD" w:rsidP="003236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B96E3" w14:textId="77777777" w:rsidR="003236BD" w:rsidRPr="009259D7" w:rsidRDefault="003236BD" w:rsidP="003236B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701FE10" w14:textId="7A3866DE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527C9BC1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02331" w14:textId="60CF3BC5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1602CDBE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BBBAF" w14:textId="0934EEC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657BCAE4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EB90595" w14:textId="77777777" w:rsidR="003236BD" w:rsidRPr="009259D7" w:rsidRDefault="003236BD" w:rsidP="003236B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236E02" w14:textId="2B18154C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236BD" w:rsidRPr="009259D7" w14:paraId="62D2C3AB" w14:textId="77777777" w:rsidTr="007F0297">
        <w:tc>
          <w:tcPr>
            <w:tcW w:w="3060" w:type="dxa"/>
            <w:shd w:val="clear" w:color="auto" w:fill="auto"/>
          </w:tcPr>
          <w:p w14:paraId="5AE09940" w14:textId="77777777" w:rsidR="003236BD" w:rsidRPr="009259D7" w:rsidRDefault="003236BD" w:rsidP="003236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66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4B67A932" w14:textId="73C8B245" w:rsidR="003236BD" w:rsidRPr="009259D7" w:rsidRDefault="003236BD" w:rsidP="007F029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236BD" w:rsidRPr="009259D7" w14:paraId="79F1F0DA" w14:textId="77777777" w:rsidTr="007F0297">
        <w:tc>
          <w:tcPr>
            <w:tcW w:w="3060" w:type="dxa"/>
            <w:shd w:val="clear" w:color="auto" w:fill="auto"/>
          </w:tcPr>
          <w:p w14:paraId="3ADD09EF" w14:textId="65E4C234" w:rsidR="003236BD" w:rsidRPr="009259D7" w:rsidRDefault="003236BD" w:rsidP="003236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CD2D8F6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DA259D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E1E67A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53CC7C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D875C2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2A5C9B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B2F8AF0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36BD" w:rsidRPr="009259D7" w14:paraId="1C39AA4F" w14:textId="77777777" w:rsidTr="007F0297">
        <w:tc>
          <w:tcPr>
            <w:tcW w:w="3060" w:type="dxa"/>
            <w:shd w:val="clear" w:color="auto" w:fill="auto"/>
          </w:tcPr>
          <w:p w14:paraId="77E74709" w14:textId="70A2CD37" w:rsidR="003236BD" w:rsidRPr="009259D7" w:rsidRDefault="003236BD" w:rsidP="003236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9D0C31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E9B19A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4F6040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2C4208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EDEB05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5E0EE8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6ED04C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36BD" w:rsidRPr="009259D7" w14:paraId="1F23A311" w14:textId="77777777" w:rsidTr="007F0297">
        <w:tc>
          <w:tcPr>
            <w:tcW w:w="3060" w:type="dxa"/>
            <w:shd w:val="clear" w:color="auto" w:fill="auto"/>
          </w:tcPr>
          <w:p w14:paraId="6B47631A" w14:textId="2AA494FF" w:rsidR="003236BD" w:rsidRPr="009259D7" w:rsidRDefault="003236BD" w:rsidP="003236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CB1C473" w14:textId="67D49FE8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395,453</w:t>
            </w:r>
          </w:p>
        </w:tc>
        <w:tc>
          <w:tcPr>
            <w:tcW w:w="270" w:type="dxa"/>
            <w:shd w:val="clear" w:color="auto" w:fill="auto"/>
          </w:tcPr>
          <w:p w14:paraId="3ACA27C0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63BE86" w14:textId="18326D5A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(298,837)</w:t>
            </w:r>
          </w:p>
        </w:tc>
        <w:tc>
          <w:tcPr>
            <w:tcW w:w="270" w:type="dxa"/>
            <w:shd w:val="clear" w:color="auto" w:fill="auto"/>
          </w:tcPr>
          <w:p w14:paraId="2591095A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20801C" w14:textId="0BF26B4A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(96,616)</w:t>
            </w:r>
          </w:p>
        </w:tc>
        <w:tc>
          <w:tcPr>
            <w:tcW w:w="270" w:type="dxa"/>
            <w:shd w:val="clear" w:color="auto" w:fill="auto"/>
          </w:tcPr>
          <w:p w14:paraId="21DF97C7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9CE6C76" w14:textId="461B82C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(395,453)</w:t>
            </w:r>
          </w:p>
        </w:tc>
      </w:tr>
      <w:tr w:rsidR="003236BD" w:rsidRPr="009259D7" w14:paraId="03663799" w14:textId="77777777" w:rsidTr="007F0297">
        <w:tc>
          <w:tcPr>
            <w:tcW w:w="3060" w:type="dxa"/>
            <w:shd w:val="clear" w:color="auto" w:fill="auto"/>
          </w:tcPr>
          <w:p w14:paraId="35337F7E" w14:textId="76C7DDAD" w:rsidR="003236BD" w:rsidRPr="009259D7" w:rsidRDefault="003236BD" w:rsidP="003236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3AEE715" w14:textId="4C48B06D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82,641</w:t>
            </w:r>
          </w:p>
        </w:tc>
        <w:tc>
          <w:tcPr>
            <w:tcW w:w="270" w:type="dxa"/>
            <w:shd w:val="clear" w:color="auto" w:fill="auto"/>
          </w:tcPr>
          <w:p w14:paraId="37E3D018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B2FCCA" w14:textId="6199CC1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(83,263)</w:t>
            </w:r>
          </w:p>
        </w:tc>
        <w:tc>
          <w:tcPr>
            <w:tcW w:w="270" w:type="dxa"/>
            <w:shd w:val="clear" w:color="auto" w:fill="auto"/>
          </w:tcPr>
          <w:p w14:paraId="2298A395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C84892" w14:textId="735B6007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219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94E0C8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4802708" w14:textId="2874D354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(83,263)</w:t>
            </w:r>
          </w:p>
        </w:tc>
      </w:tr>
      <w:tr w:rsidR="003236BD" w:rsidRPr="009259D7" w14:paraId="5FB3A1E2" w14:textId="77777777" w:rsidTr="007F0297">
        <w:tc>
          <w:tcPr>
            <w:tcW w:w="3060" w:type="dxa"/>
            <w:shd w:val="clear" w:color="auto" w:fill="auto"/>
          </w:tcPr>
          <w:p w14:paraId="12A5437A" w14:textId="6F79F04D" w:rsidR="003236BD" w:rsidRPr="009259D7" w:rsidRDefault="003236BD" w:rsidP="003236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A562A" w14:textId="7897F25F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4,756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887F6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4C81F" w14:textId="6437899C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(3,570)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E52B5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7D6ED" w14:textId="6E0AB592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D0E86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30F01" w14:textId="24DBF87C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(5,038)</w:t>
            </w:r>
          </w:p>
        </w:tc>
      </w:tr>
      <w:tr w:rsidR="003236BD" w:rsidRPr="009259D7" w14:paraId="499396F0" w14:textId="77777777" w:rsidTr="007F0297">
        <w:tc>
          <w:tcPr>
            <w:tcW w:w="3060" w:type="dxa"/>
            <w:shd w:val="clear" w:color="auto" w:fill="auto"/>
          </w:tcPr>
          <w:p w14:paraId="09563325" w14:textId="77777777" w:rsidR="003236BD" w:rsidRPr="009259D7" w:rsidRDefault="003236BD" w:rsidP="003236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F4D653" w14:textId="5FB3D69F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482,850</w:t>
            </w:r>
          </w:p>
        </w:tc>
        <w:tc>
          <w:tcPr>
            <w:tcW w:w="270" w:type="dxa"/>
            <w:shd w:val="clear" w:color="auto" w:fill="auto"/>
          </w:tcPr>
          <w:p w14:paraId="2DCF1DB9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B40770" w14:textId="41A71E28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(385,670)</w:t>
            </w:r>
          </w:p>
        </w:tc>
        <w:tc>
          <w:tcPr>
            <w:tcW w:w="270" w:type="dxa"/>
            <w:shd w:val="clear" w:color="auto" w:fill="auto"/>
          </w:tcPr>
          <w:p w14:paraId="7E8E4D98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43AE70" w14:textId="2BE48B04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(98,084)</w:t>
            </w:r>
          </w:p>
        </w:tc>
        <w:tc>
          <w:tcPr>
            <w:tcW w:w="270" w:type="dxa"/>
            <w:shd w:val="clear" w:color="auto" w:fill="auto"/>
          </w:tcPr>
          <w:p w14:paraId="2387E005" w14:textId="77777777" w:rsidR="003236BD" w:rsidRPr="009259D7" w:rsidRDefault="003236BD" w:rsidP="003236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A9F7C9" w14:textId="25D88504" w:rsidR="003236BD" w:rsidRPr="009259D7" w:rsidRDefault="003236BD" w:rsidP="0032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(483,754)</w:t>
            </w:r>
          </w:p>
        </w:tc>
      </w:tr>
    </w:tbl>
    <w:p w14:paraId="1EF8F51C" w14:textId="77777777" w:rsidR="007F0297" w:rsidRPr="009259D7" w:rsidRDefault="007F0297" w:rsidP="00130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D43B99F" w14:textId="1C69B95D" w:rsidR="007923F5" w:rsidRPr="009259D7" w:rsidRDefault="007923F5" w:rsidP="00130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840FFF"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9259D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BBCF2B7" w14:textId="77777777" w:rsidR="00B3635B" w:rsidRPr="009259D7" w:rsidRDefault="00B363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3C6740" w14:textId="54ED1D16" w:rsidR="007923F5" w:rsidRPr="009259D7" w:rsidRDefault="004D4B97" w:rsidP="001927AE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CF36A38" w14:textId="6201CD55" w:rsidR="00FD571B" w:rsidRPr="009259D7" w:rsidRDefault="00FD571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14957CA6" w14:textId="55CF697D" w:rsidR="007923F5" w:rsidRPr="009259D7" w:rsidRDefault="007923F5" w:rsidP="001927A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/>
          <w:sz w:val="28"/>
          <w:szCs w:val="28"/>
        </w:rPr>
        <w:t>(</w:t>
      </w:r>
      <w:r w:rsidR="00840FFF" w:rsidRPr="009259D7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259D7">
        <w:rPr>
          <w:rFonts w:asciiTheme="majorBidi" w:hAnsiTheme="majorBidi" w:cstheme="majorBidi"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259D7">
        <w:rPr>
          <w:rFonts w:asciiTheme="majorBidi" w:hAnsiTheme="majorBidi" w:cstheme="majorBidi"/>
          <w:sz w:val="28"/>
          <w:szCs w:val="28"/>
        </w:rPr>
        <w:t>.</w:t>
      </w:r>
      <w:r w:rsidR="007E56DD" w:rsidRPr="009259D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259D7">
        <w:rPr>
          <w:rFonts w:asciiTheme="majorBidi" w:hAnsiTheme="majorBidi" w:cstheme="majorBidi"/>
          <w:sz w:val="28"/>
          <w:szCs w:val="28"/>
        </w:rPr>
        <w:t xml:space="preserve">) </w:t>
      </w:r>
      <w:r w:rsidR="009E13A3" w:rsidRPr="009259D7">
        <w:rPr>
          <w:rFonts w:asciiTheme="majorBidi" w:hAnsiTheme="majorBidi" w:cstheme="majorBidi"/>
          <w:sz w:val="28"/>
          <w:szCs w:val="28"/>
        </w:rPr>
        <w:tab/>
      </w:r>
      <w:r w:rsidRPr="009259D7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6FCBAA30" w14:textId="77777777" w:rsidR="00B3635B" w:rsidRPr="009259D7" w:rsidRDefault="00B363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957227" w14:textId="37533993" w:rsidR="00B3635B" w:rsidRPr="009259D7" w:rsidRDefault="007923F5" w:rsidP="001927AE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59D7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CB3C1D" w:rsidRPr="009259D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F26EAC5" w14:textId="213EE161" w:rsidR="00B3635B" w:rsidRPr="009259D7" w:rsidRDefault="00B363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F96BCAB" w14:textId="77777777" w:rsidR="006F04BD" w:rsidRPr="009259D7" w:rsidRDefault="006F04BD" w:rsidP="001927AE">
      <w:bookmarkStart w:id="24" w:name="_Hlk64302132"/>
      <w:r w:rsidRPr="009259D7">
        <w:br w:type="page"/>
      </w:r>
    </w:p>
    <w:tbl>
      <w:tblPr>
        <w:tblW w:w="801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70"/>
        <w:gridCol w:w="990"/>
        <w:gridCol w:w="270"/>
        <w:gridCol w:w="810"/>
        <w:gridCol w:w="270"/>
        <w:gridCol w:w="990"/>
      </w:tblGrid>
      <w:tr w:rsidR="006824D6" w:rsidRPr="009259D7" w14:paraId="09644E4F" w14:textId="77777777" w:rsidTr="0042701C">
        <w:tc>
          <w:tcPr>
            <w:tcW w:w="3330" w:type="dxa"/>
          </w:tcPr>
          <w:p w14:paraId="3FB60067" w14:textId="7A2F31CF" w:rsidR="006824D6" w:rsidRPr="009259D7" w:rsidRDefault="006824D6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443A3DDE" w14:textId="77777777" w:rsidR="006824D6" w:rsidRPr="009259D7" w:rsidRDefault="006824D6" w:rsidP="001927A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24D6" w:rsidRPr="009259D7" w14:paraId="442BD192" w14:textId="77777777" w:rsidTr="00164106">
        <w:tc>
          <w:tcPr>
            <w:tcW w:w="3330" w:type="dxa"/>
            <w:hideMark/>
          </w:tcPr>
          <w:p w14:paraId="1AFA1EA1" w14:textId="77777777" w:rsidR="00C74DDB" w:rsidRPr="009259D7" w:rsidRDefault="00C74DDB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CA6B8D3" w14:textId="6BB1B1AD" w:rsidR="00C74DDB" w:rsidRPr="009259D7" w:rsidRDefault="00CB25D6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4401B837" w14:textId="2DF02EDA" w:rsidR="006824D6" w:rsidRPr="009259D7" w:rsidRDefault="006824D6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104E183" w14:textId="77777777" w:rsidR="006824D6" w:rsidRPr="009259D7" w:rsidRDefault="006824D6" w:rsidP="001927AE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34C15AB" w14:textId="77777777" w:rsidR="006824D6" w:rsidRPr="009259D7" w:rsidRDefault="006824D6" w:rsidP="001927AE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18E7E1A5" w14:textId="77777777" w:rsidR="006824D6" w:rsidRPr="009259D7" w:rsidRDefault="006824D6" w:rsidP="001927AE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เงินเหรียญสิงคโปร์</w:t>
            </w:r>
          </w:p>
        </w:tc>
        <w:tc>
          <w:tcPr>
            <w:tcW w:w="270" w:type="dxa"/>
          </w:tcPr>
          <w:p w14:paraId="12C823FB" w14:textId="77777777" w:rsidR="006824D6" w:rsidRPr="009259D7" w:rsidRDefault="006824D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318FEAC" w14:textId="63D028C6" w:rsidR="006824D6" w:rsidRPr="009259D7" w:rsidRDefault="004D4B97" w:rsidP="001927AE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</w:t>
            </w:r>
            <w:r w:rsidR="006824D6" w:rsidRPr="009259D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จ๊าดพม่า</w:t>
            </w:r>
          </w:p>
        </w:tc>
        <w:tc>
          <w:tcPr>
            <w:tcW w:w="270" w:type="dxa"/>
          </w:tcPr>
          <w:p w14:paraId="10EEBF97" w14:textId="77777777" w:rsidR="006824D6" w:rsidRPr="009259D7" w:rsidRDefault="006824D6" w:rsidP="001927AE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3238B2B0" w14:textId="77777777" w:rsidR="006824D6" w:rsidRPr="009259D7" w:rsidRDefault="006824D6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824D6" w:rsidRPr="009259D7" w14:paraId="64910536" w14:textId="77777777" w:rsidTr="0042701C">
        <w:tc>
          <w:tcPr>
            <w:tcW w:w="3330" w:type="dxa"/>
          </w:tcPr>
          <w:p w14:paraId="60139A64" w14:textId="77777777" w:rsidR="006824D6" w:rsidRPr="009259D7" w:rsidRDefault="006824D6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6B16CBB0" w14:textId="77777777" w:rsidR="006824D6" w:rsidRPr="009259D7" w:rsidRDefault="006824D6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4DDB" w:rsidRPr="009259D7" w14:paraId="635E6085" w14:textId="77777777" w:rsidTr="0042701C">
        <w:tc>
          <w:tcPr>
            <w:tcW w:w="3330" w:type="dxa"/>
          </w:tcPr>
          <w:p w14:paraId="27821A1A" w14:textId="50ADB333" w:rsidR="00C74DDB" w:rsidRPr="009259D7" w:rsidRDefault="00C74DDB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BA293F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4680" w:type="dxa"/>
            <w:gridSpan w:val="7"/>
            <w:vAlign w:val="bottom"/>
          </w:tcPr>
          <w:p w14:paraId="4530273E" w14:textId="77777777" w:rsidR="00C74DDB" w:rsidRPr="009259D7" w:rsidRDefault="00C74DDB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bookmarkEnd w:id="24"/>
      <w:tr w:rsidR="00D97431" w:rsidRPr="009259D7" w14:paraId="53E7FE81" w14:textId="77777777" w:rsidTr="00164106">
        <w:trPr>
          <w:trHeight w:val="92"/>
        </w:trPr>
        <w:tc>
          <w:tcPr>
            <w:tcW w:w="3330" w:type="dxa"/>
            <w:hideMark/>
          </w:tcPr>
          <w:p w14:paraId="2A81E693" w14:textId="77777777" w:rsidR="00D97431" w:rsidRPr="009259D7" w:rsidRDefault="00D97431" w:rsidP="00D9743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47755D7" w14:textId="508F3FAB" w:rsidR="00D97431" w:rsidRPr="009259D7" w:rsidRDefault="00462E8E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D76BE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D76BE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270" w:type="dxa"/>
          </w:tcPr>
          <w:p w14:paraId="0124FB0A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2BF719F" w14:textId="4261AC0C" w:rsidR="00D97431" w:rsidRPr="009259D7" w:rsidRDefault="00462E8E" w:rsidP="00D974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</w:t>
            </w:r>
            <w:r w:rsidR="00FD76BE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</w:t>
            </w:r>
          </w:p>
        </w:tc>
        <w:tc>
          <w:tcPr>
            <w:tcW w:w="270" w:type="dxa"/>
          </w:tcPr>
          <w:p w14:paraId="0576A314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35AEBBA" w14:textId="2B29CB07" w:rsidR="00D97431" w:rsidRPr="009259D7" w:rsidRDefault="00FD76BE" w:rsidP="00FD76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</w:tcPr>
          <w:p w14:paraId="42120546" w14:textId="77777777" w:rsidR="00D97431" w:rsidRPr="009259D7" w:rsidRDefault="00D97431" w:rsidP="00D9743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6132D5" w14:textId="67104298" w:rsidR="00D97431" w:rsidRPr="009259D7" w:rsidRDefault="00F0180A" w:rsidP="00F0180A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D76BE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="00FD76BE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</w:tr>
      <w:tr w:rsidR="00FD76BE" w:rsidRPr="009259D7" w14:paraId="1F8EF469" w14:textId="77777777" w:rsidTr="00164106">
        <w:trPr>
          <w:trHeight w:val="92"/>
        </w:trPr>
        <w:tc>
          <w:tcPr>
            <w:tcW w:w="3330" w:type="dxa"/>
            <w:hideMark/>
          </w:tcPr>
          <w:p w14:paraId="061B6EA3" w14:textId="77777777" w:rsidR="00FD76BE" w:rsidRPr="009259D7" w:rsidRDefault="00FD76BE" w:rsidP="00FD76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65701989" w14:textId="2270F2B8" w:rsidR="00FD76BE" w:rsidRPr="009259D7" w:rsidRDefault="00FD76BE" w:rsidP="00FD76B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4679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2D2981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64679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D2981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270" w:type="dxa"/>
          </w:tcPr>
          <w:p w14:paraId="18909110" w14:textId="77777777" w:rsidR="00FD76BE" w:rsidRPr="009259D7" w:rsidRDefault="00FD76BE" w:rsidP="00FD76B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D19C2B0" w14:textId="7CDBC7BD" w:rsidR="00FD76BE" w:rsidRPr="009259D7" w:rsidRDefault="00FD76BE" w:rsidP="00FD76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270" w:type="dxa"/>
          </w:tcPr>
          <w:p w14:paraId="604EDCC3" w14:textId="77777777" w:rsidR="00FD76BE" w:rsidRPr="009259D7" w:rsidRDefault="00FD76BE" w:rsidP="00FD76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C78045F" w14:textId="2CC05294" w:rsidR="00FD76BE" w:rsidRPr="009259D7" w:rsidRDefault="00FD76BE" w:rsidP="00FD76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734</w:t>
            </w:r>
          </w:p>
        </w:tc>
        <w:tc>
          <w:tcPr>
            <w:tcW w:w="270" w:type="dxa"/>
          </w:tcPr>
          <w:p w14:paraId="334CA10E" w14:textId="77777777" w:rsidR="00FD76BE" w:rsidRPr="009259D7" w:rsidRDefault="00FD76BE" w:rsidP="00FD76B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CB692F" w14:textId="7783C626" w:rsidR="00FD76BE" w:rsidRPr="009259D7" w:rsidRDefault="004153C4" w:rsidP="00FD76B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106,966</w:t>
            </w:r>
          </w:p>
        </w:tc>
      </w:tr>
      <w:tr w:rsidR="00D97431" w:rsidRPr="009259D7" w14:paraId="47FCDF7E" w14:textId="77777777" w:rsidTr="00164106">
        <w:tc>
          <w:tcPr>
            <w:tcW w:w="3330" w:type="dxa"/>
            <w:hideMark/>
          </w:tcPr>
          <w:p w14:paraId="4A432CCC" w14:textId="77777777" w:rsidR="00D97431" w:rsidRPr="009259D7" w:rsidRDefault="00D97431" w:rsidP="00D9743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A60FC" w14:textId="7303EB88" w:rsidR="00D97431" w:rsidRPr="009259D7" w:rsidRDefault="00FD76BE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2D2981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D2981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64679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0752FA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719D6" w14:textId="74C008DA" w:rsidR="00D97431" w:rsidRPr="009259D7" w:rsidRDefault="00FD76BE" w:rsidP="00FD76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(711)</w:t>
            </w:r>
          </w:p>
        </w:tc>
        <w:tc>
          <w:tcPr>
            <w:tcW w:w="270" w:type="dxa"/>
          </w:tcPr>
          <w:p w14:paraId="1C76F87E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7B3C5" w14:textId="66D95EA8" w:rsidR="00D97431" w:rsidRPr="009259D7" w:rsidRDefault="00FD76BE" w:rsidP="00FD76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(728)</w:t>
            </w:r>
          </w:p>
        </w:tc>
        <w:tc>
          <w:tcPr>
            <w:tcW w:w="270" w:type="dxa"/>
          </w:tcPr>
          <w:p w14:paraId="5D2856AB" w14:textId="77777777" w:rsidR="00D97431" w:rsidRPr="009259D7" w:rsidRDefault="00D97431" w:rsidP="00D974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1D09C" w14:textId="6E5069F4" w:rsidR="00D97431" w:rsidRPr="009259D7" w:rsidRDefault="00FD76BE" w:rsidP="00F0180A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4153C4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29,866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97431" w:rsidRPr="009259D7" w14:paraId="7E70898D" w14:textId="77777777" w:rsidTr="00164106">
        <w:trPr>
          <w:trHeight w:val="58"/>
        </w:trPr>
        <w:tc>
          <w:tcPr>
            <w:tcW w:w="3330" w:type="dxa"/>
            <w:hideMark/>
          </w:tcPr>
          <w:p w14:paraId="4B16B120" w14:textId="77777777" w:rsidR="00D97431" w:rsidRPr="009259D7" w:rsidRDefault="00D97431" w:rsidP="00D97431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5F5FC" w14:textId="0B270B9D" w:rsidR="00D97431" w:rsidRPr="009259D7" w:rsidRDefault="00E64679" w:rsidP="00F0180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92,087</w:t>
            </w:r>
          </w:p>
        </w:tc>
        <w:tc>
          <w:tcPr>
            <w:tcW w:w="270" w:type="dxa"/>
          </w:tcPr>
          <w:p w14:paraId="540AAAD3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8382B" w14:textId="7592EE78" w:rsidR="00D97431" w:rsidRPr="009259D7" w:rsidRDefault="00FD76BE" w:rsidP="00D9743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12,690</w:t>
            </w:r>
          </w:p>
        </w:tc>
        <w:tc>
          <w:tcPr>
            <w:tcW w:w="270" w:type="dxa"/>
          </w:tcPr>
          <w:p w14:paraId="459FA974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AD32" w14:textId="6B232C75" w:rsidR="00D97431" w:rsidRPr="009259D7" w:rsidRDefault="00FD76BE" w:rsidP="00FD76B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270" w:type="dxa"/>
          </w:tcPr>
          <w:p w14:paraId="14E519C7" w14:textId="77777777" w:rsidR="00D97431" w:rsidRPr="009259D7" w:rsidRDefault="00D97431" w:rsidP="00D974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AAD21" w14:textId="0E872EF1" w:rsidR="00D97431" w:rsidRPr="009259D7" w:rsidRDefault="00E64679" w:rsidP="00FD76B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104,792</w:t>
            </w:r>
          </w:p>
        </w:tc>
      </w:tr>
      <w:tr w:rsidR="00D97431" w:rsidRPr="009259D7" w14:paraId="6DE9CB34" w14:textId="77777777" w:rsidTr="00164106">
        <w:tc>
          <w:tcPr>
            <w:tcW w:w="3330" w:type="dxa"/>
            <w:hideMark/>
          </w:tcPr>
          <w:p w14:paraId="3E59D9C3" w14:textId="77777777" w:rsidR="00D97431" w:rsidRPr="009259D7" w:rsidRDefault="00D97431" w:rsidP="00D97431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</w:tcPr>
          <w:p w14:paraId="1803EB47" w14:textId="3CC7A737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965C9AC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0F6C53F" w14:textId="254E02A1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F9BBBC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8A3D778" w14:textId="6DD8EDAE" w:rsidR="00D97431" w:rsidRPr="009259D7" w:rsidRDefault="00D97431" w:rsidP="00D9743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08DD01A" w14:textId="77777777" w:rsidR="00D97431" w:rsidRPr="009259D7" w:rsidRDefault="00D97431" w:rsidP="00D974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754BCD" w14:textId="08A7A930" w:rsidR="00D97431" w:rsidRPr="009259D7" w:rsidRDefault="00D97431" w:rsidP="00F0180A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97431" w:rsidRPr="009259D7" w14:paraId="577856F0" w14:textId="77777777" w:rsidTr="00164106">
        <w:tc>
          <w:tcPr>
            <w:tcW w:w="3330" w:type="dxa"/>
            <w:hideMark/>
          </w:tcPr>
          <w:p w14:paraId="3D25763D" w14:textId="7EC5AB1C" w:rsidR="00D97431" w:rsidRPr="009259D7" w:rsidRDefault="00D97431" w:rsidP="00D97431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</w:tcPr>
          <w:p w14:paraId="6135CECF" w14:textId="25E70232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(1,351)</w:t>
            </w:r>
          </w:p>
        </w:tc>
        <w:tc>
          <w:tcPr>
            <w:tcW w:w="270" w:type="dxa"/>
          </w:tcPr>
          <w:p w14:paraId="684BD46E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0217C1E" w14:textId="246500F7" w:rsidR="00D97431" w:rsidRPr="009259D7" w:rsidRDefault="00D97431" w:rsidP="00F0180A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A363E9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3CD9C2" w14:textId="51E2B974" w:rsidR="00D97431" w:rsidRPr="009259D7" w:rsidRDefault="00D97431" w:rsidP="00D9743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B7AA179" w14:textId="77777777" w:rsidR="00D97431" w:rsidRPr="009259D7" w:rsidRDefault="00D97431" w:rsidP="00D974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916910" w14:textId="4350028D" w:rsidR="00D97431" w:rsidRPr="009259D7" w:rsidRDefault="00D97431" w:rsidP="00F0180A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(1,351)</w:t>
            </w:r>
          </w:p>
        </w:tc>
      </w:tr>
      <w:tr w:rsidR="00D97431" w:rsidRPr="009259D7" w14:paraId="055EBA21" w14:textId="77777777" w:rsidTr="00164106">
        <w:tc>
          <w:tcPr>
            <w:tcW w:w="3330" w:type="dxa"/>
            <w:hideMark/>
          </w:tcPr>
          <w:p w14:paraId="3EAC2402" w14:textId="77777777" w:rsidR="00D97431" w:rsidRPr="009259D7" w:rsidRDefault="00D97431" w:rsidP="00D97431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E2D00" w14:textId="49703EBF" w:rsidR="00D97431" w:rsidRPr="009259D7" w:rsidRDefault="00E64679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90,736</w:t>
            </w:r>
          </w:p>
        </w:tc>
        <w:tc>
          <w:tcPr>
            <w:tcW w:w="270" w:type="dxa"/>
          </w:tcPr>
          <w:p w14:paraId="084155C2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3B796" w14:textId="6F9C6FD7" w:rsidR="00D97431" w:rsidRPr="009259D7" w:rsidRDefault="00F0180A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D76BE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FD76BE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70" w:type="dxa"/>
          </w:tcPr>
          <w:p w14:paraId="5126D39A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09A2E" w14:textId="20122BB1" w:rsidR="00D97431" w:rsidRPr="009259D7" w:rsidRDefault="00FD76BE" w:rsidP="00FD76B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270" w:type="dxa"/>
          </w:tcPr>
          <w:p w14:paraId="1B77AB62" w14:textId="77777777" w:rsidR="00D97431" w:rsidRPr="009259D7" w:rsidRDefault="00D97431" w:rsidP="00D974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68BD1" w14:textId="072DF365" w:rsidR="00D97431" w:rsidRPr="009259D7" w:rsidRDefault="00E64679" w:rsidP="00F0180A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103,441</w:t>
            </w:r>
          </w:p>
        </w:tc>
      </w:tr>
      <w:tr w:rsidR="00D97431" w:rsidRPr="009259D7" w14:paraId="219E87F1" w14:textId="77777777" w:rsidTr="0042701C">
        <w:tc>
          <w:tcPr>
            <w:tcW w:w="3330" w:type="dxa"/>
          </w:tcPr>
          <w:p w14:paraId="1431C2B1" w14:textId="21D22E53" w:rsidR="00D97431" w:rsidRPr="009259D7" w:rsidRDefault="00D97431" w:rsidP="00D97431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5406BD71" w14:textId="3AE4E21E" w:rsidR="00D97431" w:rsidRPr="009259D7" w:rsidRDefault="00D97431" w:rsidP="00D9743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D97431" w:rsidRPr="009259D7" w14:paraId="47CA6619" w14:textId="77777777" w:rsidTr="00164106">
        <w:trPr>
          <w:trHeight w:val="92"/>
        </w:trPr>
        <w:tc>
          <w:tcPr>
            <w:tcW w:w="3330" w:type="dxa"/>
          </w:tcPr>
          <w:p w14:paraId="5AA3E196" w14:textId="22838DE3" w:rsidR="00D97431" w:rsidRPr="009259D7" w:rsidRDefault="00D97431" w:rsidP="00D9743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2565</w:t>
            </w:r>
          </w:p>
        </w:tc>
        <w:tc>
          <w:tcPr>
            <w:tcW w:w="1080" w:type="dxa"/>
          </w:tcPr>
          <w:p w14:paraId="5C121467" w14:textId="77777777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A59640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81DF21" w14:textId="77777777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59D294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6CF02638" w14:textId="77777777" w:rsidR="00D97431" w:rsidRPr="009259D7" w:rsidRDefault="00D97431" w:rsidP="00D9743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F723DC" w14:textId="77777777" w:rsidR="00D97431" w:rsidRPr="009259D7" w:rsidRDefault="00D97431" w:rsidP="00D9743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278FF4" w14:textId="77777777" w:rsidR="00D97431" w:rsidRPr="009259D7" w:rsidRDefault="00D97431" w:rsidP="00D9743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97431" w:rsidRPr="009259D7" w14:paraId="5A459751" w14:textId="77777777" w:rsidTr="00164106">
        <w:trPr>
          <w:trHeight w:val="92"/>
        </w:trPr>
        <w:tc>
          <w:tcPr>
            <w:tcW w:w="3330" w:type="dxa"/>
            <w:hideMark/>
          </w:tcPr>
          <w:p w14:paraId="5D02C4ED" w14:textId="078FF6F3" w:rsidR="00D97431" w:rsidRPr="009259D7" w:rsidRDefault="00D97431" w:rsidP="00D9743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E49A784" w14:textId="0CC0981C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37,028</w:t>
            </w:r>
          </w:p>
        </w:tc>
        <w:tc>
          <w:tcPr>
            <w:tcW w:w="270" w:type="dxa"/>
          </w:tcPr>
          <w:p w14:paraId="7AAC509C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9D72D3" w14:textId="104B5D3C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8,543</w:t>
            </w:r>
          </w:p>
        </w:tc>
        <w:tc>
          <w:tcPr>
            <w:tcW w:w="270" w:type="dxa"/>
          </w:tcPr>
          <w:p w14:paraId="164ACFC3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F112DC7" w14:textId="7DB18E7A" w:rsidR="00D97431" w:rsidRPr="009259D7" w:rsidRDefault="00D97431" w:rsidP="00D9743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6115FF23" w14:textId="77777777" w:rsidR="00D97431" w:rsidRPr="009259D7" w:rsidRDefault="00D97431" w:rsidP="00D9743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E9C55F" w14:textId="4FA96C3D" w:rsidR="00D97431" w:rsidRPr="009259D7" w:rsidRDefault="00D97431" w:rsidP="00D9743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45,581</w:t>
            </w:r>
          </w:p>
        </w:tc>
      </w:tr>
      <w:tr w:rsidR="00D97431" w:rsidRPr="009259D7" w14:paraId="621F8DE2" w14:textId="77777777" w:rsidTr="00164106">
        <w:trPr>
          <w:trHeight w:val="92"/>
        </w:trPr>
        <w:tc>
          <w:tcPr>
            <w:tcW w:w="3330" w:type="dxa"/>
            <w:hideMark/>
          </w:tcPr>
          <w:p w14:paraId="3ACAD50B" w14:textId="09EF818A" w:rsidR="00D97431" w:rsidRPr="009259D7" w:rsidRDefault="00D97431" w:rsidP="00D9743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125BDFF0" w14:textId="6DEC9C3A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96,138</w:t>
            </w:r>
          </w:p>
        </w:tc>
        <w:tc>
          <w:tcPr>
            <w:tcW w:w="270" w:type="dxa"/>
          </w:tcPr>
          <w:p w14:paraId="69AAC4F7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7531C35" w14:textId="07BBEB99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270" w:type="dxa"/>
          </w:tcPr>
          <w:p w14:paraId="2A6E0D59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5B02DEFB" w14:textId="64EE3140" w:rsidR="00D97431" w:rsidRPr="009259D7" w:rsidRDefault="00D97431" w:rsidP="00D9743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1831203F" w14:textId="77777777" w:rsidR="00D97431" w:rsidRPr="009259D7" w:rsidRDefault="00D97431" w:rsidP="00D9743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AEDB4B" w14:textId="6FBBA3B0" w:rsidR="00D97431" w:rsidRPr="009259D7" w:rsidRDefault="00D97431" w:rsidP="00D9743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96,940</w:t>
            </w:r>
          </w:p>
        </w:tc>
      </w:tr>
      <w:tr w:rsidR="00D97431" w:rsidRPr="009259D7" w14:paraId="70C02D3D" w14:textId="77777777" w:rsidTr="00164106">
        <w:tc>
          <w:tcPr>
            <w:tcW w:w="3330" w:type="dxa"/>
            <w:hideMark/>
          </w:tcPr>
          <w:p w14:paraId="6F92F56F" w14:textId="46E5B003" w:rsidR="00D97431" w:rsidRPr="009259D7" w:rsidRDefault="00D97431" w:rsidP="00D9743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E9776" w14:textId="2DB4C423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(169,431)</w:t>
            </w:r>
          </w:p>
        </w:tc>
        <w:tc>
          <w:tcPr>
            <w:tcW w:w="270" w:type="dxa"/>
          </w:tcPr>
          <w:p w14:paraId="3D6578B0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C449" w14:textId="3103F67F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(790)</w:t>
            </w:r>
          </w:p>
        </w:tc>
        <w:tc>
          <w:tcPr>
            <w:tcW w:w="270" w:type="dxa"/>
          </w:tcPr>
          <w:p w14:paraId="6F1E283E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AB8F3" w14:textId="21942644" w:rsidR="00D97431" w:rsidRPr="009259D7" w:rsidRDefault="00D97431" w:rsidP="00D9743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(173)</w:t>
            </w:r>
          </w:p>
        </w:tc>
        <w:tc>
          <w:tcPr>
            <w:tcW w:w="270" w:type="dxa"/>
          </w:tcPr>
          <w:p w14:paraId="179627CF" w14:textId="77777777" w:rsidR="00D97431" w:rsidRPr="009259D7" w:rsidRDefault="00D97431" w:rsidP="00D974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1E878" w14:textId="70E6FF25" w:rsidR="00D97431" w:rsidRPr="009259D7" w:rsidRDefault="00D97431" w:rsidP="00D9743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(170,394)</w:t>
            </w:r>
          </w:p>
        </w:tc>
      </w:tr>
      <w:tr w:rsidR="00D97431" w:rsidRPr="009259D7" w14:paraId="655E9CC7" w14:textId="77777777" w:rsidTr="00164106">
        <w:trPr>
          <w:trHeight w:val="58"/>
        </w:trPr>
        <w:tc>
          <w:tcPr>
            <w:tcW w:w="3330" w:type="dxa"/>
            <w:hideMark/>
          </w:tcPr>
          <w:p w14:paraId="179481DC" w14:textId="738BFF8A" w:rsidR="00D97431" w:rsidRPr="009259D7" w:rsidRDefault="00D97431" w:rsidP="00D97431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6A2C6" w14:textId="77777777" w:rsidR="00D97431" w:rsidRPr="009259D7" w:rsidRDefault="00D97431" w:rsidP="00D9743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BDF5535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48C79" w14:textId="77777777" w:rsidR="00D97431" w:rsidRPr="009259D7" w:rsidRDefault="00D97431" w:rsidP="00D9743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1DDCF7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2D5DC" w14:textId="77777777" w:rsidR="00D97431" w:rsidRPr="009259D7" w:rsidRDefault="00D97431" w:rsidP="00D97431">
            <w:pPr>
              <w:pStyle w:val="acctfourfigures"/>
              <w:tabs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3227F" w14:textId="77777777" w:rsidR="00D97431" w:rsidRPr="009259D7" w:rsidRDefault="00D97431" w:rsidP="00D974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F7093" w14:textId="77777777" w:rsidR="00D97431" w:rsidRPr="009259D7" w:rsidRDefault="00D97431" w:rsidP="00D9743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7431" w:rsidRPr="009259D7" w14:paraId="1970CDC1" w14:textId="77777777" w:rsidTr="00164106">
        <w:tc>
          <w:tcPr>
            <w:tcW w:w="3330" w:type="dxa"/>
            <w:hideMark/>
          </w:tcPr>
          <w:p w14:paraId="79B17547" w14:textId="4816877E" w:rsidR="00D97431" w:rsidRPr="009259D7" w:rsidRDefault="00D97431" w:rsidP="00D97431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</w:tcPr>
          <w:p w14:paraId="27ED0FB8" w14:textId="2061F612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(36,265)</w:t>
            </w:r>
          </w:p>
        </w:tc>
        <w:tc>
          <w:tcPr>
            <w:tcW w:w="270" w:type="dxa"/>
          </w:tcPr>
          <w:p w14:paraId="4C80C11D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27D4304" w14:textId="0390B0C6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8,440</w:t>
            </w:r>
          </w:p>
        </w:tc>
        <w:tc>
          <w:tcPr>
            <w:tcW w:w="270" w:type="dxa"/>
          </w:tcPr>
          <w:p w14:paraId="1A809CE3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30F7F4A" w14:textId="3283F630" w:rsidR="00D97431" w:rsidRPr="009259D7" w:rsidRDefault="00D97431" w:rsidP="00D9743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(48)</w:t>
            </w:r>
          </w:p>
        </w:tc>
        <w:tc>
          <w:tcPr>
            <w:tcW w:w="270" w:type="dxa"/>
          </w:tcPr>
          <w:p w14:paraId="14932E06" w14:textId="77777777" w:rsidR="00D97431" w:rsidRPr="009259D7" w:rsidRDefault="00D97431" w:rsidP="00D974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D59647C" w14:textId="08085F54" w:rsidR="00D97431" w:rsidRPr="009259D7" w:rsidRDefault="00D97431" w:rsidP="00D9743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(27,873)</w:t>
            </w:r>
          </w:p>
        </w:tc>
      </w:tr>
      <w:tr w:rsidR="00D97431" w:rsidRPr="009259D7" w14:paraId="72641673" w14:textId="77777777" w:rsidTr="00164106">
        <w:tc>
          <w:tcPr>
            <w:tcW w:w="3330" w:type="dxa"/>
            <w:hideMark/>
          </w:tcPr>
          <w:p w14:paraId="17921D63" w14:textId="21A2915F" w:rsidR="00D97431" w:rsidRPr="009259D7" w:rsidRDefault="00D97431" w:rsidP="00D97431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</w:tcPr>
          <w:p w14:paraId="5B7E2240" w14:textId="0FA67834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(2,788)</w:t>
            </w:r>
          </w:p>
        </w:tc>
        <w:tc>
          <w:tcPr>
            <w:tcW w:w="270" w:type="dxa"/>
          </w:tcPr>
          <w:p w14:paraId="10F4CF70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AC6BB87" w14:textId="335F1367" w:rsidR="00D97431" w:rsidRPr="009259D7" w:rsidRDefault="00D97431" w:rsidP="00D97431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14FA97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0DE56D0" w14:textId="56AA4488" w:rsidR="00D97431" w:rsidRPr="009259D7" w:rsidRDefault="00D97431" w:rsidP="00D9743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CB528E1" w14:textId="77777777" w:rsidR="00D97431" w:rsidRPr="009259D7" w:rsidRDefault="00D97431" w:rsidP="00D974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EE05E0" w14:textId="61A5ABDB" w:rsidR="00D97431" w:rsidRPr="009259D7" w:rsidRDefault="00D97431" w:rsidP="00D9743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(2,788)</w:t>
            </w:r>
          </w:p>
        </w:tc>
      </w:tr>
      <w:tr w:rsidR="00D97431" w:rsidRPr="009259D7" w14:paraId="08D22DC6" w14:textId="77777777" w:rsidTr="00164106">
        <w:tc>
          <w:tcPr>
            <w:tcW w:w="3330" w:type="dxa"/>
            <w:hideMark/>
          </w:tcPr>
          <w:p w14:paraId="04BE1CD6" w14:textId="11AA7620" w:rsidR="00D97431" w:rsidRPr="009259D7" w:rsidRDefault="00D97431" w:rsidP="00D97431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4F651" w14:textId="56C29F09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(39,053)</w:t>
            </w:r>
          </w:p>
        </w:tc>
        <w:tc>
          <w:tcPr>
            <w:tcW w:w="270" w:type="dxa"/>
          </w:tcPr>
          <w:p w14:paraId="184A3A39" w14:textId="77777777" w:rsidR="00D97431" w:rsidRPr="009259D7" w:rsidRDefault="00D97431" w:rsidP="00D9743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86A68" w14:textId="7E4A504F" w:rsidR="00D97431" w:rsidRPr="009259D7" w:rsidRDefault="00D97431" w:rsidP="00D9743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8,440</w:t>
            </w:r>
          </w:p>
        </w:tc>
        <w:tc>
          <w:tcPr>
            <w:tcW w:w="270" w:type="dxa"/>
          </w:tcPr>
          <w:p w14:paraId="4206FF7B" w14:textId="77777777" w:rsidR="00D97431" w:rsidRPr="009259D7" w:rsidRDefault="00D97431" w:rsidP="00D974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3FA83" w14:textId="577EE7CE" w:rsidR="00D97431" w:rsidRPr="009259D7" w:rsidRDefault="00D97431" w:rsidP="00D9743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(48)</w:t>
            </w:r>
          </w:p>
        </w:tc>
        <w:tc>
          <w:tcPr>
            <w:tcW w:w="270" w:type="dxa"/>
          </w:tcPr>
          <w:p w14:paraId="5F2E2B7C" w14:textId="77777777" w:rsidR="00D97431" w:rsidRPr="009259D7" w:rsidRDefault="00D97431" w:rsidP="00D9743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72139" w14:textId="36417618" w:rsidR="00D97431" w:rsidRPr="009259D7" w:rsidRDefault="00D97431" w:rsidP="00D9743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(30,661)</w:t>
            </w:r>
          </w:p>
        </w:tc>
      </w:tr>
    </w:tbl>
    <w:p w14:paraId="7C2C236C" w14:textId="72F14431" w:rsidR="00F2270F" w:rsidRPr="009259D7" w:rsidRDefault="00F2270F" w:rsidP="001927AE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01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4950"/>
        <w:gridCol w:w="270"/>
        <w:gridCol w:w="1260"/>
        <w:gridCol w:w="270"/>
        <w:gridCol w:w="1260"/>
      </w:tblGrid>
      <w:tr w:rsidR="00F2270F" w:rsidRPr="009259D7" w14:paraId="7DC08EA1" w14:textId="77777777" w:rsidTr="00DB0DBA">
        <w:trPr>
          <w:tblHeader/>
        </w:trPr>
        <w:tc>
          <w:tcPr>
            <w:tcW w:w="4950" w:type="dxa"/>
          </w:tcPr>
          <w:p w14:paraId="68F817C6" w14:textId="77777777" w:rsidR="00F2270F" w:rsidRPr="009259D7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5" w:name="_Hlk64301620"/>
          </w:p>
        </w:tc>
        <w:tc>
          <w:tcPr>
            <w:tcW w:w="270" w:type="dxa"/>
          </w:tcPr>
          <w:p w14:paraId="10B4E8F0" w14:textId="77777777" w:rsidR="00F2270F" w:rsidRPr="009259D7" w:rsidRDefault="00F2270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07590925" w14:textId="77777777" w:rsidR="00F2270F" w:rsidRPr="009259D7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70F" w:rsidRPr="009259D7" w14:paraId="731E07A6" w14:textId="77777777" w:rsidTr="00DB0DBA">
        <w:trPr>
          <w:tblHeader/>
        </w:trPr>
        <w:tc>
          <w:tcPr>
            <w:tcW w:w="4950" w:type="dxa"/>
          </w:tcPr>
          <w:p w14:paraId="5F2CAD8C" w14:textId="77777777" w:rsidR="00F2270F" w:rsidRPr="009259D7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0AC5D3" w14:textId="77777777" w:rsidR="00F2270F" w:rsidRPr="009259D7" w:rsidRDefault="00F2270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854140E" w14:textId="2CEBCA3E" w:rsidR="00F2270F" w:rsidRPr="009259D7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A293F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C924635" w14:textId="77777777" w:rsidR="00F2270F" w:rsidRPr="009259D7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29C5962" w14:textId="4B17AB94" w:rsidR="00F2270F" w:rsidRPr="009259D7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A293F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CB25D6" w:rsidRPr="009259D7" w14:paraId="5BB6922F" w14:textId="77777777" w:rsidTr="00DB0DBA">
        <w:trPr>
          <w:tblHeader/>
        </w:trPr>
        <w:tc>
          <w:tcPr>
            <w:tcW w:w="4950" w:type="dxa"/>
          </w:tcPr>
          <w:p w14:paraId="7993F527" w14:textId="04A7468F" w:rsidR="00CB25D6" w:rsidRPr="009259D7" w:rsidRDefault="00CB25D6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5C1B0068" w14:textId="4F71D5B6" w:rsidR="00CB25D6" w:rsidRPr="009259D7" w:rsidRDefault="00CB25D6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2EB7518" w14:textId="77777777" w:rsidR="00CB25D6" w:rsidRPr="009259D7" w:rsidRDefault="00CB25D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DF7CEFE" w14:textId="77777777" w:rsidR="00CB25D6" w:rsidRPr="009259D7" w:rsidRDefault="00CB25D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6CCC5BB" w14:textId="77777777" w:rsidR="00CB25D6" w:rsidRPr="009259D7" w:rsidRDefault="00CB25D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CA80A9" w14:textId="77777777" w:rsidR="00CB25D6" w:rsidRPr="009259D7" w:rsidRDefault="00CB25D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F2270F" w:rsidRPr="009259D7" w14:paraId="0CDB2C7A" w14:textId="77777777" w:rsidTr="00DB0DBA">
        <w:trPr>
          <w:tblHeader/>
        </w:trPr>
        <w:tc>
          <w:tcPr>
            <w:tcW w:w="4950" w:type="dxa"/>
          </w:tcPr>
          <w:p w14:paraId="0612F729" w14:textId="77777777" w:rsidR="00F2270F" w:rsidRPr="009259D7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A08A75" w14:textId="77777777" w:rsidR="00F2270F" w:rsidRPr="009259D7" w:rsidRDefault="00F2270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9EC6493" w14:textId="77777777" w:rsidR="00F2270F" w:rsidRPr="009259D7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293F" w:rsidRPr="009259D7" w14:paraId="5937C93A" w14:textId="77777777" w:rsidTr="00DB0DBA">
        <w:trPr>
          <w:trHeight w:val="92"/>
        </w:trPr>
        <w:tc>
          <w:tcPr>
            <w:tcW w:w="4950" w:type="dxa"/>
            <w:hideMark/>
          </w:tcPr>
          <w:p w14:paraId="4F460C53" w14:textId="77777777" w:rsidR="00BA293F" w:rsidRPr="009259D7" w:rsidRDefault="00BA293F" w:rsidP="00BA29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D53BB58" w14:textId="77777777" w:rsidR="00BA293F" w:rsidRPr="009259D7" w:rsidRDefault="00BA293F" w:rsidP="00BA293F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0470E17" w14:textId="630D259E" w:rsidR="00BA293F" w:rsidRPr="009259D7" w:rsidRDefault="00154335" w:rsidP="0015433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3,840</w:t>
            </w:r>
          </w:p>
        </w:tc>
        <w:tc>
          <w:tcPr>
            <w:tcW w:w="270" w:type="dxa"/>
          </w:tcPr>
          <w:p w14:paraId="60F44A24" w14:textId="77777777" w:rsidR="00BA293F" w:rsidRPr="009259D7" w:rsidRDefault="00BA293F" w:rsidP="00BA29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6CD335A" w14:textId="116126C0" w:rsidR="00BA293F" w:rsidRPr="009259D7" w:rsidRDefault="00BA293F" w:rsidP="00BA293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5,085</w:t>
            </w:r>
          </w:p>
        </w:tc>
      </w:tr>
      <w:tr w:rsidR="00BA293F" w:rsidRPr="009259D7" w14:paraId="3F7C90C4" w14:textId="77777777" w:rsidTr="00DB0DBA">
        <w:trPr>
          <w:trHeight w:val="92"/>
        </w:trPr>
        <w:tc>
          <w:tcPr>
            <w:tcW w:w="4950" w:type="dxa"/>
            <w:hideMark/>
          </w:tcPr>
          <w:p w14:paraId="4C2FA57D" w14:textId="77777777" w:rsidR="00BA293F" w:rsidRPr="009259D7" w:rsidRDefault="00BA293F" w:rsidP="00BA29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5AEC8A12" w14:textId="77777777" w:rsidR="00BA293F" w:rsidRPr="009259D7" w:rsidRDefault="00BA293F" w:rsidP="00BA293F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F79B054" w14:textId="1881DA90" w:rsidR="00BA293F" w:rsidRPr="009259D7" w:rsidRDefault="00154335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14,452</w:t>
            </w:r>
          </w:p>
        </w:tc>
        <w:tc>
          <w:tcPr>
            <w:tcW w:w="270" w:type="dxa"/>
          </w:tcPr>
          <w:p w14:paraId="3A6E4D8C" w14:textId="77777777" w:rsidR="00BA293F" w:rsidRPr="009259D7" w:rsidRDefault="00BA293F" w:rsidP="00BA293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4A1D531" w14:textId="5CFDA4E0" w:rsidR="00BA293F" w:rsidRPr="009259D7" w:rsidRDefault="00BA293F" w:rsidP="00BA293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7,518</w:t>
            </w:r>
          </w:p>
        </w:tc>
      </w:tr>
      <w:tr w:rsidR="00BA293F" w:rsidRPr="009259D7" w14:paraId="5E964070" w14:textId="77777777" w:rsidTr="00DB0DBA">
        <w:tc>
          <w:tcPr>
            <w:tcW w:w="4950" w:type="dxa"/>
            <w:hideMark/>
          </w:tcPr>
          <w:p w14:paraId="28CA927C" w14:textId="77777777" w:rsidR="00BA293F" w:rsidRPr="009259D7" w:rsidRDefault="00BA293F" w:rsidP="00BA29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7E626C5F" w14:textId="77777777" w:rsidR="00BA293F" w:rsidRPr="009259D7" w:rsidRDefault="00BA293F" w:rsidP="00BA293F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463BD" w14:textId="5467F4E1" w:rsidR="00BA293F" w:rsidRPr="009259D7" w:rsidRDefault="00154335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(57,310)</w:t>
            </w:r>
          </w:p>
        </w:tc>
        <w:tc>
          <w:tcPr>
            <w:tcW w:w="270" w:type="dxa"/>
          </w:tcPr>
          <w:p w14:paraId="74D2FA70" w14:textId="77777777" w:rsidR="00BA293F" w:rsidRPr="009259D7" w:rsidRDefault="00BA293F" w:rsidP="00BA29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E7E0A" w14:textId="54CB1423" w:rsidR="00BA293F" w:rsidRPr="009259D7" w:rsidRDefault="00BA293F" w:rsidP="00BA293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(136,565)</w:t>
            </w:r>
          </w:p>
        </w:tc>
      </w:tr>
      <w:tr w:rsidR="00BA293F" w:rsidRPr="009259D7" w14:paraId="3395AF06" w14:textId="77777777" w:rsidTr="00DB0DBA">
        <w:trPr>
          <w:trHeight w:val="68"/>
        </w:trPr>
        <w:tc>
          <w:tcPr>
            <w:tcW w:w="4950" w:type="dxa"/>
            <w:hideMark/>
          </w:tcPr>
          <w:p w14:paraId="4532FDBA" w14:textId="77777777" w:rsidR="00BA293F" w:rsidRPr="009259D7" w:rsidRDefault="00BA293F" w:rsidP="00BA293F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70" w:type="dxa"/>
          </w:tcPr>
          <w:p w14:paraId="503C97C5" w14:textId="77777777" w:rsidR="00BA293F" w:rsidRPr="009259D7" w:rsidRDefault="00BA293F" w:rsidP="00BA293F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F973A2E" w14:textId="1C17140B" w:rsidR="00BA293F" w:rsidRPr="009259D7" w:rsidRDefault="00154335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(39,018)</w:t>
            </w:r>
          </w:p>
        </w:tc>
        <w:tc>
          <w:tcPr>
            <w:tcW w:w="270" w:type="dxa"/>
          </w:tcPr>
          <w:p w14:paraId="279FD9D8" w14:textId="77777777" w:rsidR="00BA293F" w:rsidRPr="009259D7" w:rsidRDefault="00BA293F" w:rsidP="00BA29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3A74F2DC" w14:textId="0D6A460A" w:rsidR="00BA293F" w:rsidRPr="009259D7" w:rsidRDefault="00BA293F" w:rsidP="00BA293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(123,962)</w:t>
            </w:r>
          </w:p>
        </w:tc>
      </w:tr>
      <w:tr w:rsidR="00BA293F" w:rsidRPr="009259D7" w14:paraId="12883409" w14:textId="77777777" w:rsidTr="00DB0DBA">
        <w:tc>
          <w:tcPr>
            <w:tcW w:w="4950" w:type="dxa"/>
            <w:hideMark/>
          </w:tcPr>
          <w:p w14:paraId="10684F80" w14:textId="0A98DD9E" w:rsidR="00BA293F" w:rsidRPr="009259D7" w:rsidRDefault="00BA293F" w:rsidP="00BA293F">
            <w:pPr>
              <w:tabs>
                <w:tab w:val="right" w:pos="3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259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270" w:type="dxa"/>
          </w:tcPr>
          <w:p w14:paraId="0CBE9E92" w14:textId="77777777" w:rsidR="00BA293F" w:rsidRPr="009259D7" w:rsidRDefault="00BA293F" w:rsidP="00BA293F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7D5FBF1" w14:textId="11190892" w:rsidR="00BA293F" w:rsidRPr="009259D7" w:rsidRDefault="00154335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(1,351)</w:t>
            </w:r>
          </w:p>
        </w:tc>
        <w:tc>
          <w:tcPr>
            <w:tcW w:w="270" w:type="dxa"/>
          </w:tcPr>
          <w:p w14:paraId="372F092B" w14:textId="77777777" w:rsidR="00BA293F" w:rsidRPr="009259D7" w:rsidRDefault="00BA293F" w:rsidP="00BA29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227F8E70" w14:textId="40CE1928" w:rsidR="00BA293F" w:rsidRPr="009259D7" w:rsidRDefault="00BA293F" w:rsidP="00BA293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(2,788)</w:t>
            </w:r>
          </w:p>
        </w:tc>
      </w:tr>
      <w:tr w:rsidR="00BA293F" w:rsidRPr="009259D7" w14:paraId="42543450" w14:textId="77777777" w:rsidTr="00DB0DBA">
        <w:tc>
          <w:tcPr>
            <w:tcW w:w="4950" w:type="dxa"/>
            <w:hideMark/>
          </w:tcPr>
          <w:p w14:paraId="0E40EC7A" w14:textId="77777777" w:rsidR="00BA293F" w:rsidRPr="009259D7" w:rsidRDefault="00BA293F" w:rsidP="00BA293F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6BBCC86E" w14:textId="77777777" w:rsidR="00BA293F" w:rsidRPr="009259D7" w:rsidRDefault="00BA293F" w:rsidP="00BA293F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20212" w14:textId="75585150" w:rsidR="00BA293F" w:rsidRPr="009259D7" w:rsidRDefault="00154335" w:rsidP="00BA29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(40,369)</w:t>
            </w:r>
          </w:p>
        </w:tc>
        <w:tc>
          <w:tcPr>
            <w:tcW w:w="270" w:type="dxa"/>
          </w:tcPr>
          <w:p w14:paraId="7EF64BC5" w14:textId="77777777" w:rsidR="00BA293F" w:rsidRPr="009259D7" w:rsidRDefault="00BA293F" w:rsidP="00BA29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C5BF99" w14:textId="6F585B06" w:rsidR="00BA293F" w:rsidRPr="009259D7" w:rsidRDefault="00BA293F" w:rsidP="00BA293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(126,750)</w:t>
            </w:r>
          </w:p>
        </w:tc>
      </w:tr>
      <w:bookmarkEnd w:id="25"/>
    </w:tbl>
    <w:p w14:paraId="4088CEE1" w14:textId="7B6A97B3" w:rsidR="001C6E43" w:rsidRPr="009259D7" w:rsidRDefault="001C6E4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66B23942" w14:textId="77777777" w:rsidR="007F0297" w:rsidRPr="009259D7" w:rsidRDefault="007F0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68E4830" w14:textId="36228E1A" w:rsidR="007923F5" w:rsidRPr="009259D7" w:rsidRDefault="007923F5" w:rsidP="001927AE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1E7D2F7" w14:textId="77777777" w:rsidR="00B3635B" w:rsidRPr="009259D7" w:rsidRDefault="00B3635B" w:rsidP="001927AE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3EF92C1" w14:textId="33490B1B" w:rsidR="005A7093" w:rsidRPr="009259D7" w:rsidRDefault="005A7093" w:rsidP="001927AE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/>
          <w:i/>
          <w:iCs/>
          <w:color w:val="0000FF"/>
          <w:sz w:val="28"/>
          <w:szCs w:val="28"/>
          <w:shd w:val="clear" w:color="auto" w:fill="E6E6E6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Pr="009259D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เงินบาท</w:t>
      </w:r>
      <w:r w:rsidRPr="009259D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ที่มีต่อสกุลเงินตราต่างประเทศ </w:t>
      </w:r>
      <w:r w:rsidR="00B3635B" w:rsidRPr="009259D7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9259D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9259D7">
        <w:rPr>
          <w:rFonts w:asciiTheme="majorBidi" w:hAnsiTheme="majorBidi" w:cstheme="majorBidi"/>
          <w:sz w:val="28"/>
          <w:szCs w:val="28"/>
          <w:cs/>
          <w:lang w:bidi="th-TH"/>
        </w:rPr>
        <w:t>รายงาน</w:t>
      </w:r>
      <w:r w:rsidRPr="009259D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B3635B" w:rsidRPr="009259D7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9259D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</w:t>
      </w:r>
      <w:r w:rsidRPr="009259D7">
        <w:rPr>
          <w:rFonts w:asciiTheme="majorBidi" w:hAnsiTheme="majorBidi" w:cstheme="majorBidi"/>
          <w:sz w:val="28"/>
          <w:szCs w:val="28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78B7F64B" w14:textId="1B6A2FC3" w:rsidR="007923F5" w:rsidRPr="009259D7" w:rsidRDefault="007923F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801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900"/>
        <w:gridCol w:w="180"/>
        <w:gridCol w:w="900"/>
        <w:gridCol w:w="180"/>
        <w:gridCol w:w="900"/>
        <w:gridCol w:w="180"/>
        <w:gridCol w:w="900"/>
      </w:tblGrid>
      <w:tr w:rsidR="00AF3AB8" w:rsidRPr="009259D7" w14:paraId="7F4067BA" w14:textId="77777777" w:rsidTr="00DB0DBA">
        <w:trPr>
          <w:tblHeader/>
        </w:trPr>
        <w:tc>
          <w:tcPr>
            <w:tcW w:w="2790" w:type="dxa"/>
          </w:tcPr>
          <w:p w14:paraId="7B63B8A4" w14:textId="5FFA0791" w:rsidR="00AF3AB8" w:rsidRPr="009259D7" w:rsidRDefault="00AF3AB8" w:rsidP="001927AE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1D426A56" w14:textId="70AF9147" w:rsidR="00AF3AB8" w:rsidRPr="009259D7" w:rsidRDefault="005A7093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1980" w:type="dxa"/>
            <w:gridSpan w:val="3"/>
          </w:tcPr>
          <w:p w14:paraId="70F20C21" w14:textId="5FFE919D" w:rsidR="00AF3AB8" w:rsidRPr="009259D7" w:rsidRDefault="00386FD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0C83E89" w14:textId="77777777" w:rsidR="00AF3AB8" w:rsidRPr="009259D7" w:rsidRDefault="00AF3AB8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10CF641D" w14:textId="19C35138" w:rsidR="00AF3AB8" w:rsidRPr="009259D7" w:rsidRDefault="00386FD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6FD7" w:rsidRPr="009259D7" w14:paraId="2DFB3A80" w14:textId="77777777" w:rsidTr="00DB0DBA">
        <w:trPr>
          <w:tblHeader/>
        </w:trPr>
        <w:tc>
          <w:tcPr>
            <w:tcW w:w="2790" w:type="dxa"/>
          </w:tcPr>
          <w:p w14:paraId="64D83770" w14:textId="111B6356" w:rsidR="00386FD7" w:rsidRPr="009259D7" w:rsidRDefault="005A7093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5D3C10B" w14:textId="62BE991B" w:rsidR="00386FD7" w:rsidRPr="009259D7" w:rsidRDefault="00386FD7" w:rsidP="001927AE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00" w:type="dxa"/>
            <w:hideMark/>
          </w:tcPr>
          <w:p w14:paraId="37A1986A" w14:textId="77777777" w:rsidR="00386FD7" w:rsidRPr="009259D7" w:rsidRDefault="00386FD7" w:rsidP="001927AE">
            <w:pPr>
              <w:pStyle w:val="acctmergecolhdg"/>
              <w:spacing w:line="240" w:lineRule="auto"/>
              <w:ind w:left="-74" w:right="-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60F70B" w14:textId="77777777" w:rsidR="00386FD7" w:rsidRPr="009259D7" w:rsidRDefault="00386FD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BF2475A" w14:textId="77777777" w:rsidR="00386FD7" w:rsidRPr="009259D7" w:rsidRDefault="00386FD7" w:rsidP="001927AE">
            <w:pPr>
              <w:pStyle w:val="acctmergecolhdg"/>
              <w:spacing w:line="240" w:lineRule="auto"/>
              <w:ind w:left="-74" w:right="-7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8A7FFD1" w14:textId="77777777" w:rsidR="00386FD7" w:rsidRPr="009259D7" w:rsidRDefault="00386FD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00DD0A4" w14:textId="77777777" w:rsidR="00386FD7" w:rsidRPr="009259D7" w:rsidRDefault="00386FD7" w:rsidP="001927AE">
            <w:pPr>
              <w:pStyle w:val="acctmergecolhdg"/>
              <w:spacing w:line="240" w:lineRule="auto"/>
              <w:ind w:left="-80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09E3A4" w14:textId="77777777" w:rsidR="00386FD7" w:rsidRPr="009259D7" w:rsidRDefault="00386FD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F6EF009" w14:textId="77777777" w:rsidR="00386FD7" w:rsidRPr="009259D7" w:rsidRDefault="00386FD7" w:rsidP="001927AE">
            <w:pPr>
              <w:pStyle w:val="acctmergecolhdg"/>
              <w:spacing w:line="240" w:lineRule="auto"/>
              <w:ind w:left="-84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86FD7" w:rsidRPr="009259D7" w14:paraId="5868828F" w14:textId="77777777" w:rsidTr="00413C6B">
        <w:trPr>
          <w:tblHeader/>
        </w:trPr>
        <w:tc>
          <w:tcPr>
            <w:tcW w:w="2790" w:type="dxa"/>
          </w:tcPr>
          <w:p w14:paraId="1A0000F1" w14:textId="77777777" w:rsidR="00386FD7" w:rsidRPr="009259D7" w:rsidRDefault="00386FD7" w:rsidP="001927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30D91F" w14:textId="77777777" w:rsidR="00386FD7" w:rsidRPr="009259D7" w:rsidRDefault="00386FD7" w:rsidP="001927A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140" w:type="dxa"/>
            <w:gridSpan w:val="7"/>
            <w:hideMark/>
          </w:tcPr>
          <w:p w14:paraId="26063D40" w14:textId="77777777" w:rsidR="00386FD7" w:rsidRPr="009259D7" w:rsidRDefault="00386FD7" w:rsidP="001927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86FD7" w:rsidRPr="009259D7" w14:paraId="437B2757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3C659EA3" w14:textId="0B398998" w:rsidR="00386FD7" w:rsidRPr="009259D7" w:rsidRDefault="007E56DD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A293F"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2183A244" w14:textId="5DEB48E8" w:rsidR="00386FD7" w:rsidRPr="009259D7" w:rsidRDefault="00386FD7" w:rsidP="001927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1F4D661" w14:textId="632A0413" w:rsidR="00386FD7" w:rsidRPr="009259D7" w:rsidRDefault="00386FD7" w:rsidP="001927A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8D1329C" w14:textId="77777777" w:rsidR="00386FD7" w:rsidRPr="009259D7" w:rsidRDefault="00386FD7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8F6FAD" w14:textId="5FABF6DA" w:rsidR="00386FD7" w:rsidRPr="009259D7" w:rsidRDefault="00386FD7" w:rsidP="001927A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BC13FE" w14:textId="77777777" w:rsidR="00386FD7" w:rsidRPr="009259D7" w:rsidRDefault="00386FD7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57D071" w14:textId="0D10FC4E" w:rsidR="00386FD7" w:rsidRPr="009259D7" w:rsidRDefault="00386FD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E4385F" w14:textId="77777777" w:rsidR="00386FD7" w:rsidRPr="009259D7" w:rsidRDefault="00386FD7" w:rsidP="001927A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36CA1" w14:textId="1DACE66F" w:rsidR="00386FD7" w:rsidRPr="009259D7" w:rsidRDefault="00386FD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F0180A" w:rsidRPr="009259D7" w14:paraId="06C3B874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7670E7C6" w14:textId="54C3FE95" w:rsidR="00F0180A" w:rsidRPr="009259D7" w:rsidRDefault="00F0180A" w:rsidP="00F0180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6478A0F2" w14:textId="15494D8C" w:rsidR="00F0180A" w:rsidRPr="009259D7" w:rsidRDefault="00F0180A" w:rsidP="00F018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02C3543C" w14:textId="6026D31B" w:rsidR="00F0180A" w:rsidRPr="009259D7" w:rsidRDefault="00E64679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9,074</w:t>
            </w:r>
          </w:p>
        </w:tc>
        <w:tc>
          <w:tcPr>
            <w:tcW w:w="180" w:type="dxa"/>
          </w:tcPr>
          <w:p w14:paraId="1A833FFD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3A9D9C" w14:textId="4F5A872C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64679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9,074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BBD4C34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213B42" w14:textId="33EA943D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4,037</w:t>
            </w:r>
          </w:p>
        </w:tc>
        <w:tc>
          <w:tcPr>
            <w:tcW w:w="180" w:type="dxa"/>
          </w:tcPr>
          <w:p w14:paraId="5DEB410B" w14:textId="77777777" w:rsidR="00F0180A" w:rsidRPr="009259D7" w:rsidRDefault="00F0180A" w:rsidP="00F0180A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2B3CAE" w14:textId="34B2DD19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(4,037)</w:t>
            </w:r>
          </w:p>
        </w:tc>
      </w:tr>
      <w:tr w:rsidR="00F0180A" w:rsidRPr="009259D7" w14:paraId="482D2A10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23BF8E5B" w14:textId="7E0A7F6E" w:rsidR="00F0180A" w:rsidRPr="009259D7" w:rsidRDefault="00F0180A" w:rsidP="00F0180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1080" w:type="dxa"/>
          </w:tcPr>
          <w:p w14:paraId="06C4F142" w14:textId="3830A5EA" w:rsidR="00F0180A" w:rsidRPr="009259D7" w:rsidRDefault="00F0180A" w:rsidP="00F018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4C682D4B" w14:textId="216CADDA" w:rsidR="00F0180A" w:rsidRPr="009259D7" w:rsidRDefault="00FD76BE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1,269</w:t>
            </w:r>
          </w:p>
        </w:tc>
        <w:tc>
          <w:tcPr>
            <w:tcW w:w="180" w:type="dxa"/>
          </w:tcPr>
          <w:p w14:paraId="539E788D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39F0E" w14:textId="3AA9ACD5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 w:rsidR="00FD76BE"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17989CB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802F2" w14:textId="1F843740" w:rsidR="00F0180A" w:rsidRPr="009259D7" w:rsidRDefault="00F0180A" w:rsidP="00F0180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E85C6DC" w14:textId="77777777" w:rsidR="00F0180A" w:rsidRPr="009259D7" w:rsidRDefault="00F0180A" w:rsidP="00F0180A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2AA5F2" w14:textId="2E4863A0" w:rsidR="00F0180A" w:rsidRPr="009259D7" w:rsidRDefault="00F0180A" w:rsidP="00F0180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0180A" w:rsidRPr="009259D7" w14:paraId="515FC45D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6021387D" w14:textId="73C78EFA" w:rsidR="00F0180A" w:rsidRPr="009259D7" w:rsidRDefault="00F0180A" w:rsidP="00F0180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080" w:type="dxa"/>
          </w:tcPr>
          <w:p w14:paraId="75810AFE" w14:textId="3D59C25F" w:rsidR="00F0180A" w:rsidRPr="009259D7" w:rsidRDefault="00F0180A" w:rsidP="00F018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728FAE94" w14:textId="2FE9255B" w:rsidR="00F0180A" w:rsidRPr="009259D7" w:rsidRDefault="00FD76BE" w:rsidP="00FD76B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0D294ACC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271E4C" w14:textId="5701AC9B" w:rsidR="00F0180A" w:rsidRPr="009259D7" w:rsidRDefault="00FD76BE" w:rsidP="00FD76B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80" w:type="dxa"/>
          </w:tcPr>
          <w:p w14:paraId="6BC20733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9B1535" w14:textId="2A22AEA5" w:rsidR="00F0180A" w:rsidRPr="009259D7" w:rsidRDefault="00F0180A" w:rsidP="00F0180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895877" w14:textId="77777777" w:rsidR="00F0180A" w:rsidRPr="009259D7" w:rsidRDefault="00F0180A" w:rsidP="00F0180A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138846" w14:textId="0F92A84A" w:rsidR="00F0180A" w:rsidRPr="009259D7" w:rsidRDefault="00F0180A" w:rsidP="00F0180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0180A" w:rsidRPr="009259D7" w14:paraId="0394EFEC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38A9B19D" w14:textId="77777777" w:rsidR="00F0180A" w:rsidRPr="009259D7" w:rsidRDefault="00F0180A" w:rsidP="00F0180A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10FAD46" w14:textId="77777777" w:rsidR="00F0180A" w:rsidRPr="009259D7" w:rsidRDefault="00F0180A" w:rsidP="00F018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1773D15" w14:textId="77777777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66F22A0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0901F5B" w14:textId="77777777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40FA79F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79E5622" w14:textId="77777777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05B01E2" w14:textId="77777777" w:rsidR="00F0180A" w:rsidRPr="009259D7" w:rsidRDefault="00F0180A" w:rsidP="00F0180A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E642966" w14:textId="77777777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F0180A" w:rsidRPr="009259D7" w14:paraId="53E7121F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73EB0473" w14:textId="3D89750D" w:rsidR="00F0180A" w:rsidRPr="009259D7" w:rsidRDefault="00F0180A" w:rsidP="00F0180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1A16A87D" w14:textId="77777777" w:rsidR="00F0180A" w:rsidRPr="009259D7" w:rsidRDefault="00F0180A" w:rsidP="00F018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24A8EDC" w14:textId="77777777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1578AC1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72D945" w14:textId="77777777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05E6A8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6EBCE2" w14:textId="77777777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50FBB3" w14:textId="77777777" w:rsidR="00F0180A" w:rsidRPr="009259D7" w:rsidRDefault="00F0180A" w:rsidP="00F0180A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D4D472" w14:textId="77777777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F0180A" w:rsidRPr="009259D7" w14:paraId="273B5740" w14:textId="77777777" w:rsidTr="00DB0DBA">
        <w:trPr>
          <w:trHeight w:val="164"/>
        </w:trPr>
        <w:tc>
          <w:tcPr>
            <w:tcW w:w="2790" w:type="dxa"/>
          </w:tcPr>
          <w:p w14:paraId="7077089D" w14:textId="1AF2FD21" w:rsidR="00F0180A" w:rsidRPr="009259D7" w:rsidRDefault="00F0180A" w:rsidP="00F0180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219268CC" w14:textId="6F16B053" w:rsidR="00F0180A" w:rsidRPr="009259D7" w:rsidRDefault="00F0180A" w:rsidP="00F018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08CB1408" w14:textId="7A0ABC04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/>
                <w:sz w:val="28"/>
                <w:szCs w:val="28"/>
                <w:lang w:val="en-US" w:bidi="th-TH"/>
              </w:rPr>
              <w:t>3,905</w:t>
            </w:r>
          </w:p>
        </w:tc>
        <w:tc>
          <w:tcPr>
            <w:tcW w:w="180" w:type="dxa"/>
          </w:tcPr>
          <w:p w14:paraId="71CC3A0A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DB883F" w14:textId="748AEC6E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259D7">
              <w:rPr>
                <w:rFonts w:asciiTheme="majorBidi" w:hAnsiTheme="majorBidi"/>
                <w:sz w:val="28"/>
                <w:szCs w:val="28"/>
                <w:lang w:val="en-US" w:bidi="th-TH"/>
              </w:rPr>
              <w:t>3,905</w:t>
            </w: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7B06A10A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CF9C3" w14:textId="7B078EFF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12,675</w:t>
            </w:r>
          </w:p>
        </w:tc>
        <w:tc>
          <w:tcPr>
            <w:tcW w:w="180" w:type="dxa"/>
          </w:tcPr>
          <w:p w14:paraId="31E694DE" w14:textId="77777777" w:rsidR="00F0180A" w:rsidRPr="009259D7" w:rsidRDefault="00F0180A" w:rsidP="00F0180A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E9D91E" w14:textId="374DB1E2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(12,675)</w:t>
            </w:r>
          </w:p>
        </w:tc>
      </w:tr>
      <w:tr w:rsidR="00F0180A" w:rsidRPr="009259D7" w14:paraId="4F5E1204" w14:textId="77777777" w:rsidTr="00DB0DBA">
        <w:trPr>
          <w:trHeight w:val="164"/>
        </w:trPr>
        <w:tc>
          <w:tcPr>
            <w:tcW w:w="2790" w:type="dxa"/>
          </w:tcPr>
          <w:p w14:paraId="7A8E8B2E" w14:textId="64572632" w:rsidR="00F0180A" w:rsidRPr="009259D7" w:rsidRDefault="00F0180A" w:rsidP="00F0180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1080" w:type="dxa"/>
          </w:tcPr>
          <w:p w14:paraId="497E6CFB" w14:textId="7F097F39" w:rsidR="00F0180A" w:rsidRPr="009259D7" w:rsidRDefault="00F0180A" w:rsidP="00F018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1227AA09" w14:textId="58C2FD7C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844</w:t>
            </w:r>
          </w:p>
        </w:tc>
        <w:tc>
          <w:tcPr>
            <w:tcW w:w="180" w:type="dxa"/>
          </w:tcPr>
          <w:p w14:paraId="16B2CE60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A3E7B4" w14:textId="0C2DCA58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(844)</w:t>
            </w:r>
          </w:p>
        </w:tc>
        <w:tc>
          <w:tcPr>
            <w:tcW w:w="180" w:type="dxa"/>
          </w:tcPr>
          <w:p w14:paraId="7EFCD262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1FEC51" w14:textId="5DEE47DD" w:rsidR="00F0180A" w:rsidRPr="009259D7" w:rsidRDefault="00F0180A" w:rsidP="00F0180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7B9BCDD" w14:textId="77777777" w:rsidR="00F0180A" w:rsidRPr="009259D7" w:rsidRDefault="00F0180A" w:rsidP="00F0180A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F312B" w14:textId="719F6E16" w:rsidR="00F0180A" w:rsidRPr="009259D7" w:rsidRDefault="00F0180A" w:rsidP="00F0180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0180A" w:rsidRPr="009259D7" w14:paraId="31249D6C" w14:textId="77777777" w:rsidTr="00DB0DBA">
        <w:trPr>
          <w:trHeight w:val="164"/>
        </w:trPr>
        <w:tc>
          <w:tcPr>
            <w:tcW w:w="2790" w:type="dxa"/>
          </w:tcPr>
          <w:p w14:paraId="36FE2FA0" w14:textId="73266190" w:rsidR="00F0180A" w:rsidRPr="009259D7" w:rsidRDefault="00F0180A" w:rsidP="00F0180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080" w:type="dxa"/>
          </w:tcPr>
          <w:p w14:paraId="5075DE46" w14:textId="2349DCEA" w:rsidR="00F0180A" w:rsidRPr="009259D7" w:rsidRDefault="00F0180A" w:rsidP="00F0180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54DCF267" w14:textId="394A0F08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B4C447E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C5EE6" w14:textId="5B9B52B5" w:rsidR="00F0180A" w:rsidRPr="009259D7" w:rsidRDefault="00F0180A" w:rsidP="00F018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(5)</w:t>
            </w:r>
          </w:p>
        </w:tc>
        <w:tc>
          <w:tcPr>
            <w:tcW w:w="180" w:type="dxa"/>
          </w:tcPr>
          <w:p w14:paraId="4201A88C" w14:textId="77777777" w:rsidR="00F0180A" w:rsidRPr="009259D7" w:rsidRDefault="00F0180A" w:rsidP="00F018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ABDA99" w14:textId="30AEB247" w:rsidR="00F0180A" w:rsidRPr="009259D7" w:rsidRDefault="00F0180A" w:rsidP="00F0180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FEE1452" w14:textId="77777777" w:rsidR="00F0180A" w:rsidRPr="009259D7" w:rsidRDefault="00F0180A" w:rsidP="00F0180A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E677A" w14:textId="6C4E6BDF" w:rsidR="00F0180A" w:rsidRPr="009259D7" w:rsidRDefault="00F0180A" w:rsidP="00F0180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60031A5" w14:textId="77777777" w:rsidR="00FD571B" w:rsidRPr="009259D7" w:rsidRDefault="00FD571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0370989F" w14:textId="77777777" w:rsidR="00C81D42" w:rsidRPr="009259D7" w:rsidRDefault="00C81D42" w:rsidP="001927A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9259D7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9259D7">
        <w:rPr>
          <w:rFonts w:asciiTheme="majorBidi" w:hAnsiTheme="majorBidi" w:cstheme="majorBidi"/>
          <w:sz w:val="28"/>
          <w:szCs w:val="28"/>
          <w:cs/>
          <w:lang w:val="en-US" w:bidi="th-TH"/>
        </w:rPr>
        <w:t>ข</w:t>
      </w:r>
      <w:r w:rsidRPr="009259D7">
        <w:rPr>
          <w:rFonts w:asciiTheme="majorBidi" w:hAnsiTheme="majorBidi" w:cstheme="majorBidi"/>
          <w:sz w:val="28"/>
          <w:szCs w:val="28"/>
          <w:lang w:val="en-US" w:bidi="th-TH"/>
        </w:rPr>
        <w:t xml:space="preserve">.3.2) </w:t>
      </w:r>
      <w:r w:rsidRPr="009259D7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9259D7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ความเสี่ยงด้านอัตราดอกเบี้ย</w:t>
      </w:r>
    </w:p>
    <w:p w14:paraId="119BAB03" w14:textId="77777777" w:rsidR="00C81D42" w:rsidRPr="009259D7" w:rsidRDefault="00C81D42" w:rsidP="001927AE">
      <w:pPr>
        <w:pStyle w:val="block"/>
        <w:spacing w:after="0" w:line="240" w:lineRule="auto"/>
        <w:ind w:left="1252" w:hanging="86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62FF0779" w14:textId="31B32D39" w:rsidR="004F6055" w:rsidRPr="009259D7" w:rsidRDefault="009C44C3" w:rsidP="001927AE">
      <w:pPr>
        <w:pStyle w:val="Heading6"/>
        <w:ind w:left="1620" w:hanging="36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</w:pPr>
      <w:r w:rsidRPr="009259D7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       </w:t>
      </w:r>
      <w:r w:rsidR="00C81D42" w:rsidRPr="009259D7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C81D42" w:rsidRPr="009259D7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</w:t>
      </w:r>
      <w:r w:rsidR="00C81D42" w:rsidRPr="009259D7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เนื่องจากเงินกู้ยืม</w:t>
      </w:r>
      <w:r w:rsidR="00C81D42" w:rsidRPr="009259D7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</w:t>
      </w:r>
      <w:r w:rsidR="00C81D42" w:rsidRPr="009259D7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(ดูหมายเหตุ</w:t>
      </w:r>
      <w:r w:rsidR="00C81D42" w:rsidRPr="009259D7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br/>
      </w:r>
      <w:r w:rsidR="00C81D42" w:rsidRPr="009259D7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 xml:space="preserve">ข้อ </w:t>
      </w:r>
      <w:r w:rsidR="00C81D42" w:rsidRPr="009259D7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>16</w:t>
      </w:r>
      <w:r w:rsidR="00C81D42" w:rsidRPr="009259D7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)</w:t>
      </w:r>
      <w:r w:rsidR="00C81D42" w:rsidRPr="009259D7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="003240D2" w:rsidRPr="009259D7">
        <w:rPr>
          <w:rFonts w:asciiTheme="majorBidi" w:hAnsiTheme="majorBidi" w:hint="cs"/>
          <w:b w:val="0"/>
          <w:bCs w:val="0"/>
          <w:sz w:val="28"/>
          <w:szCs w:val="28"/>
          <w:cs/>
          <w:lang w:val="en-US" w:eastAsia="en-US"/>
        </w:rPr>
        <w:t>ส่วนใหญ่มีอัตราดอกเบี้ยคงที่ทำให้กลุ่มบริษัทบริษัทมีความเสี่ยงต่ำจากการเปลี่ยนแปลงของอัตราดอกเบี้ย</w:t>
      </w:r>
      <w:r w:rsidR="003240D2" w:rsidRPr="009259D7">
        <w:rPr>
          <w:rFonts w:asciiTheme="majorBidi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="003240D2" w:rsidRPr="009259D7">
        <w:rPr>
          <w:rFonts w:asciiTheme="majorBidi" w:hAnsiTheme="majorBidi" w:hint="cs"/>
          <w:b w:val="0"/>
          <w:bCs w:val="0"/>
          <w:sz w:val="28"/>
          <w:szCs w:val="28"/>
          <w:cs/>
          <w:lang w:val="en-US" w:eastAsia="en-US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53E2FCA2" w14:textId="77777777" w:rsidR="00E937F0" w:rsidRPr="009259D7" w:rsidRDefault="00E937F0" w:rsidP="001927AE">
      <w:pPr>
        <w:rPr>
          <w:sz w:val="28"/>
          <w:szCs w:val="28"/>
        </w:rPr>
      </w:pPr>
    </w:p>
    <w:p w14:paraId="7FE9034C" w14:textId="7AAA3CAE" w:rsidR="007233A8" w:rsidRPr="009259D7" w:rsidRDefault="007233A8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7023F4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6</w:t>
      </w: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Pr="009259D7">
        <w:rPr>
          <w:rFonts w:asciiTheme="majorBidi" w:eastAsia="MS Mincho" w:hAnsiTheme="majorBidi" w:hint="cs"/>
          <w:sz w:val="28"/>
          <w:szCs w:val="28"/>
          <w:cs/>
          <w:lang w:val="en-US"/>
        </w:rPr>
        <w:t>การบริหารจัดการทุน</w:t>
      </w:r>
      <w:r w:rsidRPr="009259D7">
        <w:rPr>
          <w:rFonts w:asciiTheme="majorBidi" w:eastAsia="MS Mincho" w:hAnsiTheme="majorBidi"/>
          <w:sz w:val="28"/>
          <w:szCs w:val="28"/>
          <w:cs/>
          <w:lang w:val="en-US"/>
        </w:rPr>
        <w:t xml:space="preserve">  </w:t>
      </w:r>
    </w:p>
    <w:p w14:paraId="29307292" w14:textId="77777777" w:rsidR="00E63ABC" w:rsidRPr="009259D7" w:rsidRDefault="00E63AB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0"/>
          <w:szCs w:val="20"/>
          <w:lang w:eastAsia="x-none"/>
        </w:rPr>
      </w:pPr>
    </w:p>
    <w:p w14:paraId="42A81D89" w14:textId="77777777" w:rsidR="007233A8" w:rsidRPr="009259D7" w:rsidRDefault="007233A8" w:rsidP="001927AE">
      <w:pPr>
        <w:tabs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59D7">
        <w:rPr>
          <w:rFonts w:asciiTheme="majorBidi" w:hAnsiTheme="majorBidi" w:cstheme="majorBidi" w:hint="cs"/>
          <w:sz w:val="28"/>
          <w:szCs w:val="28"/>
          <w:cs/>
        </w:rPr>
        <w:t>นโยบายของคณะกรรมการบริษัท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ซึ่งไม่รวมส่วนได้เสียที่ไม่มีอำนาจควบคุม</w:t>
      </w:r>
      <w:r w:rsidRPr="009259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hAnsiTheme="majorBidi" w:cstheme="majorBidi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5A9AAFD1" w14:textId="77777777" w:rsidR="0061317A" w:rsidRPr="009259D7" w:rsidRDefault="0061317A" w:rsidP="001927AE"/>
    <w:p w14:paraId="525A2086" w14:textId="08CC7827" w:rsidR="002A011D" w:rsidRPr="009259D7" w:rsidRDefault="00FC412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9259D7">
        <w:br w:type="page"/>
      </w:r>
    </w:p>
    <w:p w14:paraId="36803EBD" w14:textId="30178BFC" w:rsidR="00820F68" w:rsidRPr="009259D7" w:rsidRDefault="007E56D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6C333D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7</w:t>
      </w:r>
      <w:r w:rsidR="006763A1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  <w:r w:rsidR="006763A1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820F68" w:rsidRPr="009259D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9259D7" w:rsidRDefault="00820F68" w:rsidP="001927A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65"/>
        <w:gridCol w:w="11"/>
        <w:gridCol w:w="999"/>
        <w:gridCol w:w="278"/>
        <w:gridCol w:w="1094"/>
        <w:gridCol w:w="281"/>
        <w:gridCol w:w="1046"/>
      </w:tblGrid>
      <w:tr w:rsidR="00820F68" w:rsidRPr="009259D7" w14:paraId="4E9AC6B6" w14:textId="77777777" w:rsidTr="00DB0DBA">
        <w:trPr>
          <w:tblHeader/>
        </w:trPr>
        <w:tc>
          <w:tcPr>
            <w:tcW w:w="2197" w:type="pct"/>
          </w:tcPr>
          <w:p w14:paraId="5121DE04" w14:textId="77777777" w:rsidR="00820F68" w:rsidRPr="009259D7" w:rsidRDefault="00820F6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4"/>
          </w:tcPr>
          <w:p w14:paraId="1B4F1519" w14:textId="77777777" w:rsidR="00820F68" w:rsidRPr="009259D7" w:rsidRDefault="00820F6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43E92B29" w14:textId="77777777" w:rsidR="00820F68" w:rsidRPr="009259D7" w:rsidRDefault="00820F6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63299DE2" w14:textId="77777777" w:rsidR="00820F68" w:rsidRPr="009259D7" w:rsidRDefault="00820F6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40D8A" w:rsidRPr="009259D7" w14:paraId="637522F5" w14:textId="77777777" w:rsidTr="00DB0DBA">
        <w:trPr>
          <w:trHeight w:val="344"/>
          <w:tblHeader/>
        </w:trPr>
        <w:tc>
          <w:tcPr>
            <w:tcW w:w="2197" w:type="pct"/>
          </w:tcPr>
          <w:p w14:paraId="22C60544" w14:textId="77777777" w:rsidR="00240D8A" w:rsidRPr="009259D7" w:rsidRDefault="00240D8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1C4D0AE" w14:textId="1F8AD294" w:rsidR="00240D8A" w:rsidRPr="009259D7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A293F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168667EC" w14:textId="77777777" w:rsidR="00240D8A" w:rsidRPr="009259D7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D4D91DD" w14:textId="15CE7D11" w:rsidR="00240D8A" w:rsidRPr="009259D7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A293F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54" w:type="pct"/>
            <w:shd w:val="clear" w:color="auto" w:fill="auto"/>
          </w:tcPr>
          <w:p w14:paraId="63E1AFE9" w14:textId="77777777" w:rsidR="00240D8A" w:rsidRPr="009259D7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4267BAC" w14:textId="0736830F" w:rsidR="00240D8A" w:rsidRPr="009259D7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A293F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56" w:type="pct"/>
            <w:shd w:val="clear" w:color="auto" w:fill="auto"/>
          </w:tcPr>
          <w:p w14:paraId="33636341" w14:textId="77777777" w:rsidR="00240D8A" w:rsidRPr="009259D7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6E3926D" w14:textId="4E756A9A" w:rsidR="00240D8A" w:rsidRPr="009259D7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A293F" w:rsidRPr="009259D7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602F3A" w:rsidRPr="009259D7" w14:paraId="1EA7E070" w14:textId="77777777" w:rsidTr="00602F3A">
        <w:trPr>
          <w:tblHeader/>
        </w:trPr>
        <w:tc>
          <w:tcPr>
            <w:tcW w:w="2197" w:type="pct"/>
          </w:tcPr>
          <w:p w14:paraId="48523E9D" w14:textId="77777777" w:rsidR="00602F3A" w:rsidRPr="009259D7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3" w:type="pct"/>
            <w:gridSpan w:val="8"/>
          </w:tcPr>
          <w:p w14:paraId="1638DDF6" w14:textId="77777777" w:rsidR="00602F3A" w:rsidRPr="009259D7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0D8A" w:rsidRPr="009259D7" w14:paraId="657396A4" w14:textId="77777777" w:rsidTr="00DB0DBA">
        <w:tc>
          <w:tcPr>
            <w:tcW w:w="2197" w:type="pct"/>
          </w:tcPr>
          <w:p w14:paraId="05DDEB22" w14:textId="77777777" w:rsidR="00240D8A" w:rsidRPr="009259D7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99" w:type="pct"/>
          </w:tcPr>
          <w:p w14:paraId="2D922EE0" w14:textId="77777777" w:rsidR="00240D8A" w:rsidRPr="009259D7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1D11B4" w14:textId="77777777" w:rsidR="00240D8A" w:rsidRPr="009259D7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623D076C" w14:textId="77777777" w:rsidR="00240D8A" w:rsidRPr="009259D7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</w:tcPr>
          <w:p w14:paraId="5A529CB0" w14:textId="77777777" w:rsidR="00240D8A" w:rsidRPr="009259D7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E51FFB4" w14:textId="77777777" w:rsidR="00240D8A" w:rsidRPr="009259D7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</w:tcPr>
          <w:p w14:paraId="1ACB6838" w14:textId="77777777" w:rsidR="00240D8A" w:rsidRPr="009259D7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869FF4B" w14:textId="77777777" w:rsidR="00240D8A" w:rsidRPr="009259D7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4F1" w:rsidRPr="009259D7" w14:paraId="50F06CE8" w14:textId="77777777" w:rsidTr="00DB0DBA">
        <w:tc>
          <w:tcPr>
            <w:tcW w:w="2197" w:type="pct"/>
          </w:tcPr>
          <w:p w14:paraId="7A7BC7C6" w14:textId="425F3B94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599" w:type="pct"/>
          </w:tcPr>
          <w:p w14:paraId="79ABE0F3" w14:textId="382EF5DF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1E1CB61" w14:textId="77777777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5E4420E0" w14:textId="322FF9B2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54" w:type="pct"/>
          </w:tcPr>
          <w:p w14:paraId="76AE2D01" w14:textId="77777777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13017454" w14:textId="04F75706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39D882D2" w14:textId="77777777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21F96FE" w14:textId="47F2B7AB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24F1" w:rsidRPr="009259D7" w14:paraId="6AD8B774" w14:textId="77777777" w:rsidTr="005D18AB">
        <w:tc>
          <w:tcPr>
            <w:tcW w:w="2197" w:type="pct"/>
          </w:tcPr>
          <w:p w14:paraId="1E670CD6" w14:textId="77777777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599" w:type="pct"/>
          </w:tcPr>
          <w:p w14:paraId="72643FDC" w14:textId="1D55F816" w:rsidR="001E24F1" w:rsidRPr="009259D7" w:rsidRDefault="00130F7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62A6" w:rsidRPr="009259D7">
              <w:rPr>
                <w:rFonts w:asciiTheme="majorBidi" w:hAnsiTheme="majorBidi" w:cstheme="majorBidi"/>
                <w:sz w:val="28"/>
                <w:szCs w:val="28"/>
              </w:rPr>
              <w:t>65,010</w:t>
            </w:r>
          </w:p>
        </w:tc>
        <w:tc>
          <w:tcPr>
            <w:tcW w:w="147" w:type="pct"/>
          </w:tcPr>
          <w:p w14:paraId="0AF2DE20" w14:textId="77777777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22402733" w14:textId="6D97CFC9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102,069</w:t>
            </w:r>
          </w:p>
        </w:tc>
        <w:tc>
          <w:tcPr>
            <w:tcW w:w="154" w:type="pct"/>
          </w:tcPr>
          <w:p w14:paraId="122CA480" w14:textId="77777777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5AF753A" w14:textId="30EEEE7D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062A6" w:rsidRPr="009259D7">
              <w:rPr>
                <w:rFonts w:asciiTheme="majorBidi" w:hAnsiTheme="majorBidi" w:cstheme="majorBidi"/>
                <w:sz w:val="28"/>
                <w:szCs w:val="28"/>
              </w:rPr>
              <w:t>5,853</w:t>
            </w:r>
          </w:p>
        </w:tc>
        <w:tc>
          <w:tcPr>
            <w:tcW w:w="156" w:type="pct"/>
          </w:tcPr>
          <w:p w14:paraId="47310AC9" w14:textId="77777777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F779D42" w14:textId="4C12A4B6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64,954</w:t>
            </w:r>
          </w:p>
        </w:tc>
      </w:tr>
      <w:tr w:rsidR="001E24F1" w:rsidRPr="009259D7" w14:paraId="54CB7031" w14:textId="77777777" w:rsidTr="00DB0DBA">
        <w:tc>
          <w:tcPr>
            <w:tcW w:w="2197" w:type="pct"/>
          </w:tcPr>
          <w:p w14:paraId="1702CC1D" w14:textId="77777777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9" w:type="pct"/>
          </w:tcPr>
          <w:p w14:paraId="615D2875" w14:textId="584E4DC9" w:rsidR="001E24F1" w:rsidRPr="009259D7" w:rsidRDefault="00130F71" w:rsidP="00130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7,012</w:t>
            </w:r>
          </w:p>
        </w:tc>
        <w:tc>
          <w:tcPr>
            <w:tcW w:w="147" w:type="pct"/>
          </w:tcPr>
          <w:p w14:paraId="4DE60BFC" w14:textId="77777777" w:rsidR="001E24F1" w:rsidRPr="009259D7" w:rsidRDefault="001E24F1" w:rsidP="001E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0D66A994" w14:textId="703333E7" w:rsidR="001E24F1" w:rsidRPr="009259D7" w:rsidRDefault="001E24F1" w:rsidP="001E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8,297</w:t>
            </w:r>
          </w:p>
        </w:tc>
        <w:tc>
          <w:tcPr>
            <w:tcW w:w="154" w:type="pct"/>
          </w:tcPr>
          <w:p w14:paraId="36843CE0" w14:textId="77777777" w:rsidR="001E24F1" w:rsidRPr="009259D7" w:rsidRDefault="001E24F1" w:rsidP="001E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203A5D" w14:textId="5E78059D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116BC539" w14:textId="77777777" w:rsidR="001E24F1" w:rsidRPr="009259D7" w:rsidRDefault="001E24F1" w:rsidP="001E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E79E176" w14:textId="499972B5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24F1" w:rsidRPr="009259D7" w14:paraId="4ACDCE4B" w14:textId="77777777" w:rsidTr="00DB0DBA">
        <w:tc>
          <w:tcPr>
            <w:tcW w:w="2197" w:type="pct"/>
          </w:tcPr>
          <w:p w14:paraId="78176C94" w14:textId="77777777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7E00C65A" w:rsidR="001E24F1" w:rsidRPr="009259D7" w:rsidRDefault="00130F71" w:rsidP="001E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062A6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72,022</w:t>
            </w:r>
          </w:p>
        </w:tc>
        <w:tc>
          <w:tcPr>
            <w:tcW w:w="147" w:type="pct"/>
          </w:tcPr>
          <w:p w14:paraId="5A09125B" w14:textId="77777777" w:rsidR="001E24F1" w:rsidRPr="009259D7" w:rsidRDefault="001E24F1" w:rsidP="001E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120C38" w14:textId="7AE61375" w:rsidR="001E24F1" w:rsidRPr="009259D7" w:rsidRDefault="001E24F1" w:rsidP="001E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110,648</w:t>
            </w:r>
          </w:p>
        </w:tc>
        <w:tc>
          <w:tcPr>
            <w:tcW w:w="154" w:type="pct"/>
          </w:tcPr>
          <w:p w14:paraId="346B8E0C" w14:textId="77777777" w:rsidR="001E24F1" w:rsidRPr="009259D7" w:rsidRDefault="001E24F1" w:rsidP="001E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D3523B3" w14:textId="71589AE2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D062A6"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5,853</w:t>
            </w:r>
          </w:p>
        </w:tc>
        <w:tc>
          <w:tcPr>
            <w:tcW w:w="156" w:type="pct"/>
          </w:tcPr>
          <w:p w14:paraId="1AA74C7E" w14:textId="77777777" w:rsidR="001E24F1" w:rsidRPr="009259D7" w:rsidRDefault="001E24F1" w:rsidP="001E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07D66BD0" w:rsidR="001E24F1" w:rsidRPr="009259D7" w:rsidRDefault="001E24F1" w:rsidP="001E2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64,954</w:t>
            </w:r>
          </w:p>
        </w:tc>
      </w:tr>
    </w:tbl>
    <w:p w14:paraId="60B9D947" w14:textId="77777777" w:rsidR="00077EF1" w:rsidRPr="009259D7" w:rsidRDefault="00077EF1" w:rsidP="001927A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145CF2F4" w14:textId="77777777" w:rsidR="00F57FE2" w:rsidRPr="009259D7" w:rsidRDefault="00F57FE2" w:rsidP="001927A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9259D7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  <w:lang w:val="x-none"/>
        </w:rPr>
        <w:t>การค้ำประกันกิจการที่เกี่ยวข้องกัน</w:t>
      </w:r>
    </w:p>
    <w:p w14:paraId="4CE14498" w14:textId="77777777" w:rsidR="00F57FE2" w:rsidRPr="009259D7" w:rsidRDefault="00F57FE2" w:rsidP="001927AE">
      <w:pPr>
        <w:tabs>
          <w:tab w:val="clear" w:pos="227"/>
          <w:tab w:val="clear" w:pos="907"/>
        </w:tabs>
        <w:spacing w:line="240" w:lineRule="auto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79115FC5" w14:textId="3FA50C20" w:rsidR="00F57FE2" w:rsidRPr="009259D7" w:rsidRDefault="00F57FE2" w:rsidP="001927A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259D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Pr="009259D7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Pr="009259D7">
        <w:rPr>
          <w:rFonts w:asciiTheme="majorBidi" w:eastAsia="MS Mincho" w:hAnsiTheme="majorBidi" w:cstheme="majorBidi"/>
          <w:sz w:val="28"/>
          <w:szCs w:val="28"/>
        </w:rPr>
        <w:t>256</w:t>
      </w:r>
      <w:r w:rsidR="00BA293F" w:rsidRPr="009259D7">
        <w:rPr>
          <w:rFonts w:asciiTheme="majorBidi" w:eastAsia="MS Mincho" w:hAnsiTheme="majorBidi" w:cstheme="majorBidi"/>
          <w:sz w:val="28"/>
          <w:szCs w:val="28"/>
        </w:rPr>
        <w:t>6</w:t>
      </w:r>
      <w:r w:rsidRPr="009259D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C333D" w:rsidRPr="009259D7">
        <w:rPr>
          <w:rFonts w:asciiTheme="majorBidi" w:eastAsia="MS Mincho" w:hAnsiTheme="majorBidi" w:cstheme="majorBidi" w:hint="cs"/>
          <w:sz w:val="28"/>
          <w:szCs w:val="28"/>
          <w:cs/>
        </w:rPr>
        <w:t xml:space="preserve">และ </w:t>
      </w:r>
      <w:r w:rsidR="006C333D" w:rsidRPr="009259D7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>วงเงินสินเชื่อกับสถาบันการเงินของบริษัทย่อยแห่งหนึ่งจำนวน</w:t>
      </w:r>
      <w:r w:rsidRPr="009259D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4134CD" w:rsidRPr="009259D7">
        <w:rPr>
          <w:rFonts w:asciiTheme="majorBidi" w:eastAsia="MS Mincho" w:hAnsiTheme="majorBidi" w:cstheme="majorBidi"/>
          <w:sz w:val="28"/>
          <w:szCs w:val="28"/>
        </w:rPr>
        <w:t>3</w:t>
      </w:r>
      <w:r w:rsidR="00EE53DB" w:rsidRPr="009259D7">
        <w:rPr>
          <w:rFonts w:asciiTheme="majorBidi" w:eastAsia="MS Mincho" w:hAnsiTheme="majorBidi" w:cstheme="majorBidi"/>
          <w:sz w:val="28"/>
          <w:szCs w:val="28"/>
        </w:rPr>
        <w:t>.00</w:t>
      </w:r>
      <w:r w:rsidRPr="009259D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>ล้านดอลลาร์</w:t>
      </w:r>
      <w:r w:rsidR="007D0E69" w:rsidRPr="009259D7">
        <w:rPr>
          <w:rFonts w:asciiTheme="majorBidi" w:eastAsia="MS Mincho" w:hAnsiTheme="majorBidi" w:cstheme="majorBidi" w:hint="cs"/>
          <w:sz w:val="28"/>
          <w:szCs w:val="28"/>
          <w:cs/>
        </w:rPr>
        <w:t>ส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>หรัฐอเมริกา</w:t>
      </w:r>
      <w:r w:rsidR="007D0E69" w:rsidRPr="009259D7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>ค้ำประกันโดยบริษัท</w:t>
      </w:r>
    </w:p>
    <w:p w14:paraId="440879F7" w14:textId="77777777" w:rsidR="007D3FE7" w:rsidRPr="009259D7" w:rsidRDefault="007D3FE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0"/>
          <w:szCs w:val="20"/>
          <w:cs/>
        </w:rPr>
      </w:pPr>
    </w:p>
    <w:p w14:paraId="73F2B24C" w14:textId="77777777" w:rsidR="00CC75F9" w:rsidRPr="009259D7" w:rsidRDefault="00CC75F9" w:rsidP="001927A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9259D7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สัญญาบริการอื่นๆ</w:t>
      </w:r>
    </w:p>
    <w:p w14:paraId="40AF1621" w14:textId="77777777" w:rsidR="00CC75F9" w:rsidRPr="009259D7" w:rsidRDefault="00CC75F9" w:rsidP="001927A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0"/>
          <w:szCs w:val="20"/>
          <w:cs/>
        </w:rPr>
      </w:pPr>
    </w:p>
    <w:p w14:paraId="17F0C808" w14:textId="77777777" w:rsidR="00CC75F9" w:rsidRPr="009259D7" w:rsidRDefault="00CC75F9" w:rsidP="001927AE">
      <w:pPr>
        <w:ind w:left="540"/>
        <w:rPr>
          <w:rFonts w:asciiTheme="majorBidi" w:hAnsiTheme="majorBidi" w:cstheme="majorBidi"/>
          <w:i/>
          <w:iCs/>
          <w:sz w:val="28"/>
          <w:szCs w:val="28"/>
          <w:lang w:eastAsia="x-none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สัญญาให้บริการตามสัญญาการโอนธุรกิจ</w:t>
      </w:r>
    </w:p>
    <w:p w14:paraId="0B369ECB" w14:textId="77777777" w:rsidR="00CC75F9" w:rsidRPr="009259D7" w:rsidRDefault="00CC75F9" w:rsidP="001927AE">
      <w:pPr>
        <w:ind w:left="540"/>
        <w:rPr>
          <w:rFonts w:asciiTheme="majorBidi" w:hAnsiTheme="majorBidi" w:cstheme="majorBidi"/>
          <w:i/>
          <w:iCs/>
          <w:sz w:val="20"/>
          <w:szCs w:val="20"/>
          <w:lang w:eastAsia="x-none"/>
        </w:rPr>
      </w:pPr>
    </w:p>
    <w:p w14:paraId="22D5E368" w14:textId="77777777" w:rsidR="001C5461" w:rsidRPr="009259D7" w:rsidRDefault="001C5461" w:rsidP="001C5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จากการที่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วีเซิร์ฟพลัส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ได้ซื้อส่วนงานธุรกิจบริการ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/>
          <w:sz w:val="28"/>
          <w:szCs w:val="28"/>
        </w:rPr>
        <w:t xml:space="preserve">IT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จาก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วันที่</w:t>
      </w:r>
    </w:p>
    <w:p w14:paraId="0281DDC8" w14:textId="48F74701" w:rsidR="001C5461" w:rsidRPr="009259D7" w:rsidRDefault="004D23D8" w:rsidP="001C5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259D7">
        <w:rPr>
          <w:rFonts w:asciiTheme="majorBidi" w:eastAsia="MS Mincho" w:hAnsiTheme="majorBidi" w:cstheme="majorBidi"/>
          <w:sz w:val="28"/>
          <w:szCs w:val="28"/>
        </w:rPr>
        <w:t>23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สิงหาคม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/>
          <w:sz w:val="28"/>
          <w:szCs w:val="28"/>
        </w:rPr>
        <w:t>2559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โดยรับโอนบุคลากร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อุปกรณ์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และสัญญาในการดำเนินงานต่างๆ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ภายใต้เงื่อนไขใน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/>
          <w:sz w:val="28"/>
          <w:szCs w:val="28"/>
        </w:rPr>
        <w:t xml:space="preserve">Business Transfer Agreement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และ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/>
          <w:sz w:val="28"/>
          <w:szCs w:val="28"/>
        </w:rPr>
        <w:t xml:space="preserve">Service Level Agreement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ได้มอบหมายให้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/>
          <w:sz w:val="28"/>
          <w:szCs w:val="28"/>
        </w:rPr>
        <w:t xml:space="preserve">               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วีเซิร์ฟพลัส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เป็นผู้ให้บริการแก่ลูกค้า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9259D7">
        <w:rPr>
          <w:rFonts w:asciiTheme="majorBidi" w:eastAsia="MS Mincho" w:hAnsiTheme="majorBidi" w:cstheme="majorBidi" w:hint="cs"/>
          <w:sz w:val="28"/>
          <w:szCs w:val="28"/>
          <w:cs/>
        </w:rPr>
        <w:t>ซึ่งมีการแบ่งสัดส่วนรายได้กันในแต่ละสัญญาของแต่ละประเภทในอัตราที่ตกลงกัน</w:t>
      </w:r>
      <w:r w:rsidR="001C5461"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4B2602B2" w14:textId="77777777" w:rsidR="001C5461" w:rsidRPr="009259D7" w:rsidRDefault="001C5461" w:rsidP="001C5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2D36408E" w14:textId="1F9D0B8E" w:rsidR="006076B6" w:rsidRPr="009259D7" w:rsidRDefault="001C5461" w:rsidP="001C5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ในเดือนสิงหาคม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D23D8" w:rsidRPr="009259D7">
        <w:rPr>
          <w:rFonts w:asciiTheme="majorBidi" w:eastAsia="MS Mincho" w:hAnsiTheme="majorBidi" w:cstheme="majorBidi"/>
          <w:sz w:val="28"/>
          <w:szCs w:val="28"/>
        </w:rPr>
        <w:t>2560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เข้าทำสัญญาโอนสิทธิและหนี้สินภายใต้สัญญา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/>
          <w:sz w:val="28"/>
          <w:szCs w:val="28"/>
        </w:rPr>
        <w:t xml:space="preserve">Business Transfer Agreement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ลงวันที่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D23D8" w:rsidRPr="009259D7">
        <w:rPr>
          <w:rFonts w:asciiTheme="majorBidi" w:eastAsia="MS Mincho" w:hAnsiTheme="majorBidi" w:cstheme="majorBidi"/>
          <w:sz w:val="28"/>
          <w:szCs w:val="28"/>
        </w:rPr>
        <w:t>23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สิงหาคม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D23D8" w:rsidRPr="009259D7">
        <w:rPr>
          <w:rFonts w:asciiTheme="majorBidi" w:eastAsia="MS Mincho" w:hAnsiTheme="majorBidi" w:cstheme="majorBidi"/>
          <w:sz w:val="28"/>
          <w:szCs w:val="28"/>
        </w:rPr>
        <w:t>2559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ให้แก่บริษัท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เซอร์วิสเซส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ซึ่งเป็นบริษัทย่อยของ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9259D7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9259D7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</w:p>
    <w:p w14:paraId="14003885" w14:textId="77777777" w:rsidR="001A7289" w:rsidRPr="009259D7" w:rsidRDefault="001A728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784FA64" w14:textId="77777777" w:rsidR="00CC75F9" w:rsidRPr="009259D7" w:rsidRDefault="00CC75F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9259D7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7386B161" w14:textId="77777777" w:rsidR="00CC75F9" w:rsidRPr="009259D7" w:rsidRDefault="00CC75F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01163F1A" w14:textId="678C0174" w:rsidR="00AE7BE3" w:rsidRPr="009259D7" w:rsidRDefault="001C5461" w:rsidP="001C5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9259D7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บริษัท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วีเซิร์ฟพลัส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จำกัดเข้าทำสัญญา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Service Level Agreement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กับบริษัท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วีเอสที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อีซีเอส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เซอร์วิสเซส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(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ประเทศไทย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)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จำกัด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โดยให้สิทธิ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บริษัท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วีเซิร์ฟพลัส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จำกัด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ในการให้บริการแก่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บริษัท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วีเอสที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อีซีเอส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เซอร์วิสเซส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(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ประเทศไทย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)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จำกัด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ซึ่งมีการแบ่งสัดส่วนรายได้กันในแต่ละสัญญาของแต่ละประเภทในอัตราที่ตกลงกัน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สัญญามีกำหนดระยะเวลาตั้งแต่วันที่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9259D7">
        <w:rPr>
          <w:rFonts w:asciiTheme="majorBidi" w:eastAsia="MS Mincho" w:hAnsiTheme="majorBidi"/>
          <w:sz w:val="28"/>
          <w:szCs w:val="28"/>
        </w:rPr>
        <w:t>1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มกราคม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9259D7">
        <w:rPr>
          <w:rFonts w:asciiTheme="majorBidi" w:eastAsia="MS Mincho" w:hAnsiTheme="majorBidi"/>
          <w:sz w:val="28"/>
          <w:szCs w:val="28"/>
        </w:rPr>
        <w:t>2566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ถึงวันที่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9259D7">
        <w:rPr>
          <w:rFonts w:asciiTheme="majorBidi" w:eastAsia="MS Mincho" w:hAnsiTheme="majorBidi"/>
          <w:sz w:val="28"/>
          <w:szCs w:val="28"/>
        </w:rPr>
        <w:t>31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ธันวาคม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9259D7">
        <w:rPr>
          <w:rFonts w:asciiTheme="majorBidi" w:eastAsia="MS Mincho" w:hAnsiTheme="majorBidi"/>
          <w:sz w:val="28"/>
          <w:szCs w:val="28"/>
        </w:rPr>
        <w:t>2566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ทั้งนี้ในระหว่างปี</w:t>
      </w:r>
      <w:r w:rsidR="00AA4E0A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 xml:space="preserve"> </w:t>
      </w:r>
      <w:r w:rsidR="00AA4E0A" w:rsidRPr="009259D7">
        <w:rPr>
          <w:rFonts w:asciiTheme="majorBidi" w:eastAsia="MS Mincho" w:hAnsiTheme="majorBidi"/>
          <w:sz w:val="28"/>
          <w:szCs w:val="28"/>
        </w:rPr>
        <w:t>2566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บริษัทได้ทำสัญญาใหม่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โดยสัญญามีกำหนดระยะเวลาตั้งแต่วันที่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9259D7">
        <w:rPr>
          <w:rFonts w:asciiTheme="majorBidi" w:eastAsia="MS Mincho" w:hAnsiTheme="majorBidi"/>
          <w:sz w:val="28"/>
          <w:szCs w:val="28"/>
        </w:rPr>
        <w:t xml:space="preserve">1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มกราคม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9259D7">
        <w:rPr>
          <w:rFonts w:asciiTheme="majorBidi" w:eastAsia="MS Mincho" w:hAnsiTheme="majorBidi"/>
          <w:sz w:val="28"/>
          <w:szCs w:val="28"/>
        </w:rPr>
        <w:t>2567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ถึงวันที่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9259D7">
        <w:rPr>
          <w:rFonts w:asciiTheme="majorBidi" w:eastAsia="MS Mincho" w:hAnsiTheme="majorBidi"/>
          <w:sz w:val="28"/>
          <w:szCs w:val="28"/>
        </w:rPr>
        <w:t xml:space="preserve">31 </w:t>
      </w:r>
      <w:r w:rsidR="00DC6497" w:rsidRPr="009259D7">
        <w:rPr>
          <w:rFonts w:asciiTheme="majorBidi" w:eastAsia="MS Mincho" w:hAnsiTheme="majorBidi" w:hint="cs"/>
          <w:sz w:val="28"/>
          <w:szCs w:val="28"/>
          <w:cs/>
          <w:lang w:val="x-none"/>
        </w:rPr>
        <w:t>ธันวาคม</w:t>
      </w:r>
      <w:r w:rsidR="00DC6497" w:rsidRPr="009259D7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557334" w:rsidRPr="009259D7">
        <w:rPr>
          <w:rFonts w:asciiTheme="majorBidi" w:eastAsia="MS Mincho" w:hAnsiTheme="majorBidi"/>
          <w:sz w:val="28"/>
          <w:szCs w:val="28"/>
        </w:rPr>
        <w:t>2567</w:t>
      </w:r>
    </w:p>
    <w:p w14:paraId="385304E3" w14:textId="1A42244B" w:rsidR="009B1177" w:rsidRPr="009259D7" w:rsidRDefault="006C333D" w:rsidP="001927A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28</w:t>
      </w:r>
      <w:r w:rsidR="00FD4338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F3561A" w:rsidRPr="009259D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หนี้สินที่อาจเกิดขึ้น</w:t>
      </w:r>
    </w:p>
    <w:p w14:paraId="63EF4EB5" w14:textId="77777777" w:rsidR="00F3561A" w:rsidRPr="009259D7" w:rsidRDefault="00F3561A" w:rsidP="001927AE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6EAB5237" w14:textId="488BA4AC" w:rsidR="00A3398D" w:rsidRPr="009259D7" w:rsidRDefault="00C237FC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>ในปี</w:t>
      </w:r>
      <w:r w:rsidR="007F68E9" w:rsidRPr="009259D7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  <w:lang w:val="en-GB" w:eastAsia="en-US"/>
        </w:rPr>
        <w:t>2554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บริษัทถูกบริษัทแห่งหนึ่งฟ้องร้องในคดีแพ่ง ละเมิดโดยเรียกค่าเสียหาย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120</w:t>
      </w:r>
      <w:r w:rsidR="007F68E9" w:rsidRPr="009259D7">
        <w:rPr>
          <w:rFonts w:asciiTheme="majorBidi" w:hAnsiTheme="majorBidi" w:cstheme="majorBidi"/>
          <w:sz w:val="28"/>
          <w:szCs w:val="28"/>
          <w:lang w:val="en-US" w:eastAsia="en-US"/>
        </w:rPr>
        <w:t>.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12</w:t>
      </w:r>
      <w:r w:rsidR="007F68E9" w:rsidRPr="009259D7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ล้านบาท และในปี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2555</w:t>
      </w:r>
      <w:r w:rsidR="007F68E9" w:rsidRPr="009259D7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>บริษัทดังกล่าวได้ยื่นฟ้องร้องบริษัทในคดีเดียวกันต่อศาลอาญา</w:t>
      </w:r>
      <w:r w:rsidR="00013B75" w:rsidRPr="009259D7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</w:p>
    <w:p w14:paraId="3D7DE75D" w14:textId="77777777" w:rsidR="00A3398D" w:rsidRPr="009259D7" w:rsidRDefault="00A3398D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2221BD78" w14:textId="1EF938F4" w:rsidR="00001F01" w:rsidRPr="009259D7" w:rsidRDefault="00C237FC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ในปี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2556</w:t>
      </w:r>
      <w:r w:rsidR="007F68E9" w:rsidRPr="009259D7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  <w:r w:rsidR="00013B75" w:rsidRPr="009259D7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</w:p>
    <w:p w14:paraId="036E608A" w14:textId="77777777" w:rsidR="00001F01" w:rsidRPr="009259D7" w:rsidRDefault="00001F01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3C7A4D99" w14:textId="76E77097" w:rsidR="00C237FC" w:rsidRPr="009259D7" w:rsidRDefault="00C237FC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ในปี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2559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ศาลอาญาได้มีคำพิพากษายกฟ้องโจทก์ในคดีอาญาที่บริษัทถูกฟ้อง</w:t>
      </w:r>
    </w:p>
    <w:p w14:paraId="3AFFBAA7" w14:textId="77777777" w:rsidR="00C237FC" w:rsidRPr="009259D7" w:rsidRDefault="00C237FC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7FA86ADC" w14:textId="3A3B97DB" w:rsidR="000F52A3" w:rsidRPr="009259D7" w:rsidRDefault="000F52A3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ณ วันที่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27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มกราคม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2560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โจทก์ได้ยื่นอุทธรณ์</w:t>
      </w:r>
      <w:r w:rsidRPr="009259D7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>และบริษัทได้ยื่นคำแก้อุทธรณ์ต่อศาลอาญาแล้วเมื่อวันที่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br/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16</w:t>
      </w:r>
      <w:r w:rsidRPr="009259D7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พฤษภาคม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2560</w:t>
      </w:r>
    </w:p>
    <w:p w14:paraId="58E53D0F" w14:textId="77777777" w:rsidR="007A1F48" w:rsidRPr="009259D7" w:rsidRDefault="007A1F48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7B188416" w14:textId="47290560" w:rsidR="006978A0" w:rsidRPr="009259D7" w:rsidRDefault="00044BC5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ณ วันที่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15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พฤศจิกายน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2561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ศาลอุทธรณ์ได้ตัดสินโดยมีคำสั่งยืนตามศาลชั้นต้น กล่าวคือ ยกฟ้องให้จำเลยทั้ง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10</w:t>
      </w:r>
      <w:r w:rsidR="004A1BB9" w:rsidRPr="009259D7">
        <w:rPr>
          <w:rFonts w:asciiTheme="majorBidi" w:hAnsiTheme="majorBidi" w:cstheme="majorBidi"/>
          <w:sz w:val="28"/>
          <w:szCs w:val="28"/>
          <w:lang w:val="en-GB" w:eastAsia="en-US"/>
        </w:rPr>
        <w:br/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ไม่มีความผิด </w:t>
      </w:r>
    </w:p>
    <w:p w14:paraId="76903E18" w14:textId="77777777" w:rsidR="00044BC5" w:rsidRPr="009259D7" w:rsidRDefault="00044BC5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675154E3" w14:textId="4088A23D" w:rsidR="007A1F48" w:rsidRPr="009259D7" w:rsidRDefault="007A1F48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ณ วันที่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26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มิถุนายน</w:t>
      </w:r>
      <w:r w:rsidR="00EB2D9F" w:rsidRPr="009259D7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2562</w:t>
      </w:r>
      <w:r w:rsidR="00EB2D9F" w:rsidRPr="009259D7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>คดีอาญาดังกล่าวได้ถึงที่สุดในชั้นศาลอุทธรณ์แล้ว โดยโจทก์ไม่ได้รับอนุญาตให้ฎีกา</w:t>
      </w:r>
      <w:r w:rsidR="004A1BB9" w:rsidRPr="009259D7">
        <w:rPr>
          <w:rFonts w:asciiTheme="majorBidi" w:hAnsiTheme="majorBidi" w:cstheme="majorBidi"/>
          <w:sz w:val="28"/>
          <w:szCs w:val="28"/>
          <w:lang w:val="en-GB" w:eastAsia="en-US"/>
        </w:rPr>
        <w:br/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>บริษัทได้นำผลคดีอาญาดังกล่าวยื่นต่อศาลแพ่งกรุงเทพใต้ในคดีแพ่ง เพื่อขอให้ศาลดำเนินกระบวนพิจารณาแล้ว</w:t>
      </w:r>
    </w:p>
    <w:p w14:paraId="363280CD" w14:textId="77777777" w:rsidR="007A1F48" w:rsidRPr="009259D7" w:rsidRDefault="007A1F48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0D0A9972" w14:textId="7B56D158" w:rsidR="00576238" w:rsidRPr="009259D7" w:rsidRDefault="007A1F48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US" w:eastAsia="en-US"/>
        </w:rPr>
      </w:pP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ศาลแพ่งกรุงเทพใต้มีหนังสือลงวันที่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7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ตุลาคม </w:t>
      </w:r>
      <w:r w:rsidR="007E56DD" w:rsidRPr="009259D7">
        <w:rPr>
          <w:rFonts w:asciiTheme="majorBidi" w:hAnsiTheme="majorBidi" w:cstheme="majorBidi"/>
          <w:sz w:val="28"/>
          <w:szCs w:val="28"/>
          <w:lang w:val="en-US" w:eastAsia="en-US"/>
        </w:rPr>
        <w:t>2562</w:t>
      </w:r>
      <w:r w:rsidRPr="009259D7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ให้รอผลจากการพิจารณาในคดีของศาลปกครองกลางซึ่งเป็นคดีของคู่กรณีอื่นซึ่งมีมูลคดีเป็นอย่างเดียวกัน</w:t>
      </w:r>
      <w:r w:rsidR="00F57FE2" w:rsidRPr="009259D7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="00F57FE2" w:rsidRPr="009259D7">
        <w:rPr>
          <w:rFonts w:asciiTheme="majorBidi" w:hAnsiTheme="majorBidi" w:cstheme="majorBidi" w:hint="cs"/>
          <w:sz w:val="28"/>
          <w:szCs w:val="28"/>
          <w:cs/>
          <w:lang w:val="en-GB" w:eastAsia="en-US"/>
        </w:rPr>
        <w:t xml:space="preserve">ต่อมาศาลปกครองสูงสุดได้มีคำพิพากษาเกี่ยวกับคดีนี้ถึงที่สุดแล้วในวันที่ </w:t>
      </w:r>
      <w:r w:rsidR="00F57FE2" w:rsidRPr="009259D7">
        <w:rPr>
          <w:rFonts w:asciiTheme="majorBidi" w:hAnsiTheme="majorBidi" w:cstheme="majorBidi"/>
          <w:sz w:val="28"/>
          <w:szCs w:val="28"/>
          <w:lang w:val="en-GB" w:eastAsia="en-US"/>
        </w:rPr>
        <w:br/>
        <w:t>17</w:t>
      </w:r>
      <w:r w:rsidR="00F57FE2" w:rsidRPr="009259D7">
        <w:rPr>
          <w:rFonts w:asciiTheme="majorBidi" w:hAnsiTheme="majorBidi" w:cstheme="majorBidi"/>
          <w:sz w:val="28"/>
          <w:szCs w:val="28"/>
          <w:lang w:val="en-US" w:eastAsia="en-US"/>
        </w:rPr>
        <w:t xml:space="preserve"> </w:t>
      </w:r>
      <w:r w:rsidR="00F57FE2" w:rsidRPr="009259D7">
        <w:rPr>
          <w:rFonts w:asciiTheme="majorBidi" w:hAnsiTheme="majorBidi" w:cstheme="majorBidi" w:hint="cs"/>
          <w:sz w:val="28"/>
          <w:szCs w:val="28"/>
          <w:cs/>
          <w:lang w:val="en-US" w:eastAsia="en-US"/>
        </w:rPr>
        <w:t xml:space="preserve">กุมภาพันธ์ </w:t>
      </w:r>
      <w:r w:rsidR="00F57FE2" w:rsidRPr="009259D7">
        <w:rPr>
          <w:rFonts w:asciiTheme="majorBidi" w:hAnsiTheme="majorBidi" w:cstheme="majorBidi"/>
          <w:sz w:val="28"/>
          <w:szCs w:val="28"/>
          <w:lang w:val="en-US" w:eastAsia="en-US"/>
        </w:rPr>
        <w:t>2565</w:t>
      </w:r>
    </w:p>
    <w:p w14:paraId="50453869" w14:textId="0A9201C5" w:rsidR="00A65F15" w:rsidRPr="009259D7" w:rsidRDefault="00A65F15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6571E9F5" w14:textId="24039529" w:rsidR="00673E37" w:rsidRPr="009259D7" w:rsidRDefault="00F57FE2" w:rsidP="008F5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9259D7">
        <w:rPr>
          <w:rFonts w:ascii="Angsana New" w:eastAsia="MS Mincho" w:hAnsi="Angsana New" w:hint="cs"/>
          <w:sz w:val="28"/>
          <w:szCs w:val="28"/>
          <w:cs/>
        </w:rPr>
        <w:t>ณ</w:t>
      </w:r>
      <w:r w:rsidRPr="009259D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9259D7">
        <w:rPr>
          <w:rFonts w:ascii="Angsana New" w:eastAsia="MS Mincho" w:hAnsi="Angsana New" w:hint="cs"/>
          <w:sz w:val="28"/>
          <w:szCs w:val="28"/>
          <w:cs/>
        </w:rPr>
        <w:t>วันที่</w:t>
      </w:r>
      <w:r w:rsidRPr="009259D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9259D7">
        <w:rPr>
          <w:rFonts w:ascii="Angsana New" w:eastAsia="MS Mincho" w:hAnsi="Angsana New"/>
          <w:sz w:val="28"/>
          <w:szCs w:val="28"/>
        </w:rPr>
        <w:t>20</w:t>
      </w:r>
      <w:r w:rsidRPr="009259D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9259D7">
        <w:rPr>
          <w:rFonts w:ascii="Angsana New" w:eastAsia="MS Mincho" w:hAnsi="Angsana New" w:hint="cs"/>
          <w:sz w:val="28"/>
          <w:szCs w:val="28"/>
          <w:cs/>
        </w:rPr>
        <w:t>กรกฎาคม</w:t>
      </w:r>
      <w:r w:rsidRPr="009259D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9259D7">
        <w:rPr>
          <w:rFonts w:ascii="Angsana New" w:eastAsia="MS Mincho" w:hAnsi="Angsana New"/>
          <w:sz w:val="28"/>
          <w:szCs w:val="28"/>
        </w:rPr>
        <w:t>2565</w:t>
      </w:r>
      <w:r w:rsidRPr="009259D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9259D7">
        <w:rPr>
          <w:rFonts w:ascii="Angsana New" w:eastAsia="MS Mincho" w:hAnsi="Angsana New" w:hint="cs"/>
          <w:sz w:val="28"/>
          <w:szCs w:val="28"/>
          <w:cs/>
        </w:rPr>
        <w:t>ศาลแพ่งกรุงเทพใต้ได้มีคำพิพากษายกฟ้องในคดีแพ่งข้างต้น</w:t>
      </w:r>
      <w:r w:rsidRPr="009259D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9259D7">
        <w:rPr>
          <w:rFonts w:ascii="Angsana New" w:eastAsia="MS Mincho" w:hAnsi="Angsana New" w:hint="cs"/>
          <w:sz w:val="28"/>
          <w:szCs w:val="28"/>
          <w:cs/>
        </w:rPr>
        <w:t>โดยโจทก์ไม่ได้ใช้สิทธิอุทธรณ์ตามระยะเวลาที่กฎหมายกำหนด</w:t>
      </w:r>
      <w:r w:rsidRPr="009259D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9259D7">
        <w:rPr>
          <w:rFonts w:ascii="Angsana New" w:eastAsia="MS Mincho" w:hAnsi="Angsana New" w:hint="cs"/>
          <w:sz w:val="28"/>
          <w:szCs w:val="28"/>
          <w:cs/>
        </w:rPr>
        <w:t>ศาลแพ่งกรุงเทพใต้ได้ออกหนังสือรับรองคดีถึงที่สุดลงวันที่</w:t>
      </w:r>
      <w:r w:rsidRPr="009259D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9259D7">
        <w:rPr>
          <w:rFonts w:ascii="Angsana New" w:eastAsia="MS Mincho" w:hAnsi="Angsana New"/>
          <w:sz w:val="28"/>
          <w:szCs w:val="28"/>
        </w:rPr>
        <w:t>2</w:t>
      </w:r>
      <w:r w:rsidRPr="009259D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9259D7">
        <w:rPr>
          <w:rFonts w:ascii="Angsana New" w:eastAsia="MS Mincho" w:hAnsi="Angsana New" w:hint="cs"/>
          <w:sz w:val="28"/>
          <w:szCs w:val="28"/>
          <w:cs/>
        </w:rPr>
        <w:t>พฤศจิกายน</w:t>
      </w:r>
      <w:r w:rsidRPr="009259D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9259D7">
        <w:rPr>
          <w:rFonts w:ascii="Angsana New" w:eastAsia="MS Mincho" w:hAnsi="Angsana New"/>
          <w:sz w:val="28"/>
          <w:szCs w:val="28"/>
        </w:rPr>
        <w:t>2565</w:t>
      </w:r>
      <w:r w:rsidRPr="009259D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9259D7">
        <w:rPr>
          <w:rFonts w:ascii="Angsana New" w:eastAsia="MS Mincho" w:hAnsi="Angsana New" w:hint="cs"/>
          <w:sz w:val="28"/>
          <w:szCs w:val="28"/>
          <w:cs/>
        </w:rPr>
        <w:t>ดังนั้นคดีนี้จึงถึงที่สุดแล้ว</w:t>
      </w:r>
    </w:p>
    <w:p w14:paraId="722DE128" w14:textId="77777777" w:rsidR="00673E37" w:rsidRPr="009259D7" w:rsidRDefault="00673E3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1F37D83D" w14:textId="1462913A" w:rsidR="009572E8" w:rsidRPr="009259D7" w:rsidRDefault="006C333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259D7">
        <w:rPr>
          <w:rFonts w:asciiTheme="majorBidi" w:eastAsia="MS Mincho" w:hAnsiTheme="majorBidi" w:cstheme="majorBidi"/>
          <w:sz w:val="28"/>
          <w:szCs w:val="28"/>
          <w:lang w:val="en-US"/>
        </w:rPr>
        <w:t>29</w:t>
      </w:r>
      <w:r w:rsidR="00831ED9" w:rsidRPr="009259D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572E8" w:rsidRPr="009259D7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เหตุการณ์ภายหลังรอบระยะเวลาที่รายงาน</w:t>
      </w:r>
    </w:p>
    <w:p w14:paraId="3DAB9AED" w14:textId="7B635E65" w:rsidR="001614A7" w:rsidRPr="009259D7" w:rsidRDefault="001614A7" w:rsidP="001927AE">
      <w:pPr>
        <w:pStyle w:val="BodyText2"/>
        <w:ind w:left="540"/>
        <w:jc w:val="thaiDistribute"/>
        <w:rPr>
          <w:sz w:val="20"/>
          <w:szCs w:val="20"/>
        </w:rPr>
      </w:pPr>
    </w:p>
    <w:p w14:paraId="0E348C7F" w14:textId="722AD9B6" w:rsidR="00320ADF" w:rsidRPr="001D7B1C" w:rsidRDefault="001614A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9259D7">
        <w:rPr>
          <w:rFonts w:asciiTheme="majorBidi" w:hAnsiTheme="majorBidi"/>
          <w:sz w:val="28"/>
          <w:szCs w:val="28"/>
          <w:cs/>
          <w:lang w:val="en-GB"/>
        </w:rPr>
        <w:t>วันที่</w:t>
      </w:r>
      <w:r w:rsidR="002773F7" w:rsidRPr="009259D7">
        <w:rPr>
          <w:rFonts w:asciiTheme="majorBidi" w:hAnsiTheme="majorBidi" w:cstheme="majorBidi" w:hint="eastAsia"/>
          <w:sz w:val="28"/>
          <w:szCs w:val="28"/>
          <w:lang w:val="en-GB"/>
        </w:rPr>
        <w:t> </w:t>
      </w:r>
      <w:r w:rsidR="0060592C" w:rsidRPr="009259D7">
        <w:rPr>
          <w:rFonts w:asciiTheme="majorBidi" w:hAnsiTheme="majorBidi"/>
          <w:sz w:val="28"/>
          <w:szCs w:val="28"/>
          <w:cs/>
          <w:lang w:val="en-GB"/>
        </w:rPr>
        <w:t>2</w:t>
      </w:r>
      <w:r w:rsidR="002964BC" w:rsidRPr="009259D7">
        <w:rPr>
          <w:rFonts w:asciiTheme="majorBidi" w:hAnsiTheme="majorBidi"/>
          <w:sz w:val="28"/>
          <w:szCs w:val="28"/>
          <w:lang w:val="en-GB"/>
        </w:rPr>
        <w:t>7</w:t>
      </w:r>
      <w:r w:rsidR="002773F7" w:rsidRPr="009259D7">
        <w:rPr>
          <w:rFonts w:asciiTheme="majorBidi" w:hAnsiTheme="majorBidi" w:cstheme="majorBidi"/>
          <w:sz w:val="28"/>
          <w:szCs w:val="28"/>
          <w:lang w:val="en-GB"/>
        </w:rPr>
        <w:t> </w:t>
      </w:r>
      <w:r w:rsidRPr="009259D7">
        <w:rPr>
          <w:rFonts w:asciiTheme="majorBidi" w:hAnsiTheme="majorBidi" w:hint="cs"/>
          <w:sz w:val="28"/>
          <w:szCs w:val="28"/>
          <w:cs/>
          <w:lang w:val="en-GB"/>
        </w:rPr>
        <w:t>กุมภาพันธ์</w:t>
      </w:r>
      <w:r w:rsidRPr="009259D7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="004F0DC1" w:rsidRPr="009259D7">
        <w:rPr>
          <w:rFonts w:asciiTheme="majorBidi" w:hAnsiTheme="majorBidi"/>
          <w:sz w:val="28"/>
          <w:szCs w:val="28"/>
          <w:lang w:val="en-GB"/>
        </w:rPr>
        <w:t>256</w:t>
      </w:r>
      <w:r w:rsidR="004D23D8" w:rsidRPr="009259D7">
        <w:rPr>
          <w:rFonts w:asciiTheme="majorBidi" w:hAnsiTheme="majorBidi"/>
          <w:sz w:val="28"/>
          <w:szCs w:val="28"/>
          <w:lang w:val="en-GB"/>
        </w:rPr>
        <w:t>7</w:t>
      </w:r>
      <w:r w:rsidR="004F0DC1" w:rsidRPr="009259D7">
        <w:rPr>
          <w:rFonts w:asciiTheme="majorBidi" w:hAnsiTheme="majorBidi"/>
          <w:sz w:val="28"/>
          <w:szCs w:val="28"/>
          <w:lang w:val="en-GB"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  <w:lang w:val="en-GB"/>
        </w:rPr>
        <w:t>ที่ประชุมคณะกรรมการของบริษัทได้มีมติ</w:t>
      </w:r>
      <w:r w:rsidR="002773F7" w:rsidRPr="009259D7">
        <w:rPr>
          <w:rFonts w:asciiTheme="majorBidi" w:hAnsiTheme="majorBidi" w:hint="cs"/>
          <w:sz w:val="28"/>
          <w:szCs w:val="28"/>
          <w:cs/>
          <w:lang w:val="en-GB"/>
        </w:rPr>
        <w:t>เห็นชอบ</w:t>
      </w:r>
      <w:r w:rsidRPr="009259D7">
        <w:rPr>
          <w:rFonts w:asciiTheme="majorBidi" w:hAnsiTheme="majorBidi"/>
          <w:sz w:val="28"/>
          <w:szCs w:val="28"/>
          <w:cs/>
          <w:lang w:val="en-GB"/>
        </w:rPr>
        <w:t xml:space="preserve">ให้เสนอที่ประชุมสามัญผู้ถือหุ้นเรื่องจ่ายเงินปันผลสำหรับปี </w:t>
      </w:r>
      <w:r w:rsidR="004F0DC1" w:rsidRPr="009259D7">
        <w:rPr>
          <w:rFonts w:asciiTheme="majorBidi" w:hAnsiTheme="majorBidi"/>
          <w:sz w:val="28"/>
          <w:szCs w:val="28"/>
          <w:lang w:val="en-GB"/>
        </w:rPr>
        <w:t>256</w:t>
      </w:r>
      <w:r w:rsidR="00B61717" w:rsidRPr="009259D7">
        <w:rPr>
          <w:rFonts w:asciiTheme="majorBidi" w:hAnsiTheme="majorBidi"/>
          <w:sz w:val="28"/>
          <w:szCs w:val="28"/>
          <w:lang w:val="en-GB"/>
        </w:rPr>
        <w:t>6</w:t>
      </w:r>
      <w:r w:rsidR="004F0DC1" w:rsidRPr="009259D7">
        <w:rPr>
          <w:rFonts w:asciiTheme="majorBidi" w:hAnsiTheme="majorBidi"/>
          <w:sz w:val="28"/>
          <w:szCs w:val="28"/>
          <w:lang w:val="en-GB"/>
        </w:rPr>
        <w:t xml:space="preserve"> </w:t>
      </w:r>
      <w:r w:rsidRPr="009259D7">
        <w:rPr>
          <w:rFonts w:asciiTheme="majorBidi" w:hAnsiTheme="majorBidi" w:hint="cs"/>
          <w:sz w:val="28"/>
          <w:szCs w:val="28"/>
          <w:cs/>
          <w:lang w:val="en-GB"/>
        </w:rPr>
        <w:t>ในอัตราหุ้นละ</w:t>
      </w:r>
      <w:r w:rsidR="0058356C" w:rsidRPr="009259D7">
        <w:rPr>
          <w:rFonts w:asciiTheme="majorBidi" w:hAnsiTheme="majorBidi"/>
          <w:sz w:val="28"/>
          <w:szCs w:val="28"/>
        </w:rPr>
        <w:t xml:space="preserve"> 0.18</w:t>
      </w:r>
      <w:r w:rsidR="002773F7" w:rsidRPr="009259D7">
        <w:rPr>
          <w:rFonts w:asciiTheme="majorBidi" w:hAnsiTheme="majorBidi" w:cstheme="majorBidi"/>
          <w:sz w:val="28"/>
          <w:szCs w:val="28"/>
          <w:lang w:val="en-GB"/>
        </w:rPr>
        <w:t> </w:t>
      </w:r>
      <w:r w:rsidRPr="009259D7">
        <w:rPr>
          <w:rFonts w:asciiTheme="majorBidi" w:hAnsiTheme="majorBidi" w:hint="cs"/>
          <w:sz w:val="28"/>
          <w:szCs w:val="28"/>
          <w:cs/>
          <w:lang w:val="en-GB"/>
        </w:rPr>
        <w:t>บาท เป็นจำนวนเงินทั้งสิ้น</w:t>
      </w:r>
      <w:r w:rsidR="00B61717" w:rsidRPr="009259D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58356C" w:rsidRPr="009259D7">
        <w:rPr>
          <w:rFonts w:asciiTheme="majorBidi" w:hAnsiTheme="majorBidi" w:cstheme="majorBidi"/>
          <w:sz w:val="28"/>
          <w:szCs w:val="28"/>
        </w:rPr>
        <w:t>55.26</w:t>
      </w:r>
      <w:r w:rsidR="002773F7" w:rsidRPr="009259D7">
        <w:rPr>
          <w:rFonts w:asciiTheme="majorBidi" w:hAnsiTheme="majorBidi" w:cstheme="majorBidi"/>
          <w:sz w:val="28"/>
          <w:szCs w:val="28"/>
          <w:lang w:val="en-GB"/>
        </w:rPr>
        <w:t> </w:t>
      </w:r>
      <w:r w:rsidRPr="009259D7">
        <w:rPr>
          <w:rFonts w:asciiTheme="majorBidi" w:hAnsiTheme="majorBidi" w:hint="cs"/>
          <w:sz w:val="28"/>
          <w:szCs w:val="28"/>
          <w:cs/>
          <w:lang w:val="en-GB"/>
        </w:rPr>
        <w:t xml:space="preserve">ล้านบาท </w:t>
      </w:r>
      <w:r w:rsidR="002773F7" w:rsidRPr="009259D7">
        <w:rPr>
          <w:rFonts w:asciiTheme="majorBidi" w:hAnsiTheme="majorBidi" w:hint="cs"/>
          <w:sz w:val="28"/>
          <w:szCs w:val="28"/>
          <w:cs/>
          <w:lang w:val="en-GB"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75F57A1E" w14:textId="43660923" w:rsidR="00DB0DBA" w:rsidRPr="00F57FE2" w:rsidRDefault="00DB0DB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sectPr w:rsidR="00DB0DBA" w:rsidRPr="00F57FE2" w:rsidSect="00560CD8">
      <w:pgSz w:w="11909" w:h="16834" w:code="9"/>
      <w:pgMar w:top="691" w:right="1152" w:bottom="576" w:left="1440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B7F64" w14:textId="77777777" w:rsidR="004A312B" w:rsidRDefault="004A312B" w:rsidP="00900EE2">
      <w:r>
        <w:separator/>
      </w:r>
    </w:p>
  </w:endnote>
  <w:endnote w:type="continuationSeparator" w:id="0">
    <w:p w14:paraId="6EB40F5E" w14:textId="77777777" w:rsidR="004A312B" w:rsidRDefault="004A312B" w:rsidP="00900EE2">
      <w:r>
        <w:continuationSeparator/>
      </w:r>
    </w:p>
  </w:endnote>
  <w:endnote w:type="continuationNotice" w:id="1">
    <w:p w14:paraId="02384F96" w14:textId="77777777" w:rsidR="004A312B" w:rsidRDefault="004A31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88C5" w14:textId="631915B5" w:rsidR="000C134F" w:rsidRPr="00211355" w:rsidRDefault="000C134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F4FD198" w14:textId="77777777" w:rsidR="000C134F" w:rsidRDefault="000C134F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CCF41" w14:textId="77777777" w:rsidR="004A312B" w:rsidRDefault="004A312B" w:rsidP="00900EE2">
      <w:r>
        <w:separator/>
      </w:r>
    </w:p>
  </w:footnote>
  <w:footnote w:type="continuationSeparator" w:id="0">
    <w:p w14:paraId="33BBF828" w14:textId="77777777" w:rsidR="004A312B" w:rsidRDefault="004A312B" w:rsidP="00900EE2">
      <w:r>
        <w:continuationSeparator/>
      </w:r>
    </w:p>
  </w:footnote>
  <w:footnote w:type="continuationNotice" w:id="1">
    <w:p w14:paraId="2A3E17D9" w14:textId="77777777" w:rsidR="004A312B" w:rsidRDefault="004A31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DE7B" w14:textId="77777777" w:rsidR="000C134F" w:rsidRDefault="000C13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74588" w14:textId="77777777" w:rsidR="000C134F" w:rsidRPr="00E669A5" w:rsidRDefault="000C134F" w:rsidP="004B5EF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560363D9" w14:textId="22C00BF5" w:rsidR="000C134F" w:rsidRPr="00E669A5" w:rsidRDefault="000C134F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B1A55F8" w14:textId="4D26AD96" w:rsidR="000C134F" w:rsidRPr="00DF07CF" w:rsidRDefault="000C134F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7E56DD">
      <w:rPr>
        <w:rFonts w:ascii="Angsana New" w:hAnsi="Angsana New"/>
        <w:sz w:val="32"/>
        <w:szCs w:val="32"/>
        <w:lang w:val="en-US" w:bidi="th-TH"/>
      </w:rPr>
      <w:t>256</w:t>
    </w:r>
    <w:r w:rsidR="00A7263D">
      <w:rPr>
        <w:rFonts w:ascii="Angsana New" w:hAnsi="Angsana New"/>
        <w:sz w:val="32"/>
        <w:szCs w:val="32"/>
        <w:lang w:val="en-US" w:bidi="th-TH"/>
      </w:rPr>
      <w:t>6</w:t>
    </w:r>
  </w:p>
  <w:p w14:paraId="1C60F8A4" w14:textId="77777777" w:rsidR="000C134F" w:rsidRPr="004B3C0B" w:rsidRDefault="000C134F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026A8" w14:textId="77777777" w:rsidR="000C134F" w:rsidRDefault="000C13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5B37" w14:textId="77777777" w:rsidR="000C134F" w:rsidRDefault="000C13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86697" w14:textId="77777777" w:rsidR="000C134F" w:rsidRPr="00E669A5" w:rsidRDefault="000C134F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0C134F" w:rsidRPr="00E669A5" w:rsidRDefault="000C134F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21165EF0" w:rsidR="000C134F" w:rsidRDefault="000C134F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7E56DD">
      <w:rPr>
        <w:rFonts w:ascii="Angsana New" w:hAnsi="Angsana New"/>
        <w:sz w:val="32"/>
        <w:szCs w:val="32"/>
        <w:lang w:val="en-US" w:bidi="th-TH"/>
      </w:rPr>
      <w:t>256</w:t>
    </w:r>
    <w:r w:rsidR="00A9159B">
      <w:rPr>
        <w:rFonts w:ascii="Angsana New" w:hAnsi="Angsana New"/>
        <w:sz w:val="32"/>
        <w:szCs w:val="32"/>
        <w:lang w:val="en-US" w:bidi="th-TH"/>
      </w:rPr>
      <w:t>6</w:t>
    </w:r>
  </w:p>
  <w:p w14:paraId="7838FDCA" w14:textId="77777777" w:rsidR="000C134F" w:rsidRPr="00DF07CF" w:rsidRDefault="000C134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4FF" w14:textId="77777777" w:rsidR="000C134F" w:rsidRDefault="000C134F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orSYOlqZhcvJZ" int2:id="6bNwBcEl">
      <int2:state int2:value="Rejected" int2:type="LegacyProofing"/>
    </int2:textHash>
    <int2:textHash int2:hashCode="s6ZD8oN6SBmdt7" int2:id="9Lq9F7fU">
      <int2:state int2:value="Rejected" int2:type="LegacyProofing"/>
    </int2:textHash>
    <int2:textHash int2:hashCode="aYlnUsDzjnR9jV" int2:id="MZumqOxr">
      <int2:state int2:value="Rejected" int2:type="LegacyProofing"/>
    </int2:textHash>
    <int2:textHash int2:hashCode="AY9NfwbLhibhdW" int2:id="bbSEitBp">
      <int2:state int2:value="Rejected" int2:type="LegacyProofing"/>
    </int2:textHash>
    <int2:textHash int2:hashCode="SsW0GXErtTp2HD" int2:id="f40E9cOh">
      <int2:state int2:value="Rejected" int2:type="LegacyProofing"/>
    </int2:textHash>
    <int2:textHash int2:hashCode="VH22nJFQd4PiYK" int2:id="o2gIJn94">
      <int2:state int2:value="Rejected" int2:type="LegacyProofing"/>
    </int2:textHash>
    <int2:textHash int2:hashCode="YXjH6aXb8a2Mb0" int2:id="tbEAexVE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6745E9A"/>
    <w:multiLevelType w:val="hybridMultilevel"/>
    <w:tmpl w:val="FF9464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6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70505EB"/>
    <w:multiLevelType w:val="multilevel"/>
    <w:tmpl w:val="C082DD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2D658D"/>
    <w:multiLevelType w:val="hybridMultilevel"/>
    <w:tmpl w:val="3E84C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A8BA73CE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6AF8A2">
      <w:start w:val="1"/>
      <w:numFmt w:val="decimal"/>
      <w:lvlText w:val="%3."/>
      <w:lvlJc w:val="left"/>
      <w:pPr>
        <w:ind w:left="2340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1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9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10702986">
    <w:abstractNumId w:val="6"/>
  </w:num>
  <w:num w:numId="2" w16cid:durableId="1014459575">
    <w:abstractNumId w:val="5"/>
  </w:num>
  <w:num w:numId="3" w16cid:durableId="118687523">
    <w:abstractNumId w:val="9"/>
  </w:num>
  <w:num w:numId="4" w16cid:durableId="1632242903">
    <w:abstractNumId w:val="7"/>
  </w:num>
  <w:num w:numId="5" w16cid:durableId="2099128476">
    <w:abstractNumId w:val="8"/>
  </w:num>
  <w:num w:numId="6" w16cid:durableId="249319300">
    <w:abstractNumId w:val="3"/>
  </w:num>
  <w:num w:numId="7" w16cid:durableId="1356884556">
    <w:abstractNumId w:val="2"/>
  </w:num>
  <w:num w:numId="8" w16cid:durableId="1915436794">
    <w:abstractNumId w:val="0"/>
  </w:num>
  <w:num w:numId="9" w16cid:durableId="1102451959">
    <w:abstractNumId w:val="1"/>
  </w:num>
  <w:num w:numId="10" w16cid:durableId="1791897376">
    <w:abstractNumId w:val="4"/>
  </w:num>
  <w:num w:numId="11" w16cid:durableId="80611088">
    <w:abstractNumId w:val="31"/>
  </w:num>
  <w:num w:numId="12" w16cid:durableId="1968193948">
    <w:abstractNumId w:val="22"/>
  </w:num>
  <w:num w:numId="13" w16cid:durableId="112557069">
    <w:abstractNumId w:val="43"/>
  </w:num>
  <w:num w:numId="14" w16cid:durableId="120661060">
    <w:abstractNumId w:val="27"/>
  </w:num>
  <w:num w:numId="15" w16cid:durableId="1325624026">
    <w:abstractNumId w:val="34"/>
  </w:num>
  <w:num w:numId="16" w16cid:durableId="352271609">
    <w:abstractNumId w:val="39"/>
  </w:num>
  <w:num w:numId="17" w16cid:durableId="1403723806">
    <w:abstractNumId w:val="28"/>
  </w:num>
  <w:num w:numId="18" w16cid:durableId="2106805438">
    <w:abstractNumId w:val="48"/>
  </w:num>
  <w:num w:numId="19" w16cid:durableId="625283918">
    <w:abstractNumId w:val="14"/>
  </w:num>
  <w:num w:numId="20" w16cid:durableId="1273053346">
    <w:abstractNumId w:val="42"/>
  </w:num>
  <w:num w:numId="21" w16cid:durableId="247620180">
    <w:abstractNumId w:val="17"/>
  </w:num>
  <w:num w:numId="22" w16cid:durableId="335770640">
    <w:abstractNumId w:val="10"/>
  </w:num>
  <w:num w:numId="23" w16cid:durableId="1439371954">
    <w:abstractNumId w:val="49"/>
  </w:num>
  <w:num w:numId="24" w16cid:durableId="240144244">
    <w:abstractNumId w:val="19"/>
  </w:num>
  <w:num w:numId="25" w16cid:durableId="443157913">
    <w:abstractNumId w:val="37"/>
  </w:num>
  <w:num w:numId="26" w16cid:durableId="1909683438">
    <w:abstractNumId w:val="33"/>
  </w:num>
  <w:num w:numId="27" w16cid:durableId="1585605352">
    <w:abstractNumId w:val="50"/>
  </w:num>
  <w:num w:numId="28" w16cid:durableId="1374380807">
    <w:abstractNumId w:val="12"/>
  </w:num>
  <w:num w:numId="29" w16cid:durableId="615139387">
    <w:abstractNumId w:val="19"/>
  </w:num>
  <w:num w:numId="30" w16cid:durableId="1487744441">
    <w:abstractNumId w:val="46"/>
  </w:num>
  <w:num w:numId="31" w16cid:durableId="835145276">
    <w:abstractNumId w:val="44"/>
  </w:num>
  <w:num w:numId="32" w16cid:durableId="1208375983">
    <w:abstractNumId w:val="51"/>
  </w:num>
  <w:num w:numId="33" w16cid:durableId="996886892">
    <w:abstractNumId w:val="40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1436430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49817151">
    <w:abstractNumId w:val="11"/>
  </w:num>
  <w:num w:numId="36" w16cid:durableId="142241196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50705752">
    <w:abstractNumId w:val="47"/>
  </w:num>
  <w:num w:numId="38" w16cid:durableId="14895148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4061576">
    <w:abstractNumId w:val="13"/>
  </w:num>
  <w:num w:numId="40" w16cid:durableId="1019552853">
    <w:abstractNumId w:val="35"/>
  </w:num>
  <w:num w:numId="41" w16cid:durableId="1796366986">
    <w:abstractNumId w:val="36"/>
  </w:num>
  <w:num w:numId="42" w16cid:durableId="1135760501">
    <w:abstractNumId w:val="16"/>
  </w:num>
  <w:num w:numId="43" w16cid:durableId="1714160572">
    <w:abstractNumId w:val="45"/>
  </w:num>
  <w:num w:numId="44" w16cid:durableId="2039771121">
    <w:abstractNumId w:val="24"/>
  </w:num>
  <w:num w:numId="45" w16cid:durableId="1842507870">
    <w:abstractNumId w:val="21"/>
  </w:num>
  <w:num w:numId="46" w16cid:durableId="2116095427">
    <w:abstractNumId w:val="25"/>
  </w:num>
  <w:num w:numId="47" w16cid:durableId="46078360">
    <w:abstractNumId w:val="26"/>
  </w:num>
  <w:num w:numId="48" w16cid:durableId="1955867390">
    <w:abstractNumId w:val="32"/>
  </w:num>
  <w:num w:numId="49" w16cid:durableId="19280039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91361786">
    <w:abstractNumId w:val="20"/>
  </w:num>
  <w:num w:numId="51" w16cid:durableId="809901361">
    <w:abstractNumId w:val="29"/>
  </w:num>
  <w:num w:numId="52" w16cid:durableId="1158884325">
    <w:abstractNumId w:val="30"/>
  </w:num>
  <w:num w:numId="53" w16cid:durableId="292715722">
    <w:abstractNumId w:val="38"/>
  </w:num>
  <w:num w:numId="54" w16cid:durableId="1710491989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70"/>
    <w:rsid w:val="0000050C"/>
    <w:rsid w:val="00000519"/>
    <w:rsid w:val="00000571"/>
    <w:rsid w:val="00000730"/>
    <w:rsid w:val="00000806"/>
    <w:rsid w:val="0000089B"/>
    <w:rsid w:val="00000AAB"/>
    <w:rsid w:val="00000BFB"/>
    <w:rsid w:val="00000DA9"/>
    <w:rsid w:val="0000113A"/>
    <w:rsid w:val="000013E3"/>
    <w:rsid w:val="0000155D"/>
    <w:rsid w:val="00001883"/>
    <w:rsid w:val="00001A22"/>
    <w:rsid w:val="00001F01"/>
    <w:rsid w:val="00001F25"/>
    <w:rsid w:val="00001F9D"/>
    <w:rsid w:val="000020E4"/>
    <w:rsid w:val="000022B1"/>
    <w:rsid w:val="00002377"/>
    <w:rsid w:val="00002594"/>
    <w:rsid w:val="00002620"/>
    <w:rsid w:val="000027DB"/>
    <w:rsid w:val="0000291C"/>
    <w:rsid w:val="00002B1F"/>
    <w:rsid w:val="00002E24"/>
    <w:rsid w:val="00002F7E"/>
    <w:rsid w:val="00003233"/>
    <w:rsid w:val="00003534"/>
    <w:rsid w:val="000036F9"/>
    <w:rsid w:val="00003898"/>
    <w:rsid w:val="00003A8F"/>
    <w:rsid w:val="00003BFC"/>
    <w:rsid w:val="00003D90"/>
    <w:rsid w:val="00003DC2"/>
    <w:rsid w:val="00003E36"/>
    <w:rsid w:val="00003ED8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615"/>
    <w:rsid w:val="00005755"/>
    <w:rsid w:val="000057A0"/>
    <w:rsid w:val="000057D2"/>
    <w:rsid w:val="00005813"/>
    <w:rsid w:val="00005E59"/>
    <w:rsid w:val="00005EA5"/>
    <w:rsid w:val="00006117"/>
    <w:rsid w:val="000064EF"/>
    <w:rsid w:val="00006838"/>
    <w:rsid w:val="0000690E"/>
    <w:rsid w:val="00006B43"/>
    <w:rsid w:val="00006B72"/>
    <w:rsid w:val="00006BFA"/>
    <w:rsid w:val="00006C2A"/>
    <w:rsid w:val="00006C60"/>
    <w:rsid w:val="00006E4F"/>
    <w:rsid w:val="00006F01"/>
    <w:rsid w:val="00007155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EBB"/>
    <w:rsid w:val="00007F2C"/>
    <w:rsid w:val="00007FD1"/>
    <w:rsid w:val="0001004E"/>
    <w:rsid w:val="0001009F"/>
    <w:rsid w:val="0001033C"/>
    <w:rsid w:val="0001035F"/>
    <w:rsid w:val="000103CB"/>
    <w:rsid w:val="00010703"/>
    <w:rsid w:val="00010897"/>
    <w:rsid w:val="0001089D"/>
    <w:rsid w:val="000108C7"/>
    <w:rsid w:val="000108FE"/>
    <w:rsid w:val="00010959"/>
    <w:rsid w:val="000109FE"/>
    <w:rsid w:val="00010C44"/>
    <w:rsid w:val="00010E30"/>
    <w:rsid w:val="00010EE6"/>
    <w:rsid w:val="00010FA3"/>
    <w:rsid w:val="00011175"/>
    <w:rsid w:val="000111A3"/>
    <w:rsid w:val="000114BE"/>
    <w:rsid w:val="000115A2"/>
    <w:rsid w:val="0001176F"/>
    <w:rsid w:val="00011A10"/>
    <w:rsid w:val="00011A4E"/>
    <w:rsid w:val="00011A86"/>
    <w:rsid w:val="00011C53"/>
    <w:rsid w:val="00011FE4"/>
    <w:rsid w:val="00012048"/>
    <w:rsid w:val="000121D5"/>
    <w:rsid w:val="00012507"/>
    <w:rsid w:val="000125B8"/>
    <w:rsid w:val="0001260E"/>
    <w:rsid w:val="0001268F"/>
    <w:rsid w:val="00012858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510"/>
    <w:rsid w:val="000136F9"/>
    <w:rsid w:val="0001372F"/>
    <w:rsid w:val="00013792"/>
    <w:rsid w:val="0001385C"/>
    <w:rsid w:val="00013B75"/>
    <w:rsid w:val="00013B9E"/>
    <w:rsid w:val="00013C9D"/>
    <w:rsid w:val="00013D2E"/>
    <w:rsid w:val="00014062"/>
    <w:rsid w:val="000140C2"/>
    <w:rsid w:val="000142D4"/>
    <w:rsid w:val="0001445F"/>
    <w:rsid w:val="000146CB"/>
    <w:rsid w:val="00014733"/>
    <w:rsid w:val="0001485F"/>
    <w:rsid w:val="000149D5"/>
    <w:rsid w:val="00014BB5"/>
    <w:rsid w:val="00014CD3"/>
    <w:rsid w:val="00014E04"/>
    <w:rsid w:val="00015022"/>
    <w:rsid w:val="000152F6"/>
    <w:rsid w:val="00015351"/>
    <w:rsid w:val="00015373"/>
    <w:rsid w:val="00015676"/>
    <w:rsid w:val="0001574B"/>
    <w:rsid w:val="000157B7"/>
    <w:rsid w:val="0001587F"/>
    <w:rsid w:val="00015B18"/>
    <w:rsid w:val="00015C25"/>
    <w:rsid w:val="00015E87"/>
    <w:rsid w:val="00015EC2"/>
    <w:rsid w:val="0001622C"/>
    <w:rsid w:val="0001630E"/>
    <w:rsid w:val="000163C1"/>
    <w:rsid w:val="00016437"/>
    <w:rsid w:val="000164CB"/>
    <w:rsid w:val="00016525"/>
    <w:rsid w:val="0001668B"/>
    <w:rsid w:val="00016696"/>
    <w:rsid w:val="000168B1"/>
    <w:rsid w:val="00016D82"/>
    <w:rsid w:val="00016DAC"/>
    <w:rsid w:val="00016FDF"/>
    <w:rsid w:val="00017231"/>
    <w:rsid w:val="00017361"/>
    <w:rsid w:val="00017399"/>
    <w:rsid w:val="000174CB"/>
    <w:rsid w:val="00017622"/>
    <w:rsid w:val="0001769A"/>
    <w:rsid w:val="000176C6"/>
    <w:rsid w:val="000176D0"/>
    <w:rsid w:val="000179CD"/>
    <w:rsid w:val="00017AED"/>
    <w:rsid w:val="00017CC7"/>
    <w:rsid w:val="00017F57"/>
    <w:rsid w:val="00017FAA"/>
    <w:rsid w:val="00020102"/>
    <w:rsid w:val="00020346"/>
    <w:rsid w:val="000203B8"/>
    <w:rsid w:val="00020485"/>
    <w:rsid w:val="00020696"/>
    <w:rsid w:val="000207C1"/>
    <w:rsid w:val="000207DE"/>
    <w:rsid w:val="0002091C"/>
    <w:rsid w:val="00020A12"/>
    <w:rsid w:val="00020BEE"/>
    <w:rsid w:val="00020D33"/>
    <w:rsid w:val="000210EB"/>
    <w:rsid w:val="00021364"/>
    <w:rsid w:val="000214E7"/>
    <w:rsid w:val="000219C1"/>
    <w:rsid w:val="000219FD"/>
    <w:rsid w:val="00021D3C"/>
    <w:rsid w:val="00021D74"/>
    <w:rsid w:val="00021F6B"/>
    <w:rsid w:val="00022155"/>
    <w:rsid w:val="000222CB"/>
    <w:rsid w:val="000223C5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CB9"/>
    <w:rsid w:val="00022F94"/>
    <w:rsid w:val="000230E9"/>
    <w:rsid w:val="000233A3"/>
    <w:rsid w:val="000235ED"/>
    <w:rsid w:val="00023739"/>
    <w:rsid w:val="00023855"/>
    <w:rsid w:val="0002389C"/>
    <w:rsid w:val="000239AD"/>
    <w:rsid w:val="00023AA6"/>
    <w:rsid w:val="00023AFB"/>
    <w:rsid w:val="00023C68"/>
    <w:rsid w:val="00023F58"/>
    <w:rsid w:val="00024242"/>
    <w:rsid w:val="000242FD"/>
    <w:rsid w:val="0002435A"/>
    <w:rsid w:val="000243AB"/>
    <w:rsid w:val="00024553"/>
    <w:rsid w:val="000247AE"/>
    <w:rsid w:val="00024B77"/>
    <w:rsid w:val="00024D48"/>
    <w:rsid w:val="00024F26"/>
    <w:rsid w:val="00024FC8"/>
    <w:rsid w:val="0002520D"/>
    <w:rsid w:val="0002524B"/>
    <w:rsid w:val="0002524D"/>
    <w:rsid w:val="000256B1"/>
    <w:rsid w:val="00025700"/>
    <w:rsid w:val="0002578B"/>
    <w:rsid w:val="0002579F"/>
    <w:rsid w:val="000257C4"/>
    <w:rsid w:val="00025AFC"/>
    <w:rsid w:val="00025B1A"/>
    <w:rsid w:val="00025B5E"/>
    <w:rsid w:val="00025BD4"/>
    <w:rsid w:val="00025D11"/>
    <w:rsid w:val="00025E9F"/>
    <w:rsid w:val="000261A4"/>
    <w:rsid w:val="00026206"/>
    <w:rsid w:val="0002629D"/>
    <w:rsid w:val="000262E0"/>
    <w:rsid w:val="000264D2"/>
    <w:rsid w:val="0002657F"/>
    <w:rsid w:val="0002692B"/>
    <w:rsid w:val="0002694E"/>
    <w:rsid w:val="00026A32"/>
    <w:rsid w:val="00026B4E"/>
    <w:rsid w:val="00026BA9"/>
    <w:rsid w:val="00026BEF"/>
    <w:rsid w:val="00026C38"/>
    <w:rsid w:val="00026DE8"/>
    <w:rsid w:val="00026E77"/>
    <w:rsid w:val="00027008"/>
    <w:rsid w:val="0002719D"/>
    <w:rsid w:val="00027329"/>
    <w:rsid w:val="00027458"/>
    <w:rsid w:val="000275C7"/>
    <w:rsid w:val="00027676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0"/>
    <w:rsid w:val="000304DD"/>
    <w:rsid w:val="00030625"/>
    <w:rsid w:val="0003063B"/>
    <w:rsid w:val="00030804"/>
    <w:rsid w:val="000309B0"/>
    <w:rsid w:val="00030ABC"/>
    <w:rsid w:val="00030B20"/>
    <w:rsid w:val="00030B6E"/>
    <w:rsid w:val="00030D55"/>
    <w:rsid w:val="00030D77"/>
    <w:rsid w:val="00030DA7"/>
    <w:rsid w:val="00030DD5"/>
    <w:rsid w:val="00030E00"/>
    <w:rsid w:val="00031118"/>
    <w:rsid w:val="00031270"/>
    <w:rsid w:val="000312F7"/>
    <w:rsid w:val="00031370"/>
    <w:rsid w:val="0003137A"/>
    <w:rsid w:val="000314FA"/>
    <w:rsid w:val="00031580"/>
    <w:rsid w:val="00031791"/>
    <w:rsid w:val="000317E3"/>
    <w:rsid w:val="00031A0D"/>
    <w:rsid w:val="00031BC2"/>
    <w:rsid w:val="00031C3B"/>
    <w:rsid w:val="00031C46"/>
    <w:rsid w:val="00031CD2"/>
    <w:rsid w:val="00031FDE"/>
    <w:rsid w:val="00032315"/>
    <w:rsid w:val="0003241F"/>
    <w:rsid w:val="0003246A"/>
    <w:rsid w:val="0003247B"/>
    <w:rsid w:val="00032487"/>
    <w:rsid w:val="000324CA"/>
    <w:rsid w:val="000324EF"/>
    <w:rsid w:val="0003258F"/>
    <w:rsid w:val="000326C6"/>
    <w:rsid w:val="000327E3"/>
    <w:rsid w:val="00032825"/>
    <w:rsid w:val="00032852"/>
    <w:rsid w:val="00032C93"/>
    <w:rsid w:val="00032D9E"/>
    <w:rsid w:val="00032E03"/>
    <w:rsid w:val="00032E61"/>
    <w:rsid w:val="00032E6C"/>
    <w:rsid w:val="000330D2"/>
    <w:rsid w:val="000333E1"/>
    <w:rsid w:val="000335B5"/>
    <w:rsid w:val="0003373F"/>
    <w:rsid w:val="0003392B"/>
    <w:rsid w:val="00033940"/>
    <w:rsid w:val="000339C3"/>
    <w:rsid w:val="00033B45"/>
    <w:rsid w:val="00033D66"/>
    <w:rsid w:val="0003414D"/>
    <w:rsid w:val="00034195"/>
    <w:rsid w:val="0003453A"/>
    <w:rsid w:val="00034776"/>
    <w:rsid w:val="00034963"/>
    <w:rsid w:val="00034C0A"/>
    <w:rsid w:val="00034C7C"/>
    <w:rsid w:val="00034DB1"/>
    <w:rsid w:val="00034F14"/>
    <w:rsid w:val="00034F74"/>
    <w:rsid w:val="000351F3"/>
    <w:rsid w:val="0003541D"/>
    <w:rsid w:val="000354ED"/>
    <w:rsid w:val="00035F2F"/>
    <w:rsid w:val="00036023"/>
    <w:rsid w:val="00036333"/>
    <w:rsid w:val="0003640B"/>
    <w:rsid w:val="00036A39"/>
    <w:rsid w:val="00036C87"/>
    <w:rsid w:val="00036CBF"/>
    <w:rsid w:val="00036E34"/>
    <w:rsid w:val="000370DF"/>
    <w:rsid w:val="000371FB"/>
    <w:rsid w:val="0003723C"/>
    <w:rsid w:val="0003724C"/>
    <w:rsid w:val="00037303"/>
    <w:rsid w:val="000375C6"/>
    <w:rsid w:val="00037665"/>
    <w:rsid w:val="00037861"/>
    <w:rsid w:val="00037962"/>
    <w:rsid w:val="000379FF"/>
    <w:rsid w:val="00037A91"/>
    <w:rsid w:val="00037AB6"/>
    <w:rsid w:val="00037B93"/>
    <w:rsid w:val="00037DA6"/>
    <w:rsid w:val="00037E72"/>
    <w:rsid w:val="00037EE8"/>
    <w:rsid w:val="00037FFB"/>
    <w:rsid w:val="000405BD"/>
    <w:rsid w:val="00040950"/>
    <w:rsid w:val="0004095E"/>
    <w:rsid w:val="0004097B"/>
    <w:rsid w:val="00040B06"/>
    <w:rsid w:val="00040B37"/>
    <w:rsid w:val="00040C52"/>
    <w:rsid w:val="00040FE9"/>
    <w:rsid w:val="00041068"/>
    <w:rsid w:val="00041254"/>
    <w:rsid w:val="0004130C"/>
    <w:rsid w:val="00041431"/>
    <w:rsid w:val="00041806"/>
    <w:rsid w:val="0004180A"/>
    <w:rsid w:val="0004185A"/>
    <w:rsid w:val="00041991"/>
    <w:rsid w:val="000419E6"/>
    <w:rsid w:val="00041D28"/>
    <w:rsid w:val="00041D83"/>
    <w:rsid w:val="00041E6F"/>
    <w:rsid w:val="00042070"/>
    <w:rsid w:val="00042447"/>
    <w:rsid w:val="0004262B"/>
    <w:rsid w:val="0004266B"/>
    <w:rsid w:val="00042753"/>
    <w:rsid w:val="00042863"/>
    <w:rsid w:val="00042A66"/>
    <w:rsid w:val="00042B68"/>
    <w:rsid w:val="00042C7D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A2"/>
    <w:rsid w:val="00043ED8"/>
    <w:rsid w:val="0004409A"/>
    <w:rsid w:val="00044137"/>
    <w:rsid w:val="00044269"/>
    <w:rsid w:val="000442EC"/>
    <w:rsid w:val="00044630"/>
    <w:rsid w:val="000447E8"/>
    <w:rsid w:val="00044817"/>
    <w:rsid w:val="000449F5"/>
    <w:rsid w:val="00044AB8"/>
    <w:rsid w:val="00044BC5"/>
    <w:rsid w:val="00044CBA"/>
    <w:rsid w:val="00044F4A"/>
    <w:rsid w:val="00044F70"/>
    <w:rsid w:val="00044FBE"/>
    <w:rsid w:val="00045091"/>
    <w:rsid w:val="00045101"/>
    <w:rsid w:val="00045178"/>
    <w:rsid w:val="00045210"/>
    <w:rsid w:val="000452BC"/>
    <w:rsid w:val="000454CF"/>
    <w:rsid w:val="000454F3"/>
    <w:rsid w:val="00045556"/>
    <w:rsid w:val="0004579A"/>
    <w:rsid w:val="000459CC"/>
    <w:rsid w:val="00045A7C"/>
    <w:rsid w:val="00045E3F"/>
    <w:rsid w:val="00045ECF"/>
    <w:rsid w:val="000460B9"/>
    <w:rsid w:val="0004650B"/>
    <w:rsid w:val="000466DD"/>
    <w:rsid w:val="000467C8"/>
    <w:rsid w:val="00046A22"/>
    <w:rsid w:val="00046AC0"/>
    <w:rsid w:val="00046D85"/>
    <w:rsid w:val="00046E6B"/>
    <w:rsid w:val="00046F93"/>
    <w:rsid w:val="00046F9C"/>
    <w:rsid w:val="0004733E"/>
    <w:rsid w:val="000477E5"/>
    <w:rsid w:val="00047893"/>
    <w:rsid w:val="0004798B"/>
    <w:rsid w:val="00047A85"/>
    <w:rsid w:val="00047DF2"/>
    <w:rsid w:val="00047E68"/>
    <w:rsid w:val="00047F60"/>
    <w:rsid w:val="0005018C"/>
    <w:rsid w:val="00050592"/>
    <w:rsid w:val="00050659"/>
    <w:rsid w:val="0005075E"/>
    <w:rsid w:val="00050AE0"/>
    <w:rsid w:val="00050AE7"/>
    <w:rsid w:val="00050B2A"/>
    <w:rsid w:val="00050D1F"/>
    <w:rsid w:val="00050DA0"/>
    <w:rsid w:val="0005103B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61C"/>
    <w:rsid w:val="00052C9F"/>
    <w:rsid w:val="00052E75"/>
    <w:rsid w:val="00053079"/>
    <w:rsid w:val="000534BE"/>
    <w:rsid w:val="000537C2"/>
    <w:rsid w:val="00053938"/>
    <w:rsid w:val="00053D9E"/>
    <w:rsid w:val="00053DB2"/>
    <w:rsid w:val="00053F02"/>
    <w:rsid w:val="0005413B"/>
    <w:rsid w:val="00054215"/>
    <w:rsid w:val="0005457E"/>
    <w:rsid w:val="00054691"/>
    <w:rsid w:val="00054896"/>
    <w:rsid w:val="000549A3"/>
    <w:rsid w:val="00054A8A"/>
    <w:rsid w:val="00054B6D"/>
    <w:rsid w:val="00054C08"/>
    <w:rsid w:val="00054CF1"/>
    <w:rsid w:val="00054D73"/>
    <w:rsid w:val="00054F3D"/>
    <w:rsid w:val="0005509E"/>
    <w:rsid w:val="000550E7"/>
    <w:rsid w:val="000552C1"/>
    <w:rsid w:val="000554B1"/>
    <w:rsid w:val="00055598"/>
    <w:rsid w:val="000555A4"/>
    <w:rsid w:val="000556FF"/>
    <w:rsid w:val="000558BD"/>
    <w:rsid w:val="00055A93"/>
    <w:rsid w:val="00055D88"/>
    <w:rsid w:val="00055E07"/>
    <w:rsid w:val="00055E1C"/>
    <w:rsid w:val="00055EBA"/>
    <w:rsid w:val="00055EE1"/>
    <w:rsid w:val="000560BA"/>
    <w:rsid w:val="000564BA"/>
    <w:rsid w:val="0005650E"/>
    <w:rsid w:val="0005658F"/>
    <w:rsid w:val="00056831"/>
    <w:rsid w:val="000569D6"/>
    <w:rsid w:val="000569DF"/>
    <w:rsid w:val="00056A2B"/>
    <w:rsid w:val="00056BEB"/>
    <w:rsid w:val="00056BF6"/>
    <w:rsid w:val="00056D42"/>
    <w:rsid w:val="00056FF4"/>
    <w:rsid w:val="00057179"/>
    <w:rsid w:val="000572B9"/>
    <w:rsid w:val="0005746E"/>
    <w:rsid w:val="000575A5"/>
    <w:rsid w:val="00057604"/>
    <w:rsid w:val="00057B71"/>
    <w:rsid w:val="00057C1F"/>
    <w:rsid w:val="00057C79"/>
    <w:rsid w:val="00057C88"/>
    <w:rsid w:val="00057F57"/>
    <w:rsid w:val="0006009D"/>
    <w:rsid w:val="000600D5"/>
    <w:rsid w:val="0006061C"/>
    <w:rsid w:val="00060696"/>
    <w:rsid w:val="000606AF"/>
    <w:rsid w:val="000609EA"/>
    <w:rsid w:val="00061355"/>
    <w:rsid w:val="0006145C"/>
    <w:rsid w:val="0006158D"/>
    <w:rsid w:val="00061671"/>
    <w:rsid w:val="000617AA"/>
    <w:rsid w:val="000618F5"/>
    <w:rsid w:val="00061DF6"/>
    <w:rsid w:val="00061E63"/>
    <w:rsid w:val="00061F55"/>
    <w:rsid w:val="000621FA"/>
    <w:rsid w:val="000621FD"/>
    <w:rsid w:val="00062202"/>
    <w:rsid w:val="0006237E"/>
    <w:rsid w:val="00062455"/>
    <w:rsid w:val="000624ED"/>
    <w:rsid w:val="000625BC"/>
    <w:rsid w:val="00062794"/>
    <w:rsid w:val="00062981"/>
    <w:rsid w:val="00062ADC"/>
    <w:rsid w:val="00062B9A"/>
    <w:rsid w:val="00062F23"/>
    <w:rsid w:val="0006325C"/>
    <w:rsid w:val="0006335F"/>
    <w:rsid w:val="00063440"/>
    <w:rsid w:val="0006361A"/>
    <w:rsid w:val="0006364D"/>
    <w:rsid w:val="0006367C"/>
    <w:rsid w:val="000637A9"/>
    <w:rsid w:val="0006383D"/>
    <w:rsid w:val="000638E4"/>
    <w:rsid w:val="00063A04"/>
    <w:rsid w:val="00063BD8"/>
    <w:rsid w:val="00063C0A"/>
    <w:rsid w:val="00063C64"/>
    <w:rsid w:val="00063DE7"/>
    <w:rsid w:val="00064086"/>
    <w:rsid w:val="000641D5"/>
    <w:rsid w:val="0006448C"/>
    <w:rsid w:val="00064632"/>
    <w:rsid w:val="000648E8"/>
    <w:rsid w:val="00064A31"/>
    <w:rsid w:val="00064EDD"/>
    <w:rsid w:val="00064F19"/>
    <w:rsid w:val="000652DA"/>
    <w:rsid w:val="0006545B"/>
    <w:rsid w:val="00065508"/>
    <w:rsid w:val="0006568D"/>
    <w:rsid w:val="00065841"/>
    <w:rsid w:val="00065B87"/>
    <w:rsid w:val="00065C91"/>
    <w:rsid w:val="00065CF3"/>
    <w:rsid w:val="00065F11"/>
    <w:rsid w:val="00065FAD"/>
    <w:rsid w:val="0006600B"/>
    <w:rsid w:val="000661C0"/>
    <w:rsid w:val="00066225"/>
    <w:rsid w:val="000663DA"/>
    <w:rsid w:val="00066B4A"/>
    <w:rsid w:val="00066E54"/>
    <w:rsid w:val="00066FC3"/>
    <w:rsid w:val="0006709E"/>
    <w:rsid w:val="000670B1"/>
    <w:rsid w:val="000670F6"/>
    <w:rsid w:val="000674FF"/>
    <w:rsid w:val="0006763C"/>
    <w:rsid w:val="00067752"/>
    <w:rsid w:val="00067799"/>
    <w:rsid w:val="000677CB"/>
    <w:rsid w:val="00067942"/>
    <w:rsid w:val="00067C36"/>
    <w:rsid w:val="00067D44"/>
    <w:rsid w:val="00067D8E"/>
    <w:rsid w:val="00067F1A"/>
    <w:rsid w:val="00067F25"/>
    <w:rsid w:val="00067FC9"/>
    <w:rsid w:val="000702C9"/>
    <w:rsid w:val="000703D6"/>
    <w:rsid w:val="00070570"/>
    <w:rsid w:val="000708C1"/>
    <w:rsid w:val="00070A53"/>
    <w:rsid w:val="00070A79"/>
    <w:rsid w:val="00070D2A"/>
    <w:rsid w:val="0007104E"/>
    <w:rsid w:val="00071553"/>
    <w:rsid w:val="000716FC"/>
    <w:rsid w:val="00071775"/>
    <w:rsid w:val="00071904"/>
    <w:rsid w:val="0007199D"/>
    <w:rsid w:val="00071D6A"/>
    <w:rsid w:val="00071E21"/>
    <w:rsid w:val="00072063"/>
    <w:rsid w:val="00072123"/>
    <w:rsid w:val="00072227"/>
    <w:rsid w:val="00072261"/>
    <w:rsid w:val="00072311"/>
    <w:rsid w:val="000725B1"/>
    <w:rsid w:val="000726C1"/>
    <w:rsid w:val="000727E0"/>
    <w:rsid w:val="0007291A"/>
    <w:rsid w:val="00072C16"/>
    <w:rsid w:val="00072C70"/>
    <w:rsid w:val="00072D9D"/>
    <w:rsid w:val="00072E95"/>
    <w:rsid w:val="00072FDB"/>
    <w:rsid w:val="00073165"/>
    <w:rsid w:val="00073353"/>
    <w:rsid w:val="000734E2"/>
    <w:rsid w:val="0007389E"/>
    <w:rsid w:val="00073A0F"/>
    <w:rsid w:val="00073D91"/>
    <w:rsid w:val="00073E36"/>
    <w:rsid w:val="00073FE1"/>
    <w:rsid w:val="000740FF"/>
    <w:rsid w:val="00074177"/>
    <w:rsid w:val="00074247"/>
    <w:rsid w:val="00074287"/>
    <w:rsid w:val="0007432E"/>
    <w:rsid w:val="000746A1"/>
    <w:rsid w:val="000746AC"/>
    <w:rsid w:val="0007477B"/>
    <w:rsid w:val="000749B9"/>
    <w:rsid w:val="00074B6E"/>
    <w:rsid w:val="00074BDE"/>
    <w:rsid w:val="00074C0D"/>
    <w:rsid w:val="00074FD5"/>
    <w:rsid w:val="00075066"/>
    <w:rsid w:val="000756BA"/>
    <w:rsid w:val="00075714"/>
    <w:rsid w:val="00075782"/>
    <w:rsid w:val="00075797"/>
    <w:rsid w:val="00075897"/>
    <w:rsid w:val="000759C8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619"/>
    <w:rsid w:val="000778BF"/>
    <w:rsid w:val="000779A8"/>
    <w:rsid w:val="000779E1"/>
    <w:rsid w:val="00077A7E"/>
    <w:rsid w:val="00077B8E"/>
    <w:rsid w:val="00077D83"/>
    <w:rsid w:val="00077E4B"/>
    <w:rsid w:val="00077EF1"/>
    <w:rsid w:val="00077FB5"/>
    <w:rsid w:val="000802E6"/>
    <w:rsid w:val="000803EF"/>
    <w:rsid w:val="0008040B"/>
    <w:rsid w:val="00080420"/>
    <w:rsid w:val="00080478"/>
    <w:rsid w:val="000804E9"/>
    <w:rsid w:val="000806F6"/>
    <w:rsid w:val="000807D0"/>
    <w:rsid w:val="00080904"/>
    <w:rsid w:val="00080BE1"/>
    <w:rsid w:val="00080E58"/>
    <w:rsid w:val="00080E88"/>
    <w:rsid w:val="00080F30"/>
    <w:rsid w:val="00080FDF"/>
    <w:rsid w:val="00081212"/>
    <w:rsid w:val="00081696"/>
    <w:rsid w:val="000817C9"/>
    <w:rsid w:val="000817D7"/>
    <w:rsid w:val="000817E5"/>
    <w:rsid w:val="00081898"/>
    <w:rsid w:val="00081BBB"/>
    <w:rsid w:val="00081CD6"/>
    <w:rsid w:val="0008214C"/>
    <w:rsid w:val="0008241A"/>
    <w:rsid w:val="000825A2"/>
    <w:rsid w:val="00082B13"/>
    <w:rsid w:val="00082D12"/>
    <w:rsid w:val="00082D5D"/>
    <w:rsid w:val="00082D82"/>
    <w:rsid w:val="00082FBE"/>
    <w:rsid w:val="00083049"/>
    <w:rsid w:val="00083208"/>
    <w:rsid w:val="000833D2"/>
    <w:rsid w:val="00083489"/>
    <w:rsid w:val="00083532"/>
    <w:rsid w:val="00083B42"/>
    <w:rsid w:val="00083B65"/>
    <w:rsid w:val="00083F12"/>
    <w:rsid w:val="0008412A"/>
    <w:rsid w:val="00084434"/>
    <w:rsid w:val="0008499E"/>
    <w:rsid w:val="00084A7D"/>
    <w:rsid w:val="00084D0B"/>
    <w:rsid w:val="00084E56"/>
    <w:rsid w:val="00084ED8"/>
    <w:rsid w:val="000850E2"/>
    <w:rsid w:val="0008520B"/>
    <w:rsid w:val="000853A0"/>
    <w:rsid w:val="000853C5"/>
    <w:rsid w:val="00085481"/>
    <w:rsid w:val="000858DC"/>
    <w:rsid w:val="00085A22"/>
    <w:rsid w:val="00085E61"/>
    <w:rsid w:val="0008643B"/>
    <w:rsid w:val="00086607"/>
    <w:rsid w:val="00086678"/>
    <w:rsid w:val="00086792"/>
    <w:rsid w:val="00086840"/>
    <w:rsid w:val="00086958"/>
    <w:rsid w:val="00086AB5"/>
    <w:rsid w:val="00086D91"/>
    <w:rsid w:val="00086DC1"/>
    <w:rsid w:val="00086DDF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87EF8"/>
    <w:rsid w:val="0009005A"/>
    <w:rsid w:val="000901F2"/>
    <w:rsid w:val="00090296"/>
    <w:rsid w:val="0009032A"/>
    <w:rsid w:val="0009034E"/>
    <w:rsid w:val="0009036C"/>
    <w:rsid w:val="00090387"/>
    <w:rsid w:val="000904CB"/>
    <w:rsid w:val="0009077F"/>
    <w:rsid w:val="0009079D"/>
    <w:rsid w:val="00090916"/>
    <w:rsid w:val="000909FC"/>
    <w:rsid w:val="00090A3A"/>
    <w:rsid w:val="00090A52"/>
    <w:rsid w:val="00090AC3"/>
    <w:rsid w:val="00090E9A"/>
    <w:rsid w:val="00090F5E"/>
    <w:rsid w:val="00090FDB"/>
    <w:rsid w:val="000912CF"/>
    <w:rsid w:val="000913BC"/>
    <w:rsid w:val="0009140D"/>
    <w:rsid w:val="00091495"/>
    <w:rsid w:val="000915B5"/>
    <w:rsid w:val="00091751"/>
    <w:rsid w:val="00091879"/>
    <w:rsid w:val="000918B7"/>
    <w:rsid w:val="0009196E"/>
    <w:rsid w:val="000919FC"/>
    <w:rsid w:val="00091C1E"/>
    <w:rsid w:val="00092409"/>
    <w:rsid w:val="0009260C"/>
    <w:rsid w:val="0009267B"/>
    <w:rsid w:val="000926A0"/>
    <w:rsid w:val="00092BA3"/>
    <w:rsid w:val="00092CF9"/>
    <w:rsid w:val="00092D70"/>
    <w:rsid w:val="00092EEE"/>
    <w:rsid w:val="00092FB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3FDE"/>
    <w:rsid w:val="00093FFA"/>
    <w:rsid w:val="0009439F"/>
    <w:rsid w:val="0009448F"/>
    <w:rsid w:val="00094502"/>
    <w:rsid w:val="00094718"/>
    <w:rsid w:val="00094742"/>
    <w:rsid w:val="00094772"/>
    <w:rsid w:val="00094B90"/>
    <w:rsid w:val="00094C33"/>
    <w:rsid w:val="00094CF0"/>
    <w:rsid w:val="00094D1B"/>
    <w:rsid w:val="00094E19"/>
    <w:rsid w:val="00095087"/>
    <w:rsid w:val="0009511E"/>
    <w:rsid w:val="0009513B"/>
    <w:rsid w:val="00095354"/>
    <w:rsid w:val="00095414"/>
    <w:rsid w:val="00095444"/>
    <w:rsid w:val="00095488"/>
    <w:rsid w:val="00095510"/>
    <w:rsid w:val="0009569B"/>
    <w:rsid w:val="0009592F"/>
    <w:rsid w:val="000959EC"/>
    <w:rsid w:val="00095B11"/>
    <w:rsid w:val="00095B17"/>
    <w:rsid w:val="00095CD4"/>
    <w:rsid w:val="00095EF1"/>
    <w:rsid w:val="00096015"/>
    <w:rsid w:val="00096028"/>
    <w:rsid w:val="0009617E"/>
    <w:rsid w:val="000962EC"/>
    <w:rsid w:val="0009652B"/>
    <w:rsid w:val="000967BD"/>
    <w:rsid w:val="000968BA"/>
    <w:rsid w:val="0009699B"/>
    <w:rsid w:val="00096A47"/>
    <w:rsid w:val="00096A5E"/>
    <w:rsid w:val="00096AA6"/>
    <w:rsid w:val="00096B5F"/>
    <w:rsid w:val="00096BD9"/>
    <w:rsid w:val="00096C9E"/>
    <w:rsid w:val="00096CC6"/>
    <w:rsid w:val="00097248"/>
    <w:rsid w:val="0009734D"/>
    <w:rsid w:val="00097413"/>
    <w:rsid w:val="00097525"/>
    <w:rsid w:val="000976FF"/>
    <w:rsid w:val="000979F9"/>
    <w:rsid w:val="00097B31"/>
    <w:rsid w:val="00097B4D"/>
    <w:rsid w:val="00097C50"/>
    <w:rsid w:val="00097CFD"/>
    <w:rsid w:val="00097E01"/>
    <w:rsid w:val="00097FEF"/>
    <w:rsid w:val="000A00D8"/>
    <w:rsid w:val="000A0432"/>
    <w:rsid w:val="000A0608"/>
    <w:rsid w:val="000A06B0"/>
    <w:rsid w:val="000A08FE"/>
    <w:rsid w:val="000A0AB2"/>
    <w:rsid w:val="000A0B0A"/>
    <w:rsid w:val="000A0C69"/>
    <w:rsid w:val="000A0D40"/>
    <w:rsid w:val="000A0F4D"/>
    <w:rsid w:val="000A110F"/>
    <w:rsid w:val="000A117F"/>
    <w:rsid w:val="000A13B3"/>
    <w:rsid w:val="000A1575"/>
    <w:rsid w:val="000A163E"/>
    <w:rsid w:val="000A18A1"/>
    <w:rsid w:val="000A19F3"/>
    <w:rsid w:val="000A1BA6"/>
    <w:rsid w:val="000A1E79"/>
    <w:rsid w:val="000A1F99"/>
    <w:rsid w:val="000A2141"/>
    <w:rsid w:val="000A2217"/>
    <w:rsid w:val="000A22B8"/>
    <w:rsid w:val="000A2516"/>
    <w:rsid w:val="000A2637"/>
    <w:rsid w:val="000A2683"/>
    <w:rsid w:val="000A26B8"/>
    <w:rsid w:val="000A2A21"/>
    <w:rsid w:val="000A2C8E"/>
    <w:rsid w:val="000A2CAE"/>
    <w:rsid w:val="000A2F64"/>
    <w:rsid w:val="000A2FF0"/>
    <w:rsid w:val="000A3065"/>
    <w:rsid w:val="000A3104"/>
    <w:rsid w:val="000A31D7"/>
    <w:rsid w:val="000A3407"/>
    <w:rsid w:val="000A350E"/>
    <w:rsid w:val="000A36A6"/>
    <w:rsid w:val="000A36C7"/>
    <w:rsid w:val="000A3970"/>
    <w:rsid w:val="000A39FF"/>
    <w:rsid w:val="000A3C04"/>
    <w:rsid w:val="000A3D1A"/>
    <w:rsid w:val="000A3D75"/>
    <w:rsid w:val="000A3D90"/>
    <w:rsid w:val="000A409E"/>
    <w:rsid w:val="000A4251"/>
    <w:rsid w:val="000A44BB"/>
    <w:rsid w:val="000A44D6"/>
    <w:rsid w:val="000A45EB"/>
    <w:rsid w:val="000A4668"/>
    <w:rsid w:val="000A47A5"/>
    <w:rsid w:val="000A48DF"/>
    <w:rsid w:val="000A4A2F"/>
    <w:rsid w:val="000A4A91"/>
    <w:rsid w:val="000A4AB8"/>
    <w:rsid w:val="000A4B66"/>
    <w:rsid w:val="000A4C67"/>
    <w:rsid w:val="000A4DBC"/>
    <w:rsid w:val="000A4F4E"/>
    <w:rsid w:val="000A504E"/>
    <w:rsid w:val="000A5146"/>
    <w:rsid w:val="000A51DF"/>
    <w:rsid w:val="000A527F"/>
    <w:rsid w:val="000A5409"/>
    <w:rsid w:val="000A540E"/>
    <w:rsid w:val="000A54D9"/>
    <w:rsid w:val="000A54E1"/>
    <w:rsid w:val="000A55BB"/>
    <w:rsid w:val="000A56D7"/>
    <w:rsid w:val="000A574D"/>
    <w:rsid w:val="000A599A"/>
    <w:rsid w:val="000A59DF"/>
    <w:rsid w:val="000A5A5C"/>
    <w:rsid w:val="000A5C7B"/>
    <w:rsid w:val="000A5D30"/>
    <w:rsid w:val="000A5FFA"/>
    <w:rsid w:val="000A6270"/>
    <w:rsid w:val="000A64EF"/>
    <w:rsid w:val="000A665A"/>
    <w:rsid w:val="000A67B6"/>
    <w:rsid w:val="000A67E0"/>
    <w:rsid w:val="000A6913"/>
    <w:rsid w:val="000A6D9B"/>
    <w:rsid w:val="000A6E37"/>
    <w:rsid w:val="000A711B"/>
    <w:rsid w:val="000A727E"/>
    <w:rsid w:val="000A746C"/>
    <w:rsid w:val="000A78C2"/>
    <w:rsid w:val="000A7961"/>
    <w:rsid w:val="000A7A57"/>
    <w:rsid w:val="000A7C7D"/>
    <w:rsid w:val="000A7CD1"/>
    <w:rsid w:val="000A7D6E"/>
    <w:rsid w:val="000A7E5A"/>
    <w:rsid w:val="000A7F7A"/>
    <w:rsid w:val="000A7F7F"/>
    <w:rsid w:val="000A7FA9"/>
    <w:rsid w:val="000B01FE"/>
    <w:rsid w:val="000B0469"/>
    <w:rsid w:val="000B06F7"/>
    <w:rsid w:val="000B0706"/>
    <w:rsid w:val="000B0A4F"/>
    <w:rsid w:val="000B0AF0"/>
    <w:rsid w:val="000B0B6E"/>
    <w:rsid w:val="000B0CD9"/>
    <w:rsid w:val="000B0FB7"/>
    <w:rsid w:val="000B10DC"/>
    <w:rsid w:val="000B10E5"/>
    <w:rsid w:val="000B1249"/>
    <w:rsid w:val="000B1463"/>
    <w:rsid w:val="000B171F"/>
    <w:rsid w:val="000B1758"/>
    <w:rsid w:val="000B177F"/>
    <w:rsid w:val="000B17FD"/>
    <w:rsid w:val="000B1857"/>
    <w:rsid w:val="000B1BC3"/>
    <w:rsid w:val="000B1C92"/>
    <w:rsid w:val="000B22CA"/>
    <w:rsid w:val="000B22DB"/>
    <w:rsid w:val="000B2444"/>
    <w:rsid w:val="000B26AC"/>
    <w:rsid w:val="000B2A77"/>
    <w:rsid w:val="000B30AE"/>
    <w:rsid w:val="000B30B7"/>
    <w:rsid w:val="000B30DC"/>
    <w:rsid w:val="000B340D"/>
    <w:rsid w:val="000B3AD4"/>
    <w:rsid w:val="000B3AE6"/>
    <w:rsid w:val="000B3CFB"/>
    <w:rsid w:val="000B4141"/>
    <w:rsid w:val="000B4171"/>
    <w:rsid w:val="000B444A"/>
    <w:rsid w:val="000B4535"/>
    <w:rsid w:val="000B4600"/>
    <w:rsid w:val="000B4821"/>
    <w:rsid w:val="000B49DA"/>
    <w:rsid w:val="000B4CE1"/>
    <w:rsid w:val="000B53DE"/>
    <w:rsid w:val="000B5698"/>
    <w:rsid w:val="000B56C5"/>
    <w:rsid w:val="000B57A3"/>
    <w:rsid w:val="000B5955"/>
    <w:rsid w:val="000B59FC"/>
    <w:rsid w:val="000B5A72"/>
    <w:rsid w:val="000B5A7A"/>
    <w:rsid w:val="000B5B5F"/>
    <w:rsid w:val="000B5B72"/>
    <w:rsid w:val="000B5BEB"/>
    <w:rsid w:val="000B5BEC"/>
    <w:rsid w:val="000B5C06"/>
    <w:rsid w:val="000B5D80"/>
    <w:rsid w:val="000B5F2E"/>
    <w:rsid w:val="000B5F3F"/>
    <w:rsid w:val="000B5F86"/>
    <w:rsid w:val="000B61AA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C4C"/>
    <w:rsid w:val="000B6E36"/>
    <w:rsid w:val="000B6F67"/>
    <w:rsid w:val="000B7593"/>
    <w:rsid w:val="000B75EC"/>
    <w:rsid w:val="000B771B"/>
    <w:rsid w:val="000B78AA"/>
    <w:rsid w:val="000B79BF"/>
    <w:rsid w:val="000B7B4C"/>
    <w:rsid w:val="000B7FD8"/>
    <w:rsid w:val="000C005E"/>
    <w:rsid w:val="000C023C"/>
    <w:rsid w:val="000C024F"/>
    <w:rsid w:val="000C09B2"/>
    <w:rsid w:val="000C0B78"/>
    <w:rsid w:val="000C0B99"/>
    <w:rsid w:val="000C0EFF"/>
    <w:rsid w:val="000C12A9"/>
    <w:rsid w:val="000C134F"/>
    <w:rsid w:val="000C165D"/>
    <w:rsid w:val="000C17D8"/>
    <w:rsid w:val="000C1959"/>
    <w:rsid w:val="000C19AD"/>
    <w:rsid w:val="000C19F3"/>
    <w:rsid w:val="000C1BF8"/>
    <w:rsid w:val="000C1C53"/>
    <w:rsid w:val="000C1CF8"/>
    <w:rsid w:val="000C1D28"/>
    <w:rsid w:val="000C1D3C"/>
    <w:rsid w:val="000C1D94"/>
    <w:rsid w:val="000C1F8F"/>
    <w:rsid w:val="000C21C9"/>
    <w:rsid w:val="000C228A"/>
    <w:rsid w:val="000C259D"/>
    <w:rsid w:val="000C25C6"/>
    <w:rsid w:val="000C2603"/>
    <w:rsid w:val="000C26D8"/>
    <w:rsid w:val="000C2754"/>
    <w:rsid w:val="000C2A19"/>
    <w:rsid w:val="000C2D29"/>
    <w:rsid w:val="000C3443"/>
    <w:rsid w:val="000C3789"/>
    <w:rsid w:val="000C3846"/>
    <w:rsid w:val="000C38A2"/>
    <w:rsid w:val="000C39B3"/>
    <w:rsid w:val="000C3AD4"/>
    <w:rsid w:val="000C3BA1"/>
    <w:rsid w:val="000C3BA8"/>
    <w:rsid w:val="000C3C90"/>
    <w:rsid w:val="000C3CEE"/>
    <w:rsid w:val="000C3DA0"/>
    <w:rsid w:val="000C43CD"/>
    <w:rsid w:val="000C4473"/>
    <w:rsid w:val="000C4506"/>
    <w:rsid w:val="000C4BD3"/>
    <w:rsid w:val="000C51B0"/>
    <w:rsid w:val="000C558C"/>
    <w:rsid w:val="000C55AB"/>
    <w:rsid w:val="000C5DE9"/>
    <w:rsid w:val="000C5EF3"/>
    <w:rsid w:val="000C5F7E"/>
    <w:rsid w:val="000C61BC"/>
    <w:rsid w:val="000C64C2"/>
    <w:rsid w:val="000C64C9"/>
    <w:rsid w:val="000C65EC"/>
    <w:rsid w:val="000C6786"/>
    <w:rsid w:val="000C67DA"/>
    <w:rsid w:val="000C6820"/>
    <w:rsid w:val="000C6DE9"/>
    <w:rsid w:val="000C6E70"/>
    <w:rsid w:val="000C6F6E"/>
    <w:rsid w:val="000C6FE9"/>
    <w:rsid w:val="000C7251"/>
    <w:rsid w:val="000C75FB"/>
    <w:rsid w:val="000C7766"/>
    <w:rsid w:val="000C77EB"/>
    <w:rsid w:val="000C794F"/>
    <w:rsid w:val="000C7B47"/>
    <w:rsid w:val="000C7B4B"/>
    <w:rsid w:val="000C7BB7"/>
    <w:rsid w:val="000C7C7E"/>
    <w:rsid w:val="000C7CFF"/>
    <w:rsid w:val="000C7E32"/>
    <w:rsid w:val="000D0245"/>
    <w:rsid w:val="000D0466"/>
    <w:rsid w:val="000D04C7"/>
    <w:rsid w:val="000D06C9"/>
    <w:rsid w:val="000D0712"/>
    <w:rsid w:val="000D075B"/>
    <w:rsid w:val="000D0798"/>
    <w:rsid w:val="000D0856"/>
    <w:rsid w:val="000D0A81"/>
    <w:rsid w:val="000D0B19"/>
    <w:rsid w:val="000D0DA2"/>
    <w:rsid w:val="000D0DDB"/>
    <w:rsid w:val="000D0F73"/>
    <w:rsid w:val="000D10EC"/>
    <w:rsid w:val="000D1457"/>
    <w:rsid w:val="000D14B5"/>
    <w:rsid w:val="000D198F"/>
    <w:rsid w:val="000D19F6"/>
    <w:rsid w:val="000D1C3D"/>
    <w:rsid w:val="000D1C4D"/>
    <w:rsid w:val="000D1CCF"/>
    <w:rsid w:val="000D1DE2"/>
    <w:rsid w:val="000D2162"/>
    <w:rsid w:val="000D2252"/>
    <w:rsid w:val="000D23A5"/>
    <w:rsid w:val="000D2462"/>
    <w:rsid w:val="000D250B"/>
    <w:rsid w:val="000D27CB"/>
    <w:rsid w:val="000D2A07"/>
    <w:rsid w:val="000D2B96"/>
    <w:rsid w:val="000D2CD8"/>
    <w:rsid w:val="000D2E4F"/>
    <w:rsid w:val="000D2FC6"/>
    <w:rsid w:val="000D2FE8"/>
    <w:rsid w:val="000D303F"/>
    <w:rsid w:val="000D323B"/>
    <w:rsid w:val="000D3240"/>
    <w:rsid w:val="000D3393"/>
    <w:rsid w:val="000D340E"/>
    <w:rsid w:val="000D36FB"/>
    <w:rsid w:val="000D3919"/>
    <w:rsid w:val="000D3BFE"/>
    <w:rsid w:val="000D3CE6"/>
    <w:rsid w:val="000D4190"/>
    <w:rsid w:val="000D41C7"/>
    <w:rsid w:val="000D43C2"/>
    <w:rsid w:val="000D44CA"/>
    <w:rsid w:val="000D457C"/>
    <w:rsid w:val="000D45E9"/>
    <w:rsid w:val="000D48A0"/>
    <w:rsid w:val="000D4B40"/>
    <w:rsid w:val="000D51D5"/>
    <w:rsid w:val="000D52D0"/>
    <w:rsid w:val="000D561E"/>
    <w:rsid w:val="000D5711"/>
    <w:rsid w:val="000D580D"/>
    <w:rsid w:val="000D5920"/>
    <w:rsid w:val="000D5AC3"/>
    <w:rsid w:val="000D5ADB"/>
    <w:rsid w:val="000D5B8B"/>
    <w:rsid w:val="000D5D05"/>
    <w:rsid w:val="000D5D2D"/>
    <w:rsid w:val="000D5FDD"/>
    <w:rsid w:val="000D5FE4"/>
    <w:rsid w:val="000D611A"/>
    <w:rsid w:val="000D62FF"/>
    <w:rsid w:val="000D6415"/>
    <w:rsid w:val="000D6497"/>
    <w:rsid w:val="000D65F2"/>
    <w:rsid w:val="000D667A"/>
    <w:rsid w:val="000D69F2"/>
    <w:rsid w:val="000D6ABB"/>
    <w:rsid w:val="000D6F7D"/>
    <w:rsid w:val="000D6FA2"/>
    <w:rsid w:val="000D7568"/>
    <w:rsid w:val="000D75A0"/>
    <w:rsid w:val="000D769C"/>
    <w:rsid w:val="000D7726"/>
    <w:rsid w:val="000D7A2A"/>
    <w:rsid w:val="000D7BFE"/>
    <w:rsid w:val="000D7C4F"/>
    <w:rsid w:val="000D7C80"/>
    <w:rsid w:val="000D7D09"/>
    <w:rsid w:val="000D7E9B"/>
    <w:rsid w:val="000D7FD2"/>
    <w:rsid w:val="000E00E0"/>
    <w:rsid w:val="000E01FA"/>
    <w:rsid w:val="000E0356"/>
    <w:rsid w:val="000E03F3"/>
    <w:rsid w:val="000E0555"/>
    <w:rsid w:val="000E0807"/>
    <w:rsid w:val="000E083B"/>
    <w:rsid w:val="000E0A88"/>
    <w:rsid w:val="000E0CAC"/>
    <w:rsid w:val="000E12D2"/>
    <w:rsid w:val="000E131E"/>
    <w:rsid w:val="000E16A8"/>
    <w:rsid w:val="000E18EC"/>
    <w:rsid w:val="000E1944"/>
    <w:rsid w:val="000E19B3"/>
    <w:rsid w:val="000E1C67"/>
    <w:rsid w:val="000E1E18"/>
    <w:rsid w:val="000E1F18"/>
    <w:rsid w:val="000E1FBD"/>
    <w:rsid w:val="000E2085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3BA2"/>
    <w:rsid w:val="000E4058"/>
    <w:rsid w:val="000E4137"/>
    <w:rsid w:val="000E415C"/>
    <w:rsid w:val="000E432E"/>
    <w:rsid w:val="000E4512"/>
    <w:rsid w:val="000E48CD"/>
    <w:rsid w:val="000E4B30"/>
    <w:rsid w:val="000E4DBE"/>
    <w:rsid w:val="000E4E0B"/>
    <w:rsid w:val="000E4F05"/>
    <w:rsid w:val="000E4F5B"/>
    <w:rsid w:val="000E5151"/>
    <w:rsid w:val="000E51DE"/>
    <w:rsid w:val="000E541F"/>
    <w:rsid w:val="000E5443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AAD"/>
    <w:rsid w:val="000E6E2C"/>
    <w:rsid w:val="000E6F12"/>
    <w:rsid w:val="000E6FFD"/>
    <w:rsid w:val="000E7219"/>
    <w:rsid w:val="000E7352"/>
    <w:rsid w:val="000E7420"/>
    <w:rsid w:val="000E7AD9"/>
    <w:rsid w:val="000E7AE4"/>
    <w:rsid w:val="000E7B40"/>
    <w:rsid w:val="000E7BF5"/>
    <w:rsid w:val="000E7D89"/>
    <w:rsid w:val="000F0021"/>
    <w:rsid w:val="000F00A0"/>
    <w:rsid w:val="000F03FE"/>
    <w:rsid w:val="000F06C7"/>
    <w:rsid w:val="000F08B9"/>
    <w:rsid w:val="000F08D6"/>
    <w:rsid w:val="000F0A6D"/>
    <w:rsid w:val="000F0C14"/>
    <w:rsid w:val="000F0D8D"/>
    <w:rsid w:val="000F11EA"/>
    <w:rsid w:val="000F1208"/>
    <w:rsid w:val="000F12BE"/>
    <w:rsid w:val="000F16AE"/>
    <w:rsid w:val="000F16D8"/>
    <w:rsid w:val="000F1750"/>
    <w:rsid w:val="000F18D6"/>
    <w:rsid w:val="000F1A4E"/>
    <w:rsid w:val="000F1C0A"/>
    <w:rsid w:val="000F1DA8"/>
    <w:rsid w:val="000F1F5D"/>
    <w:rsid w:val="000F2260"/>
    <w:rsid w:val="000F24BC"/>
    <w:rsid w:val="000F25CD"/>
    <w:rsid w:val="000F2686"/>
    <w:rsid w:val="000F26F9"/>
    <w:rsid w:val="000F271E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E4"/>
    <w:rsid w:val="000F35F1"/>
    <w:rsid w:val="000F37CA"/>
    <w:rsid w:val="000F3AC2"/>
    <w:rsid w:val="000F3B00"/>
    <w:rsid w:val="000F3C1F"/>
    <w:rsid w:val="000F3E09"/>
    <w:rsid w:val="000F4174"/>
    <w:rsid w:val="000F452E"/>
    <w:rsid w:val="000F4553"/>
    <w:rsid w:val="000F4B02"/>
    <w:rsid w:val="000F4B2E"/>
    <w:rsid w:val="000F4EB3"/>
    <w:rsid w:val="000F4ED4"/>
    <w:rsid w:val="000F5155"/>
    <w:rsid w:val="000F522B"/>
    <w:rsid w:val="000F5283"/>
    <w:rsid w:val="000F52A3"/>
    <w:rsid w:val="000F5383"/>
    <w:rsid w:val="000F542F"/>
    <w:rsid w:val="000F5626"/>
    <w:rsid w:val="000F5759"/>
    <w:rsid w:val="000F5C29"/>
    <w:rsid w:val="000F5D3B"/>
    <w:rsid w:val="000F5D4C"/>
    <w:rsid w:val="000F5E2D"/>
    <w:rsid w:val="000F5EF4"/>
    <w:rsid w:val="000F5FA4"/>
    <w:rsid w:val="000F63E2"/>
    <w:rsid w:val="000F644E"/>
    <w:rsid w:val="000F6616"/>
    <w:rsid w:val="000F6776"/>
    <w:rsid w:val="000F680B"/>
    <w:rsid w:val="000F6859"/>
    <w:rsid w:val="000F697B"/>
    <w:rsid w:val="000F6980"/>
    <w:rsid w:val="000F6FAE"/>
    <w:rsid w:val="000F6FEE"/>
    <w:rsid w:val="000F7014"/>
    <w:rsid w:val="000F7048"/>
    <w:rsid w:val="000F7149"/>
    <w:rsid w:val="000F7163"/>
    <w:rsid w:val="000F73A5"/>
    <w:rsid w:val="000F7577"/>
    <w:rsid w:val="000F75C2"/>
    <w:rsid w:val="000F75D4"/>
    <w:rsid w:val="000F77D7"/>
    <w:rsid w:val="000F7841"/>
    <w:rsid w:val="000F785B"/>
    <w:rsid w:val="000F7BEC"/>
    <w:rsid w:val="000F7DE4"/>
    <w:rsid w:val="000F7F4A"/>
    <w:rsid w:val="000F7F9D"/>
    <w:rsid w:val="00100091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187"/>
    <w:rsid w:val="00101307"/>
    <w:rsid w:val="0010140E"/>
    <w:rsid w:val="00101513"/>
    <w:rsid w:val="00101739"/>
    <w:rsid w:val="0010178B"/>
    <w:rsid w:val="00101A61"/>
    <w:rsid w:val="00101DB0"/>
    <w:rsid w:val="00101ED2"/>
    <w:rsid w:val="0010204A"/>
    <w:rsid w:val="001020DB"/>
    <w:rsid w:val="001021DB"/>
    <w:rsid w:val="00102799"/>
    <w:rsid w:val="0010280E"/>
    <w:rsid w:val="00102FEA"/>
    <w:rsid w:val="00103466"/>
    <w:rsid w:val="00103548"/>
    <w:rsid w:val="001035F6"/>
    <w:rsid w:val="00103884"/>
    <w:rsid w:val="00103C3B"/>
    <w:rsid w:val="00103D0D"/>
    <w:rsid w:val="00103D70"/>
    <w:rsid w:val="00103DB7"/>
    <w:rsid w:val="0010412B"/>
    <w:rsid w:val="0010445E"/>
    <w:rsid w:val="00104567"/>
    <w:rsid w:val="001049B0"/>
    <w:rsid w:val="00104D62"/>
    <w:rsid w:val="00104D74"/>
    <w:rsid w:val="00104D9F"/>
    <w:rsid w:val="00104E62"/>
    <w:rsid w:val="00104FA7"/>
    <w:rsid w:val="00104FD4"/>
    <w:rsid w:val="001050C3"/>
    <w:rsid w:val="0010531C"/>
    <w:rsid w:val="001054F2"/>
    <w:rsid w:val="0010554F"/>
    <w:rsid w:val="00105582"/>
    <w:rsid w:val="00105653"/>
    <w:rsid w:val="001056B4"/>
    <w:rsid w:val="001056C5"/>
    <w:rsid w:val="00105705"/>
    <w:rsid w:val="001057AB"/>
    <w:rsid w:val="00105ACA"/>
    <w:rsid w:val="00105AD9"/>
    <w:rsid w:val="00105BB0"/>
    <w:rsid w:val="00105BDE"/>
    <w:rsid w:val="00105E19"/>
    <w:rsid w:val="00105E9B"/>
    <w:rsid w:val="001063AE"/>
    <w:rsid w:val="00106415"/>
    <w:rsid w:val="00106B7A"/>
    <w:rsid w:val="00106BB4"/>
    <w:rsid w:val="00106C37"/>
    <w:rsid w:val="00106F3E"/>
    <w:rsid w:val="00107211"/>
    <w:rsid w:val="00107286"/>
    <w:rsid w:val="00107300"/>
    <w:rsid w:val="001073FD"/>
    <w:rsid w:val="0010741E"/>
    <w:rsid w:val="00107448"/>
    <w:rsid w:val="00107458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04"/>
    <w:rsid w:val="00110868"/>
    <w:rsid w:val="0011095F"/>
    <w:rsid w:val="00110C6F"/>
    <w:rsid w:val="00110CE7"/>
    <w:rsid w:val="00110D42"/>
    <w:rsid w:val="00110ECC"/>
    <w:rsid w:val="00111159"/>
    <w:rsid w:val="001111F9"/>
    <w:rsid w:val="001114B4"/>
    <w:rsid w:val="00111532"/>
    <w:rsid w:val="0011156B"/>
    <w:rsid w:val="001115B9"/>
    <w:rsid w:val="00111713"/>
    <w:rsid w:val="0011177A"/>
    <w:rsid w:val="001117F0"/>
    <w:rsid w:val="001118F6"/>
    <w:rsid w:val="00111B5E"/>
    <w:rsid w:val="00111C4C"/>
    <w:rsid w:val="00111CA6"/>
    <w:rsid w:val="00111E7A"/>
    <w:rsid w:val="00111EA7"/>
    <w:rsid w:val="001120C4"/>
    <w:rsid w:val="001123C4"/>
    <w:rsid w:val="0011249B"/>
    <w:rsid w:val="00112751"/>
    <w:rsid w:val="00112802"/>
    <w:rsid w:val="00112A0D"/>
    <w:rsid w:val="00112A24"/>
    <w:rsid w:val="00112A49"/>
    <w:rsid w:val="00112B65"/>
    <w:rsid w:val="00112B86"/>
    <w:rsid w:val="00112D50"/>
    <w:rsid w:val="0011315E"/>
    <w:rsid w:val="00113195"/>
    <w:rsid w:val="001131F1"/>
    <w:rsid w:val="0011352E"/>
    <w:rsid w:val="001136D5"/>
    <w:rsid w:val="00113EDB"/>
    <w:rsid w:val="00113F4B"/>
    <w:rsid w:val="00114260"/>
    <w:rsid w:val="001142D8"/>
    <w:rsid w:val="001143A7"/>
    <w:rsid w:val="001143BF"/>
    <w:rsid w:val="0011445A"/>
    <w:rsid w:val="0011447D"/>
    <w:rsid w:val="001144A8"/>
    <w:rsid w:val="00114511"/>
    <w:rsid w:val="001146E0"/>
    <w:rsid w:val="001147E4"/>
    <w:rsid w:val="00114BF0"/>
    <w:rsid w:val="00114C0E"/>
    <w:rsid w:val="00114C93"/>
    <w:rsid w:val="00114CF3"/>
    <w:rsid w:val="00114D98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DCB"/>
    <w:rsid w:val="00115EA2"/>
    <w:rsid w:val="0011631A"/>
    <w:rsid w:val="0011640E"/>
    <w:rsid w:val="00116475"/>
    <w:rsid w:val="001165A3"/>
    <w:rsid w:val="00116621"/>
    <w:rsid w:val="0011662A"/>
    <w:rsid w:val="00116838"/>
    <w:rsid w:val="00116A17"/>
    <w:rsid w:val="00116BFD"/>
    <w:rsid w:val="00116DC6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0B"/>
    <w:rsid w:val="00120148"/>
    <w:rsid w:val="00120386"/>
    <w:rsid w:val="001203D6"/>
    <w:rsid w:val="001203DF"/>
    <w:rsid w:val="00120434"/>
    <w:rsid w:val="001205B8"/>
    <w:rsid w:val="00120ABB"/>
    <w:rsid w:val="00120CF4"/>
    <w:rsid w:val="00120D43"/>
    <w:rsid w:val="00120D8A"/>
    <w:rsid w:val="00120DC1"/>
    <w:rsid w:val="00120E21"/>
    <w:rsid w:val="00120FF3"/>
    <w:rsid w:val="00121019"/>
    <w:rsid w:val="0012107D"/>
    <w:rsid w:val="001210C1"/>
    <w:rsid w:val="001217BA"/>
    <w:rsid w:val="001218FD"/>
    <w:rsid w:val="00121AC7"/>
    <w:rsid w:val="00121E26"/>
    <w:rsid w:val="00122004"/>
    <w:rsid w:val="001221E7"/>
    <w:rsid w:val="00122806"/>
    <w:rsid w:val="0012298A"/>
    <w:rsid w:val="001229B2"/>
    <w:rsid w:val="00122C0A"/>
    <w:rsid w:val="00122CF9"/>
    <w:rsid w:val="00122DD4"/>
    <w:rsid w:val="00122F49"/>
    <w:rsid w:val="00123140"/>
    <w:rsid w:val="0012315E"/>
    <w:rsid w:val="00123162"/>
    <w:rsid w:val="00123264"/>
    <w:rsid w:val="00123577"/>
    <w:rsid w:val="0012357A"/>
    <w:rsid w:val="001235B0"/>
    <w:rsid w:val="00123A05"/>
    <w:rsid w:val="00123B93"/>
    <w:rsid w:val="00123E86"/>
    <w:rsid w:val="00123F38"/>
    <w:rsid w:val="00123F7F"/>
    <w:rsid w:val="00124147"/>
    <w:rsid w:val="00124382"/>
    <w:rsid w:val="001244D4"/>
    <w:rsid w:val="00124517"/>
    <w:rsid w:val="001245F4"/>
    <w:rsid w:val="001246F6"/>
    <w:rsid w:val="00124840"/>
    <w:rsid w:val="001249FE"/>
    <w:rsid w:val="00124B37"/>
    <w:rsid w:val="00124E81"/>
    <w:rsid w:val="00124EA1"/>
    <w:rsid w:val="00125142"/>
    <w:rsid w:val="00125355"/>
    <w:rsid w:val="00125B60"/>
    <w:rsid w:val="00125B9F"/>
    <w:rsid w:val="00125BA5"/>
    <w:rsid w:val="00125BC2"/>
    <w:rsid w:val="00125C1F"/>
    <w:rsid w:val="00125C68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20A"/>
    <w:rsid w:val="001273F8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477"/>
    <w:rsid w:val="00130514"/>
    <w:rsid w:val="001306C8"/>
    <w:rsid w:val="0013077D"/>
    <w:rsid w:val="0013085B"/>
    <w:rsid w:val="00130975"/>
    <w:rsid w:val="001309B4"/>
    <w:rsid w:val="00130A7E"/>
    <w:rsid w:val="00130ADF"/>
    <w:rsid w:val="00130C7C"/>
    <w:rsid w:val="00130CDA"/>
    <w:rsid w:val="00130F71"/>
    <w:rsid w:val="001315E5"/>
    <w:rsid w:val="001316C2"/>
    <w:rsid w:val="0013175C"/>
    <w:rsid w:val="00131D86"/>
    <w:rsid w:val="00132040"/>
    <w:rsid w:val="00132244"/>
    <w:rsid w:val="001322EF"/>
    <w:rsid w:val="0013270C"/>
    <w:rsid w:val="001328E3"/>
    <w:rsid w:val="0013292F"/>
    <w:rsid w:val="0013293B"/>
    <w:rsid w:val="00132A39"/>
    <w:rsid w:val="00132A52"/>
    <w:rsid w:val="00132BE7"/>
    <w:rsid w:val="00132E4A"/>
    <w:rsid w:val="00132E6F"/>
    <w:rsid w:val="00132E9B"/>
    <w:rsid w:val="0013311E"/>
    <w:rsid w:val="001331D2"/>
    <w:rsid w:val="0013346B"/>
    <w:rsid w:val="001334BA"/>
    <w:rsid w:val="0013358D"/>
    <w:rsid w:val="00133629"/>
    <w:rsid w:val="001339A0"/>
    <w:rsid w:val="00133A9C"/>
    <w:rsid w:val="00133C2A"/>
    <w:rsid w:val="00133C46"/>
    <w:rsid w:val="00133D74"/>
    <w:rsid w:val="00133D9C"/>
    <w:rsid w:val="00133DC8"/>
    <w:rsid w:val="00134036"/>
    <w:rsid w:val="001342BF"/>
    <w:rsid w:val="001342CB"/>
    <w:rsid w:val="001342FB"/>
    <w:rsid w:val="0013442F"/>
    <w:rsid w:val="00134492"/>
    <w:rsid w:val="0013464F"/>
    <w:rsid w:val="0013474E"/>
    <w:rsid w:val="00134AC1"/>
    <w:rsid w:val="00134BDB"/>
    <w:rsid w:val="0013518D"/>
    <w:rsid w:val="001352AD"/>
    <w:rsid w:val="001352C2"/>
    <w:rsid w:val="00135ACD"/>
    <w:rsid w:val="0013606A"/>
    <w:rsid w:val="0013608B"/>
    <w:rsid w:val="0013628C"/>
    <w:rsid w:val="001362E9"/>
    <w:rsid w:val="001369A1"/>
    <w:rsid w:val="00136AAF"/>
    <w:rsid w:val="00136DC2"/>
    <w:rsid w:val="001371D4"/>
    <w:rsid w:val="00137283"/>
    <w:rsid w:val="00137377"/>
    <w:rsid w:val="00137455"/>
    <w:rsid w:val="00137605"/>
    <w:rsid w:val="001377D7"/>
    <w:rsid w:val="0013795E"/>
    <w:rsid w:val="00137B74"/>
    <w:rsid w:val="0014003A"/>
    <w:rsid w:val="00140043"/>
    <w:rsid w:val="00140077"/>
    <w:rsid w:val="001403D1"/>
    <w:rsid w:val="0014040D"/>
    <w:rsid w:val="00140670"/>
    <w:rsid w:val="0014075D"/>
    <w:rsid w:val="0014095A"/>
    <w:rsid w:val="00140BF0"/>
    <w:rsid w:val="00140D56"/>
    <w:rsid w:val="00140EC6"/>
    <w:rsid w:val="00140F20"/>
    <w:rsid w:val="001411F3"/>
    <w:rsid w:val="00141215"/>
    <w:rsid w:val="001412DB"/>
    <w:rsid w:val="001413B0"/>
    <w:rsid w:val="0014148E"/>
    <w:rsid w:val="00141626"/>
    <w:rsid w:val="00141954"/>
    <w:rsid w:val="00141BC6"/>
    <w:rsid w:val="00141CEB"/>
    <w:rsid w:val="00141F58"/>
    <w:rsid w:val="00141FE0"/>
    <w:rsid w:val="00142940"/>
    <w:rsid w:val="00142949"/>
    <w:rsid w:val="00142C8C"/>
    <w:rsid w:val="00142D50"/>
    <w:rsid w:val="00142E94"/>
    <w:rsid w:val="00143013"/>
    <w:rsid w:val="001430DF"/>
    <w:rsid w:val="001430E4"/>
    <w:rsid w:val="0014335E"/>
    <w:rsid w:val="001434C6"/>
    <w:rsid w:val="00143563"/>
    <w:rsid w:val="001437E2"/>
    <w:rsid w:val="001437F6"/>
    <w:rsid w:val="00143866"/>
    <w:rsid w:val="00143A19"/>
    <w:rsid w:val="00143B17"/>
    <w:rsid w:val="00143B43"/>
    <w:rsid w:val="00143FA5"/>
    <w:rsid w:val="0014419E"/>
    <w:rsid w:val="001442A4"/>
    <w:rsid w:val="00144413"/>
    <w:rsid w:val="001449A9"/>
    <w:rsid w:val="00144C2D"/>
    <w:rsid w:val="00144D9D"/>
    <w:rsid w:val="00144E77"/>
    <w:rsid w:val="00145062"/>
    <w:rsid w:val="001450D8"/>
    <w:rsid w:val="00145376"/>
    <w:rsid w:val="0014564F"/>
    <w:rsid w:val="0014574D"/>
    <w:rsid w:val="00145B81"/>
    <w:rsid w:val="00145BB9"/>
    <w:rsid w:val="00145CF9"/>
    <w:rsid w:val="00145D13"/>
    <w:rsid w:val="00145E40"/>
    <w:rsid w:val="00145FB3"/>
    <w:rsid w:val="0014602F"/>
    <w:rsid w:val="0014630F"/>
    <w:rsid w:val="00146D3C"/>
    <w:rsid w:val="00146E96"/>
    <w:rsid w:val="00146F37"/>
    <w:rsid w:val="0014707D"/>
    <w:rsid w:val="001473D5"/>
    <w:rsid w:val="001474B1"/>
    <w:rsid w:val="00147506"/>
    <w:rsid w:val="0014776C"/>
    <w:rsid w:val="0014776D"/>
    <w:rsid w:val="001477AD"/>
    <w:rsid w:val="00147858"/>
    <w:rsid w:val="00147971"/>
    <w:rsid w:val="00147C76"/>
    <w:rsid w:val="00147C86"/>
    <w:rsid w:val="00147EED"/>
    <w:rsid w:val="00147FE6"/>
    <w:rsid w:val="001500B8"/>
    <w:rsid w:val="0015040F"/>
    <w:rsid w:val="001506B9"/>
    <w:rsid w:val="001506E9"/>
    <w:rsid w:val="001508BF"/>
    <w:rsid w:val="00150903"/>
    <w:rsid w:val="001509EE"/>
    <w:rsid w:val="00150CED"/>
    <w:rsid w:val="00150D96"/>
    <w:rsid w:val="00150D9B"/>
    <w:rsid w:val="001510F0"/>
    <w:rsid w:val="00151434"/>
    <w:rsid w:val="001514D8"/>
    <w:rsid w:val="0015163B"/>
    <w:rsid w:val="0015174A"/>
    <w:rsid w:val="001517DF"/>
    <w:rsid w:val="001519F7"/>
    <w:rsid w:val="00151A6D"/>
    <w:rsid w:val="00151D3C"/>
    <w:rsid w:val="00151E4C"/>
    <w:rsid w:val="001521A1"/>
    <w:rsid w:val="00152455"/>
    <w:rsid w:val="001529EC"/>
    <w:rsid w:val="00152B5D"/>
    <w:rsid w:val="00152EED"/>
    <w:rsid w:val="00153013"/>
    <w:rsid w:val="0015310B"/>
    <w:rsid w:val="00153292"/>
    <w:rsid w:val="00153553"/>
    <w:rsid w:val="0015358B"/>
    <w:rsid w:val="00153671"/>
    <w:rsid w:val="00153830"/>
    <w:rsid w:val="00153857"/>
    <w:rsid w:val="001538CC"/>
    <w:rsid w:val="00153A79"/>
    <w:rsid w:val="00153B76"/>
    <w:rsid w:val="00153BFE"/>
    <w:rsid w:val="00153C40"/>
    <w:rsid w:val="00153C82"/>
    <w:rsid w:val="00153E26"/>
    <w:rsid w:val="001540AA"/>
    <w:rsid w:val="0015421A"/>
    <w:rsid w:val="0015422A"/>
    <w:rsid w:val="00154335"/>
    <w:rsid w:val="00154529"/>
    <w:rsid w:val="00154818"/>
    <w:rsid w:val="0015481E"/>
    <w:rsid w:val="00154978"/>
    <w:rsid w:val="00154BDB"/>
    <w:rsid w:val="00154E7B"/>
    <w:rsid w:val="00154F49"/>
    <w:rsid w:val="00155239"/>
    <w:rsid w:val="00155554"/>
    <w:rsid w:val="001558E1"/>
    <w:rsid w:val="00155906"/>
    <w:rsid w:val="00155A52"/>
    <w:rsid w:val="00155AD9"/>
    <w:rsid w:val="00155B90"/>
    <w:rsid w:val="00155D0A"/>
    <w:rsid w:val="00155E23"/>
    <w:rsid w:val="00156052"/>
    <w:rsid w:val="00156162"/>
    <w:rsid w:val="001561F1"/>
    <w:rsid w:val="00156362"/>
    <w:rsid w:val="001564ED"/>
    <w:rsid w:val="001565E1"/>
    <w:rsid w:val="0015660C"/>
    <w:rsid w:val="001566E2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331"/>
    <w:rsid w:val="0015785B"/>
    <w:rsid w:val="001579DB"/>
    <w:rsid w:val="00157A82"/>
    <w:rsid w:val="00157EB3"/>
    <w:rsid w:val="0016003E"/>
    <w:rsid w:val="00160058"/>
    <w:rsid w:val="0016027D"/>
    <w:rsid w:val="001602DD"/>
    <w:rsid w:val="001603F3"/>
    <w:rsid w:val="001605CC"/>
    <w:rsid w:val="00160949"/>
    <w:rsid w:val="00160A62"/>
    <w:rsid w:val="00160A78"/>
    <w:rsid w:val="00160BD5"/>
    <w:rsid w:val="00160C02"/>
    <w:rsid w:val="00160CBB"/>
    <w:rsid w:val="00160F08"/>
    <w:rsid w:val="00160FCE"/>
    <w:rsid w:val="001611B0"/>
    <w:rsid w:val="0016124D"/>
    <w:rsid w:val="0016124E"/>
    <w:rsid w:val="001612F6"/>
    <w:rsid w:val="00161304"/>
    <w:rsid w:val="00161338"/>
    <w:rsid w:val="001613CE"/>
    <w:rsid w:val="00161415"/>
    <w:rsid w:val="00161439"/>
    <w:rsid w:val="001614A7"/>
    <w:rsid w:val="0016168B"/>
    <w:rsid w:val="0016176B"/>
    <w:rsid w:val="001618A0"/>
    <w:rsid w:val="0016196B"/>
    <w:rsid w:val="001619A1"/>
    <w:rsid w:val="00161B4E"/>
    <w:rsid w:val="00161C39"/>
    <w:rsid w:val="00161C3D"/>
    <w:rsid w:val="00161EEF"/>
    <w:rsid w:val="00161FED"/>
    <w:rsid w:val="00161FF3"/>
    <w:rsid w:val="0016213C"/>
    <w:rsid w:val="001622AA"/>
    <w:rsid w:val="00162408"/>
    <w:rsid w:val="00162427"/>
    <w:rsid w:val="00162A11"/>
    <w:rsid w:val="00162BC2"/>
    <w:rsid w:val="00162C50"/>
    <w:rsid w:val="00162CA4"/>
    <w:rsid w:val="00162CD5"/>
    <w:rsid w:val="00162D58"/>
    <w:rsid w:val="00162DBC"/>
    <w:rsid w:val="00162F49"/>
    <w:rsid w:val="00162F82"/>
    <w:rsid w:val="00162FC5"/>
    <w:rsid w:val="00163103"/>
    <w:rsid w:val="00163196"/>
    <w:rsid w:val="00163735"/>
    <w:rsid w:val="0016377E"/>
    <w:rsid w:val="001637C0"/>
    <w:rsid w:val="00163811"/>
    <w:rsid w:val="00163960"/>
    <w:rsid w:val="00163A6D"/>
    <w:rsid w:val="00163AA6"/>
    <w:rsid w:val="00163BB2"/>
    <w:rsid w:val="00163E83"/>
    <w:rsid w:val="00163FF3"/>
    <w:rsid w:val="00164106"/>
    <w:rsid w:val="001641F0"/>
    <w:rsid w:val="00164237"/>
    <w:rsid w:val="001642F4"/>
    <w:rsid w:val="001645D6"/>
    <w:rsid w:val="00164689"/>
    <w:rsid w:val="001647FC"/>
    <w:rsid w:val="00164A66"/>
    <w:rsid w:val="00164B21"/>
    <w:rsid w:val="00164B96"/>
    <w:rsid w:val="00164B9B"/>
    <w:rsid w:val="00164BB0"/>
    <w:rsid w:val="00164D16"/>
    <w:rsid w:val="00164E37"/>
    <w:rsid w:val="00164E55"/>
    <w:rsid w:val="00164FBD"/>
    <w:rsid w:val="001650F2"/>
    <w:rsid w:val="00165330"/>
    <w:rsid w:val="00165655"/>
    <w:rsid w:val="00165745"/>
    <w:rsid w:val="001657F4"/>
    <w:rsid w:val="00165AFE"/>
    <w:rsid w:val="00165C5D"/>
    <w:rsid w:val="00165C8D"/>
    <w:rsid w:val="00165D70"/>
    <w:rsid w:val="00165D93"/>
    <w:rsid w:val="00165DBA"/>
    <w:rsid w:val="0016607F"/>
    <w:rsid w:val="0016610F"/>
    <w:rsid w:val="0016631B"/>
    <w:rsid w:val="0016632B"/>
    <w:rsid w:val="00166559"/>
    <w:rsid w:val="00166567"/>
    <w:rsid w:val="0016656E"/>
    <w:rsid w:val="00166CA9"/>
    <w:rsid w:val="00166D7F"/>
    <w:rsid w:val="00166F21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10F"/>
    <w:rsid w:val="0017021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98E"/>
    <w:rsid w:val="00171D9E"/>
    <w:rsid w:val="00171EC4"/>
    <w:rsid w:val="00171F8C"/>
    <w:rsid w:val="00172017"/>
    <w:rsid w:val="00172030"/>
    <w:rsid w:val="00172067"/>
    <w:rsid w:val="001722B1"/>
    <w:rsid w:val="001723B0"/>
    <w:rsid w:val="001723F1"/>
    <w:rsid w:val="00172542"/>
    <w:rsid w:val="00172544"/>
    <w:rsid w:val="001726A0"/>
    <w:rsid w:val="001726EF"/>
    <w:rsid w:val="001727C0"/>
    <w:rsid w:val="001729EC"/>
    <w:rsid w:val="00172A3E"/>
    <w:rsid w:val="00172CC6"/>
    <w:rsid w:val="00172CC8"/>
    <w:rsid w:val="00172DDF"/>
    <w:rsid w:val="0017324A"/>
    <w:rsid w:val="001732D6"/>
    <w:rsid w:val="00173648"/>
    <w:rsid w:val="001736DD"/>
    <w:rsid w:val="0017393C"/>
    <w:rsid w:val="001739D1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1E6"/>
    <w:rsid w:val="00175464"/>
    <w:rsid w:val="00175636"/>
    <w:rsid w:val="00175A42"/>
    <w:rsid w:val="00175AA3"/>
    <w:rsid w:val="00175AAE"/>
    <w:rsid w:val="00175C90"/>
    <w:rsid w:val="001760FB"/>
    <w:rsid w:val="00176149"/>
    <w:rsid w:val="00176382"/>
    <w:rsid w:val="001763C2"/>
    <w:rsid w:val="001765A6"/>
    <w:rsid w:val="0017668B"/>
    <w:rsid w:val="00176CFE"/>
    <w:rsid w:val="00176D1B"/>
    <w:rsid w:val="00176D8F"/>
    <w:rsid w:val="00176DB6"/>
    <w:rsid w:val="0017724C"/>
    <w:rsid w:val="00177419"/>
    <w:rsid w:val="001774D7"/>
    <w:rsid w:val="00177517"/>
    <w:rsid w:val="001775A8"/>
    <w:rsid w:val="00177636"/>
    <w:rsid w:val="001776CC"/>
    <w:rsid w:val="0017788F"/>
    <w:rsid w:val="001778C0"/>
    <w:rsid w:val="00177926"/>
    <w:rsid w:val="00177A52"/>
    <w:rsid w:val="00177A58"/>
    <w:rsid w:val="00177AD1"/>
    <w:rsid w:val="00177B99"/>
    <w:rsid w:val="00177C00"/>
    <w:rsid w:val="00177C02"/>
    <w:rsid w:val="00177E1E"/>
    <w:rsid w:val="00177F57"/>
    <w:rsid w:val="00177F92"/>
    <w:rsid w:val="00180024"/>
    <w:rsid w:val="001803BC"/>
    <w:rsid w:val="00180583"/>
    <w:rsid w:val="001808DB"/>
    <w:rsid w:val="001808E8"/>
    <w:rsid w:val="001808FC"/>
    <w:rsid w:val="00180C77"/>
    <w:rsid w:val="00180CED"/>
    <w:rsid w:val="00181054"/>
    <w:rsid w:val="0018108B"/>
    <w:rsid w:val="00181107"/>
    <w:rsid w:val="001813DE"/>
    <w:rsid w:val="00181959"/>
    <w:rsid w:val="00181F88"/>
    <w:rsid w:val="00182057"/>
    <w:rsid w:val="001820D7"/>
    <w:rsid w:val="0018222A"/>
    <w:rsid w:val="0018223A"/>
    <w:rsid w:val="001823F9"/>
    <w:rsid w:val="00182473"/>
    <w:rsid w:val="001825DB"/>
    <w:rsid w:val="00182697"/>
    <w:rsid w:val="00182710"/>
    <w:rsid w:val="00182766"/>
    <w:rsid w:val="001828C4"/>
    <w:rsid w:val="00182B77"/>
    <w:rsid w:val="00182C63"/>
    <w:rsid w:val="00182C71"/>
    <w:rsid w:val="00182CF3"/>
    <w:rsid w:val="001830EB"/>
    <w:rsid w:val="0018312F"/>
    <w:rsid w:val="001831B4"/>
    <w:rsid w:val="00183444"/>
    <w:rsid w:val="00183583"/>
    <w:rsid w:val="001835A7"/>
    <w:rsid w:val="001836F0"/>
    <w:rsid w:val="001838F7"/>
    <w:rsid w:val="00183AB4"/>
    <w:rsid w:val="00183DC0"/>
    <w:rsid w:val="00183F04"/>
    <w:rsid w:val="00183FB6"/>
    <w:rsid w:val="00184042"/>
    <w:rsid w:val="00184086"/>
    <w:rsid w:val="001840E3"/>
    <w:rsid w:val="0018417C"/>
    <w:rsid w:val="001841EB"/>
    <w:rsid w:val="001843FF"/>
    <w:rsid w:val="001844B0"/>
    <w:rsid w:val="001845DE"/>
    <w:rsid w:val="00184687"/>
    <w:rsid w:val="001847D3"/>
    <w:rsid w:val="00184B53"/>
    <w:rsid w:val="00184BD9"/>
    <w:rsid w:val="00184C9D"/>
    <w:rsid w:val="00184D36"/>
    <w:rsid w:val="00184F8D"/>
    <w:rsid w:val="00185181"/>
    <w:rsid w:val="00185397"/>
    <w:rsid w:val="001853D5"/>
    <w:rsid w:val="001854CE"/>
    <w:rsid w:val="0018572F"/>
    <w:rsid w:val="001857CB"/>
    <w:rsid w:val="00185850"/>
    <w:rsid w:val="00185871"/>
    <w:rsid w:val="00185AA7"/>
    <w:rsid w:val="00185C16"/>
    <w:rsid w:val="00185DFD"/>
    <w:rsid w:val="00186132"/>
    <w:rsid w:val="001866F1"/>
    <w:rsid w:val="00186B8B"/>
    <w:rsid w:val="00186EC7"/>
    <w:rsid w:val="00186F3D"/>
    <w:rsid w:val="00187056"/>
    <w:rsid w:val="00187307"/>
    <w:rsid w:val="00187387"/>
    <w:rsid w:val="001873D4"/>
    <w:rsid w:val="001874AA"/>
    <w:rsid w:val="001875A7"/>
    <w:rsid w:val="00187A55"/>
    <w:rsid w:val="00187E54"/>
    <w:rsid w:val="00190182"/>
    <w:rsid w:val="001901CE"/>
    <w:rsid w:val="001902FE"/>
    <w:rsid w:val="00190783"/>
    <w:rsid w:val="001907F0"/>
    <w:rsid w:val="00190A1A"/>
    <w:rsid w:val="00190E97"/>
    <w:rsid w:val="00191104"/>
    <w:rsid w:val="00191189"/>
    <w:rsid w:val="00191277"/>
    <w:rsid w:val="00191321"/>
    <w:rsid w:val="0019132F"/>
    <w:rsid w:val="00191491"/>
    <w:rsid w:val="00191661"/>
    <w:rsid w:val="00191692"/>
    <w:rsid w:val="00191AE2"/>
    <w:rsid w:val="00191C63"/>
    <w:rsid w:val="00191D11"/>
    <w:rsid w:val="00191D93"/>
    <w:rsid w:val="00191F31"/>
    <w:rsid w:val="00192259"/>
    <w:rsid w:val="0019240C"/>
    <w:rsid w:val="001924DB"/>
    <w:rsid w:val="0019250E"/>
    <w:rsid w:val="00192548"/>
    <w:rsid w:val="001927AE"/>
    <w:rsid w:val="00192B4A"/>
    <w:rsid w:val="00192BC4"/>
    <w:rsid w:val="00192D1C"/>
    <w:rsid w:val="00192F3A"/>
    <w:rsid w:val="00192F42"/>
    <w:rsid w:val="0019309E"/>
    <w:rsid w:val="00193408"/>
    <w:rsid w:val="00193420"/>
    <w:rsid w:val="00193652"/>
    <w:rsid w:val="00193801"/>
    <w:rsid w:val="0019382E"/>
    <w:rsid w:val="00193C7B"/>
    <w:rsid w:val="00193E9B"/>
    <w:rsid w:val="00193F75"/>
    <w:rsid w:val="00193F97"/>
    <w:rsid w:val="00193FA8"/>
    <w:rsid w:val="00194067"/>
    <w:rsid w:val="00194286"/>
    <w:rsid w:val="00194553"/>
    <w:rsid w:val="001947FC"/>
    <w:rsid w:val="00194845"/>
    <w:rsid w:val="0019489D"/>
    <w:rsid w:val="00194CF6"/>
    <w:rsid w:val="00194EA7"/>
    <w:rsid w:val="0019518A"/>
    <w:rsid w:val="001951EA"/>
    <w:rsid w:val="0019540A"/>
    <w:rsid w:val="001957D9"/>
    <w:rsid w:val="00195A31"/>
    <w:rsid w:val="00195C9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12A"/>
    <w:rsid w:val="00197370"/>
    <w:rsid w:val="0019738C"/>
    <w:rsid w:val="001973A1"/>
    <w:rsid w:val="0019744D"/>
    <w:rsid w:val="001978B5"/>
    <w:rsid w:val="00197A5C"/>
    <w:rsid w:val="00197B3A"/>
    <w:rsid w:val="00197DFA"/>
    <w:rsid w:val="00197F6B"/>
    <w:rsid w:val="001A021D"/>
    <w:rsid w:val="001A0532"/>
    <w:rsid w:val="001A057B"/>
    <w:rsid w:val="001A06CA"/>
    <w:rsid w:val="001A06D6"/>
    <w:rsid w:val="001A0754"/>
    <w:rsid w:val="001A0884"/>
    <w:rsid w:val="001A11D9"/>
    <w:rsid w:val="001A11EF"/>
    <w:rsid w:val="001A1311"/>
    <w:rsid w:val="001A1622"/>
    <w:rsid w:val="001A1BB1"/>
    <w:rsid w:val="001A1BB6"/>
    <w:rsid w:val="001A1CB3"/>
    <w:rsid w:val="001A1DB8"/>
    <w:rsid w:val="001A1E69"/>
    <w:rsid w:val="001A2066"/>
    <w:rsid w:val="001A226A"/>
    <w:rsid w:val="001A2271"/>
    <w:rsid w:val="001A2291"/>
    <w:rsid w:val="001A24B0"/>
    <w:rsid w:val="001A26CF"/>
    <w:rsid w:val="001A27F1"/>
    <w:rsid w:val="001A289C"/>
    <w:rsid w:val="001A296D"/>
    <w:rsid w:val="001A2C87"/>
    <w:rsid w:val="001A2C88"/>
    <w:rsid w:val="001A3031"/>
    <w:rsid w:val="001A30B4"/>
    <w:rsid w:val="001A3398"/>
    <w:rsid w:val="001A397F"/>
    <w:rsid w:val="001A3BEE"/>
    <w:rsid w:val="001A3CD6"/>
    <w:rsid w:val="001A3E8F"/>
    <w:rsid w:val="001A3ECC"/>
    <w:rsid w:val="001A4036"/>
    <w:rsid w:val="001A4394"/>
    <w:rsid w:val="001A448C"/>
    <w:rsid w:val="001A449D"/>
    <w:rsid w:val="001A4C5B"/>
    <w:rsid w:val="001A4D2C"/>
    <w:rsid w:val="001A4DEF"/>
    <w:rsid w:val="001A50AE"/>
    <w:rsid w:val="001A5251"/>
    <w:rsid w:val="001A53E3"/>
    <w:rsid w:val="001A5430"/>
    <w:rsid w:val="001A549F"/>
    <w:rsid w:val="001A578A"/>
    <w:rsid w:val="001A57CB"/>
    <w:rsid w:val="001A592E"/>
    <w:rsid w:val="001A59DC"/>
    <w:rsid w:val="001A5AFE"/>
    <w:rsid w:val="001A5C3B"/>
    <w:rsid w:val="001A6090"/>
    <w:rsid w:val="001A60CE"/>
    <w:rsid w:val="001A626A"/>
    <w:rsid w:val="001A629E"/>
    <w:rsid w:val="001A64D4"/>
    <w:rsid w:val="001A65F0"/>
    <w:rsid w:val="001A6697"/>
    <w:rsid w:val="001A66D8"/>
    <w:rsid w:val="001A6869"/>
    <w:rsid w:val="001A69FD"/>
    <w:rsid w:val="001A6ABC"/>
    <w:rsid w:val="001A6AD5"/>
    <w:rsid w:val="001A6D47"/>
    <w:rsid w:val="001A6E8F"/>
    <w:rsid w:val="001A7023"/>
    <w:rsid w:val="001A7289"/>
    <w:rsid w:val="001A7290"/>
    <w:rsid w:val="001A7510"/>
    <w:rsid w:val="001A76CE"/>
    <w:rsid w:val="001A77A4"/>
    <w:rsid w:val="001A79AB"/>
    <w:rsid w:val="001A79E5"/>
    <w:rsid w:val="001A7B25"/>
    <w:rsid w:val="001A7B5F"/>
    <w:rsid w:val="001A7D31"/>
    <w:rsid w:val="001A7D40"/>
    <w:rsid w:val="001B03ED"/>
    <w:rsid w:val="001B0491"/>
    <w:rsid w:val="001B0716"/>
    <w:rsid w:val="001B08FF"/>
    <w:rsid w:val="001B0964"/>
    <w:rsid w:val="001B0974"/>
    <w:rsid w:val="001B097C"/>
    <w:rsid w:val="001B0FB5"/>
    <w:rsid w:val="001B0FC6"/>
    <w:rsid w:val="001B12E9"/>
    <w:rsid w:val="001B1427"/>
    <w:rsid w:val="001B1481"/>
    <w:rsid w:val="001B1486"/>
    <w:rsid w:val="001B155D"/>
    <w:rsid w:val="001B15FB"/>
    <w:rsid w:val="001B1F6B"/>
    <w:rsid w:val="001B1FCF"/>
    <w:rsid w:val="001B1FF7"/>
    <w:rsid w:val="001B20F9"/>
    <w:rsid w:val="001B2524"/>
    <w:rsid w:val="001B27AD"/>
    <w:rsid w:val="001B2955"/>
    <w:rsid w:val="001B2E69"/>
    <w:rsid w:val="001B308F"/>
    <w:rsid w:val="001B3114"/>
    <w:rsid w:val="001B313F"/>
    <w:rsid w:val="001B324D"/>
    <w:rsid w:val="001B32DB"/>
    <w:rsid w:val="001B3925"/>
    <w:rsid w:val="001B408F"/>
    <w:rsid w:val="001B451C"/>
    <w:rsid w:val="001B4605"/>
    <w:rsid w:val="001B47A2"/>
    <w:rsid w:val="001B491A"/>
    <w:rsid w:val="001B4931"/>
    <w:rsid w:val="001B4B0B"/>
    <w:rsid w:val="001B4DBC"/>
    <w:rsid w:val="001B5022"/>
    <w:rsid w:val="001B5103"/>
    <w:rsid w:val="001B529F"/>
    <w:rsid w:val="001B52B1"/>
    <w:rsid w:val="001B5591"/>
    <w:rsid w:val="001B5685"/>
    <w:rsid w:val="001B568B"/>
    <w:rsid w:val="001B56F9"/>
    <w:rsid w:val="001B5752"/>
    <w:rsid w:val="001B599A"/>
    <w:rsid w:val="001B5CAC"/>
    <w:rsid w:val="001B5CED"/>
    <w:rsid w:val="001B5F76"/>
    <w:rsid w:val="001B5FF3"/>
    <w:rsid w:val="001B6170"/>
    <w:rsid w:val="001B6200"/>
    <w:rsid w:val="001B6542"/>
    <w:rsid w:val="001B687C"/>
    <w:rsid w:val="001B693B"/>
    <w:rsid w:val="001B6AE4"/>
    <w:rsid w:val="001B6C52"/>
    <w:rsid w:val="001B6D14"/>
    <w:rsid w:val="001B6FBC"/>
    <w:rsid w:val="001B70D2"/>
    <w:rsid w:val="001B7136"/>
    <w:rsid w:val="001B764D"/>
    <w:rsid w:val="001B76CA"/>
    <w:rsid w:val="001B7A8D"/>
    <w:rsid w:val="001B7B8B"/>
    <w:rsid w:val="001B7CF7"/>
    <w:rsid w:val="001B7FA3"/>
    <w:rsid w:val="001C0094"/>
    <w:rsid w:val="001C00C0"/>
    <w:rsid w:val="001C02CF"/>
    <w:rsid w:val="001C04C6"/>
    <w:rsid w:val="001C0872"/>
    <w:rsid w:val="001C08BC"/>
    <w:rsid w:val="001C0A10"/>
    <w:rsid w:val="001C0A2E"/>
    <w:rsid w:val="001C0BB4"/>
    <w:rsid w:val="001C0BDB"/>
    <w:rsid w:val="001C0D86"/>
    <w:rsid w:val="001C0F69"/>
    <w:rsid w:val="001C1163"/>
    <w:rsid w:val="001C1271"/>
    <w:rsid w:val="001C1589"/>
    <w:rsid w:val="001C17D0"/>
    <w:rsid w:val="001C1A27"/>
    <w:rsid w:val="001C1E4E"/>
    <w:rsid w:val="001C1EC2"/>
    <w:rsid w:val="001C1F52"/>
    <w:rsid w:val="001C224B"/>
    <w:rsid w:val="001C23E4"/>
    <w:rsid w:val="001C2541"/>
    <w:rsid w:val="001C258D"/>
    <w:rsid w:val="001C25AE"/>
    <w:rsid w:val="001C28E0"/>
    <w:rsid w:val="001C28F6"/>
    <w:rsid w:val="001C2A69"/>
    <w:rsid w:val="001C2B74"/>
    <w:rsid w:val="001C2CCF"/>
    <w:rsid w:val="001C2CDF"/>
    <w:rsid w:val="001C2D43"/>
    <w:rsid w:val="001C2EA3"/>
    <w:rsid w:val="001C30D3"/>
    <w:rsid w:val="001C34A7"/>
    <w:rsid w:val="001C358E"/>
    <w:rsid w:val="001C37EF"/>
    <w:rsid w:val="001C3A19"/>
    <w:rsid w:val="001C3B54"/>
    <w:rsid w:val="001C3D07"/>
    <w:rsid w:val="001C3D50"/>
    <w:rsid w:val="001C3DE6"/>
    <w:rsid w:val="001C40BD"/>
    <w:rsid w:val="001C41E3"/>
    <w:rsid w:val="001C43AB"/>
    <w:rsid w:val="001C4472"/>
    <w:rsid w:val="001C45E8"/>
    <w:rsid w:val="001C4647"/>
    <w:rsid w:val="001C48C6"/>
    <w:rsid w:val="001C49B4"/>
    <w:rsid w:val="001C4A35"/>
    <w:rsid w:val="001C4A7E"/>
    <w:rsid w:val="001C4C2D"/>
    <w:rsid w:val="001C4D96"/>
    <w:rsid w:val="001C50D4"/>
    <w:rsid w:val="001C5461"/>
    <w:rsid w:val="001C5612"/>
    <w:rsid w:val="001C56A3"/>
    <w:rsid w:val="001C5A37"/>
    <w:rsid w:val="001C5C14"/>
    <w:rsid w:val="001C5CAF"/>
    <w:rsid w:val="001C5E02"/>
    <w:rsid w:val="001C5EFB"/>
    <w:rsid w:val="001C6409"/>
    <w:rsid w:val="001C6425"/>
    <w:rsid w:val="001C6451"/>
    <w:rsid w:val="001C6464"/>
    <w:rsid w:val="001C6946"/>
    <w:rsid w:val="001C6A29"/>
    <w:rsid w:val="001C6AE4"/>
    <w:rsid w:val="001C6B04"/>
    <w:rsid w:val="001C6D65"/>
    <w:rsid w:val="001C6E43"/>
    <w:rsid w:val="001C6FFD"/>
    <w:rsid w:val="001C70B1"/>
    <w:rsid w:val="001C7175"/>
    <w:rsid w:val="001C71F2"/>
    <w:rsid w:val="001C7763"/>
    <w:rsid w:val="001C77BF"/>
    <w:rsid w:val="001C77F9"/>
    <w:rsid w:val="001C7804"/>
    <w:rsid w:val="001C7884"/>
    <w:rsid w:val="001C7950"/>
    <w:rsid w:val="001C79B9"/>
    <w:rsid w:val="001C7A15"/>
    <w:rsid w:val="001C7B67"/>
    <w:rsid w:val="001C7D4B"/>
    <w:rsid w:val="001C7D6D"/>
    <w:rsid w:val="001C7D99"/>
    <w:rsid w:val="001D005B"/>
    <w:rsid w:val="001D0146"/>
    <w:rsid w:val="001D0587"/>
    <w:rsid w:val="001D064F"/>
    <w:rsid w:val="001D0842"/>
    <w:rsid w:val="001D08BD"/>
    <w:rsid w:val="001D09A5"/>
    <w:rsid w:val="001D0AD5"/>
    <w:rsid w:val="001D0C9C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2A9"/>
    <w:rsid w:val="001D28CD"/>
    <w:rsid w:val="001D28FB"/>
    <w:rsid w:val="001D297E"/>
    <w:rsid w:val="001D2A44"/>
    <w:rsid w:val="001D2BD3"/>
    <w:rsid w:val="001D2D1D"/>
    <w:rsid w:val="001D2D3F"/>
    <w:rsid w:val="001D2D65"/>
    <w:rsid w:val="001D2D6D"/>
    <w:rsid w:val="001D30AD"/>
    <w:rsid w:val="001D30BA"/>
    <w:rsid w:val="001D3145"/>
    <w:rsid w:val="001D334D"/>
    <w:rsid w:val="001D3592"/>
    <w:rsid w:val="001D3637"/>
    <w:rsid w:val="001D36CB"/>
    <w:rsid w:val="001D39FA"/>
    <w:rsid w:val="001D3BF4"/>
    <w:rsid w:val="001D40A9"/>
    <w:rsid w:val="001D4430"/>
    <w:rsid w:val="001D4553"/>
    <w:rsid w:val="001D463E"/>
    <w:rsid w:val="001D475D"/>
    <w:rsid w:val="001D4BF1"/>
    <w:rsid w:val="001D4C89"/>
    <w:rsid w:val="001D4C8D"/>
    <w:rsid w:val="001D4CC1"/>
    <w:rsid w:val="001D4E3C"/>
    <w:rsid w:val="001D4F09"/>
    <w:rsid w:val="001D508E"/>
    <w:rsid w:val="001D50BC"/>
    <w:rsid w:val="001D50C3"/>
    <w:rsid w:val="001D523D"/>
    <w:rsid w:val="001D544A"/>
    <w:rsid w:val="001D5683"/>
    <w:rsid w:val="001D57B1"/>
    <w:rsid w:val="001D5C5B"/>
    <w:rsid w:val="001D5CBD"/>
    <w:rsid w:val="001D5E9E"/>
    <w:rsid w:val="001D5EA5"/>
    <w:rsid w:val="001D5EAF"/>
    <w:rsid w:val="001D6022"/>
    <w:rsid w:val="001D622C"/>
    <w:rsid w:val="001D6505"/>
    <w:rsid w:val="001D6661"/>
    <w:rsid w:val="001D69AE"/>
    <w:rsid w:val="001D69B1"/>
    <w:rsid w:val="001D6A98"/>
    <w:rsid w:val="001D6C90"/>
    <w:rsid w:val="001D6D43"/>
    <w:rsid w:val="001D6D6F"/>
    <w:rsid w:val="001D6D75"/>
    <w:rsid w:val="001D721F"/>
    <w:rsid w:val="001D72DE"/>
    <w:rsid w:val="001D7354"/>
    <w:rsid w:val="001D7454"/>
    <w:rsid w:val="001D74D0"/>
    <w:rsid w:val="001D7598"/>
    <w:rsid w:val="001D78D8"/>
    <w:rsid w:val="001D7B14"/>
    <w:rsid w:val="001D7B1C"/>
    <w:rsid w:val="001D7C3E"/>
    <w:rsid w:val="001D7CC3"/>
    <w:rsid w:val="001D7F54"/>
    <w:rsid w:val="001E00DB"/>
    <w:rsid w:val="001E0285"/>
    <w:rsid w:val="001E0466"/>
    <w:rsid w:val="001E0517"/>
    <w:rsid w:val="001E0581"/>
    <w:rsid w:val="001E06BB"/>
    <w:rsid w:val="001E0744"/>
    <w:rsid w:val="001E07CC"/>
    <w:rsid w:val="001E0A58"/>
    <w:rsid w:val="001E0A81"/>
    <w:rsid w:val="001E0A88"/>
    <w:rsid w:val="001E0AB8"/>
    <w:rsid w:val="001E0BD5"/>
    <w:rsid w:val="001E0D26"/>
    <w:rsid w:val="001E0E3B"/>
    <w:rsid w:val="001E0EC2"/>
    <w:rsid w:val="001E11A9"/>
    <w:rsid w:val="001E1247"/>
    <w:rsid w:val="001E131C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172"/>
    <w:rsid w:val="001E2319"/>
    <w:rsid w:val="001E2475"/>
    <w:rsid w:val="001E24F1"/>
    <w:rsid w:val="001E25B6"/>
    <w:rsid w:val="001E261D"/>
    <w:rsid w:val="001E263E"/>
    <w:rsid w:val="001E2867"/>
    <w:rsid w:val="001E29B4"/>
    <w:rsid w:val="001E2AD6"/>
    <w:rsid w:val="001E3096"/>
    <w:rsid w:val="001E33FE"/>
    <w:rsid w:val="001E371A"/>
    <w:rsid w:val="001E3842"/>
    <w:rsid w:val="001E3CCE"/>
    <w:rsid w:val="001E3EE6"/>
    <w:rsid w:val="001E3F70"/>
    <w:rsid w:val="001E466E"/>
    <w:rsid w:val="001E46F4"/>
    <w:rsid w:val="001E46F6"/>
    <w:rsid w:val="001E4757"/>
    <w:rsid w:val="001E47EA"/>
    <w:rsid w:val="001E4840"/>
    <w:rsid w:val="001E48DC"/>
    <w:rsid w:val="001E4957"/>
    <w:rsid w:val="001E4AF2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37E"/>
    <w:rsid w:val="001E6D16"/>
    <w:rsid w:val="001E6D5A"/>
    <w:rsid w:val="001E6E00"/>
    <w:rsid w:val="001E6EAC"/>
    <w:rsid w:val="001E6EC0"/>
    <w:rsid w:val="001E6FB4"/>
    <w:rsid w:val="001E7089"/>
    <w:rsid w:val="001E7435"/>
    <w:rsid w:val="001E74C5"/>
    <w:rsid w:val="001E753A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452"/>
    <w:rsid w:val="001F06BF"/>
    <w:rsid w:val="001F07D0"/>
    <w:rsid w:val="001F07E9"/>
    <w:rsid w:val="001F0878"/>
    <w:rsid w:val="001F08C6"/>
    <w:rsid w:val="001F0ACE"/>
    <w:rsid w:val="001F0AF2"/>
    <w:rsid w:val="001F0BD7"/>
    <w:rsid w:val="001F0CBB"/>
    <w:rsid w:val="001F0D8B"/>
    <w:rsid w:val="001F0EB0"/>
    <w:rsid w:val="001F0EB6"/>
    <w:rsid w:val="001F15A7"/>
    <w:rsid w:val="001F19F8"/>
    <w:rsid w:val="001F1A60"/>
    <w:rsid w:val="001F1AD5"/>
    <w:rsid w:val="001F1BD7"/>
    <w:rsid w:val="001F1E37"/>
    <w:rsid w:val="001F1E89"/>
    <w:rsid w:val="001F1EA2"/>
    <w:rsid w:val="001F2032"/>
    <w:rsid w:val="001F204B"/>
    <w:rsid w:val="001F20B7"/>
    <w:rsid w:val="001F20BA"/>
    <w:rsid w:val="001F20FE"/>
    <w:rsid w:val="001F2577"/>
    <w:rsid w:val="001F2743"/>
    <w:rsid w:val="001F297A"/>
    <w:rsid w:val="001F2BAF"/>
    <w:rsid w:val="001F2D23"/>
    <w:rsid w:val="001F2F27"/>
    <w:rsid w:val="001F2F39"/>
    <w:rsid w:val="001F2FA2"/>
    <w:rsid w:val="001F31D7"/>
    <w:rsid w:val="001F31FA"/>
    <w:rsid w:val="001F3217"/>
    <w:rsid w:val="001F3229"/>
    <w:rsid w:val="001F3372"/>
    <w:rsid w:val="001F3466"/>
    <w:rsid w:val="001F35F3"/>
    <w:rsid w:val="001F379F"/>
    <w:rsid w:val="001F38DB"/>
    <w:rsid w:val="001F3F36"/>
    <w:rsid w:val="001F3FA7"/>
    <w:rsid w:val="001F3FB3"/>
    <w:rsid w:val="001F42B8"/>
    <w:rsid w:val="001F437A"/>
    <w:rsid w:val="001F44A1"/>
    <w:rsid w:val="001F4541"/>
    <w:rsid w:val="001F4584"/>
    <w:rsid w:val="001F4635"/>
    <w:rsid w:val="001F46F1"/>
    <w:rsid w:val="001F48C3"/>
    <w:rsid w:val="001F4B51"/>
    <w:rsid w:val="001F4B78"/>
    <w:rsid w:val="001F4B97"/>
    <w:rsid w:val="001F4D06"/>
    <w:rsid w:val="001F5710"/>
    <w:rsid w:val="001F57FF"/>
    <w:rsid w:val="001F592C"/>
    <w:rsid w:val="001F5A03"/>
    <w:rsid w:val="001F5B27"/>
    <w:rsid w:val="001F5D01"/>
    <w:rsid w:val="001F5E0C"/>
    <w:rsid w:val="001F5FCD"/>
    <w:rsid w:val="001F60BE"/>
    <w:rsid w:val="001F6156"/>
    <w:rsid w:val="001F6225"/>
    <w:rsid w:val="001F6284"/>
    <w:rsid w:val="001F63AB"/>
    <w:rsid w:val="001F6493"/>
    <w:rsid w:val="001F64CC"/>
    <w:rsid w:val="001F65C8"/>
    <w:rsid w:val="001F6815"/>
    <w:rsid w:val="001F69CD"/>
    <w:rsid w:val="001F6BD6"/>
    <w:rsid w:val="001F7179"/>
    <w:rsid w:val="001F726B"/>
    <w:rsid w:val="001F72A2"/>
    <w:rsid w:val="001F7679"/>
    <w:rsid w:val="001F76BC"/>
    <w:rsid w:val="001F7713"/>
    <w:rsid w:val="001F78CE"/>
    <w:rsid w:val="001F7949"/>
    <w:rsid w:val="001F7D44"/>
    <w:rsid w:val="001F7ED4"/>
    <w:rsid w:val="001F7F13"/>
    <w:rsid w:val="002000AA"/>
    <w:rsid w:val="0020012C"/>
    <w:rsid w:val="00200173"/>
    <w:rsid w:val="00200537"/>
    <w:rsid w:val="002005B2"/>
    <w:rsid w:val="00200603"/>
    <w:rsid w:val="002006A7"/>
    <w:rsid w:val="00200B90"/>
    <w:rsid w:val="00200BB6"/>
    <w:rsid w:val="00200D65"/>
    <w:rsid w:val="00200FA4"/>
    <w:rsid w:val="002012A1"/>
    <w:rsid w:val="002013A1"/>
    <w:rsid w:val="002013A3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07"/>
    <w:rsid w:val="00202315"/>
    <w:rsid w:val="00202357"/>
    <w:rsid w:val="00202391"/>
    <w:rsid w:val="002025A8"/>
    <w:rsid w:val="00202602"/>
    <w:rsid w:val="0020266B"/>
    <w:rsid w:val="00202BB3"/>
    <w:rsid w:val="002030C1"/>
    <w:rsid w:val="00203176"/>
    <w:rsid w:val="0020331B"/>
    <w:rsid w:val="00203484"/>
    <w:rsid w:val="0020360F"/>
    <w:rsid w:val="00203648"/>
    <w:rsid w:val="00203710"/>
    <w:rsid w:val="00203713"/>
    <w:rsid w:val="00203AE5"/>
    <w:rsid w:val="00203EB5"/>
    <w:rsid w:val="00203FA2"/>
    <w:rsid w:val="00204083"/>
    <w:rsid w:val="002040EF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E0"/>
    <w:rsid w:val="002050FA"/>
    <w:rsid w:val="002054AB"/>
    <w:rsid w:val="00205637"/>
    <w:rsid w:val="002057ED"/>
    <w:rsid w:val="002058DE"/>
    <w:rsid w:val="00205AD8"/>
    <w:rsid w:val="00205B13"/>
    <w:rsid w:val="00205BAD"/>
    <w:rsid w:val="00205FFB"/>
    <w:rsid w:val="002063BA"/>
    <w:rsid w:val="002064F5"/>
    <w:rsid w:val="00206577"/>
    <w:rsid w:val="002065AD"/>
    <w:rsid w:val="002066D8"/>
    <w:rsid w:val="00206750"/>
    <w:rsid w:val="0020696D"/>
    <w:rsid w:val="00206A08"/>
    <w:rsid w:val="00206E4C"/>
    <w:rsid w:val="00206FB3"/>
    <w:rsid w:val="00206FC1"/>
    <w:rsid w:val="002070A4"/>
    <w:rsid w:val="002073BD"/>
    <w:rsid w:val="0020773C"/>
    <w:rsid w:val="002077D5"/>
    <w:rsid w:val="00207929"/>
    <w:rsid w:val="00207CF8"/>
    <w:rsid w:val="00207D75"/>
    <w:rsid w:val="00207E3D"/>
    <w:rsid w:val="00207F6F"/>
    <w:rsid w:val="0021011C"/>
    <w:rsid w:val="00210396"/>
    <w:rsid w:val="002105D2"/>
    <w:rsid w:val="00210A96"/>
    <w:rsid w:val="00210B08"/>
    <w:rsid w:val="00210E6F"/>
    <w:rsid w:val="00210EBB"/>
    <w:rsid w:val="00210F4E"/>
    <w:rsid w:val="00210FD1"/>
    <w:rsid w:val="00211098"/>
    <w:rsid w:val="0021131F"/>
    <w:rsid w:val="00211500"/>
    <w:rsid w:val="002118D5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24B"/>
    <w:rsid w:val="002122B6"/>
    <w:rsid w:val="00212590"/>
    <w:rsid w:val="002125C8"/>
    <w:rsid w:val="00212966"/>
    <w:rsid w:val="002129A2"/>
    <w:rsid w:val="00212B95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DDE"/>
    <w:rsid w:val="00213E81"/>
    <w:rsid w:val="00213ED0"/>
    <w:rsid w:val="00214158"/>
    <w:rsid w:val="0021417A"/>
    <w:rsid w:val="002141AF"/>
    <w:rsid w:val="002141C9"/>
    <w:rsid w:val="0021425A"/>
    <w:rsid w:val="00214372"/>
    <w:rsid w:val="00214453"/>
    <w:rsid w:val="0021454A"/>
    <w:rsid w:val="00214665"/>
    <w:rsid w:val="00214937"/>
    <w:rsid w:val="00214A8F"/>
    <w:rsid w:val="00214B27"/>
    <w:rsid w:val="00214B3A"/>
    <w:rsid w:val="00214B4F"/>
    <w:rsid w:val="00215024"/>
    <w:rsid w:val="002150FF"/>
    <w:rsid w:val="0021515B"/>
    <w:rsid w:val="002152A1"/>
    <w:rsid w:val="00215567"/>
    <w:rsid w:val="00215780"/>
    <w:rsid w:val="002157EB"/>
    <w:rsid w:val="00215805"/>
    <w:rsid w:val="00215936"/>
    <w:rsid w:val="00215ADE"/>
    <w:rsid w:val="00215CA9"/>
    <w:rsid w:val="00215DF7"/>
    <w:rsid w:val="00216258"/>
    <w:rsid w:val="0021626D"/>
    <w:rsid w:val="002164D2"/>
    <w:rsid w:val="00216598"/>
    <w:rsid w:val="00216622"/>
    <w:rsid w:val="002166C0"/>
    <w:rsid w:val="00216773"/>
    <w:rsid w:val="00216BE5"/>
    <w:rsid w:val="00216C57"/>
    <w:rsid w:val="00216E42"/>
    <w:rsid w:val="00216E4F"/>
    <w:rsid w:val="00217034"/>
    <w:rsid w:val="002172F1"/>
    <w:rsid w:val="00217593"/>
    <w:rsid w:val="002176E2"/>
    <w:rsid w:val="00217C08"/>
    <w:rsid w:val="0022015F"/>
    <w:rsid w:val="00220256"/>
    <w:rsid w:val="0022056C"/>
    <w:rsid w:val="00220898"/>
    <w:rsid w:val="002208D1"/>
    <w:rsid w:val="00220AAB"/>
    <w:rsid w:val="00220B4D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832"/>
    <w:rsid w:val="002228A8"/>
    <w:rsid w:val="00222976"/>
    <w:rsid w:val="002229C3"/>
    <w:rsid w:val="00222AA5"/>
    <w:rsid w:val="00222AEC"/>
    <w:rsid w:val="00222D03"/>
    <w:rsid w:val="002232C9"/>
    <w:rsid w:val="002232E6"/>
    <w:rsid w:val="0022343D"/>
    <w:rsid w:val="002234F8"/>
    <w:rsid w:val="00223A3B"/>
    <w:rsid w:val="00223B4A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346"/>
    <w:rsid w:val="00224448"/>
    <w:rsid w:val="00224480"/>
    <w:rsid w:val="002246FA"/>
    <w:rsid w:val="00224AFC"/>
    <w:rsid w:val="00224B1E"/>
    <w:rsid w:val="00224B94"/>
    <w:rsid w:val="00224BB5"/>
    <w:rsid w:val="00224C4D"/>
    <w:rsid w:val="00224CB1"/>
    <w:rsid w:val="00224CCD"/>
    <w:rsid w:val="00224D66"/>
    <w:rsid w:val="00224DEC"/>
    <w:rsid w:val="0022504F"/>
    <w:rsid w:val="00225280"/>
    <w:rsid w:val="0022538C"/>
    <w:rsid w:val="002254B0"/>
    <w:rsid w:val="002255F7"/>
    <w:rsid w:val="00225EEC"/>
    <w:rsid w:val="00225F4F"/>
    <w:rsid w:val="002262DC"/>
    <w:rsid w:val="00226305"/>
    <w:rsid w:val="0022647F"/>
    <w:rsid w:val="0022658D"/>
    <w:rsid w:val="002267A8"/>
    <w:rsid w:val="002267EF"/>
    <w:rsid w:val="00226B70"/>
    <w:rsid w:val="00226BDA"/>
    <w:rsid w:val="00226F80"/>
    <w:rsid w:val="00226F98"/>
    <w:rsid w:val="00226FCE"/>
    <w:rsid w:val="0022709C"/>
    <w:rsid w:val="00227201"/>
    <w:rsid w:val="002272A6"/>
    <w:rsid w:val="002278B1"/>
    <w:rsid w:val="002279C7"/>
    <w:rsid w:val="00227C47"/>
    <w:rsid w:val="00227D3B"/>
    <w:rsid w:val="00227F69"/>
    <w:rsid w:val="00227FB7"/>
    <w:rsid w:val="00227FC8"/>
    <w:rsid w:val="002300F5"/>
    <w:rsid w:val="0023013C"/>
    <w:rsid w:val="002303A6"/>
    <w:rsid w:val="002304A9"/>
    <w:rsid w:val="002304F2"/>
    <w:rsid w:val="00230544"/>
    <w:rsid w:val="002305EC"/>
    <w:rsid w:val="002307A9"/>
    <w:rsid w:val="002309EC"/>
    <w:rsid w:val="00230AA3"/>
    <w:rsid w:val="00230F67"/>
    <w:rsid w:val="002317FB"/>
    <w:rsid w:val="0023183C"/>
    <w:rsid w:val="00231919"/>
    <w:rsid w:val="00231923"/>
    <w:rsid w:val="00231A48"/>
    <w:rsid w:val="00231B41"/>
    <w:rsid w:val="00231C9D"/>
    <w:rsid w:val="00231CC7"/>
    <w:rsid w:val="00231DDB"/>
    <w:rsid w:val="00231E1D"/>
    <w:rsid w:val="00231F31"/>
    <w:rsid w:val="00231FC0"/>
    <w:rsid w:val="0023258E"/>
    <w:rsid w:val="00232732"/>
    <w:rsid w:val="002327B5"/>
    <w:rsid w:val="00232863"/>
    <w:rsid w:val="00232E63"/>
    <w:rsid w:val="00232EF9"/>
    <w:rsid w:val="00232F56"/>
    <w:rsid w:val="002330BC"/>
    <w:rsid w:val="00233101"/>
    <w:rsid w:val="0023320D"/>
    <w:rsid w:val="00233222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69B"/>
    <w:rsid w:val="0023480D"/>
    <w:rsid w:val="0023489F"/>
    <w:rsid w:val="0023495C"/>
    <w:rsid w:val="002349DB"/>
    <w:rsid w:val="00234A7A"/>
    <w:rsid w:val="00234B79"/>
    <w:rsid w:val="00234CB7"/>
    <w:rsid w:val="00234EE1"/>
    <w:rsid w:val="00234F47"/>
    <w:rsid w:val="002353EC"/>
    <w:rsid w:val="002359E4"/>
    <w:rsid w:val="00235A73"/>
    <w:rsid w:val="00235B0C"/>
    <w:rsid w:val="00235B27"/>
    <w:rsid w:val="00235C3E"/>
    <w:rsid w:val="00235C4B"/>
    <w:rsid w:val="00235E33"/>
    <w:rsid w:val="00235F36"/>
    <w:rsid w:val="0023610A"/>
    <w:rsid w:val="00236394"/>
    <w:rsid w:val="00236442"/>
    <w:rsid w:val="002366A9"/>
    <w:rsid w:val="00236832"/>
    <w:rsid w:val="00236834"/>
    <w:rsid w:val="002369C8"/>
    <w:rsid w:val="00236A11"/>
    <w:rsid w:val="00236C38"/>
    <w:rsid w:val="00236F1A"/>
    <w:rsid w:val="0023721F"/>
    <w:rsid w:val="00237371"/>
    <w:rsid w:val="0023786A"/>
    <w:rsid w:val="00237B6C"/>
    <w:rsid w:val="00237CE9"/>
    <w:rsid w:val="00237E65"/>
    <w:rsid w:val="00237FC7"/>
    <w:rsid w:val="002400F0"/>
    <w:rsid w:val="00240179"/>
    <w:rsid w:val="0024055B"/>
    <w:rsid w:val="00240628"/>
    <w:rsid w:val="002406BE"/>
    <w:rsid w:val="00240715"/>
    <w:rsid w:val="00240739"/>
    <w:rsid w:val="00240783"/>
    <w:rsid w:val="00240D57"/>
    <w:rsid w:val="00240D72"/>
    <w:rsid w:val="00240D8A"/>
    <w:rsid w:val="00240DB9"/>
    <w:rsid w:val="002410B0"/>
    <w:rsid w:val="00241356"/>
    <w:rsid w:val="0024136A"/>
    <w:rsid w:val="002414D2"/>
    <w:rsid w:val="00241625"/>
    <w:rsid w:val="00241681"/>
    <w:rsid w:val="002416B0"/>
    <w:rsid w:val="00241862"/>
    <w:rsid w:val="00241D32"/>
    <w:rsid w:val="00241D49"/>
    <w:rsid w:val="00241D66"/>
    <w:rsid w:val="00241E25"/>
    <w:rsid w:val="00241F68"/>
    <w:rsid w:val="002420F4"/>
    <w:rsid w:val="002421C9"/>
    <w:rsid w:val="00242226"/>
    <w:rsid w:val="0024223C"/>
    <w:rsid w:val="002422FF"/>
    <w:rsid w:val="002424F5"/>
    <w:rsid w:val="002427C6"/>
    <w:rsid w:val="00242A98"/>
    <w:rsid w:val="00242BE8"/>
    <w:rsid w:val="00242C0F"/>
    <w:rsid w:val="00242C54"/>
    <w:rsid w:val="00242C5A"/>
    <w:rsid w:val="00242E8E"/>
    <w:rsid w:val="00243203"/>
    <w:rsid w:val="002433D9"/>
    <w:rsid w:val="00243405"/>
    <w:rsid w:val="00243510"/>
    <w:rsid w:val="002435E5"/>
    <w:rsid w:val="0024390E"/>
    <w:rsid w:val="002439B6"/>
    <w:rsid w:val="00243C38"/>
    <w:rsid w:val="00243E02"/>
    <w:rsid w:val="00243E85"/>
    <w:rsid w:val="00243E96"/>
    <w:rsid w:val="00244090"/>
    <w:rsid w:val="00244291"/>
    <w:rsid w:val="00244626"/>
    <w:rsid w:val="00244680"/>
    <w:rsid w:val="002446CF"/>
    <w:rsid w:val="0024473A"/>
    <w:rsid w:val="002447CA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B84"/>
    <w:rsid w:val="00246D93"/>
    <w:rsid w:val="002472D8"/>
    <w:rsid w:val="002473C7"/>
    <w:rsid w:val="00247864"/>
    <w:rsid w:val="002478E2"/>
    <w:rsid w:val="0024792C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4"/>
    <w:rsid w:val="0025036C"/>
    <w:rsid w:val="002503CA"/>
    <w:rsid w:val="002503DE"/>
    <w:rsid w:val="002503F7"/>
    <w:rsid w:val="002505E5"/>
    <w:rsid w:val="0025075B"/>
    <w:rsid w:val="00250DA8"/>
    <w:rsid w:val="00250DB7"/>
    <w:rsid w:val="002511FB"/>
    <w:rsid w:val="00251241"/>
    <w:rsid w:val="002512AE"/>
    <w:rsid w:val="002512C3"/>
    <w:rsid w:val="0025133F"/>
    <w:rsid w:val="00251444"/>
    <w:rsid w:val="002515A5"/>
    <w:rsid w:val="00251615"/>
    <w:rsid w:val="00251657"/>
    <w:rsid w:val="002517A4"/>
    <w:rsid w:val="002519FC"/>
    <w:rsid w:val="00251CA4"/>
    <w:rsid w:val="00251D50"/>
    <w:rsid w:val="00251E11"/>
    <w:rsid w:val="00251F6C"/>
    <w:rsid w:val="00251FF3"/>
    <w:rsid w:val="00252102"/>
    <w:rsid w:val="00252109"/>
    <w:rsid w:val="002525CF"/>
    <w:rsid w:val="00252625"/>
    <w:rsid w:val="002526AF"/>
    <w:rsid w:val="002526BD"/>
    <w:rsid w:val="002526D9"/>
    <w:rsid w:val="00252738"/>
    <w:rsid w:val="002527C3"/>
    <w:rsid w:val="0025288B"/>
    <w:rsid w:val="002528DD"/>
    <w:rsid w:val="00252AF1"/>
    <w:rsid w:val="00252C95"/>
    <w:rsid w:val="00252CE0"/>
    <w:rsid w:val="00252CEF"/>
    <w:rsid w:val="00252D80"/>
    <w:rsid w:val="00252DAC"/>
    <w:rsid w:val="00252F12"/>
    <w:rsid w:val="00252FAC"/>
    <w:rsid w:val="0025313C"/>
    <w:rsid w:val="00253238"/>
    <w:rsid w:val="0025325E"/>
    <w:rsid w:val="002532CA"/>
    <w:rsid w:val="00253677"/>
    <w:rsid w:val="00253761"/>
    <w:rsid w:val="0025392D"/>
    <w:rsid w:val="0025393E"/>
    <w:rsid w:val="00253B32"/>
    <w:rsid w:val="00253BA5"/>
    <w:rsid w:val="00253E34"/>
    <w:rsid w:val="00253EB9"/>
    <w:rsid w:val="00253FF4"/>
    <w:rsid w:val="00254182"/>
    <w:rsid w:val="002541A6"/>
    <w:rsid w:val="002543DB"/>
    <w:rsid w:val="002545C5"/>
    <w:rsid w:val="00254669"/>
    <w:rsid w:val="002546DB"/>
    <w:rsid w:val="00254769"/>
    <w:rsid w:val="00254785"/>
    <w:rsid w:val="0025489C"/>
    <w:rsid w:val="00254ABE"/>
    <w:rsid w:val="0025598F"/>
    <w:rsid w:val="00255B60"/>
    <w:rsid w:val="00255C4F"/>
    <w:rsid w:val="00255F13"/>
    <w:rsid w:val="00255F69"/>
    <w:rsid w:val="00255FCB"/>
    <w:rsid w:val="002565F8"/>
    <w:rsid w:val="00256646"/>
    <w:rsid w:val="0025677E"/>
    <w:rsid w:val="002568BC"/>
    <w:rsid w:val="00256B02"/>
    <w:rsid w:val="00256C48"/>
    <w:rsid w:val="00256DE1"/>
    <w:rsid w:val="00256FAF"/>
    <w:rsid w:val="002571A3"/>
    <w:rsid w:val="002571D8"/>
    <w:rsid w:val="0025730C"/>
    <w:rsid w:val="00257354"/>
    <w:rsid w:val="002574EB"/>
    <w:rsid w:val="00257517"/>
    <w:rsid w:val="0025753F"/>
    <w:rsid w:val="002575D3"/>
    <w:rsid w:val="0025789B"/>
    <w:rsid w:val="0025792D"/>
    <w:rsid w:val="00257EC6"/>
    <w:rsid w:val="00257F52"/>
    <w:rsid w:val="00257F6B"/>
    <w:rsid w:val="0026001A"/>
    <w:rsid w:val="002601A6"/>
    <w:rsid w:val="0026020D"/>
    <w:rsid w:val="00260800"/>
    <w:rsid w:val="002609A8"/>
    <w:rsid w:val="00260D94"/>
    <w:rsid w:val="00260F8A"/>
    <w:rsid w:val="0026109F"/>
    <w:rsid w:val="00261242"/>
    <w:rsid w:val="00261326"/>
    <w:rsid w:val="002615EC"/>
    <w:rsid w:val="0026182B"/>
    <w:rsid w:val="0026186A"/>
    <w:rsid w:val="00261870"/>
    <w:rsid w:val="002618DD"/>
    <w:rsid w:val="0026190B"/>
    <w:rsid w:val="00261A0A"/>
    <w:rsid w:val="00261C09"/>
    <w:rsid w:val="00261FAD"/>
    <w:rsid w:val="0026235A"/>
    <w:rsid w:val="00262436"/>
    <w:rsid w:val="00262447"/>
    <w:rsid w:val="00262933"/>
    <w:rsid w:val="00262A58"/>
    <w:rsid w:val="00262CA4"/>
    <w:rsid w:val="00262E11"/>
    <w:rsid w:val="00262F1B"/>
    <w:rsid w:val="0026307A"/>
    <w:rsid w:val="00263699"/>
    <w:rsid w:val="002636E0"/>
    <w:rsid w:val="00263C1E"/>
    <w:rsid w:val="00263D4B"/>
    <w:rsid w:val="00263E1C"/>
    <w:rsid w:val="00263E9B"/>
    <w:rsid w:val="00264297"/>
    <w:rsid w:val="00264316"/>
    <w:rsid w:val="00264A04"/>
    <w:rsid w:val="00264A4B"/>
    <w:rsid w:val="00264B45"/>
    <w:rsid w:val="00264CF9"/>
    <w:rsid w:val="00264DA4"/>
    <w:rsid w:val="00264F96"/>
    <w:rsid w:val="00265012"/>
    <w:rsid w:val="002651F2"/>
    <w:rsid w:val="002654D9"/>
    <w:rsid w:val="00265556"/>
    <w:rsid w:val="0026579C"/>
    <w:rsid w:val="002657EF"/>
    <w:rsid w:val="00265D04"/>
    <w:rsid w:val="00265DBC"/>
    <w:rsid w:val="00266066"/>
    <w:rsid w:val="00266299"/>
    <w:rsid w:val="0026630F"/>
    <w:rsid w:val="002663A0"/>
    <w:rsid w:val="002665B5"/>
    <w:rsid w:val="002665C6"/>
    <w:rsid w:val="002667BB"/>
    <w:rsid w:val="002667DE"/>
    <w:rsid w:val="0026681B"/>
    <w:rsid w:val="00266A3A"/>
    <w:rsid w:val="00266A78"/>
    <w:rsid w:val="00266A8D"/>
    <w:rsid w:val="00266C67"/>
    <w:rsid w:val="00266D72"/>
    <w:rsid w:val="00266D9D"/>
    <w:rsid w:val="00266E08"/>
    <w:rsid w:val="00266E0A"/>
    <w:rsid w:val="00267034"/>
    <w:rsid w:val="0026705E"/>
    <w:rsid w:val="002671AC"/>
    <w:rsid w:val="002671B8"/>
    <w:rsid w:val="0026741A"/>
    <w:rsid w:val="00267670"/>
    <w:rsid w:val="0026791C"/>
    <w:rsid w:val="00267B32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0E8C"/>
    <w:rsid w:val="002710F7"/>
    <w:rsid w:val="002710FC"/>
    <w:rsid w:val="00271364"/>
    <w:rsid w:val="002713CF"/>
    <w:rsid w:val="002714EC"/>
    <w:rsid w:val="002715F0"/>
    <w:rsid w:val="00271833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CAD"/>
    <w:rsid w:val="00272EB5"/>
    <w:rsid w:val="002730DE"/>
    <w:rsid w:val="002731EB"/>
    <w:rsid w:val="002733FE"/>
    <w:rsid w:val="0027350B"/>
    <w:rsid w:val="00273691"/>
    <w:rsid w:val="002736DB"/>
    <w:rsid w:val="002737DB"/>
    <w:rsid w:val="002738A9"/>
    <w:rsid w:val="00273D90"/>
    <w:rsid w:val="00273EE9"/>
    <w:rsid w:val="00273F92"/>
    <w:rsid w:val="002741ED"/>
    <w:rsid w:val="00274254"/>
    <w:rsid w:val="0027436C"/>
    <w:rsid w:val="00274416"/>
    <w:rsid w:val="0027449A"/>
    <w:rsid w:val="00274549"/>
    <w:rsid w:val="0027479D"/>
    <w:rsid w:val="0027483A"/>
    <w:rsid w:val="00274928"/>
    <w:rsid w:val="00274A55"/>
    <w:rsid w:val="00274BF7"/>
    <w:rsid w:val="00274CAD"/>
    <w:rsid w:val="00274D34"/>
    <w:rsid w:val="00275258"/>
    <w:rsid w:val="00275527"/>
    <w:rsid w:val="002756C0"/>
    <w:rsid w:val="002756EE"/>
    <w:rsid w:val="0027579C"/>
    <w:rsid w:val="00275D5F"/>
    <w:rsid w:val="0027645D"/>
    <w:rsid w:val="00276613"/>
    <w:rsid w:val="002767E6"/>
    <w:rsid w:val="002768B0"/>
    <w:rsid w:val="00276965"/>
    <w:rsid w:val="00276A7C"/>
    <w:rsid w:val="00276AFC"/>
    <w:rsid w:val="00276BAC"/>
    <w:rsid w:val="00276C34"/>
    <w:rsid w:val="00276C35"/>
    <w:rsid w:val="00276DE6"/>
    <w:rsid w:val="00276E8D"/>
    <w:rsid w:val="00276ED0"/>
    <w:rsid w:val="00276F66"/>
    <w:rsid w:val="0027733F"/>
    <w:rsid w:val="002773F7"/>
    <w:rsid w:val="00277617"/>
    <w:rsid w:val="00277798"/>
    <w:rsid w:val="0027795A"/>
    <w:rsid w:val="00277C8A"/>
    <w:rsid w:val="00277E06"/>
    <w:rsid w:val="00277E3C"/>
    <w:rsid w:val="00277F65"/>
    <w:rsid w:val="0028001E"/>
    <w:rsid w:val="002800D2"/>
    <w:rsid w:val="002801D5"/>
    <w:rsid w:val="002808E9"/>
    <w:rsid w:val="00280F69"/>
    <w:rsid w:val="0028110C"/>
    <w:rsid w:val="002812AB"/>
    <w:rsid w:val="00281655"/>
    <w:rsid w:val="0028185C"/>
    <w:rsid w:val="002818A7"/>
    <w:rsid w:val="0028198E"/>
    <w:rsid w:val="00281AF4"/>
    <w:rsid w:val="00281CFE"/>
    <w:rsid w:val="0028213B"/>
    <w:rsid w:val="0028225E"/>
    <w:rsid w:val="002824A7"/>
    <w:rsid w:val="002827AE"/>
    <w:rsid w:val="002827DB"/>
    <w:rsid w:val="00282BA6"/>
    <w:rsid w:val="00282BF5"/>
    <w:rsid w:val="00282D74"/>
    <w:rsid w:val="0028324C"/>
    <w:rsid w:val="002834CA"/>
    <w:rsid w:val="0028353A"/>
    <w:rsid w:val="002839E0"/>
    <w:rsid w:val="00283BF2"/>
    <w:rsid w:val="00283D49"/>
    <w:rsid w:val="00283E1D"/>
    <w:rsid w:val="00284048"/>
    <w:rsid w:val="00284099"/>
    <w:rsid w:val="002841DA"/>
    <w:rsid w:val="002847BB"/>
    <w:rsid w:val="002848E0"/>
    <w:rsid w:val="00284940"/>
    <w:rsid w:val="002849B2"/>
    <w:rsid w:val="002849D9"/>
    <w:rsid w:val="00284EF4"/>
    <w:rsid w:val="00284F37"/>
    <w:rsid w:val="0028522D"/>
    <w:rsid w:val="002852B0"/>
    <w:rsid w:val="002854A2"/>
    <w:rsid w:val="0028554F"/>
    <w:rsid w:val="002856C4"/>
    <w:rsid w:val="002856C7"/>
    <w:rsid w:val="00285A30"/>
    <w:rsid w:val="00285AF1"/>
    <w:rsid w:val="00285DA0"/>
    <w:rsid w:val="00285E2C"/>
    <w:rsid w:val="00285EEF"/>
    <w:rsid w:val="002860D1"/>
    <w:rsid w:val="002860DA"/>
    <w:rsid w:val="002860F4"/>
    <w:rsid w:val="002864C8"/>
    <w:rsid w:val="0028674F"/>
    <w:rsid w:val="00286EDC"/>
    <w:rsid w:val="00286F28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7C1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173"/>
    <w:rsid w:val="0029323A"/>
    <w:rsid w:val="002934D1"/>
    <w:rsid w:val="002934E0"/>
    <w:rsid w:val="0029361D"/>
    <w:rsid w:val="0029361F"/>
    <w:rsid w:val="0029391B"/>
    <w:rsid w:val="00293961"/>
    <w:rsid w:val="00293A05"/>
    <w:rsid w:val="00293AF7"/>
    <w:rsid w:val="00293D68"/>
    <w:rsid w:val="00293EBA"/>
    <w:rsid w:val="00293F9F"/>
    <w:rsid w:val="00294014"/>
    <w:rsid w:val="00294015"/>
    <w:rsid w:val="00294018"/>
    <w:rsid w:val="0029429C"/>
    <w:rsid w:val="00294496"/>
    <w:rsid w:val="0029459B"/>
    <w:rsid w:val="00294DDF"/>
    <w:rsid w:val="00294EB0"/>
    <w:rsid w:val="0029501F"/>
    <w:rsid w:val="002950BE"/>
    <w:rsid w:val="00295297"/>
    <w:rsid w:val="00295325"/>
    <w:rsid w:val="002953F4"/>
    <w:rsid w:val="0029549E"/>
    <w:rsid w:val="00295555"/>
    <w:rsid w:val="0029560F"/>
    <w:rsid w:val="00295ACD"/>
    <w:rsid w:val="00295CF0"/>
    <w:rsid w:val="0029622F"/>
    <w:rsid w:val="002964BC"/>
    <w:rsid w:val="002964E7"/>
    <w:rsid w:val="00296B2D"/>
    <w:rsid w:val="00296CAE"/>
    <w:rsid w:val="00296D2A"/>
    <w:rsid w:val="002971D1"/>
    <w:rsid w:val="00297323"/>
    <w:rsid w:val="00297356"/>
    <w:rsid w:val="00297376"/>
    <w:rsid w:val="00297559"/>
    <w:rsid w:val="002979A7"/>
    <w:rsid w:val="00297D7A"/>
    <w:rsid w:val="00297E63"/>
    <w:rsid w:val="00297EB0"/>
    <w:rsid w:val="002A011D"/>
    <w:rsid w:val="002A012C"/>
    <w:rsid w:val="002A030F"/>
    <w:rsid w:val="002A0336"/>
    <w:rsid w:val="002A0530"/>
    <w:rsid w:val="002A0540"/>
    <w:rsid w:val="002A0754"/>
    <w:rsid w:val="002A0928"/>
    <w:rsid w:val="002A0B82"/>
    <w:rsid w:val="002A1249"/>
    <w:rsid w:val="002A18EE"/>
    <w:rsid w:val="002A1A59"/>
    <w:rsid w:val="002A1C89"/>
    <w:rsid w:val="002A22B7"/>
    <w:rsid w:val="002A2476"/>
    <w:rsid w:val="002A24DC"/>
    <w:rsid w:val="002A255C"/>
    <w:rsid w:val="002A25CC"/>
    <w:rsid w:val="002A265E"/>
    <w:rsid w:val="002A2729"/>
    <w:rsid w:val="002A278E"/>
    <w:rsid w:val="002A28C3"/>
    <w:rsid w:val="002A28FC"/>
    <w:rsid w:val="002A292F"/>
    <w:rsid w:val="002A2C5A"/>
    <w:rsid w:val="002A2DA1"/>
    <w:rsid w:val="002A2ED6"/>
    <w:rsid w:val="002A2FAF"/>
    <w:rsid w:val="002A30E8"/>
    <w:rsid w:val="002A33A1"/>
    <w:rsid w:val="002A346D"/>
    <w:rsid w:val="002A3652"/>
    <w:rsid w:val="002A384B"/>
    <w:rsid w:val="002A391D"/>
    <w:rsid w:val="002A3966"/>
    <w:rsid w:val="002A3990"/>
    <w:rsid w:val="002A3A72"/>
    <w:rsid w:val="002A3ABA"/>
    <w:rsid w:val="002A3B27"/>
    <w:rsid w:val="002A424B"/>
    <w:rsid w:val="002A4B37"/>
    <w:rsid w:val="002A4CBF"/>
    <w:rsid w:val="002A4ED6"/>
    <w:rsid w:val="002A5046"/>
    <w:rsid w:val="002A5145"/>
    <w:rsid w:val="002A51DD"/>
    <w:rsid w:val="002A533B"/>
    <w:rsid w:val="002A5365"/>
    <w:rsid w:val="002A553A"/>
    <w:rsid w:val="002A566D"/>
    <w:rsid w:val="002A58CA"/>
    <w:rsid w:val="002A5B56"/>
    <w:rsid w:val="002A5C3E"/>
    <w:rsid w:val="002A5CF1"/>
    <w:rsid w:val="002A5E27"/>
    <w:rsid w:val="002A5F0B"/>
    <w:rsid w:val="002A6032"/>
    <w:rsid w:val="002A60D5"/>
    <w:rsid w:val="002A61E1"/>
    <w:rsid w:val="002A6436"/>
    <w:rsid w:val="002A6581"/>
    <w:rsid w:val="002A67CE"/>
    <w:rsid w:val="002A6C12"/>
    <w:rsid w:val="002A6C19"/>
    <w:rsid w:val="002A6CBB"/>
    <w:rsid w:val="002A726E"/>
    <w:rsid w:val="002A72F3"/>
    <w:rsid w:val="002A75BD"/>
    <w:rsid w:val="002A761B"/>
    <w:rsid w:val="002A763C"/>
    <w:rsid w:val="002A793F"/>
    <w:rsid w:val="002A7A67"/>
    <w:rsid w:val="002A7AFD"/>
    <w:rsid w:val="002A7D99"/>
    <w:rsid w:val="002A7EDF"/>
    <w:rsid w:val="002B0247"/>
    <w:rsid w:val="002B07D4"/>
    <w:rsid w:val="002B0A04"/>
    <w:rsid w:val="002B0C69"/>
    <w:rsid w:val="002B0E7A"/>
    <w:rsid w:val="002B0FE5"/>
    <w:rsid w:val="002B1284"/>
    <w:rsid w:val="002B1812"/>
    <w:rsid w:val="002B18E0"/>
    <w:rsid w:val="002B19D2"/>
    <w:rsid w:val="002B1C79"/>
    <w:rsid w:val="002B1D98"/>
    <w:rsid w:val="002B1E35"/>
    <w:rsid w:val="002B1F5E"/>
    <w:rsid w:val="002B1FC7"/>
    <w:rsid w:val="002B21E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1A9"/>
    <w:rsid w:val="002B321B"/>
    <w:rsid w:val="002B3448"/>
    <w:rsid w:val="002B346B"/>
    <w:rsid w:val="002B370A"/>
    <w:rsid w:val="002B3818"/>
    <w:rsid w:val="002B38BE"/>
    <w:rsid w:val="002B3BAE"/>
    <w:rsid w:val="002B3F37"/>
    <w:rsid w:val="002B3FF5"/>
    <w:rsid w:val="002B41B4"/>
    <w:rsid w:val="002B483B"/>
    <w:rsid w:val="002B4941"/>
    <w:rsid w:val="002B4A23"/>
    <w:rsid w:val="002B4BB5"/>
    <w:rsid w:val="002B4C7B"/>
    <w:rsid w:val="002B4DF6"/>
    <w:rsid w:val="002B5003"/>
    <w:rsid w:val="002B50C2"/>
    <w:rsid w:val="002B5125"/>
    <w:rsid w:val="002B5186"/>
    <w:rsid w:val="002B526B"/>
    <w:rsid w:val="002B533D"/>
    <w:rsid w:val="002B55ED"/>
    <w:rsid w:val="002B5908"/>
    <w:rsid w:val="002B5DAC"/>
    <w:rsid w:val="002B5E80"/>
    <w:rsid w:val="002B5F15"/>
    <w:rsid w:val="002B613E"/>
    <w:rsid w:val="002B6450"/>
    <w:rsid w:val="002B65A6"/>
    <w:rsid w:val="002B66EA"/>
    <w:rsid w:val="002B6956"/>
    <w:rsid w:val="002B6C3E"/>
    <w:rsid w:val="002B6C6E"/>
    <w:rsid w:val="002B6FAD"/>
    <w:rsid w:val="002B7039"/>
    <w:rsid w:val="002B7181"/>
    <w:rsid w:val="002B737F"/>
    <w:rsid w:val="002B7500"/>
    <w:rsid w:val="002B7739"/>
    <w:rsid w:val="002B780A"/>
    <w:rsid w:val="002B7821"/>
    <w:rsid w:val="002B7E72"/>
    <w:rsid w:val="002B7EE1"/>
    <w:rsid w:val="002B7FA5"/>
    <w:rsid w:val="002C00E2"/>
    <w:rsid w:val="002C0134"/>
    <w:rsid w:val="002C021C"/>
    <w:rsid w:val="002C0243"/>
    <w:rsid w:val="002C035E"/>
    <w:rsid w:val="002C03B9"/>
    <w:rsid w:val="002C0520"/>
    <w:rsid w:val="002C0619"/>
    <w:rsid w:val="002C0738"/>
    <w:rsid w:val="002C080B"/>
    <w:rsid w:val="002C09E9"/>
    <w:rsid w:val="002C0B87"/>
    <w:rsid w:val="002C0C70"/>
    <w:rsid w:val="002C0EE9"/>
    <w:rsid w:val="002C1596"/>
    <w:rsid w:val="002C1A74"/>
    <w:rsid w:val="002C1EC2"/>
    <w:rsid w:val="002C228E"/>
    <w:rsid w:val="002C233B"/>
    <w:rsid w:val="002C24D5"/>
    <w:rsid w:val="002C2561"/>
    <w:rsid w:val="002C2794"/>
    <w:rsid w:val="002C298E"/>
    <w:rsid w:val="002C299E"/>
    <w:rsid w:val="002C29BB"/>
    <w:rsid w:val="002C29CF"/>
    <w:rsid w:val="002C320F"/>
    <w:rsid w:val="002C3234"/>
    <w:rsid w:val="002C340D"/>
    <w:rsid w:val="002C34BB"/>
    <w:rsid w:val="002C3534"/>
    <w:rsid w:val="002C39F8"/>
    <w:rsid w:val="002C3A00"/>
    <w:rsid w:val="002C3AA1"/>
    <w:rsid w:val="002C3ACB"/>
    <w:rsid w:val="002C3CAC"/>
    <w:rsid w:val="002C3CDC"/>
    <w:rsid w:val="002C3EC5"/>
    <w:rsid w:val="002C3EF1"/>
    <w:rsid w:val="002C3F43"/>
    <w:rsid w:val="002C4252"/>
    <w:rsid w:val="002C431D"/>
    <w:rsid w:val="002C4418"/>
    <w:rsid w:val="002C4446"/>
    <w:rsid w:val="002C4882"/>
    <w:rsid w:val="002C49AF"/>
    <w:rsid w:val="002C4A41"/>
    <w:rsid w:val="002C4A95"/>
    <w:rsid w:val="002C51DF"/>
    <w:rsid w:val="002C5224"/>
    <w:rsid w:val="002C5366"/>
    <w:rsid w:val="002C5393"/>
    <w:rsid w:val="002C54D2"/>
    <w:rsid w:val="002C54F6"/>
    <w:rsid w:val="002C5855"/>
    <w:rsid w:val="002C5947"/>
    <w:rsid w:val="002C59C4"/>
    <w:rsid w:val="002C59F8"/>
    <w:rsid w:val="002C5A97"/>
    <w:rsid w:val="002C5BC1"/>
    <w:rsid w:val="002C5E75"/>
    <w:rsid w:val="002C5F8E"/>
    <w:rsid w:val="002C60AB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E3E"/>
    <w:rsid w:val="002C6F8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3D5"/>
    <w:rsid w:val="002D06B5"/>
    <w:rsid w:val="002D06F6"/>
    <w:rsid w:val="002D0729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856"/>
    <w:rsid w:val="002D195F"/>
    <w:rsid w:val="002D1A1E"/>
    <w:rsid w:val="002D1E98"/>
    <w:rsid w:val="002D1FE1"/>
    <w:rsid w:val="002D1FEB"/>
    <w:rsid w:val="002D2033"/>
    <w:rsid w:val="002D212F"/>
    <w:rsid w:val="002D2218"/>
    <w:rsid w:val="002D2807"/>
    <w:rsid w:val="002D2975"/>
    <w:rsid w:val="002D2981"/>
    <w:rsid w:val="002D2A92"/>
    <w:rsid w:val="002D2E20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C94"/>
    <w:rsid w:val="002D4D16"/>
    <w:rsid w:val="002D4D57"/>
    <w:rsid w:val="002D507E"/>
    <w:rsid w:val="002D50DC"/>
    <w:rsid w:val="002D5325"/>
    <w:rsid w:val="002D5434"/>
    <w:rsid w:val="002D552B"/>
    <w:rsid w:val="002D55E9"/>
    <w:rsid w:val="002D59D2"/>
    <w:rsid w:val="002D5A28"/>
    <w:rsid w:val="002D5A49"/>
    <w:rsid w:val="002D5B3A"/>
    <w:rsid w:val="002D5B3E"/>
    <w:rsid w:val="002D5D70"/>
    <w:rsid w:val="002D5F34"/>
    <w:rsid w:val="002D603B"/>
    <w:rsid w:val="002D681D"/>
    <w:rsid w:val="002D6847"/>
    <w:rsid w:val="002D693B"/>
    <w:rsid w:val="002D69AB"/>
    <w:rsid w:val="002D713A"/>
    <w:rsid w:val="002D77A8"/>
    <w:rsid w:val="002D77ED"/>
    <w:rsid w:val="002D78A8"/>
    <w:rsid w:val="002D7909"/>
    <w:rsid w:val="002D7B97"/>
    <w:rsid w:val="002D7CDE"/>
    <w:rsid w:val="002D7D64"/>
    <w:rsid w:val="002D7E53"/>
    <w:rsid w:val="002E00C0"/>
    <w:rsid w:val="002E00DA"/>
    <w:rsid w:val="002E0125"/>
    <w:rsid w:val="002E0145"/>
    <w:rsid w:val="002E0314"/>
    <w:rsid w:val="002E0697"/>
    <w:rsid w:val="002E06E5"/>
    <w:rsid w:val="002E08F6"/>
    <w:rsid w:val="002E0967"/>
    <w:rsid w:val="002E0BD6"/>
    <w:rsid w:val="002E0FE9"/>
    <w:rsid w:val="002E1016"/>
    <w:rsid w:val="002E1767"/>
    <w:rsid w:val="002E1840"/>
    <w:rsid w:val="002E191D"/>
    <w:rsid w:val="002E1964"/>
    <w:rsid w:val="002E1CCB"/>
    <w:rsid w:val="002E24DC"/>
    <w:rsid w:val="002E24E3"/>
    <w:rsid w:val="002E24F0"/>
    <w:rsid w:val="002E2678"/>
    <w:rsid w:val="002E2692"/>
    <w:rsid w:val="002E27C5"/>
    <w:rsid w:val="002E2840"/>
    <w:rsid w:val="002E2A77"/>
    <w:rsid w:val="002E2E13"/>
    <w:rsid w:val="002E2E3C"/>
    <w:rsid w:val="002E335A"/>
    <w:rsid w:val="002E348F"/>
    <w:rsid w:val="002E3506"/>
    <w:rsid w:val="002E3511"/>
    <w:rsid w:val="002E3614"/>
    <w:rsid w:val="002E3696"/>
    <w:rsid w:val="002E36D0"/>
    <w:rsid w:val="002E3AFC"/>
    <w:rsid w:val="002E3B27"/>
    <w:rsid w:val="002E3C14"/>
    <w:rsid w:val="002E3CE0"/>
    <w:rsid w:val="002E3CF0"/>
    <w:rsid w:val="002E3E98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4F85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6E3"/>
    <w:rsid w:val="002E686C"/>
    <w:rsid w:val="002E688F"/>
    <w:rsid w:val="002E696D"/>
    <w:rsid w:val="002E6CF9"/>
    <w:rsid w:val="002E6F22"/>
    <w:rsid w:val="002E6FE2"/>
    <w:rsid w:val="002E702C"/>
    <w:rsid w:val="002E7759"/>
    <w:rsid w:val="002E788A"/>
    <w:rsid w:val="002E7A42"/>
    <w:rsid w:val="002E7B69"/>
    <w:rsid w:val="002E7D83"/>
    <w:rsid w:val="002E7EE7"/>
    <w:rsid w:val="002E7F7E"/>
    <w:rsid w:val="002F008F"/>
    <w:rsid w:val="002F01C7"/>
    <w:rsid w:val="002F04D7"/>
    <w:rsid w:val="002F055E"/>
    <w:rsid w:val="002F0683"/>
    <w:rsid w:val="002F0764"/>
    <w:rsid w:val="002F07A1"/>
    <w:rsid w:val="002F08B5"/>
    <w:rsid w:val="002F0AA8"/>
    <w:rsid w:val="002F0BA9"/>
    <w:rsid w:val="002F0E95"/>
    <w:rsid w:val="002F0F12"/>
    <w:rsid w:val="002F1075"/>
    <w:rsid w:val="002F11D8"/>
    <w:rsid w:val="002F1235"/>
    <w:rsid w:val="002F124B"/>
    <w:rsid w:val="002F1339"/>
    <w:rsid w:val="002F17CB"/>
    <w:rsid w:val="002F18AA"/>
    <w:rsid w:val="002F1A71"/>
    <w:rsid w:val="002F1AE7"/>
    <w:rsid w:val="002F1E1D"/>
    <w:rsid w:val="002F21EF"/>
    <w:rsid w:val="002F248E"/>
    <w:rsid w:val="002F264F"/>
    <w:rsid w:val="002F297A"/>
    <w:rsid w:val="002F2B25"/>
    <w:rsid w:val="002F2B31"/>
    <w:rsid w:val="002F2CFB"/>
    <w:rsid w:val="002F2EC2"/>
    <w:rsid w:val="002F2ECC"/>
    <w:rsid w:val="002F2F14"/>
    <w:rsid w:val="002F30BB"/>
    <w:rsid w:val="002F3187"/>
    <w:rsid w:val="002F32A9"/>
    <w:rsid w:val="002F3317"/>
    <w:rsid w:val="002F359D"/>
    <w:rsid w:val="002F35DB"/>
    <w:rsid w:val="002F35E5"/>
    <w:rsid w:val="002F3724"/>
    <w:rsid w:val="002F391A"/>
    <w:rsid w:val="002F3CAD"/>
    <w:rsid w:val="002F3CF5"/>
    <w:rsid w:val="002F3F2E"/>
    <w:rsid w:val="002F3F9D"/>
    <w:rsid w:val="002F40A6"/>
    <w:rsid w:val="002F4298"/>
    <w:rsid w:val="002F449C"/>
    <w:rsid w:val="002F454B"/>
    <w:rsid w:val="002F4686"/>
    <w:rsid w:val="002F4814"/>
    <w:rsid w:val="002F497A"/>
    <w:rsid w:val="002F4D52"/>
    <w:rsid w:val="002F4DAB"/>
    <w:rsid w:val="002F52E4"/>
    <w:rsid w:val="002F5413"/>
    <w:rsid w:val="002F5805"/>
    <w:rsid w:val="002F5896"/>
    <w:rsid w:val="002F5C6A"/>
    <w:rsid w:val="002F5C92"/>
    <w:rsid w:val="002F5EBE"/>
    <w:rsid w:val="002F5F09"/>
    <w:rsid w:val="002F5F96"/>
    <w:rsid w:val="002F60A5"/>
    <w:rsid w:val="002F624F"/>
    <w:rsid w:val="002F62A2"/>
    <w:rsid w:val="002F62DA"/>
    <w:rsid w:val="002F662F"/>
    <w:rsid w:val="002F66E7"/>
    <w:rsid w:val="002F686E"/>
    <w:rsid w:val="002F6919"/>
    <w:rsid w:val="002F696A"/>
    <w:rsid w:val="002F6A61"/>
    <w:rsid w:val="002F6CB1"/>
    <w:rsid w:val="002F6D72"/>
    <w:rsid w:val="002F6E41"/>
    <w:rsid w:val="002F6EBD"/>
    <w:rsid w:val="002F6FB0"/>
    <w:rsid w:val="002F75EB"/>
    <w:rsid w:val="002F7631"/>
    <w:rsid w:val="002F76E5"/>
    <w:rsid w:val="002F76EA"/>
    <w:rsid w:val="002F7779"/>
    <w:rsid w:val="002F7CDE"/>
    <w:rsid w:val="002F7E44"/>
    <w:rsid w:val="002F7EBA"/>
    <w:rsid w:val="00300183"/>
    <w:rsid w:val="0030018A"/>
    <w:rsid w:val="00300362"/>
    <w:rsid w:val="003003D9"/>
    <w:rsid w:val="00300514"/>
    <w:rsid w:val="003005D0"/>
    <w:rsid w:val="00300630"/>
    <w:rsid w:val="00300733"/>
    <w:rsid w:val="00300905"/>
    <w:rsid w:val="00300CDE"/>
    <w:rsid w:val="00300D14"/>
    <w:rsid w:val="00300F20"/>
    <w:rsid w:val="0030100F"/>
    <w:rsid w:val="0030109C"/>
    <w:rsid w:val="003010A7"/>
    <w:rsid w:val="00301102"/>
    <w:rsid w:val="003011FB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9BA"/>
    <w:rsid w:val="00302A28"/>
    <w:rsid w:val="00302B62"/>
    <w:rsid w:val="00302B69"/>
    <w:rsid w:val="00302C22"/>
    <w:rsid w:val="00302CAB"/>
    <w:rsid w:val="00302D26"/>
    <w:rsid w:val="00302D67"/>
    <w:rsid w:val="00302DED"/>
    <w:rsid w:val="00302ED4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D02"/>
    <w:rsid w:val="00304E04"/>
    <w:rsid w:val="003050A9"/>
    <w:rsid w:val="003051EC"/>
    <w:rsid w:val="00305315"/>
    <w:rsid w:val="0030541B"/>
    <w:rsid w:val="00305472"/>
    <w:rsid w:val="0030559B"/>
    <w:rsid w:val="00305847"/>
    <w:rsid w:val="00305B8F"/>
    <w:rsid w:val="00305C55"/>
    <w:rsid w:val="00305D5F"/>
    <w:rsid w:val="0030605E"/>
    <w:rsid w:val="00306066"/>
    <w:rsid w:val="003060EC"/>
    <w:rsid w:val="0030614F"/>
    <w:rsid w:val="00306272"/>
    <w:rsid w:val="003064AB"/>
    <w:rsid w:val="003065A1"/>
    <w:rsid w:val="00306635"/>
    <w:rsid w:val="00306BC5"/>
    <w:rsid w:val="00306CE8"/>
    <w:rsid w:val="00307098"/>
    <w:rsid w:val="00307187"/>
    <w:rsid w:val="00307197"/>
    <w:rsid w:val="0030765C"/>
    <w:rsid w:val="00307770"/>
    <w:rsid w:val="00307B6A"/>
    <w:rsid w:val="00307DA4"/>
    <w:rsid w:val="00307ED5"/>
    <w:rsid w:val="00307EF8"/>
    <w:rsid w:val="00310087"/>
    <w:rsid w:val="00310313"/>
    <w:rsid w:val="00310481"/>
    <w:rsid w:val="00310597"/>
    <w:rsid w:val="003105E5"/>
    <w:rsid w:val="0031083E"/>
    <w:rsid w:val="00310BED"/>
    <w:rsid w:val="00310DBE"/>
    <w:rsid w:val="00310ECD"/>
    <w:rsid w:val="00310EE4"/>
    <w:rsid w:val="00310F3D"/>
    <w:rsid w:val="00310F41"/>
    <w:rsid w:val="003111B1"/>
    <w:rsid w:val="003111CA"/>
    <w:rsid w:val="0031161B"/>
    <w:rsid w:val="00311742"/>
    <w:rsid w:val="00311808"/>
    <w:rsid w:val="00311903"/>
    <w:rsid w:val="00311B0D"/>
    <w:rsid w:val="00311B51"/>
    <w:rsid w:val="00311BF2"/>
    <w:rsid w:val="00311DCA"/>
    <w:rsid w:val="00311EFC"/>
    <w:rsid w:val="00312284"/>
    <w:rsid w:val="003122AF"/>
    <w:rsid w:val="0031238C"/>
    <w:rsid w:val="003125EB"/>
    <w:rsid w:val="00312633"/>
    <w:rsid w:val="003126E2"/>
    <w:rsid w:val="003127EF"/>
    <w:rsid w:val="00312BC4"/>
    <w:rsid w:val="003130CE"/>
    <w:rsid w:val="00313268"/>
    <w:rsid w:val="003133AD"/>
    <w:rsid w:val="00313742"/>
    <w:rsid w:val="0031396A"/>
    <w:rsid w:val="00313E9A"/>
    <w:rsid w:val="00314222"/>
    <w:rsid w:val="00314283"/>
    <w:rsid w:val="003144E0"/>
    <w:rsid w:val="00314542"/>
    <w:rsid w:val="00314732"/>
    <w:rsid w:val="0031483C"/>
    <w:rsid w:val="003148A1"/>
    <w:rsid w:val="00314E0A"/>
    <w:rsid w:val="003151BD"/>
    <w:rsid w:val="003155DC"/>
    <w:rsid w:val="00315607"/>
    <w:rsid w:val="0031560B"/>
    <w:rsid w:val="003157BC"/>
    <w:rsid w:val="003159FC"/>
    <w:rsid w:val="00315C55"/>
    <w:rsid w:val="00315C62"/>
    <w:rsid w:val="00315F28"/>
    <w:rsid w:val="003160A3"/>
    <w:rsid w:val="00316126"/>
    <w:rsid w:val="003161B2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41E"/>
    <w:rsid w:val="00317495"/>
    <w:rsid w:val="003176BE"/>
    <w:rsid w:val="003176FE"/>
    <w:rsid w:val="00317946"/>
    <w:rsid w:val="00317BED"/>
    <w:rsid w:val="00317C52"/>
    <w:rsid w:val="00317F00"/>
    <w:rsid w:val="00320179"/>
    <w:rsid w:val="0032017D"/>
    <w:rsid w:val="00320189"/>
    <w:rsid w:val="0032050F"/>
    <w:rsid w:val="00320939"/>
    <w:rsid w:val="00320ADF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BF2"/>
    <w:rsid w:val="00321C3C"/>
    <w:rsid w:val="003224E8"/>
    <w:rsid w:val="00322588"/>
    <w:rsid w:val="0032286E"/>
    <w:rsid w:val="00322984"/>
    <w:rsid w:val="00322AA1"/>
    <w:rsid w:val="00322C47"/>
    <w:rsid w:val="00322F2F"/>
    <w:rsid w:val="00323149"/>
    <w:rsid w:val="00323335"/>
    <w:rsid w:val="00323430"/>
    <w:rsid w:val="00323451"/>
    <w:rsid w:val="003234C4"/>
    <w:rsid w:val="003236BD"/>
    <w:rsid w:val="0032373B"/>
    <w:rsid w:val="00323741"/>
    <w:rsid w:val="0032385D"/>
    <w:rsid w:val="00323A3A"/>
    <w:rsid w:val="00323ACD"/>
    <w:rsid w:val="00323E85"/>
    <w:rsid w:val="00323F30"/>
    <w:rsid w:val="003240D2"/>
    <w:rsid w:val="00324128"/>
    <w:rsid w:val="00324130"/>
    <w:rsid w:val="00324218"/>
    <w:rsid w:val="00324262"/>
    <w:rsid w:val="00324371"/>
    <w:rsid w:val="00324397"/>
    <w:rsid w:val="00324412"/>
    <w:rsid w:val="003245DF"/>
    <w:rsid w:val="003246B6"/>
    <w:rsid w:val="00324B10"/>
    <w:rsid w:val="00324BC0"/>
    <w:rsid w:val="00324C02"/>
    <w:rsid w:val="00324FFE"/>
    <w:rsid w:val="00325034"/>
    <w:rsid w:val="0032540D"/>
    <w:rsid w:val="0032541D"/>
    <w:rsid w:val="003255DF"/>
    <w:rsid w:val="00325638"/>
    <w:rsid w:val="00325725"/>
    <w:rsid w:val="00325A78"/>
    <w:rsid w:val="00325B5C"/>
    <w:rsid w:val="00325BB9"/>
    <w:rsid w:val="00325C26"/>
    <w:rsid w:val="00325ECD"/>
    <w:rsid w:val="003263B6"/>
    <w:rsid w:val="00326432"/>
    <w:rsid w:val="00326500"/>
    <w:rsid w:val="00326588"/>
    <w:rsid w:val="00326635"/>
    <w:rsid w:val="00326656"/>
    <w:rsid w:val="00326823"/>
    <w:rsid w:val="00326834"/>
    <w:rsid w:val="003268C7"/>
    <w:rsid w:val="0032692D"/>
    <w:rsid w:val="00326B02"/>
    <w:rsid w:val="00326C6C"/>
    <w:rsid w:val="00327002"/>
    <w:rsid w:val="00327081"/>
    <w:rsid w:val="0032714A"/>
    <w:rsid w:val="00327396"/>
    <w:rsid w:val="003277CA"/>
    <w:rsid w:val="00327985"/>
    <w:rsid w:val="00327A89"/>
    <w:rsid w:val="00327BB8"/>
    <w:rsid w:val="00327FDE"/>
    <w:rsid w:val="00330407"/>
    <w:rsid w:val="003304E7"/>
    <w:rsid w:val="0033077F"/>
    <w:rsid w:val="0033091F"/>
    <w:rsid w:val="0033097F"/>
    <w:rsid w:val="003309FD"/>
    <w:rsid w:val="00330CF2"/>
    <w:rsid w:val="00330E82"/>
    <w:rsid w:val="00331292"/>
    <w:rsid w:val="00331567"/>
    <w:rsid w:val="0033162B"/>
    <w:rsid w:val="00331811"/>
    <w:rsid w:val="00331C00"/>
    <w:rsid w:val="00331C42"/>
    <w:rsid w:val="00331E29"/>
    <w:rsid w:val="0033224D"/>
    <w:rsid w:val="00332433"/>
    <w:rsid w:val="003325CD"/>
    <w:rsid w:val="0033265B"/>
    <w:rsid w:val="0033279C"/>
    <w:rsid w:val="00332B8A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63D"/>
    <w:rsid w:val="00333B1F"/>
    <w:rsid w:val="00333C33"/>
    <w:rsid w:val="00333CEB"/>
    <w:rsid w:val="00333DF6"/>
    <w:rsid w:val="003341A8"/>
    <w:rsid w:val="0033420D"/>
    <w:rsid w:val="00334259"/>
    <w:rsid w:val="0033436E"/>
    <w:rsid w:val="003344B2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5C3"/>
    <w:rsid w:val="00335778"/>
    <w:rsid w:val="00335787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4A0"/>
    <w:rsid w:val="003375E6"/>
    <w:rsid w:val="00337635"/>
    <w:rsid w:val="00337664"/>
    <w:rsid w:val="003376A1"/>
    <w:rsid w:val="00337E1F"/>
    <w:rsid w:val="00337F4C"/>
    <w:rsid w:val="0034026F"/>
    <w:rsid w:val="0034036A"/>
    <w:rsid w:val="0034041A"/>
    <w:rsid w:val="003404FD"/>
    <w:rsid w:val="003405BC"/>
    <w:rsid w:val="003407EA"/>
    <w:rsid w:val="00340929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3FF"/>
    <w:rsid w:val="00341401"/>
    <w:rsid w:val="0034146A"/>
    <w:rsid w:val="00341991"/>
    <w:rsid w:val="00341BC8"/>
    <w:rsid w:val="00341E24"/>
    <w:rsid w:val="00342113"/>
    <w:rsid w:val="00342338"/>
    <w:rsid w:val="003423A1"/>
    <w:rsid w:val="003425E0"/>
    <w:rsid w:val="00342627"/>
    <w:rsid w:val="00342656"/>
    <w:rsid w:val="0034268B"/>
    <w:rsid w:val="003426FA"/>
    <w:rsid w:val="0034271A"/>
    <w:rsid w:val="00342789"/>
    <w:rsid w:val="003427A9"/>
    <w:rsid w:val="003427EC"/>
    <w:rsid w:val="00342829"/>
    <w:rsid w:val="003429C9"/>
    <w:rsid w:val="00342B12"/>
    <w:rsid w:val="00342BCD"/>
    <w:rsid w:val="00342E20"/>
    <w:rsid w:val="00343261"/>
    <w:rsid w:val="003434F9"/>
    <w:rsid w:val="00343567"/>
    <w:rsid w:val="003435BF"/>
    <w:rsid w:val="003438BA"/>
    <w:rsid w:val="00343972"/>
    <w:rsid w:val="00343A52"/>
    <w:rsid w:val="00343AB9"/>
    <w:rsid w:val="00343C67"/>
    <w:rsid w:val="00343D4F"/>
    <w:rsid w:val="00343D79"/>
    <w:rsid w:val="00344069"/>
    <w:rsid w:val="0034416A"/>
    <w:rsid w:val="0034446A"/>
    <w:rsid w:val="003445AC"/>
    <w:rsid w:val="003445E9"/>
    <w:rsid w:val="00344689"/>
    <w:rsid w:val="003448E4"/>
    <w:rsid w:val="00344A9F"/>
    <w:rsid w:val="00344AC4"/>
    <w:rsid w:val="00344C2D"/>
    <w:rsid w:val="00344C5B"/>
    <w:rsid w:val="00344D4B"/>
    <w:rsid w:val="00344E54"/>
    <w:rsid w:val="00345237"/>
    <w:rsid w:val="00345472"/>
    <w:rsid w:val="00345717"/>
    <w:rsid w:val="003457D5"/>
    <w:rsid w:val="00345939"/>
    <w:rsid w:val="003459AD"/>
    <w:rsid w:val="00345A12"/>
    <w:rsid w:val="00345A88"/>
    <w:rsid w:val="00345C6B"/>
    <w:rsid w:val="00346081"/>
    <w:rsid w:val="003460A5"/>
    <w:rsid w:val="003460AE"/>
    <w:rsid w:val="00346124"/>
    <w:rsid w:val="0034626B"/>
    <w:rsid w:val="003464CF"/>
    <w:rsid w:val="003464DD"/>
    <w:rsid w:val="00346505"/>
    <w:rsid w:val="0034652E"/>
    <w:rsid w:val="00346742"/>
    <w:rsid w:val="00346757"/>
    <w:rsid w:val="003467EE"/>
    <w:rsid w:val="00346863"/>
    <w:rsid w:val="00346D15"/>
    <w:rsid w:val="00346E49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955"/>
    <w:rsid w:val="00347CDB"/>
    <w:rsid w:val="00347CE9"/>
    <w:rsid w:val="00347E91"/>
    <w:rsid w:val="00350058"/>
    <w:rsid w:val="0035014C"/>
    <w:rsid w:val="003502F7"/>
    <w:rsid w:val="00350310"/>
    <w:rsid w:val="0035039E"/>
    <w:rsid w:val="0035049C"/>
    <w:rsid w:val="003504C9"/>
    <w:rsid w:val="003507D6"/>
    <w:rsid w:val="00350A07"/>
    <w:rsid w:val="00350A3A"/>
    <w:rsid w:val="00350BEC"/>
    <w:rsid w:val="00350C5F"/>
    <w:rsid w:val="00350D5E"/>
    <w:rsid w:val="00350E27"/>
    <w:rsid w:val="00350F17"/>
    <w:rsid w:val="00350F80"/>
    <w:rsid w:val="00350F83"/>
    <w:rsid w:val="003510AC"/>
    <w:rsid w:val="003510E7"/>
    <w:rsid w:val="003511B6"/>
    <w:rsid w:val="00351299"/>
    <w:rsid w:val="003512BC"/>
    <w:rsid w:val="0035140B"/>
    <w:rsid w:val="0035160B"/>
    <w:rsid w:val="00351653"/>
    <w:rsid w:val="0035176C"/>
    <w:rsid w:val="00351770"/>
    <w:rsid w:val="003517C3"/>
    <w:rsid w:val="003518AE"/>
    <w:rsid w:val="003519D7"/>
    <w:rsid w:val="00351A6D"/>
    <w:rsid w:val="00351B2B"/>
    <w:rsid w:val="00351CF4"/>
    <w:rsid w:val="00351CF6"/>
    <w:rsid w:val="00351FF3"/>
    <w:rsid w:val="00352105"/>
    <w:rsid w:val="0035212C"/>
    <w:rsid w:val="00352506"/>
    <w:rsid w:val="003526B4"/>
    <w:rsid w:val="003527BA"/>
    <w:rsid w:val="003527BF"/>
    <w:rsid w:val="00352848"/>
    <w:rsid w:val="00352888"/>
    <w:rsid w:val="003528A3"/>
    <w:rsid w:val="003528AE"/>
    <w:rsid w:val="003528E8"/>
    <w:rsid w:val="003529EE"/>
    <w:rsid w:val="00352B1E"/>
    <w:rsid w:val="00352BC3"/>
    <w:rsid w:val="00352CC4"/>
    <w:rsid w:val="00352D17"/>
    <w:rsid w:val="00353295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2FA"/>
    <w:rsid w:val="0035433F"/>
    <w:rsid w:val="00354407"/>
    <w:rsid w:val="003544F1"/>
    <w:rsid w:val="00354579"/>
    <w:rsid w:val="00354671"/>
    <w:rsid w:val="00354B61"/>
    <w:rsid w:val="00354B70"/>
    <w:rsid w:val="00354C42"/>
    <w:rsid w:val="00354D3E"/>
    <w:rsid w:val="00354DCB"/>
    <w:rsid w:val="00354EB3"/>
    <w:rsid w:val="00354FAD"/>
    <w:rsid w:val="00355052"/>
    <w:rsid w:val="003551D0"/>
    <w:rsid w:val="00355464"/>
    <w:rsid w:val="00355624"/>
    <w:rsid w:val="003556BD"/>
    <w:rsid w:val="00355771"/>
    <w:rsid w:val="0035593B"/>
    <w:rsid w:val="00355A85"/>
    <w:rsid w:val="00355CA6"/>
    <w:rsid w:val="00355CFC"/>
    <w:rsid w:val="00355DF8"/>
    <w:rsid w:val="00355E10"/>
    <w:rsid w:val="00355E8D"/>
    <w:rsid w:val="00355F56"/>
    <w:rsid w:val="00356252"/>
    <w:rsid w:val="003563EB"/>
    <w:rsid w:val="00356821"/>
    <w:rsid w:val="0035686B"/>
    <w:rsid w:val="0035698C"/>
    <w:rsid w:val="00356A25"/>
    <w:rsid w:val="00356B8E"/>
    <w:rsid w:val="00356CAD"/>
    <w:rsid w:val="003570FB"/>
    <w:rsid w:val="0035710B"/>
    <w:rsid w:val="00357159"/>
    <w:rsid w:val="003572D0"/>
    <w:rsid w:val="003575F1"/>
    <w:rsid w:val="003577A2"/>
    <w:rsid w:val="00357807"/>
    <w:rsid w:val="00357839"/>
    <w:rsid w:val="00357913"/>
    <w:rsid w:val="00357A19"/>
    <w:rsid w:val="00357B31"/>
    <w:rsid w:val="00357BFA"/>
    <w:rsid w:val="00357DB7"/>
    <w:rsid w:val="003603BD"/>
    <w:rsid w:val="0036075B"/>
    <w:rsid w:val="003608BA"/>
    <w:rsid w:val="00360935"/>
    <w:rsid w:val="00360BB2"/>
    <w:rsid w:val="00360CBF"/>
    <w:rsid w:val="00360EAC"/>
    <w:rsid w:val="00361574"/>
    <w:rsid w:val="003615E6"/>
    <w:rsid w:val="003616F8"/>
    <w:rsid w:val="003616FF"/>
    <w:rsid w:val="003618CA"/>
    <w:rsid w:val="003618D9"/>
    <w:rsid w:val="00361A20"/>
    <w:rsid w:val="00361D1C"/>
    <w:rsid w:val="00361DCD"/>
    <w:rsid w:val="00361E60"/>
    <w:rsid w:val="00361E84"/>
    <w:rsid w:val="00361FC8"/>
    <w:rsid w:val="0036204E"/>
    <w:rsid w:val="003625B1"/>
    <w:rsid w:val="00362614"/>
    <w:rsid w:val="00362683"/>
    <w:rsid w:val="0036279F"/>
    <w:rsid w:val="00362B3D"/>
    <w:rsid w:val="00362B48"/>
    <w:rsid w:val="00362DA1"/>
    <w:rsid w:val="00362DD8"/>
    <w:rsid w:val="00362F76"/>
    <w:rsid w:val="003630EA"/>
    <w:rsid w:val="0036313E"/>
    <w:rsid w:val="003631DF"/>
    <w:rsid w:val="00363518"/>
    <w:rsid w:val="00363537"/>
    <w:rsid w:val="00363921"/>
    <w:rsid w:val="00363A08"/>
    <w:rsid w:val="00363EAE"/>
    <w:rsid w:val="00363EF2"/>
    <w:rsid w:val="0036410B"/>
    <w:rsid w:val="00364215"/>
    <w:rsid w:val="00364621"/>
    <w:rsid w:val="00364DA0"/>
    <w:rsid w:val="00364E51"/>
    <w:rsid w:val="0036502B"/>
    <w:rsid w:val="00365075"/>
    <w:rsid w:val="00365184"/>
    <w:rsid w:val="00365231"/>
    <w:rsid w:val="0036531D"/>
    <w:rsid w:val="003653C0"/>
    <w:rsid w:val="003653C8"/>
    <w:rsid w:val="003655FB"/>
    <w:rsid w:val="00365A8B"/>
    <w:rsid w:val="00365EC5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7E"/>
    <w:rsid w:val="00366DA4"/>
    <w:rsid w:val="00366ECA"/>
    <w:rsid w:val="00366EDE"/>
    <w:rsid w:val="003671C5"/>
    <w:rsid w:val="003671DA"/>
    <w:rsid w:val="003676E0"/>
    <w:rsid w:val="003678AE"/>
    <w:rsid w:val="00367979"/>
    <w:rsid w:val="003679F9"/>
    <w:rsid w:val="00367AA5"/>
    <w:rsid w:val="00367B35"/>
    <w:rsid w:val="00367B40"/>
    <w:rsid w:val="00367EDF"/>
    <w:rsid w:val="00370071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DE"/>
    <w:rsid w:val="003710F3"/>
    <w:rsid w:val="003711F6"/>
    <w:rsid w:val="00371357"/>
    <w:rsid w:val="00371577"/>
    <w:rsid w:val="003715D6"/>
    <w:rsid w:val="00371612"/>
    <w:rsid w:val="00371800"/>
    <w:rsid w:val="0037191D"/>
    <w:rsid w:val="00371B5C"/>
    <w:rsid w:val="00371CE2"/>
    <w:rsid w:val="00371D98"/>
    <w:rsid w:val="00371E5E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2CD3"/>
    <w:rsid w:val="0037313F"/>
    <w:rsid w:val="0037338F"/>
    <w:rsid w:val="0037340C"/>
    <w:rsid w:val="00373652"/>
    <w:rsid w:val="003736ED"/>
    <w:rsid w:val="00373DC2"/>
    <w:rsid w:val="00373DF8"/>
    <w:rsid w:val="00373E1C"/>
    <w:rsid w:val="0037411C"/>
    <w:rsid w:val="00374327"/>
    <w:rsid w:val="003746AC"/>
    <w:rsid w:val="0037476F"/>
    <w:rsid w:val="003747A0"/>
    <w:rsid w:val="00374905"/>
    <w:rsid w:val="00374AB4"/>
    <w:rsid w:val="00374B57"/>
    <w:rsid w:val="00374BF0"/>
    <w:rsid w:val="00374C23"/>
    <w:rsid w:val="00374CAD"/>
    <w:rsid w:val="00374D16"/>
    <w:rsid w:val="00374F56"/>
    <w:rsid w:val="00374FA1"/>
    <w:rsid w:val="00374FA7"/>
    <w:rsid w:val="00375249"/>
    <w:rsid w:val="003752F5"/>
    <w:rsid w:val="00375414"/>
    <w:rsid w:val="003754ED"/>
    <w:rsid w:val="0037564C"/>
    <w:rsid w:val="003757EC"/>
    <w:rsid w:val="0037585C"/>
    <w:rsid w:val="00375993"/>
    <w:rsid w:val="00375A52"/>
    <w:rsid w:val="00375BEB"/>
    <w:rsid w:val="00375C76"/>
    <w:rsid w:val="00375E27"/>
    <w:rsid w:val="00375EC0"/>
    <w:rsid w:val="00375FA8"/>
    <w:rsid w:val="0037607D"/>
    <w:rsid w:val="00376257"/>
    <w:rsid w:val="003762DC"/>
    <w:rsid w:val="00376417"/>
    <w:rsid w:val="003764D5"/>
    <w:rsid w:val="00376502"/>
    <w:rsid w:val="0037651C"/>
    <w:rsid w:val="003765E7"/>
    <w:rsid w:val="00376605"/>
    <w:rsid w:val="003767F1"/>
    <w:rsid w:val="003768F8"/>
    <w:rsid w:val="00376A9B"/>
    <w:rsid w:val="00376B8A"/>
    <w:rsid w:val="00376DA0"/>
    <w:rsid w:val="00376DB5"/>
    <w:rsid w:val="00376F23"/>
    <w:rsid w:val="00376F78"/>
    <w:rsid w:val="00377153"/>
    <w:rsid w:val="003772DD"/>
    <w:rsid w:val="00377556"/>
    <w:rsid w:val="003777FD"/>
    <w:rsid w:val="0037791C"/>
    <w:rsid w:val="00377A11"/>
    <w:rsid w:val="00377B15"/>
    <w:rsid w:val="00377DDA"/>
    <w:rsid w:val="00377F43"/>
    <w:rsid w:val="00377F75"/>
    <w:rsid w:val="00377FBC"/>
    <w:rsid w:val="003800B5"/>
    <w:rsid w:val="003801D9"/>
    <w:rsid w:val="00380242"/>
    <w:rsid w:val="00380339"/>
    <w:rsid w:val="003804E8"/>
    <w:rsid w:val="0038059A"/>
    <w:rsid w:val="00380B50"/>
    <w:rsid w:val="00380CDC"/>
    <w:rsid w:val="00380CED"/>
    <w:rsid w:val="00380E77"/>
    <w:rsid w:val="00380F06"/>
    <w:rsid w:val="00380FB5"/>
    <w:rsid w:val="0038105E"/>
    <w:rsid w:val="0038120B"/>
    <w:rsid w:val="0038141B"/>
    <w:rsid w:val="0038146F"/>
    <w:rsid w:val="003816A6"/>
    <w:rsid w:val="00381701"/>
    <w:rsid w:val="00381AF9"/>
    <w:rsid w:val="00381C7F"/>
    <w:rsid w:val="00381DA4"/>
    <w:rsid w:val="00381FB1"/>
    <w:rsid w:val="00381FE9"/>
    <w:rsid w:val="0038201E"/>
    <w:rsid w:val="003826B4"/>
    <w:rsid w:val="003826E3"/>
    <w:rsid w:val="00382716"/>
    <w:rsid w:val="00382AAA"/>
    <w:rsid w:val="00382AD8"/>
    <w:rsid w:val="00382C4D"/>
    <w:rsid w:val="00382D5C"/>
    <w:rsid w:val="00382DD9"/>
    <w:rsid w:val="00383125"/>
    <w:rsid w:val="0038362F"/>
    <w:rsid w:val="00383633"/>
    <w:rsid w:val="00383940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718"/>
    <w:rsid w:val="00384879"/>
    <w:rsid w:val="00384A4B"/>
    <w:rsid w:val="00384A92"/>
    <w:rsid w:val="00384C10"/>
    <w:rsid w:val="00384E71"/>
    <w:rsid w:val="00384F14"/>
    <w:rsid w:val="00384F64"/>
    <w:rsid w:val="0038501F"/>
    <w:rsid w:val="00385432"/>
    <w:rsid w:val="00385641"/>
    <w:rsid w:val="003856C7"/>
    <w:rsid w:val="00385959"/>
    <w:rsid w:val="00385B86"/>
    <w:rsid w:val="00385E0E"/>
    <w:rsid w:val="00386187"/>
    <w:rsid w:val="0038671C"/>
    <w:rsid w:val="0038689E"/>
    <w:rsid w:val="003868B2"/>
    <w:rsid w:val="00386968"/>
    <w:rsid w:val="00386B84"/>
    <w:rsid w:val="00386C8A"/>
    <w:rsid w:val="00386C94"/>
    <w:rsid w:val="00386CCC"/>
    <w:rsid w:val="00386DF4"/>
    <w:rsid w:val="00386DF6"/>
    <w:rsid w:val="00386E2F"/>
    <w:rsid w:val="00386FB1"/>
    <w:rsid w:val="00386FD7"/>
    <w:rsid w:val="003870CB"/>
    <w:rsid w:val="0038721E"/>
    <w:rsid w:val="00387855"/>
    <w:rsid w:val="003878BF"/>
    <w:rsid w:val="00387985"/>
    <w:rsid w:val="00387A33"/>
    <w:rsid w:val="00387BD2"/>
    <w:rsid w:val="00387D87"/>
    <w:rsid w:val="00390442"/>
    <w:rsid w:val="00390474"/>
    <w:rsid w:val="003904C2"/>
    <w:rsid w:val="0039068B"/>
    <w:rsid w:val="003908B2"/>
    <w:rsid w:val="00390A29"/>
    <w:rsid w:val="00390B1E"/>
    <w:rsid w:val="00390B36"/>
    <w:rsid w:val="00390EB8"/>
    <w:rsid w:val="00390FDA"/>
    <w:rsid w:val="00391301"/>
    <w:rsid w:val="00391308"/>
    <w:rsid w:val="003913B1"/>
    <w:rsid w:val="00391405"/>
    <w:rsid w:val="00391515"/>
    <w:rsid w:val="0039161E"/>
    <w:rsid w:val="00391898"/>
    <w:rsid w:val="00391B17"/>
    <w:rsid w:val="00391D98"/>
    <w:rsid w:val="00391E05"/>
    <w:rsid w:val="00391EE1"/>
    <w:rsid w:val="00391F39"/>
    <w:rsid w:val="0039228B"/>
    <w:rsid w:val="00392631"/>
    <w:rsid w:val="003927F5"/>
    <w:rsid w:val="00392928"/>
    <w:rsid w:val="00392A52"/>
    <w:rsid w:val="00392B37"/>
    <w:rsid w:val="00392D12"/>
    <w:rsid w:val="00392E9D"/>
    <w:rsid w:val="00392F5F"/>
    <w:rsid w:val="003932B1"/>
    <w:rsid w:val="0039335D"/>
    <w:rsid w:val="0039343F"/>
    <w:rsid w:val="00393609"/>
    <w:rsid w:val="0039370D"/>
    <w:rsid w:val="003938AD"/>
    <w:rsid w:val="00393E4F"/>
    <w:rsid w:val="00394109"/>
    <w:rsid w:val="00394116"/>
    <w:rsid w:val="0039461F"/>
    <w:rsid w:val="00394811"/>
    <w:rsid w:val="003948A0"/>
    <w:rsid w:val="00394B4B"/>
    <w:rsid w:val="00394BC3"/>
    <w:rsid w:val="00394E83"/>
    <w:rsid w:val="00394EE6"/>
    <w:rsid w:val="0039509A"/>
    <w:rsid w:val="0039510E"/>
    <w:rsid w:val="003951AF"/>
    <w:rsid w:val="0039588A"/>
    <w:rsid w:val="00395928"/>
    <w:rsid w:val="003959AC"/>
    <w:rsid w:val="00395AEF"/>
    <w:rsid w:val="00395B94"/>
    <w:rsid w:val="00395BE8"/>
    <w:rsid w:val="00395CDA"/>
    <w:rsid w:val="00395DD3"/>
    <w:rsid w:val="00396033"/>
    <w:rsid w:val="00396689"/>
    <w:rsid w:val="003968F9"/>
    <w:rsid w:val="003969A3"/>
    <w:rsid w:val="00396C69"/>
    <w:rsid w:val="00396C97"/>
    <w:rsid w:val="00396EC5"/>
    <w:rsid w:val="00397181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4E6"/>
    <w:rsid w:val="003A0662"/>
    <w:rsid w:val="003A084F"/>
    <w:rsid w:val="003A1462"/>
    <w:rsid w:val="003A16B3"/>
    <w:rsid w:val="003A18A4"/>
    <w:rsid w:val="003A1C59"/>
    <w:rsid w:val="003A219B"/>
    <w:rsid w:val="003A2366"/>
    <w:rsid w:val="003A2388"/>
    <w:rsid w:val="003A245A"/>
    <w:rsid w:val="003A24A8"/>
    <w:rsid w:val="003A24B6"/>
    <w:rsid w:val="003A252C"/>
    <w:rsid w:val="003A286A"/>
    <w:rsid w:val="003A28CB"/>
    <w:rsid w:val="003A297C"/>
    <w:rsid w:val="003A2B2F"/>
    <w:rsid w:val="003A2BAA"/>
    <w:rsid w:val="003A2C9A"/>
    <w:rsid w:val="003A2E9C"/>
    <w:rsid w:val="003A2F4C"/>
    <w:rsid w:val="003A2F7F"/>
    <w:rsid w:val="003A3068"/>
    <w:rsid w:val="003A30D2"/>
    <w:rsid w:val="003A33D9"/>
    <w:rsid w:val="003A3682"/>
    <w:rsid w:val="003A3802"/>
    <w:rsid w:val="003A3C37"/>
    <w:rsid w:val="003A3EE6"/>
    <w:rsid w:val="003A41EA"/>
    <w:rsid w:val="003A43B1"/>
    <w:rsid w:val="003A4581"/>
    <w:rsid w:val="003A49FC"/>
    <w:rsid w:val="003A4ECC"/>
    <w:rsid w:val="003A4F74"/>
    <w:rsid w:val="003A5027"/>
    <w:rsid w:val="003A517B"/>
    <w:rsid w:val="003A51B8"/>
    <w:rsid w:val="003A52DF"/>
    <w:rsid w:val="003A5542"/>
    <w:rsid w:val="003A558D"/>
    <w:rsid w:val="003A5B39"/>
    <w:rsid w:val="003A5CD5"/>
    <w:rsid w:val="003A5EE0"/>
    <w:rsid w:val="003A610C"/>
    <w:rsid w:val="003A61F2"/>
    <w:rsid w:val="003A62D9"/>
    <w:rsid w:val="003A645D"/>
    <w:rsid w:val="003A6472"/>
    <w:rsid w:val="003A64FA"/>
    <w:rsid w:val="003A6591"/>
    <w:rsid w:val="003A6626"/>
    <w:rsid w:val="003A66C1"/>
    <w:rsid w:val="003A6750"/>
    <w:rsid w:val="003A6D0F"/>
    <w:rsid w:val="003A6DFC"/>
    <w:rsid w:val="003A7044"/>
    <w:rsid w:val="003A7265"/>
    <w:rsid w:val="003A72BF"/>
    <w:rsid w:val="003A7544"/>
    <w:rsid w:val="003A75C6"/>
    <w:rsid w:val="003A7770"/>
    <w:rsid w:val="003A7841"/>
    <w:rsid w:val="003A7994"/>
    <w:rsid w:val="003A7BFF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88"/>
    <w:rsid w:val="003B04E3"/>
    <w:rsid w:val="003B0527"/>
    <w:rsid w:val="003B0568"/>
    <w:rsid w:val="003B0753"/>
    <w:rsid w:val="003B09D8"/>
    <w:rsid w:val="003B0B01"/>
    <w:rsid w:val="003B0B7D"/>
    <w:rsid w:val="003B0B96"/>
    <w:rsid w:val="003B0BC6"/>
    <w:rsid w:val="003B0CFB"/>
    <w:rsid w:val="003B0D44"/>
    <w:rsid w:val="003B0DA0"/>
    <w:rsid w:val="003B0DC3"/>
    <w:rsid w:val="003B0F34"/>
    <w:rsid w:val="003B0F52"/>
    <w:rsid w:val="003B11D0"/>
    <w:rsid w:val="003B142A"/>
    <w:rsid w:val="003B16FC"/>
    <w:rsid w:val="003B17BD"/>
    <w:rsid w:val="003B192A"/>
    <w:rsid w:val="003B19F9"/>
    <w:rsid w:val="003B1A8B"/>
    <w:rsid w:val="003B1C99"/>
    <w:rsid w:val="003B1CFF"/>
    <w:rsid w:val="003B1E53"/>
    <w:rsid w:val="003B1F17"/>
    <w:rsid w:val="003B1F29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3F8"/>
    <w:rsid w:val="003B3808"/>
    <w:rsid w:val="003B3A45"/>
    <w:rsid w:val="003B3AA3"/>
    <w:rsid w:val="003B3F91"/>
    <w:rsid w:val="003B427D"/>
    <w:rsid w:val="003B4424"/>
    <w:rsid w:val="003B4475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CF"/>
    <w:rsid w:val="003B5A88"/>
    <w:rsid w:val="003B5B10"/>
    <w:rsid w:val="003B5CA9"/>
    <w:rsid w:val="003B5E10"/>
    <w:rsid w:val="003B5F22"/>
    <w:rsid w:val="003B600C"/>
    <w:rsid w:val="003B6134"/>
    <w:rsid w:val="003B6402"/>
    <w:rsid w:val="003B6446"/>
    <w:rsid w:val="003B644E"/>
    <w:rsid w:val="003B6719"/>
    <w:rsid w:val="003B6752"/>
    <w:rsid w:val="003B67F7"/>
    <w:rsid w:val="003B6966"/>
    <w:rsid w:val="003B6B7D"/>
    <w:rsid w:val="003B6C14"/>
    <w:rsid w:val="003B6C53"/>
    <w:rsid w:val="003B6CAF"/>
    <w:rsid w:val="003B6D8E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CC9"/>
    <w:rsid w:val="003B7DAD"/>
    <w:rsid w:val="003B7EA5"/>
    <w:rsid w:val="003B7FEA"/>
    <w:rsid w:val="003C0034"/>
    <w:rsid w:val="003C0128"/>
    <w:rsid w:val="003C02D7"/>
    <w:rsid w:val="003C0492"/>
    <w:rsid w:val="003C058B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6C0"/>
    <w:rsid w:val="003C16FB"/>
    <w:rsid w:val="003C17AA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C3D"/>
    <w:rsid w:val="003C2DBD"/>
    <w:rsid w:val="003C2F81"/>
    <w:rsid w:val="003C301E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6E0"/>
    <w:rsid w:val="003C5797"/>
    <w:rsid w:val="003C5842"/>
    <w:rsid w:val="003C611D"/>
    <w:rsid w:val="003C6154"/>
    <w:rsid w:val="003C6178"/>
    <w:rsid w:val="003C630D"/>
    <w:rsid w:val="003C6509"/>
    <w:rsid w:val="003C65AF"/>
    <w:rsid w:val="003C69E5"/>
    <w:rsid w:val="003C6BD6"/>
    <w:rsid w:val="003C6CE8"/>
    <w:rsid w:val="003C6D25"/>
    <w:rsid w:val="003C6DFC"/>
    <w:rsid w:val="003C6F60"/>
    <w:rsid w:val="003C6FFC"/>
    <w:rsid w:val="003C7081"/>
    <w:rsid w:val="003C7270"/>
    <w:rsid w:val="003C7279"/>
    <w:rsid w:val="003C74DA"/>
    <w:rsid w:val="003C7567"/>
    <w:rsid w:val="003C76F6"/>
    <w:rsid w:val="003C79C4"/>
    <w:rsid w:val="003C7ACD"/>
    <w:rsid w:val="003D0072"/>
    <w:rsid w:val="003D00D2"/>
    <w:rsid w:val="003D01F8"/>
    <w:rsid w:val="003D03EB"/>
    <w:rsid w:val="003D0514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20C"/>
    <w:rsid w:val="003D161E"/>
    <w:rsid w:val="003D1649"/>
    <w:rsid w:val="003D167C"/>
    <w:rsid w:val="003D17BA"/>
    <w:rsid w:val="003D18C7"/>
    <w:rsid w:val="003D1B39"/>
    <w:rsid w:val="003D1BAF"/>
    <w:rsid w:val="003D1C50"/>
    <w:rsid w:val="003D2093"/>
    <w:rsid w:val="003D212D"/>
    <w:rsid w:val="003D21AD"/>
    <w:rsid w:val="003D229A"/>
    <w:rsid w:val="003D2B48"/>
    <w:rsid w:val="003D2D19"/>
    <w:rsid w:val="003D2E55"/>
    <w:rsid w:val="003D2F28"/>
    <w:rsid w:val="003D2F59"/>
    <w:rsid w:val="003D3150"/>
    <w:rsid w:val="003D31F4"/>
    <w:rsid w:val="003D3350"/>
    <w:rsid w:val="003D34E9"/>
    <w:rsid w:val="003D3580"/>
    <w:rsid w:val="003D39FD"/>
    <w:rsid w:val="003D3A71"/>
    <w:rsid w:val="003D3EEA"/>
    <w:rsid w:val="003D41F9"/>
    <w:rsid w:val="003D43E8"/>
    <w:rsid w:val="003D4414"/>
    <w:rsid w:val="003D44A8"/>
    <w:rsid w:val="003D48EC"/>
    <w:rsid w:val="003D48F0"/>
    <w:rsid w:val="003D4A28"/>
    <w:rsid w:val="003D4D1E"/>
    <w:rsid w:val="003D4D86"/>
    <w:rsid w:val="003D4E1F"/>
    <w:rsid w:val="003D4F11"/>
    <w:rsid w:val="003D503A"/>
    <w:rsid w:val="003D503B"/>
    <w:rsid w:val="003D50E5"/>
    <w:rsid w:val="003D5168"/>
    <w:rsid w:val="003D5271"/>
    <w:rsid w:val="003D53C9"/>
    <w:rsid w:val="003D5972"/>
    <w:rsid w:val="003D5A59"/>
    <w:rsid w:val="003D5A65"/>
    <w:rsid w:val="003D5B1A"/>
    <w:rsid w:val="003D5D3F"/>
    <w:rsid w:val="003D5FAE"/>
    <w:rsid w:val="003D6059"/>
    <w:rsid w:val="003D6377"/>
    <w:rsid w:val="003D685D"/>
    <w:rsid w:val="003D690D"/>
    <w:rsid w:val="003D6A3F"/>
    <w:rsid w:val="003D6AE7"/>
    <w:rsid w:val="003D6EF5"/>
    <w:rsid w:val="003D6FD0"/>
    <w:rsid w:val="003D74A8"/>
    <w:rsid w:val="003D7704"/>
    <w:rsid w:val="003D7909"/>
    <w:rsid w:val="003D7BC9"/>
    <w:rsid w:val="003D7D18"/>
    <w:rsid w:val="003E0251"/>
    <w:rsid w:val="003E0335"/>
    <w:rsid w:val="003E07AF"/>
    <w:rsid w:val="003E08A1"/>
    <w:rsid w:val="003E09A1"/>
    <w:rsid w:val="003E0C54"/>
    <w:rsid w:val="003E0E39"/>
    <w:rsid w:val="003E1060"/>
    <w:rsid w:val="003E128F"/>
    <w:rsid w:val="003E14C2"/>
    <w:rsid w:val="003E1A0B"/>
    <w:rsid w:val="003E1A78"/>
    <w:rsid w:val="003E1C92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4"/>
    <w:rsid w:val="003E2E7F"/>
    <w:rsid w:val="003E2EDB"/>
    <w:rsid w:val="003E34CA"/>
    <w:rsid w:val="003E35B2"/>
    <w:rsid w:val="003E3772"/>
    <w:rsid w:val="003E3798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41"/>
    <w:rsid w:val="003E5268"/>
    <w:rsid w:val="003E535E"/>
    <w:rsid w:val="003E53E0"/>
    <w:rsid w:val="003E54DF"/>
    <w:rsid w:val="003E558A"/>
    <w:rsid w:val="003E55AC"/>
    <w:rsid w:val="003E575F"/>
    <w:rsid w:val="003E589F"/>
    <w:rsid w:val="003E58B5"/>
    <w:rsid w:val="003E5A64"/>
    <w:rsid w:val="003E5A99"/>
    <w:rsid w:val="003E5B9C"/>
    <w:rsid w:val="003E5C0D"/>
    <w:rsid w:val="003E5CA8"/>
    <w:rsid w:val="003E5E9E"/>
    <w:rsid w:val="003E6086"/>
    <w:rsid w:val="003E614E"/>
    <w:rsid w:val="003E6226"/>
    <w:rsid w:val="003E6249"/>
    <w:rsid w:val="003E627D"/>
    <w:rsid w:val="003E6417"/>
    <w:rsid w:val="003E6764"/>
    <w:rsid w:val="003E6955"/>
    <w:rsid w:val="003E697F"/>
    <w:rsid w:val="003E69C0"/>
    <w:rsid w:val="003E69C9"/>
    <w:rsid w:val="003E69F5"/>
    <w:rsid w:val="003E6B45"/>
    <w:rsid w:val="003E6C8C"/>
    <w:rsid w:val="003E6DD4"/>
    <w:rsid w:val="003E6E25"/>
    <w:rsid w:val="003E71DA"/>
    <w:rsid w:val="003E7294"/>
    <w:rsid w:val="003E72AA"/>
    <w:rsid w:val="003E7386"/>
    <w:rsid w:val="003E7473"/>
    <w:rsid w:val="003E7505"/>
    <w:rsid w:val="003E75AE"/>
    <w:rsid w:val="003E7602"/>
    <w:rsid w:val="003E775D"/>
    <w:rsid w:val="003E77DE"/>
    <w:rsid w:val="003E782A"/>
    <w:rsid w:val="003E78A5"/>
    <w:rsid w:val="003E7AEA"/>
    <w:rsid w:val="003E7DC9"/>
    <w:rsid w:val="003F0016"/>
    <w:rsid w:val="003F0181"/>
    <w:rsid w:val="003F01C7"/>
    <w:rsid w:val="003F0386"/>
    <w:rsid w:val="003F04A9"/>
    <w:rsid w:val="003F052E"/>
    <w:rsid w:val="003F055C"/>
    <w:rsid w:val="003F06C8"/>
    <w:rsid w:val="003F0790"/>
    <w:rsid w:val="003F0A0E"/>
    <w:rsid w:val="003F0A8F"/>
    <w:rsid w:val="003F0ACA"/>
    <w:rsid w:val="003F0DBE"/>
    <w:rsid w:val="003F0E71"/>
    <w:rsid w:val="003F0ED6"/>
    <w:rsid w:val="003F0FD7"/>
    <w:rsid w:val="003F0FE1"/>
    <w:rsid w:val="003F1319"/>
    <w:rsid w:val="003F1322"/>
    <w:rsid w:val="003F133B"/>
    <w:rsid w:val="003F14CB"/>
    <w:rsid w:val="003F1713"/>
    <w:rsid w:val="003F1A2A"/>
    <w:rsid w:val="003F1F46"/>
    <w:rsid w:val="003F1F94"/>
    <w:rsid w:val="003F253B"/>
    <w:rsid w:val="003F2604"/>
    <w:rsid w:val="003F260B"/>
    <w:rsid w:val="003F2932"/>
    <w:rsid w:val="003F29EB"/>
    <w:rsid w:val="003F2A86"/>
    <w:rsid w:val="003F2C55"/>
    <w:rsid w:val="003F2C56"/>
    <w:rsid w:val="003F2CFE"/>
    <w:rsid w:val="003F2EC6"/>
    <w:rsid w:val="003F2FDB"/>
    <w:rsid w:val="003F3043"/>
    <w:rsid w:val="003F30AC"/>
    <w:rsid w:val="003F319D"/>
    <w:rsid w:val="003F3205"/>
    <w:rsid w:val="003F3321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A77"/>
    <w:rsid w:val="003F4B2E"/>
    <w:rsid w:val="003F4C50"/>
    <w:rsid w:val="003F4D90"/>
    <w:rsid w:val="003F4E96"/>
    <w:rsid w:val="003F4EE6"/>
    <w:rsid w:val="003F4F48"/>
    <w:rsid w:val="003F550F"/>
    <w:rsid w:val="003F558C"/>
    <w:rsid w:val="003F5708"/>
    <w:rsid w:val="003F5960"/>
    <w:rsid w:val="003F6073"/>
    <w:rsid w:val="003F62EB"/>
    <w:rsid w:val="003F65E8"/>
    <w:rsid w:val="003F66C1"/>
    <w:rsid w:val="003F68FA"/>
    <w:rsid w:val="003F6955"/>
    <w:rsid w:val="003F69C9"/>
    <w:rsid w:val="003F6B4C"/>
    <w:rsid w:val="003F6B77"/>
    <w:rsid w:val="003F6D92"/>
    <w:rsid w:val="003F6F7A"/>
    <w:rsid w:val="003F6F81"/>
    <w:rsid w:val="003F72B1"/>
    <w:rsid w:val="003F734C"/>
    <w:rsid w:val="003F7639"/>
    <w:rsid w:val="003F79AB"/>
    <w:rsid w:val="003F7A19"/>
    <w:rsid w:val="003F7A77"/>
    <w:rsid w:val="003F7CFA"/>
    <w:rsid w:val="003F7D2D"/>
    <w:rsid w:val="003F7E6C"/>
    <w:rsid w:val="003F7F4B"/>
    <w:rsid w:val="0040009F"/>
    <w:rsid w:val="0040022F"/>
    <w:rsid w:val="004008E7"/>
    <w:rsid w:val="004009A0"/>
    <w:rsid w:val="00400AFE"/>
    <w:rsid w:val="00400B76"/>
    <w:rsid w:val="00401063"/>
    <w:rsid w:val="0040139E"/>
    <w:rsid w:val="004015C7"/>
    <w:rsid w:val="00401753"/>
    <w:rsid w:val="004018DA"/>
    <w:rsid w:val="00401B30"/>
    <w:rsid w:val="00402250"/>
    <w:rsid w:val="0040267A"/>
    <w:rsid w:val="0040275C"/>
    <w:rsid w:val="004027E7"/>
    <w:rsid w:val="00402817"/>
    <w:rsid w:val="00402D07"/>
    <w:rsid w:val="00403158"/>
    <w:rsid w:val="0040325D"/>
    <w:rsid w:val="00403465"/>
    <w:rsid w:val="00403559"/>
    <w:rsid w:val="00403839"/>
    <w:rsid w:val="00403889"/>
    <w:rsid w:val="00403947"/>
    <w:rsid w:val="0040397B"/>
    <w:rsid w:val="00403F83"/>
    <w:rsid w:val="00404004"/>
    <w:rsid w:val="00404065"/>
    <w:rsid w:val="004040B9"/>
    <w:rsid w:val="004040C9"/>
    <w:rsid w:val="00404128"/>
    <w:rsid w:val="00404167"/>
    <w:rsid w:val="004042FC"/>
    <w:rsid w:val="0040434E"/>
    <w:rsid w:val="004043EB"/>
    <w:rsid w:val="00404549"/>
    <w:rsid w:val="0040486E"/>
    <w:rsid w:val="00404C43"/>
    <w:rsid w:val="00404D72"/>
    <w:rsid w:val="004052A8"/>
    <w:rsid w:val="00405513"/>
    <w:rsid w:val="00405994"/>
    <w:rsid w:val="004059B8"/>
    <w:rsid w:val="004059D4"/>
    <w:rsid w:val="00405D7A"/>
    <w:rsid w:val="00405EDA"/>
    <w:rsid w:val="004061DA"/>
    <w:rsid w:val="004063A5"/>
    <w:rsid w:val="004066D4"/>
    <w:rsid w:val="0040671A"/>
    <w:rsid w:val="00406806"/>
    <w:rsid w:val="0040693A"/>
    <w:rsid w:val="00406C05"/>
    <w:rsid w:val="00406C12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B2C"/>
    <w:rsid w:val="00410CEC"/>
    <w:rsid w:val="0041102D"/>
    <w:rsid w:val="004110B4"/>
    <w:rsid w:val="004110CD"/>
    <w:rsid w:val="00411506"/>
    <w:rsid w:val="00411594"/>
    <w:rsid w:val="00411661"/>
    <w:rsid w:val="00411932"/>
    <w:rsid w:val="004119C4"/>
    <w:rsid w:val="00411ABA"/>
    <w:rsid w:val="00411B1D"/>
    <w:rsid w:val="00411C41"/>
    <w:rsid w:val="00411EC0"/>
    <w:rsid w:val="00411F54"/>
    <w:rsid w:val="00412035"/>
    <w:rsid w:val="00412046"/>
    <w:rsid w:val="00412274"/>
    <w:rsid w:val="004124D5"/>
    <w:rsid w:val="004124E7"/>
    <w:rsid w:val="0041267E"/>
    <w:rsid w:val="00412B18"/>
    <w:rsid w:val="00412E6D"/>
    <w:rsid w:val="00412E92"/>
    <w:rsid w:val="00413098"/>
    <w:rsid w:val="004134CD"/>
    <w:rsid w:val="00413A15"/>
    <w:rsid w:val="00413C6B"/>
    <w:rsid w:val="00413CB5"/>
    <w:rsid w:val="004140BE"/>
    <w:rsid w:val="0041425C"/>
    <w:rsid w:val="004146BA"/>
    <w:rsid w:val="00414B30"/>
    <w:rsid w:val="00414F10"/>
    <w:rsid w:val="00414F42"/>
    <w:rsid w:val="00415122"/>
    <w:rsid w:val="0041513D"/>
    <w:rsid w:val="0041526F"/>
    <w:rsid w:val="004152FA"/>
    <w:rsid w:val="00415356"/>
    <w:rsid w:val="004153C4"/>
    <w:rsid w:val="0041556C"/>
    <w:rsid w:val="004159D7"/>
    <w:rsid w:val="00415CB6"/>
    <w:rsid w:val="00415D98"/>
    <w:rsid w:val="00415E85"/>
    <w:rsid w:val="0041626A"/>
    <w:rsid w:val="0041668B"/>
    <w:rsid w:val="00416890"/>
    <w:rsid w:val="00416D16"/>
    <w:rsid w:val="00416EF7"/>
    <w:rsid w:val="00417411"/>
    <w:rsid w:val="0041742F"/>
    <w:rsid w:val="00420484"/>
    <w:rsid w:val="0042079D"/>
    <w:rsid w:val="00420873"/>
    <w:rsid w:val="00420B47"/>
    <w:rsid w:val="00420D4D"/>
    <w:rsid w:val="00420F24"/>
    <w:rsid w:val="0042124F"/>
    <w:rsid w:val="00421387"/>
    <w:rsid w:val="0042167F"/>
    <w:rsid w:val="00421720"/>
    <w:rsid w:val="00421BFB"/>
    <w:rsid w:val="00421C12"/>
    <w:rsid w:val="00421C1F"/>
    <w:rsid w:val="00421C3F"/>
    <w:rsid w:val="00421DEC"/>
    <w:rsid w:val="00421E2B"/>
    <w:rsid w:val="00421F22"/>
    <w:rsid w:val="004226D9"/>
    <w:rsid w:val="004227A6"/>
    <w:rsid w:val="004228B0"/>
    <w:rsid w:val="00422AC9"/>
    <w:rsid w:val="00422C18"/>
    <w:rsid w:val="00422C79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1E1"/>
    <w:rsid w:val="00424207"/>
    <w:rsid w:val="004245E5"/>
    <w:rsid w:val="004247D9"/>
    <w:rsid w:val="004249F8"/>
    <w:rsid w:val="00424C79"/>
    <w:rsid w:val="00424CE5"/>
    <w:rsid w:val="00424CE9"/>
    <w:rsid w:val="00424EE6"/>
    <w:rsid w:val="00424F8D"/>
    <w:rsid w:val="0042516D"/>
    <w:rsid w:val="0042520A"/>
    <w:rsid w:val="00425549"/>
    <w:rsid w:val="00425645"/>
    <w:rsid w:val="004256C1"/>
    <w:rsid w:val="00425897"/>
    <w:rsid w:val="00425963"/>
    <w:rsid w:val="004259C7"/>
    <w:rsid w:val="00425A56"/>
    <w:rsid w:val="00425AEC"/>
    <w:rsid w:val="00425B5A"/>
    <w:rsid w:val="00425D16"/>
    <w:rsid w:val="00425FDB"/>
    <w:rsid w:val="00426107"/>
    <w:rsid w:val="00426414"/>
    <w:rsid w:val="00426428"/>
    <w:rsid w:val="00426468"/>
    <w:rsid w:val="004264EA"/>
    <w:rsid w:val="00426770"/>
    <w:rsid w:val="0042684A"/>
    <w:rsid w:val="0042699C"/>
    <w:rsid w:val="00426B90"/>
    <w:rsid w:val="00426CE9"/>
    <w:rsid w:val="00426D08"/>
    <w:rsid w:val="00426DD0"/>
    <w:rsid w:val="00426E0A"/>
    <w:rsid w:val="00426E73"/>
    <w:rsid w:val="0042701C"/>
    <w:rsid w:val="00427035"/>
    <w:rsid w:val="0042707C"/>
    <w:rsid w:val="00427398"/>
    <w:rsid w:val="004273BB"/>
    <w:rsid w:val="00427442"/>
    <w:rsid w:val="00427486"/>
    <w:rsid w:val="0042769C"/>
    <w:rsid w:val="00427806"/>
    <w:rsid w:val="00427896"/>
    <w:rsid w:val="004278D2"/>
    <w:rsid w:val="004279FC"/>
    <w:rsid w:val="00427C10"/>
    <w:rsid w:val="00427CEA"/>
    <w:rsid w:val="00427D29"/>
    <w:rsid w:val="00427D57"/>
    <w:rsid w:val="00427D89"/>
    <w:rsid w:val="00427F85"/>
    <w:rsid w:val="00427FA5"/>
    <w:rsid w:val="00430000"/>
    <w:rsid w:val="00430259"/>
    <w:rsid w:val="00430356"/>
    <w:rsid w:val="0043055F"/>
    <w:rsid w:val="00430840"/>
    <w:rsid w:val="0043090E"/>
    <w:rsid w:val="00430BCC"/>
    <w:rsid w:val="00430BD6"/>
    <w:rsid w:val="00430C81"/>
    <w:rsid w:val="00430F5D"/>
    <w:rsid w:val="0043102C"/>
    <w:rsid w:val="00431211"/>
    <w:rsid w:val="00431304"/>
    <w:rsid w:val="00431325"/>
    <w:rsid w:val="004313C0"/>
    <w:rsid w:val="004318A2"/>
    <w:rsid w:val="00431954"/>
    <w:rsid w:val="004319F7"/>
    <w:rsid w:val="00431A6C"/>
    <w:rsid w:val="00431AED"/>
    <w:rsid w:val="00431BA8"/>
    <w:rsid w:val="00431F50"/>
    <w:rsid w:val="00431F96"/>
    <w:rsid w:val="00432057"/>
    <w:rsid w:val="0043230D"/>
    <w:rsid w:val="004324F5"/>
    <w:rsid w:val="0043256B"/>
    <w:rsid w:val="004327C9"/>
    <w:rsid w:val="004327DB"/>
    <w:rsid w:val="00432839"/>
    <w:rsid w:val="00432AC9"/>
    <w:rsid w:val="00432B0F"/>
    <w:rsid w:val="00432C7B"/>
    <w:rsid w:val="00432C9B"/>
    <w:rsid w:val="00432CC2"/>
    <w:rsid w:val="00432FC4"/>
    <w:rsid w:val="004330BA"/>
    <w:rsid w:val="004330E7"/>
    <w:rsid w:val="0043319B"/>
    <w:rsid w:val="0043322A"/>
    <w:rsid w:val="0043340B"/>
    <w:rsid w:val="00433423"/>
    <w:rsid w:val="00433668"/>
    <w:rsid w:val="004337F6"/>
    <w:rsid w:val="0043380D"/>
    <w:rsid w:val="00433941"/>
    <w:rsid w:val="004339E7"/>
    <w:rsid w:val="00433E19"/>
    <w:rsid w:val="004342E5"/>
    <w:rsid w:val="00434386"/>
    <w:rsid w:val="004344C7"/>
    <w:rsid w:val="0043455C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5C"/>
    <w:rsid w:val="004355E2"/>
    <w:rsid w:val="00435A08"/>
    <w:rsid w:val="00435AB2"/>
    <w:rsid w:val="00435E1B"/>
    <w:rsid w:val="0043627E"/>
    <w:rsid w:val="00436467"/>
    <w:rsid w:val="00436B00"/>
    <w:rsid w:val="00436CD3"/>
    <w:rsid w:val="00436CED"/>
    <w:rsid w:val="00436E06"/>
    <w:rsid w:val="0043709E"/>
    <w:rsid w:val="004370E4"/>
    <w:rsid w:val="004371A5"/>
    <w:rsid w:val="0043732E"/>
    <w:rsid w:val="004373C0"/>
    <w:rsid w:val="004373D1"/>
    <w:rsid w:val="00437568"/>
    <w:rsid w:val="0043756B"/>
    <w:rsid w:val="004376F5"/>
    <w:rsid w:val="0043796F"/>
    <w:rsid w:val="004379A0"/>
    <w:rsid w:val="004379E9"/>
    <w:rsid w:val="00437A1E"/>
    <w:rsid w:val="00437A74"/>
    <w:rsid w:val="00437D17"/>
    <w:rsid w:val="00437D3E"/>
    <w:rsid w:val="00440426"/>
    <w:rsid w:val="0044065B"/>
    <w:rsid w:val="00440864"/>
    <w:rsid w:val="004409CD"/>
    <w:rsid w:val="00440A87"/>
    <w:rsid w:val="00440ADA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2B0"/>
    <w:rsid w:val="0044234D"/>
    <w:rsid w:val="004423E5"/>
    <w:rsid w:val="00442AB6"/>
    <w:rsid w:val="00442E14"/>
    <w:rsid w:val="0044302D"/>
    <w:rsid w:val="004432FF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8CC"/>
    <w:rsid w:val="00444D6B"/>
    <w:rsid w:val="00445272"/>
    <w:rsid w:val="00445337"/>
    <w:rsid w:val="00445430"/>
    <w:rsid w:val="00445602"/>
    <w:rsid w:val="0044581A"/>
    <w:rsid w:val="00445A01"/>
    <w:rsid w:val="00445A3E"/>
    <w:rsid w:val="00445B4C"/>
    <w:rsid w:val="00445BC5"/>
    <w:rsid w:val="00445D0C"/>
    <w:rsid w:val="00445E7E"/>
    <w:rsid w:val="00446165"/>
    <w:rsid w:val="0044641B"/>
    <w:rsid w:val="0044641C"/>
    <w:rsid w:val="0044672A"/>
    <w:rsid w:val="004467F1"/>
    <w:rsid w:val="004468B6"/>
    <w:rsid w:val="00446BDB"/>
    <w:rsid w:val="00446D56"/>
    <w:rsid w:val="00446E19"/>
    <w:rsid w:val="00446FF5"/>
    <w:rsid w:val="00447051"/>
    <w:rsid w:val="004470E2"/>
    <w:rsid w:val="00447251"/>
    <w:rsid w:val="0044730B"/>
    <w:rsid w:val="00447388"/>
    <w:rsid w:val="0044747B"/>
    <w:rsid w:val="004474AA"/>
    <w:rsid w:val="004479B7"/>
    <w:rsid w:val="00447C5A"/>
    <w:rsid w:val="00447E08"/>
    <w:rsid w:val="00450261"/>
    <w:rsid w:val="00450379"/>
    <w:rsid w:val="0045042D"/>
    <w:rsid w:val="004505C4"/>
    <w:rsid w:val="00450616"/>
    <w:rsid w:val="004509BE"/>
    <w:rsid w:val="00450EBC"/>
    <w:rsid w:val="004511A8"/>
    <w:rsid w:val="004512CC"/>
    <w:rsid w:val="004512CF"/>
    <w:rsid w:val="004514AA"/>
    <w:rsid w:val="00451582"/>
    <w:rsid w:val="004515BF"/>
    <w:rsid w:val="004515CB"/>
    <w:rsid w:val="00451805"/>
    <w:rsid w:val="00451CEC"/>
    <w:rsid w:val="00451E31"/>
    <w:rsid w:val="00451E8F"/>
    <w:rsid w:val="00452261"/>
    <w:rsid w:val="004522F9"/>
    <w:rsid w:val="00452362"/>
    <w:rsid w:val="004526BF"/>
    <w:rsid w:val="004529F7"/>
    <w:rsid w:val="00452BFA"/>
    <w:rsid w:val="00452C56"/>
    <w:rsid w:val="00452D15"/>
    <w:rsid w:val="00452E19"/>
    <w:rsid w:val="00452E59"/>
    <w:rsid w:val="00452FB4"/>
    <w:rsid w:val="00453020"/>
    <w:rsid w:val="0045304D"/>
    <w:rsid w:val="00453131"/>
    <w:rsid w:val="00453792"/>
    <w:rsid w:val="00453A7D"/>
    <w:rsid w:val="00453CD7"/>
    <w:rsid w:val="00453D15"/>
    <w:rsid w:val="00453D88"/>
    <w:rsid w:val="00453F19"/>
    <w:rsid w:val="00453F89"/>
    <w:rsid w:val="00453FD2"/>
    <w:rsid w:val="00454107"/>
    <w:rsid w:val="00454300"/>
    <w:rsid w:val="00454458"/>
    <w:rsid w:val="00454689"/>
    <w:rsid w:val="00454847"/>
    <w:rsid w:val="0045485B"/>
    <w:rsid w:val="00454A63"/>
    <w:rsid w:val="00454A74"/>
    <w:rsid w:val="00454A75"/>
    <w:rsid w:val="004550D3"/>
    <w:rsid w:val="004551B8"/>
    <w:rsid w:val="004551DF"/>
    <w:rsid w:val="004557EA"/>
    <w:rsid w:val="004558CA"/>
    <w:rsid w:val="004559AC"/>
    <w:rsid w:val="00455A40"/>
    <w:rsid w:val="00455AE3"/>
    <w:rsid w:val="00455C33"/>
    <w:rsid w:val="004562A2"/>
    <w:rsid w:val="004562B1"/>
    <w:rsid w:val="00456422"/>
    <w:rsid w:val="0045653F"/>
    <w:rsid w:val="004566BA"/>
    <w:rsid w:val="00456875"/>
    <w:rsid w:val="0045688A"/>
    <w:rsid w:val="004569AB"/>
    <w:rsid w:val="004569ED"/>
    <w:rsid w:val="00456F57"/>
    <w:rsid w:val="0045702A"/>
    <w:rsid w:val="00457586"/>
    <w:rsid w:val="004577CB"/>
    <w:rsid w:val="00457A51"/>
    <w:rsid w:val="00457BBC"/>
    <w:rsid w:val="00457E1C"/>
    <w:rsid w:val="00457ECC"/>
    <w:rsid w:val="00457FFB"/>
    <w:rsid w:val="00460049"/>
    <w:rsid w:val="004604EC"/>
    <w:rsid w:val="004604EE"/>
    <w:rsid w:val="0046054B"/>
    <w:rsid w:val="00460841"/>
    <w:rsid w:val="004608EA"/>
    <w:rsid w:val="00460A11"/>
    <w:rsid w:val="00460A72"/>
    <w:rsid w:val="00460ACC"/>
    <w:rsid w:val="00460B7E"/>
    <w:rsid w:val="00460F16"/>
    <w:rsid w:val="004610A8"/>
    <w:rsid w:val="00461218"/>
    <w:rsid w:val="00461743"/>
    <w:rsid w:val="00461799"/>
    <w:rsid w:val="004619A3"/>
    <w:rsid w:val="004619D2"/>
    <w:rsid w:val="00461CCB"/>
    <w:rsid w:val="00461D59"/>
    <w:rsid w:val="00461D9B"/>
    <w:rsid w:val="0046218E"/>
    <w:rsid w:val="0046221B"/>
    <w:rsid w:val="00462472"/>
    <w:rsid w:val="00462650"/>
    <w:rsid w:val="0046296D"/>
    <w:rsid w:val="004629C9"/>
    <w:rsid w:val="00462A98"/>
    <w:rsid w:val="00462B09"/>
    <w:rsid w:val="00462D70"/>
    <w:rsid w:val="00462E13"/>
    <w:rsid w:val="00462E8E"/>
    <w:rsid w:val="00462F90"/>
    <w:rsid w:val="00463038"/>
    <w:rsid w:val="004630F7"/>
    <w:rsid w:val="00463209"/>
    <w:rsid w:val="00463335"/>
    <w:rsid w:val="004633CB"/>
    <w:rsid w:val="00463546"/>
    <w:rsid w:val="0046362A"/>
    <w:rsid w:val="00463670"/>
    <w:rsid w:val="00463684"/>
    <w:rsid w:val="00463A33"/>
    <w:rsid w:val="00463B22"/>
    <w:rsid w:val="00463D7C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6FC"/>
    <w:rsid w:val="0046592E"/>
    <w:rsid w:val="004659C9"/>
    <w:rsid w:val="00465A6E"/>
    <w:rsid w:val="00465B97"/>
    <w:rsid w:val="00465BC6"/>
    <w:rsid w:val="00465CE1"/>
    <w:rsid w:val="00465EAC"/>
    <w:rsid w:val="00465F17"/>
    <w:rsid w:val="00465FF6"/>
    <w:rsid w:val="00466048"/>
    <w:rsid w:val="0046617E"/>
    <w:rsid w:val="004661E0"/>
    <w:rsid w:val="004662C0"/>
    <w:rsid w:val="0046630F"/>
    <w:rsid w:val="004663A4"/>
    <w:rsid w:val="004663C1"/>
    <w:rsid w:val="0046693B"/>
    <w:rsid w:val="00466A29"/>
    <w:rsid w:val="00466D9D"/>
    <w:rsid w:val="0046700D"/>
    <w:rsid w:val="0046701C"/>
    <w:rsid w:val="00467029"/>
    <w:rsid w:val="004673E6"/>
    <w:rsid w:val="00467461"/>
    <w:rsid w:val="004674C1"/>
    <w:rsid w:val="004674D7"/>
    <w:rsid w:val="00467505"/>
    <w:rsid w:val="004676A6"/>
    <w:rsid w:val="0046779E"/>
    <w:rsid w:val="00467931"/>
    <w:rsid w:val="0046793A"/>
    <w:rsid w:val="0046797C"/>
    <w:rsid w:val="00467AB7"/>
    <w:rsid w:val="00467C47"/>
    <w:rsid w:val="004700A1"/>
    <w:rsid w:val="004701A5"/>
    <w:rsid w:val="00470391"/>
    <w:rsid w:val="004703DD"/>
    <w:rsid w:val="00470470"/>
    <w:rsid w:val="00470499"/>
    <w:rsid w:val="004704A1"/>
    <w:rsid w:val="00470585"/>
    <w:rsid w:val="0047062A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2EA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64E"/>
    <w:rsid w:val="004736E5"/>
    <w:rsid w:val="004737CC"/>
    <w:rsid w:val="00473ACF"/>
    <w:rsid w:val="00473BF2"/>
    <w:rsid w:val="00473BF4"/>
    <w:rsid w:val="00473C08"/>
    <w:rsid w:val="00473EF9"/>
    <w:rsid w:val="00474069"/>
    <w:rsid w:val="0047477B"/>
    <w:rsid w:val="00474881"/>
    <w:rsid w:val="00474946"/>
    <w:rsid w:val="004749F9"/>
    <w:rsid w:val="00474A21"/>
    <w:rsid w:val="00474A67"/>
    <w:rsid w:val="00474AFB"/>
    <w:rsid w:val="00474B5F"/>
    <w:rsid w:val="00474B89"/>
    <w:rsid w:val="00474D08"/>
    <w:rsid w:val="00474F67"/>
    <w:rsid w:val="00474F98"/>
    <w:rsid w:val="004752A5"/>
    <w:rsid w:val="00475361"/>
    <w:rsid w:val="004755FB"/>
    <w:rsid w:val="0047570C"/>
    <w:rsid w:val="00475827"/>
    <w:rsid w:val="004759BD"/>
    <w:rsid w:val="00475A20"/>
    <w:rsid w:val="00475A4A"/>
    <w:rsid w:val="00475B27"/>
    <w:rsid w:val="00475D46"/>
    <w:rsid w:val="00475DC4"/>
    <w:rsid w:val="00475EA1"/>
    <w:rsid w:val="004760D0"/>
    <w:rsid w:val="0047615A"/>
    <w:rsid w:val="00476261"/>
    <w:rsid w:val="00476423"/>
    <w:rsid w:val="00476A60"/>
    <w:rsid w:val="00476D31"/>
    <w:rsid w:val="00476DE9"/>
    <w:rsid w:val="00476E03"/>
    <w:rsid w:val="00476E1C"/>
    <w:rsid w:val="00476FD5"/>
    <w:rsid w:val="00477092"/>
    <w:rsid w:val="00477302"/>
    <w:rsid w:val="004773DC"/>
    <w:rsid w:val="00477C6E"/>
    <w:rsid w:val="00477E9C"/>
    <w:rsid w:val="00480054"/>
    <w:rsid w:val="00480258"/>
    <w:rsid w:val="0048045D"/>
    <w:rsid w:val="0048059A"/>
    <w:rsid w:val="00480725"/>
    <w:rsid w:val="004807AA"/>
    <w:rsid w:val="00480839"/>
    <w:rsid w:val="00480890"/>
    <w:rsid w:val="00480AE1"/>
    <w:rsid w:val="00480BFB"/>
    <w:rsid w:val="00480C37"/>
    <w:rsid w:val="00480CB1"/>
    <w:rsid w:val="00480EF5"/>
    <w:rsid w:val="00480F0D"/>
    <w:rsid w:val="00480F3A"/>
    <w:rsid w:val="00480FE2"/>
    <w:rsid w:val="004810BB"/>
    <w:rsid w:val="00481274"/>
    <w:rsid w:val="00481375"/>
    <w:rsid w:val="004818D5"/>
    <w:rsid w:val="004819E7"/>
    <w:rsid w:val="004819F3"/>
    <w:rsid w:val="00481D21"/>
    <w:rsid w:val="00481D22"/>
    <w:rsid w:val="00481E94"/>
    <w:rsid w:val="00481F89"/>
    <w:rsid w:val="004822C7"/>
    <w:rsid w:val="0048252C"/>
    <w:rsid w:val="004825C5"/>
    <w:rsid w:val="00482A0A"/>
    <w:rsid w:val="00482C17"/>
    <w:rsid w:val="00482D18"/>
    <w:rsid w:val="00482F5F"/>
    <w:rsid w:val="00482F86"/>
    <w:rsid w:val="00483240"/>
    <w:rsid w:val="0048353F"/>
    <w:rsid w:val="0048356D"/>
    <w:rsid w:val="004835D7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18"/>
    <w:rsid w:val="004843E4"/>
    <w:rsid w:val="0048442F"/>
    <w:rsid w:val="0048470D"/>
    <w:rsid w:val="00484788"/>
    <w:rsid w:val="00484A02"/>
    <w:rsid w:val="00484BA0"/>
    <w:rsid w:val="00484BBF"/>
    <w:rsid w:val="00484C0F"/>
    <w:rsid w:val="00484C8B"/>
    <w:rsid w:val="0048516F"/>
    <w:rsid w:val="004855C9"/>
    <w:rsid w:val="0048568C"/>
    <w:rsid w:val="004858F0"/>
    <w:rsid w:val="00485C4A"/>
    <w:rsid w:val="00485D91"/>
    <w:rsid w:val="0048610C"/>
    <w:rsid w:val="00486747"/>
    <w:rsid w:val="004867F8"/>
    <w:rsid w:val="0048691C"/>
    <w:rsid w:val="00486CEF"/>
    <w:rsid w:val="004870D9"/>
    <w:rsid w:val="004871A0"/>
    <w:rsid w:val="0048752D"/>
    <w:rsid w:val="0048779E"/>
    <w:rsid w:val="00487A83"/>
    <w:rsid w:val="00487ABC"/>
    <w:rsid w:val="00487D77"/>
    <w:rsid w:val="00487F3C"/>
    <w:rsid w:val="00487FB7"/>
    <w:rsid w:val="004900D0"/>
    <w:rsid w:val="00490909"/>
    <w:rsid w:val="00490C6A"/>
    <w:rsid w:val="00491045"/>
    <w:rsid w:val="00491276"/>
    <w:rsid w:val="004912BF"/>
    <w:rsid w:val="0049138B"/>
    <w:rsid w:val="004913A4"/>
    <w:rsid w:val="00491824"/>
    <w:rsid w:val="004918A2"/>
    <w:rsid w:val="004918BC"/>
    <w:rsid w:val="00491B82"/>
    <w:rsid w:val="00491BE1"/>
    <w:rsid w:val="00491CD5"/>
    <w:rsid w:val="00491CEF"/>
    <w:rsid w:val="0049217A"/>
    <w:rsid w:val="00492280"/>
    <w:rsid w:val="004923FD"/>
    <w:rsid w:val="0049297B"/>
    <w:rsid w:val="00492B85"/>
    <w:rsid w:val="00492C06"/>
    <w:rsid w:val="00492C5B"/>
    <w:rsid w:val="00492E3A"/>
    <w:rsid w:val="004930FF"/>
    <w:rsid w:val="004931EA"/>
    <w:rsid w:val="004932AC"/>
    <w:rsid w:val="004933CD"/>
    <w:rsid w:val="00493521"/>
    <w:rsid w:val="00493626"/>
    <w:rsid w:val="004936DB"/>
    <w:rsid w:val="00493707"/>
    <w:rsid w:val="00493796"/>
    <w:rsid w:val="00493AA4"/>
    <w:rsid w:val="00493B4F"/>
    <w:rsid w:val="00493D22"/>
    <w:rsid w:val="00493D68"/>
    <w:rsid w:val="00493DD8"/>
    <w:rsid w:val="00493E2C"/>
    <w:rsid w:val="0049411A"/>
    <w:rsid w:val="00494505"/>
    <w:rsid w:val="00494C88"/>
    <w:rsid w:val="00494D81"/>
    <w:rsid w:val="00494E68"/>
    <w:rsid w:val="00494FA3"/>
    <w:rsid w:val="004951B6"/>
    <w:rsid w:val="00495280"/>
    <w:rsid w:val="004952A6"/>
    <w:rsid w:val="004953C2"/>
    <w:rsid w:val="004954D9"/>
    <w:rsid w:val="00495519"/>
    <w:rsid w:val="004955CE"/>
    <w:rsid w:val="00495625"/>
    <w:rsid w:val="0049583B"/>
    <w:rsid w:val="004958B3"/>
    <w:rsid w:val="0049598F"/>
    <w:rsid w:val="00495A7E"/>
    <w:rsid w:val="00495B19"/>
    <w:rsid w:val="00495C61"/>
    <w:rsid w:val="00495E20"/>
    <w:rsid w:val="00495F5B"/>
    <w:rsid w:val="00496068"/>
    <w:rsid w:val="0049629B"/>
    <w:rsid w:val="004963B9"/>
    <w:rsid w:val="00496433"/>
    <w:rsid w:val="004968A2"/>
    <w:rsid w:val="00496C7A"/>
    <w:rsid w:val="004971C2"/>
    <w:rsid w:val="0049736C"/>
    <w:rsid w:val="004973B7"/>
    <w:rsid w:val="004975F5"/>
    <w:rsid w:val="00497721"/>
    <w:rsid w:val="00497A7D"/>
    <w:rsid w:val="00497A97"/>
    <w:rsid w:val="00497BD5"/>
    <w:rsid w:val="00497BDC"/>
    <w:rsid w:val="00497DD4"/>
    <w:rsid w:val="00497DF4"/>
    <w:rsid w:val="00497EF1"/>
    <w:rsid w:val="00497F23"/>
    <w:rsid w:val="004A0019"/>
    <w:rsid w:val="004A0021"/>
    <w:rsid w:val="004A0054"/>
    <w:rsid w:val="004A01EB"/>
    <w:rsid w:val="004A0274"/>
    <w:rsid w:val="004A02AC"/>
    <w:rsid w:val="004A0413"/>
    <w:rsid w:val="004A0419"/>
    <w:rsid w:val="004A0513"/>
    <w:rsid w:val="004A05C9"/>
    <w:rsid w:val="004A0B5A"/>
    <w:rsid w:val="004A0EB9"/>
    <w:rsid w:val="004A1066"/>
    <w:rsid w:val="004A12FC"/>
    <w:rsid w:val="004A1333"/>
    <w:rsid w:val="004A1340"/>
    <w:rsid w:val="004A139A"/>
    <w:rsid w:val="004A13CC"/>
    <w:rsid w:val="004A14A8"/>
    <w:rsid w:val="004A161F"/>
    <w:rsid w:val="004A168D"/>
    <w:rsid w:val="004A18BC"/>
    <w:rsid w:val="004A1A4B"/>
    <w:rsid w:val="004A1B60"/>
    <w:rsid w:val="004A1BB9"/>
    <w:rsid w:val="004A1BE1"/>
    <w:rsid w:val="004A203A"/>
    <w:rsid w:val="004A205A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12B"/>
    <w:rsid w:val="004A32B5"/>
    <w:rsid w:val="004A338D"/>
    <w:rsid w:val="004A3432"/>
    <w:rsid w:val="004A3595"/>
    <w:rsid w:val="004A35B9"/>
    <w:rsid w:val="004A35FE"/>
    <w:rsid w:val="004A3895"/>
    <w:rsid w:val="004A3AEB"/>
    <w:rsid w:val="004A3AF3"/>
    <w:rsid w:val="004A3CBB"/>
    <w:rsid w:val="004A42AB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DE"/>
    <w:rsid w:val="004A5E01"/>
    <w:rsid w:val="004A6024"/>
    <w:rsid w:val="004A606E"/>
    <w:rsid w:val="004A6444"/>
    <w:rsid w:val="004A64E8"/>
    <w:rsid w:val="004A68EE"/>
    <w:rsid w:val="004A6A14"/>
    <w:rsid w:val="004A6BAB"/>
    <w:rsid w:val="004A6DC4"/>
    <w:rsid w:val="004A6DE7"/>
    <w:rsid w:val="004A7342"/>
    <w:rsid w:val="004A74F1"/>
    <w:rsid w:val="004A76B5"/>
    <w:rsid w:val="004A790F"/>
    <w:rsid w:val="004A7989"/>
    <w:rsid w:val="004A7A0B"/>
    <w:rsid w:val="004A7F68"/>
    <w:rsid w:val="004B02B5"/>
    <w:rsid w:val="004B0308"/>
    <w:rsid w:val="004B0459"/>
    <w:rsid w:val="004B0CEA"/>
    <w:rsid w:val="004B0DB0"/>
    <w:rsid w:val="004B1083"/>
    <w:rsid w:val="004B118E"/>
    <w:rsid w:val="004B11F0"/>
    <w:rsid w:val="004B1318"/>
    <w:rsid w:val="004B1356"/>
    <w:rsid w:val="004B1645"/>
    <w:rsid w:val="004B167C"/>
    <w:rsid w:val="004B16A4"/>
    <w:rsid w:val="004B1792"/>
    <w:rsid w:val="004B17C1"/>
    <w:rsid w:val="004B1804"/>
    <w:rsid w:val="004B1A3F"/>
    <w:rsid w:val="004B1B98"/>
    <w:rsid w:val="004B1CB9"/>
    <w:rsid w:val="004B1D96"/>
    <w:rsid w:val="004B1E03"/>
    <w:rsid w:val="004B1E2D"/>
    <w:rsid w:val="004B1F2E"/>
    <w:rsid w:val="004B2085"/>
    <w:rsid w:val="004B20A4"/>
    <w:rsid w:val="004B20CA"/>
    <w:rsid w:val="004B21D6"/>
    <w:rsid w:val="004B22B7"/>
    <w:rsid w:val="004B2310"/>
    <w:rsid w:val="004B2378"/>
    <w:rsid w:val="004B25B6"/>
    <w:rsid w:val="004B25C6"/>
    <w:rsid w:val="004B28A0"/>
    <w:rsid w:val="004B28F5"/>
    <w:rsid w:val="004B29FD"/>
    <w:rsid w:val="004B2AC0"/>
    <w:rsid w:val="004B2B2D"/>
    <w:rsid w:val="004B2BEE"/>
    <w:rsid w:val="004B2C8C"/>
    <w:rsid w:val="004B2D32"/>
    <w:rsid w:val="004B3197"/>
    <w:rsid w:val="004B3326"/>
    <w:rsid w:val="004B3403"/>
    <w:rsid w:val="004B3AA4"/>
    <w:rsid w:val="004B3B17"/>
    <w:rsid w:val="004B3C0B"/>
    <w:rsid w:val="004B3E82"/>
    <w:rsid w:val="004B3EF1"/>
    <w:rsid w:val="004B3F79"/>
    <w:rsid w:val="004B4068"/>
    <w:rsid w:val="004B434D"/>
    <w:rsid w:val="004B434E"/>
    <w:rsid w:val="004B4498"/>
    <w:rsid w:val="004B4869"/>
    <w:rsid w:val="004B4892"/>
    <w:rsid w:val="004B4A96"/>
    <w:rsid w:val="004B4B51"/>
    <w:rsid w:val="004B4D23"/>
    <w:rsid w:val="004B4F5E"/>
    <w:rsid w:val="004B508F"/>
    <w:rsid w:val="004B5756"/>
    <w:rsid w:val="004B57D2"/>
    <w:rsid w:val="004B58AE"/>
    <w:rsid w:val="004B5B07"/>
    <w:rsid w:val="004B5DF2"/>
    <w:rsid w:val="004B5EFF"/>
    <w:rsid w:val="004B5F43"/>
    <w:rsid w:val="004B5F66"/>
    <w:rsid w:val="004B61E3"/>
    <w:rsid w:val="004B621A"/>
    <w:rsid w:val="004B6253"/>
    <w:rsid w:val="004B6325"/>
    <w:rsid w:val="004B64F9"/>
    <w:rsid w:val="004B6591"/>
    <w:rsid w:val="004B668D"/>
    <w:rsid w:val="004B66CF"/>
    <w:rsid w:val="004B680D"/>
    <w:rsid w:val="004B6893"/>
    <w:rsid w:val="004B6E8D"/>
    <w:rsid w:val="004B6F40"/>
    <w:rsid w:val="004B7199"/>
    <w:rsid w:val="004B71C1"/>
    <w:rsid w:val="004B73E4"/>
    <w:rsid w:val="004B753A"/>
    <w:rsid w:val="004B753D"/>
    <w:rsid w:val="004B7586"/>
    <w:rsid w:val="004B75B7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615"/>
    <w:rsid w:val="004C0990"/>
    <w:rsid w:val="004C09E1"/>
    <w:rsid w:val="004C0A6C"/>
    <w:rsid w:val="004C0A9C"/>
    <w:rsid w:val="004C0CD8"/>
    <w:rsid w:val="004C0E7F"/>
    <w:rsid w:val="004C12D2"/>
    <w:rsid w:val="004C12DE"/>
    <w:rsid w:val="004C13C1"/>
    <w:rsid w:val="004C16BE"/>
    <w:rsid w:val="004C1800"/>
    <w:rsid w:val="004C1973"/>
    <w:rsid w:val="004C1AC6"/>
    <w:rsid w:val="004C1AFF"/>
    <w:rsid w:val="004C1B21"/>
    <w:rsid w:val="004C1B8E"/>
    <w:rsid w:val="004C1C1A"/>
    <w:rsid w:val="004C21A8"/>
    <w:rsid w:val="004C21F9"/>
    <w:rsid w:val="004C22D0"/>
    <w:rsid w:val="004C236E"/>
    <w:rsid w:val="004C241E"/>
    <w:rsid w:val="004C248F"/>
    <w:rsid w:val="004C2556"/>
    <w:rsid w:val="004C275F"/>
    <w:rsid w:val="004C27BB"/>
    <w:rsid w:val="004C28AA"/>
    <w:rsid w:val="004C2C9B"/>
    <w:rsid w:val="004C2DEC"/>
    <w:rsid w:val="004C2E0D"/>
    <w:rsid w:val="004C2E5C"/>
    <w:rsid w:val="004C2EDF"/>
    <w:rsid w:val="004C3001"/>
    <w:rsid w:val="004C31F0"/>
    <w:rsid w:val="004C3262"/>
    <w:rsid w:val="004C32B9"/>
    <w:rsid w:val="004C34DD"/>
    <w:rsid w:val="004C3A1D"/>
    <w:rsid w:val="004C3A24"/>
    <w:rsid w:val="004C3B07"/>
    <w:rsid w:val="004C3D66"/>
    <w:rsid w:val="004C45A6"/>
    <w:rsid w:val="004C4B1E"/>
    <w:rsid w:val="004C4B3F"/>
    <w:rsid w:val="004C4B45"/>
    <w:rsid w:val="004C4E09"/>
    <w:rsid w:val="004C4E59"/>
    <w:rsid w:val="004C51AF"/>
    <w:rsid w:val="004C54C0"/>
    <w:rsid w:val="004C559B"/>
    <w:rsid w:val="004C55CF"/>
    <w:rsid w:val="004C56FA"/>
    <w:rsid w:val="004C59B6"/>
    <w:rsid w:val="004C5C33"/>
    <w:rsid w:val="004C5EF0"/>
    <w:rsid w:val="004C5FBA"/>
    <w:rsid w:val="004C6235"/>
    <w:rsid w:val="004C62DA"/>
    <w:rsid w:val="004C6353"/>
    <w:rsid w:val="004C64BE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1B"/>
    <w:rsid w:val="004C6E78"/>
    <w:rsid w:val="004C6FE1"/>
    <w:rsid w:val="004C747A"/>
    <w:rsid w:val="004C7563"/>
    <w:rsid w:val="004C768B"/>
    <w:rsid w:val="004C775D"/>
    <w:rsid w:val="004C7AD6"/>
    <w:rsid w:val="004C7BD4"/>
    <w:rsid w:val="004C7C2C"/>
    <w:rsid w:val="004C7EF0"/>
    <w:rsid w:val="004C7F77"/>
    <w:rsid w:val="004D008D"/>
    <w:rsid w:val="004D00C3"/>
    <w:rsid w:val="004D01C0"/>
    <w:rsid w:val="004D04D1"/>
    <w:rsid w:val="004D04F7"/>
    <w:rsid w:val="004D07F4"/>
    <w:rsid w:val="004D0A84"/>
    <w:rsid w:val="004D0BA0"/>
    <w:rsid w:val="004D0E44"/>
    <w:rsid w:val="004D0ECB"/>
    <w:rsid w:val="004D0F18"/>
    <w:rsid w:val="004D1090"/>
    <w:rsid w:val="004D11E5"/>
    <w:rsid w:val="004D12C8"/>
    <w:rsid w:val="004D1492"/>
    <w:rsid w:val="004D14BA"/>
    <w:rsid w:val="004D16C1"/>
    <w:rsid w:val="004D1824"/>
    <w:rsid w:val="004D1851"/>
    <w:rsid w:val="004D194C"/>
    <w:rsid w:val="004D1A01"/>
    <w:rsid w:val="004D1A6D"/>
    <w:rsid w:val="004D1BF8"/>
    <w:rsid w:val="004D1C53"/>
    <w:rsid w:val="004D1CCD"/>
    <w:rsid w:val="004D20AB"/>
    <w:rsid w:val="004D20C4"/>
    <w:rsid w:val="004D20ED"/>
    <w:rsid w:val="004D213F"/>
    <w:rsid w:val="004D22C8"/>
    <w:rsid w:val="004D23D8"/>
    <w:rsid w:val="004D2582"/>
    <w:rsid w:val="004D28C9"/>
    <w:rsid w:val="004D2966"/>
    <w:rsid w:val="004D2A6C"/>
    <w:rsid w:val="004D2A8E"/>
    <w:rsid w:val="004D2C0E"/>
    <w:rsid w:val="004D2E93"/>
    <w:rsid w:val="004D3105"/>
    <w:rsid w:val="004D32A7"/>
    <w:rsid w:val="004D336C"/>
    <w:rsid w:val="004D33BB"/>
    <w:rsid w:val="004D3651"/>
    <w:rsid w:val="004D37B2"/>
    <w:rsid w:val="004D3E35"/>
    <w:rsid w:val="004D4308"/>
    <w:rsid w:val="004D441F"/>
    <w:rsid w:val="004D4429"/>
    <w:rsid w:val="004D44AC"/>
    <w:rsid w:val="004D4505"/>
    <w:rsid w:val="004D469A"/>
    <w:rsid w:val="004D4A54"/>
    <w:rsid w:val="004D4A8E"/>
    <w:rsid w:val="004D4B97"/>
    <w:rsid w:val="004D522E"/>
    <w:rsid w:val="004D5583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6DC9"/>
    <w:rsid w:val="004D721D"/>
    <w:rsid w:val="004D7366"/>
    <w:rsid w:val="004D75BF"/>
    <w:rsid w:val="004D775C"/>
    <w:rsid w:val="004D7A43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6BF"/>
    <w:rsid w:val="004E19B3"/>
    <w:rsid w:val="004E1A3B"/>
    <w:rsid w:val="004E1A95"/>
    <w:rsid w:val="004E1B86"/>
    <w:rsid w:val="004E1C01"/>
    <w:rsid w:val="004E1E1C"/>
    <w:rsid w:val="004E1F65"/>
    <w:rsid w:val="004E20D0"/>
    <w:rsid w:val="004E2254"/>
    <w:rsid w:val="004E2387"/>
    <w:rsid w:val="004E2513"/>
    <w:rsid w:val="004E2558"/>
    <w:rsid w:val="004E27DE"/>
    <w:rsid w:val="004E27F8"/>
    <w:rsid w:val="004E2941"/>
    <w:rsid w:val="004E2BA8"/>
    <w:rsid w:val="004E2F5D"/>
    <w:rsid w:val="004E2F90"/>
    <w:rsid w:val="004E3307"/>
    <w:rsid w:val="004E33D1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324"/>
    <w:rsid w:val="004E43C3"/>
    <w:rsid w:val="004E449C"/>
    <w:rsid w:val="004E45F5"/>
    <w:rsid w:val="004E468D"/>
    <w:rsid w:val="004E468E"/>
    <w:rsid w:val="004E4699"/>
    <w:rsid w:val="004E4726"/>
    <w:rsid w:val="004E494D"/>
    <w:rsid w:val="004E499A"/>
    <w:rsid w:val="004E4AF0"/>
    <w:rsid w:val="004E4B38"/>
    <w:rsid w:val="004E4DA8"/>
    <w:rsid w:val="004E53B5"/>
    <w:rsid w:val="004E55EE"/>
    <w:rsid w:val="004E5612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B5D"/>
    <w:rsid w:val="004E6BB5"/>
    <w:rsid w:val="004E6C09"/>
    <w:rsid w:val="004E6C6C"/>
    <w:rsid w:val="004E6D5A"/>
    <w:rsid w:val="004E6E28"/>
    <w:rsid w:val="004E6FC5"/>
    <w:rsid w:val="004E70B9"/>
    <w:rsid w:val="004E722A"/>
    <w:rsid w:val="004E72D8"/>
    <w:rsid w:val="004E7505"/>
    <w:rsid w:val="004E7734"/>
    <w:rsid w:val="004E7810"/>
    <w:rsid w:val="004E7BBC"/>
    <w:rsid w:val="004E7BF4"/>
    <w:rsid w:val="004E7C5A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07"/>
    <w:rsid w:val="004F0775"/>
    <w:rsid w:val="004F0889"/>
    <w:rsid w:val="004F08DD"/>
    <w:rsid w:val="004F09CB"/>
    <w:rsid w:val="004F0AD2"/>
    <w:rsid w:val="004F0DC1"/>
    <w:rsid w:val="004F0E69"/>
    <w:rsid w:val="004F0F20"/>
    <w:rsid w:val="004F1090"/>
    <w:rsid w:val="004F12D6"/>
    <w:rsid w:val="004F1551"/>
    <w:rsid w:val="004F162B"/>
    <w:rsid w:val="004F1723"/>
    <w:rsid w:val="004F17CB"/>
    <w:rsid w:val="004F1846"/>
    <w:rsid w:val="004F1A2C"/>
    <w:rsid w:val="004F1AAD"/>
    <w:rsid w:val="004F1D64"/>
    <w:rsid w:val="004F210E"/>
    <w:rsid w:val="004F2186"/>
    <w:rsid w:val="004F2233"/>
    <w:rsid w:val="004F2302"/>
    <w:rsid w:val="004F23B0"/>
    <w:rsid w:val="004F24D4"/>
    <w:rsid w:val="004F2500"/>
    <w:rsid w:val="004F2616"/>
    <w:rsid w:val="004F2C86"/>
    <w:rsid w:val="004F3095"/>
    <w:rsid w:val="004F311D"/>
    <w:rsid w:val="004F3239"/>
    <w:rsid w:val="004F32B8"/>
    <w:rsid w:val="004F377F"/>
    <w:rsid w:val="004F39A9"/>
    <w:rsid w:val="004F3A2A"/>
    <w:rsid w:val="004F3A54"/>
    <w:rsid w:val="004F3C11"/>
    <w:rsid w:val="004F3DA0"/>
    <w:rsid w:val="004F3F8A"/>
    <w:rsid w:val="004F423D"/>
    <w:rsid w:val="004F425C"/>
    <w:rsid w:val="004F4302"/>
    <w:rsid w:val="004F44DC"/>
    <w:rsid w:val="004F4689"/>
    <w:rsid w:val="004F4913"/>
    <w:rsid w:val="004F4B59"/>
    <w:rsid w:val="004F4BC6"/>
    <w:rsid w:val="004F4C65"/>
    <w:rsid w:val="004F4F2D"/>
    <w:rsid w:val="004F514A"/>
    <w:rsid w:val="004F51DD"/>
    <w:rsid w:val="004F5216"/>
    <w:rsid w:val="004F545F"/>
    <w:rsid w:val="004F54E7"/>
    <w:rsid w:val="004F5564"/>
    <w:rsid w:val="004F5578"/>
    <w:rsid w:val="004F55E4"/>
    <w:rsid w:val="004F597F"/>
    <w:rsid w:val="004F5C4F"/>
    <w:rsid w:val="004F5CA4"/>
    <w:rsid w:val="004F5CEE"/>
    <w:rsid w:val="004F5E8B"/>
    <w:rsid w:val="004F6055"/>
    <w:rsid w:val="004F6633"/>
    <w:rsid w:val="004F6646"/>
    <w:rsid w:val="004F6AB1"/>
    <w:rsid w:val="004F6BC3"/>
    <w:rsid w:val="004F6BFC"/>
    <w:rsid w:val="004F7170"/>
    <w:rsid w:val="004F7238"/>
    <w:rsid w:val="004F736C"/>
    <w:rsid w:val="004F738B"/>
    <w:rsid w:val="004F756C"/>
    <w:rsid w:val="004F75EB"/>
    <w:rsid w:val="004F765A"/>
    <w:rsid w:val="004F7928"/>
    <w:rsid w:val="004F79BA"/>
    <w:rsid w:val="004F79F5"/>
    <w:rsid w:val="004F7A6A"/>
    <w:rsid w:val="004F7B5C"/>
    <w:rsid w:val="004F7C94"/>
    <w:rsid w:val="004F7F0E"/>
    <w:rsid w:val="005000C5"/>
    <w:rsid w:val="00500247"/>
    <w:rsid w:val="005002CD"/>
    <w:rsid w:val="00500317"/>
    <w:rsid w:val="0050045D"/>
    <w:rsid w:val="005007B8"/>
    <w:rsid w:val="00500D01"/>
    <w:rsid w:val="00500FD8"/>
    <w:rsid w:val="00501024"/>
    <w:rsid w:val="005011B1"/>
    <w:rsid w:val="005011E3"/>
    <w:rsid w:val="0050151F"/>
    <w:rsid w:val="00501649"/>
    <w:rsid w:val="00501752"/>
    <w:rsid w:val="005017A9"/>
    <w:rsid w:val="005018F6"/>
    <w:rsid w:val="00501AEA"/>
    <w:rsid w:val="00501D3A"/>
    <w:rsid w:val="00501E23"/>
    <w:rsid w:val="00501F04"/>
    <w:rsid w:val="00502389"/>
    <w:rsid w:val="0050279E"/>
    <w:rsid w:val="00502BAC"/>
    <w:rsid w:val="00502CA0"/>
    <w:rsid w:val="00502ED5"/>
    <w:rsid w:val="00502F66"/>
    <w:rsid w:val="00503263"/>
    <w:rsid w:val="0050346D"/>
    <w:rsid w:val="005035C5"/>
    <w:rsid w:val="0050367E"/>
    <w:rsid w:val="005037EE"/>
    <w:rsid w:val="0050380F"/>
    <w:rsid w:val="005038D2"/>
    <w:rsid w:val="005038F8"/>
    <w:rsid w:val="00503ADF"/>
    <w:rsid w:val="00503D30"/>
    <w:rsid w:val="00503E10"/>
    <w:rsid w:val="00503F22"/>
    <w:rsid w:val="00503F5C"/>
    <w:rsid w:val="00504039"/>
    <w:rsid w:val="00504167"/>
    <w:rsid w:val="0050422F"/>
    <w:rsid w:val="00504517"/>
    <w:rsid w:val="0050461D"/>
    <w:rsid w:val="0050475B"/>
    <w:rsid w:val="0050490A"/>
    <w:rsid w:val="005049A9"/>
    <w:rsid w:val="00504AAE"/>
    <w:rsid w:val="00504E4C"/>
    <w:rsid w:val="00504F07"/>
    <w:rsid w:val="00504F42"/>
    <w:rsid w:val="00504F57"/>
    <w:rsid w:val="00505266"/>
    <w:rsid w:val="0050537B"/>
    <w:rsid w:val="0050539C"/>
    <w:rsid w:val="0050542F"/>
    <w:rsid w:val="00505611"/>
    <w:rsid w:val="0050591B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A7E"/>
    <w:rsid w:val="00506B64"/>
    <w:rsid w:val="00506BB4"/>
    <w:rsid w:val="00506C92"/>
    <w:rsid w:val="00506CCC"/>
    <w:rsid w:val="0050718E"/>
    <w:rsid w:val="005071E6"/>
    <w:rsid w:val="00507385"/>
    <w:rsid w:val="005073E7"/>
    <w:rsid w:val="00507765"/>
    <w:rsid w:val="0050799E"/>
    <w:rsid w:val="00507ADC"/>
    <w:rsid w:val="00507B39"/>
    <w:rsid w:val="00507BD9"/>
    <w:rsid w:val="00507BF7"/>
    <w:rsid w:val="00507D3E"/>
    <w:rsid w:val="00507DD5"/>
    <w:rsid w:val="00507FB6"/>
    <w:rsid w:val="005100EB"/>
    <w:rsid w:val="005104B3"/>
    <w:rsid w:val="0051070E"/>
    <w:rsid w:val="0051072B"/>
    <w:rsid w:val="005107BF"/>
    <w:rsid w:val="005108D7"/>
    <w:rsid w:val="00510B0F"/>
    <w:rsid w:val="00511561"/>
    <w:rsid w:val="005115A5"/>
    <w:rsid w:val="005116FF"/>
    <w:rsid w:val="00511846"/>
    <w:rsid w:val="00511BD7"/>
    <w:rsid w:val="00511CDF"/>
    <w:rsid w:val="00511D25"/>
    <w:rsid w:val="00511E5B"/>
    <w:rsid w:val="00511E5C"/>
    <w:rsid w:val="00511EF9"/>
    <w:rsid w:val="005120BB"/>
    <w:rsid w:val="0051224F"/>
    <w:rsid w:val="00512324"/>
    <w:rsid w:val="0051266E"/>
    <w:rsid w:val="00512ACB"/>
    <w:rsid w:val="00512D8D"/>
    <w:rsid w:val="00513228"/>
    <w:rsid w:val="00513235"/>
    <w:rsid w:val="005132C0"/>
    <w:rsid w:val="005135B2"/>
    <w:rsid w:val="005135B9"/>
    <w:rsid w:val="00513A58"/>
    <w:rsid w:val="00513AFC"/>
    <w:rsid w:val="00513D9E"/>
    <w:rsid w:val="00514059"/>
    <w:rsid w:val="00514129"/>
    <w:rsid w:val="0051416F"/>
    <w:rsid w:val="00514253"/>
    <w:rsid w:val="00514372"/>
    <w:rsid w:val="005143F3"/>
    <w:rsid w:val="00514472"/>
    <w:rsid w:val="00514580"/>
    <w:rsid w:val="00514699"/>
    <w:rsid w:val="005148BC"/>
    <w:rsid w:val="00514A79"/>
    <w:rsid w:val="00514AD6"/>
    <w:rsid w:val="00514B35"/>
    <w:rsid w:val="00514BC5"/>
    <w:rsid w:val="00514C31"/>
    <w:rsid w:val="005150DD"/>
    <w:rsid w:val="00515104"/>
    <w:rsid w:val="00515380"/>
    <w:rsid w:val="005153F7"/>
    <w:rsid w:val="005155FB"/>
    <w:rsid w:val="00515840"/>
    <w:rsid w:val="00515A04"/>
    <w:rsid w:val="00515A1B"/>
    <w:rsid w:val="00515AFE"/>
    <w:rsid w:val="00515B82"/>
    <w:rsid w:val="00515E21"/>
    <w:rsid w:val="00516172"/>
    <w:rsid w:val="005161D4"/>
    <w:rsid w:val="0051624E"/>
    <w:rsid w:val="005163CD"/>
    <w:rsid w:val="005164FA"/>
    <w:rsid w:val="00516514"/>
    <w:rsid w:val="005168AA"/>
    <w:rsid w:val="00516901"/>
    <w:rsid w:val="0051698A"/>
    <w:rsid w:val="00516AED"/>
    <w:rsid w:val="00516BE4"/>
    <w:rsid w:val="00516D4A"/>
    <w:rsid w:val="00516F1D"/>
    <w:rsid w:val="005170A1"/>
    <w:rsid w:val="005170A6"/>
    <w:rsid w:val="005170F2"/>
    <w:rsid w:val="005171ED"/>
    <w:rsid w:val="005171FC"/>
    <w:rsid w:val="00517209"/>
    <w:rsid w:val="005172F0"/>
    <w:rsid w:val="00517521"/>
    <w:rsid w:val="005175C9"/>
    <w:rsid w:val="0051765D"/>
    <w:rsid w:val="00517700"/>
    <w:rsid w:val="005177CC"/>
    <w:rsid w:val="005179B6"/>
    <w:rsid w:val="00517CB5"/>
    <w:rsid w:val="00517CFE"/>
    <w:rsid w:val="00517D7F"/>
    <w:rsid w:val="00517EC8"/>
    <w:rsid w:val="00517FD0"/>
    <w:rsid w:val="005204DE"/>
    <w:rsid w:val="005206E0"/>
    <w:rsid w:val="00520817"/>
    <w:rsid w:val="005208F2"/>
    <w:rsid w:val="005209CA"/>
    <w:rsid w:val="00520BB6"/>
    <w:rsid w:val="00520EA3"/>
    <w:rsid w:val="00520F92"/>
    <w:rsid w:val="00521077"/>
    <w:rsid w:val="005213E6"/>
    <w:rsid w:val="0052140B"/>
    <w:rsid w:val="00521517"/>
    <w:rsid w:val="00521575"/>
    <w:rsid w:val="00521692"/>
    <w:rsid w:val="005217DC"/>
    <w:rsid w:val="00521CB0"/>
    <w:rsid w:val="00521F16"/>
    <w:rsid w:val="00521F6B"/>
    <w:rsid w:val="00522202"/>
    <w:rsid w:val="005222E9"/>
    <w:rsid w:val="005224A2"/>
    <w:rsid w:val="005224C1"/>
    <w:rsid w:val="005226F7"/>
    <w:rsid w:val="005226FB"/>
    <w:rsid w:val="005228D4"/>
    <w:rsid w:val="00522A4C"/>
    <w:rsid w:val="00522B64"/>
    <w:rsid w:val="0052310C"/>
    <w:rsid w:val="0052324C"/>
    <w:rsid w:val="00523423"/>
    <w:rsid w:val="005235A1"/>
    <w:rsid w:val="00523726"/>
    <w:rsid w:val="00523769"/>
    <w:rsid w:val="005239E0"/>
    <w:rsid w:val="00523B2A"/>
    <w:rsid w:val="00523BCA"/>
    <w:rsid w:val="00523D19"/>
    <w:rsid w:val="00523E22"/>
    <w:rsid w:val="00524043"/>
    <w:rsid w:val="00524057"/>
    <w:rsid w:val="005240FE"/>
    <w:rsid w:val="00524200"/>
    <w:rsid w:val="0052440D"/>
    <w:rsid w:val="00524492"/>
    <w:rsid w:val="00524632"/>
    <w:rsid w:val="0052465C"/>
    <w:rsid w:val="0052486E"/>
    <w:rsid w:val="00524B5E"/>
    <w:rsid w:val="00524C5F"/>
    <w:rsid w:val="00524CBD"/>
    <w:rsid w:val="00524CEB"/>
    <w:rsid w:val="00524D24"/>
    <w:rsid w:val="00524D75"/>
    <w:rsid w:val="00525025"/>
    <w:rsid w:val="00525038"/>
    <w:rsid w:val="00525062"/>
    <w:rsid w:val="0052525F"/>
    <w:rsid w:val="00525287"/>
    <w:rsid w:val="00525405"/>
    <w:rsid w:val="00525780"/>
    <w:rsid w:val="0052590A"/>
    <w:rsid w:val="00525D5C"/>
    <w:rsid w:val="00525DE3"/>
    <w:rsid w:val="0052614B"/>
    <w:rsid w:val="005265DE"/>
    <w:rsid w:val="005266DA"/>
    <w:rsid w:val="005268B3"/>
    <w:rsid w:val="005277A2"/>
    <w:rsid w:val="005277C5"/>
    <w:rsid w:val="00527A52"/>
    <w:rsid w:val="00527AA0"/>
    <w:rsid w:val="00527C5C"/>
    <w:rsid w:val="00527D27"/>
    <w:rsid w:val="00527D55"/>
    <w:rsid w:val="00527D68"/>
    <w:rsid w:val="00527EB7"/>
    <w:rsid w:val="00527EE9"/>
    <w:rsid w:val="005305AE"/>
    <w:rsid w:val="00530717"/>
    <w:rsid w:val="00530B9F"/>
    <w:rsid w:val="00530D88"/>
    <w:rsid w:val="005310C3"/>
    <w:rsid w:val="00531186"/>
    <w:rsid w:val="00531478"/>
    <w:rsid w:val="00531671"/>
    <w:rsid w:val="005318E2"/>
    <w:rsid w:val="00531D90"/>
    <w:rsid w:val="00531E5B"/>
    <w:rsid w:val="00531F53"/>
    <w:rsid w:val="0053217D"/>
    <w:rsid w:val="00532276"/>
    <w:rsid w:val="0053242B"/>
    <w:rsid w:val="00532712"/>
    <w:rsid w:val="0053271F"/>
    <w:rsid w:val="00532778"/>
    <w:rsid w:val="00532872"/>
    <w:rsid w:val="0053287C"/>
    <w:rsid w:val="005328FD"/>
    <w:rsid w:val="00532A3A"/>
    <w:rsid w:val="00533221"/>
    <w:rsid w:val="00533275"/>
    <w:rsid w:val="005332DD"/>
    <w:rsid w:val="00533349"/>
    <w:rsid w:val="005335B1"/>
    <w:rsid w:val="00533727"/>
    <w:rsid w:val="00533811"/>
    <w:rsid w:val="00533973"/>
    <w:rsid w:val="00533AE5"/>
    <w:rsid w:val="00533BC7"/>
    <w:rsid w:val="00533CB8"/>
    <w:rsid w:val="0053412E"/>
    <w:rsid w:val="00534299"/>
    <w:rsid w:val="005343D9"/>
    <w:rsid w:val="0053469A"/>
    <w:rsid w:val="00534C56"/>
    <w:rsid w:val="00534D0B"/>
    <w:rsid w:val="00534D36"/>
    <w:rsid w:val="00534D4D"/>
    <w:rsid w:val="00534E7A"/>
    <w:rsid w:val="00534EC4"/>
    <w:rsid w:val="005350CA"/>
    <w:rsid w:val="005352C8"/>
    <w:rsid w:val="005353D7"/>
    <w:rsid w:val="00535722"/>
    <w:rsid w:val="005357FE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B02"/>
    <w:rsid w:val="00536DB0"/>
    <w:rsid w:val="005370EA"/>
    <w:rsid w:val="00537199"/>
    <w:rsid w:val="005372A9"/>
    <w:rsid w:val="005373EF"/>
    <w:rsid w:val="00537A09"/>
    <w:rsid w:val="00537A54"/>
    <w:rsid w:val="00537A63"/>
    <w:rsid w:val="00537FB5"/>
    <w:rsid w:val="005403B8"/>
    <w:rsid w:val="005403F3"/>
    <w:rsid w:val="00540491"/>
    <w:rsid w:val="00540620"/>
    <w:rsid w:val="005408F0"/>
    <w:rsid w:val="00540B63"/>
    <w:rsid w:val="00540B78"/>
    <w:rsid w:val="00540E2D"/>
    <w:rsid w:val="0054134C"/>
    <w:rsid w:val="005415A4"/>
    <w:rsid w:val="00541971"/>
    <w:rsid w:val="00541F96"/>
    <w:rsid w:val="00541FCE"/>
    <w:rsid w:val="00542221"/>
    <w:rsid w:val="00542B96"/>
    <w:rsid w:val="00542FF0"/>
    <w:rsid w:val="00543398"/>
    <w:rsid w:val="005438AD"/>
    <w:rsid w:val="00543991"/>
    <w:rsid w:val="00543B61"/>
    <w:rsid w:val="00543C6F"/>
    <w:rsid w:val="00543D82"/>
    <w:rsid w:val="00543D95"/>
    <w:rsid w:val="00543E6A"/>
    <w:rsid w:val="00544228"/>
    <w:rsid w:val="00544576"/>
    <w:rsid w:val="00544657"/>
    <w:rsid w:val="00544A27"/>
    <w:rsid w:val="00544C4E"/>
    <w:rsid w:val="00544E72"/>
    <w:rsid w:val="00544EDB"/>
    <w:rsid w:val="00544FCA"/>
    <w:rsid w:val="0054517C"/>
    <w:rsid w:val="00545370"/>
    <w:rsid w:val="00545444"/>
    <w:rsid w:val="00545548"/>
    <w:rsid w:val="0054559F"/>
    <w:rsid w:val="005455DE"/>
    <w:rsid w:val="005458A4"/>
    <w:rsid w:val="00545926"/>
    <w:rsid w:val="00545A67"/>
    <w:rsid w:val="00545D94"/>
    <w:rsid w:val="00545E8F"/>
    <w:rsid w:val="00545FDF"/>
    <w:rsid w:val="005460D9"/>
    <w:rsid w:val="005460F3"/>
    <w:rsid w:val="005461BE"/>
    <w:rsid w:val="005462F3"/>
    <w:rsid w:val="005466F3"/>
    <w:rsid w:val="00546757"/>
    <w:rsid w:val="00546773"/>
    <w:rsid w:val="00546939"/>
    <w:rsid w:val="0054696D"/>
    <w:rsid w:val="005469A0"/>
    <w:rsid w:val="005469D2"/>
    <w:rsid w:val="00546A7A"/>
    <w:rsid w:val="00546B01"/>
    <w:rsid w:val="00546B34"/>
    <w:rsid w:val="00546E10"/>
    <w:rsid w:val="00546EF2"/>
    <w:rsid w:val="00546FA6"/>
    <w:rsid w:val="0054716E"/>
    <w:rsid w:val="0054744A"/>
    <w:rsid w:val="005474BE"/>
    <w:rsid w:val="005474D7"/>
    <w:rsid w:val="00547894"/>
    <w:rsid w:val="00547A35"/>
    <w:rsid w:val="00547AC7"/>
    <w:rsid w:val="00547ACE"/>
    <w:rsid w:val="00547BC3"/>
    <w:rsid w:val="00547E51"/>
    <w:rsid w:val="00550189"/>
    <w:rsid w:val="005502C4"/>
    <w:rsid w:val="005503D3"/>
    <w:rsid w:val="0055048B"/>
    <w:rsid w:val="0055049F"/>
    <w:rsid w:val="005504AB"/>
    <w:rsid w:val="00550637"/>
    <w:rsid w:val="0055064B"/>
    <w:rsid w:val="00550652"/>
    <w:rsid w:val="0055097E"/>
    <w:rsid w:val="00550A65"/>
    <w:rsid w:val="00550B1E"/>
    <w:rsid w:val="00550E70"/>
    <w:rsid w:val="00550EE8"/>
    <w:rsid w:val="0055119D"/>
    <w:rsid w:val="00551380"/>
    <w:rsid w:val="00551416"/>
    <w:rsid w:val="00551725"/>
    <w:rsid w:val="00551DA8"/>
    <w:rsid w:val="00551DCE"/>
    <w:rsid w:val="00551ED3"/>
    <w:rsid w:val="00551F10"/>
    <w:rsid w:val="00551F1E"/>
    <w:rsid w:val="00551F35"/>
    <w:rsid w:val="00552174"/>
    <w:rsid w:val="0055286B"/>
    <w:rsid w:val="00552C5E"/>
    <w:rsid w:val="00552E9C"/>
    <w:rsid w:val="00552EC9"/>
    <w:rsid w:val="00552FE3"/>
    <w:rsid w:val="0055300C"/>
    <w:rsid w:val="00553019"/>
    <w:rsid w:val="005530BD"/>
    <w:rsid w:val="00553282"/>
    <w:rsid w:val="0055353A"/>
    <w:rsid w:val="005536CC"/>
    <w:rsid w:val="005536D5"/>
    <w:rsid w:val="00553A30"/>
    <w:rsid w:val="00553A42"/>
    <w:rsid w:val="00553D84"/>
    <w:rsid w:val="00553F34"/>
    <w:rsid w:val="005541BC"/>
    <w:rsid w:val="005541D3"/>
    <w:rsid w:val="005545E4"/>
    <w:rsid w:val="005546A3"/>
    <w:rsid w:val="00554B23"/>
    <w:rsid w:val="00554BBD"/>
    <w:rsid w:val="00554D48"/>
    <w:rsid w:val="00554EA1"/>
    <w:rsid w:val="00554EA8"/>
    <w:rsid w:val="00554FC8"/>
    <w:rsid w:val="00554FD7"/>
    <w:rsid w:val="0055516C"/>
    <w:rsid w:val="00555529"/>
    <w:rsid w:val="005556AB"/>
    <w:rsid w:val="005558DA"/>
    <w:rsid w:val="005559B3"/>
    <w:rsid w:val="00555ACA"/>
    <w:rsid w:val="00555B3F"/>
    <w:rsid w:val="00555B9A"/>
    <w:rsid w:val="00555D17"/>
    <w:rsid w:val="00555D58"/>
    <w:rsid w:val="0055665D"/>
    <w:rsid w:val="0055690E"/>
    <w:rsid w:val="00556946"/>
    <w:rsid w:val="00556974"/>
    <w:rsid w:val="005569D2"/>
    <w:rsid w:val="00556C2C"/>
    <w:rsid w:val="00556CBD"/>
    <w:rsid w:val="00556ED5"/>
    <w:rsid w:val="00556FDB"/>
    <w:rsid w:val="00557001"/>
    <w:rsid w:val="00557152"/>
    <w:rsid w:val="00557334"/>
    <w:rsid w:val="00557399"/>
    <w:rsid w:val="00557530"/>
    <w:rsid w:val="0055779C"/>
    <w:rsid w:val="0055784C"/>
    <w:rsid w:val="00557872"/>
    <w:rsid w:val="00557B04"/>
    <w:rsid w:val="00557C3D"/>
    <w:rsid w:val="00557C45"/>
    <w:rsid w:val="00557F57"/>
    <w:rsid w:val="005600A3"/>
    <w:rsid w:val="00560135"/>
    <w:rsid w:val="00560194"/>
    <w:rsid w:val="00560237"/>
    <w:rsid w:val="00560288"/>
    <w:rsid w:val="00560658"/>
    <w:rsid w:val="00560860"/>
    <w:rsid w:val="00560899"/>
    <w:rsid w:val="00560956"/>
    <w:rsid w:val="00560AF0"/>
    <w:rsid w:val="00560C8D"/>
    <w:rsid w:val="00560CD8"/>
    <w:rsid w:val="00560DC2"/>
    <w:rsid w:val="00560E43"/>
    <w:rsid w:val="00560EB6"/>
    <w:rsid w:val="0056111B"/>
    <w:rsid w:val="005613A5"/>
    <w:rsid w:val="00561424"/>
    <w:rsid w:val="005618D9"/>
    <w:rsid w:val="00561928"/>
    <w:rsid w:val="0056192A"/>
    <w:rsid w:val="00561A91"/>
    <w:rsid w:val="00561B99"/>
    <w:rsid w:val="00561C3A"/>
    <w:rsid w:val="00561DAE"/>
    <w:rsid w:val="005620E3"/>
    <w:rsid w:val="005622A2"/>
    <w:rsid w:val="005626E9"/>
    <w:rsid w:val="00562864"/>
    <w:rsid w:val="005628F0"/>
    <w:rsid w:val="00562A98"/>
    <w:rsid w:val="00562AF9"/>
    <w:rsid w:val="00563069"/>
    <w:rsid w:val="00563273"/>
    <w:rsid w:val="005637BC"/>
    <w:rsid w:val="00563851"/>
    <w:rsid w:val="00563860"/>
    <w:rsid w:val="00563928"/>
    <w:rsid w:val="00563997"/>
    <w:rsid w:val="00563A39"/>
    <w:rsid w:val="00563E32"/>
    <w:rsid w:val="00563FD0"/>
    <w:rsid w:val="0056427C"/>
    <w:rsid w:val="00564343"/>
    <w:rsid w:val="0056458D"/>
    <w:rsid w:val="00564C19"/>
    <w:rsid w:val="00564D20"/>
    <w:rsid w:val="00564D21"/>
    <w:rsid w:val="00564D34"/>
    <w:rsid w:val="00564D9D"/>
    <w:rsid w:val="00564F1C"/>
    <w:rsid w:val="00564F21"/>
    <w:rsid w:val="005651A6"/>
    <w:rsid w:val="00565260"/>
    <w:rsid w:val="005652DD"/>
    <w:rsid w:val="005654E4"/>
    <w:rsid w:val="00565AE8"/>
    <w:rsid w:val="00565BE3"/>
    <w:rsid w:val="00565C67"/>
    <w:rsid w:val="00565D26"/>
    <w:rsid w:val="005663AE"/>
    <w:rsid w:val="00566421"/>
    <w:rsid w:val="00566525"/>
    <w:rsid w:val="0056659C"/>
    <w:rsid w:val="00566A1F"/>
    <w:rsid w:val="00566B97"/>
    <w:rsid w:val="00566BBE"/>
    <w:rsid w:val="00566D87"/>
    <w:rsid w:val="00566DDE"/>
    <w:rsid w:val="00566F4D"/>
    <w:rsid w:val="005670D3"/>
    <w:rsid w:val="0056722E"/>
    <w:rsid w:val="0056727D"/>
    <w:rsid w:val="00567703"/>
    <w:rsid w:val="00567E5F"/>
    <w:rsid w:val="00567F21"/>
    <w:rsid w:val="00567F3C"/>
    <w:rsid w:val="005700CD"/>
    <w:rsid w:val="0057022E"/>
    <w:rsid w:val="005703A0"/>
    <w:rsid w:val="0057049A"/>
    <w:rsid w:val="005708F5"/>
    <w:rsid w:val="00570A0E"/>
    <w:rsid w:val="00570B68"/>
    <w:rsid w:val="0057104C"/>
    <w:rsid w:val="0057116E"/>
    <w:rsid w:val="00571192"/>
    <w:rsid w:val="00571304"/>
    <w:rsid w:val="005714B6"/>
    <w:rsid w:val="005716D0"/>
    <w:rsid w:val="0057171E"/>
    <w:rsid w:val="00571844"/>
    <w:rsid w:val="00571929"/>
    <w:rsid w:val="00571B0A"/>
    <w:rsid w:val="00571C7E"/>
    <w:rsid w:val="00571C95"/>
    <w:rsid w:val="00571D3A"/>
    <w:rsid w:val="00571D61"/>
    <w:rsid w:val="005721DA"/>
    <w:rsid w:val="00572549"/>
    <w:rsid w:val="005727AF"/>
    <w:rsid w:val="0057281E"/>
    <w:rsid w:val="00572998"/>
    <w:rsid w:val="00572B19"/>
    <w:rsid w:val="00572C14"/>
    <w:rsid w:val="00572D6F"/>
    <w:rsid w:val="00572DEB"/>
    <w:rsid w:val="005730A6"/>
    <w:rsid w:val="0057322B"/>
    <w:rsid w:val="005732E6"/>
    <w:rsid w:val="00573793"/>
    <w:rsid w:val="00573827"/>
    <w:rsid w:val="00573920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4F9D"/>
    <w:rsid w:val="0057520F"/>
    <w:rsid w:val="005752D8"/>
    <w:rsid w:val="00575341"/>
    <w:rsid w:val="00575407"/>
    <w:rsid w:val="00575553"/>
    <w:rsid w:val="005756D0"/>
    <w:rsid w:val="005757BD"/>
    <w:rsid w:val="00575972"/>
    <w:rsid w:val="00575A99"/>
    <w:rsid w:val="00575B43"/>
    <w:rsid w:val="00575C44"/>
    <w:rsid w:val="00575ECB"/>
    <w:rsid w:val="005761D8"/>
    <w:rsid w:val="00576238"/>
    <w:rsid w:val="005764D0"/>
    <w:rsid w:val="0057652E"/>
    <w:rsid w:val="0057656A"/>
    <w:rsid w:val="005767C8"/>
    <w:rsid w:val="00576E85"/>
    <w:rsid w:val="00576F03"/>
    <w:rsid w:val="00576F60"/>
    <w:rsid w:val="00576FF9"/>
    <w:rsid w:val="00577030"/>
    <w:rsid w:val="0057776A"/>
    <w:rsid w:val="005777F5"/>
    <w:rsid w:val="00577866"/>
    <w:rsid w:val="005778C8"/>
    <w:rsid w:val="00577998"/>
    <w:rsid w:val="00577A05"/>
    <w:rsid w:val="00577CBA"/>
    <w:rsid w:val="00577E1A"/>
    <w:rsid w:val="00577FCD"/>
    <w:rsid w:val="005802CA"/>
    <w:rsid w:val="00580470"/>
    <w:rsid w:val="005805E2"/>
    <w:rsid w:val="00580B65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45"/>
    <w:rsid w:val="00581F88"/>
    <w:rsid w:val="00582BA5"/>
    <w:rsid w:val="00582E29"/>
    <w:rsid w:val="00582EEE"/>
    <w:rsid w:val="0058301D"/>
    <w:rsid w:val="00583181"/>
    <w:rsid w:val="0058327C"/>
    <w:rsid w:val="00583369"/>
    <w:rsid w:val="0058352A"/>
    <w:rsid w:val="0058356C"/>
    <w:rsid w:val="00583663"/>
    <w:rsid w:val="005836A7"/>
    <w:rsid w:val="00583722"/>
    <w:rsid w:val="00583733"/>
    <w:rsid w:val="005837AF"/>
    <w:rsid w:val="005837F1"/>
    <w:rsid w:val="005837FE"/>
    <w:rsid w:val="0058382E"/>
    <w:rsid w:val="00583C1C"/>
    <w:rsid w:val="00583C6F"/>
    <w:rsid w:val="00583D11"/>
    <w:rsid w:val="00583F19"/>
    <w:rsid w:val="00583F65"/>
    <w:rsid w:val="00583FFE"/>
    <w:rsid w:val="005840FD"/>
    <w:rsid w:val="005841B9"/>
    <w:rsid w:val="00584793"/>
    <w:rsid w:val="00584BBC"/>
    <w:rsid w:val="00584BD1"/>
    <w:rsid w:val="00584D23"/>
    <w:rsid w:val="00584FF8"/>
    <w:rsid w:val="0058518B"/>
    <w:rsid w:val="0058554A"/>
    <w:rsid w:val="00585628"/>
    <w:rsid w:val="005856E4"/>
    <w:rsid w:val="00585752"/>
    <w:rsid w:val="005857E0"/>
    <w:rsid w:val="0058580D"/>
    <w:rsid w:val="0058590D"/>
    <w:rsid w:val="00585B52"/>
    <w:rsid w:val="00585FED"/>
    <w:rsid w:val="005862BD"/>
    <w:rsid w:val="00586417"/>
    <w:rsid w:val="00586608"/>
    <w:rsid w:val="00586BBC"/>
    <w:rsid w:val="00586D11"/>
    <w:rsid w:val="00586DA8"/>
    <w:rsid w:val="0058711E"/>
    <w:rsid w:val="00587177"/>
    <w:rsid w:val="00587187"/>
    <w:rsid w:val="0058722E"/>
    <w:rsid w:val="00587453"/>
    <w:rsid w:val="00587494"/>
    <w:rsid w:val="0058753A"/>
    <w:rsid w:val="00587CEE"/>
    <w:rsid w:val="00587DE8"/>
    <w:rsid w:val="00587E1D"/>
    <w:rsid w:val="0059049C"/>
    <w:rsid w:val="0059056B"/>
    <w:rsid w:val="005906E8"/>
    <w:rsid w:val="00590A2B"/>
    <w:rsid w:val="00590A4F"/>
    <w:rsid w:val="00590BF5"/>
    <w:rsid w:val="00590CA1"/>
    <w:rsid w:val="00590D49"/>
    <w:rsid w:val="00590D87"/>
    <w:rsid w:val="00590E34"/>
    <w:rsid w:val="00590F76"/>
    <w:rsid w:val="00590FB6"/>
    <w:rsid w:val="0059101A"/>
    <w:rsid w:val="005912B1"/>
    <w:rsid w:val="005915CB"/>
    <w:rsid w:val="005915D6"/>
    <w:rsid w:val="005917B1"/>
    <w:rsid w:val="0059187D"/>
    <w:rsid w:val="0059193F"/>
    <w:rsid w:val="00591F09"/>
    <w:rsid w:val="00591F93"/>
    <w:rsid w:val="005920FC"/>
    <w:rsid w:val="00592631"/>
    <w:rsid w:val="00592659"/>
    <w:rsid w:val="0059281E"/>
    <w:rsid w:val="00592B58"/>
    <w:rsid w:val="00592E0A"/>
    <w:rsid w:val="00592ED8"/>
    <w:rsid w:val="00592EEB"/>
    <w:rsid w:val="005938B1"/>
    <w:rsid w:val="00593A29"/>
    <w:rsid w:val="00593A74"/>
    <w:rsid w:val="00593CF2"/>
    <w:rsid w:val="00593F42"/>
    <w:rsid w:val="00593FC5"/>
    <w:rsid w:val="005940DB"/>
    <w:rsid w:val="00594125"/>
    <w:rsid w:val="00594341"/>
    <w:rsid w:val="005943BB"/>
    <w:rsid w:val="005944DD"/>
    <w:rsid w:val="0059485C"/>
    <w:rsid w:val="005948C3"/>
    <w:rsid w:val="00594917"/>
    <w:rsid w:val="0059496C"/>
    <w:rsid w:val="00594C3E"/>
    <w:rsid w:val="00594CC6"/>
    <w:rsid w:val="00594FD6"/>
    <w:rsid w:val="0059514E"/>
    <w:rsid w:val="005952B7"/>
    <w:rsid w:val="00595313"/>
    <w:rsid w:val="00595444"/>
    <w:rsid w:val="00595851"/>
    <w:rsid w:val="005958C3"/>
    <w:rsid w:val="00595CC7"/>
    <w:rsid w:val="00595CF7"/>
    <w:rsid w:val="00595D3E"/>
    <w:rsid w:val="005960EE"/>
    <w:rsid w:val="005961AF"/>
    <w:rsid w:val="005961FA"/>
    <w:rsid w:val="00596386"/>
    <w:rsid w:val="005963A4"/>
    <w:rsid w:val="00596421"/>
    <w:rsid w:val="00596537"/>
    <w:rsid w:val="00596563"/>
    <w:rsid w:val="005965FB"/>
    <w:rsid w:val="005966F4"/>
    <w:rsid w:val="00596A2B"/>
    <w:rsid w:val="00596C46"/>
    <w:rsid w:val="00596CC5"/>
    <w:rsid w:val="00596DBF"/>
    <w:rsid w:val="00596E9A"/>
    <w:rsid w:val="00596F39"/>
    <w:rsid w:val="00596F44"/>
    <w:rsid w:val="00597032"/>
    <w:rsid w:val="005970A2"/>
    <w:rsid w:val="005970C4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75"/>
    <w:rsid w:val="00597E8D"/>
    <w:rsid w:val="00597E90"/>
    <w:rsid w:val="00597FC5"/>
    <w:rsid w:val="005A0229"/>
    <w:rsid w:val="005A0238"/>
    <w:rsid w:val="005A03FD"/>
    <w:rsid w:val="005A0505"/>
    <w:rsid w:val="005A0623"/>
    <w:rsid w:val="005A08B8"/>
    <w:rsid w:val="005A0ECB"/>
    <w:rsid w:val="005A0EDE"/>
    <w:rsid w:val="005A0F2A"/>
    <w:rsid w:val="005A10D5"/>
    <w:rsid w:val="005A13DC"/>
    <w:rsid w:val="005A14B0"/>
    <w:rsid w:val="005A14F5"/>
    <w:rsid w:val="005A1848"/>
    <w:rsid w:val="005A1906"/>
    <w:rsid w:val="005A1A30"/>
    <w:rsid w:val="005A1AF1"/>
    <w:rsid w:val="005A1F1D"/>
    <w:rsid w:val="005A20D9"/>
    <w:rsid w:val="005A222C"/>
    <w:rsid w:val="005A25A1"/>
    <w:rsid w:val="005A29C4"/>
    <w:rsid w:val="005A2BDB"/>
    <w:rsid w:val="005A2C01"/>
    <w:rsid w:val="005A2C8F"/>
    <w:rsid w:val="005A2C9F"/>
    <w:rsid w:val="005A2CFD"/>
    <w:rsid w:val="005A2D6E"/>
    <w:rsid w:val="005A2E5A"/>
    <w:rsid w:val="005A2E8D"/>
    <w:rsid w:val="005A3140"/>
    <w:rsid w:val="005A3175"/>
    <w:rsid w:val="005A3286"/>
    <w:rsid w:val="005A3363"/>
    <w:rsid w:val="005A33D6"/>
    <w:rsid w:val="005A368C"/>
    <w:rsid w:val="005A380D"/>
    <w:rsid w:val="005A3972"/>
    <w:rsid w:val="005A3BC0"/>
    <w:rsid w:val="005A3E96"/>
    <w:rsid w:val="005A3F99"/>
    <w:rsid w:val="005A4008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4E6E"/>
    <w:rsid w:val="005A50B9"/>
    <w:rsid w:val="005A50CB"/>
    <w:rsid w:val="005A50E9"/>
    <w:rsid w:val="005A50F8"/>
    <w:rsid w:val="005A5451"/>
    <w:rsid w:val="005A545B"/>
    <w:rsid w:val="005A54B2"/>
    <w:rsid w:val="005A54EA"/>
    <w:rsid w:val="005A5625"/>
    <w:rsid w:val="005A5936"/>
    <w:rsid w:val="005A5AAB"/>
    <w:rsid w:val="005A5B2F"/>
    <w:rsid w:val="005A5B43"/>
    <w:rsid w:val="005A5C8C"/>
    <w:rsid w:val="005A5D1E"/>
    <w:rsid w:val="005A5DBC"/>
    <w:rsid w:val="005A5F01"/>
    <w:rsid w:val="005A5FF2"/>
    <w:rsid w:val="005A6203"/>
    <w:rsid w:val="005A672E"/>
    <w:rsid w:val="005A6847"/>
    <w:rsid w:val="005A6F16"/>
    <w:rsid w:val="005A7093"/>
    <w:rsid w:val="005A71CC"/>
    <w:rsid w:val="005A72FD"/>
    <w:rsid w:val="005A731C"/>
    <w:rsid w:val="005A7386"/>
    <w:rsid w:val="005A7487"/>
    <w:rsid w:val="005A7544"/>
    <w:rsid w:val="005A7593"/>
    <w:rsid w:val="005A7680"/>
    <w:rsid w:val="005A7A6D"/>
    <w:rsid w:val="005A7B0F"/>
    <w:rsid w:val="005A7C76"/>
    <w:rsid w:val="005B01A2"/>
    <w:rsid w:val="005B03BD"/>
    <w:rsid w:val="005B0570"/>
    <w:rsid w:val="005B0599"/>
    <w:rsid w:val="005B05BB"/>
    <w:rsid w:val="005B0664"/>
    <w:rsid w:val="005B0837"/>
    <w:rsid w:val="005B0848"/>
    <w:rsid w:val="005B095F"/>
    <w:rsid w:val="005B0A78"/>
    <w:rsid w:val="005B0BB4"/>
    <w:rsid w:val="005B0CB7"/>
    <w:rsid w:val="005B0CC2"/>
    <w:rsid w:val="005B1012"/>
    <w:rsid w:val="005B104F"/>
    <w:rsid w:val="005B111D"/>
    <w:rsid w:val="005B11E9"/>
    <w:rsid w:val="005B124E"/>
    <w:rsid w:val="005B146F"/>
    <w:rsid w:val="005B147A"/>
    <w:rsid w:val="005B14A3"/>
    <w:rsid w:val="005B1512"/>
    <w:rsid w:val="005B16A3"/>
    <w:rsid w:val="005B16D3"/>
    <w:rsid w:val="005B18DA"/>
    <w:rsid w:val="005B1976"/>
    <w:rsid w:val="005B1B34"/>
    <w:rsid w:val="005B1E21"/>
    <w:rsid w:val="005B1EB8"/>
    <w:rsid w:val="005B22B5"/>
    <w:rsid w:val="005B2334"/>
    <w:rsid w:val="005B25EA"/>
    <w:rsid w:val="005B27E6"/>
    <w:rsid w:val="005B2807"/>
    <w:rsid w:val="005B2902"/>
    <w:rsid w:val="005B2BEE"/>
    <w:rsid w:val="005B2CE5"/>
    <w:rsid w:val="005B2E3C"/>
    <w:rsid w:val="005B2EC1"/>
    <w:rsid w:val="005B2FBE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6F0"/>
    <w:rsid w:val="005B4842"/>
    <w:rsid w:val="005B48AB"/>
    <w:rsid w:val="005B4A73"/>
    <w:rsid w:val="005B4C9C"/>
    <w:rsid w:val="005B4D15"/>
    <w:rsid w:val="005B4D5B"/>
    <w:rsid w:val="005B4FB5"/>
    <w:rsid w:val="005B53BB"/>
    <w:rsid w:val="005B54C3"/>
    <w:rsid w:val="005B5B17"/>
    <w:rsid w:val="005B5B29"/>
    <w:rsid w:val="005B5EC8"/>
    <w:rsid w:val="005B5F62"/>
    <w:rsid w:val="005B6007"/>
    <w:rsid w:val="005B62C1"/>
    <w:rsid w:val="005B63DC"/>
    <w:rsid w:val="005B64CD"/>
    <w:rsid w:val="005B6759"/>
    <w:rsid w:val="005B6858"/>
    <w:rsid w:val="005B686C"/>
    <w:rsid w:val="005B6960"/>
    <w:rsid w:val="005B6AAB"/>
    <w:rsid w:val="005B6B05"/>
    <w:rsid w:val="005B6D60"/>
    <w:rsid w:val="005B6F63"/>
    <w:rsid w:val="005B6F64"/>
    <w:rsid w:val="005B70FB"/>
    <w:rsid w:val="005B7173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7EA"/>
    <w:rsid w:val="005C0A50"/>
    <w:rsid w:val="005C0A99"/>
    <w:rsid w:val="005C0B5D"/>
    <w:rsid w:val="005C0C91"/>
    <w:rsid w:val="005C10E0"/>
    <w:rsid w:val="005C1160"/>
    <w:rsid w:val="005C123C"/>
    <w:rsid w:val="005C16BC"/>
    <w:rsid w:val="005C16F9"/>
    <w:rsid w:val="005C18B3"/>
    <w:rsid w:val="005C195A"/>
    <w:rsid w:val="005C196B"/>
    <w:rsid w:val="005C1B06"/>
    <w:rsid w:val="005C1FC8"/>
    <w:rsid w:val="005C1FF4"/>
    <w:rsid w:val="005C204E"/>
    <w:rsid w:val="005C21F9"/>
    <w:rsid w:val="005C2309"/>
    <w:rsid w:val="005C24CE"/>
    <w:rsid w:val="005C25DA"/>
    <w:rsid w:val="005C2A3B"/>
    <w:rsid w:val="005C2F05"/>
    <w:rsid w:val="005C2F25"/>
    <w:rsid w:val="005C2FDA"/>
    <w:rsid w:val="005C31FA"/>
    <w:rsid w:val="005C3413"/>
    <w:rsid w:val="005C3430"/>
    <w:rsid w:val="005C3443"/>
    <w:rsid w:val="005C368C"/>
    <w:rsid w:val="005C39FC"/>
    <w:rsid w:val="005C440D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495"/>
    <w:rsid w:val="005C57EF"/>
    <w:rsid w:val="005C5B94"/>
    <w:rsid w:val="005C5DF6"/>
    <w:rsid w:val="005C5F22"/>
    <w:rsid w:val="005C5F52"/>
    <w:rsid w:val="005C61FF"/>
    <w:rsid w:val="005C635A"/>
    <w:rsid w:val="005C649C"/>
    <w:rsid w:val="005C6629"/>
    <w:rsid w:val="005C6696"/>
    <w:rsid w:val="005C66A3"/>
    <w:rsid w:val="005C673F"/>
    <w:rsid w:val="005C67EC"/>
    <w:rsid w:val="005C6A29"/>
    <w:rsid w:val="005C6A67"/>
    <w:rsid w:val="005C6EE1"/>
    <w:rsid w:val="005C7190"/>
    <w:rsid w:val="005C7322"/>
    <w:rsid w:val="005C73E0"/>
    <w:rsid w:val="005C741B"/>
    <w:rsid w:val="005C747D"/>
    <w:rsid w:val="005C7531"/>
    <w:rsid w:val="005C75D4"/>
    <w:rsid w:val="005C775C"/>
    <w:rsid w:val="005D00C4"/>
    <w:rsid w:val="005D0196"/>
    <w:rsid w:val="005D0449"/>
    <w:rsid w:val="005D052F"/>
    <w:rsid w:val="005D059E"/>
    <w:rsid w:val="005D0635"/>
    <w:rsid w:val="005D0F9A"/>
    <w:rsid w:val="005D1029"/>
    <w:rsid w:val="005D12B6"/>
    <w:rsid w:val="005D136B"/>
    <w:rsid w:val="005D15D6"/>
    <w:rsid w:val="005D1627"/>
    <w:rsid w:val="005D18AB"/>
    <w:rsid w:val="005D1AB0"/>
    <w:rsid w:val="005D1BAE"/>
    <w:rsid w:val="005D1D4C"/>
    <w:rsid w:val="005D1D7C"/>
    <w:rsid w:val="005D1EA0"/>
    <w:rsid w:val="005D218D"/>
    <w:rsid w:val="005D2611"/>
    <w:rsid w:val="005D2614"/>
    <w:rsid w:val="005D28B5"/>
    <w:rsid w:val="005D294E"/>
    <w:rsid w:val="005D2969"/>
    <w:rsid w:val="005D2B1E"/>
    <w:rsid w:val="005D2BC0"/>
    <w:rsid w:val="005D2C47"/>
    <w:rsid w:val="005D2D75"/>
    <w:rsid w:val="005D2F2A"/>
    <w:rsid w:val="005D2FA2"/>
    <w:rsid w:val="005D3AD2"/>
    <w:rsid w:val="005D3B48"/>
    <w:rsid w:val="005D3D10"/>
    <w:rsid w:val="005D3F60"/>
    <w:rsid w:val="005D4250"/>
    <w:rsid w:val="005D439F"/>
    <w:rsid w:val="005D4406"/>
    <w:rsid w:val="005D4661"/>
    <w:rsid w:val="005D47FC"/>
    <w:rsid w:val="005D487F"/>
    <w:rsid w:val="005D4FBC"/>
    <w:rsid w:val="005D5004"/>
    <w:rsid w:val="005D51CE"/>
    <w:rsid w:val="005D52B7"/>
    <w:rsid w:val="005D5473"/>
    <w:rsid w:val="005D58B7"/>
    <w:rsid w:val="005D58DA"/>
    <w:rsid w:val="005D5A05"/>
    <w:rsid w:val="005D5A6D"/>
    <w:rsid w:val="005D5CB0"/>
    <w:rsid w:val="005D5F93"/>
    <w:rsid w:val="005D603C"/>
    <w:rsid w:val="005D6317"/>
    <w:rsid w:val="005D63C9"/>
    <w:rsid w:val="005D63D6"/>
    <w:rsid w:val="005D63FC"/>
    <w:rsid w:val="005D6615"/>
    <w:rsid w:val="005D6870"/>
    <w:rsid w:val="005D6A53"/>
    <w:rsid w:val="005D6AA9"/>
    <w:rsid w:val="005D6D63"/>
    <w:rsid w:val="005D6DA0"/>
    <w:rsid w:val="005D6DA5"/>
    <w:rsid w:val="005D6E5E"/>
    <w:rsid w:val="005D6E99"/>
    <w:rsid w:val="005D6F46"/>
    <w:rsid w:val="005D73FE"/>
    <w:rsid w:val="005D7638"/>
    <w:rsid w:val="005D772E"/>
    <w:rsid w:val="005D7912"/>
    <w:rsid w:val="005D7A80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6E8"/>
    <w:rsid w:val="005E0773"/>
    <w:rsid w:val="005E09C8"/>
    <w:rsid w:val="005E0A63"/>
    <w:rsid w:val="005E0A77"/>
    <w:rsid w:val="005E135F"/>
    <w:rsid w:val="005E1538"/>
    <w:rsid w:val="005E15DB"/>
    <w:rsid w:val="005E1770"/>
    <w:rsid w:val="005E17B3"/>
    <w:rsid w:val="005E18CA"/>
    <w:rsid w:val="005E1C2B"/>
    <w:rsid w:val="005E1C36"/>
    <w:rsid w:val="005E1E2E"/>
    <w:rsid w:val="005E21C7"/>
    <w:rsid w:val="005E277B"/>
    <w:rsid w:val="005E28A4"/>
    <w:rsid w:val="005E28D8"/>
    <w:rsid w:val="005E2BBF"/>
    <w:rsid w:val="005E2E2F"/>
    <w:rsid w:val="005E3092"/>
    <w:rsid w:val="005E32A0"/>
    <w:rsid w:val="005E3309"/>
    <w:rsid w:val="005E33C1"/>
    <w:rsid w:val="005E357C"/>
    <w:rsid w:val="005E39B2"/>
    <w:rsid w:val="005E3C29"/>
    <w:rsid w:val="005E3ECA"/>
    <w:rsid w:val="005E40DA"/>
    <w:rsid w:val="005E43FE"/>
    <w:rsid w:val="005E4415"/>
    <w:rsid w:val="005E44E8"/>
    <w:rsid w:val="005E45D4"/>
    <w:rsid w:val="005E4943"/>
    <w:rsid w:val="005E4964"/>
    <w:rsid w:val="005E49C2"/>
    <w:rsid w:val="005E4A74"/>
    <w:rsid w:val="005E4B27"/>
    <w:rsid w:val="005E4D6F"/>
    <w:rsid w:val="005E4EB1"/>
    <w:rsid w:val="005E4EB4"/>
    <w:rsid w:val="005E4EC6"/>
    <w:rsid w:val="005E5282"/>
    <w:rsid w:val="005E53AF"/>
    <w:rsid w:val="005E55D1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389"/>
    <w:rsid w:val="005E658B"/>
    <w:rsid w:val="005E6612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856"/>
    <w:rsid w:val="005E78BD"/>
    <w:rsid w:val="005E78C2"/>
    <w:rsid w:val="005E792A"/>
    <w:rsid w:val="005E79A3"/>
    <w:rsid w:val="005E7AF4"/>
    <w:rsid w:val="005E7AFC"/>
    <w:rsid w:val="005E7B14"/>
    <w:rsid w:val="005F0236"/>
    <w:rsid w:val="005F056E"/>
    <w:rsid w:val="005F0A60"/>
    <w:rsid w:val="005F0B26"/>
    <w:rsid w:val="005F0BB1"/>
    <w:rsid w:val="005F0C22"/>
    <w:rsid w:val="005F0CCA"/>
    <w:rsid w:val="005F0D48"/>
    <w:rsid w:val="005F0E51"/>
    <w:rsid w:val="005F0E92"/>
    <w:rsid w:val="005F0FBF"/>
    <w:rsid w:val="005F0FF7"/>
    <w:rsid w:val="005F107E"/>
    <w:rsid w:val="005F127B"/>
    <w:rsid w:val="005F128E"/>
    <w:rsid w:val="005F1583"/>
    <w:rsid w:val="005F1812"/>
    <w:rsid w:val="005F1855"/>
    <w:rsid w:val="005F18A9"/>
    <w:rsid w:val="005F1AF6"/>
    <w:rsid w:val="005F1C32"/>
    <w:rsid w:val="005F1C87"/>
    <w:rsid w:val="005F1FB6"/>
    <w:rsid w:val="005F20AC"/>
    <w:rsid w:val="005F23C6"/>
    <w:rsid w:val="005F23CE"/>
    <w:rsid w:val="005F2426"/>
    <w:rsid w:val="005F25E0"/>
    <w:rsid w:val="005F28B7"/>
    <w:rsid w:val="005F29D1"/>
    <w:rsid w:val="005F29D8"/>
    <w:rsid w:val="005F2B0B"/>
    <w:rsid w:val="005F2BF2"/>
    <w:rsid w:val="005F2C2E"/>
    <w:rsid w:val="005F2E97"/>
    <w:rsid w:val="005F2EEF"/>
    <w:rsid w:val="005F30F9"/>
    <w:rsid w:val="005F319B"/>
    <w:rsid w:val="005F32AF"/>
    <w:rsid w:val="005F3473"/>
    <w:rsid w:val="005F3588"/>
    <w:rsid w:val="005F3BA7"/>
    <w:rsid w:val="005F4000"/>
    <w:rsid w:val="005F410E"/>
    <w:rsid w:val="005F4240"/>
    <w:rsid w:val="005F44FD"/>
    <w:rsid w:val="005F460D"/>
    <w:rsid w:val="005F4736"/>
    <w:rsid w:val="005F497A"/>
    <w:rsid w:val="005F4D03"/>
    <w:rsid w:val="005F4F4F"/>
    <w:rsid w:val="005F521B"/>
    <w:rsid w:val="005F5227"/>
    <w:rsid w:val="005F5247"/>
    <w:rsid w:val="005F52B8"/>
    <w:rsid w:val="005F5419"/>
    <w:rsid w:val="005F581B"/>
    <w:rsid w:val="005F5896"/>
    <w:rsid w:val="005F58FE"/>
    <w:rsid w:val="005F5959"/>
    <w:rsid w:val="005F5994"/>
    <w:rsid w:val="005F59CB"/>
    <w:rsid w:val="005F628D"/>
    <w:rsid w:val="005F642C"/>
    <w:rsid w:val="005F6483"/>
    <w:rsid w:val="005F64EB"/>
    <w:rsid w:val="005F64F6"/>
    <w:rsid w:val="005F674C"/>
    <w:rsid w:val="005F685A"/>
    <w:rsid w:val="005F6911"/>
    <w:rsid w:val="005F6A13"/>
    <w:rsid w:val="005F6B47"/>
    <w:rsid w:val="005F6C36"/>
    <w:rsid w:val="005F6CF9"/>
    <w:rsid w:val="005F6D24"/>
    <w:rsid w:val="005F6D3D"/>
    <w:rsid w:val="005F6EEE"/>
    <w:rsid w:val="005F6FAE"/>
    <w:rsid w:val="005F703C"/>
    <w:rsid w:val="005F711D"/>
    <w:rsid w:val="005F7319"/>
    <w:rsid w:val="005F7425"/>
    <w:rsid w:val="005F75FB"/>
    <w:rsid w:val="005F7759"/>
    <w:rsid w:val="005F79DA"/>
    <w:rsid w:val="005F7EFF"/>
    <w:rsid w:val="006000C5"/>
    <w:rsid w:val="00600279"/>
    <w:rsid w:val="0060040D"/>
    <w:rsid w:val="0060060A"/>
    <w:rsid w:val="00600CEB"/>
    <w:rsid w:val="00600E2C"/>
    <w:rsid w:val="00600F3F"/>
    <w:rsid w:val="00600F90"/>
    <w:rsid w:val="0060106E"/>
    <w:rsid w:val="00601086"/>
    <w:rsid w:val="006010B9"/>
    <w:rsid w:val="006010EF"/>
    <w:rsid w:val="00601141"/>
    <w:rsid w:val="00601165"/>
    <w:rsid w:val="00601330"/>
    <w:rsid w:val="006013A4"/>
    <w:rsid w:val="00601410"/>
    <w:rsid w:val="006015B2"/>
    <w:rsid w:val="006015F7"/>
    <w:rsid w:val="00601655"/>
    <w:rsid w:val="0060171F"/>
    <w:rsid w:val="00601961"/>
    <w:rsid w:val="00601982"/>
    <w:rsid w:val="006019D1"/>
    <w:rsid w:val="00601E2A"/>
    <w:rsid w:val="00601ED1"/>
    <w:rsid w:val="00601FC4"/>
    <w:rsid w:val="00602464"/>
    <w:rsid w:val="00602499"/>
    <w:rsid w:val="006026CD"/>
    <w:rsid w:val="0060284D"/>
    <w:rsid w:val="00602D97"/>
    <w:rsid w:val="00602F3A"/>
    <w:rsid w:val="00602FA9"/>
    <w:rsid w:val="00602FC6"/>
    <w:rsid w:val="0060340B"/>
    <w:rsid w:val="006037C2"/>
    <w:rsid w:val="006038ED"/>
    <w:rsid w:val="006038FC"/>
    <w:rsid w:val="00603BB9"/>
    <w:rsid w:val="00603BEB"/>
    <w:rsid w:val="00603BEE"/>
    <w:rsid w:val="00603E38"/>
    <w:rsid w:val="006040B6"/>
    <w:rsid w:val="006041A7"/>
    <w:rsid w:val="0060420B"/>
    <w:rsid w:val="00604325"/>
    <w:rsid w:val="00604397"/>
    <w:rsid w:val="006043AA"/>
    <w:rsid w:val="00604837"/>
    <w:rsid w:val="00604A2A"/>
    <w:rsid w:val="00604C5D"/>
    <w:rsid w:val="00604FA9"/>
    <w:rsid w:val="00604FE9"/>
    <w:rsid w:val="006050E5"/>
    <w:rsid w:val="0060520C"/>
    <w:rsid w:val="00605231"/>
    <w:rsid w:val="006053A6"/>
    <w:rsid w:val="006055EA"/>
    <w:rsid w:val="00605674"/>
    <w:rsid w:val="00605735"/>
    <w:rsid w:val="006057A2"/>
    <w:rsid w:val="0060592C"/>
    <w:rsid w:val="00605A8A"/>
    <w:rsid w:val="00605BC9"/>
    <w:rsid w:val="00605C77"/>
    <w:rsid w:val="00605EF6"/>
    <w:rsid w:val="00606182"/>
    <w:rsid w:val="0060662F"/>
    <w:rsid w:val="00606852"/>
    <w:rsid w:val="0060686A"/>
    <w:rsid w:val="00606B65"/>
    <w:rsid w:val="00606B6E"/>
    <w:rsid w:val="00606C75"/>
    <w:rsid w:val="00606DED"/>
    <w:rsid w:val="00606FFA"/>
    <w:rsid w:val="006070AF"/>
    <w:rsid w:val="00607107"/>
    <w:rsid w:val="006074FF"/>
    <w:rsid w:val="00607652"/>
    <w:rsid w:val="00607699"/>
    <w:rsid w:val="006076B6"/>
    <w:rsid w:val="006076BA"/>
    <w:rsid w:val="006079DF"/>
    <w:rsid w:val="00607B81"/>
    <w:rsid w:val="00607D12"/>
    <w:rsid w:val="00607EB5"/>
    <w:rsid w:val="006101BD"/>
    <w:rsid w:val="006102CB"/>
    <w:rsid w:val="00610609"/>
    <w:rsid w:val="006106F9"/>
    <w:rsid w:val="0061077C"/>
    <w:rsid w:val="006109BF"/>
    <w:rsid w:val="006109D8"/>
    <w:rsid w:val="00610A03"/>
    <w:rsid w:val="00610D60"/>
    <w:rsid w:val="00610E64"/>
    <w:rsid w:val="00610F7C"/>
    <w:rsid w:val="006111AF"/>
    <w:rsid w:val="006111C6"/>
    <w:rsid w:val="0061166D"/>
    <w:rsid w:val="006116A5"/>
    <w:rsid w:val="0061173F"/>
    <w:rsid w:val="00611E17"/>
    <w:rsid w:val="00611F57"/>
    <w:rsid w:val="00611F79"/>
    <w:rsid w:val="00612027"/>
    <w:rsid w:val="00612045"/>
    <w:rsid w:val="006121A3"/>
    <w:rsid w:val="006121A5"/>
    <w:rsid w:val="0061264B"/>
    <w:rsid w:val="006126B3"/>
    <w:rsid w:val="00612724"/>
    <w:rsid w:val="006128F7"/>
    <w:rsid w:val="00612947"/>
    <w:rsid w:val="00612B23"/>
    <w:rsid w:val="00612B6D"/>
    <w:rsid w:val="00612FAA"/>
    <w:rsid w:val="0061316A"/>
    <w:rsid w:val="0061317A"/>
    <w:rsid w:val="0061318D"/>
    <w:rsid w:val="00613442"/>
    <w:rsid w:val="006135C2"/>
    <w:rsid w:val="00613670"/>
    <w:rsid w:val="00613826"/>
    <w:rsid w:val="006138F7"/>
    <w:rsid w:val="0061394D"/>
    <w:rsid w:val="00613AFD"/>
    <w:rsid w:val="00613C63"/>
    <w:rsid w:val="00613D6E"/>
    <w:rsid w:val="00613FFA"/>
    <w:rsid w:val="00614033"/>
    <w:rsid w:val="00614080"/>
    <w:rsid w:val="006140FB"/>
    <w:rsid w:val="0061420A"/>
    <w:rsid w:val="006146AC"/>
    <w:rsid w:val="00614907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375"/>
    <w:rsid w:val="006155B5"/>
    <w:rsid w:val="006155C3"/>
    <w:rsid w:val="00615712"/>
    <w:rsid w:val="006159AE"/>
    <w:rsid w:val="00615B0D"/>
    <w:rsid w:val="00615CC7"/>
    <w:rsid w:val="00615E0E"/>
    <w:rsid w:val="00615E48"/>
    <w:rsid w:val="00615EA0"/>
    <w:rsid w:val="00616070"/>
    <w:rsid w:val="006160D4"/>
    <w:rsid w:val="00616303"/>
    <w:rsid w:val="006163C9"/>
    <w:rsid w:val="00616567"/>
    <w:rsid w:val="006168C6"/>
    <w:rsid w:val="006169BA"/>
    <w:rsid w:val="00616F87"/>
    <w:rsid w:val="006179D4"/>
    <w:rsid w:val="00617E02"/>
    <w:rsid w:val="00617F7F"/>
    <w:rsid w:val="00617FA6"/>
    <w:rsid w:val="00617FCC"/>
    <w:rsid w:val="00620198"/>
    <w:rsid w:val="00620463"/>
    <w:rsid w:val="006204B5"/>
    <w:rsid w:val="00620796"/>
    <w:rsid w:val="006209C2"/>
    <w:rsid w:val="00620B96"/>
    <w:rsid w:val="00620EC1"/>
    <w:rsid w:val="00620F03"/>
    <w:rsid w:val="00620F0A"/>
    <w:rsid w:val="00621332"/>
    <w:rsid w:val="006213A2"/>
    <w:rsid w:val="00621446"/>
    <w:rsid w:val="00621567"/>
    <w:rsid w:val="0062158E"/>
    <w:rsid w:val="00621813"/>
    <w:rsid w:val="00621AC3"/>
    <w:rsid w:val="00621B7D"/>
    <w:rsid w:val="00621E28"/>
    <w:rsid w:val="00622339"/>
    <w:rsid w:val="0062236F"/>
    <w:rsid w:val="0062287F"/>
    <w:rsid w:val="006228B2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18D"/>
    <w:rsid w:val="00624393"/>
    <w:rsid w:val="006244F6"/>
    <w:rsid w:val="006246B3"/>
    <w:rsid w:val="006248BD"/>
    <w:rsid w:val="00624932"/>
    <w:rsid w:val="00624BF6"/>
    <w:rsid w:val="00624CB1"/>
    <w:rsid w:val="00624E24"/>
    <w:rsid w:val="00624E25"/>
    <w:rsid w:val="00624F8E"/>
    <w:rsid w:val="00625032"/>
    <w:rsid w:val="006252B0"/>
    <w:rsid w:val="00625641"/>
    <w:rsid w:val="00625B5F"/>
    <w:rsid w:val="00625C6E"/>
    <w:rsid w:val="00625C6F"/>
    <w:rsid w:val="00625D69"/>
    <w:rsid w:val="00625DA2"/>
    <w:rsid w:val="00625EB1"/>
    <w:rsid w:val="00625F95"/>
    <w:rsid w:val="00626088"/>
    <w:rsid w:val="00626313"/>
    <w:rsid w:val="006263F5"/>
    <w:rsid w:val="006267C9"/>
    <w:rsid w:val="00626818"/>
    <w:rsid w:val="00626B35"/>
    <w:rsid w:val="00627019"/>
    <w:rsid w:val="00627184"/>
    <w:rsid w:val="00627269"/>
    <w:rsid w:val="006273EF"/>
    <w:rsid w:val="0062742D"/>
    <w:rsid w:val="0062746A"/>
    <w:rsid w:val="006276B0"/>
    <w:rsid w:val="00627762"/>
    <w:rsid w:val="00627D64"/>
    <w:rsid w:val="00627E16"/>
    <w:rsid w:val="00627FD6"/>
    <w:rsid w:val="00627FF7"/>
    <w:rsid w:val="00630008"/>
    <w:rsid w:val="0063000F"/>
    <w:rsid w:val="00630010"/>
    <w:rsid w:val="0063003E"/>
    <w:rsid w:val="006300D2"/>
    <w:rsid w:val="0063013D"/>
    <w:rsid w:val="006306B4"/>
    <w:rsid w:val="00630B33"/>
    <w:rsid w:val="00630E05"/>
    <w:rsid w:val="00630ECC"/>
    <w:rsid w:val="00630ED9"/>
    <w:rsid w:val="006312FC"/>
    <w:rsid w:val="00631428"/>
    <w:rsid w:val="0063148B"/>
    <w:rsid w:val="0063179C"/>
    <w:rsid w:val="00631861"/>
    <w:rsid w:val="006318AF"/>
    <w:rsid w:val="00631934"/>
    <w:rsid w:val="00631DF1"/>
    <w:rsid w:val="006320AB"/>
    <w:rsid w:val="0063241F"/>
    <w:rsid w:val="0063244F"/>
    <w:rsid w:val="006324C2"/>
    <w:rsid w:val="00632645"/>
    <w:rsid w:val="00632818"/>
    <w:rsid w:val="00632972"/>
    <w:rsid w:val="0063299B"/>
    <w:rsid w:val="00632D78"/>
    <w:rsid w:val="00632DE8"/>
    <w:rsid w:val="00632E39"/>
    <w:rsid w:val="006331F8"/>
    <w:rsid w:val="0063334F"/>
    <w:rsid w:val="006334E1"/>
    <w:rsid w:val="00633744"/>
    <w:rsid w:val="006339D6"/>
    <w:rsid w:val="00633A5F"/>
    <w:rsid w:val="00633C96"/>
    <w:rsid w:val="00633D1B"/>
    <w:rsid w:val="00634163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171"/>
    <w:rsid w:val="006352C5"/>
    <w:rsid w:val="00635486"/>
    <w:rsid w:val="00635531"/>
    <w:rsid w:val="006355DF"/>
    <w:rsid w:val="006355E6"/>
    <w:rsid w:val="00635637"/>
    <w:rsid w:val="006358C1"/>
    <w:rsid w:val="00635923"/>
    <w:rsid w:val="00635958"/>
    <w:rsid w:val="00635A18"/>
    <w:rsid w:val="00635CD7"/>
    <w:rsid w:val="00635CFC"/>
    <w:rsid w:val="00636040"/>
    <w:rsid w:val="006361DC"/>
    <w:rsid w:val="0063647E"/>
    <w:rsid w:val="00636511"/>
    <w:rsid w:val="0063698E"/>
    <w:rsid w:val="00636BC1"/>
    <w:rsid w:val="00636CED"/>
    <w:rsid w:val="00636F16"/>
    <w:rsid w:val="00637007"/>
    <w:rsid w:val="00637056"/>
    <w:rsid w:val="006372ED"/>
    <w:rsid w:val="006374E8"/>
    <w:rsid w:val="006375C0"/>
    <w:rsid w:val="00637780"/>
    <w:rsid w:val="0063789F"/>
    <w:rsid w:val="006378A8"/>
    <w:rsid w:val="00637CA2"/>
    <w:rsid w:val="00637D19"/>
    <w:rsid w:val="00637E06"/>
    <w:rsid w:val="00637FB0"/>
    <w:rsid w:val="00640068"/>
    <w:rsid w:val="00640071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58"/>
    <w:rsid w:val="00640D99"/>
    <w:rsid w:val="00640E90"/>
    <w:rsid w:val="00640EBD"/>
    <w:rsid w:val="00640F38"/>
    <w:rsid w:val="00640F9A"/>
    <w:rsid w:val="00641060"/>
    <w:rsid w:val="00641125"/>
    <w:rsid w:val="00641135"/>
    <w:rsid w:val="00641224"/>
    <w:rsid w:val="00641441"/>
    <w:rsid w:val="00641608"/>
    <w:rsid w:val="00641637"/>
    <w:rsid w:val="006417A4"/>
    <w:rsid w:val="006417DA"/>
    <w:rsid w:val="00641C88"/>
    <w:rsid w:val="00641CB7"/>
    <w:rsid w:val="00641ED2"/>
    <w:rsid w:val="00641F13"/>
    <w:rsid w:val="006420C0"/>
    <w:rsid w:val="00642436"/>
    <w:rsid w:val="006424EF"/>
    <w:rsid w:val="00642730"/>
    <w:rsid w:val="0064293E"/>
    <w:rsid w:val="006429DC"/>
    <w:rsid w:val="00642AA0"/>
    <w:rsid w:val="00642E6B"/>
    <w:rsid w:val="006430B4"/>
    <w:rsid w:val="0064328E"/>
    <w:rsid w:val="006433B0"/>
    <w:rsid w:val="006433EB"/>
    <w:rsid w:val="006437F6"/>
    <w:rsid w:val="006439D3"/>
    <w:rsid w:val="00643E17"/>
    <w:rsid w:val="00643E2A"/>
    <w:rsid w:val="00643F60"/>
    <w:rsid w:val="0064406C"/>
    <w:rsid w:val="006440A7"/>
    <w:rsid w:val="006440C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BAA"/>
    <w:rsid w:val="00644C6E"/>
    <w:rsid w:val="00644C8B"/>
    <w:rsid w:val="00644DA2"/>
    <w:rsid w:val="00644ECD"/>
    <w:rsid w:val="00645111"/>
    <w:rsid w:val="0064511B"/>
    <w:rsid w:val="00645156"/>
    <w:rsid w:val="0064540A"/>
    <w:rsid w:val="006454F4"/>
    <w:rsid w:val="00645A13"/>
    <w:rsid w:val="00645AA9"/>
    <w:rsid w:val="00645B28"/>
    <w:rsid w:val="00645BC4"/>
    <w:rsid w:val="00645DBC"/>
    <w:rsid w:val="006460AA"/>
    <w:rsid w:val="006461A3"/>
    <w:rsid w:val="00646274"/>
    <w:rsid w:val="006465AC"/>
    <w:rsid w:val="00646883"/>
    <w:rsid w:val="00646B40"/>
    <w:rsid w:val="00646CD0"/>
    <w:rsid w:val="00646EBA"/>
    <w:rsid w:val="00646EF8"/>
    <w:rsid w:val="00646FA2"/>
    <w:rsid w:val="0064736A"/>
    <w:rsid w:val="006473E6"/>
    <w:rsid w:val="00647726"/>
    <w:rsid w:val="00647748"/>
    <w:rsid w:val="006479FA"/>
    <w:rsid w:val="00647A45"/>
    <w:rsid w:val="00647B83"/>
    <w:rsid w:val="00647C43"/>
    <w:rsid w:val="00647D84"/>
    <w:rsid w:val="00647FA7"/>
    <w:rsid w:val="006504D9"/>
    <w:rsid w:val="006504EA"/>
    <w:rsid w:val="006506AA"/>
    <w:rsid w:val="0065077C"/>
    <w:rsid w:val="00650783"/>
    <w:rsid w:val="00650A4E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1E2B"/>
    <w:rsid w:val="00652055"/>
    <w:rsid w:val="00652080"/>
    <w:rsid w:val="00652173"/>
    <w:rsid w:val="006524DA"/>
    <w:rsid w:val="0065256A"/>
    <w:rsid w:val="00652712"/>
    <w:rsid w:val="006528C9"/>
    <w:rsid w:val="00652A8F"/>
    <w:rsid w:val="00652C4F"/>
    <w:rsid w:val="00652CB8"/>
    <w:rsid w:val="00652CDC"/>
    <w:rsid w:val="00652D89"/>
    <w:rsid w:val="00652EDE"/>
    <w:rsid w:val="00652F93"/>
    <w:rsid w:val="0065318D"/>
    <w:rsid w:val="00653618"/>
    <w:rsid w:val="00653712"/>
    <w:rsid w:val="006538BF"/>
    <w:rsid w:val="0065394C"/>
    <w:rsid w:val="00653F5F"/>
    <w:rsid w:val="00654060"/>
    <w:rsid w:val="00654178"/>
    <w:rsid w:val="00654297"/>
    <w:rsid w:val="00654369"/>
    <w:rsid w:val="006544FD"/>
    <w:rsid w:val="006547F5"/>
    <w:rsid w:val="00654926"/>
    <w:rsid w:val="00654DE1"/>
    <w:rsid w:val="006550B9"/>
    <w:rsid w:val="006552DD"/>
    <w:rsid w:val="00655495"/>
    <w:rsid w:val="006556EF"/>
    <w:rsid w:val="0065585C"/>
    <w:rsid w:val="00655A48"/>
    <w:rsid w:val="00655A7D"/>
    <w:rsid w:val="00655BFF"/>
    <w:rsid w:val="00655EC0"/>
    <w:rsid w:val="006560D9"/>
    <w:rsid w:val="00656154"/>
    <w:rsid w:val="0065621C"/>
    <w:rsid w:val="006562CA"/>
    <w:rsid w:val="0065645E"/>
    <w:rsid w:val="006564B9"/>
    <w:rsid w:val="0065654F"/>
    <w:rsid w:val="0065665B"/>
    <w:rsid w:val="00656765"/>
    <w:rsid w:val="006568A9"/>
    <w:rsid w:val="00656A0E"/>
    <w:rsid w:val="00656AE1"/>
    <w:rsid w:val="00656AF9"/>
    <w:rsid w:val="00656BA2"/>
    <w:rsid w:val="00656D93"/>
    <w:rsid w:val="0065700C"/>
    <w:rsid w:val="006570FA"/>
    <w:rsid w:val="0065712B"/>
    <w:rsid w:val="00657336"/>
    <w:rsid w:val="006574AD"/>
    <w:rsid w:val="006579F7"/>
    <w:rsid w:val="00657DA8"/>
    <w:rsid w:val="00657FC4"/>
    <w:rsid w:val="006601E3"/>
    <w:rsid w:val="00660472"/>
    <w:rsid w:val="006604F8"/>
    <w:rsid w:val="006605B4"/>
    <w:rsid w:val="0066063C"/>
    <w:rsid w:val="00660684"/>
    <w:rsid w:val="0066069C"/>
    <w:rsid w:val="006610A4"/>
    <w:rsid w:val="006613CB"/>
    <w:rsid w:val="0066150C"/>
    <w:rsid w:val="00661593"/>
    <w:rsid w:val="006618D6"/>
    <w:rsid w:val="00661DEC"/>
    <w:rsid w:val="00661E85"/>
    <w:rsid w:val="00661EF6"/>
    <w:rsid w:val="00662043"/>
    <w:rsid w:val="006620E8"/>
    <w:rsid w:val="006622A9"/>
    <w:rsid w:val="006622AE"/>
    <w:rsid w:val="006623CC"/>
    <w:rsid w:val="00662423"/>
    <w:rsid w:val="00662588"/>
    <w:rsid w:val="006626D2"/>
    <w:rsid w:val="00662774"/>
    <w:rsid w:val="00662AAB"/>
    <w:rsid w:val="00662C7C"/>
    <w:rsid w:val="00662E81"/>
    <w:rsid w:val="00662F7A"/>
    <w:rsid w:val="006632FF"/>
    <w:rsid w:val="0066335A"/>
    <w:rsid w:val="0066358A"/>
    <w:rsid w:val="006635B6"/>
    <w:rsid w:val="006637CE"/>
    <w:rsid w:val="00663B6A"/>
    <w:rsid w:val="00663BEB"/>
    <w:rsid w:val="00663BEE"/>
    <w:rsid w:val="00663E00"/>
    <w:rsid w:val="00663E8C"/>
    <w:rsid w:val="00663FC7"/>
    <w:rsid w:val="006640A5"/>
    <w:rsid w:val="006640F9"/>
    <w:rsid w:val="0066446D"/>
    <w:rsid w:val="00664488"/>
    <w:rsid w:val="00664719"/>
    <w:rsid w:val="00664A92"/>
    <w:rsid w:val="00664ACF"/>
    <w:rsid w:val="00664C2D"/>
    <w:rsid w:val="00664E4D"/>
    <w:rsid w:val="006652D0"/>
    <w:rsid w:val="006653AA"/>
    <w:rsid w:val="00665580"/>
    <w:rsid w:val="006655C0"/>
    <w:rsid w:val="0066561F"/>
    <w:rsid w:val="00665687"/>
    <w:rsid w:val="00665817"/>
    <w:rsid w:val="00666029"/>
    <w:rsid w:val="00666120"/>
    <w:rsid w:val="0066635D"/>
    <w:rsid w:val="006664C5"/>
    <w:rsid w:val="00666578"/>
    <w:rsid w:val="00666643"/>
    <w:rsid w:val="006667F8"/>
    <w:rsid w:val="00666986"/>
    <w:rsid w:val="006669B4"/>
    <w:rsid w:val="00666AA8"/>
    <w:rsid w:val="00666CA7"/>
    <w:rsid w:val="00667682"/>
    <w:rsid w:val="006676BA"/>
    <w:rsid w:val="0066771A"/>
    <w:rsid w:val="00667725"/>
    <w:rsid w:val="0066795D"/>
    <w:rsid w:val="00667B0D"/>
    <w:rsid w:val="00667BA7"/>
    <w:rsid w:val="00667DFB"/>
    <w:rsid w:val="006701A6"/>
    <w:rsid w:val="00670300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414"/>
    <w:rsid w:val="006714C3"/>
    <w:rsid w:val="0067152E"/>
    <w:rsid w:val="00671748"/>
    <w:rsid w:val="0067178C"/>
    <w:rsid w:val="006717E2"/>
    <w:rsid w:val="006718EE"/>
    <w:rsid w:val="00671A79"/>
    <w:rsid w:val="00671AE6"/>
    <w:rsid w:val="00671B42"/>
    <w:rsid w:val="00671BE8"/>
    <w:rsid w:val="00671CD2"/>
    <w:rsid w:val="00672420"/>
    <w:rsid w:val="00672430"/>
    <w:rsid w:val="0067251A"/>
    <w:rsid w:val="006726E2"/>
    <w:rsid w:val="006727E5"/>
    <w:rsid w:val="00672AD5"/>
    <w:rsid w:val="00672D3E"/>
    <w:rsid w:val="00672F6A"/>
    <w:rsid w:val="00673141"/>
    <w:rsid w:val="00673418"/>
    <w:rsid w:val="00673470"/>
    <w:rsid w:val="00673556"/>
    <w:rsid w:val="00673A97"/>
    <w:rsid w:val="00673AAB"/>
    <w:rsid w:val="00673C50"/>
    <w:rsid w:val="00673E37"/>
    <w:rsid w:val="00673F36"/>
    <w:rsid w:val="0067405F"/>
    <w:rsid w:val="00674161"/>
    <w:rsid w:val="0067436E"/>
    <w:rsid w:val="00674389"/>
    <w:rsid w:val="00674686"/>
    <w:rsid w:val="00674A8D"/>
    <w:rsid w:val="00674D5B"/>
    <w:rsid w:val="00674E1B"/>
    <w:rsid w:val="00674F85"/>
    <w:rsid w:val="006751F4"/>
    <w:rsid w:val="0067532C"/>
    <w:rsid w:val="00675658"/>
    <w:rsid w:val="006758B0"/>
    <w:rsid w:val="00675A07"/>
    <w:rsid w:val="00675A0D"/>
    <w:rsid w:val="006760E5"/>
    <w:rsid w:val="006761F9"/>
    <w:rsid w:val="006763A1"/>
    <w:rsid w:val="006769A7"/>
    <w:rsid w:val="00676AED"/>
    <w:rsid w:val="00676D75"/>
    <w:rsid w:val="00676E8F"/>
    <w:rsid w:val="00676EF6"/>
    <w:rsid w:val="00676F58"/>
    <w:rsid w:val="00676FCF"/>
    <w:rsid w:val="00677112"/>
    <w:rsid w:val="00677339"/>
    <w:rsid w:val="006773CE"/>
    <w:rsid w:val="00677472"/>
    <w:rsid w:val="006777FA"/>
    <w:rsid w:val="00677856"/>
    <w:rsid w:val="00677A85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77FA9"/>
    <w:rsid w:val="006800C3"/>
    <w:rsid w:val="0068012D"/>
    <w:rsid w:val="006801E7"/>
    <w:rsid w:val="00680292"/>
    <w:rsid w:val="006805AD"/>
    <w:rsid w:val="00680623"/>
    <w:rsid w:val="0068068C"/>
    <w:rsid w:val="00680914"/>
    <w:rsid w:val="006809C4"/>
    <w:rsid w:val="006809F5"/>
    <w:rsid w:val="00680A8A"/>
    <w:rsid w:val="00680B84"/>
    <w:rsid w:val="00680C5F"/>
    <w:rsid w:val="00680D40"/>
    <w:rsid w:val="00680DE6"/>
    <w:rsid w:val="00680E41"/>
    <w:rsid w:val="006810AC"/>
    <w:rsid w:val="006812C0"/>
    <w:rsid w:val="006817C0"/>
    <w:rsid w:val="00681A33"/>
    <w:rsid w:val="00681A52"/>
    <w:rsid w:val="00681C7A"/>
    <w:rsid w:val="00681D02"/>
    <w:rsid w:val="00681D52"/>
    <w:rsid w:val="00681D58"/>
    <w:rsid w:val="00681D98"/>
    <w:rsid w:val="006821C2"/>
    <w:rsid w:val="006824D6"/>
    <w:rsid w:val="00682746"/>
    <w:rsid w:val="006827C8"/>
    <w:rsid w:val="00682963"/>
    <w:rsid w:val="006829A7"/>
    <w:rsid w:val="00682A66"/>
    <w:rsid w:val="00682C0B"/>
    <w:rsid w:val="00682EE9"/>
    <w:rsid w:val="00683070"/>
    <w:rsid w:val="00683257"/>
    <w:rsid w:val="0068331F"/>
    <w:rsid w:val="006834ED"/>
    <w:rsid w:val="00683570"/>
    <w:rsid w:val="006835AD"/>
    <w:rsid w:val="00683607"/>
    <w:rsid w:val="00683A91"/>
    <w:rsid w:val="00683D64"/>
    <w:rsid w:val="00683FC6"/>
    <w:rsid w:val="0068439F"/>
    <w:rsid w:val="00684640"/>
    <w:rsid w:val="00684A96"/>
    <w:rsid w:val="00684B6D"/>
    <w:rsid w:val="00684D17"/>
    <w:rsid w:val="00684E60"/>
    <w:rsid w:val="00685069"/>
    <w:rsid w:val="006851F8"/>
    <w:rsid w:val="00685335"/>
    <w:rsid w:val="006856D9"/>
    <w:rsid w:val="006858A6"/>
    <w:rsid w:val="0068597E"/>
    <w:rsid w:val="00685A75"/>
    <w:rsid w:val="00685AF0"/>
    <w:rsid w:val="00685B20"/>
    <w:rsid w:val="00685B28"/>
    <w:rsid w:val="00685B7D"/>
    <w:rsid w:val="00685D66"/>
    <w:rsid w:val="00685DA4"/>
    <w:rsid w:val="00686145"/>
    <w:rsid w:val="00686396"/>
    <w:rsid w:val="00686411"/>
    <w:rsid w:val="006864E6"/>
    <w:rsid w:val="0068653F"/>
    <w:rsid w:val="006865E0"/>
    <w:rsid w:val="006866C5"/>
    <w:rsid w:val="00686831"/>
    <w:rsid w:val="00686910"/>
    <w:rsid w:val="006869BD"/>
    <w:rsid w:val="00686BE0"/>
    <w:rsid w:val="00686D1F"/>
    <w:rsid w:val="00686D4C"/>
    <w:rsid w:val="00686E36"/>
    <w:rsid w:val="00686E91"/>
    <w:rsid w:val="00686EC5"/>
    <w:rsid w:val="00687107"/>
    <w:rsid w:val="00687126"/>
    <w:rsid w:val="00687276"/>
    <w:rsid w:val="00687357"/>
    <w:rsid w:val="00687420"/>
    <w:rsid w:val="0068749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C25"/>
    <w:rsid w:val="00690D60"/>
    <w:rsid w:val="0069125E"/>
    <w:rsid w:val="006915F7"/>
    <w:rsid w:val="00691655"/>
    <w:rsid w:val="00691ACC"/>
    <w:rsid w:val="00691B63"/>
    <w:rsid w:val="00691C40"/>
    <w:rsid w:val="00692749"/>
    <w:rsid w:val="006928C3"/>
    <w:rsid w:val="00692984"/>
    <w:rsid w:val="006929AA"/>
    <w:rsid w:val="006929DD"/>
    <w:rsid w:val="00692A62"/>
    <w:rsid w:val="00692AE5"/>
    <w:rsid w:val="00692B26"/>
    <w:rsid w:val="00693106"/>
    <w:rsid w:val="006931C6"/>
    <w:rsid w:val="006932F5"/>
    <w:rsid w:val="00693432"/>
    <w:rsid w:val="0069361F"/>
    <w:rsid w:val="00693775"/>
    <w:rsid w:val="006937C0"/>
    <w:rsid w:val="006938CC"/>
    <w:rsid w:val="006939A6"/>
    <w:rsid w:val="00693BB7"/>
    <w:rsid w:val="00693F55"/>
    <w:rsid w:val="00693FBA"/>
    <w:rsid w:val="00693FE6"/>
    <w:rsid w:val="006942C4"/>
    <w:rsid w:val="0069444A"/>
    <w:rsid w:val="0069447C"/>
    <w:rsid w:val="0069473C"/>
    <w:rsid w:val="00694D40"/>
    <w:rsid w:val="00694F99"/>
    <w:rsid w:val="00695087"/>
    <w:rsid w:val="00695418"/>
    <w:rsid w:val="0069574D"/>
    <w:rsid w:val="0069598A"/>
    <w:rsid w:val="00695C33"/>
    <w:rsid w:val="0069627A"/>
    <w:rsid w:val="0069629C"/>
    <w:rsid w:val="006964E7"/>
    <w:rsid w:val="00696662"/>
    <w:rsid w:val="00696727"/>
    <w:rsid w:val="00696960"/>
    <w:rsid w:val="0069699D"/>
    <w:rsid w:val="00696C4F"/>
    <w:rsid w:val="00696CDC"/>
    <w:rsid w:val="00696D44"/>
    <w:rsid w:val="00696F16"/>
    <w:rsid w:val="00696F3C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50"/>
    <w:rsid w:val="006A0C87"/>
    <w:rsid w:val="006A0D84"/>
    <w:rsid w:val="006A0FCD"/>
    <w:rsid w:val="006A123C"/>
    <w:rsid w:val="006A147A"/>
    <w:rsid w:val="006A1489"/>
    <w:rsid w:val="006A15BE"/>
    <w:rsid w:val="006A1901"/>
    <w:rsid w:val="006A1AA7"/>
    <w:rsid w:val="006A1AA8"/>
    <w:rsid w:val="006A1AB5"/>
    <w:rsid w:val="006A1AE5"/>
    <w:rsid w:val="006A1B09"/>
    <w:rsid w:val="006A1C2C"/>
    <w:rsid w:val="006A1CEB"/>
    <w:rsid w:val="006A1DDD"/>
    <w:rsid w:val="006A1EA3"/>
    <w:rsid w:val="006A1F2F"/>
    <w:rsid w:val="006A2141"/>
    <w:rsid w:val="006A2559"/>
    <w:rsid w:val="006A27D7"/>
    <w:rsid w:val="006A2BC6"/>
    <w:rsid w:val="006A2C2B"/>
    <w:rsid w:val="006A2CEE"/>
    <w:rsid w:val="006A3091"/>
    <w:rsid w:val="006A30A4"/>
    <w:rsid w:val="006A317F"/>
    <w:rsid w:val="006A3221"/>
    <w:rsid w:val="006A35AF"/>
    <w:rsid w:val="006A36AB"/>
    <w:rsid w:val="006A4102"/>
    <w:rsid w:val="006A4337"/>
    <w:rsid w:val="006A4371"/>
    <w:rsid w:val="006A43AD"/>
    <w:rsid w:val="006A43C0"/>
    <w:rsid w:val="006A444D"/>
    <w:rsid w:val="006A4462"/>
    <w:rsid w:val="006A45E2"/>
    <w:rsid w:val="006A4721"/>
    <w:rsid w:val="006A4763"/>
    <w:rsid w:val="006A480E"/>
    <w:rsid w:val="006A48B7"/>
    <w:rsid w:val="006A4A5C"/>
    <w:rsid w:val="006A4C69"/>
    <w:rsid w:val="006A4F64"/>
    <w:rsid w:val="006A5033"/>
    <w:rsid w:val="006A503F"/>
    <w:rsid w:val="006A514F"/>
    <w:rsid w:val="006A5265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5D32"/>
    <w:rsid w:val="006A605B"/>
    <w:rsid w:val="006A62CE"/>
    <w:rsid w:val="006A6403"/>
    <w:rsid w:val="006A6680"/>
    <w:rsid w:val="006A6C4D"/>
    <w:rsid w:val="006A6E2B"/>
    <w:rsid w:val="006A6FDE"/>
    <w:rsid w:val="006A726E"/>
    <w:rsid w:val="006A748D"/>
    <w:rsid w:val="006A7AAF"/>
    <w:rsid w:val="006A7B35"/>
    <w:rsid w:val="006A7FEF"/>
    <w:rsid w:val="006B0150"/>
    <w:rsid w:val="006B0197"/>
    <w:rsid w:val="006B0788"/>
    <w:rsid w:val="006B09A1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DA0"/>
    <w:rsid w:val="006B1F75"/>
    <w:rsid w:val="006B2258"/>
    <w:rsid w:val="006B256C"/>
    <w:rsid w:val="006B271C"/>
    <w:rsid w:val="006B2A72"/>
    <w:rsid w:val="006B2FAE"/>
    <w:rsid w:val="006B3048"/>
    <w:rsid w:val="006B3101"/>
    <w:rsid w:val="006B365D"/>
    <w:rsid w:val="006B3978"/>
    <w:rsid w:val="006B3A8B"/>
    <w:rsid w:val="006B3D30"/>
    <w:rsid w:val="006B3D46"/>
    <w:rsid w:val="006B3F4B"/>
    <w:rsid w:val="006B3FA5"/>
    <w:rsid w:val="006B40F4"/>
    <w:rsid w:val="006B4134"/>
    <w:rsid w:val="006B475A"/>
    <w:rsid w:val="006B4A1F"/>
    <w:rsid w:val="006B4A74"/>
    <w:rsid w:val="006B4E5F"/>
    <w:rsid w:val="006B4F00"/>
    <w:rsid w:val="006B4F69"/>
    <w:rsid w:val="006B4FEA"/>
    <w:rsid w:val="006B5029"/>
    <w:rsid w:val="006B5242"/>
    <w:rsid w:val="006B5260"/>
    <w:rsid w:val="006B53DC"/>
    <w:rsid w:val="006B55A9"/>
    <w:rsid w:val="006B5720"/>
    <w:rsid w:val="006B5A6A"/>
    <w:rsid w:val="006B5D7B"/>
    <w:rsid w:val="006B5EBC"/>
    <w:rsid w:val="006B631F"/>
    <w:rsid w:val="006B635C"/>
    <w:rsid w:val="006B65CC"/>
    <w:rsid w:val="006B6605"/>
    <w:rsid w:val="006B6932"/>
    <w:rsid w:val="006B69E2"/>
    <w:rsid w:val="006B6D3D"/>
    <w:rsid w:val="006B712A"/>
    <w:rsid w:val="006B72A2"/>
    <w:rsid w:val="006B72EA"/>
    <w:rsid w:val="006B767B"/>
    <w:rsid w:val="006B7965"/>
    <w:rsid w:val="006B7B1C"/>
    <w:rsid w:val="006B7BAB"/>
    <w:rsid w:val="006B7CD9"/>
    <w:rsid w:val="006B7F9D"/>
    <w:rsid w:val="006C01A7"/>
    <w:rsid w:val="006C01C4"/>
    <w:rsid w:val="006C0294"/>
    <w:rsid w:val="006C0350"/>
    <w:rsid w:val="006C04BD"/>
    <w:rsid w:val="006C0512"/>
    <w:rsid w:val="006C078B"/>
    <w:rsid w:val="006C08BB"/>
    <w:rsid w:val="006C08E8"/>
    <w:rsid w:val="006C0A49"/>
    <w:rsid w:val="006C0A74"/>
    <w:rsid w:val="006C0C9B"/>
    <w:rsid w:val="006C0E6F"/>
    <w:rsid w:val="006C0EA3"/>
    <w:rsid w:val="006C15C5"/>
    <w:rsid w:val="006C170B"/>
    <w:rsid w:val="006C18C3"/>
    <w:rsid w:val="006C19EE"/>
    <w:rsid w:val="006C1BB5"/>
    <w:rsid w:val="006C1DED"/>
    <w:rsid w:val="006C1E4E"/>
    <w:rsid w:val="006C1EBF"/>
    <w:rsid w:val="006C25EC"/>
    <w:rsid w:val="006C26D2"/>
    <w:rsid w:val="006C278D"/>
    <w:rsid w:val="006C2823"/>
    <w:rsid w:val="006C28D9"/>
    <w:rsid w:val="006C2923"/>
    <w:rsid w:val="006C2A63"/>
    <w:rsid w:val="006C2F56"/>
    <w:rsid w:val="006C3023"/>
    <w:rsid w:val="006C303B"/>
    <w:rsid w:val="006C333D"/>
    <w:rsid w:val="006C341E"/>
    <w:rsid w:val="006C342F"/>
    <w:rsid w:val="006C358C"/>
    <w:rsid w:val="006C36E8"/>
    <w:rsid w:val="006C383F"/>
    <w:rsid w:val="006C3859"/>
    <w:rsid w:val="006C38B4"/>
    <w:rsid w:val="006C3960"/>
    <w:rsid w:val="006C3987"/>
    <w:rsid w:val="006C3ACD"/>
    <w:rsid w:val="006C3F02"/>
    <w:rsid w:val="006C4049"/>
    <w:rsid w:val="006C43F0"/>
    <w:rsid w:val="006C4466"/>
    <w:rsid w:val="006C4566"/>
    <w:rsid w:val="006C4657"/>
    <w:rsid w:val="006C47FC"/>
    <w:rsid w:val="006C4CF0"/>
    <w:rsid w:val="006C4D1E"/>
    <w:rsid w:val="006C4D7A"/>
    <w:rsid w:val="006C4D85"/>
    <w:rsid w:val="006C4DAA"/>
    <w:rsid w:val="006C4EFB"/>
    <w:rsid w:val="006C4F38"/>
    <w:rsid w:val="006C4F52"/>
    <w:rsid w:val="006C4FB6"/>
    <w:rsid w:val="006C5108"/>
    <w:rsid w:val="006C51F7"/>
    <w:rsid w:val="006C55B4"/>
    <w:rsid w:val="006C58CE"/>
    <w:rsid w:val="006C5E63"/>
    <w:rsid w:val="006C5E7A"/>
    <w:rsid w:val="006C6129"/>
    <w:rsid w:val="006C62CC"/>
    <w:rsid w:val="006C634C"/>
    <w:rsid w:val="006C6359"/>
    <w:rsid w:val="006C6386"/>
    <w:rsid w:val="006C63C7"/>
    <w:rsid w:val="006C65ED"/>
    <w:rsid w:val="006C677D"/>
    <w:rsid w:val="006C67FB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157"/>
    <w:rsid w:val="006C7833"/>
    <w:rsid w:val="006C78C0"/>
    <w:rsid w:val="006C7BD0"/>
    <w:rsid w:val="006C7D3C"/>
    <w:rsid w:val="006C7F2F"/>
    <w:rsid w:val="006D031D"/>
    <w:rsid w:val="006D05FD"/>
    <w:rsid w:val="006D07BD"/>
    <w:rsid w:val="006D0A1B"/>
    <w:rsid w:val="006D0AD3"/>
    <w:rsid w:val="006D0BB3"/>
    <w:rsid w:val="006D114D"/>
    <w:rsid w:val="006D12F1"/>
    <w:rsid w:val="006D13B7"/>
    <w:rsid w:val="006D16D5"/>
    <w:rsid w:val="006D1843"/>
    <w:rsid w:val="006D1A7D"/>
    <w:rsid w:val="006D1AC3"/>
    <w:rsid w:val="006D1D3A"/>
    <w:rsid w:val="006D1D6A"/>
    <w:rsid w:val="006D1DA8"/>
    <w:rsid w:val="006D2164"/>
    <w:rsid w:val="006D23C0"/>
    <w:rsid w:val="006D2419"/>
    <w:rsid w:val="006D243D"/>
    <w:rsid w:val="006D258B"/>
    <w:rsid w:val="006D2875"/>
    <w:rsid w:val="006D2973"/>
    <w:rsid w:val="006D2A1B"/>
    <w:rsid w:val="006D2A91"/>
    <w:rsid w:val="006D2B23"/>
    <w:rsid w:val="006D2B34"/>
    <w:rsid w:val="006D2BBE"/>
    <w:rsid w:val="006D2C14"/>
    <w:rsid w:val="006D2F22"/>
    <w:rsid w:val="006D3202"/>
    <w:rsid w:val="006D3399"/>
    <w:rsid w:val="006D33E6"/>
    <w:rsid w:val="006D34D1"/>
    <w:rsid w:val="006D361F"/>
    <w:rsid w:val="006D399D"/>
    <w:rsid w:val="006D3A71"/>
    <w:rsid w:val="006D3F26"/>
    <w:rsid w:val="006D427C"/>
    <w:rsid w:val="006D4305"/>
    <w:rsid w:val="006D448B"/>
    <w:rsid w:val="006D44F2"/>
    <w:rsid w:val="006D45D9"/>
    <w:rsid w:val="006D45E3"/>
    <w:rsid w:val="006D4929"/>
    <w:rsid w:val="006D499E"/>
    <w:rsid w:val="006D4B40"/>
    <w:rsid w:val="006D4B53"/>
    <w:rsid w:val="006D4DC0"/>
    <w:rsid w:val="006D4E4F"/>
    <w:rsid w:val="006D4FEC"/>
    <w:rsid w:val="006D50E2"/>
    <w:rsid w:val="006D534E"/>
    <w:rsid w:val="006D54D9"/>
    <w:rsid w:val="006D5623"/>
    <w:rsid w:val="006D5656"/>
    <w:rsid w:val="006D569C"/>
    <w:rsid w:val="006D56DB"/>
    <w:rsid w:val="006D58D6"/>
    <w:rsid w:val="006D5A28"/>
    <w:rsid w:val="006D5C1C"/>
    <w:rsid w:val="006D5DCF"/>
    <w:rsid w:val="006D63A6"/>
    <w:rsid w:val="006D64BC"/>
    <w:rsid w:val="006D64C6"/>
    <w:rsid w:val="006D65D7"/>
    <w:rsid w:val="006D666E"/>
    <w:rsid w:val="006D6895"/>
    <w:rsid w:val="006D6975"/>
    <w:rsid w:val="006D6A11"/>
    <w:rsid w:val="006D6ADC"/>
    <w:rsid w:val="006D6BD1"/>
    <w:rsid w:val="006D6C4A"/>
    <w:rsid w:val="006D7092"/>
    <w:rsid w:val="006D70EE"/>
    <w:rsid w:val="006D73B4"/>
    <w:rsid w:val="006D742F"/>
    <w:rsid w:val="006D76D1"/>
    <w:rsid w:val="006D7733"/>
    <w:rsid w:val="006D77E3"/>
    <w:rsid w:val="006D7BC1"/>
    <w:rsid w:val="006D7C5E"/>
    <w:rsid w:val="006D7CA0"/>
    <w:rsid w:val="006D7D1C"/>
    <w:rsid w:val="006E0188"/>
    <w:rsid w:val="006E0301"/>
    <w:rsid w:val="006E05AC"/>
    <w:rsid w:val="006E0868"/>
    <w:rsid w:val="006E0933"/>
    <w:rsid w:val="006E097B"/>
    <w:rsid w:val="006E0DAA"/>
    <w:rsid w:val="006E0E5E"/>
    <w:rsid w:val="006E0FB9"/>
    <w:rsid w:val="006E1055"/>
    <w:rsid w:val="006E122B"/>
    <w:rsid w:val="006E14DA"/>
    <w:rsid w:val="006E155E"/>
    <w:rsid w:val="006E1598"/>
    <w:rsid w:val="006E1791"/>
    <w:rsid w:val="006E180A"/>
    <w:rsid w:val="006E1834"/>
    <w:rsid w:val="006E186B"/>
    <w:rsid w:val="006E1881"/>
    <w:rsid w:val="006E1CB5"/>
    <w:rsid w:val="006E1CCC"/>
    <w:rsid w:val="006E1F57"/>
    <w:rsid w:val="006E2094"/>
    <w:rsid w:val="006E20F9"/>
    <w:rsid w:val="006E22CA"/>
    <w:rsid w:val="006E22EE"/>
    <w:rsid w:val="006E2424"/>
    <w:rsid w:val="006E272D"/>
    <w:rsid w:val="006E28BB"/>
    <w:rsid w:val="006E2A7E"/>
    <w:rsid w:val="006E2EF3"/>
    <w:rsid w:val="006E313F"/>
    <w:rsid w:val="006E3178"/>
    <w:rsid w:val="006E31A7"/>
    <w:rsid w:val="006E34FA"/>
    <w:rsid w:val="006E35B1"/>
    <w:rsid w:val="006E3670"/>
    <w:rsid w:val="006E3843"/>
    <w:rsid w:val="006E3899"/>
    <w:rsid w:val="006E38F1"/>
    <w:rsid w:val="006E3A78"/>
    <w:rsid w:val="006E3BED"/>
    <w:rsid w:val="006E3BF0"/>
    <w:rsid w:val="006E3CEB"/>
    <w:rsid w:val="006E3D19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359"/>
    <w:rsid w:val="006E54C8"/>
    <w:rsid w:val="006E54F1"/>
    <w:rsid w:val="006E567B"/>
    <w:rsid w:val="006E5979"/>
    <w:rsid w:val="006E5A8A"/>
    <w:rsid w:val="006E5CB7"/>
    <w:rsid w:val="006E5DCA"/>
    <w:rsid w:val="006E5F3A"/>
    <w:rsid w:val="006E643E"/>
    <w:rsid w:val="006E6469"/>
    <w:rsid w:val="006E6522"/>
    <w:rsid w:val="006E6732"/>
    <w:rsid w:val="006E67A0"/>
    <w:rsid w:val="006E67FB"/>
    <w:rsid w:val="006E69EF"/>
    <w:rsid w:val="006E6A6F"/>
    <w:rsid w:val="006E6AA7"/>
    <w:rsid w:val="006E6BAC"/>
    <w:rsid w:val="006E6C3A"/>
    <w:rsid w:val="006E6CA7"/>
    <w:rsid w:val="006E6D56"/>
    <w:rsid w:val="006E6E8D"/>
    <w:rsid w:val="006E6F95"/>
    <w:rsid w:val="006E702E"/>
    <w:rsid w:val="006E740C"/>
    <w:rsid w:val="006E773E"/>
    <w:rsid w:val="006E77F6"/>
    <w:rsid w:val="006E7ADB"/>
    <w:rsid w:val="006E7ADF"/>
    <w:rsid w:val="006E7B5F"/>
    <w:rsid w:val="006E7C42"/>
    <w:rsid w:val="006E7C96"/>
    <w:rsid w:val="006E7D42"/>
    <w:rsid w:val="006F0022"/>
    <w:rsid w:val="006F0024"/>
    <w:rsid w:val="006F015B"/>
    <w:rsid w:val="006F0167"/>
    <w:rsid w:val="006F0301"/>
    <w:rsid w:val="006F04BD"/>
    <w:rsid w:val="006F076D"/>
    <w:rsid w:val="006F088D"/>
    <w:rsid w:val="006F08F7"/>
    <w:rsid w:val="006F0A88"/>
    <w:rsid w:val="006F0B87"/>
    <w:rsid w:val="006F0B89"/>
    <w:rsid w:val="006F0E2D"/>
    <w:rsid w:val="006F0E99"/>
    <w:rsid w:val="006F117D"/>
    <w:rsid w:val="006F11B1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90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4F4"/>
    <w:rsid w:val="006F353A"/>
    <w:rsid w:val="006F35CE"/>
    <w:rsid w:val="006F370C"/>
    <w:rsid w:val="006F376B"/>
    <w:rsid w:val="006F3EC4"/>
    <w:rsid w:val="006F3F23"/>
    <w:rsid w:val="006F4020"/>
    <w:rsid w:val="006F4030"/>
    <w:rsid w:val="006F46DD"/>
    <w:rsid w:val="006F4857"/>
    <w:rsid w:val="006F4967"/>
    <w:rsid w:val="006F4B53"/>
    <w:rsid w:val="006F4BF6"/>
    <w:rsid w:val="006F4F02"/>
    <w:rsid w:val="006F4F08"/>
    <w:rsid w:val="006F4F51"/>
    <w:rsid w:val="006F4FEE"/>
    <w:rsid w:val="006F5040"/>
    <w:rsid w:val="006F5103"/>
    <w:rsid w:val="006F534C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783"/>
    <w:rsid w:val="00701B4C"/>
    <w:rsid w:val="00701B93"/>
    <w:rsid w:val="00701D99"/>
    <w:rsid w:val="00701F3B"/>
    <w:rsid w:val="00702122"/>
    <w:rsid w:val="00702307"/>
    <w:rsid w:val="007023F4"/>
    <w:rsid w:val="00702865"/>
    <w:rsid w:val="007028F1"/>
    <w:rsid w:val="00702B6F"/>
    <w:rsid w:val="00702E7C"/>
    <w:rsid w:val="00702EE1"/>
    <w:rsid w:val="00702F5E"/>
    <w:rsid w:val="00703014"/>
    <w:rsid w:val="007032C4"/>
    <w:rsid w:val="00703743"/>
    <w:rsid w:val="00703784"/>
    <w:rsid w:val="0070394D"/>
    <w:rsid w:val="00703998"/>
    <w:rsid w:val="00703BF8"/>
    <w:rsid w:val="00704071"/>
    <w:rsid w:val="007041A9"/>
    <w:rsid w:val="007041B3"/>
    <w:rsid w:val="00704211"/>
    <w:rsid w:val="0070429A"/>
    <w:rsid w:val="007044B1"/>
    <w:rsid w:val="007045B5"/>
    <w:rsid w:val="00704840"/>
    <w:rsid w:val="00704A02"/>
    <w:rsid w:val="00704A71"/>
    <w:rsid w:val="00704AD5"/>
    <w:rsid w:val="00704B0D"/>
    <w:rsid w:val="00704D65"/>
    <w:rsid w:val="00704ECF"/>
    <w:rsid w:val="00705072"/>
    <w:rsid w:val="00705157"/>
    <w:rsid w:val="00705397"/>
    <w:rsid w:val="00705572"/>
    <w:rsid w:val="0070589E"/>
    <w:rsid w:val="0070599C"/>
    <w:rsid w:val="007059F3"/>
    <w:rsid w:val="00705B27"/>
    <w:rsid w:val="00705BE0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6D25"/>
    <w:rsid w:val="00706EEC"/>
    <w:rsid w:val="0070701A"/>
    <w:rsid w:val="00707205"/>
    <w:rsid w:val="0070734E"/>
    <w:rsid w:val="0070754B"/>
    <w:rsid w:val="00707915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945"/>
    <w:rsid w:val="00711BED"/>
    <w:rsid w:val="00711CB5"/>
    <w:rsid w:val="00711D54"/>
    <w:rsid w:val="00711F8A"/>
    <w:rsid w:val="00711FEF"/>
    <w:rsid w:val="00712207"/>
    <w:rsid w:val="00712243"/>
    <w:rsid w:val="00712279"/>
    <w:rsid w:val="007126A7"/>
    <w:rsid w:val="00712769"/>
    <w:rsid w:val="00712796"/>
    <w:rsid w:val="00712898"/>
    <w:rsid w:val="00712A0D"/>
    <w:rsid w:val="00712AD9"/>
    <w:rsid w:val="00712B83"/>
    <w:rsid w:val="00712D00"/>
    <w:rsid w:val="00712E09"/>
    <w:rsid w:val="00712E4A"/>
    <w:rsid w:val="00712F76"/>
    <w:rsid w:val="00713169"/>
    <w:rsid w:val="0071316E"/>
    <w:rsid w:val="00713186"/>
    <w:rsid w:val="0071318A"/>
    <w:rsid w:val="0071331A"/>
    <w:rsid w:val="0071335A"/>
    <w:rsid w:val="00713621"/>
    <w:rsid w:val="0071376E"/>
    <w:rsid w:val="0071380B"/>
    <w:rsid w:val="00713931"/>
    <w:rsid w:val="00713A13"/>
    <w:rsid w:val="00713B8C"/>
    <w:rsid w:val="00713D10"/>
    <w:rsid w:val="00713D48"/>
    <w:rsid w:val="00713F2D"/>
    <w:rsid w:val="00713F7C"/>
    <w:rsid w:val="00713FB8"/>
    <w:rsid w:val="00714199"/>
    <w:rsid w:val="00714268"/>
    <w:rsid w:val="00714277"/>
    <w:rsid w:val="0071427D"/>
    <w:rsid w:val="007142A5"/>
    <w:rsid w:val="0071431E"/>
    <w:rsid w:val="007146C1"/>
    <w:rsid w:val="00714785"/>
    <w:rsid w:val="007147AA"/>
    <w:rsid w:val="0071483B"/>
    <w:rsid w:val="0071495F"/>
    <w:rsid w:val="00714A0E"/>
    <w:rsid w:val="00714A73"/>
    <w:rsid w:val="00714BBB"/>
    <w:rsid w:val="00715123"/>
    <w:rsid w:val="0071528A"/>
    <w:rsid w:val="00715399"/>
    <w:rsid w:val="007153D8"/>
    <w:rsid w:val="00715677"/>
    <w:rsid w:val="00715839"/>
    <w:rsid w:val="00715843"/>
    <w:rsid w:val="0071586B"/>
    <w:rsid w:val="007158E2"/>
    <w:rsid w:val="00715A82"/>
    <w:rsid w:val="00715B63"/>
    <w:rsid w:val="00715BDF"/>
    <w:rsid w:val="00715D7F"/>
    <w:rsid w:val="00715F5F"/>
    <w:rsid w:val="007161B7"/>
    <w:rsid w:val="00716291"/>
    <w:rsid w:val="007164CE"/>
    <w:rsid w:val="00716966"/>
    <w:rsid w:val="00716A57"/>
    <w:rsid w:val="0071706C"/>
    <w:rsid w:val="0071709A"/>
    <w:rsid w:val="00717145"/>
    <w:rsid w:val="00717186"/>
    <w:rsid w:val="00717451"/>
    <w:rsid w:val="0071760F"/>
    <w:rsid w:val="007176A3"/>
    <w:rsid w:val="007176BD"/>
    <w:rsid w:val="0071780B"/>
    <w:rsid w:val="00717A10"/>
    <w:rsid w:val="00717E5D"/>
    <w:rsid w:val="007201EF"/>
    <w:rsid w:val="007202DB"/>
    <w:rsid w:val="00720301"/>
    <w:rsid w:val="0072084D"/>
    <w:rsid w:val="00720983"/>
    <w:rsid w:val="00720A77"/>
    <w:rsid w:val="00720CA3"/>
    <w:rsid w:val="00720DD4"/>
    <w:rsid w:val="00720EDE"/>
    <w:rsid w:val="007211CA"/>
    <w:rsid w:val="007211E0"/>
    <w:rsid w:val="00721242"/>
    <w:rsid w:val="007212BF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867"/>
    <w:rsid w:val="00722A9A"/>
    <w:rsid w:val="00722B73"/>
    <w:rsid w:val="00722EAC"/>
    <w:rsid w:val="00722F20"/>
    <w:rsid w:val="007232AC"/>
    <w:rsid w:val="007233A8"/>
    <w:rsid w:val="0072369E"/>
    <w:rsid w:val="00723709"/>
    <w:rsid w:val="00723829"/>
    <w:rsid w:val="00723830"/>
    <w:rsid w:val="0072392B"/>
    <w:rsid w:val="007239CE"/>
    <w:rsid w:val="007239ED"/>
    <w:rsid w:val="00723D00"/>
    <w:rsid w:val="00723DC2"/>
    <w:rsid w:val="00724311"/>
    <w:rsid w:val="0072439A"/>
    <w:rsid w:val="007243A0"/>
    <w:rsid w:val="0072448C"/>
    <w:rsid w:val="007245BD"/>
    <w:rsid w:val="00724672"/>
    <w:rsid w:val="007246B3"/>
    <w:rsid w:val="007246C0"/>
    <w:rsid w:val="007248ED"/>
    <w:rsid w:val="00724C33"/>
    <w:rsid w:val="00724EC6"/>
    <w:rsid w:val="00725016"/>
    <w:rsid w:val="0072515D"/>
    <w:rsid w:val="00725210"/>
    <w:rsid w:val="0072565F"/>
    <w:rsid w:val="00725723"/>
    <w:rsid w:val="00725770"/>
    <w:rsid w:val="00725802"/>
    <w:rsid w:val="00725853"/>
    <w:rsid w:val="00725C0A"/>
    <w:rsid w:val="00725C94"/>
    <w:rsid w:val="00725D32"/>
    <w:rsid w:val="00725D7A"/>
    <w:rsid w:val="00725FA1"/>
    <w:rsid w:val="00725FAA"/>
    <w:rsid w:val="0072617E"/>
    <w:rsid w:val="00726222"/>
    <w:rsid w:val="00726323"/>
    <w:rsid w:val="00726580"/>
    <w:rsid w:val="0072658D"/>
    <w:rsid w:val="0072665C"/>
    <w:rsid w:val="00726AEC"/>
    <w:rsid w:val="00726B06"/>
    <w:rsid w:val="00726EE5"/>
    <w:rsid w:val="00727045"/>
    <w:rsid w:val="007271B6"/>
    <w:rsid w:val="007275D0"/>
    <w:rsid w:val="00727660"/>
    <w:rsid w:val="007276E2"/>
    <w:rsid w:val="007277EA"/>
    <w:rsid w:val="007279CD"/>
    <w:rsid w:val="00727D97"/>
    <w:rsid w:val="00727E46"/>
    <w:rsid w:val="00727FAE"/>
    <w:rsid w:val="00727FC7"/>
    <w:rsid w:val="007300B0"/>
    <w:rsid w:val="00730152"/>
    <w:rsid w:val="007302BB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590"/>
    <w:rsid w:val="0073188A"/>
    <w:rsid w:val="007318FD"/>
    <w:rsid w:val="00731984"/>
    <w:rsid w:val="00731BEB"/>
    <w:rsid w:val="00731D1D"/>
    <w:rsid w:val="00731D61"/>
    <w:rsid w:val="00731FA4"/>
    <w:rsid w:val="007321BC"/>
    <w:rsid w:val="007323B9"/>
    <w:rsid w:val="007325F8"/>
    <w:rsid w:val="0073295C"/>
    <w:rsid w:val="00732C75"/>
    <w:rsid w:val="00733170"/>
    <w:rsid w:val="007331FD"/>
    <w:rsid w:val="00733535"/>
    <w:rsid w:val="0073369C"/>
    <w:rsid w:val="007337E9"/>
    <w:rsid w:val="00733870"/>
    <w:rsid w:val="00733A8F"/>
    <w:rsid w:val="00733BBF"/>
    <w:rsid w:val="00733C0B"/>
    <w:rsid w:val="00733D0A"/>
    <w:rsid w:val="00733E07"/>
    <w:rsid w:val="007341E3"/>
    <w:rsid w:val="007342E1"/>
    <w:rsid w:val="0073444B"/>
    <w:rsid w:val="00734741"/>
    <w:rsid w:val="007348D1"/>
    <w:rsid w:val="00734921"/>
    <w:rsid w:val="00734DA8"/>
    <w:rsid w:val="00734EA9"/>
    <w:rsid w:val="00735007"/>
    <w:rsid w:val="00735067"/>
    <w:rsid w:val="00735083"/>
    <w:rsid w:val="00735098"/>
    <w:rsid w:val="007351BA"/>
    <w:rsid w:val="0073531D"/>
    <w:rsid w:val="00735602"/>
    <w:rsid w:val="00735888"/>
    <w:rsid w:val="00735F51"/>
    <w:rsid w:val="00735FAF"/>
    <w:rsid w:val="00736256"/>
    <w:rsid w:val="007362FE"/>
    <w:rsid w:val="0073685B"/>
    <w:rsid w:val="00736882"/>
    <w:rsid w:val="00736908"/>
    <w:rsid w:val="00736B7A"/>
    <w:rsid w:val="00736CC6"/>
    <w:rsid w:val="00736EF4"/>
    <w:rsid w:val="007371E4"/>
    <w:rsid w:val="00737345"/>
    <w:rsid w:val="00737355"/>
    <w:rsid w:val="00737484"/>
    <w:rsid w:val="00737708"/>
    <w:rsid w:val="007377A1"/>
    <w:rsid w:val="00737978"/>
    <w:rsid w:val="007379C3"/>
    <w:rsid w:val="00737EAF"/>
    <w:rsid w:val="007400B6"/>
    <w:rsid w:val="00740169"/>
    <w:rsid w:val="00740541"/>
    <w:rsid w:val="007405B7"/>
    <w:rsid w:val="00740611"/>
    <w:rsid w:val="0074078E"/>
    <w:rsid w:val="007407E3"/>
    <w:rsid w:val="007407F0"/>
    <w:rsid w:val="00740993"/>
    <w:rsid w:val="00740A27"/>
    <w:rsid w:val="00740AD7"/>
    <w:rsid w:val="00740BE3"/>
    <w:rsid w:val="00740BFC"/>
    <w:rsid w:val="0074103D"/>
    <w:rsid w:val="0074144B"/>
    <w:rsid w:val="00741526"/>
    <w:rsid w:val="007415F8"/>
    <w:rsid w:val="00741763"/>
    <w:rsid w:val="0074185B"/>
    <w:rsid w:val="00741A65"/>
    <w:rsid w:val="00741B6E"/>
    <w:rsid w:val="00741C2C"/>
    <w:rsid w:val="00741D15"/>
    <w:rsid w:val="00741DF4"/>
    <w:rsid w:val="00741E70"/>
    <w:rsid w:val="00741FBB"/>
    <w:rsid w:val="00741FFA"/>
    <w:rsid w:val="00742288"/>
    <w:rsid w:val="00742344"/>
    <w:rsid w:val="00742380"/>
    <w:rsid w:val="0074246F"/>
    <w:rsid w:val="00742755"/>
    <w:rsid w:val="007427F3"/>
    <w:rsid w:val="00742B75"/>
    <w:rsid w:val="00742E19"/>
    <w:rsid w:val="00742F0D"/>
    <w:rsid w:val="00742F69"/>
    <w:rsid w:val="0074349D"/>
    <w:rsid w:val="007435C5"/>
    <w:rsid w:val="007436DF"/>
    <w:rsid w:val="0074384A"/>
    <w:rsid w:val="0074389E"/>
    <w:rsid w:val="0074399A"/>
    <w:rsid w:val="00743C32"/>
    <w:rsid w:val="00743CDF"/>
    <w:rsid w:val="00743CE6"/>
    <w:rsid w:val="00743F46"/>
    <w:rsid w:val="007442EE"/>
    <w:rsid w:val="007445AF"/>
    <w:rsid w:val="00744611"/>
    <w:rsid w:val="007448A0"/>
    <w:rsid w:val="007449C7"/>
    <w:rsid w:val="00744B45"/>
    <w:rsid w:val="00744BBE"/>
    <w:rsid w:val="00745487"/>
    <w:rsid w:val="007456A9"/>
    <w:rsid w:val="007457CF"/>
    <w:rsid w:val="007457D4"/>
    <w:rsid w:val="007457EB"/>
    <w:rsid w:val="0074584E"/>
    <w:rsid w:val="00745B75"/>
    <w:rsid w:val="00745C01"/>
    <w:rsid w:val="00745D11"/>
    <w:rsid w:val="007460B0"/>
    <w:rsid w:val="007460BE"/>
    <w:rsid w:val="007460D9"/>
    <w:rsid w:val="007460F0"/>
    <w:rsid w:val="0074616C"/>
    <w:rsid w:val="007462BA"/>
    <w:rsid w:val="00746320"/>
    <w:rsid w:val="00746619"/>
    <w:rsid w:val="00746685"/>
    <w:rsid w:val="0074682E"/>
    <w:rsid w:val="00746C8D"/>
    <w:rsid w:val="00746E30"/>
    <w:rsid w:val="00746EAA"/>
    <w:rsid w:val="00746F44"/>
    <w:rsid w:val="0074707E"/>
    <w:rsid w:val="00747180"/>
    <w:rsid w:val="00747246"/>
    <w:rsid w:val="0074742A"/>
    <w:rsid w:val="007475FF"/>
    <w:rsid w:val="0074789B"/>
    <w:rsid w:val="00747950"/>
    <w:rsid w:val="0074797F"/>
    <w:rsid w:val="00747AFE"/>
    <w:rsid w:val="007501F9"/>
    <w:rsid w:val="00750693"/>
    <w:rsid w:val="00750818"/>
    <w:rsid w:val="00750936"/>
    <w:rsid w:val="00750A41"/>
    <w:rsid w:val="00750AD9"/>
    <w:rsid w:val="00750B0F"/>
    <w:rsid w:val="00750F2C"/>
    <w:rsid w:val="00751066"/>
    <w:rsid w:val="00751330"/>
    <w:rsid w:val="00751359"/>
    <w:rsid w:val="007513D9"/>
    <w:rsid w:val="0075160D"/>
    <w:rsid w:val="007516D9"/>
    <w:rsid w:val="007518D5"/>
    <w:rsid w:val="00751B9C"/>
    <w:rsid w:val="00751BE5"/>
    <w:rsid w:val="00751CD9"/>
    <w:rsid w:val="00751EB3"/>
    <w:rsid w:val="00751FAD"/>
    <w:rsid w:val="007520DD"/>
    <w:rsid w:val="00752591"/>
    <w:rsid w:val="007525E8"/>
    <w:rsid w:val="007525F8"/>
    <w:rsid w:val="00752715"/>
    <w:rsid w:val="0075288E"/>
    <w:rsid w:val="00752A0F"/>
    <w:rsid w:val="00752A5A"/>
    <w:rsid w:val="00752B03"/>
    <w:rsid w:val="00752C77"/>
    <w:rsid w:val="00752E4D"/>
    <w:rsid w:val="00752F4D"/>
    <w:rsid w:val="00752F60"/>
    <w:rsid w:val="00753103"/>
    <w:rsid w:val="007531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208"/>
    <w:rsid w:val="00754293"/>
    <w:rsid w:val="0075446C"/>
    <w:rsid w:val="00754712"/>
    <w:rsid w:val="00754862"/>
    <w:rsid w:val="00754A1E"/>
    <w:rsid w:val="00754C16"/>
    <w:rsid w:val="00754E04"/>
    <w:rsid w:val="00754EBA"/>
    <w:rsid w:val="00754F26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0E"/>
    <w:rsid w:val="00756023"/>
    <w:rsid w:val="0075623B"/>
    <w:rsid w:val="0075626D"/>
    <w:rsid w:val="007562C5"/>
    <w:rsid w:val="0075635F"/>
    <w:rsid w:val="00756561"/>
    <w:rsid w:val="0075687F"/>
    <w:rsid w:val="00756A23"/>
    <w:rsid w:val="00757020"/>
    <w:rsid w:val="007571C2"/>
    <w:rsid w:val="0075745D"/>
    <w:rsid w:val="007575BD"/>
    <w:rsid w:val="00757810"/>
    <w:rsid w:val="00757841"/>
    <w:rsid w:val="00757A27"/>
    <w:rsid w:val="00757A33"/>
    <w:rsid w:val="00757B49"/>
    <w:rsid w:val="00757B66"/>
    <w:rsid w:val="00757D1E"/>
    <w:rsid w:val="00757F5E"/>
    <w:rsid w:val="00760077"/>
    <w:rsid w:val="00760257"/>
    <w:rsid w:val="007602E8"/>
    <w:rsid w:val="0076053F"/>
    <w:rsid w:val="007605FF"/>
    <w:rsid w:val="00760936"/>
    <w:rsid w:val="00760B2C"/>
    <w:rsid w:val="00760C66"/>
    <w:rsid w:val="00760CC1"/>
    <w:rsid w:val="00760CF8"/>
    <w:rsid w:val="00760DDA"/>
    <w:rsid w:val="00760E57"/>
    <w:rsid w:val="00760FCA"/>
    <w:rsid w:val="00761329"/>
    <w:rsid w:val="0076136F"/>
    <w:rsid w:val="00761465"/>
    <w:rsid w:val="00761576"/>
    <w:rsid w:val="00761886"/>
    <w:rsid w:val="00761CF5"/>
    <w:rsid w:val="00761D9F"/>
    <w:rsid w:val="007620C3"/>
    <w:rsid w:val="007621B2"/>
    <w:rsid w:val="00762238"/>
    <w:rsid w:val="007626B4"/>
    <w:rsid w:val="00762792"/>
    <w:rsid w:val="007627E9"/>
    <w:rsid w:val="00762935"/>
    <w:rsid w:val="0076313B"/>
    <w:rsid w:val="007631D1"/>
    <w:rsid w:val="007632A2"/>
    <w:rsid w:val="0076339F"/>
    <w:rsid w:val="0076346D"/>
    <w:rsid w:val="007635DD"/>
    <w:rsid w:val="00763731"/>
    <w:rsid w:val="007637DF"/>
    <w:rsid w:val="007639D5"/>
    <w:rsid w:val="00763AAD"/>
    <w:rsid w:val="00763B4D"/>
    <w:rsid w:val="00763D54"/>
    <w:rsid w:val="00763D61"/>
    <w:rsid w:val="00764097"/>
    <w:rsid w:val="007641DE"/>
    <w:rsid w:val="007641FB"/>
    <w:rsid w:val="007642FD"/>
    <w:rsid w:val="00764442"/>
    <w:rsid w:val="0076447B"/>
    <w:rsid w:val="00764559"/>
    <w:rsid w:val="0076458F"/>
    <w:rsid w:val="007647A9"/>
    <w:rsid w:val="007647C7"/>
    <w:rsid w:val="0076485F"/>
    <w:rsid w:val="00764A26"/>
    <w:rsid w:val="00764C5E"/>
    <w:rsid w:val="00764D07"/>
    <w:rsid w:val="007651DD"/>
    <w:rsid w:val="007651FB"/>
    <w:rsid w:val="00765711"/>
    <w:rsid w:val="00765ADA"/>
    <w:rsid w:val="00765C48"/>
    <w:rsid w:val="00765E5D"/>
    <w:rsid w:val="00765E60"/>
    <w:rsid w:val="00766069"/>
    <w:rsid w:val="007662A4"/>
    <w:rsid w:val="0076698D"/>
    <w:rsid w:val="00766A37"/>
    <w:rsid w:val="00766EF4"/>
    <w:rsid w:val="007670B8"/>
    <w:rsid w:val="0076718C"/>
    <w:rsid w:val="007672E0"/>
    <w:rsid w:val="007672F4"/>
    <w:rsid w:val="00767457"/>
    <w:rsid w:val="00767475"/>
    <w:rsid w:val="0076753A"/>
    <w:rsid w:val="00767845"/>
    <w:rsid w:val="00767896"/>
    <w:rsid w:val="00767976"/>
    <w:rsid w:val="00767A8F"/>
    <w:rsid w:val="00767AEA"/>
    <w:rsid w:val="00767B11"/>
    <w:rsid w:val="00767BB4"/>
    <w:rsid w:val="00767C1F"/>
    <w:rsid w:val="00767C3A"/>
    <w:rsid w:val="00767F51"/>
    <w:rsid w:val="007700C7"/>
    <w:rsid w:val="0077016B"/>
    <w:rsid w:val="007702C5"/>
    <w:rsid w:val="00770371"/>
    <w:rsid w:val="007704D6"/>
    <w:rsid w:val="007705AF"/>
    <w:rsid w:val="0077060D"/>
    <w:rsid w:val="007707D2"/>
    <w:rsid w:val="00770821"/>
    <w:rsid w:val="00770E05"/>
    <w:rsid w:val="00770F4E"/>
    <w:rsid w:val="007711E5"/>
    <w:rsid w:val="007712A8"/>
    <w:rsid w:val="007714A5"/>
    <w:rsid w:val="007714D4"/>
    <w:rsid w:val="007714F9"/>
    <w:rsid w:val="007715CD"/>
    <w:rsid w:val="00771754"/>
    <w:rsid w:val="00771833"/>
    <w:rsid w:val="007718E5"/>
    <w:rsid w:val="00771D04"/>
    <w:rsid w:val="00771E01"/>
    <w:rsid w:val="00771F65"/>
    <w:rsid w:val="00771F74"/>
    <w:rsid w:val="00772057"/>
    <w:rsid w:val="00772186"/>
    <w:rsid w:val="007721C8"/>
    <w:rsid w:val="007721D6"/>
    <w:rsid w:val="007722C8"/>
    <w:rsid w:val="007722E7"/>
    <w:rsid w:val="00772388"/>
    <w:rsid w:val="00772423"/>
    <w:rsid w:val="00772632"/>
    <w:rsid w:val="0077274F"/>
    <w:rsid w:val="007727AC"/>
    <w:rsid w:val="00772A96"/>
    <w:rsid w:val="00772CBF"/>
    <w:rsid w:val="00772DFD"/>
    <w:rsid w:val="00772E7F"/>
    <w:rsid w:val="00773211"/>
    <w:rsid w:val="0077324F"/>
    <w:rsid w:val="0077356F"/>
    <w:rsid w:val="007737C0"/>
    <w:rsid w:val="007738EF"/>
    <w:rsid w:val="00773B6B"/>
    <w:rsid w:val="00773D36"/>
    <w:rsid w:val="00773DC4"/>
    <w:rsid w:val="00773F74"/>
    <w:rsid w:val="00773F77"/>
    <w:rsid w:val="007740EF"/>
    <w:rsid w:val="007741A5"/>
    <w:rsid w:val="007741EF"/>
    <w:rsid w:val="00774362"/>
    <w:rsid w:val="007743FC"/>
    <w:rsid w:val="00774408"/>
    <w:rsid w:val="00774764"/>
    <w:rsid w:val="00774867"/>
    <w:rsid w:val="00774E07"/>
    <w:rsid w:val="00775066"/>
    <w:rsid w:val="0077560E"/>
    <w:rsid w:val="00775630"/>
    <w:rsid w:val="00775AB7"/>
    <w:rsid w:val="00775B5E"/>
    <w:rsid w:val="00775E5D"/>
    <w:rsid w:val="00775EAE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A4B"/>
    <w:rsid w:val="00776B23"/>
    <w:rsid w:val="00776D42"/>
    <w:rsid w:val="00776DF7"/>
    <w:rsid w:val="007770FC"/>
    <w:rsid w:val="007771BC"/>
    <w:rsid w:val="007773DE"/>
    <w:rsid w:val="00777729"/>
    <w:rsid w:val="007779F6"/>
    <w:rsid w:val="00777AD6"/>
    <w:rsid w:val="00777B9C"/>
    <w:rsid w:val="00777CE2"/>
    <w:rsid w:val="00777DFF"/>
    <w:rsid w:val="00777E19"/>
    <w:rsid w:val="00777E1F"/>
    <w:rsid w:val="00780375"/>
    <w:rsid w:val="007804A8"/>
    <w:rsid w:val="00780671"/>
    <w:rsid w:val="00780709"/>
    <w:rsid w:val="0078071E"/>
    <w:rsid w:val="00780773"/>
    <w:rsid w:val="00780870"/>
    <w:rsid w:val="00780952"/>
    <w:rsid w:val="00780986"/>
    <w:rsid w:val="00780A7E"/>
    <w:rsid w:val="00780AA5"/>
    <w:rsid w:val="00780C76"/>
    <w:rsid w:val="00780D5A"/>
    <w:rsid w:val="007810C2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AD3"/>
    <w:rsid w:val="00781D38"/>
    <w:rsid w:val="00781D5B"/>
    <w:rsid w:val="00781F32"/>
    <w:rsid w:val="007820D4"/>
    <w:rsid w:val="0078213A"/>
    <w:rsid w:val="007823DF"/>
    <w:rsid w:val="00782508"/>
    <w:rsid w:val="007827C1"/>
    <w:rsid w:val="00782C3D"/>
    <w:rsid w:val="00782C95"/>
    <w:rsid w:val="00782CB2"/>
    <w:rsid w:val="00782CD0"/>
    <w:rsid w:val="00782D3A"/>
    <w:rsid w:val="00782EFB"/>
    <w:rsid w:val="00782F6F"/>
    <w:rsid w:val="00783198"/>
    <w:rsid w:val="007831A9"/>
    <w:rsid w:val="0078326A"/>
    <w:rsid w:val="007832D7"/>
    <w:rsid w:val="007832DF"/>
    <w:rsid w:val="007834BF"/>
    <w:rsid w:val="007834D0"/>
    <w:rsid w:val="0078364C"/>
    <w:rsid w:val="007837A9"/>
    <w:rsid w:val="00783A0F"/>
    <w:rsid w:val="00783CD8"/>
    <w:rsid w:val="00783D25"/>
    <w:rsid w:val="00783D73"/>
    <w:rsid w:val="00783E76"/>
    <w:rsid w:val="00783E7A"/>
    <w:rsid w:val="00783F72"/>
    <w:rsid w:val="00783F83"/>
    <w:rsid w:val="00784019"/>
    <w:rsid w:val="007840E0"/>
    <w:rsid w:val="0078421A"/>
    <w:rsid w:val="00784479"/>
    <w:rsid w:val="0078487E"/>
    <w:rsid w:val="00784981"/>
    <w:rsid w:val="0078501B"/>
    <w:rsid w:val="007853A8"/>
    <w:rsid w:val="007853D6"/>
    <w:rsid w:val="007853E3"/>
    <w:rsid w:val="007853F1"/>
    <w:rsid w:val="007854A3"/>
    <w:rsid w:val="00785533"/>
    <w:rsid w:val="00785651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5D46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28"/>
    <w:rsid w:val="0078729F"/>
    <w:rsid w:val="007873D9"/>
    <w:rsid w:val="0078745A"/>
    <w:rsid w:val="00787580"/>
    <w:rsid w:val="007875A1"/>
    <w:rsid w:val="007876CC"/>
    <w:rsid w:val="0078782B"/>
    <w:rsid w:val="007878BA"/>
    <w:rsid w:val="0078790A"/>
    <w:rsid w:val="00787F67"/>
    <w:rsid w:val="00790060"/>
    <w:rsid w:val="00790452"/>
    <w:rsid w:val="00790B1D"/>
    <w:rsid w:val="00790C60"/>
    <w:rsid w:val="00790CBA"/>
    <w:rsid w:val="0079115D"/>
    <w:rsid w:val="00791473"/>
    <w:rsid w:val="00791634"/>
    <w:rsid w:val="00791678"/>
    <w:rsid w:val="00791A12"/>
    <w:rsid w:val="00791AD1"/>
    <w:rsid w:val="00791C81"/>
    <w:rsid w:val="00791D74"/>
    <w:rsid w:val="00791EC9"/>
    <w:rsid w:val="007921C1"/>
    <w:rsid w:val="00792285"/>
    <w:rsid w:val="007923F5"/>
    <w:rsid w:val="007926F1"/>
    <w:rsid w:val="00792974"/>
    <w:rsid w:val="00792C46"/>
    <w:rsid w:val="00792DCB"/>
    <w:rsid w:val="00792E10"/>
    <w:rsid w:val="00792F41"/>
    <w:rsid w:val="0079328D"/>
    <w:rsid w:val="007932C2"/>
    <w:rsid w:val="0079365A"/>
    <w:rsid w:val="007937AF"/>
    <w:rsid w:val="00793831"/>
    <w:rsid w:val="00793AF6"/>
    <w:rsid w:val="00793B39"/>
    <w:rsid w:val="00793BAD"/>
    <w:rsid w:val="00793BF8"/>
    <w:rsid w:val="00793F2B"/>
    <w:rsid w:val="00793FA5"/>
    <w:rsid w:val="0079417F"/>
    <w:rsid w:val="007941D0"/>
    <w:rsid w:val="007943AE"/>
    <w:rsid w:val="00794516"/>
    <w:rsid w:val="007947AF"/>
    <w:rsid w:val="007947C6"/>
    <w:rsid w:val="00794A40"/>
    <w:rsid w:val="00795417"/>
    <w:rsid w:val="00795428"/>
    <w:rsid w:val="00795987"/>
    <w:rsid w:val="00795CB8"/>
    <w:rsid w:val="00795D46"/>
    <w:rsid w:val="00795F66"/>
    <w:rsid w:val="00795F80"/>
    <w:rsid w:val="0079601B"/>
    <w:rsid w:val="00796092"/>
    <w:rsid w:val="00796167"/>
    <w:rsid w:val="007961A1"/>
    <w:rsid w:val="00796356"/>
    <w:rsid w:val="00796997"/>
    <w:rsid w:val="007969AD"/>
    <w:rsid w:val="00796AC2"/>
    <w:rsid w:val="00796C6D"/>
    <w:rsid w:val="00796CB0"/>
    <w:rsid w:val="00796CEF"/>
    <w:rsid w:val="00797001"/>
    <w:rsid w:val="00797079"/>
    <w:rsid w:val="00797179"/>
    <w:rsid w:val="0079722F"/>
    <w:rsid w:val="00797741"/>
    <w:rsid w:val="00797EA5"/>
    <w:rsid w:val="00797F4B"/>
    <w:rsid w:val="00797F6B"/>
    <w:rsid w:val="007A00DB"/>
    <w:rsid w:val="007A0144"/>
    <w:rsid w:val="007A02DA"/>
    <w:rsid w:val="007A0884"/>
    <w:rsid w:val="007A0AAE"/>
    <w:rsid w:val="007A0BD6"/>
    <w:rsid w:val="007A0D30"/>
    <w:rsid w:val="007A0EEF"/>
    <w:rsid w:val="007A1052"/>
    <w:rsid w:val="007A10D7"/>
    <w:rsid w:val="007A1313"/>
    <w:rsid w:val="007A169D"/>
    <w:rsid w:val="007A1ABF"/>
    <w:rsid w:val="007A1BF8"/>
    <w:rsid w:val="007A1F48"/>
    <w:rsid w:val="007A2286"/>
    <w:rsid w:val="007A2358"/>
    <w:rsid w:val="007A23CE"/>
    <w:rsid w:val="007A2485"/>
    <w:rsid w:val="007A24AC"/>
    <w:rsid w:val="007A24EC"/>
    <w:rsid w:val="007A2538"/>
    <w:rsid w:val="007A26E5"/>
    <w:rsid w:val="007A2A95"/>
    <w:rsid w:val="007A2C87"/>
    <w:rsid w:val="007A2D46"/>
    <w:rsid w:val="007A2E7E"/>
    <w:rsid w:val="007A2F07"/>
    <w:rsid w:val="007A31C7"/>
    <w:rsid w:val="007A3380"/>
    <w:rsid w:val="007A37E4"/>
    <w:rsid w:val="007A385D"/>
    <w:rsid w:val="007A3950"/>
    <w:rsid w:val="007A3A03"/>
    <w:rsid w:val="007A3C76"/>
    <w:rsid w:val="007A3D24"/>
    <w:rsid w:val="007A3D61"/>
    <w:rsid w:val="007A3DAB"/>
    <w:rsid w:val="007A3E03"/>
    <w:rsid w:val="007A4107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AF2"/>
    <w:rsid w:val="007A4E6F"/>
    <w:rsid w:val="007A4E94"/>
    <w:rsid w:val="007A4EFF"/>
    <w:rsid w:val="007A51A7"/>
    <w:rsid w:val="007A5231"/>
    <w:rsid w:val="007A532F"/>
    <w:rsid w:val="007A5376"/>
    <w:rsid w:val="007A541B"/>
    <w:rsid w:val="007A54D4"/>
    <w:rsid w:val="007A5682"/>
    <w:rsid w:val="007A5A31"/>
    <w:rsid w:val="007A5FAB"/>
    <w:rsid w:val="007A608B"/>
    <w:rsid w:val="007A612F"/>
    <w:rsid w:val="007A61C9"/>
    <w:rsid w:val="007A6229"/>
    <w:rsid w:val="007A628C"/>
    <w:rsid w:val="007A64EE"/>
    <w:rsid w:val="007A671E"/>
    <w:rsid w:val="007A687B"/>
    <w:rsid w:val="007A69F8"/>
    <w:rsid w:val="007A6A07"/>
    <w:rsid w:val="007A6C66"/>
    <w:rsid w:val="007A6DD9"/>
    <w:rsid w:val="007A6E4A"/>
    <w:rsid w:val="007A6F37"/>
    <w:rsid w:val="007A6F55"/>
    <w:rsid w:val="007A734A"/>
    <w:rsid w:val="007A7587"/>
    <w:rsid w:val="007A771F"/>
    <w:rsid w:val="007A789C"/>
    <w:rsid w:val="007A78FD"/>
    <w:rsid w:val="007A7955"/>
    <w:rsid w:val="007A7A0C"/>
    <w:rsid w:val="007A7A65"/>
    <w:rsid w:val="007A7AE6"/>
    <w:rsid w:val="007A7C6F"/>
    <w:rsid w:val="007A7D0C"/>
    <w:rsid w:val="007A7DB2"/>
    <w:rsid w:val="007A7E8E"/>
    <w:rsid w:val="007A7F0E"/>
    <w:rsid w:val="007A7F1E"/>
    <w:rsid w:val="007A7FA0"/>
    <w:rsid w:val="007B0027"/>
    <w:rsid w:val="007B00D1"/>
    <w:rsid w:val="007B05CF"/>
    <w:rsid w:val="007B0602"/>
    <w:rsid w:val="007B07D1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459"/>
    <w:rsid w:val="007B174B"/>
    <w:rsid w:val="007B1834"/>
    <w:rsid w:val="007B1922"/>
    <w:rsid w:val="007B1A9A"/>
    <w:rsid w:val="007B1E8A"/>
    <w:rsid w:val="007B1F17"/>
    <w:rsid w:val="007B1F6B"/>
    <w:rsid w:val="007B205C"/>
    <w:rsid w:val="007B223B"/>
    <w:rsid w:val="007B2B6F"/>
    <w:rsid w:val="007B2BEA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707"/>
    <w:rsid w:val="007B394E"/>
    <w:rsid w:val="007B3A62"/>
    <w:rsid w:val="007B3A81"/>
    <w:rsid w:val="007B3B0A"/>
    <w:rsid w:val="007B3B3C"/>
    <w:rsid w:val="007B41EC"/>
    <w:rsid w:val="007B4358"/>
    <w:rsid w:val="007B44CE"/>
    <w:rsid w:val="007B4523"/>
    <w:rsid w:val="007B45F2"/>
    <w:rsid w:val="007B4832"/>
    <w:rsid w:val="007B4A08"/>
    <w:rsid w:val="007B4AB3"/>
    <w:rsid w:val="007B4B90"/>
    <w:rsid w:val="007B4B9E"/>
    <w:rsid w:val="007B4EB9"/>
    <w:rsid w:val="007B4EE4"/>
    <w:rsid w:val="007B521B"/>
    <w:rsid w:val="007B5426"/>
    <w:rsid w:val="007B56D0"/>
    <w:rsid w:val="007B5808"/>
    <w:rsid w:val="007B599A"/>
    <w:rsid w:val="007B59A0"/>
    <w:rsid w:val="007B5BDF"/>
    <w:rsid w:val="007B5C85"/>
    <w:rsid w:val="007B5D90"/>
    <w:rsid w:val="007B5DE8"/>
    <w:rsid w:val="007B5F44"/>
    <w:rsid w:val="007B6334"/>
    <w:rsid w:val="007B637E"/>
    <w:rsid w:val="007B64D8"/>
    <w:rsid w:val="007B6671"/>
    <w:rsid w:val="007B67E1"/>
    <w:rsid w:val="007B6B97"/>
    <w:rsid w:val="007B6D8A"/>
    <w:rsid w:val="007B6E41"/>
    <w:rsid w:val="007B6E5C"/>
    <w:rsid w:val="007B6F96"/>
    <w:rsid w:val="007B7008"/>
    <w:rsid w:val="007B70D5"/>
    <w:rsid w:val="007B7106"/>
    <w:rsid w:val="007B7560"/>
    <w:rsid w:val="007B772A"/>
    <w:rsid w:val="007B778A"/>
    <w:rsid w:val="007B77E9"/>
    <w:rsid w:val="007B7BCA"/>
    <w:rsid w:val="007C00E1"/>
    <w:rsid w:val="007C0347"/>
    <w:rsid w:val="007C08EA"/>
    <w:rsid w:val="007C0952"/>
    <w:rsid w:val="007C0BB6"/>
    <w:rsid w:val="007C0BE9"/>
    <w:rsid w:val="007C0CE7"/>
    <w:rsid w:val="007C0E68"/>
    <w:rsid w:val="007C0ED2"/>
    <w:rsid w:val="007C0F48"/>
    <w:rsid w:val="007C10EF"/>
    <w:rsid w:val="007C1107"/>
    <w:rsid w:val="007C1195"/>
    <w:rsid w:val="007C138E"/>
    <w:rsid w:val="007C139A"/>
    <w:rsid w:val="007C16DC"/>
    <w:rsid w:val="007C171B"/>
    <w:rsid w:val="007C1A62"/>
    <w:rsid w:val="007C1A7E"/>
    <w:rsid w:val="007C1BAD"/>
    <w:rsid w:val="007C1CA0"/>
    <w:rsid w:val="007C1D06"/>
    <w:rsid w:val="007C1E27"/>
    <w:rsid w:val="007C1F49"/>
    <w:rsid w:val="007C203F"/>
    <w:rsid w:val="007C20A5"/>
    <w:rsid w:val="007C20AE"/>
    <w:rsid w:val="007C21E6"/>
    <w:rsid w:val="007C227F"/>
    <w:rsid w:val="007C26C2"/>
    <w:rsid w:val="007C27CA"/>
    <w:rsid w:val="007C29EA"/>
    <w:rsid w:val="007C2A00"/>
    <w:rsid w:val="007C2BBA"/>
    <w:rsid w:val="007C2D59"/>
    <w:rsid w:val="007C2EE5"/>
    <w:rsid w:val="007C3316"/>
    <w:rsid w:val="007C3566"/>
    <w:rsid w:val="007C368E"/>
    <w:rsid w:val="007C39C9"/>
    <w:rsid w:val="007C39DB"/>
    <w:rsid w:val="007C3AA3"/>
    <w:rsid w:val="007C3ACE"/>
    <w:rsid w:val="007C3BF2"/>
    <w:rsid w:val="007C3C71"/>
    <w:rsid w:val="007C3CF6"/>
    <w:rsid w:val="007C3EA8"/>
    <w:rsid w:val="007C3EFB"/>
    <w:rsid w:val="007C3F60"/>
    <w:rsid w:val="007C41B7"/>
    <w:rsid w:val="007C42E5"/>
    <w:rsid w:val="007C430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49"/>
    <w:rsid w:val="007C5B65"/>
    <w:rsid w:val="007C5E6D"/>
    <w:rsid w:val="007C6074"/>
    <w:rsid w:val="007C6156"/>
    <w:rsid w:val="007C6164"/>
    <w:rsid w:val="007C631E"/>
    <w:rsid w:val="007C632C"/>
    <w:rsid w:val="007C654C"/>
    <w:rsid w:val="007C6748"/>
    <w:rsid w:val="007C6FA8"/>
    <w:rsid w:val="007C70DA"/>
    <w:rsid w:val="007C712F"/>
    <w:rsid w:val="007C7233"/>
    <w:rsid w:val="007C7304"/>
    <w:rsid w:val="007C7451"/>
    <w:rsid w:val="007C75E7"/>
    <w:rsid w:val="007C791D"/>
    <w:rsid w:val="007C7AD6"/>
    <w:rsid w:val="007C7D9C"/>
    <w:rsid w:val="007C7E24"/>
    <w:rsid w:val="007C7EC8"/>
    <w:rsid w:val="007D0058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43"/>
    <w:rsid w:val="007D0AD2"/>
    <w:rsid w:val="007D0B38"/>
    <w:rsid w:val="007D0C07"/>
    <w:rsid w:val="007D0C2C"/>
    <w:rsid w:val="007D0C67"/>
    <w:rsid w:val="007D0C9F"/>
    <w:rsid w:val="007D0CF8"/>
    <w:rsid w:val="007D0D20"/>
    <w:rsid w:val="007D0E69"/>
    <w:rsid w:val="007D0F6F"/>
    <w:rsid w:val="007D0FB5"/>
    <w:rsid w:val="007D1236"/>
    <w:rsid w:val="007D1258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6FF"/>
    <w:rsid w:val="007D2A60"/>
    <w:rsid w:val="007D2AB8"/>
    <w:rsid w:val="007D2ACA"/>
    <w:rsid w:val="007D2F03"/>
    <w:rsid w:val="007D2F1D"/>
    <w:rsid w:val="007D301B"/>
    <w:rsid w:val="007D32E7"/>
    <w:rsid w:val="007D3313"/>
    <w:rsid w:val="007D3396"/>
    <w:rsid w:val="007D34FB"/>
    <w:rsid w:val="007D356D"/>
    <w:rsid w:val="007D35A6"/>
    <w:rsid w:val="007D35F4"/>
    <w:rsid w:val="007D3679"/>
    <w:rsid w:val="007D3ADB"/>
    <w:rsid w:val="007D3B99"/>
    <w:rsid w:val="007D3BA1"/>
    <w:rsid w:val="007D3BC9"/>
    <w:rsid w:val="007D3E75"/>
    <w:rsid w:val="007D3FB3"/>
    <w:rsid w:val="007D3FE7"/>
    <w:rsid w:val="007D3FED"/>
    <w:rsid w:val="007D4D5A"/>
    <w:rsid w:val="007D4E6C"/>
    <w:rsid w:val="007D5165"/>
    <w:rsid w:val="007D51D1"/>
    <w:rsid w:val="007D5699"/>
    <w:rsid w:val="007D5827"/>
    <w:rsid w:val="007D5B09"/>
    <w:rsid w:val="007D5CDD"/>
    <w:rsid w:val="007D5DAB"/>
    <w:rsid w:val="007D5DBF"/>
    <w:rsid w:val="007D5E80"/>
    <w:rsid w:val="007D5F4A"/>
    <w:rsid w:val="007D60B5"/>
    <w:rsid w:val="007D60F2"/>
    <w:rsid w:val="007D6434"/>
    <w:rsid w:val="007D644C"/>
    <w:rsid w:val="007D671B"/>
    <w:rsid w:val="007D676B"/>
    <w:rsid w:val="007D6932"/>
    <w:rsid w:val="007D6A10"/>
    <w:rsid w:val="007D6C91"/>
    <w:rsid w:val="007D71F1"/>
    <w:rsid w:val="007D7316"/>
    <w:rsid w:val="007D77C6"/>
    <w:rsid w:val="007D79C5"/>
    <w:rsid w:val="007D7AFF"/>
    <w:rsid w:val="007D7B5C"/>
    <w:rsid w:val="007D7CC6"/>
    <w:rsid w:val="007D7D9A"/>
    <w:rsid w:val="007E0031"/>
    <w:rsid w:val="007E022E"/>
    <w:rsid w:val="007E050A"/>
    <w:rsid w:val="007E06DD"/>
    <w:rsid w:val="007E080D"/>
    <w:rsid w:val="007E088F"/>
    <w:rsid w:val="007E092E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862"/>
    <w:rsid w:val="007E2B1F"/>
    <w:rsid w:val="007E2B5D"/>
    <w:rsid w:val="007E2CB6"/>
    <w:rsid w:val="007E2CFD"/>
    <w:rsid w:val="007E2E01"/>
    <w:rsid w:val="007E354E"/>
    <w:rsid w:val="007E372D"/>
    <w:rsid w:val="007E38F4"/>
    <w:rsid w:val="007E397D"/>
    <w:rsid w:val="007E3E19"/>
    <w:rsid w:val="007E404D"/>
    <w:rsid w:val="007E4112"/>
    <w:rsid w:val="007E466E"/>
    <w:rsid w:val="007E46AE"/>
    <w:rsid w:val="007E4771"/>
    <w:rsid w:val="007E4A4F"/>
    <w:rsid w:val="007E4B13"/>
    <w:rsid w:val="007E4B8A"/>
    <w:rsid w:val="007E4BB9"/>
    <w:rsid w:val="007E4CA8"/>
    <w:rsid w:val="007E4CC3"/>
    <w:rsid w:val="007E4DD6"/>
    <w:rsid w:val="007E5226"/>
    <w:rsid w:val="007E531E"/>
    <w:rsid w:val="007E5401"/>
    <w:rsid w:val="007E56DD"/>
    <w:rsid w:val="007E59AA"/>
    <w:rsid w:val="007E59F4"/>
    <w:rsid w:val="007E5A5D"/>
    <w:rsid w:val="007E5B95"/>
    <w:rsid w:val="007E5C3C"/>
    <w:rsid w:val="007E5EDA"/>
    <w:rsid w:val="007E5F57"/>
    <w:rsid w:val="007E5F6A"/>
    <w:rsid w:val="007E604D"/>
    <w:rsid w:val="007E609A"/>
    <w:rsid w:val="007E6397"/>
    <w:rsid w:val="007E67EA"/>
    <w:rsid w:val="007E6B8B"/>
    <w:rsid w:val="007E6E31"/>
    <w:rsid w:val="007E6EFF"/>
    <w:rsid w:val="007E6F4E"/>
    <w:rsid w:val="007E7261"/>
    <w:rsid w:val="007E7633"/>
    <w:rsid w:val="007E77C5"/>
    <w:rsid w:val="007E78BF"/>
    <w:rsid w:val="007E7A1E"/>
    <w:rsid w:val="007E7B0B"/>
    <w:rsid w:val="007E7C43"/>
    <w:rsid w:val="007E7C84"/>
    <w:rsid w:val="007E7FD9"/>
    <w:rsid w:val="007F010C"/>
    <w:rsid w:val="007F0297"/>
    <w:rsid w:val="007F059B"/>
    <w:rsid w:val="007F084F"/>
    <w:rsid w:val="007F0873"/>
    <w:rsid w:val="007F0874"/>
    <w:rsid w:val="007F0897"/>
    <w:rsid w:val="007F08D5"/>
    <w:rsid w:val="007F0ABC"/>
    <w:rsid w:val="007F0D58"/>
    <w:rsid w:val="007F0E5B"/>
    <w:rsid w:val="007F1196"/>
    <w:rsid w:val="007F126F"/>
    <w:rsid w:val="007F12B8"/>
    <w:rsid w:val="007F1307"/>
    <w:rsid w:val="007F1587"/>
    <w:rsid w:val="007F15C3"/>
    <w:rsid w:val="007F17F3"/>
    <w:rsid w:val="007F1807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47C"/>
    <w:rsid w:val="007F2826"/>
    <w:rsid w:val="007F28D3"/>
    <w:rsid w:val="007F29B8"/>
    <w:rsid w:val="007F2AD2"/>
    <w:rsid w:val="007F2B90"/>
    <w:rsid w:val="007F2C20"/>
    <w:rsid w:val="007F2D7A"/>
    <w:rsid w:val="007F3054"/>
    <w:rsid w:val="007F33D7"/>
    <w:rsid w:val="007F3C51"/>
    <w:rsid w:val="007F3CA5"/>
    <w:rsid w:val="007F3CBB"/>
    <w:rsid w:val="007F3CED"/>
    <w:rsid w:val="007F3EA0"/>
    <w:rsid w:val="007F41BC"/>
    <w:rsid w:val="007F4416"/>
    <w:rsid w:val="007F4485"/>
    <w:rsid w:val="007F4611"/>
    <w:rsid w:val="007F46BB"/>
    <w:rsid w:val="007F46CB"/>
    <w:rsid w:val="007F46FF"/>
    <w:rsid w:val="007F4928"/>
    <w:rsid w:val="007F4A97"/>
    <w:rsid w:val="007F4C3A"/>
    <w:rsid w:val="007F4C83"/>
    <w:rsid w:val="007F4EA8"/>
    <w:rsid w:val="007F50E0"/>
    <w:rsid w:val="007F524B"/>
    <w:rsid w:val="007F5271"/>
    <w:rsid w:val="007F535D"/>
    <w:rsid w:val="007F5784"/>
    <w:rsid w:val="007F588F"/>
    <w:rsid w:val="007F5A37"/>
    <w:rsid w:val="007F5A97"/>
    <w:rsid w:val="007F5CEE"/>
    <w:rsid w:val="007F5D2B"/>
    <w:rsid w:val="007F650D"/>
    <w:rsid w:val="007F6694"/>
    <w:rsid w:val="007F67C8"/>
    <w:rsid w:val="007F68E9"/>
    <w:rsid w:val="007F6B3C"/>
    <w:rsid w:val="007F6DCB"/>
    <w:rsid w:val="007F6E90"/>
    <w:rsid w:val="007F7451"/>
    <w:rsid w:val="007F7770"/>
    <w:rsid w:val="007F7797"/>
    <w:rsid w:val="007F77E2"/>
    <w:rsid w:val="007F78E0"/>
    <w:rsid w:val="007F79EE"/>
    <w:rsid w:val="007F7B62"/>
    <w:rsid w:val="007F7D8F"/>
    <w:rsid w:val="007F7DAD"/>
    <w:rsid w:val="007F7F92"/>
    <w:rsid w:val="007F7FDA"/>
    <w:rsid w:val="00800144"/>
    <w:rsid w:val="0080014C"/>
    <w:rsid w:val="008002EE"/>
    <w:rsid w:val="00800482"/>
    <w:rsid w:val="0080096B"/>
    <w:rsid w:val="00800A7C"/>
    <w:rsid w:val="00800BD3"/>
    <w:rsid w:val="00800FA2"/>
    <w:rsid w:val="0080126E"/>
    <w:rsid w:val="0080143C"/>
    <w:rsid w:val="00801441"/>
    <w:rsid w:val="008014F3"/>
    <w:rsid w:val="00801808"/>
    <w:rsid w:val="00801B65"/>
    <w:rsid w:val="00801C9D"/>
    <w:rsid w:val="00801CD3"/>
    <w:rsid w:val="00801ED3"/>
    <w:rsid w:val="00801F0A"/>
    <w:rsid w:val="008026A5"/>
    <w:rsid w:val="00802707"/>
    <w:rsid w:val="00802910"/>
    <w:rsid w:val="00802D1A"/>
    <w:rsid w:val="00802DC2"/>
    <w:rsid w:val="00803073"/>
    <w:rsid w:val="008033EA"/>
    <w:rsid w:val="008035A6"/>
    <w:rsid w:val="008037C6"/>
    <w:rsid w:val="00803863"/>
    <w:rsid w:val="00803B2D"/>
    <w:rsid w:val="00803CBB"/>
    <w:rsid w:val="00803D3E"/>
    <w:rsid w:val="00803D82"/>
    <w:rsid w:val="00803DEE"/>
    <w:rsid w:val="00803E5A"/>
    <w:rsid w:val="00803E63"/>
    <w:rsid w:val="00804148"/>
    <w:rsid w:val="0080450F"/>
    <w:rsid w:val="0080492C"/>
    <w:rsid w:val="00804C58"/>
    <w:rsid w:val="00804D0A"/>
    <w:rsid w:val="00804E2B"/>
    <w:rsid w:val="00804F8F"/>
    <w:rsid w:val="008057C1"/>
    <w:rsid w:val="008059B7"/>
    <w:rsid w:val="00805B16"/>
    <w:rsid w:val="00805B48"/>
    <w:rsid w:val="00805BD5"/>
    <w:rsid w:val="00805CF1"/>
    <w:rsid w:val="00805DC5"/>
    <w:rsid w:val="00805E2D"/>
    <w:rsid w:val="008060CB"/>
    <w:rsid w:val="008060DB"/>
    <w:rsid w:val="008060F9"/>
    <w:rsid w:val="008065A3"/>
    <w:rsid w:val="008065B0"/>
    <w:rsid w:val="008065BD"/>
    <w:rsid w:val="008066D1"/>
    <w:rsid w:val="0080684C"/>
    <w:rsid w:val="008068D2"/>
    <w:rsid w:val="008068E7"/>
    <w:rsid w:val="008068F7"/>
    <w:rsid w:val="008069DF"/>
    <w:rsid w:val="00806B2B"/>
    <w:rsid w:val="00806C92"/>
    <w:rsid w:val="00806E33"/>
    <w:rsid w:val="00806F4B"/>
    <w:rsid w:val="0080703C"/>
    <w:rsid w:val="008074AA"/>
    <w:rsid w:val="00807654"/>
    <w:rsid w:val="00807AE9"/>
    <w:rsid w:val="00807B21"/>
    <w:rsid w:val="00807BBE"/>
    <w:rsid w:val="00807BCA"/>
    <w:rsid w:val="00807C40"/>
    <w:rsid w:val="00807D47"/>
    <w:rsid w:val="00807DAB"/>
    <w:rsid w:val="00810062"/>
    <w:rsid w:val="008100BC"/>
    <w:rsid w:val="00810223"/>
    <w:rsid w:val="008103FD"/>
    <w:rsid w:val="00810840"/>
    <w:rsid w:val="00810868"/>
    <w:rsid w:val="00810ADD"/>
    <w:rsid w:val="00810B10"/>
    <w:rsid w:val="00810BC5"/>
    <w:rsid w:val="00810C14"/>
    <w:rsid w:val="00810D5B"/>
    <w:rsid w:val="00811088"/>
    <w:rsid w:val="00811271"/>
    <w:rsid w:val="0081140A"/>
    <w:rsid w:val="00811424"/>
    <w:rsid w:val="008115C0"/>
    <w:rsid w:val="00811732"/>
    <w:rsid w:val="00811802"/>
    <w:rsid w:val="00811CEF"/>
    <w:rsid w:val="00811D0C"/>
    <w:rsid w:val="00811E56"/>
    <w:rsid w:val="00812035"/>
    <w:rsid w:val="008120C2"/>
    <w:rsid w:val="0081260E"/>
    <w:rsid w:val="008127A3"/>
    <w:rsid w:val="008128EA"/>
    <w:rsid w:val="008129F0"/>
    <w:rsid w:val="00812A32"/>
    <w:rsid w:val="00812EC5"/>
    <w:rsid w:val="00813267"/>
    <w:rsid w:val="008133AF"/>
    <w:rsid w:val="008133B1"/>
    <w:rsid w:val="0081356E"/>
    <w:rsid w:val="008135BB"/>
    <w:rsid w:val="00813747"/>
    <w:rsid w:val="008137F4"/>
    <w:rsid w:val="00813CDA"/>
    <w:rsid w:val="00813CF0"/>
    <w:rsid w:val="00813E8E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2B2"/>
    <w:rsid w:val="00815938"/>
    <w:rsid w:val="0081599B"/>
    <w:rsid w:val="008159EF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3F0"/>
    <w:rsid w:val="0081785A"/>
    <w:rsid w:val="00817AA6"/>
    <w:rsid w:val="00817BC5"/>
    <w:rsid w:val="00817C30"/>
    <w:rsid w:val="00817CBB"/>
    <w:rsid w:val="00817D85"/>
    <w:rsid w:val="00817E47"/>
    <w:rsid w:val="0082005F"/>
    <w:rsid w:val="00820093"/>
    <w:rsid w:val="00820292"/>
    <w:rsid w:val="008202D1"/>
    <w:rsid w:val="0082044F"/>
    <w:rsid w:val="00820882"/>
    <w:rsid w:val="00820904"/>
    <w:rsid w:val="00820A0C"/>
    <w:rsid w:val="00820A13"/>
    <w:rsid w:val="00820AEE"/>
    <w:rsid w:val="00820B8A"/>
    <w:rsid w:val="00820DCD"/>
    <w:rsid w:val="00820F68"/>
    <w:rsid w:val="0082100E"/>
    <w:rsid w:val="00821061"/>
    <w:rsid w:val="008210C6"/>
    <w:rsid w:val="008211B7"/>
    <w:rsid w:val="00821863"/>
    <w:rsid w:val="008218B7"/>
    <w:rsid w:val="0082193F"/>
    <w:rsid w:val="00821A7B"/>
    <w:rsid w:val="00821AE5"/>
    <w:rsid w:val="00821C17"/>
    <w:rsid w:val="00821D02"/>
    <w:rsid w:val="00821D1A"/>
    <w:rsid w:val="00821E6D"/>
    <w:rsid w:val="00821F2F"/>
    <w:rsid w:val="00821FCC"/>
    <w:rsid w:val="008220D5"/>
    <w:rsid w:val="008221C6"/>
    <w:rsid w:val="0082244C"/>
    <w:rsid w:val="00822631"/>
    <w:rsid w:val="0082281D"/>
    <w:rsid w:val="00822830"/>
    <w:rsid w:val="00822961"/>
    <w:rsid w:val="00822B6A"/>
    <w:rsid w:val="00822BB9"/>
    <w:rsid w:val="00822C74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3E84"/>
    <w:rsid w:val="00824184"/>
    <w:rsid w:val="00824390"/>
    <w:rsid w:val="0082441E"/>
    <w:rsid w:val="008244FF"/>
    <w:rsid w:val="00824575"/>
    <w:rsid w:val="0082458C"/>
    <w:rsid w:val="00824832"/>
    <w:rsid w:val="00824970"/>
    <w:rsid w:val="00824A4F"/>
    <w:rsid w:val="00824AC7"/>
    <w:rsid w:val="008250F7"/>
    <w:rsid w:val="0082545B"/>
    <w:rsid w:val="00825491"/>
    <w:rsid w:val="00825569"/>
    <w:rsid w:val="00825A06"/>
    <w:rsid w:val="00825A21"/>
    <w:rsid w:val="00825A31"/>
    <w:rsid w:val="00825A81"/>
    <w:rsid w:val="00825B2C"/>
    <w:rsid w:val="00825CD2"/>
    <w:rsid w:val="00825D46"/>
    <w:rsid w:val="00825D50"/>
    <w:rsid w:val="00825D63"/>
    <w:rsid w:val="00825D9E"/>
    <w:rsid w:val="00825E96"/>
    <w:rsid w:val="00826038"/>
    <w:rsid w:val="008260E7"/>
    <w:rsid w:val="0082620B"/>
    <w:rsid w:val="0082638D"/>
    <w:rsid w:val="008263F7"/>
    <w:rsid w:val="0082699C"/>
    <w:rsid w:val="00826A99"/>
    <w:rsid w:val="00826ACB"/>
    <w:rsid w:val="00826E3C"/>
    <w:rsid w:val="0082747D"/>
    <w:rsid w:val="008276EB"/>
    <w:rsid w:val="00827776"/>
    <w:rsid w:val="00827E1B"/>
    <w:rsid w:val="008301D1"/>
    <w:rsid w:val="008302B9"/>
    <w:rsid w:val="0083039F"/>
    <w:rsid w:val="008304D8"/>
    <w:rsid w:val="00830AD7"/>
    <w:rsid w:val="00830BC6"/>
    <w:rsid w:val="0083119A"/>
    <w:rsid w:val="00831206"/>
    <w:rsid w:val="008313C2"/>
    <w:rsid w:val="008314ED"/>
    <w:rsid w:val="00831625"/>
    <w:rsid w:val="00831838"/>
    <w:rsid w:val="008318D6"/>
    <w:rsid w:val="00831BE9"/>
    <w:rsid w:val="00831C24"/>
    <w:rsid w:val="00831ED9"/>
    <w:rsid w:val="00831F26"/>
    <w:rsid w:val="0083202D"/>
    <w:rsid w:val="00832442"/>
    <w:rsid w:val="008324B2"/>
    <w:rsid w:val="0083253F"/>
    <w:rsid w:val="008326B7"/>
    <w:rsid w:val="008326EA"/>
    <w:rsid w:val="00832914"/>
    <w:rsid w:val="00832947"/>
    <w:rsid w:val="008329C8"/>
    <w:rsid w:val="008329CD"/>
    <w:rsid w:val="008329D1"/>
    <w:rsid w:val="00832D3D"/>
    <w:rsid w:val="00832D9B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05"/>
    <w:rsid w:val="00833FA3"/>
    <w:rsid w:val="008341F5"/>
    <w:rsid w:val="008342E7"/>
    <w:rsid w:val="00834303"/>
    <w:rsid w:val="00834953"/>
    <w:rsid w:val="00834AA4"/>
    <w:rsid w:val="00834B9E"/>
    <w:rsid w:val="00834E45"/>
    <w:rsid w:val="00834E77"/>
    <w:rsid w:val="00835226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1AA"/>
    <w:rsid w:val="00836210"/>
    <w:rsid w:val="00836360"/>
    <w:rsid w:val="00836652"/>
    <w:rsid w:val="00836973"/>
    <w:rsid w:val="00836A66"/>
    <w:rsid w:val="00836A77"/>
    <w:rsid w:val="00836B59"/>
    <w:rsid w:val="00836CCE"/>
    <w:rsid w:val="00836F3E"/>
    <w:rsid w:val="008370BC"/>
    <w:rsid w:val="00837129"/>
    <w:rsid w:val="00837502"/>
    <w:rsid w:val="00837736"/>
    <w:rsid w:val="00837741"/>
    <w:rsid w:val="0083788B"/>
    <w:rsid w:val="00837B55"/>
    <w:rsid w:val="00837D10"/>
    <w:rsid w:val="00837EA0"/>
    <w:rsid w:val="008401A3"/>
    <w:rsid w:val="0084025E"/>
    <w:rsid w:val="008402F7"/>
    <w:rsid w:val="008404DE"/>
    <w:rsid w:val="008407A6"/>
    <w:rsid w:val="0084099A"/>
    <w:rsid w:val="00840B87"/>
    <w:rsid w:val="00840DBE"/>
    <w:rsid w:val="00840FCF"/>
    <w:rsid w:val="00840FFF"/>
    <w:rsid w:val="00841111"/>
    <w:rsid w:val="0084125B"/>
    <w:rsid w:val="00841516"/>
    <w:rsid w:val="00841BA7"/>
    <w:rsid w:val="00841C9B"/>
    <w:rsid w:val="00841D5D"/>
    <w:rsid w:val="00841DBA"/>
    <w:rsid w:val="008421D1"/>
    <w:rsid w:val="0084226E"/>
    <w:rsid w:val="00842665"/>
    <w:rsid w:val="0084268F"/>
    <w:rsid w:val="00842DBA"/>
    <w:rsid w:val="00843221"/>
    <w:rsid w:val="0084322A"/>
    <w:rsid w:val="008432D9"/>
    <w:rsid w:val="00843652"/>
    <w:rsid w:val="00843755"/>
    <w:rsid w:val="0084381E"/>
    <w:rsid w:val="008439B8"/>
    <w:rsid w:val="00843F3F"/>
    <w:rsid w:val="00844194"/>
    <w:rsid w:val="008441B3"/>
    <w:rsid w:val="00844326"/>
    <w:rsid w:val="008444E9"/>
    <w:rsid w:val="0084453B"/>
    <w:rsid w:val="008446ED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8A"/>
    <w:rsid w:val="00845298"/>
    <w:rsid w:val="008453FF"/>
    <w:rsid w:val="008455AD"/>
    <w:rsid w:val="00845886"/>
    <w:rsid w:val="00845B85"/>
    <w:rsid w:val="00845DED"/>
    <w:rsid w:val="00845E51"/>
    <w:rsid w:val="0084604C"/>
    <w:rsid w:val="00846162"/>
    <w:rsid w:val="00846371"/>
    <w:rsid w:val="0084649B"/>
    <w:rsid w:val="00846782"/>
    <w:rsid w:val="008469BA"/>
    <w:rsid w:val="00846A28"/>
    <w:rsid w:val="00846C89"/>
    <w:rsid w:val="00846CAC"/>
    <w:rsid w:val="00847022"/>
    <w:rsid w:val="008472D2"/>
    <w:rsid w:val="008474A8"/>
    <w:rsid w:val="0084753D"/>
    <w:rsid w:val="0084763A"/>
    <w:rsid w:val="00847B70"/>
    <w:rsid w:val="00847CBF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C48"/>
    <w:rsid w:val="00850DDB"/>
    <w:rsid w:val="00850EA6"/>
    <w:rsid w:val="00850FB7"/>
    <w:rsid w:val="00850FE0"/>
    <w:rsid w:val="00850FE1"/>
    <w:rsid w:val="00851091"/>
    <w:rsid w:val="00851197"/>
    <w:rsid w:val="008511FA"/>
    <w:rsid w:val="0085122F"/>
    <w:rsid w:val="008512C5"/>
    <w:rsid w:val="008513ED"/>
    <w:rsid w:val="008515B6"/>
    <w:rsid w:val="008515BF"/>
    <w:rsid w:val="00851618"/>
    <w:rsid w:val="00851716"/>
    <w:rsid w:val="00851766"/>
    <w:rsid w:val="00851813"/>
    <w:rsid w:val="00851916"/>
    <w:rsid w:val="00851B8A"/>
    <w:rsid w:val="00851C74"/>
    <w:rsid w:val="00851CA9"/>
    <w:rsid w:val="00851D82"/>
    <w:rsid w:val="00851DE0"/>
    <w:rsid w:val="00851E76"/>
    <w:rsid w:val="00851E9D"/>
    <w:rsid w:val="00851EC0"/>
    <w:rsid w:val="00852001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BD4"/>
    <w:rsid w:val="00852C05"/>
    <w:rsid w:val="00852E2A"/>
    <w:rsid w:val="008530B4"/>
    <w:rsid w:val="008533C4"/>
    <w:rsid w:val="00853404"/>
    <w:rsid w:val="00853499"/>
    <w:rsid w:val="00853615"/>
    <w:rsid w:val="0085380D"/>
    <w:rsid w:val="00853871"/>
    <w:rsid w:val="00853990"/>
    <w:rsid w:val="00853A4A"/>
    <w:rsid w:val="00853BAD"/>
    <w:rsid w:val="00853CE1"/>
    <w:rsid w:val="00853D24"/>
    <w:rsid w:val="00853D38"/>
    <w:rsid w:val="00853E60"/>
    <w:rsid w:val="00853EE1"/>
    <w:rsid w:val="00853F82"/>
    <w:rsid w:val="00853FB2"/>
    <w:rsid w:val="0085417D"/>
    <w:rsid w:val="008542F1"/>
    <w:rsid w:val="00854572"/>
    <w:rsid w:val="0085477A"/>
    <w:rsid w:val="008547D2"/>
    <w:rsid w:val="00854AD5"/>
    <w:rsid w:val="00854AF6"/>
    <w:rsid w:val="00854BA7"/>
    <w:rsid w:val="00854BD2"/>
    <w:rsid w:val="00854E91"/>
    <w:rsid w:val="00854F04"/>
    <w:rsid w:val="00854FC0"/>
    <w:rsid w:val="00855764"/>
    <w:rsid w:val="00855784"/>
    <w:rsid w:val="008557A0"/>
    <w:rsid w:val="008559A5"/>
    <w:rsid w:val="00855A20"/>
    <w:rsid w:val="00855B1C"/>
    <w:rsid w:val="00855C8E"/>
    <w:rsid w:val="00855CB4"/>
    <w:rsid w:val="00855CCB"/>
    <w:rsid w:val="00855D8D"/>
    <w:rsid w:val="00855EFA"/>
    <w:rsid w:val="00855F03"/>
    <w:rsid w:val="0085608B"/>
    <w:rsid w:val="008562AB"/>
    <w:rsid w:val="008564B5"/>
    <w:rsid w:val="0085666E"/>
    <w:rsid w:val="00856A24"/>
    <w:rsid w:val="00856ADC"/>
    <w:rsid w:val="00856BAD"/>
    <w:rsid w:val="00856D6F"/>
    <w:rsid w:val="00856ED4"/>
    <w:rsid w:val="00856F02"/>
    <w:rsid w:val="00856FB8"/>
    <w:rsid w:val="00857104"/>
    <w:rsid w:val="008571A8"/>
    <w:rsid w:val="00857368"/>
    <w:rsid w:val="0085756A"/>
    <w:rsid w:val="0085763F"/>
    <w:rsid w:val="00857AB1"/>
    <w:rsid w:val="00857D95"/>
    <w:rsid w:val="00857D99"/>
    <w:rsid w:val="00857E2D"/>
    <w:rsid w:val="00857E7E"/>
    <w:rsid w:val="00857EEB"/>
    <w:rsid w:val="0086006C"/>
    <w:rsid w:val="0086021F"/>
    <w:rsid w:val="00860366"/>
    <w:rsid w:val="00860403"/>
    <w:rsid w:val="00860595"/>
    <w:rsid w:val="00860813"/>
    <w:rsid w:val="0086097E"/>
    <w:rsid w:val="00860D51"/>
    <w:rsid w:val="00860E82"/>
    <w:rsid w:val="0086118B"/>
    <w:rsid w:val="00861277"/>
    <w:rsid w:val="00861345"/>
    <w:rsid w:val="00861482"/>
    <w:rsid w:val="008614A9"/>
    <w:rsid w:val="00861674"/>
    <w:rsid w:val="0086177F"/>
    <w:rsid w:val="00861815"/>
    <w:rsid w:val="00861854"/>
    <w:rsid w:val="0086188A"/>
    <w:rsid w:val="0086190A"/>
    <w:rsid w:val="00861958"/>
    <w:rsid w:val="00861A4B"/>
    <w:rsid w:val="00861B94"/>
    <w:rsid w:val="00861BE8"/>
    <w:rsid w:val="00861E7D"/>
    <w:rsid w:val="008621E2"/>
    <w:rsid w:val="0086240E"/>
    <w:rsid w:val="0086248F"/>
    <w:rsid w:val="0086263F"/>
    <w:rsid w:val="008626A1"/>
    <w:rsid w:val="008626F9"/>
    <w:rsid w:val="0086279F"/>
    <w:rsid w:val="0086299D"/>
    <w:rsid w:val="00862A15"/>
    <w:rsid w:val="00862E97"/>
    <w:rsid w:val="00863162"/>
    <w:rsid w:val="008631C0"/>
    <w:rsid w:val="00863417"/>
    <w:rsid w:val="00863510"/>
    <w:rsid w:val="008635E8"/>
    <w:rsid w:val="008635F0"/>
    <w:rsid w:val="00863789"/>
    <w:rsid w:val="00863C90"/>
    <w:rsid w:val="00863CA5"/>
    <w:rsid w:val="00863CAF"/>
    <w:rsid w:val="008640DD"/>
    <w:rsid w:val="008642D0"/>
    <w:rsid w:val="008643AB"/>
    <w:rsid w:val="008646A7"/>
    <w:rsid w:val="0086477A"/>
    <w:rsid w:val="0086490C"/>
    <w:rsid w:val="008649A4"/>
    <w:rsid w:val="0086508E"/>
    <w:rsid w:val="00865118"/>
    <w:rsid w:val="0086537B"/>
    <w:rsid w:val="008653C3"/>
    <w:rsid w:val="008654AE"/>
    <w:rsid w:val="0086557D"/>
    <w:rsid w:val="008656FE"/>
    <w:rsid w:val="0086591E"/>
    <w:rsid w:val="008659B6"/>
    <w:rsid w:val="00865D27"/>
    <w:rsid w:val="00865DA3"/>
    <w:rsid w:val="00865DBD"/>
    <w:rsid w:val="008660A9"/>
    <w:rsid w:val="0086612C"/>
    <w:rsid w:val="0086652A"/>
    <w:rsid w:val="00866819"/>
    <w:rsid w:val="008668D9"/>
    <w:rsid w:val="00866CC7"/>
    <w:rsid w:val="00866D1E"/>
    <w:rsid w:val="00866FC5"/>
    <w:rsid w:val="00867070"/>
    <w:rsid w:val="008672E3"/>
    <w:rsid w:val="00867439"/>
    <w:rsid w:val="008676E7"/>
    <w:rsid w:val="0086775D"/>
    <w:rsid w:val="00867D37"/>
    <w:rsid w:val="00867EF6"/>
    <w:rsid w:val="00870094"/>
    <w:rsid w:val="00870130"/>
    <w:rsid w:val="00870192"/>
    <w:rsid w:val="00870605"/>
    <w:rsid w:val="00870787"/>
    <w:rsid w:val="00870BA2"/>
    <w:rsid w:val="00870C11"/>
    <w:rsid w:val="00870EC4"/>
    <w:rsid w:val="00870FDF"/>
    <w:rsid w:val="00871036"/>
    <w:rsid w:val="008719DF"/>
    <w:rsid w:val="00871B37"/>
    <w:rsid w:val="00871C21"/>
    <w:rsid w:val="00872075"/>
    <w:rsid w:val="0087207C"/>
    <w:rsid w:val="008720F2"/>
    <w:rsid w:val="0087213D"/>
    <w:rsid w:val="008727E0"/>
    <w:rsid w:val="008728DA"/>
    <w:rsid w:val="0087296F"/>
    <w:rsid w:val="008729C6"/>
    <w:rsid w:val="00872ABC"/>
    <w:rsid w:val="00872B0A"/>
    <w:rsid w:val="00872E06"/>
    <w:rsid w:val="008730A9"/>
    <w:rsid w:val="00873593"/>
    <w:rsid w:val="00873735"/>
    <w:rsid w:val="00873743"/>
    <w:rsid w:val="008737D0"/>
    <w:rsid w:val="008738C2"/>
    <w:rsid w:val="00873B28"/>
    <w:rsid w:val="00873C57"/>
    <w:rsid w:val="00873D39"/>
    <w:rsid w:val="00873E74"/>
    <w:rsid w:val="00873FFA"/>
    <w:rsid w:val="008740F8"/>
    <w:rsid w:val="008746CC"/>
    <w:rsid w:val="00874721"/>
    <w:rsid w:val="008749B4"/>
    <w:rsid w:val="00874A01"/>
    <w:rsid w:val="00874D2C"/>
    <w:rsid w:val="00874D4A"/>
    <w:rsid w:val="00874DD4"/>
    <w:rsid w:val="0087546A"/>
    <w:rsid w:val="0087565E"/>
    <w:rsid w:val="00875A0C"/>
    <w:rsid w:val="00875AA1"/>
    <w:rsid w:val="00875B61"/>
    <w:rsid w:val="00875CC5"/>
    <w:rsid w:val="00875DAD"/>
    <w:rsid w:val="00875DDB"/>
    <w:rsid w:val="00875E4E"/>
    <w:rsid w:val="00876147"/>
    <w:rsid w:val="0087662F"/>
    <w:rsid w:val="00876634"/>
    <w:rsid w:val="008766C5"/>
    <w:rsid w:val="00876714"/>
    <w:rsid w:val="00876949"/>
    <w:rsid w:val="00876AB4"/>
    <w:rsid w:val="00876C78"/>
    <w:rsid w:val="00876CCE"/>
    <w:rsid w:val="00876E89"/>
    <w:rsid w:val="00877086"/>
    <w:rsid w:val="008770B4"/>
    <w:rsid w:val="008771AD"/>
    <w:rsid w:val="00877283"/>
    <w:rsid w:val="00877299"/>
    <w:rsid w:val="008772F4"/>
    <w:rsid w:val="00877470"/>
    <w:rsid w:val="008774A0"/>
    <w:rsid w:val="008774F1"/>
    <w:rsid w:val="00877551"/>
    <w:rsid w:val="00877575"/>
    <w:rsid w:val="0087781D"/>
    <w:rsid w:val="00877864"/>
    <w:rsid w:val="00877975"/>
    <w:rsid w:val="00877BBA"/>
    <w:rsid w:val="00877C68"/>
    <w:rsid w:val="00877D59"/>
    <w:rsid w:val="00877FEE"/>
    <w:rsid w:val="00880024"/>
    <w:rsid w:val="0088046D"/>
    <w:rsid w:val="0088061E"/>
    <w:rsid w:val="00880691"/>
    <w:rsid w:val="008806A3"/>
    <w:rsid w:val="0088070B"/>
    <w:rsid w:val="008808ED"/>
    <w:rsid w:val="00880AD8"/>
    <w:rsid w:val="00880AFE"/>
    <w:rsid w:val="00880DA0"/>
    <w:rsid w:val="00880E86"/>
    <w:rsid w:val="00880ED5"/>
    <w:rsid w:val="0088114B"/>
    <w:rsid w:val="0088142C"/>
    <w:rsid w:val="008815F0"/>
    <w:rsid w:val="0088179C"/>
    <w:rsid w:val="008817E9"/>
    <w:rsid w:val="008818A8"/>
    <w:rsid w:val="008819AF"/>
    <w:rsid w:val="00881DC3"/>
    <w:rsid w:val="00881E2E"/>
    <w:rsid w:val="008821A2"/>
    <w:rsid w:val="008825FD"/>
    <w:rsid w:val="0088297F"/>
    <w:rsid w:val="00882A9E"/>
    <w:rsid w:val="00882B85"/>
    <w:rsid w:val="00882BE2"/>
    <w:rsid w:val="00882E2B"/>
    <w:rsid w:val="00882FAF"/>
    <w:rsid w:val="0088314B"/>
    <w:rsid w:val="00883190"/>
    <w:rsid w:val="008835A3"/>
    <w:rsid w:val="008835CD"/>
    <w:rsid w:val="008835F8"/>
    <w:rsid w:val="00883602"/>
    <w:rsid w:val="0088379D"/>
    <w:rsid w:val="00883BEC"/>
    <w:rsid w:val="00883C0D"/>
    <w:rsid w:val="00883E45"/>
    <w:rsid w:val="00883E49"/>
    <w:rsid w:val="00883ED9"/>
    <w:rsid w:val="00884102"/>
    <w:rsid w:val="0088422D"/>
    <w:rsid w:val="00884601"/>
    <w:rsid w:val="00884763"/>
    <w:rsid w:val="008847ED"/>
    <w:rsid w:val="0088482C"/>
    <w:rsid w:val="00884A0C"/>
    <w:rsid w:val="00884E5C"/>
    <w:rsid w:val="00884F34"/>
    <w:rsid w:val="00884F9C"/>
    <w:rsid w:val="008851C8"/>
    <w:rsid w:val="0088556B"/>
    <w:rsid w:val="008855AB"/>
    <w:rsid w:val="00885750"/>
    <w:rsid w:val="00885908"/>
    <w:rsid w:val="0088597D"/>
    <w:rsid w:val="00885ADC"/>
    <w:rsid w:val="00885AF5"/>
    <w:rsid w:val="00885B3E"/>
    <w:rsid w:val="00885F36"/>
    <w:rsid w:val="00885F72"/>
    <w:rsid w:val="00886021"/>
    <w:rsid w:val="00886512"/>
    <w:rsid w:val="00886C0F"/>
    <w:rsid w:val="00886CE1"/>
    <w:rsid w:val="00886CFF"/>
    <w:rsid w:val="00886D3A"/>
    <w:rsid w:val="00886E19"/>
    <w:rsid w:val="0088733A"/>
    <w:rsid w:val="0088738A"/>
    <w:rsid w:val="0088748F"/>
    <w:rsid w:val="00887661"/>
    <w:rsid w:val="008876D2"/>
    <w:rsid w:val="008876EC"/>
    <w:rsid w:val="00887867"/>
    <w:rsid w:val="008878BC"/>
    <w:rsid w:val="00887C1A"/>
    <w:rsid w:val="00887C3F"/>
    <w:rsid w:val="00887FBE"/>
    <w:rsid w:val="00887FE7"/>
    <w:rsid w:val="0089004B"/>
    <w:rsid w:val="008900CA"/>
    <w:rsid w:val="00890200"/>
    <w:rsid w:val="008905CB"/>
    <w:rsid w:val="008905E2"/>
    <w:rsid w:val="00890723"/>
    <w:rsid w:val="008908E2"/>
    <w:rsid w:val="00890EF6"/>
    <w:rsid w:val="0089106E"/>
    <w:rsid w:val="008910FA"/>
    <w:rsid w:val="00891382"/>
    <w:rsid w:val="008915A3"/>
    <w:rsid w:val="00891782"/>
    <w:rsid w:val="00891824"/>
    <w:rsid w:val="00891835"/>
    <w:rsid w:val="008918E5"/>
    <w:rsid w:val="008919FD"/>
    <w:rsid w:val="00891AF0"/>
    <w:rsid w:val="00891CA5"/>
    <w:rsid w:val="00891DFA"/>
    <w:rsid w:val="00891E80"/>
    <w:rsid w:val="00891EF6"/>
    <w:rsid w:val="0089217E"/>
    <w:rsid w:val="0089218B"/>
    <w:rsid w:val="0089249F"/>
    <w:rsid w:val="008924FA"/>
    <w:rsid w:val="008926A7"/>
    <w:rsid w:val="0089274A"/>
    <w:rsid w:val="008929A4"/>
    <w:rsid w:val="00892A9D"/>
    <w:rsid w:val="00892B3B"/>
    <w:rsid w:val="00892C1C"/>
    <w:rsid w:val="00892D5A"/>
    <w:rsid w:val="00892E9E"/>
    <w:rsid w:val="00892EE5"/>
    <w:rsid w:val="00892F93"/>
    <w:rsid w:val="00892FBC"/>
    <w:rsid w:val="00893098"/>
    <w:rsid w:val="0089324E"/>
    <w:rsid w:val="00893271"/>
    <w:rsid w:val="008934FA"/>
    <w:rsid w:val="00893662"/>
    <w:rsid w:val="008937FC"/>
    <w:rsid w:val="00893847"/>
    <w:rsid w:val="00893BED"/>
    <w:rsid w:val="00893D09"/>
    <w:rsid w:val="00893D3A"/>
    <w:rsid w:val="00893E16"/>
    <w:rsid w:val="008940A0"/>
    <w:rsid w:val="008941B1"/>
    <w:rsid w:val="00894294"/>
    <w:rsid w:val="0089445E"/>
    <w:rsid w:val="0089457F"/>
    <w:rsid w:val="00894696"/>
    <w:rsid w:val="00894740"/>
    <w:rsid w:val="00894C4E"/>
    <w:rsid w:val="00894D0B"/>
    <w:rsid w:val="00894F26"/>
    <w:rsid w:val="0089535E"/>
    <w:rsid w:val="008955FC"/>
    <w:rsid w:val="00895B49"/>
    <w:rsid w:val="00895F71"/>
    <w:rsid w:val="008960D4"/>
    <w:rsid w:val="00896319"/>
    <w:rsid w:val="00896385"/>
    <w:rsid w:val="00896387"/>
    <w:rsid w:val="00896480"/>
    <w:rsid w:val="00896501"/>
    <w:rsid w:val="0089661F"/>
    <w:rsid w:val="00896708"/>
    <w:rsid w:val="0089678A"/>
    <w:rsid w:val="008969E6"/>
    <w:rsid w:val="008970A7"/>
    <w:rsid w:val="00897108"/>
    <w:rsid w:val="008972AD"/>
    <w:rsid w:val="00897588"/>
    <w:rsid w:val="00897889"/>
    <w:rsid w:val="008978C1"/>
    <w:rsid w:val="0089797B"/>
    <w:rsid w:val="00897DE5"/>
    <w:rsid w:val="00897ECF"/>
    <w:rsid w:val="008A003C"/>
    <w:rsid w:val="008A018E"/>
    <w:rsid w:val="008A0316"/>
    <w:rsid w:val="008A08A4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8B6"/>
    <w:rsid w:val="008A196D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44"/>
    <w:rsid w:val="008A2971"/>
    <w:rsid w:val="008A29E8"/>
    <w:rsid w:val="008A2C2A"/>
    <w:rsid w:val="008A2C9F"/>
    <w:rsid w:val="008A2CA8"/>
    <w:rsid w:val="008A2D45"/>
    <w:rsid w:val="008A2DE6"/>
    <w:rsid w:val="008A2EB2"/>
    <w:rsid w:val="008A327B"/>
    <w:rsid w:val="008A32BC"/>
    <w:rsid w:val="008A3328"/>
    <w:rsid w:val="008A34A9"/>
    <w:rsid w:val="008A3910"/>
    <w:rsid w:val="008A3AE9"/>
    <w:rsid w:val="008A3B58"/>
    <w:rsid w:val="008A3BA7"/>
    <w:rsid w:val="008A3D22"/>
    <w:rsid w:val="008A3D3D"/>
    <w:rsid w:val="008A3DC1"/>
    <w:rsid w:val="008A3E98"/>
    <w:rsid w:val="008A40BF"/>
    <w:rsid w:val="008A4119"/>
    <w:rsid w:val="008A422D"/>
    <w:rsid w:val="008A45FB"/>
    <w:rsid w:val="008A466B"/>
    <w:rsid w:val="008A4927"/>
    <w:rsid w:val="008A4AB7"/>
    <w:rsid w:val="008A4B28"/>
    <w:rsid w:val="008A4B9E"/>
    <w:rsid w:val="008A4D15"/>
    <w:rsid w:val="008A4D84"/>
    <w:rsid w:val="008A4D96"/>
    <w:rsid w:val="008A4DF6"/>
    <w:rsid w:val="008A4E16"/>
    <w:rsid w:val="008A4E46"/>
    <w:rsid w:val="008A5A37"/>
    <w:rsid w:val="008A5A9E"/>
    <w:rsid w:val="008A5AE6"/>
    <w:rsid w:val="008A5C16"/>
    <w:rsid w:val="008A5E0E"/>
    <w:rsid w:val="008A5F07"/>
    <w:rsid w:val="008A610A"/>
    <w:rsid w:val="008A6360"/>
    <w:rsid w:val="008A6505"/>
    <w:rsid w:val="008A6601"/>
    <w:rsid w:val="008A6765"/>
    <w:rsid w:val="008A695D"/>
    <w:rsid w:val="008A695F"/>
    <w:rsid w:val="008A6A93"/>
    <w:rsid w:val="008A6C7E"/>
    <w:rsid w:val="008A6F07"/>
    <w:rsid w:val="008A6F39"/>
    <w:rsid w:val="008A6FA9"/>
    <w:rsid w:val="008A7009"/>
    <w:rsid w:val="008A724D"/>
    <w:rsid w:val="008A7316"/>
    <w:rsid w:val="008A777B"/>
    <w:rsid w:val="008A7782"/>
    <w:rsid w:val="008A77D5"/>
    <w:rsid w:val="008A7B1C"/>
    <w:rsid w:val="008A7BF6"/>
    <w:rsid w:val="008A7E94"/>
    <w:rsid w:val="008B02EA"/>
    <w:rsid w:val="008B0342"/>
    <w:rsid w:val="008B048D"/>
    <w:rsid w:val="008B04B4"/>
    <w:rsid w:val="008B0531"/>
    <w:rsid w:val="008B05FF"/>
    <w:rsid w:val="008B0C50"/>
    <w:rsid w:val="008B0C9B"/>
    <w:rsid w:val="008B0CE2"/>
    <w:rsid w:val="008B0CE7"/>
    <w:rsid w:val="008B0D5B"/>
    <w:rsid w:val="008B0FAF"/>
    <w:rsid w:val="008B132A"/>
    <w:rsid w:val="008B14B5"/>
    <w:rsid w:val="008B154C"/>
    <w:rsid w:val="008B155C"/>
    <w:rsid w:val="008B1631"/>
    <w:rsid w:val="008B17C2"/>
    <w:rsid w:val="008B17EF"/>
    <w:rsid w:val="008B1823"/>
    <w:rsid w:val="008B1853"/>
    <w:rsid w:val="008B185A"/>
    <w:rsid w:val="008B1D8D"/>
    <w:rsid w:val="008B1E4C"/>
    <w:rsid w:val="008B1E75"/>
    <w:rsid w:val="008B1ED5"/>
    <w:rsid w:val="008B1FB0"/>
    <w:rsid w:val="008B1FE3"/>
    <w:rsid w:val="008B220F"/>
    <w:rsid w:val="008B225C"/>
    <w:rsid w:val="008B23AB"/>
    <w:rsid w:val="008B24C4"/>
    <w:rsid w:val="008B28D4"/>
    <w:rsid w:val="008B2924"/>
    <w:rsid w:val="008B2968"/>
    <w:rsid w:val="008B2AF7"/>
    <w:rsid w:val="008B31C0"/>
    <w:rsid w:val="008B3241"/>
    <w:rsid w:val="008B3314"/>
    <w:rsid w:val="008B352F"/>
    <w:rsid w:val="008B35BC"/>
    <w:rsid w:val="008B371F"/>
    <w:rsid w:val="008B3859"/>
    <w:rsid w:val="008B3913"/>
    <w:rsid w:val="008B3960"/>
    <w:rsid w:val="008B3A87"/>
    <w:rsid w:val="008B3B5B"/>
    <w:rsid w:val="008B3BE0"/>
    <w:rsid w:val="008B3F28"/>
    <w:rsid w:val="008B3F81"/>
    <w:rsid w:val="008B413B"/>
    <w:rsid w:val="008B421C"/>
    <w:rsid w:val="008B4397"/>
    <w:rsid w:val="008B44E6"/>
    <w:rsid w:val="008B469C"/>
    <w:rsid w:val="008B493D"/>
    <w:rsid w:val="008B4AB4"/>
    <w:rsid w:val="008B4B6C"/>
    <w:rsid w:val="008B50A4"/>
    <w:rsid w:val="008B51A5"/>
    <w:rsid w:val="008B5512"/>
    <w:rsid w:val="008B563A"/>
    <w:rsid w:val="008B5697"/>
    <w:rsid w:val="008B56ED"/>
    <w:rsid w:val="008B59A7"/>
    <w:rsid w:val="008B5C87"/>
    <w:rsid w:val="008B5EA1"/>
    <w:rsid w:val="008B5FC7"/>
    <w:rsid w:val="008B628A"/>
    <w:rsid w:val="008B62AE"/>
    <w:rsid w:val="008B630B"/>
    <w:rsid w:val="008B639A"/>
    <w:rsid w:val="008B643B"/>
    <w:rsid w:val="008B6A93"/>
    <w:rsid w:val="008B6D0D"/>
    <w:rsid w:val="008B6E05"/>
    <w:rsid w:val="008B6F0E"/>
    <w:rsid w:val="008B6FD4"/>
    <w:rsid w:val="008B7106"/>
    <w:rsid w:val="008B71EF"/>
    <w:rsid w:val="008B7586"/>
    <w:rsid w:val="008B79A7"/>
    <w:rsid w:val="008B7B12"/>
    <w:rsid w:val="008B7B85"/>
    <w:rsid w:val="008B7D51"/>
    <w:rsid w:val="008B7E6A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7A0"/>
    <w:rsid w:val="008C0942"/>
    <w:rsid w:val="008C0F71"/>
    <w:rsid w:val="008C109B"/>
    <w:rsid w:val="008C10CF"/>
    <w:rsid w:val="008C10EF"/>
    <w:rsid w:val="008C129E"/>
    <w:rsid w:val="008C13DA"/>
    <w:rsid w:val="008C1484"/>
    <w:rsid w:val="008C163B"/>
    <w:rsid w:val="008C18A4"/>
    <w:rsid w:val="008C191D"/>
    <w:rsid w:val="008C1CDE"/>
    <w:rsid w:val="008C1D83"/>
    <w:rsid w:val="008C1E1B"/>
    <w:rsid w:val="008C2153"/>
    <w:rsid w:val="008C2454"/>
    <w:rsid w:val="008C2500"/>
    <w:rsid w:val="008C252B"/>
    <w:rsid w:val="008C28F4"/>
    <w:rsid w:val="008C2A02"/>
    <w:rsid w:val="008C30AB"/>
    <w:rsid w:val="008C3257"/>
    <w:rsid w:val="008C32BA"/>
    <w:rsid w:val="008C36D4"/>
    <w:rsid w:val="008C3AC7"/>
    <w:rsid w:val="008C3C1A"/>
    <w:rsid w:val="008C3CC5"/>
    <w:rsid w:val="008C4396"/>
    <w:rsid w:val="008C4642"/>
    <w:rsid w:val="008C4863"/>
    <w:rsid w:val="008C4937"/>
    <w:rsid w:val="008C4B1C"/>
    <w:rsid w:val="008C4B53"/>
    <w:rsid w:val="008C4B5E"/>
    <w:rsid w:val="008C4EF3"/>
    <w:rsid w:val="008C4F30"/>
    <w:rsid w:val="008C4F8B"/>
    <w:rsid w:val="008C5411"/>
    <w:rsid w:val="008C5871"/>
    <w:rsid w:val="008C5A2B"/>
    <w:rsid w:val="008C5A67"/>
    <w:rsid w:val="008C5C45"/>
    <w:rsid w:val="008C5F10"/>
    <w:rsid w:val="008C61B9"/>
    <w:rsid w:val="008C6337"/>
    <w:rsid w:val="008C6419"/>
    <w:rsid w:val="008C6594"/>
    <w:rsid w:val="008C67D6"/>
    <w:rsid w:val="008C6A86"/>
    <w:rsid w:val="008C6B44"/>
    <w:rsid w:val="008C7022"/>
    <w:rsid w:val="008C7418"/>
    <w:rsid w:val="008C747D"/>
    <w:rsid w:val="008C748A"/>
    <w:rsid w:val="008C75C4"/>
    <w:rsid w:val="008C78E2"/>
    <w:rsid w:val="008C7B09"/>
    <w:rsid w:val="008C7CF1"/>
    <w:rsid w:val="008D0093"/>
    <w:rsid w:val="008D00D5"/>
    <w:rsid w:val="008D04E6"/>
    <w:rsid w:val="008D05E3"/>
    <w:rsid w:val="008D06FC"/>
    <w:rsid w:val="008D070E"/>
    <w:rsid w:val="008D071D"/>
    <w:rsid w:val="008D083E"/>
    <w:rsid w:val="008D0D28"/>
    <w:rsid w:val="008D1001"/>
    <w:rsid w:val="008D107A"/>
    <w:rsid w:val="008D136D"/>
    <w:rsid w:val="008D1505"/>
    <w:rsid w:val="008D1577"/>
    <w:rsid w:val="008D1608"/>
    <w:rsid w:val="008D1AD7"/>
    <w:rsid w:val="008D1AF2"/>
    <w:rsid w:val="008D1B7B"/>
    <w:rsid w:val="008D1C71"/>
    <w:rsid w:val="008D1D5E"/>
    <w:rsid w:val="008D1D8C"/>
    <w:rsid w:val="008D1E84"/>
    <w:rsid w:val="008D22C9"/>
    <w:rsid w:val="008D233E"/>
    <w:rsid w:val="008D244F"/>
    <w:rsid w:val="008D2538"/>
    <w:rsid w:val="008D2721"/>
    <w:rsid w:val="008D29CF"/>
    <w:rsid w:val="008D2C62"/>
    <w:rsid w:val="008D2DF0"/>
    <w:rsid w:val="008D2F55"/>
    <w:rsid w:val="008D3063"/>
    <w:rsid w:val="008D32E6"/>
    <w:rsid w:val="008D350B"/>
    <w:rsid w:val="008D3561"/>
    <w:rsid w:val="008D356E"/>
    <w:rsid w:val="008D391E"/>
    <w:rsid w:val="008D3AEF"/>
    <w:rsid w:val="008D3C62"/>
    <w:rsid w:val="008D3DD1"/>
    <w:rsid w:val="008D41BA"/>
    <w:rsid w:val="008D4311"/>
    <w:rsid w:val="008D43A7"/>
    <w:rsid w:val="008D43D1"/>
    <w:rsid w:val="008D4BA1"/>
    <w:rsid w:val="008D4BC2"/>
    <w:rsid w:val="008D4DF1"/>
    <w:rsid w:val="008D503B"/>
    <w:rsid w:val="008D519B"/>
    <w:rsid w:val="008D52A3"/>
    <w:rsid w:val="008D532A"/>
    <w:rsid w:val="008D5684"/>
    <w:rsid w:val="008D57DD"/>
    <w:rsid w:val="008D58DE"/>
    <w:rsid w:val="008D5A88"/>
    <w:rsid w:val="008D5B77"/>
    <w:rsid w:val="008D5C3A"/>
    <w:rsid w:val="008D5D59"/>
    <w:rsid w:val="008D6149"/>
    <w:rsid w:val="008D6176"/>
    <w:rsid w:val="008D624B"/>
    <w:rsid w:val="008D6274"/>
    <w:rsid w:val="008D62C8"/>
    <w:rsid w:val="008D65A6"/>
    <w:rsid w:val="008D677B"/>
    <w:rsid w:val="008D67AC"/>
    <w:rsid w:val="008D67C8"/>
    <w:rsid w:val="008D6923"/>
    <w:rsid w:val="008D69DB"/>
    <w:rsid w:val="008D6AB2"/>
    <w:rsid w:val="008D6C22"/>
    <w:rsid w:val="008D6D28"/>
    <w:rsid w:val="008D6D83"/>
    <w:rsid w:val="008D777B"/>
    <w:rsid w:val="008D78FE"/>
    <w:rsid w:val="008D797E"/>
    <w:rsid w:val="008D7A6D"/>
    <w:rsid w:val="008D7C5E"/>
    <w:rsid w:val="008D7FBE"/>
    <w:rsid w:val="008E0034"/>
    <w:rsid w:val="008E008E"/>
    <w:rsid w:val="008E0152"/>
    <w:rsid w:val="008E03A4"/>
    <w:rsid w:val="008E04FC"/>
    <w:rsid w:val="008E0714"/>
    <w:rsid w:val="008E0719"/>
    <w:rsid w:val="008E0738"/>
    <w:rsid w:val="008E084C"/>
    <w:rsid w:val="008E0963"/>
    <w:rsid w:val="008E0A43"/>
    <w:rsid w:val="008E0CCB"/>
    <w:rsid w:val="008E0CDF"/>
    <w:rsid w:val="008E0D1D"/>
    <w:rsid w:val="008E103F"/>
    <w:rsid w:val="008E12CC"/>
    <w:rsid w:val="008E15D4"/>
    <w:rsid w:val="008E1658"/>
    <w:rsid w:val="008E17AA"/>
    <w:rsid w:val="008E17D3"/>
    <w:rsid w:val="008E18F4"/>
    <w:rsid w:val="008E1C7D"/>
    <w:rsid w:val="008E1C93"/>
    <w:rsid w:val="008E1CF3"/>
    <w:rsid w:val="008E1CF4"/>
    <w:rsid w:val="008E1E34"/>
    <w:rsid w:val="008E233A"/>
    <w:rsid w:val="008E2368"/>
    <w:rsid w:val="008E243C"/>
    <w:rsid w:val="008E2442"/>
    <w:rsid w:val="008E26A9"/>
    <w:rsid w:val="008E276A"/>
    <w:rsid w:val="008E2977"/>
    <w:rsid w:val="008E2AD6"/>
    <w:rsid w:val="008E2C6A"/>
    <w:rsid w:val="008E2C86"/>
    <w:rsid w:val="008E2DCC"/>
    <w:rsid w:val="008E2EE4"/>
    <w:rsid w:val="008E3079"/>
    <w:rsid w:val="008E30F6"/>
    <w:rsid w:val="008E32CD"/>
    <w:rsid w:val="008E343A"/>
    <w:rsid w:val="008E3609"/>
    <w:rsid w:val="008E3622"/>
    <w:rsid w:val="008E3717"/>
    <w:rsid w:val="008E37F3"/>
    <w:rsid w:val="008E3BEE"/>
    <w:rsid w:val="008E3C7E"/>
    <w:rsid w:val="008E3D36"/>
    <w:rsid w:val="008E3D89"/>
    <w:rsid w:val="008E4004"/>
    <w:rsid w:val="008E4286"/>
    <w:rsid w:val="008E4487"/>
    <w:rsid w:val="008E4A7F"/>
    <w:rsid w:val="008E4D9B"/>
    <w:rsid w:val="008E4DF6"/>
    <w:rsid w:val="008E4EE4"/>
    <w:rsid w:val="008E5022"/>
    <w:rsid w:val="008E531E"/>
    <w:rsid w:val="008E5884"/>
    <w:rsid w:val="008E58A6"/>
    <w:rsid w:val="008E5CE8"/>
    <w:rsid w:val="008E60DE"/>
    <w:rsid w:val="008E6277"/>
    <w:rsid w:val="008E62F9"/>
    <w:rsid w:val="008E64D7"/>
    <w:rsid w:val="008E64DB"/>
    <w:rsid w:val="008E66CF"/>
    <w:rsid w:val="008E66EE"/>
    <w:rsid w:val="008E6A99"/>
    <w:rsid w:val="008E6AAA"/>
    <w:rsid w:val="008E6B25"/>
    <w:rsid w:val="008E6B74"/>
    <w:rsid w:val="008E6CEC"/>
    <w:rsid w:val="008E7644"/>
    <w:rsid w:val="008E766D"/>
    <w:rsid w:val="008E7758"/>
    <w:rsid w:val="008E782B"/>
    <w:rsid w:val="008E7990"/>
    <w:rsid w:val="008E7C6F"/>
    <w:rsid w:val="008E7F56"/>
    <w:rsid w:val="008E7FED"/>
    <w:rsid w:val="008E7FF7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1F"/>
    <w:rsid w:val="008F0FF8"/>
    <w:rsid w:val="008F106E"/>
    <w:rsid w:val="008F10D0"/>
    <w:rsid w:val="008F11AB"/>
    <w:rsid w:val="008F13EE"/>
    <w:rsid w:val="008F1631"/>
    <w:rsid w:val="008F1649"/>
    <w:rsid w:val="008F1B9F"/>
    <w:rsid w:val="008F1C77"/>
    <w:rsid w:val="008F1FFC"/>
    <w:rsid w:val="008F2022"/>
    <w:rsid w:val="008F2384"/>
    <w:rsid w:val="008F239A"/>
    <w:rsid w:val="008F23C7"/>
    <w:rsid w:val="008F282B"/>
    <w:rsid w:val="008F2CCF"/>
    <w:rsid w:val="008F2E5A"/>
    <w:rsid w:val="008F30F8"/>
    <w:rsid w:val="008F3462"/>
    <w:rsid w:val="008F376B"/>
    <w:rsid w:val="008F3900"/>
    <w:rsid w:val="008F3CC8"/>
    <w:rsid w:val="008F3EA7"/>
    <w:rsid w:val="008F3F00"/>
    <w:rsid w:val="008F3FE3"/>
    <w:rsid w:val="008F4164"/>
    <w:rsid w:val="008F41AB"/>
    <w:rsid w:val="008F41C0"/>
    <w:rsid w:val="008F4215"/>
    <w:rsid w:val="008F43E4"/>
    <w:rsid w:val="008F445A"/>
    <w:rsid w:val="008F44B4"/>
    <w:rsid w:val="008F4516"/>
    <w:rsid w:val="008F481B"/>
    <w:rsid w:val="008F48A0"/>
    <w:rsid w:val="008F48B4"/>
    <w:rsid w:val="008F48B6"/>
    <w:rsid w:val="008F48FE"/>
    <w:rsid w:val="008F4D7D"/>
    <w:rsid w:val="008F4DC2"/>
    <w:rsid w:val="008F53E4"/>
    <w:rsid w:val="008F55B3"/>
    <w:rsid w:val="008F59AD"/>
    <w:rsid w:val="008F59D6"/>
    <w:rsid w:val="008F5D4F"/>
    <w:rsid w:val="008F64B9"/>
    <w:rsid w:val="008F650A"/>
    <w:rsid w:val="008F661E"/>
    <w:rsid w:val="008F6758"/>
    <w:rsid w:val="008F6778"/>
    <w:rsid w:val="008F67D1"/>
    <w:rsid w:val="008F6ECE"/>
    <w:rsid w:val="008F730D"/>
    <w:rsid w:val="008F7329"/>
    <w:rsid w:val="008F743D"/>
    <w:rsid w:val="008F745C"/>
    <w:rsid w:val="008F748C"/>
    <w:rsid w:val="008F74E6"/>
    <w:rsid w:val="008F74FB"/>
    <w:rsid w:val="008F77E1"/>
    <w:rsid w:val="008F79CE"/>
    <w:rsid w:val="008F7A7A"/>
    <w:rsid w:val="008F7B7D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A70"/>
    <w:rsid w:val="00900B49"/>
    <w:rsid w:val="00900CF2"/>
    <w:rsid w:val="00900D70"/>
    <w:rsid w:val="00900ED0"/>
    <w:rsid w:val="00900EE2"/>
    <w:rsid w:val="00900FF7"/>
    <w:rsid w:val="009010BD"/>
    <w:rsid w:val="00901347"/>
    <w:rsid w:val="009013AD"/>
    <w:rsid w:val="0090156F"/>
    <w:rsid w:val="00901AA7"/>
    <w:rsid w:val="00901AFA"/>
    <w:rsid w:val="00901C1C"/>
    <w:rsid w:val="00901F4C"/>
    <w:rsid w:val="00902335"/>
    <w:rsid w:val="00902632"/>
    <w:rsid w:val="009029B2"/>
    <w:rsid w:val="009029DC"/>
    <w:rsid w:val="00902A6D"/>
    <w:rsid w:val="00902AD0"/>
    <w:rsid w:val="00902BD8"/>
    <w:rsid w:val="00902D9C"/>
    <w:rsid w:val="009031DD"/>
    <w:rsid w:val="0090341F"/>
    <w:rsid w:val="0090360C"/>
    <w:rsid w:val="009039B3"/>
    <w:rsid w:val="009039EA"/>
    <w:rsid w:val="00903A30"/>
    <w:rsid w:val="00903ABD"/>
    <w:rsid w:val="00903F4A"/>
    <w:rsid w:val="009042C4"/>
    <w:rsid w:val="0090433A"/>
    <w:rsid w:val="00904374"/>
    <w:rsid w:val="009044A0"/>
    <w:rsid w:val="009044F1"/>
    <w:rsid w:val="0090472E"/>
    <w:rsid w:val="0090490C"/>
    <w:rsid w:val="00904D2B"/>
    <w:rsid w:val="00904D40"/>
    <w:rsid w:val="00904ED7"/>
    <w:rsid w:val="00904F1F"/>
    <w:rsid w:val="00905116"/>
    <w:rsid w:val="0090534E"/>
    <w:rsid w:val="00905402"/>
    <w:rsid w:val="00905472"/>
    <w:rsid w:val="00905727"/>
    <w:rsid w:val="0090583E"/>
    <w:rsid w:val="009058EC"/>
    <w:rsid w:val="00905954"/>
    <w:rsid w:val="00905E3F"/>
    <w:rsid w:val="00905E99"/>
    <w:rsid w:val="009060BE"/>
    <w:rsid w:val="009061F9"/>
    <w:rsid w:val="00906242"/>
    <w:rsid w:val="00906410"/>
    <w:rsid w:val="009064BE"/>
    <w:rsid w:val="00906690"/>
    <w:rsid w:val="009066F1"/>
    <w:rsid w:val="009069F9"/>
    <w:rsid w:val="00906AB9"/>
    <w:rsid w:val="00906B18"/>
    <w:rsid w:val="00906CEC"/>
    <w:rsid w:val="0090712A"/>
    <w:rsid w:val="0090726D"/>
    <w:rsid w:val="009072C8"/>
    <w:rsid w:val="0090747F"/>
    <w:rsid w:val="009074CA"/>
    <w:rsid w:val="00907637"/>
    <w:rsid w:val="0090773A"/>
    <w:rsid w:val="009078C1"/>
    <w:rsid w:val="00907CCB"/>
    <w:rsid w:val="00907CEE"/>
    <w:rsid w:val="00907F0E"/>
    <w:rsid w:val="00907F29"/>
    <w:rsid w:val="00910166"/>
    <w:rsid w:val="00910286"/>
    <w:rsid w:val="00910358"/>
    <w:rsid w:val="00910433"/>
    <w:rsid w:val="0091056C"/>
    <w:rsid w:val="00910616"/>
    <w:rsid w:val="00910629"/>
    <w:rsid w:val="00910969"/>
    <w:rsid w:val="009109EA"/>
    <w:rsid w:val="009109EB"/>
    <w:rsid w:val="00910C7C"/>
    <w:rsid w:val="00910CB0"/>
    <w:rsid w:val="00910CD7"/>
    <w:rsid w:val="00910D40"/>
    <w:rsid w:val="00910DF9"/>
    <w:rsid w:val="00910F10"/>
    <w:rsid w:val="00910F4B"/>
    <w:rsid w:val="00911102"/>
    <w:rsid w:val="0091119C"/>
    <w:rsid w:val="0091147D"/>
    <w:rsid w:val="009114E2"/>
    <w:rsid w:val="00911542"/>
    <w:rsid w:val="00911831"/>
    <w:rsid w:val="00911885"/>
    <w:rsid w:val="00911B21"/>
    <w:rsid w:val="00911C9B"/>
    <w:rsid w:val="00911D0E"/>
    <w:rsid w:val="00911FFB"/>
    <w:rsid w:val="00912160"/>
    <w:rsid w:val="0091236C"/>
    <w:rsid w:val="009126EF"/>
    <w:rsid w:val="009126FC"/>
    <w:rsid w:val="0091287E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789"/>
    <w:rsid w:val="00913953"/>
    <w:rsid w:val="00913DB2"/>
    <w:rsid w:val="00913F92"/>
    <w:rsid w:val="00913F94"/>
    <w:rsid w:val="0091403D"/>
    <w:rsid w:val="009143E4"/>
    <w:rsid w:val="0091448E"/>
    <w:rsid w:val="009145CF"/>
    <w:rsid w:val="00914744"/>
    <w:rsid w:val="0091478A"/>
    <w:rsid w:val="00914A4B"/>
    <w:rsid w:val="00914B28"/>
    <w:rsid w:val="00914E5B"/>
    <w:rsid w:val="00914F3D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654"/>
    <w:rsid w:val="009166D1"/>
    <w:rsid w:val="00916AEE"/>
    <w:rsid w:val="00916B50"/>
    <w:rsid w:val="00916BC4"/>
    <w:rsid w:val="00916E6C"/>
    <w:rsid w:val="00917431"/>
    <w:rsid w:val="0091746E"/>
    <w:rsid w:val="0091769A"/>
    <w:rsid w:val="00917BCB"/>
    <w:rsid w:val="00917D61"/>
    <w:rsid w:val="00917DA9"/>
    <w:rsid w:val="00917E77"/>
    <w:rsid w:val="00917EA2"/>
    <w:rsid w:val="00917FCE"/>
    <w:rsid w:val="009203A5"/>
    <w:rsid w:val="009205A0"/>
    <w:rsid w:val="009205EA"/>
    <w:rsid w:val="00920624"/>
    <w:rsid w:val="0092086E"/>
    <w:rsid w:val="0092088F"/>
    <w:rsid w:val="009209BB"/>
    <w:rsid w:val="00920B8A"/>
    <w:rsid w:val="00920C30"/>
    <w:rsid w:val="00920C72"/>
    <w:rsid w:val="00920C73"/>
    <w:rsid w:val="009210BA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1D8"/>
    <w:rsid w:val="00922254"/>
    <w:rsid w:val="009223CB"/>
    <w:rsid w:val="009225FC"/>
    <w:rsid w:val="00922659"/>
    <w:rsid w:val="00922678"/>
    <w:rsid w:val="00922819"/>
    <w:rsid w:val="0092287D"/>
    <w:rsid w:val="00922A79"/>
    <w:rsid w:val="00922B8F"/>
    <w:rsid w:val="0092301C"/>
    <w:rsid w:val="009232EF"/>
    <w:rsid w:val="00923571"/>
    <w:rsid w:val="0092363D"/>
    <w:rsid w:val="0092369A"/>
    <w:rsid w:val="0092375B"/>
    <w:rsid w:val="00923AF5"/>
    <w:rsid w:val="00923C24"/>
    <w:rsid w:val="009240ED"/>
    <w:rsid w:val="009242AD"/>
    <w:rsid w:val="009242B3"/>
    <w:rsid w:val="009242BF"/>
    <w:rsid w:val="00924383"/>
    <w:rsid w:val="009245AA"/>
    <w:rsid w:val="0092462B"/>
    <w:rsid w:val="00924693"/>
    <w:rsid w:val="009247F6"/>
    <w:rsid w:val="00924817"/>
    <w:rsid w:val="0092491E"/>
    <w:rsid w:val="00924B19"/>
    <w:rsid w:val="00924DCF"/>
    <w:rsid w:val="009250DB"/>
    <w:rsid w:val="009251B8"/>
    <w:rsid w:val="009252B5"/>
    <w:rsid w:val="00925369"/>
    <w:rsid w:val="00925374"/>
    <w:rsid w:val="00925378"/>
    <w:rsid w:val="009255A8"/>
    <w:rsid w:val="00925752"/>
    <w:rsid w:val="0092575F"/>
    <w:rsid w:val="00925991"/>
    <w:rsid w:val="009259D2"/>
    <w:rsid w:val="009259D7"/>
    <w:rsid w:val="00925B07"/>
    <w:rsid w:val="00925EB0"/>
    <w:rsid w:val="009260AE"/>
    <w:rsid w:val="00926141"/>
    <w:rsid w:val="00926142"/>
    <w:rsid w:val="00926292"/>
    <w:rsid w:val="00926401"/>
    <w:rsid w:val="009264D9"/>
    <w:rsid w:val="00926643"/>
    <w:rsid w:val="0092667A"/>
    <w:rsid w:val="00926932"/>
    <w:rsid w:val="00926C45"/>
    <w:rsid w:val="00926D35"/>
    <w:rsid w:val="00926E15"/>
    <w:rsid w:val="00926EA2"/>
    <w:rsid w:val="009273C9"/>
    <w:rsid w:val="009277F8"/>
    <w:rsid w:val="009278E1"/>
    <w:rsid w:val="00927B0D"/>
    <w:rsid w:val="00927CEE"/>
    <w:rsid w:val="00927DFE"/>
    <w:rsid w:val="00927F84"/>
    <w:rsid w:val="00927FF1"/>
    <w:rsid w:val="00930008"/>
    <w:rsid w:val="00930089"/>
    <w:rsid w:val="00930454"/>
    <w:rsid w:val="00930516"/>
    <w:rsid w:val="00930CEB"/>
    <w:rsid w:val="00930E09"/>
    <w:rsid w:val="00930FD4"/>
    <w:rsid w:val="009310F3"/>
    <w:rsid w:val="00931266"/>
    <w:rsid w:val="009317F2"/>
    <w:rsid w:val="0093197D"/>
    <w:rsid w:val="00931A34"/>
    <w:rsid w:val="00931B24"/>
    <w:rsid w:val="00931E8E"/>
    <w:rsid w:val="0093219B"/>
    <w:rsid w:val="009326A2"/>
    <w:rsid w:val="009327C6"/>
    <w:rsid w:val="009329DF"/>
    <w:rsid w:val="00932AC4"/>
    <w:rsid w:val="00932BCB"/>
    <w:rsid w:val="00932D34"/>
    <w:rsid w:val="00933407"/>
    <w:rsid w:val="009334D5"/>
    <w:rsid w:val="0093361C"/>
    <w:rsid w:val="0093365A"/>
    <w:rsid w:val="009337F1"/>
    <w:rsid w:val="0093386E"/>
    <w:rsid w:val="00933871"/>
    <w:rsid w:val="00933AD7"/>
    <w:rsid w:val="00933DF3"/>
    <w:rsid w:val="00933E22"/>
    <w:rsid w:val="00933E55"/>
    <w:rsid w:val="0093423A"/>
    <w:rsid w:val="009343DB"/>
    <w:rsid w:val="009343F6"/>
    <w:rsid w:val="009347F2"/>
    <w:rsid w:val="009349FA"/>
    <w:rsid w:val="00934AD6"/>
    <w:rsid w:val="00934D6B"/>
    <w:rsid w:val="00934DB8"/>
    <w:rsid w:val="00934E50"/>
    <w:rsid w:val="00934F64"/>
    <w:rsid w:val="00934F68"/>
    <w:rsid w:val="00934F78"/>
    <w:rsid w:val="0093518D"/>
    <w:rsid w:val="0093520D"/>
    <w:rsid w:val="0093524A"/>
    <w:rsid w:val="00935393"/>
    <w:rsid w:val="009356E6"/>
    <w:rsid w:val="00935951"/>
    <w:rsid w:val="00935AA0"/>
    <w:rsid w:val="00935B5E"/>
    <w:rsid w:val="00935F6A"/>
    <w:rsid w:val="009361AB"/>
    <w:rsid w:val="00936260"/>
    <w:rsid w:val="009362D3"/>
    <w:rsid w:val="00936610"/>
    <w:rsid w:val="0093668A"/>
    <w:rsid w:val="0093679B"/>
    <w:rsid w:val="009367D2"/>
    <w:rsid w:val="009369CC"/>
    <w:rsid w:val="00936C59"/>
    <w:rsid w:val="00936E81"/>
    <w:rsid w:val="00936FAC"/>
    <w:rsid w:val="00937011"/>
    <w:rsid w:val="00937095"/>
    <w:rsid w:val="0093712D"/>
    <w:rsid w:val="0093730F"/>
    <w:rsid w:val="009373DB"/>
    <w:rsid w:val="00937475"/>
    <w:rsid w:val="0093752D"/>
    <w:rsid w:val="009375A0"/>
    <w:rsid w:val="00937C5E"/>
    <w:rsid w:val="00937ECF"/>
    <w:rsid w:val="00937F20"/>
    <w:rsid w:val="00940072"/>
    <w:rsid w:val="009408D4"/>
    <w:rsid w:val="009409A2"/>
    <w:rsid w:val="00940A91"/>
    <w:rsid w:val="00940ABC"/>
    <w:rsid w:val="00940B62"/>
    <w:rsid w:val="00940C7B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DB4"/>
    <w:rsid w:val="00942F36"/>
    <w:rsid w:val="00942FF5"/>
    <w:rsid w:val="00943065"/>
    <w:rsid w:val="009430BE"/>
    <w:rsid w:val="009439B4"/>
    <w:rsid w:val="00943D7F"/>
    <w:rsid w:val="00943DBE"/>
    <w:rsid w:val="0094412D"/>
    <w:rsid w:val="009442AC"/>
    <w:rsid w:val="00944384"/>
    <w:rsid w:val="00944427"/>
    <w:rsid w:val="00944452"/>
    <w:rsid w:val="009444AC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8C"/>
    <w:rsid w:val="00945AC5"/>
    <w:rsid w:val="00945AD9"/>
    <w:rsid w:val="00945C57"/>
    <w:rsid w:val="00945C77"/>
    <w:rsid w:val="00945CBE"/>
    <w:rsid w:val="00945D8D"/>
    <w:rsid w:val="00946029"/>
    <w:rsid w:val="009460B5"/>
    <w:rsid w:val="00946311"/>
    <w:rsid w:val="0094690B"/>
    <w:rsid w:val="00946B98"/>
    <w:rsid w:val="00946CFF"/>
    <w:rsid w:val="00946D41"/>
    <w:rsid w:val="00946DED"/>
    <w:rsid w:val="00946F00"/>
    <w:rsid w:val="00947038"/>
    <w:rsid w:val="009470F4"/>
    <w:rsid w:val="009471A9"/>
    <w:rsid w:val="009472A8"/>
    <w:rsid w:val="009472F3"/>
    <w:rsid w:val="0094732C"/>
    <w:rsid w:val="009475D3"/>
    <w:rsid w:val="00947976"/>
    <w:rsid w:val="00947AC1"/>
    <w:rsid w:val="00947C67"/>
    <w:rsid w:val="00947DA4"/>
    <w:rsid w:val="00947DA9"/>
    <w:rsid w:val="00950099"/>
    <w:rsid w:val="0095028C"/>
    <w:rsid w:val="009505CA"/>
    <w:rsid w:val="00950697"/>
    <w:rsid w:val="00950745"/>
    <w:rsid w:val="00950881"/>
    <w:rsid w:val="00950992"/>
    <w:rsid w:val="00950C92"/>
    <w:rsid w:val="00950E62"/>
    <w:rsid w:val="00950EC1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2D2E"/>
    <w:rsid w:val="0095308A"/>
    <w:rsid w:val="00953246"/>
    <w:rsid w:val="009533D5"/>
    <w:rsid w:val="00953544"/>
    <w:rsid w:val="009536CC"/>
    <w:rsid w:val="0095375A"/>
    <w:rsid w:val="00953887"/>
    <w:rsid w:val="0095399B"/>
    <w:rsid w:val="009539BA"/>
    <w:rsid w:val="00953A38"/>
    <w:rsid w:val="00953CC5"/>
    <w:rsid w:val="00953F82"/>
    <w:rsid w:val="00953FC5"/>
    <w:rsid w:val="00954000"/>
    <w:rsid w:val="00954089"/>
    <w:rsid w:val="00954100"/>
    <w:rsid w:val="0095443D"/>
    <w:rsid w:val="00954508"/>
    <w:rsid w:val="0095481D"/>
    <w:rsid w:val="009548B6"/>
    <w:rsid w:val="0095495F"/>
    <w:rsid w:val="00954B13"/>
    <w:rsid w:val="00954E23"/>
    <w:rsid w:val="00954F09"/>
    <w:rsid w:val="009551CC"/>
    <w:rsid w:val="009552F0"/>
    <w:rsid w:val="0095541C"/>
    <w:rsid w:val="009556E9"/>
    <w:rsid w:val="0095591D"/>
    <w:rsid w:val="00955B2B"/>
    <w:rsid w:val="00955D02"/>
    <w:rsid w:val="00955DD3"/>
    <w:rsid w:val="00955F49"/>
    <w:rsid w:val="00955FED"/>
    <w:rsid w:val="00956068"/>
    <w:rsid w:val="00956584"/>
    <w:rsid w:val="009565B3"/>
    <w:rsid w:val="009567CF"/>
    <w:rsid w:val="00956846"/>
    <w:rsid w:val="009569CA"/>
    <w:rsid w:val="00956B2E"/>
    <w:rsid w:val="00956CD4"/>
    <w:rsid w:val="00956E0D"/>
    <w:rsid w:val="009572E8"/>
    <w:rsid w:val="0095738C"/>
    <w:rsid w:val="00957416"/>
    <w:rsid w:val="00957574"/>
    <w:rsid w:val="00957579"/>
    <w:rsid w:val="009575EA"/>
    <w:rsid w:val="00957698"/>
    <w:rsid w:val="00957775"/>
    <w:rsid w:val="009578DF"/>
    <w:rsid w:val="0095798E"/>
    <w:rsid w:val="00957A6E"/>
    <w:rsid w:val="00957B05"/>
    <w:rsid w:val="00957CAB"/>
    <w:rsid w:val="00957EB2"/>
    <w:rsid w:val="00960023"/>
    <w:rsid w:val="00960029"/>
    <w:rsid w:val="009600FD"/>
    <w:rsid w:val="009601CD"/>
    <w:rsid w:val="0096031C"/>
    <w:rsid w:val="0096059B"/>
    <w:rsid w:val="00960810"/>
    <w:rsid w:val="00960826"/>
    <w:rsid w:val="009609F4"/>
    <w:rsid w:val="00960BF4"/>
    <w:rsid w:val="00960C16"/>
    <w:rsid w:val="0096129D"/>
    <w:rsid w:val="00961329"/>
    <w:rsid w:val="00961586"/>
    <w:rsid w:val="00961673"/>
    <w:rsid w:val="0096167C"/>
    <w:rsid w:val="00961812"/>
    <w:rsid w:val="009619A5"/>
    <w:rsid w:val="00961FB6"/>
    <w:rsid w:val="009621E2"/>
    <w:rsid w:val="0096227A"/>
    <w:rsid w:val="00962314"/>
    <w:rsid w:val="00962351"/>
    <w:rsid w:val="009624D5"/>
    <w:rsid w:val="00962975"/>
    <w:rsid w:val="00962CE2"/>
    <w:rsid w:val="00963111"/>
    <w:rsid w:val="00963258"/>
    <w:rsid w:val="0096331A"/>
    <w:rsid w:val="0096348F"/>
    <w:rsid w:val="00963496"/>
    <w:rsid w:val="00963719"/>
    <w:rsid w:val="00963737"/>
    <w:rsid w:val="009637D6"/>
    <w:rsid w:val="00963805"/>
    <w:rsid w:val="00963975"/>
    <w:rsid w:val="00963C1E"/>
    <w:rsid w:val="00963F31"/>
    <w:rsid w:val="00963F47"/>
    <w:rsid w:val="00964099"/>
    <w:rsid w:val="00964201"/>
    <w:rsid w:val="009643D6"/>
    <w:rsid w:val="00964487"/>
    <w:rsid w:val="00964593"/>
    <w:rsid w:val="0096478A"/>
    <w:rsid w:val="00964A70"/>
    <w:rsid w:val="00964C2E"/>
    <w:rsid w:val="00964D72"/>
    <w:rsid w:val="00964D98"/>
    <w:rsid w:val="00964E34"/>
    <w:rsid w:val="009650F1"/>
    <w:rsid w:val="00965166"/>
    <w:rsid w:val="00965419"/>
    <w:rsid w:val="0096550E"/>
    <w:rsid w:val="00965558"/>
    <w:rsid w:val="00965BC3"/>
    <w:rsid w:val="00965D88"/>
    <w:rsid w:val="00965DC8"/>
    <w:rsid w:val="00965E0B"/>
    <w:rsid w:val="00966377"/>
    <w:rsid w:val="0096637B"/>
    <w:rsid w:val="009663F0"/>
    <w:rsid w:val="00966598"/>
    <w:rsid w:val="009666C4"/>
    <w:rsid w:val="009667BF"/>
    <w:rsid w:val="00966860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49C"/>
    <w:rsid w:val="009675C2"/>
    <w:rsid w:val="0096760E"/>
    <w:rsid w:val="009677BE"/>
    <w:rsid w:val="00967868"/>
    <w:rsid w:val="00967882"/>
    <w:rsid w:val="00967959"/>
    <w:rsid w:val="0096799B"/>
    <w:rsid w:val="00967C1D"/>
    <w:rsid w:val="00967CA4"/>
    <w:rsid w:val="00967E50"/>
    <w:rsid w:val="00967FA7"/>
    <w:rsid w:val="00970042"/>
    <w:rsid w:val="00970213"/>
    <w:rsid w:val="00970247"/>
    <w:rsid w:val="009704C4"/>
    <w:rsid w:val="00970620"/>
    <w:rsid w:val="009707A2"/>
    <w:rsid w:val="009709ED"/>
    <w:rsid w:val="00970A33"/>
    <w:rsid w:val="00970AD4"/>
    <w:rsid w:val="00970BB2"/>
    <w:rsid w:val="00970BF6"/>
    <w:rsid w:val="00970DD5"/>
    <w:rsid w:val="00970EB3"/>
    <w:rsid w:val="00970F69"/>
    <w:rsid w:val="00970FA2"/>
    <w:rsid w:val="00970FB6"/>
    <w:rsid w:val="0097109E"/>
    <w:rsid w:val="009710B0"/>
    <w:rsid w:val="00971306"/>
    <w:rsid w:val="0097138E"/>
    <w:rsid w:val="0097178D"/>
    <w:rsid w:val="00971797"/>
    <w:rsid w:val="0097182A"/>
    <w:rsid w:val="009718CA"/>
    <w:rsid w:val="00971A98"/>
    <w:rsid w:val="00971C2A"/>
    <w:rsid w:val="00971C87"/>
    <w:rsid w:val="00971FB4"/>
    <w:rsid w:val="009720C1"/>
    <w:rsid w:val="00972135"/>
    <w:rsid w:val="0097217B"/>
    <w:rsid w:val="009721B9"/>
    <w:rsid w:val="0097221F"/>
    <w:rsid w:val="009722E6"/>
    <w:rsid w:val="009723EC"/>
    <w:rsid w:val="00972411"/>
    <w:rsid w:val="0097275E"/>
    <w:rsid w:val="00972A84"/>
    <w:rsid w:val="00972B06"/>
    <w:rsid w:val="00972B44"/>
    <w:rsid w:val="00972B80"/>
    <w:rsid w:val="00972D1D"/>
    <w:rsid w:val="00972EB0"/>
    <w:rsid w:val="00972EB6"/>
    <w:rsid w:val="00972F6C"/>
    <w:rsid w:val="00973023"/>
    <w:rsid w:val="0097303A"/>
    <w:rsid w:val="00973049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C5F"/>
    <w:rsid w:val="00973C7B"/>
    <w:rsid w:val="00973E43"/>
    <w:rsid w:val="00973F24"/>
    <w:rsid w:val="00974094"/>
    <w:rsid w:val="0097424F"/>
    <w:rsid w:val="0097425B"/>
    <w:rsid w:val="00974270"/>
    <w:rsid w:val="0097436E"/>
    <w:rsid w:val="00974561"/>
    <w:rsid w:val="00974721"/>
    <w:rsid w:val="009749AA"/>
    <w:rsid w:val="00974C31"/>
    <w:rsid w:val="00974C39"/>
    <w:rsid w:val="009755DE"/>
    <w:rsid w:val="00975660"/>
    <w:rsid w:val="009757D0"/>
    <w:rsid w:val="0097596F"/>
    <w:rsid w:val="009759D3"/>
    <w:rsid w:val="00975BF6"/>
    <w:rsid w:val="00975D98"/>
    <w:rsid w:val="00975F0E"/>
    <w:rsid w:val="00975F5A"/>
    <w:rsid w:val="00976051"/>
    <w:rsid w:val="00976449"/>
    <w:rsid w:val="009764B1"/>
    <w:rsid w:val="009764BF"/>
    <w:rsid w:val="009767B2"/>
    <w:rsid w:val="00976829"/>
    <w:rsid w:val="00976844"/>
    <w:rsid w:val="009768BD"/>
    <w:rsid w:val="009769DC"/>
    <w:rsid w:val="00976B96"/>
    <w:rsid w:val="00976B9F"/>
    <w:rsid w:val="00976F3D"/>
    <w:rsid w:val="00977020"/>
    <w:rsid w:val="0097736B"/>
    <w:rsid w:val="0097737A"/>
    <w:rsid w:val="00977689"/>
    <w:rsid w:val="00977734"/>
    <w:rsid w:val="009778BF"/>
    <w:rsid w:val="009778C8"/>
    <w:rsid w:val="00977BF7"/>
    <w:rsid w:val="00977BFB"/>
    <w:rsid w:val="00977FE7"/>
    <w:rsid w:val="0098009E"/>
    <w:rsid w:val="0098010D"/>
    <w:rsid w:val="009801A9"/>
    <w:rsid w:val="009805CF"/>
    <w:rsid w:val="0098063E"/>
    <w:rsid w:val="00980708"/>
    <w:rsid w:val="0098075C"/>
    <w:rsid w:val="0098086C"/>
    <w:rsid w:val="0098096C"/>
    <w:rsid w:val="00980A09"/>
    <w:rsid w:val="00980A5A"/>
    <w:rsid w:val="00980C4A"/>
    <w:rsid w:val="00980D07"/>
    <w:rsid w:val="00980D35"/>
    <w:rsid w:val="00980D9B"/>
    <w:rsid w:val="00980FE4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1F4"/>
    <w:rsid w:val="0098326D"/>
    <w:rsid w:val="00983280"/>
    <w:rsid w:val="0098362C"/>
    <w:rsid w:val="00983643"/>
    <w:rsid w:val="0098367F"/>
    <w:rsid w:val="009837B6"/>
    <w:rsid w:val="00983E83"/>
    <w:rsid w:val="00984025"/>
    <w:rsid w:val="0098439E"/>
    <w:rsid w:val="009843B5"/>
    <w:rsid w:val="00984841"/>
    <w:rsid w:val="00984B6E"/>
    <w:rsid w:val="00984CA1"/>
    <w:rsid w:val="00984CAB"/>
    <w:rsid w:val="00984E81"/>
    <w:rsid w:val="00985068"/>
    <w:rsid w:val="0098534F"/>
    <w:rsid w:val="00985389"/>
    <w:rsid w:val="00985607"/>
    <w:rsid w:val="0098575B"/>
    <w:rsid w:val="00985999"/>
    <w:rsid w:val="00985AF3"/>
    <w:rsid w:val="00985B37"/>
    <w:rsid w:val="00985F70"/>
    <w:rsid w:val="009860FA"/>
    <w:rsid w:val="00986771"/>
    <w:rsid w:val="009868FF"/>
    <w:rsid w:val="00986B30"/>
    <w:rsid w:val="00986CC0"/>
    <w:rsid w:val="00986D83"/>
    <w:rsid w:val="00986DF8"/>
    <w:rsid w:val="00987002"/>
    <w:rsid w:val="009873A8"/>
    <w:rsid w:val="00987444"/>
    <w:rsid w:val="009874EB"/>
    <w:rsid w:val="00987625"/>
    <w:rsid w:val="00987679"/>
    <w:rsid w:val="009878C5"/>
    <w:rsid w:val="00987C6C"/>
    <w:rsid w:val="00987D2D"/>
    <w:rsid w:val="0099025C"/>
    <w:rsid w:val="00990517"/>
    <w:rsid w:val="00990921"/>
    <w:rsid w:val="00990992"/>
    <w:rsid w:val="009909D8"/>
    <w:rsid w:val="00990DAD"/>
    <w:rsid w:val="00991349"/>
    <w:rsid w:val="0099134F"/>
    <w:rsid w:val="00991550"/>
    <w:rsid w:val="009915E8"/>
    <w:rsid w:val="009916B9"/>
    <w:rsid w:val="009918AE"/>
    <w:rsid w:val="009918D7"/>
    <w:rsid w:val="00991932"/>
    <w:rsid w:val="00991CE0"/>
    <w:rsid w:val="00991D24"/>
    <w:rsid w:val="0099254B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B3"/>
    <w:rsid w:val="00992FCE"/>
    <w:rsid w:val="009931FA"/>
    <w:rsid w:val="009932CA"/>
    <w:rsid w:val="009933E2"/>
    <w:rsid w:val="009935F0"/>
    <w:rsid w:val="00993774"/>
    <w:rsid w:val="00993830"/>
    <w:rsid w:val="009938E7"/>
    <w:rsid w:val="009939E6"/>
    <w:rsid w:val="00993A41"/>
    <w:rsid w:val="00993B2A"/>
    <w:rsid w:val="00993B9F"/>
    <w:rsid w:val="00993CFC"/>
    <w:rsid w:val="00993DD6"/>
    <w:rsid w:val="00993E4B"/>
    <w:rsid w:val="00994796"/>
    <w:rsid w:val="00994905"/>
    <w:rsid w:val="00994A51"/>
    <w:rsid w:val="00994A92"/>
    <w:rsid w:val="00994B4E"/>
    <w:rsid w:val="00994C8F"/>
    <w:rsid w:val="00994DCC"/>
    <w:rsid w:val="00995217"/>
    <w:rsid w:val="00995335"/>
    <w:rsid w:val="0099536D"/>
    <w:rsid w:val="009953D6"/>
    <w:rsid w:val="009954C2"/>
    <w:rsid w:val="009954DA"/>
    <w:rsid w:val="009956A0"/>
    <w:rsid w:val="00995754"/>
    <w:rsid w:val="009957CE"/>
    <w:rsid w:val="00995968"/>
    <w:rsid w:val="009959E1"/>
    <w:rsid w:val="00995A46"/>
    <w:rsid w:val="00995CCC"/>
    <w:rsid w:val="00995D3B"/>
    <w:rsid w:val="00995F55"/>
    <w:rsid w:val="00996244"/>
    <w:rsid w:val="009962B7"/>
    <w:rsid w:val="00996302"/>
    <w:rsid w:val="00996337"/>
    <w:rsid w:val="00996481"/>
    <w:rsid w:val="00996736"/>
    <w:rsid w:val="009967B7"/>
    <w:rsid w:val="00996839"/>
    <w:rsid w:val="009968B4"/>
    <w:rsid w:val="00996994"/>
    <w:rsid w:val="00996AF3"/>
    <w:rsid w:val="00996BE2"/>
    <w:rsid w:val="00996CFB"/>
    <w:rsid w:val="009971CB"/>
    <w:rsid w:val="00997415"/>
    <w:rsid w:val="00997429"/>
    <w:rsid w:val="00997631"/>
    <w:rsid w:val="0099766A"/>
    <w:rsid w:val="00997939"/>
    <w:rsid w:val="009979E2"/>
    <w:rsid w:val="00997C69"/>
    <w:rsid w:val="00997E15"/>
    <w:rsid w:val="009A01E3"/>
    <w:rsid w:val="009A0361"/>
    <w:rsid w:val="009A08B9"/>
    <w:rsid w:val="009A0BF8"/>
    <w:rsid w:val="009A0C64"/>
    <w:rsid w:val="009A0CEE"/>
    <w:rsid w:val="009A0DD8"/>
    <w:rsid w:val="009A0F95"/>
    <w:rsid w:val="009A103C"/>
    <w:rsid w:val="009A1183"/>
    <w:rsid w:val="009A1293"/>
    <w:rsid w:val="009A12FE"/>
    <w:rsid w:val="009A162E"/>
    <w:rsid w:val="009A1717"/>
    <w:rsid w:val="009A18C4"/>
    <w:rsid w:val="009A1D70"/>
    <w:rsid w:val="009A1DF2"/>
    <w:rsid w:val="009A1E31"/>
    <w:rsid w:val="009A1EC9"/>
    <w:rsid w:val="009A2207"/>
    <w:rsid w:val="009A2247"/>
    <w:rsid w:val="009A2320"/>
    <w:rsid w:val="009A2327"/>
    <w:rsid w:val="009A2876"/>
    <w:rsid w:val="009A29BB"/>
    <w:rsid w:val="009A2A45"/>
    <w:rsid w:val="009A2A81"/>
    <w:rsid w:val="009A2B78"/>
    <w:rsid w:val="009A2C02"/>
    <w:rsid w:val="009A2C21"/>
    <w:rsid w:val="009A2C34"/>
    <w:rsid w:val="009A2C76"/>
    <w:rsid w:val="009A2D8F"/>
    <w:rsid w:val="009A34A0"/>
    <w:rsid w:val="009A350A"/>
    <w:rsid w:val="009A3883"/>
    <w:rsid w:val="009A394C"/>
    <w:rsid w:val="009A3A50"/>
    <w:rsid w:val="009A3E56"/>
    <w:rsid w:val="009A3E9A"/>
    <w:rsid w:val="009A3FBD"/>
    <w:rsid w:val="009A401C"/>
    <w:rsid w:val="009A4196"/>
    <w:rsid w:val="009A43C6"/>
    <w:rsid w:val="009A46AA"/>
    <w:rsid w:val="009A5172"/>
    <w:rsid w:val="009A51D1"/>
    <w:rsid w:val="009A51EE"/>
    <w:rsid w:val="009A561D"/>
    <w:rsid w:val="009A56CB"/>
    <w:rsid w:val="009A5873"/>
    <w:rsid w:val="009A5947"/>
    <w:rsid w:val="009A5D00"/>
    <w:rsid w:val="009A5F3E"/>
    <w:rsid w:val="009A5F91"/>
    <w:rsid w:val="009A605E"/>
    <w:rsid w:val="009A63DA"/>
    <w:rsid w:val="009A676A"/>
    <w:rsid w:val="009A68F4"/>
    <w:rsid w:val="009A6BF6"/>
    <w:rsid w:val="009A6C95"/>
    <w:rsid w:val="009A6DC0"/>
    <w:rsid w:val="009A6EFE"/>
    <w:rsid w:val="009A6F4C"/>
    <w:rsid w:val="009A7282"/>
    <w:rsid w:val="009A7355"/>
    <w:rsid w:val="009A7471"/>
    <w:rsid w:val="009A76EC"/>
    <w:rsid w:val="009A7A5A"/>
    <w:rsid w:val="009A7B4E"/>
    <w:rsid w:val="009A7D65"/>
    <w:rsid w:val="009A7EE9"/>
    <w:rsid w:val="009A7F9F"/>
    <w:rsid w:val="009B03E8"/>
    <w:rsid w:val="009B0540"/>
    <w:rsid w:val="009B0672"/>
    <w:rsid w:val="009B08E2"/>
    <w:rsid w:val="009B0909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74A"/>
    <w:rsid w:val="009B1899"/>
    <w:rsid w:val="009B1A99"/>
    <w:rsid w:val="009B1AD4"/>
    <w:rsid w:val="009B1C5B"/>
    <w:rsid w:val="009B1E7B"/>
    <w:rsid w:val="009B209E"/>
    <w:rsid w:val="009B2617"/>
    <w:rsid w:val="009B26AE"/>
    <w:rsid w:val="009B26C1"/>
    <w:rsid w:val="009B2719"/>
    <w:rsid w:val="009B27DD"/>
    <w:rsid w:val="009B2839"/>
    <w:rsid w:val="009B2876"/>
    <w:rsid w:val="009B29E4"/>
    <w:rsid w:val="009B2B39"/>
    <w:rsid w:val="009B2CAA"/>
    <w:rsid w:val="009B2EE9"/>
    <w:rsid w:val="009B2F1E"/>
    <w:rsid w:val="009B308D"/>
    <w:rsid w:val="009B30C1"/>
    <w:rsid w:val="009B3226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110"/>
    <w:rsid w:val="009B43B9"/>
    <w:rsid w:val="009B443A"/>
    <w:rsid w:val="009B4564"/>
    <w:rsid w:val="009B4593"/>
    <w:rsid w:val="009B46DE"/>
    <w:rsid w:val="009B46DF"/>
    <w:rsid w:val="009B46F0"/>
    <w:rsid w:val="009B4AB6"/>
    <w:rsid w:val="009B4B11"/>
    <w:rsid w:val="009B4B46"/>
    <w:rsid w:val="009B4D9C"/>
    <w:rsid w:val="009B4DC7"/>
    <w:rsid w:val="009B4EA6"/>
    <w:rsid w:val="009B4FD8"/>
    <w:rsid w:val="009B5166"/>
    <w:rsid w:val="009B5472"/>
    <w:rsid w:val="009B58FB"/>
    <w:rsid w:val="009B5952"/>
    <w:rsid w:val="009B5ACE"/>
    <w:rsid w:val="009B5AE6"/>
    <w:rsid w:val="009B5CFD"/>
    <w:rsid w:val="009B5FDC"/>
    <w:rsid w:val="009B600B"/>
    <w:rsid w:val="009B6338"/>
    <w:rsid w:val="009B6360"/>
    <w:rsid w:val="009B6494"/>
    <w:rsid w:val="009B6535"/>
    <w:rsid w:val="009B6676"/>
    <w:rsid w:val="009B6890"/>
    <w:rsid w:val="009B6A33"/>
    <w:rsid w:val="009B6BA0"/>
    <w:rsid w:val="009B6BF7"/>
    <w:rsid w:val="009B6C9C"/>
    <w:rsid w:val="009B6CBD"/>
    <w:rsid w:val="009B6F36"/>
    <w:rsid w:val="009B6F77"/>
    <w:rsid w:val="009B71EE"/>
    <w:rsid w:val="009B7353"/>
    <w:rsid w:val="009B736C"/>
    <w:rsid w:val="009B7445"/>
    <w:rsid w:val="009B7625"/>
    <w:rsid w:val="009B7721"/>
    <w:rsid w:val="009B7CDA"/>
    <w:rsid w:val="009B7E62"/>
    <w:rsid w:val="009B7E80"/>
    <w:rsid w:val="009B7E9C"/>
    <w:rsid w:val="009B7FE6"/>
    <w:rsid w:val="009C035B"/>
    <w:rsid w:val="009C03A2"/>
    <w:rsid w:val="009C0508"/>
    <w:rsid w:val="009C0536"/>
    <w:rsid w:val="009C05F6"/>
    <w:rsid w:val="009C064B"/>
    <w:rsid w:val="009C08F9"/>
    <w:rsid w:val="009C0A63"/>
    <w:rsid w:val="009C0AAE"/>
    <w:rsid w:val="009C0C1B"/>
    <w:rsid w:val="009C0D1F"/>
    <w:rsid w:val="009C0EDF"/>
    <w:rsid w:val="009C0F19"/>
    <w:rsid w:val="009C121D"/>
    <w:rsid w:val="009C1268"/>
    <w:rsid w:val="009C12F8"/>
    <w:rsid w:val="009C1322"/>
    <w:rsid w:val="009C1350"/>
    <w:rsid w:val="009C154F"/>
    <w:rsid w:val="009C1862"/>
    <w:rsid w:val="009C187C"/>
    <w:rsid w:val="009C1A88"/>
    <w:rsid w:val="009C1ADA"/>
    <w:rsid w:val="009C1AEA"/>
    <w:rsid w:val="009C1E08"/>
    <w:rsid w:val="009C2051"/>
    <w:rsid w:val="009C2249"/>
    <w:rsid w:val="009C237B"/>
    <w:rsid w:val="009C2396"/>
    <w:rsid w:val="009C2446"/>
    <w:rsid w:val="009C2906"/>
    <w:rsid w:val="009C2C98"/>
    <w:rsid w:val="009C2CAE"/>
    <w:rsid w:val="009C2D3D"/>
    <w:rsid w:val="009C2F53"/>
    <w:rsid w:val="009C31EF"/>
    <w:rsid w:val="009C347B"/>
    <w:rsid w:val="009C3592"/>
    <w:rsid w:val="009C385D"/>
    <w:rsid w:val="009C39AB"/>
    <w:rsid w:val="009C3B11"/>
    <w:rsid w:val="009C3B1D"/>
    <w:rsid w:val="009C3FED"/>
    <w:rsid w:val="009C42C0"/>
    <w:rsid w:val="009C43B6"/>
    <w:rsid w:val="009C4435"/>
    <w:rsid w:val="009C44A9"/>
    <w:rsid w:val="009C44C3"/>
    <w:rsid w:val="009C486A"/>
    <w:rsid w:val="009C49DF"/>
    <w:rsid w:val="009C4AE8"/>
    <w:rsid w:val="009C4BF9"/>
    <w:rsid w:val="009C4E51"/>
    <w:rsid w:val="009C4F43"/>
    <w:rsid w:val="009C50DE"/>
    <w:rsid w:val="009C5348"/>
    <w:rsid w:val="009C5534"/>
    <w:rsid w:val="009C5A4E"/>
    <w:rsid w:val="009C5AFF"/>
    <w:rsid w:val="009C5BD5"/>
    <w:rsid w:val="009C5C08"/>
    <w:rsid w:val="009C5E16"/>
    <w:rsid w:val="009C607C"/>
    <w:rsid w:val="009C61E8"/>
    <w:rsid w:val="009C6202"/>
    <w:rsid w:val="009C62EE"/>
    <w:rsid w:val="009C6316"/>
    <w:rsid w:val="009C6473"/>
    <w:rsid w:val="009C664A"/>
    <w:rsid w:val="009C66C6"/>
    <w:rsid w:val="009C671E"/>
    <w:rsid w:val="009C683F"/>
    <w:rsid w:val="009C6845"/>
    <w:rsid w:val="009C68BE"/>
    <w:rsid w:val="009C6A1C"/>
    <w:rsid w:val="009C6BE7"/>
    <w:rsid w:val="009C6CA9"/>
    <w:rsid w:val="009C6F47"/>
    <w:rsid w:val="009C7087"/>
    <w:rsid w:val="009C729E"/>
    <w:rsid w:val="009C72B6"/>
    <w:rsid w:val="009C7399"/>
    <w:rsid w:val="009C7400"/>
    <w:rsid w:val="009C756C"/>
    <w:rsid w:val="009C76FB"/>
    <w:rsid w:val="009C78B7"/>
    <w:rsid w:val="009C7A21"/>
    <w:rsid w:val="009C7C75"/>
    <w:rsid w:val="009C7CF5"/>
    <w:rsid w:val="009C7E13"/>
    <w:rsid w:val="009C7F3B"/>
    <w:rsid w:val="009D016C"/>
    <w:rsid w:val="009D01A2"/>
    <w:rsid w:val="009D0461"/>
    <w:rsid w:val="009D09B2"/>
    <w:rsid w:val="009D0A87"/>
    <w:rsid w:val="009D0BE3"/>
    <w:rsid w:val="009D1048"/>
    <w:rsid w:val="009D12FE"/>
    <w:rsid w:val="009D1459"/>
    <w:rsid w:val="009D1511"/>
    <w:rsid w:val="009D16C6"/>
    <w:rsid w:val="009D1A7F"/>
    <w:rsid w:val="009D1EC0"/>
    <w:rsid w:val="009D20D7"/>
    <w:rsid w:val="009D2311"/>
    <w:rsid w:val="009D24D5"/>
    <w:rsid w:val="009D2519"/>
    <w:rsid w:val="009D253C"/>
    <w:rsid w:val="009D2548"/>
    <w:rsid w:val="009D25DE"/>
    <w:rsid w:val="009D26AB"/>
    <w:rsid w:val="009D26EF"/>
    <w:rsid w:val="009D271D"/>
    <w:rsid w:val="009D290F"/>
    <w:rsid w:val="009D2966"/>
    <w:rsid w:val="009D29EF"/>
    <w:rsid w:val="009D2AFF"/>
    <w:rsid w:val="009D2B21"/>
    <w:rsid w:val="009D2B95"/>
    <w:rsid w:val="009D2CEF"/>
    <w:rsid w:val="009D2D2F"/>
    <w:rsid w:val="009D2E30"/>
    <w:rsid w:val="009D2FA3"/>
    <w:rsid w:val="009D3050"/>
    <w:rsid w:val="009D318A"/>
    <w:rsid w:val="009D33A0"/>
    <w:rsid w:val="009D34EF"/>
    <w:rsid w:val="009D35F0"/>
    <w:rsid w:val="009D38E5"/>
    <w:rsid w:val="009D3AF2"/>
    <w:rsid w:val="009D3B60"/>
    <w:rsid w:val="009D3CC2"/>
    <w:rsid w:val="009D3D86"/>
    <w:rsid w:val="009D3E64"/>
    <w:rsid w:val="009D3EA3"/>
    <w:rsid w:val="009D3F1B"/>
    <w:rsid w:val="009D3F5F"/>
    <w:rsid w:val="009D40EB"/>
    <w:rsid w:val="009D413C"/>
    <w:rsid w:val="009D41AA"/>
    <w:rsid w:val="009D41D5"/>
    <w:rsid w:val="009D44BF"/>
    <w:rsid w:val="009D45CB"/>
    <w:rsid w:val="009D4790"/>
    <w:rsid w:val="009D4A63"/>
    <w:rsid w:val="009D4B1D"/>
    <w:rsid w:val="009D4BA1"/>
    <w:rsid w:val="009D4F44"/>
    <w:rsid w:val="009D4FFB"/>
    <w:rsid w:val="009D5093"/>
    <w:rsid w:val="009D55A3"/>
    <w:rsid w:val="009D573B"/>
    <w:rsid w:val="009D58BD"/>
    <w:rsid w:val="009D596C"/>
    <w:rsid w:val="009D5AC6"/>
    <w:rsid w:val="009D64A7"/>
    <w:rsid w:val="009D6593"/>
    <w:rsid w:val="009D662B"/>
    <w:rsid w:val="009D6632"/>
    <w:rsid w:val="009D66FF"/>
    <w:rsid w:val="009D6810"/>
    <w:rsid w:val="009D6897"/>
    <w:rsid w:val="009D6923"/>
    <w:rsid w:val="009D6D31"/>
    <w:rsid w:val="009D6F3B"/>
    <w:rsid w:val="009D732C"/>
    <w:rsid w:val="009D759E"/>
    <w:rsid w:val="009D7665"/>
    <w:rsid w:val="009D766E"/>
    <w:rsid w:val="009D76CE"/>
    <w:rsid w:val="009D7775"/>
    <w:rsid w:val="009D7889"/>
    <w:rsid w:val="009D7949"/>
    <w:rsid w:val="009D7BF0"/>
    <w:rsid w:val="009D7E18"/>
    <w:rsid w:val="009E01B7"/>
    <w:rsid w:val="009E0293"/>
    <w:rsid w:val="009E0362"/>
    <w:rsid w:val="009E03AE"/>
    <w:rsid w:val="009E03B6"/>
    <w:rsid w:val="009E05C1"/>
    <w:rsid w:val="009E0615"/>
    <w:rsid w:val="009E0725"/>
    <w:rsid w:val="009E08CA"/>
    <w:rsid w:val="009E08E7"/>
    <w:rsid w:val="009E0E1B"/>
    <w:rsid w:val="009E0E3A"/>
    <w:rsid w:val="009E0FB1"/>
    <w:rsid w:val="009E10DC"/>
    <w:rsid w:val="009E10FB"/>
    <w:rsid w:val="009E13A3"/>
    <w:rsid w:val="009E14B7"/>
    <w:rsid w:val="009E1512"/>
    <w:rsid w:val="009E1870"/>
    <w:rsid w:val="009E199F"/>
    <w:rsid w:val="009E1AF0"/>
    <w:rsid w:val="009E1BCB"/>
    <w:rsid w:val="009E1C9B"/>
    <w:rsid w:val="009E1D5B"/>
    <w:rsid w:val="009E1DF7"/>
    <w:rsid w:val="009E22F5"/>
    <w:rsid w:val="009E2576"/>
    <w:rsid w:val="009E25D4"/>
    <w:rsid w:val="009E28AD"/>
    <w:rsid w:val="009E2C88"/>
    <w:rsid w:val="009E2E2E"/>
    <w:rsid w:val="009E3327"/>
    <w:rsid w:val="009E33AF"/>
    <w:rsid w:val="009E33CA"/>
    <w:rsid w:val="009E3499"/>
    <w:rsid w:val="009E356D"/>
    <w:rsid w:val="009E381B"/>
    <w:rsid w:val="009E394B"/>
    <w:rsid w:val="009E396B"/>
    <w:rsid w:val="009E399A"/>
    <w:rsid w:val="009E399C"/>
    <w:rsid w:val="009E3B83"/>
    <w:rsid w:val="009E3DA7"/>
    <w:rsid w:val="009E3F39"/>
    <w:rsid w:val="009E4098"/>
    <w:rsid w:val="009E4297"/>
    <w:rsid w:val="009E4308"/>
    <w:rsid w:val="009E4361"/>
    <w:rsid w:val="009E43A6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E25"/>
    <w:rsid w:val="009E4F47"/>
    <w:rsid w:val="009E4F6E"/>
    <w:rsid w:val="009E4FDC"/>
    <w:rsid w:val="009E52AF"/>
    <w:rsid w:val="009E5490"/>
    <w:rsid w:val="009E5ACC"/>
    <w:rsid w:val="009E5AD1"/>
    <w:rsid w:val="009E605B"/>
    <w:rsid w:val="009E65B4"/>
    <w:rsid w:val="009E65F0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56"/>
    <w:rsid w:val="009E74BA"/>
    <w:rsid w:val="009E7552"/>
    <w:rsid w:val="009E7558"/>
    <w:rsid w:val="009E7714"/>
    <w:rsid w:val="009E7AA1"/>
    <w:rsid w:val="009E7B81"/>
    <w:rsid w:val="009E7CBE"/>
    <w:rsid w:val="009F00FD"/>
    <w:rsid w:val="009F03BA"/>
    <w:rsid w:val="009F03D8"/>
    <w:rsid w:val="009F0720"/>
    <w:rsid w:val="009F0A48"/>
    <w:rsid w:val="009F0C93"/>
    <w:rsid w:val="009F10F2"/>
    <w:rsid w:val="009F1138"/>
    <w:rsid w:val="009F11B7"/>
    <w:rsid w:val="009F1237"/>
    <w:rsid w:val="009F1441"/>
    <w:rsid w:val="009F15C6"/>
    <w:rsid w:val="009F1845"/>
    <w:rsid w:val="009F1AFB"/>
    <w:rsid w:val="009F1B75"/>
    <w:rsid w:val="009F1C4B"/>
    <w:rsid w:val="009F1FB0"/>
    <w:rsid w:val="009F2017"/>
    <w:rsid w:val="009F2026"/>
    <w:rsid w:val="009F207C"/>
    <w:rsid w:val="009F2101"/>
    <w:rsid w:val="009F2129"/>
    <w:rsid w:val="009F2406"/>
    <w:rsid w:val="009F24B9"/>
    <w:rsid w:val="009F24C1"/>
    <w:rsid w:val="009F2847"/>
    <w:rsid w:val="009F293D"/>
    <w:rsid w:val="009F29B7"/>
    <w:rsid w:val="009F2DB4"/>
    <w:rsid w:val="009F2DD0"/>
    <w:rsid w:val="009F2EDD"/>
    <w:rsid w:val="009F3008"/>
    <w:rsid w:val="009F309F"/>
    <w:rsid w:val="009F3506"/>
    <w:rsid w:val="009F3752"/>
    <w:rsid w:val="009F3801"/>
    <w:rsid w:val="009F3B1E"/>
    <w:rsid w:val="009F3C35"/>
    <w:rsid w:val="009F3C3D"/>
    <w:rsid w:val="009F4250"/>
    <w:rsid w:val="009F43C4"/>
    <w:rsid w:val="009F43E4"/>
    <w:rsid w:val="009F449E"/>
    <w:rsid w:val="009F46CD"/>
    <w:rsid w:val="009F4746"/>
    <w:rsid w:val="009F4AA4"/>
    <w:rsid w:val="009F513C"/>
    <w:rsid w:val="009F535B"/>
    <w:rsid w:val="009F53C1"/>
    <w:rsid w:val="009F5502"/>
    <w:rsid w:val="009F5528"/>
    <w:rsid w:val="009F5620"/>
    <w:rsid w:val="009F56F2"/>
    <w:rsid w:val="009F57A0"/>
    <w:rsid w:val="009F5B7D"/>
    <w:rsid w:val="009F5DEC"/>
    <w:rsid w:val="009F5EEA"/>
    <w:rsid w:val="009F6126"/>
    <w:rsid w:val="009F6176"/>
    <w:rsid w:val="009F62E8"/>
    <w:rsid w:val="009F6568"/>
    <w:rsid w:val="009F67FC"/>
    <w:rsid w:val="009F682C"/>
    <w:rsid w:val="009F6966"/>
    <w:rsid w:val="009F6BD6"/>
    <w:rsid w:val="009F7079"/>
    <w:rsid w:val="009F70E1"/>
    <w:rsid w:val="009F741D"/>
    <w:rsid w:val="009F7421"/>
    <w:rsid w:val="009F76FD"/>
    <w:rsid w:val="009F7799"/>
    <w:rsid w:val="009F793F"/>
    <w:rsid w:val="009F798B"/>
    <w:rsid w:val="009F7993"/>
    <w:rsid w:val="009F7B3A"/>
    <w:rsid w:val="009F7DC4"/>
    <w:rsid w:val="00A00042"/>
    <w:rsid w:val="00A00274"/>
    <w:rsid w:val="00A00590"/>
    <w:rsid w:val="00A00845"/>
    <w:rsid w:val="00A00A46"/>
    <w:rsid w:val="00A00B17"/>
    <w:rsid w:val="00A00B18"/>
    <w:rsid w:val="00A00BA8"/>
    <w:rsid w:val="00A00BB7"/>
    <w:rsid w:val="00A00EE2"/>
    <w:rsid w:val="00A010AD"/>
    <w:rsid w:val="00A011D9"/>
    <w:rsid w:val="00A0129D"/>
    <w:rsid w:val="00A013C2"/>
    <w:rsid w:val="00A015E2"/>
    <w:rsid w:val="00A01F53"/>
    <w:rsid w:val="00A0201E"/>
    <w:rsid w:val="00A02059"/>
    <w:rsid w:val="00A0219D"/>
    <w:rsid w:val="00A0224F"/>
    <w:rsid w:val="00A022D1"/>
    <w:rsid w:val="00A02553"/>
    <w:rsid w:val="00A02940"/>
    <w:rsid w:val="00A02B01"/>
    <w:rsid w:val="00A0318E"/>
    <w:rsid w:val="00A031B1"/>
    <w:rsid w:val="00A03377"/>
    <w:rsid w:val="00A03534"/>
    <w:rsid w:val="00A035B4"/>
    <w:rsid w:val="00A0361D"/>
    <w:rsid w:val="00A037F7"/>
    <w:rsid w:val="00A038AB"/>
    <w:rsid w:val="00A03C53"/>
    <w:rsid w:val="00A03EF7"/>
    <w:rsid w:val="00A04092"/>
    <w:rsid w:val="00A04266"/>
    <w:rsid w:val="00A04309"/>
    <w:rsid w:val="00A045D2"/>
    <w:rsid w:val="00A049BB"/>
    <w:rsid w:val="00A04D02"/>
    <w:rsid w:val="00A04F84"/>
    <w:rsid w:val="00A054AD"/>
    <w:rsid w:val="00A0564C"/>
    <w:rsid w:val="00A05721"/>
    <w:rsid w:val="00A0583B"/>
    <w:rsid w:val="00A05871"/>
    <w:rsid w:val="00A058FC"/>
    <w:rsid w:val="00A05A96"/>
    <w:rsid w:val="00A05E1A"/>
    <w:rsid w:val="00A0618C"/>
    <w:rsid w:val="00A064EA"/>
    <w:rsid w:val="00A065CF"/>
    <w:rsid w:val="00A06AA3"/>
    <w:rsid w:val="00A06B98"/>
    <w:rsid w:val="00A06BF8"/>
    <w:rsid w:val="00A06C5A"/>
    <w:rsid w:val="00A070B5"/>
    <w:rsid w:val="00A07350"/>
    <w:rsid w:val="00A073CD"/>
    <w:rsid w:val="00A073D1"/>
    <w:rsid w:val="00A077CF"/>
    <w:rsid w:val="00A07BDB"/>
    <w:rsid w:val="00A07C30"/>
    <w:rsid w:val="00A1006A"/>
    <w:rsid w:val="00A10122"/>
    <w:rsid w:val="00A101ED"/>
    <w:rsid w:val="00A10208"/>
    <w:rsid w:val="00A1027B"/>
    <w:rsid w:val="00A10440"/>
    <w:rsid w:val="00A1048C"/>
    <w:rsid w:val="00A1058E"/>
    <w:rsid w:val="00A1076F"/>
    <w:rsid w:val="00A1089D"/>
    <w:rsid w:val="00A108B1"/>
    <w:rsid w:val="00A10B70"/>
    <w:rsid w:val="00A10EDD"/>
    <w:rsid w:val="00A10EEF"/>
    <w:rsid w:val="00A1107E"/>
    <w:rsid w:val="00A111B1"/>
    <w:rsid w:val="00A112A6"/>
    <w:rsid w:val="00A112EE"/>
    <w:rsid w:val="00A11438"/>
    <w:rsid w:val="00A1167F"/>
    <w:rsid w:val="00A11921"/>
    <w:rsid w:val="00A119EB"/>
    <w:rsid w:val="00A11A24"/>
    <w:rsid w:val="00A11A56"/>
    <w:rsid w:val="00A11C0D"/>
    <w:rsid w:val="00A11E1D"/>
    <w:rsid w:val="00A1201E"/>
    <w:rsid w:val="00A120CD"/>
    <w:rsid w:val="00A12374"/>
    <w:rsid w:val="00A1255C"/>
    <w:rsid w:val="00A1266B"/>
    <w:rsid w:val="00A127AC"/>
    <w:rsid w:val="00A12868"/>
    <w:rsid w:val="00A128AC"/>
    <w:rsid w:val="00A12D56"/>
    <w:rsid w:val="00A12D59"/>
    <w:rsid w:val="00A12D73"/>
    <w:rsid w:val="00A13328"/>
    <w:rsid w:val="00A136F1"/>
    <w:rsid w:val="00A138B7"/>
    <w:rsid w:val="00A13990"/>
    <w:rsid w:val="00A13A84"/>
    <w:rsid w:val="00A13AE5"/>
    <w:rsid w:val="00A13CBC"/>
    <w:rsid w:val="00A1407E"/>
    <w:rsid w:val="00A1419A"/>
    <w:rsid w:val="00A143C7"/>
    <w:rsid w:val="00A143CF"/>
    <w:rsid w:val="00A14688"/>
    <w:rsid w:val="00A14885"/>
    <w:rsid w:val="00A14900"/>
    <w:rsid w:val="00A14ACD"/>
    <w:rsid w:val="00A15321"/>
    <w:rsid w:val="00A1537B"/>
    <w:rsid w:val="00A153F5"/>
    <w:rsid w:val="00A154DD"/>
    <w:rsid w:val="00A15505"/>
    <w:rsid w:val="00A155DE"/>
    <w:rsid w:val="00A156DA"/>
    <w:rsid w:val="00A158E1"/>
    <w:rsid w:val="00A15A7F"/>
    <w:rsid w:val="00A15E57"/>
    <w:rsid w:val="00A15F00"/>
    <w:rsid w:val="00A16067"/>
    <w:rsid w:val="00A160D3"/>
    <w:rsid w:val="00A16356"/>
    <w:rsid w:val="00A1641C"/>
    <w:rsid w:val="00A16720"/>
    <w:rsid w:val="00A16733"/>
    <w:rsid w:val="00A169A5"/>
    <w:rsid w:val="00A16BD4"/>
    <w:rsid w:val="00A16D5E"/>
    <w:rsid w:val="00A16FCB"/>
    <w:rsid w:val="00A17146"/>
    <w:rsid w:val="00A1721B"/>
    <w:rsid w:val="00A1727D"/>
    <w:rsid w:val="00A173C0"/>
    <w:rsid w:val="00A17A1C"/>
    <w:rsid w:val="00A17D24"/>
    <w:rsid w:val="00A17E3A"/>
    <w:rsid w:val="00A20020"/>
    <w:rsid w:val="00A2029D"/>
    <w:rsid w:val="00A202A6"/>
    <w:rsid w:val="00A2039D"/>
    <w:rsid w:val="00A204E5"/>
    <w:rsid w:val="00A2050C"/>
    <w:rsid w:val="00A20564"/>
    <w:rsid w:val="00A205A6"/>
    <w:rsid w:val="00A207EE"/>
    <w:rsid w:val="00A20A14"/>
    <w:rsid w:val="00A20A50"/>
    <w:rsid w:val="00A20C34"/>
    <w:rsid w:val="00A20D14"/>
    <w:rsid w:val="00A20DA2"/>
    <w:rsid w:val="00A20DCC"/>
    <w:rsid w:val="00A20ED4"/>
    <w:rsid w:val="00A210AF"/>
    <w:rsid w:val="00A21185"/>
    <w:rsid w:val="00A21339"/>
    <w:rsid w:val="00A2175A"/>
    <w:rsid w:val="00A21945"/>
    <w:rsid w:val="00A2197A"/>
    <w:rsid w:val="00A21A4A"/>
    <w:rsid w:val="00A21AB8"/>
    <w:rsid w:val="00A21F74"/>
    <w:rsid w:val="00A22027"/>
    <w:rsid w:val="00A220AB"/>
    <w:rsid w:val="00A220EC"/>
    <w:rsid w:val="00A22239"/>
    <w:rsid w:val="00A223EA"/>
    <w:rsid w:val="00A22546"/>
    <w:rsid w:val="00A22678"/>
    <w:rsid w:val="00A227A6"/>
    <w:rsid w:val="00A22AB2"/>
    <w:rsid w:val="00A22C05"/>
    <w:rsid w:val="00A22C67"/>
    <w:rsid w:val="00A22DB2"/>
    <w:rsid w:val="00A23155"/>
    <w:rsid w:val="00A23164"/>
    <w:rsid w:val="00A2333F"/>
    <w:rsid w:val="00A23585"/>
    <w:rsid w:val="00A23AB9"/>
    <w:rsid w:val="00A23C66"/>
    <w:rsid w:val="00A23CA5"/>
    <w:rsid w:val="00A23CE9"/>
    <w:rsid w:val="00A23E6B"/>
    <w:rsid w:val="00A23F0E"/>
    <w:rsid w:val="00A24346"/>
    <w:rsid w:val="00A246A6"/>
    <w:rsid w:val="00A24757"/>
    <w:rsid w:val="00A2492F"/>
    <w:rsid w:val="00A24A50"/>
    <w:rsid w:val="00A24B59"/>
    <w:rsid w:val="00A24CA0"/>
    <w:rsid w:val="00A24FFF"/>
    <w:rsid w:val="00A252B9"/>
    <w:rsid w:val="00A2557B"/>
    <w:rsid w:val="00A25736"/>
    <w:rsid w:val="00A25804"/>
    <w:rsid w:val="00A25AE3"/>
    <w:rsid w:val="00A25B8B"/>
    <w:rsid w:val="00A26248"/>
    <w:rsid w:val="00A26734"/>
    <w:rsid w:val="00A269FD"/>
    <w:rsid w:val="00A26A7A"/>
    <w:rsid w:val="00A26B47"/>
    <w:rsid w:val="00A26CE6"/>
    <w:rsid w:val="00A26D5C"/>
    <w:rsid w:val="00A26E22"/>
    <w:rsid w:val="00A26EB9"/>
    <w:rsid w:val="00A26EE0"/>
    <w:rsid w:val="00A27117"/>
    <w:rsid w:val="00A271FD"/>
    <w:rsid w:val="00A27630"/>
    <w:rsid w:val="00A27659"/>
    <w:rsid w:val="00A27A7B"/>
    <w:rsid w:val="00A27ADF"/>
    <w:rsid w:val="00A27B00"/>
    <w:rsid w:val="00A27B1B"/>
    <w:rsid w:val="00A27B81"/>
    <w:rsid w:val="00A3003C"/>
    <w:rsid w:val="00A30411"/>
    <w:rsid w:val="00A3095D"/>
    <w:rsid w:val="00A30A51"/>
    <w:rsid w:val="00A30A57"/>
    <w:rsid w:val="00A30A89"/>
    <w:rsid w:val="00A30C05"/>
    <w:rsid w:val="00A30CE2"/>
    <w:rsid w:val="00A30F70"/>
    <w:rsid w:val="00A30FBF"/>
    <w:rsid w:val="00A31269"/>
    <w:rsid w:val="00A3148C"/>
    <w:rsid w:val="00A3149C"/>
    <w:rsid w:val="00A314D2"/>
    <w:rsid w:val="00A315B2"/>
    <w:rsid w:val="00A31860"/>
    <w:rsid w:val="00A31870"/>
    <w:rsid w:val="00A31AF9"/>
    <w:rsid w:val="00A31D68"/>
    <w:rsid w:val="00A31DD6"/>
    <w:rsid w:val="00A31EDE"/>
    <w:rsid w:val="00A323D9"/>
    <w:rsid w:val="00A32453"/>
    <w:rsid w:val="00A327CF"/>
    <w:rsid w:val="00A32916"/>
    <w:rsid w:val="00A329FB"/>
    <w:rsid w:val="00A32B9C"/>
    <w:rsid w:val="00A32CB9"/>
    <w:rsid w:val="00A32E15"/>
    <w:rsid w:val="00A32F32"/>
    <w:rsid w:val="00A32F4C"/>
    <w:rsid w:val="00A32F92"/>
    <w:rsid w:val="00A33171"/>
    <w:rsid w:val="00A332CA"/>
    <w:rsid w:val="00A333D4"/>
    <w:rsid w:val="00A3371B"/>
    <w:rsid w:val="00A3398D"/>
    <w:rsid w:val="00A339B8"/>
    <w:rsid w:val="00A33A0B"/>
    <w:rsid w:val="00A33E81"/>
    <w:rsid w:val="00A34066"/>
    <w:rsid w:val="00A341F3"/>
    <w:rsid w:val="00A3459F"/>
    <w:rsid w:val="00A346FF"/>
    <w:rsid w:val="00A34725"/>
    <w:rsid w:val="00A347B1"/>
    <w:rsid w:val="00A3482A"/>
    <w:rsid w:val="00A34864"/>
    <w:rsid w:val="00A34AA1"/>
    <w:rsid w:val="00A34C8E"/>
    <w:rsid w:val="00A34EF9"/>
    <w:rsid w:val="00A35001"/>
    <w:rsid w:val="00A352DB"/>
    <w:rsid w:val="00A35361"/>
    <w:rsid w:val="00A3537D"/>
    <w:rsid w:val="00A35AEA"/>
    <w:rsid w:val="00A35B4F"/>
    <w:rsid w:val="00A35CE3"/>
    <w:rsid w:val="00A35D51"/>
    <w:rsid w:val="00A35EA4"/>
    <w:rsid w:val="00A35EFD"/>
    <w:rsid w:val="00A35F12"/>
    <w:rsid w:val="00A3633C"/>
    <w:rsid w:val="00A365DE"/>
    <w:rsid w:val="00A368DF"/>
    <w:rsid w:val="00A36B30"/>
    <w:rsid w:val="00A36B58"/>
    <w:rsid w:val="00A36D93"/>
    <w:rsid w:val="00A36E2F"/>
    <w:rsid w:val="00A373EF"/>
    <w:rsid w:val="00A37535"/>
    <w:rsid w:val="00A3753D"/>
    <w:rsid w:val="00A377DD"/>
    <w:rsid w:val="00A37859"/>
    <w:rsid w:val="00A3786E"/>
    <w:rsid w:val="00A378C9"/>
    <w:rsid w:val="00A37B85"/>
    <w:rsid w:val="00A37C22"/>
    <w:rsid w:val="00A37D84"/>
    <w:rsid w:val="00A37E4B"/>
    <w:rsid w:val="00A401DB"/>
    <w:rsid w:val="00A407BE"/>
    <w:rsid w:val="00A4124D"/>
    <w:rsid w:val="00A413BD"/>
    <w:rsid w:val="00A414FC"/>
    <w:rsid w:val="00A41641"/>
    <w:rsid w:val="00A41686"/>
    <w:rsid w:val="00A41753"/>
    <w:rsid w:val="00A4188F"/>
    <w:rsid w:val="00A4197D"/>
    <w:rsid w:val="00A41A21"/>
    <w:rsid w:val="00A41B3C"/>
    <w:rsid w:val="00A41D7A"/>
    <w:rsid w:val="00A41DB6"/>
    <w:rsid w:val="00A41E1F"/>
    <w:rsid w:val="00A41F60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3A20"/>
    <w:rsid w:val="00A44105"/>
    <w:rsid w:val="00A4429D"/>
    <w:rsid w:val="00A444AD"/>
    <w:rsid w:val="00A44690"/>
    <w:rsid w:val="00A446C0"/>
    <w:rsid w:val="00A44846"/>
    <w:rsid w:val="00A44B7D"/>
    <w:rsid w:val="00A44E9A"/>
    <w:rsid w:val="00A450DC"/>
    <w:rsid w:val="00A45326"/>
    <w:rsid w:val="00A45448"/>
    <w:rsid w:val="00A45456"/>
    <w:rsid w:val="00A45AED"/>
    <w:rsid w:val="00A45B46"/>
    <w:rsid w:val="00A45B63"/>
    <w:rsid w:val="00A45D20"/>
    <w:rsid w:val="00A45E50"/>
    <w:rsid w:val="00A45EB1"/>
    <w:rsid w:val="00A45ECC"/>
    <w:rsid w:val="00A45EF6"/>
    <w:rsid w:val="00A4610A"/>
    <w:rsid w:val="00A4628A"/>
    <w:rsid w:val="00A462AB"/>
    <w:rsid w:val="00A464D0"/>
    <w:rsid w:val="00A46572"/>
    <w:rsid w:val="00A465CE"/>
    <w:rsid w:val="00A46611"/>
    <w:rsid w:val="00A46B18"/>
    <w:rsid w:val="00A46B58"/>
    <w:rsid w:val="00A46D03"/>
    <w:rsid w:val="00A46F10"/>
    <w:rsid w:val="00A4725D"/>
    <w:rsid w:val="00A47641"/>
    <w:rsid w:val="00A47654"/>
    <w:rsid w:val="00A4766E"/>
    <w:rsid w:val="00A47704"/>
    <w:rsid w:val="00A4786D"/>
    <w:rsid w:val="00A4789B"/>
    <w:rsid w:val="00A47A50"/>
    <w:rsid w:val="00A47AE9"/>
    <w:rsid w:val="00A47EED"/>
    <w:rsid w:val="00A47EFD"/>
    <w:rsid w:val="00A47FA7"/>
    <w:rsid w:val="00A5005C"/>
    <w:rsid w:val="00A505C0"/>
    <w:rsid w:val="00A50732"/>
    <w:rsid w:val="00A508AF"/>
    <w:rsid w:val="00A508E5"/>
    <w:rsid w:val="00A50AD7"/>
    <w:rsid w:val="00A50BC5"/>
    <w:rsid w:val="00A50C3E"/>
    <w:rsid w:val="00A50E27"/>
    <w:rsid w:val="00A50EC5"/>
    <w:rsid w:val="00A5116D"/>
    <w:rsid w:val="00A511A3"/>
    <w:rsid w:val="00A5131B"/>
    <w:rsid w:val="00A516AB"/>
    <w:rsid w:val="00A51943"/>
    <w:rsid w:val="00A519A0"/>
    <w:rsid w:val="00A51B9E"/>
    <w:rsid w:val="00A51D0A"/>
    <w:rsid w:val="00A52017"/>
    <w:rsid w:val="00A5206C"/>
    <w:rsid w:val="00A52083"/>
    <w:rsid w:val="00A5218A"/>
    <w:rsid w:val="00A522A7"/>
    <w:rsid w:val="00A52303"/>
    <w:rsid w:val="00A524FB"/>
    <w:rsid w:val="00A528BE"/>
    <w:rsid w:val="00A52C19"/>
    <w:rsid w:val="00A52CBC"/>
    <w:rsid w:val="00A52F03"/>
    <w:rsid w:val="00A53158"/>
    <w:rsid w:val="00A53377"/>
    <w:rsid w:val="00A53451"/>
    <w:rsid w:val="00A534D4"/>
    <w:rsid w:val="00A53E10"/>
    <w:rsid w:val="00A53ED7"/>
    <w:rsid w:val="00A53EDC"/>
    <w:rsid w:val="00A5441C"/>
    <w:rsid w:val="00A54472"/>
    <w:rsid w:val="00A54768"/>
    <w:rsid w:val="00A54822"/>
    <w:rsid w:val="00A549A9"/>
    <w:rsid w:val="00A54B76"/>
    <w:rsid w:val="00A54D60"/>
    <w:rsid w:val="00A54F07"/>
    <w:rsid w:val="00A54F2A"/>
    <w:rsid w:val="00A5500D"/>
    <w:rsid w:val="00A554FA"/>
    <w:rsid w:val="00A55853"/>
    <w:rsid w:val="00A55872"/>
    <w:rsid w:val="00A558ED"/>
    <w:rsid w:val="00A55A3B"/>
    <w:rsid w:val="00A55A3F"/>
    <w:rsid w:val="00A55B5E"/>
    <w:rsid w:val="00A55C25"/>
    <w:rsid w:val="00A55EFD"/>
    <w:rsid w:val="00A56090"/>
    <w:rsid w:val="00A56184"/>
    <w:rsid w:val="00A56360"/>
    <w:rsid w:val="00A5647D"/>
    <w:rsid w:val="00A564DA"/>
    <w:rsid w:val="00A56848"/>
    <w:rsid w:val="00A5692C"/>
    <w:rsid w:val="00A569E8"/>
    <w:rsid w:val="00A56FDC"/>
    <w:rsid w:val="00A57591"/>
    <w:rsid w:val="00A57635"/>
    <w:rsid w:val="00A57AF1"/>
    <w:rsid w:val="00A57B5A"/>
    <w:rsid w:val="00A57CF9"/>
    <w:rsid w:val="00A57EEB"/>
    <w:rsid w:val="00A57F56"/>
    <w:rsid w:val="00A57F80"/>
    <w:rsid w:val="00A602E4"/>
    <w:rsid w:val="00A6032C"/>
    <w:rsid w:val="00A604A3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2FC"/>
    <w:rsid w:val="00A62307"/>
    <w:rsid w:val="00A623BC"/>
    <w:rsid w:val="00A62404"/>
    <w:rsid w:val="00A6249C"/>
    <w:rsid w:val="00A62634"/>
    <w:rsid w:val="00A62640"/>
    <w:rsid w:val="00A628DC"/>
    <w:rsid w:val="00A6294B"/>
    <w:rsid w:val="00A62A0F"/>
    <w:rsid w:val="00A62BC2"/>
    <w:rsid w:val="00A62DC1"/>
    <w:rsid w:val="00A62DFA"/>
    <w:rsid w:val="00A630FD"/>
    <w:rsid w:val="00A6326B"/>
    <w:rsid w:val="00A63502"/>
    <w:rsid w:val="00A6355A"/>
    <w:rsid w:val="00A636A4"/>
    <w:rsid w:val="00A6386A"/>
    <w:rsid w:val="00A63902"/>
    <w:rsid w:val="00A6399C"/>
    <w:rsid w:val="00A639FB"/>
    <w:rsid w:val="00A63A00"/>
    <w:rsid w:val="00A63C01"/>
    <w:rsid w:val="00A63CF0"/>
    <w:rsid w:val="00A63D2F"/>
    <w:rsid w:val="00A63DA4"/>
    <w:rsid w:val="00A63DCA"/>
    <w:rsid w:val="00A63E3F"/>
    <w:rsid w:val="00A63E91"/>
    <w:rsid w:val="00A63EA0"/>
    <w:rsid w:val="00A63FCE"/>
    <w:rsid w:val="00A64438"/>
    <w:rsid w:val="00A64751"/>
    <w:rsid w:val="00A64825"/>
    <w:rsid w:val="00A648C0"/>
    <w:rsid w:val="00A64A7F"/>
    <w:rsid w:val="00A64CF5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ED6"/>
    <w:rsid w:val="00A65F11"/>
    <w:rsid w:val="00A65F15"/>
    <w:rsid w:val="00A65F21"/>
    <w:rsid w:val="00A65F34"/>
    <w:rsid w:val="00A6605E"/>
    <w:rsid w:val="00A66081"/>
    <w:rsid w:val="00A661E0"/>
    <w:rsid w:val="00A6623E"/>
    <w:rsid w:val="00A6628A"/>
    <w:rsid w:val="00A66395"/>
    <w:rsid w:val="00A666EB"/>
    <w:rsid w:val="00A666FF"/>
    <w:rsid w:val="00A66797"/>
    <w:rsid w:val="00A66AF9"/>
    <w:rsid w:val="00A66B92"/>
    <w:rsid w:val="00A66BE7"/>
    <w:rsid w:val="00A66C0A"/>
    <w:rsid w:val="00A66EE7"/>
    <w:rsid w:val="00A66FBA"/>
    <w:rsid w:val="00A6739C"/>
    <w:rsid w:val="00A674AA"/>
    <w:rsid w:val="00A676A1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A2"/>
    <w:rsid w:val="00A70BF5"/>
    <w:rsid w:val="00A70C9F"/>
    <w:rsid w:val="00A70CD4"/>
    <w:rsid w:val="00A70D5F"/>
    <w:rsid w:val="00A70DD1"/>
    <w:rsid w:val="00A70EAD"/>
    <w:rsid w:val="00A70EE9"/>
    <w:rsid w:val="00A70EF3"/>
    <w:rsid w:val="00A70FDE"/>
    <w:rsid w:val="00A70FEA"/>
    <w:rsid w:val="00A70FFA"/>
    <w:rsid w:val="00A7109B"/>
    <w:rsid w:val="00A713FF"/>
    <w:rsid w:val="00A716D9"/>
    <w:rsid w:val="00A717B7"/>
    <w:rsid w:val="00A718BF"/>
    <w:rsid w:val="00A718D5"/>
    <w:rsid w:val="00A71D82"/>
    <w:rsid w:val="00A71DAE"/>
    <w:rsid w:val="00A71E34"/>
    <w:rsid w:val="00A71E8B"/>
    <w:rsid w:val="00A71F0C"/>
    <w:rsid w:val="00A723DF"/>
    <w:rsid w:val="00A7263D"/>
    <w:rsid w:val="00A72646"/>
    <w:rsid w:val="00A72800"/>
    <w:rsid w:val="00A728E0"/>
    <w:rsid w:val="00A72B10"/>
    <w:rsid w:val="00A72D32"/>
    <w:rsid w:val="00A72ECD"/>
    <w:rsid w:val="00A72FF6"/>
    <w:rsid w:val="00A73009"/>
    <w:rsid w:val="00A73160"/>
    <w:rsid w:val="00A731B0"/>
    <w:rsid w:val="00A73361"/>
    <w:rsid w:val="00A733B7"/>
    <w:rsid w:val="00A735F6"/>
    <w:rsid w:val="00A7376A"/>
    <w:rsid w:val="00A73E16"/>
    <w:rsid w:val="00A73F70"/>
    <w:rsid w:val="00A7417B"/>
    <w:rsid w:val="00A74551"/>
    <w:rsid w:val="00A74574"/>
    <w:rsid w:val="00A7457C"/>
    <w:rsid w:val="00A745B4"/>
    <w:rsid w:val="00A749C9"/>
    <w:rsid w:val="00A74A99"/>
    <w:rsid w:val="00A74C89"/>
    <w:rsid w:val="00A74D11"/>
    <w:rsid w:val="00A74E62"/>
    <w:rsid w:val="00A7514C"/>
    <w:rsid w:val="00A75669"/>
    <w:rsid w:val="00A756C4"/>
    <w:rsid w:val="00A75797"/>
    <w:rsid w:val="00A757AB"/>
    <w:rsid w:val="00A75825"/>
    <w:rsid w:val="00A758B0"/>
    <w:rsid w:val="00A758C4"/>
    <w:rsid w:val="00A75A14"/>
    <w:rsid w:val="00A75BEF"/>
    <w:rsid w:val="00A75C6D"/>
    <w:rsid w:val="00A75F2E"/>
    <w:rsid w:val="00A75F66"/>
    <w:rsid w:val="00A760C4"/>
    <w:rsid w:val="00A761A9"/>
    <w:rsid w:val="00A76456"/>
    <w:rsid w:val="00A765FC"/>
    <w:rsid w:val="00A76841"/>
    <w:rsid w:val="00A76A45"/>
    <w:rsid w:val="00A76C3E"/>
    <w:rsid w:val="00A76D72"/>
    <w:rsid w:val="00A76D79"/>
    <w:rsid w:val="00A76DC6"/>
    <w:rsid w:val="00A76E0F"/>
    <w:rsid w:val="00A76F6B"/>
    <w:rsid w:val="00A7714E"/>
    <w:rsid w:val="00A775B3"/>
    <w:rsid w:val="00A77A28"/>
    <w:rsid w:val="00A77AF0"/>
    <w:rsid w:val="00A77C71"/>
    <w:rsid w:val="00A77D8F"/>
    <w:rsid w:val="00A77FA3"/>
    <w:rsid w:val="00A8007A"/>
    <w:rsid w:val="00A80445"/>
    <w:rsid w:val="00A80498"/>
    <w:rsid w:val="00A805F3"/>
    <w:rsid w:val="00A80705"/>
    <w:rsid w:val="00A807BC"/>
    <w:rsid w:val="00A808EB"/>
    <w:rsid w:val="00A80A94"/>
    <w:rsid w:val="00A80B52"/>
    <w:rsid w:val="00A80C0F"/>
    <w:rsid w:val="00A80CCA"/>
    <w:rsid w:val="00A81510"/>
    <w:rsid w:val="00A8164F"/>
    <w:rsid w:val="00A818A4"/>
    <w:rsid w:val="00A8196A"/>
    <w:rsid w:val="00A819DA"/>
    <w:rsid w:val="00A81C29"/>
    <w:rsid w:val="00A81CB8"/>
    <w:rsid w:val="00A81F0B"/>
    <w:rsid w:val="00A81F3B"/>
    <w:rsid w:val="00A82133"/>
    <w:rsid w:val="00A82194"/>
    <w:rsid w:val="00A82329"/>
    <w:rsid w:val="00A82386"/>
    <w:rsid w:val="00A82594"/>
    <w:rsid w:val="00A82CBE"/>
    <w:rsid w:val="00A82D2F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254"/>
    <w:rsid w:val="00A84340"/>
    <w:rsid w:val="00A8450A"/>
    <w:rsid w:val="00A84626"/>
    <w:rsid w:val="00A8475A"/>
    <w:rsid w:val="00A84844"/>
    <w:rsid w:val="00A84872"/>
    <w:rsid w:val="00A84888"/>
    <w:rsid w:val="00A84A03"/>
    <w:rsid w:val="00A84BB3"/>
    <w:rsid w:val="00A84C20"/>
    <w:rsid w:val="00A84D1D"/>
    <w:rsid w:val="00A8508A"/>
    <w:rsid w:val="00A854B8"/>
    <w:rsid w:val="00A856F5"/>
    <w:rsid w:val="00A858AB"/>
    <w:rsid w:val="00A8596A"/>
    <w:rsid w:val="00A85DF0"/>
    <w:rsid w:val="00A85E64"/>
    <w:rsid w:val="00A85FDE"/>
    <w:rsid w:val="00A86221"/>
    <w:rsid w:val="00A862AE"/>
    <w:rsid w:val="00A862D4"/>
    <w:rsid w:val="00A8630E"/>
    <w:rsid w:val="00A8648A"/>
    <w:rsid w:val="00A864D5"/>
    <w:rsid w:val="00A864F6"/>
    <w:rsid w:val="00A8654D"/>
    <w:rsid w:val="00A8685A"/>
    <w:rsid w:val="00A8692A"/>
    <w:rsid w:val="00A86A7C"/>
    <w:rsid w:val="00A86C3B"/>
    <w:rsid w:val="00A86C96"/>
    <w:rsid w:val="00A86CE1"/>
    <w:rsid w:val="00A86DCB"/>
    <w:rsid w:val="00A8739B"/>
    <w:rsid w:val="00A874A3"/>
    <w:rsid w:val="00A87AC0"/>
    <w:rsid w:val="00A87B03"/>
    <w:rsid w:val="00A87BC7"/>
    <w:rsid w:val="00A87C4F"/>
    <w:rsid w:val="00A87C65"/>
    <w:rsid w:val="00A87DBF"/>
    <w:rsid w:val="00A87E6C"/>
    <w:rsid w:val="00A87ED2"/>
    <w:rsid w:val="00A90222"/>
    <w:rsid w:val="00A90334"/>
    <w:rsid w:val="00A90449"/>
    <w:rsid w:val="00A904F6"/>
    <w:rsid w:val="00A905E4"/>
    <w:rsid w:val="00A90672"/>
    <w:rsid w:val="00A90AAE"/>
    <w:rsid w:val="00A90AE7"/>
    <w:rsid w:val="00A90AFC"/>
    <w:rsid w:val="00A90C4A"/>
    <w:rsid w:val="00A90CD8"/>
    <w:rsid w:val="00A90D6A"/>
    <w:rsid w:val="00A90F68"/>
    <w:rsid w:val="00A90FAB"/>
    <w:rsid w:val="00A912EA"/>
    <w:rsid w:val="00A91458"/>
    <w:rsid w:val="00A9159B"/>
    <w:rsid w:val="00A91765"/>
    <w:rsid w:val="00A91794"/>
    <w:rsid w:val="00A91C4A"/>
    <w:rsid w:val="00A91CEE"/>
    <w:rsid w:val="00A91F20"/>
    <w:rsid w:val="00A91F6D"/>
    <w:rsid w:val="00A922FB"/>
    <w:rsid w:val="00A92436"/>
    <w:rsid w:val="00A92456"/>
    <w:rsid w:val="00A9259F"/>
    <w:rsid w:val="00A92639"/>
    <w:rsid w:val="00A927F7"/>
    <w:rsid w:val="00A9283C"/>
    <w:rsid w:val="00A92AB3"/>
    <w:rsid w:val="00A92C8F"/>
    <w:rsid w:val="00A92D97"/>
    <w:rsid w:val="00A92EBD"/>
    <w:rsid w:val="00A93308"/>
    <w:rsid w:val="00A9356C"/>
    <w:rsid w:val="00A935CE"/>
    <w:rsid w:val="00A93611"/>
    <w:rsid w:val="00A937DC"/>
    <w:rsid w:val="00A9381A"/>
    <w:rsid w:val="00A938B5"/>
    <w:rsid w:val="00A938C7"/>
    <w:rsid w:val="00A93BCB"/>
    <w:rsid w:val="00A93C0C"/>
    <w:rsid w:val="00A93C93"/>
    <w:rsid w:val="00A93E57"/>
    <w:rsid w:val="00A93EF9"/>
    <w:rsid w:val="00A9401B"/>
    <w:rsid w:val="00A940B8"/>
    <w:rsid w:val="00A9427D"/>
    <w:rsid w:val="00A942D7"/>
    <w:rsid w:val="00A9434C"/>
    <w:rsid w:val="00A943D0"/>
    <w:rsid w:val="00A944B6"/>
    <w:rsid w:val="00A9485C"/>
    <w:rsid w:val="00A94BD2"/>
    <w:rsid w:val="00A94CF9"/>
    <w:rsid w:val="00A951C5"/>
    <w:rsid w:val="00A953A4"/>
    <w:rsid w:val="00A953D4"/>
    <w:rsid w:val="00A95425"/>
    <w:rsid w:val="00A95992"/>
    <w:rsid w:val="00A95A3D"/>
    <w:rsid w:val="00A95A6A"/>
    <w:rsid w:val="00A95BB1"/>
    <w:rsid w:val="00A95CF0"/>
    <w:rsid w:val="00A95D34"/>
    <w:rsid w:val="00A95DC3"/>
    <w:rsid w:val="00A95F8F"/>
    <w:rsid w:val="00A96084"/>
    <w:rsid w:val="00A960A6"/>
    <w:rsid w:val="00A96228"/>
    <w:rsid w:val="00A966DD"/>
    <w:rsid w:val="00A96A36"/>
    <w:rsid w:val="00A96AD1"/>
    <w:rsid w:val="00A96BD4"/>
    <w:rsid w:val="00A96C11"/>
    <w:rsid w:val="00A96C5D"/>
    <w:rsid w:val="00A96D8D"/>
    <w:rsid w:val="00A96FD7"/>
    <w:rsid w:val="00A97183"/>
    <w:rsid w:val="00A97325"/>
    <w:rsid w:val="00A9733B"/>
    <w:rsid w:val="00A97467"/>
    <w:rsid w:val="00A977EE"/>
    <w:rsid w:val="00A97803"/>
    <w:rsid w:val="00A97877"/>
    <w:rsid w:val="00A97902"/>
    <w:rsid w:val="00A97B44"/>
    <w:rsid w:val="00A97B80"/>
    <w:rsid w:val="00A97B9F"/>
    <w:rsid w:val="00A97D1B"/>
    <w:rsid w:val="00A97D44"/>
    <w:rsid w:val="00A97E96"/>
    <w:rsid w:val="00AA01A6"/>
    <w:rsid w:val="00AA01BB"/>
    <w:rsid w:val="00AA021D"/>
    <w:rsid w:val="00AA0718"/>
    <w:rsid w:val="00AA0738"/>
    <w:rsid w:val="00AA0799"/>
    <w:rsid w:val="00AA08BB"/>
    <w:rsid w:val="00AA0B34"/>
    <w:rsid w:val="00AA0BF4"/>
    <w:rsid w:val="00AA1254"/>
    <w:rsid w:val="00AA12E1"/>
    <w:rsid w:val="00AA13D1"/>
    <w:rsid w:val="00AA1451"/>
    <w:rsid w:val="00AA1576"/>
    <w:rsid w:val="00AA159A"/>
    <w:rsid w:val="00AA159C"/>
    <w:rsid w:val="00AA164E"/>
    <w:rsid w:val="00AA1762"/>
    <w:rsid w:val="00AA177C"/>
    <w:rsid w:val="00AA1807"/>
    <w:rsid w:val="00AA19EC"/>
    <w:rsid w:val="00AA1DCF"/>
    <w:rsid w:val="00AA1DD0"/>
    <w:rsid w:val="00AA1F9E"/>
    <w:rsid w:val="00AA203E"/>
    <w:rsid w:val="00AA2105"/>
    <w:rsid w:val="00AA21E4"/>
    <w:rsid w:val="00AA22DB"/>
    <w:rsid w:val="00AA22F7"/>
    <w:rsid w:val="00AA24C1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708"/>
    <w:rsid w:val="00AA486C"/>
    <w:rsid w:val="00AA4A36"/>
    <w:rsid w:val="00AA4C0C"/>
    <w:rsid w:val="00AA4C9A"/>
    <w:rsid w:val="00AA4CE2"/>
    <w:rsid w:val="00AA4D4C"/>
    <w:rsid w:val="00AA4E0A"/>
    <w:rsid w:val="00AA4E31"/>
    <w:rsid w:val="00AA4F93"/>
    <w:rsid w:val="00AA51E0"/>
    <w:rsid w:val="00AA523F"/>
    <w:rsid w:val="00AA5278"/>
    <w:rsid w:val="00AA528D"/>
    <w:rsid w:val="00AA53A3"/>
    <w:rsid w:val="00AA58DE"/>
    <w:rsid w:val="00AA5BF2"/>
    <w:rsid w:val="00AA5C81"/>
    <w:rsid w:val="00AA5CF3"/>
    <w:rsid w:val="00AA5D86"/>
    <w:rsid w:val="00AA5EB8"/>
    <w:rsid w:val="00AA5FC7"/>
    <w:rsid w:val="00AA6055"/>
    <w:rsid w:val="00AA608B"/>
    <w:rsid w:val="00AA61EB"/>
    <w:rsid w:val="00AA62FE"/>
    <w:rsid w:val="00AA6324"/>
    <w:rsid w:val="00AA6AF1"/>
    <w:rsid w:val="00AA6C06"/>
    <w:rsid w:val="00AA6C5C"/>
    <w:rsid w:val="00AA6D53"/>
    <w:rsid w:val="00AA6EBD"/>
    <w:rsid w:val="00AA6ED3"/>
    <w:rsid w:val="00AA6FC9"/>
    <w:rsid w:val="00AA70E2"/>
    <w:rsid w:val="00AA7105"/>
    <w:rsid w:val="00AA72A6"/>
    <w:rsid w:val="00AA735A"/>
    <w:rsid w:val="00AA7637"/>
    <w:rsid w:val="00AA76F8"/>
    <w:rsid w:val="00AA7762"/>
    <w:rsid w:val="00AA7833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887"/>
    <w:rsid w:val="00AB0B8F"/>
    <w:rsid w:val="00AB0BF2"/>
    <w:rsid w:val="00AB0CE2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1F2F"/>
    <w:rsid w:val="00AB23D0"/>
    <w:rsid w:val="00AB2531"/>
    <w:rsid w:val="00AB2844"/>
    <w:rsid w:val="00AB297B"/>
    <w:rsid w:val="00AB2A71"/>
    <w:rsid w:val="00AB2A91"/>
    <w:rsid w:val="00AB2D74"/>
    <w:rsid w:val="00AB2FDB"/>
    <w:rsid w:val="00AB3020"/>
    <w:rsid w:val="00AB307E"/>
    <w:rsid w:val="00AB333C"/>
    <w:rsid w:val="00AB356B"/>
    <w:rsid w:val="00AB358D"/>
    <w:rsid w:val="00AB35DC"/>
    <w:rsid w:val="00AB35F7"/>
    <w:rsid w:val="00AB369D"/>
    <w:rsid w:val="00AB3798"/>
    <w:rsid w:val="00AB37CE"/>
    <w:rsid w:val="00AB3ADA"/>
    <w:rsid w:val="00AB3C80"/>
    <w:rsid w:val="00AB402E"/>
    <w:rsid w:val="00AB4304"/>
    <w:rsid w:val="00AB4733"/>
    <w:rsid w:val="00AB4885"/>
    <w:rsid w:val="00AB49A9"/>
    <w:rsid w:val="00AB4A28"/>
    <w:rsid w:val="00AB4DFC"/>
    <w:rsid w:val="00AB4F1A"/>
    <w:rsid w:val="00AB5104"/>
    <w:rsid w:val="00AB51BA"/>
    <w:rsid w:val="00AB52C0"/>
    <w:rsid w:val="00AB58B7"/>
    <w:rsid w:val="00AB5909"/>
    <w:rsid w:val="00AB5F5C"/>
    <w:rsid w:val="00AB60FF"/>
    <w:rsid w:val="00AB612C"/>
    <w:rsid w:val="00AB62F6"/>
    <w:rsid w:val="00AB62FE"/>
    <w:rsid w:val="00AB64F6"/>
    <w:rsid w:val="00AB6562"/>
    <w:rsid w:val="00AB6850"/>
    <w:rsid w:val="00AB6E25"/>
    <w:rsid w:val="00AB6F58"/>
    <w:rsid w:val="00AB6FC9"/>
    <w:rsid w:val="00AB7378"/>
    <w:rsid w:val="00AB738A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B7E0B"/>
    <w:rsid w:val="00AC03CD"/>
    <w:rsid w:val="00AC04FE"/>
    <w:rsid w:val="00AC0535"/>
    <w:rsid w:val="00AC05F0"/>
    <w:rsid w:val="00AC0604"/>
    <w:rsid w:val="00AC066F"/>
    <w:rsid w:val="00AC06A0"/>
    <w:rsid w:val="00AC08C4"/>
    <w:rsid w:val="00AC08EF"/>
    <w:rsid w:val="00AC0AA9"/>
    <w:rsid w:val="00AC0AC7"/>
    <w:rsid w:val="00AC0F54"/>
    <w:rsid w:val="00AC0F76"/>
    <w:rsid w:val="00AC0F9F"/>
    <w:rsid w:val="00AC10AD"/>
    <w:rsid w:val="00AC11A7"/>
    <w:rsid w:val="00AC158B"/>
    <w:rsid w:val="00AC1753"/>
    <w:rsid w:val="00AC1792"/>
    <w:rsid w:val="00AC1CB3"/>
    <w:rsid w:val="00AC1FFA"/>
    <w:rsid w:val="00AC202E"/>
    <w:rsid w:val="00AC210C"/>
    <w:rsid w:val="00AC215E"/>
    <w:rsid w:val="00AC2532"/>
    <w:rsid w:val="00AC2832"/>
    <w:rsid w:val="00AC2933"/>
    <w:rsid w:val="00AC2B08"/>
    <w:rsid w:val="00AC2CF4"/>
    <w:rsid w:val="00AC2D28"/>
    <w:rsid w:val="00AC2FA5"/>
    <w:rsid w:val="00AC300D"/>
    <w:rsid w:val="00AC31C1"/>
    <w:rsid w:val="00AC345D"/>
    <w:rsid w:val="00AC3616"/>
    <w:rsid w:val="00AC38F7"/>
    <w:rsid w:val="00AC391E"/>
    <w:rsid w:val="00AC3A18"/>
    <w:rsid w:val="00AC3A3A"/>
    <w:rsid w:val="00AC3AD2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79E"/>
    <w:rsid w:val="00AC4A7B"/>
    <w:rsid w:val="00AC4C12"/>
    <w:rsid w:val="00AC4CA5"/>
    <w:rsid w:val="00AC4F39"/>
    <w:rsid w:val="00AC4F8B"/>
    <w:rsid w:val="00AC4FDC"/>
    <w:rsid w:val="00AC5028"/>
    <w:rsid w:val="00AC5134"/>
    <w:rsid w:val="00AC561A"/>
    <w:rsid w:val="00AC5639"/>
    <w:rsid w:val="00AC5684"/>
    <w:rsid w:val="00AC575E"/>
    <w:rsid w:val="00AC5783"/>
    <w:rsid w:val="00AC5B77"/>
    <w:rsid w:val="00AC5BD7"/>
    <w:rsid w:val="00AC5CB7"/>
    <w:rsid w:val="00AC5CCA"/>
    <w:rsid w:val="00AC5D2E"/>
    <w:rsid w:val="00AC5EC0"/>
    <w:rsid w:val="00AC5FCA"/>
    <w:rsid w:val="00AC5FEE"/>
    <w:rsid w:val="00AC6175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49A"/>
    <w:rsid w:val="00AD0569"/>
    <w:rsid w:val="00AD05D9"/>
    <w:rsid w:val="00AD061A"/>
    <w:rsid w:val="00AD0696"/>
    <w:rsid w:val="00AD07C2"/>
    <w:rsid w:val="00AD0A30"/>
    <w:rsid w:val="00AD0AC9"/>
    <w:rsid w:val="00AD0C96"/>
    <w:rsid w:val="00AD0E99"/>
    <w:rsid w:val="00AD10E0"/>
    <w:rsid w:val="00AD1108"/>
    <w:rsid w:val="00AD1395"/>
    <w:rsid w:val="00AD1479"/>
    <w:rsid w:val="00AD1602"/>
    <w:rsid w:val="00AD18A4"/>
    <w:rsid w:val="00AD1909"/>
    <w:rsid w:val="00AD1953"/>
    <w:rsid w:val="00AD1A49"/>
    <w:rsid w:val="00AD1B30"/>
    <w:rsid w:val="00AD1E44"/>
    <w:rsid w:val="00AD1FA5"/>
    <w:rsid w:val="00AD1FAC"/>
    <w:rsid w:val="00AD2085"/>
    <w:rsid w:val="00AD2308"/>
    <w:rsid w:val="00AD235D"/>
    <w:rsid w:val="00AD283E"/>
    <w:rsid w:val="00AD2DCF"/>
    <w:rsid w:val="00AD2E0F"/>
    <w:rsid w:val="00AD2EC7"/>
    <w:rsid w:val="00AD351E"/>
    <w:rsid w:val="00AD37A9"/>
    <w:rsid w:val="00AD39F3"/>
    <w:rsid w:val="00AD3A8C"/>
    <w:rsid w:val="00AD3AA6"/>
    <w:rsid w:val="00AD3BF6"/>
    <w:rsid w:val="00AD40D4"/>
    <w:rsid w:val="00AD41FD"/>
    <w:rsid w:val="00AD47EA"/>
    <w:rsid w:val="00AD4A41"/>
    <w:rsid w:val="00AD4AB4"/>
    <w:rsid w:val="00AD4DD3"/>
    <w:rsid w:val="00AD4E3A"/>
    <w:rsid w:val="00AD4E96"/>
    <w:rsid w:val="00AD5158"/>
    <w:rsid w:val="00AD5447"/>
    <w:rsid w:val="00AD54C9"/>
    <w:rsid w:val="00AD5651"/>
    <w:rsid w:val="00AD5693"/>
    <w:rsid w:val="00AD58B5"/>
    <w:rsid w:val="00AD5965"/>
    <w:rsid w:val="00AD5B87"/>
    <w:rsid w:val="00AD5D6C"/>
    <w:rsid w:val="00AD5E92"/>
    <w:rsid w:val="00AD5F5D"/>
    <w:rsid w:val="00AD62A5"/>
    <w:rsid w:val="00AD632E"/>
    <w:rsid w:val="00AD64D4"/>
    <w:rsid w:val="00AD6560"/>
    <w:rsid w:val="00AD6594"/>
    <w:rsid w:val="00AD687D"/>
    <w:rsid w:val="00AD6884"/>
    <w:rsid w:val="00AD6903"/>
    <w:rsid w:val="00AD6A0A"/>
    <w:rsid w:val="00AD6D2E"/>
    <w:rsid w:val="00AD6D66"/>
    <w:rsid w:val="00AD6D8F"/>
    <w:rsid w:val="00AD71B8"/>
    <w:rsid w:val="00AD72A3"/>
    <w:rsid w:val="00AD773C"/>
    <w:rsid w:val="00AD7794"/>
    <w:rsid w:val="00AD77E0"/>
    <w:rsid w:val="00AD798C"/>
    <w:rsid w:val="00AD7AB6"/>
    <w:rsid w:val="00AD7D29"/>
    <w:rsid w:val="00AD7D33"/>
    <w:rsid w:val="00AD7D57"/>
    <w:rsid w:val="00AE00C9"/>
    <w:rsid w:val="00AE0331"/>
    <w:rsid w:val="00AE03F8"/>
    <w:rsid w:val="00AE065E"/>
    <w:rsid w:val="00AE06F1"/>
    <w:rsid w:val="00AE0B0E"/>
    <w:rsid w:val="00AE0B4D"/>
    <w:rsid w:val="00AE0CC0"/>
    <w:rsid w:val="00AE0D60"/>
    <w:rsid w:val="00AE0F32"/>
    <w:rsid w:val="00AE11FE"/>
    <w:rsid w:val="00AE1310"/>
    <w:rsid w:val="00AE139C"/>
    <w:rsid w:val="00AE1425"/>
    <w:rsid w:val="00AE1529"/>
    <w:rsid w:val="00AE1641"/>
    <w:rsid w:val="00AE1729"/>
    <w:rsid w:val="00AE1C68"/>
    <w:rsid w:val="00AE1CB7"/>
    <w:rsid w:val="00AE1D1B"/>
    <w:rsid w:val="00AE1F1E"/>
    <w:rsid w:val="00AE1F90"/>
    <w:rsid w:val="00AE2061"/>
    <w:rsid w:val="00AE2154"/>
    <w:rsid w:val="00AE22A2"/>
    <w:rsid w:val="00AE245E"/>
    <w:rsid w:val="00AE246A"/>
    <w:rsid w:val="00AE2533"/>
    <w:rsid w:val="00AE2633"/>
    <w:rsid w:val="00AE269E"/>
    <w:rsid w:val="00AE27CD"/>
    <w:rsid w:val="00AE2C8D"/>
    <w:rsid w:val="00AE2D4E"/>
    <w:rsid w:val="00AE2DF3"/>
    <w:rsid w:val="00AE2FCD"/>
    <w:rsid w:val="00AE3128"/>
    <w:rsid w:val="00AE32FC"/>
    <w:rsid w:val="00AE36EE"/>
    <w:rsid w:val="00AE3709"/>
    <w:rsid w:val="00AE371B"/>
    <w:rsid w:val="00AE375C"/>
    <w:rsid w:val="00AE3B2F"/>
    <w:rsid w:val="00AE3B52"/>
    <w:rsid w:val="00AE3D2B"/>
    <w:rsid w:val="00AE3D45"/>
    <w:rsid w:val="00AE3E3C"/>
    <w:rsid w:val="00AE3E6F"/>
    <w:rsid w:val="00AE3EAF"/>
    <w:rsid w:val="00AE3EF9"/>
    <w:rsid w:val="00AE4103"/>
    <w:rsid w:val="00AE417F"/>
    <w:rsid w:val="00AE41CE"/>
    <w:rsid w:val="00AE42DF"/>
    <w:rsid w:val="00AE4559"/>
    <w:rsid w:val="00AE4788"/>
    <w:rsid w:val="00AE496B"/>
    <w:rsid w:val="00AE4980"/>
    <w:rsid w:val="00AE4998"/>
    <w:rsid w:val="00AE4A3A"/>
    <w:rsid w:val="00AE4B88"/>
    <w:rsid w:val="00AE4C2D"/>
    <w:rsid w:val="00AE4CC4"/>
    <w:rsid w:val="00AE4E27"/>
    <w:rsid w:val="00AE4F76"/>
    <w:rsid w:val="00AE4FF0"/>
    <w:rsid w:val="00AE5071"/>
    <w:rsid w:val="00AE5136"/>
    <w:rsid w:val="00AE5599"/>
    <w:rsid w:val="00AE55CF"/>
    <w:rsid w:val="00AE583F"/>
    <w:rsid w:val="00AE5892"/>
    <w:rsid w:val="00AE59C4"/>
    <w:rsid w:val="00AE5DCF"/>
    <w:rsid w:val="00AE5FA4"/>
    <w:rsid w:val="00AE60F4"/>
    <w:rsid w:val="00AE6157"/>
    <w:rsid w:val="00AE615B"/>
    <w:rsid w:val="00AE638A"/>
    <w:rsid w:val="00AE6463"/>
    <w:rsid w:val="00AE6537"/>
    <w:rsid w:val="00AE65CA"/>
    <w:rsid w:val="00AE698A"/>
    <w:rsid w:val="00AE69BC"/>
    <w:rsid w:val="00AE6B97"/>
    <w:rsid w:val="00AE6FDB"/>
    <w:rsid w:val="00AE710A"/>
    <w:rsid w:val="00AE737F"/>
    <w:rsid w:val="00AE758F"/>
    <w:rsid w:val="00AE781B"/>
    <w:rsid w:val="00AE7827"/>
    <w:rsid w:val="00AE7BE3"/>
    <w:rsid w:val="00AE7CC7"/>
    <w:rsid w:val="00AE7D07"/>
    <w:rsid w:val="00AE7F63"/>
    <w:rsid w:val="00AF00AC"/>
    <w:rsid w:val="00AF00AE"/>
    <w:rsid w:val="00AF0588"/>
    <w:rsid w:val="00AF06B7"/>
    <w:rsid w:val="00AF06EB"/>
    <w:rsid w:val="00AF09BB"/>
    <w:rsid w:val="00AF0A73"/>
    <w:rsid w:val="00AF0C11"/>
    <w:rsid w:val="00AF0D57"/>
    <w:rsid w:val="00AF1073"/>
    <w:rsid w:val="00AF11DE"/>
    <w:rsid w:val="00AF11F7"/>
    <w:rsid w:val="00AF1259"/>
    <w:rsid w:val="00AF1709"/>
    <w:rsid w:val="00AF1963"/>
    <w:rsid w:val="00AF1CD4"/>
    <w:rsid w:val="00AF1F97"/>
    <w:rsid w:val="00AF215A"/>
    <w:rsid w:val="00AF222F"/>
    <w:rsid w:val="00AF2434"/>
    <w:rsid w:val="00AF2553"/>
    <w:rsid w:val="00AF2614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8B7"/>
    <w:rsid w:val="00AF390B"/>
    <w:rsid w:val="00AF3922"/>
    <w:rsid w:val="00AF3A53"/>
    <w:rsid w:val="00AF3AB0"/>
    <w:rsid w:val="00AF3AB8"/>
    <w:rsid w:val="00AF3AD4"/>
    <w:rsid w:val="00AF3B64"/>
    <w:rsid w:val="00AF3BBD"/>
    <w:rsid w:val="00AF3C24"/>
    <w:rsid w:val="00AF3C6E"/>
    <w:rsid w:val="00AF3CD7"/>
    <w:rsid w:val="00AF3E68"/>
    <w:rsid w:val="00AF3EAE"/>
    <w:rsid w:val="00AF4042"/>
    <w:rsid w:val="00AF4352"/>
    <w:rsid w:val="00AF45DE"/>
    <w:rsid w:val="00AF4898"/>
    <w:rsid w:val="00AF4A0F"/>
    <w:rsid w:val="00AF4E42"/>
    <w:rsid w:val="00AF4E4D"/>
    <w:rsid w:val="00AF5395"/>
    <w:rsid w:val="00AF53F4"/>
    <w:rsid w:val="00AF55E7"/>
    <w:rsid w:val="00AF5659"/>
    <w:rsid w:val="00AF5877"/>
    <w:rsid w:val="00AF5999"/>
    <w:rsid w:val="00AF5C6D"/>
    <w:rsid w:val="00AF5C89"/>
    <w:rsid w:val="00AF5F56"/>
    <w:rsid w:val="00AF60AD"/>
    <w:rsid w:val="00AF62F1"/>
    <w:rsid w:val="00AF6463"/>
    <w:rsid w:val="00AF688A"/>
    <w:rsid w:val="00AF690B"/>
    <w:rsid w:val="00AF6DB9"/>
    <w:rsid w:val="00AF6E76"/>
    <w:rsid w:val="00AF6E9F"/>
    <w:rsid w:val="00AF7220"/>
    <w:rsid w:val="00AF723B"/>
    <w:rsid w:val="00AF7455"/>
    <w:rsid w:val="00AF7A8B"/>
    <w:rsid w:val="00AF7C55"/>
    <w:rsid w:val="00AF7DD4"/>
    <w:rsid w:val="00AF7EAC"/>
    <w:rsid w:val="00AF7ED0"/>
    <w:rsid w:val="00B0009C"/>
    <w:rsid w:val="00B001A6"/>
    <w:rsid w:val="00B00265"/>
    <w:rsid w:val="00B0029A"/>
    <w:rsid w:val="00B00746"/>
    <w:rsid w:val="00B00986"/>
    <w:rsid w:val="00B009B8"/>
    <w:rsid w:val="00B00CFB"/>
    <w:rsid w:val="00B00EE8"/>
    <w:rsid w:val="00B00F22"/>
    <w:rsid w:val="00B00F28"/>
    <w:rsid w:val="00B0107C"/>
    <w:rsid w:val="00B01142"/>
    <w:rsid w:val="00B01389"/>
    <w:rsid w:val="00B014BA"/>
    <w:rsid w:val="00B01590"/>
    <w:rsid w:val="00B01620"/>
    <w:rsid w:val="00B01783"/>
    <w:rsid w:val="00B01E11"/>
    <w:rsid w:val="00B01EC1"/>
    <w:rsid w:val="00B01EC9"/>
    <w:rsid w:val="00B021D2"/>
    <w:rsid w:val="00B0227B"/>
    <w:rsid w:val="00B0233E"/>
    <w:rsid w:val="00B023B1"/>
    <w:rsid w:val="00B0259C"/>
    <w:rsid w:val="00B0289C"/>
    <w:rsid w:val="00B028D0"/>
    <w:rsid w:val="00B0291F"/>
    <w:rsid w:val="00B02A06"/>
    <w:rsid w:val="00B02F10"/>
    <w:rsid w:val="00B02F72"/>
    <w:rsid w:val="00B02F90"/>
    <w:rsid w:val="00B03053"/>
    <w:rsid w:val="00B03071"/>
    <w:rsid w:val="00B03090"/>
    <w:rsid w:val="00B031C0"/>
    <w:rsid w:val="00B03503"/>
    <w:rsid w:val="00B03614"/>
    <w:rsid w:val="00B03809"/>
    <w:rsid w:val="00B0386A"/>
    <w:rsid w:val="00B03997"/>
    <w:rsid w:val="00B039D2"/>
    <w:rsid w:val="00B03A00"/>
    <w:rsid w:val="00B03C81"/>
    <w:rsid w:val="00B040A7"/>
    <w:rsid w:val="00B0410A"/>
    <w:rsid w:val="00B043D5"/>
    <w:rsid w:val="00B045F5"/>
    <w:rsid w:val="00B04B26"/>
    <w:rsid w:val="00B04B35"/>
    <w:rsid w:val="00B04D12"/>
    <w:rsid w:val="00B0520C"/>
    <w:rsid w:val="00B0534D"/>
    <w:rsid w:val="00B05553"/>
    <w:rsid w:val="00B05594"/>
    <w:rsid w:val="00B05D8F"/>
    <w:rsid w:val="00B05F28"/>
    <w:rsid w:val="00B061BF"/>
    <w:rsid w:val="00B063C7"/>
    <w:rsid w:val="00B064B5"/>
    <w:rsid w:val="00B065B3"/>
    <w:rsid w:val="00B066AB"/>
    <w:rsid w:val="00B066C6"/>
    <w:rsid w:val="00B0694C"/>
    <w:rsid w:val="00B0698B"/>
    <w:rsid w:val="00B06BF2"/>
    <w:rsid w:val="00B07056"/>
    <w:rsid w:val="00B0719A"/>
    <w:rsid w:val="00B071C5"/>
    <w:rsid w:val="00B072B3"/>
    <w:rsid w:val="00B072D6"/>
    <w:rsid w:val="00B0776A"/>
    <w:rsid w:val="00B07925"/>
    <w:rsid w:val="00B07B82"/>
    <w:rsid w:val="00B07C67"/>
    <w:rsid w:val="00B07CC5"/>
    <w:rsid w:val="00B07D4B"/>
    <w:rsid w:val="00B07E4F"/>
    <w:rsid w:val="00B07EE9"/>
    <w:rsid w:val="00B10091"/>
    <w:rsid w:val="00B10096"/>
    <w:rsid w:val="00B100FC"/>
    <w:rsid w:val="00B10129"/>
    <w:rsid w:val="00B10174"/>
    <w:rsid w:val="00B101D0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4"/>
    <w:rsid w:val="00B10EA8"/>
    <w:rsid w:val="00B11095"/>
    <w:rsid w:val="00B11189"/>
    <w:rsid w:val="00B112BB"/>
    <w:rsid w:val="00B11385"/>
    <w:rsid w:val="00B113A0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BE"/>
    <w:rsid w:val="00B125C2"/>
    <w:rsid w:val="00B125C4"/>
    <w:rsid w:val="00B125FE"/>
    <w:rsid w:val="00B12C7F"/>
    <w:rsid w:val="00B13027"/>
    <w:rsid w:val="00B130B6"/>
    <w:rsid w:val="00B131C0"/>
    <w:rsid w:val="00B13306"/>
    <w:rsid w:val="00B133AD"/>
    <w:rsid w:val="00B13C28"/>
    <w:rsid w:val="00B13DF4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AC1"/>
    <w:rsid w:val="00B14C64"/>
    <w:rsid w:val="00B15067"/>
    <w:rsid w:val="00B15348"/>
    <w:rsid w:val="00B15399"/>
    <w:rsid w:val="00B1562F"/>
    <w:rsid w:val="00B1571D"/>
    <w:rsid w:val="00B158E3"/>
    <w:rsid w:val="00B15B24"/>
    <w:rsid w:val="00B15C91"/>
    <w:rsid w:val="00B161C3"/>
    <w:rsid w:val="00B163E2"/>
    <w:rsid w:val="00B16453"/>
    <w:rsid w:val="00B164CF"/>
    <w:rsid w:val="00B16681"/>
    <w:rsid w:val="00B16C0F"/>
    <w:rsid w:val="00B16D6A"/>
    <w:rsid w:val="00B16E51"/>
    <w:rsid w:val="00B16EB0"/>
    <w:rsid w:val="00B16FA7"/>
    <w:rsid w:val="00B1717F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390"/>
    <w:rsid w:val="00B20514"/>
    <w:rsid w:val="00B206D9"/>
    <w:rsid w:val="00B2076D"/>
    <w:rsid w:val="00B20771"/>
    <w:rsid w:val="00B207EC"/>
    <w:rsid w:val="00B20829"/>
    <w:rsid w:val="00B2098B"/>
    <w:rsid w:val="00B2099B"/>
    <w:rsid w:val="00B209A8"/>
    <w:rsid w:val="00B20ABF"/>
    <w:rsid w:val="00B20AD8"/>
    <w:rsid w:val="00B20D3F"/>
    <w:rsid w:val="00B20DC7"/>
    <w:rsid w:val="00B2115C"/>
    <w:rsid w:val="00B211D9"/>
    <w:rsid w:val="00B211EA"/>
    <w:rsid w:val="00B214D6"/>
    <w:rsid w:val="00B217AD"/>
    <w:rsid w:val="00B21839"/>
    <w:rsid w:val="00B21A46"/>
    <w:rsid w:val="00B21C7B"/>
    <w:rsid w:val="00B21EBC"/>
    <w:rsid w:val="00B21ED3"/>
    <w:rsid w:val="00B22144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05"/>
    <w:rsid w:val="00B255F6"/>
    <w:rsid w:val="00B2591B"/>
    <w:rsid w:val="00B25948"/>
    <w:rsid w:val="00B2598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67C"/>
    <w:rsid w:val="00B30685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DE"/>
    <w:rsid w:val="00B31AFA"/>
    <w:rsid w:val="00B31B36"/>
    <w:rsid w:val="00B31C73"/>
    <w:rsid w:val="00B31D9B"/>
    <w:rsid w:val="00B31EDB"/>
    <w:rsid w:val="00B32343"/>
    <w:rsid w:val="00B323B4"/>
    <w:rsid w:val="00B324AE"/>
    <w:rsid w:val="00B3257A"/>
    <w:rsid w:val="00B3259E"/>
    <w:rsid w:val="00B325C9"/>
    <w:rsid w:val="00B32D4E"/>
    <w:rsid w:val="00B32EDE"/>
    <w:rsid w:val="00B32F04"/>
    <w:rsid w:val="00B3304B"/>
    <w:rsid w:val="00B33193"/>
    <w:rsid w:val="00B33353"/>
    <w:rsid w:val="00B33373"/>
    <w:rsid w:val="00B333FD"/>
    <w:rsid w:val="00B33A51"/>
    <w:rsid w:val="00B33BFF"/>
    <w:rsid w:val="00B33C2B"/>
    <w:rsid w:val="00B33D69"/>
    <w:rsid w:val="00B33E7C"/>
    <w:rsid w:val="00B33F0B"/>
    <w:rsid w:val="00B340CF"/>
    <w:rsid w:val="00B3417E"/>
    <w:rsid w:val="00B34212"/>
    <w:rsid w:val="00B3423B"/>
    <w:rsid w:val="00B34325"/>
    <w:rsid w:val="00B344E4"/>
    <w:rsid w:val="00B3478A"/>
    <w:rsid w:val="00B3479C"/>
    <w:rsid w:val="00B3489B"/>
    <w:rsid w:val="00B348AC"/>
    <w:rsid w:val="00B34A9C"/>
    <w:rsid w:val="00B34B89"/>
    <w:rsid w:val="00B34C4F"/>
    <w:rsid w:val="00B34D1D"/>
    <w:rsid w:val="00B34E53"/>
    <w:rsid w:val="00B34EBA"/>
    <w:rsid w:val="00B35331"/>
    <w:rsid w:val="00B35557"/>
    <w:rsid w:val="00B35756"/>
    <w:rsid w:val="00B35B1B"/>
    <w:rsid w:val="00B35C09"/>
    <w:rsid w:val="00B35D50"/>
    <w:rsid w:val="00B35D7C"/>
    <w:rsid w:val="00B35E71"/>
    <w:rsid w:val="00B35F2D"/>
    <w:rsid w:val="00B3635B"/>
    <w:rsid w:val="00B36877"/>
    <w:rsid w:val="00B36950"/>
    <w:rsid w:val="00B36BC4"/>
    <w:rsid w:val="00B36CDF"/>
    <w:rsid w:val="00B36EF5"/>
    <w:rsid w:val="00B37183"/>
    <w:rsid w:val="00B371DA"/>
    <w:rsid w:val="00B37554"/>
    <w:rsid w:val="00B3762A"/>
    <w:rsid w:val="00B378C2"/>
    <w:rsid w:val="00B37A08"/>
    <w:rsid w:val="00B37B5C"/>
    <w:rsid w:val="00B37B7C"/>
    <w:rsid w:val="00B37C2E"/>
    <w:rsid w:val="00B37E68"/>
    <w:rsid w:val="00B4037F"/>
    <w:rsid w:val="00B4059C"/>
    <w:rsid w:val="00B4062D"/>
    <w:rsid w:val="00B406BB"/>
    <w:rsid w:val="00B409D9"/>
    <w:rsid w:val="00B40AD4"/>
    <w:rsid w:val="00B40F2E"/>
    <w:rsid w:val="00B40F47"/>
    <w:rsid w:val="00B4104C"/>
    <w:rsid w:val="00B41305"/>
    <w:rsid w:val="00B413E0"/>
    <w:rsid w:val="00B4149F"/>
    <w:rsid w:val="00B4164E"/>
    <w:rsid w:val="00B416D8"/>
    <w:rsid w:val="00B419EC"/>
    <w:rsid w:val="00B41B83"/>
    <w:rsid w:val="00B41B9E"/>
    <w:rsid w:val="00B41ED4"/>
    <w:rsid w:val="00B41F0F"/>
    <w:rsid w:val="00B41F92"/>
    <w:rsid w:val="00B42265"/>
    <w:rsid w:val="00B422F1"/>
    <w:rsid w:val="00B4255F"/>
    <w:rsid w:val="00B42635"/>
    <w:rsid w:val="00B4267E"/>
    <w:rsid w:val="00B42A85"/>
    <w:rsid w:val="00B42C74"/>
    <w:rsid w:val="00B42DED"/>
    <w:rsid w:val="00B43070"/>
    <w:rsid w:val="00B430F6"/>
    <w:rsid w:val="00B43488"/>
    <w:rsid w:val="00B4354E"/>
    <w:rsid w:val="00B43674"/>
    <w:rsid w:val="00B437CC"/>
    <w:rsid w:val="00B43933"/>
    <w:rsid w:val="00B43BFF"/>
    <w:rsid w:val="00B43CB5"/>
    <w:rsid w:val="00B43CDF"/>
    <w:rsid w:val="00B43D58"/>
    <w:rsid w:val="00B43F27"/>
    <w:rsid w:val="00B441C7"/>
    <w:rsid w:val="00B443BF"/>
    <w:rsid w:val="00B44B93"/>
    <w:rsid w:val="00B44CD2"/>
    <w:rsid w:val="00B44CD7"/>
    <w:rsid w:val="00B44E5C"/>
    <w:rsid w:val="00B44E86"/>
    <w:rsid w:val="00B44FC5"/>
    <w:rsid w:val="00B45170"/>
    <w:rsid w:val="00B451D5"/>
    <w:rsid w:val="00B45240"/>
    <w:rsid w:val="00B4537C"/>
    <w:rsid w:val="00B454C6"/>
    <w:rsid w:val="00B454D4"/>
    <w:rsid w:val="00B454EC"/>
    <w:rsid w:val="00B45556"/>
    <w:rsid w:val="00B456C6"/>
    <w:rsid w:val="00B45807"/>
    <w:rsid w:val="00B45B64"/>
    <w:rsid w:val="00B45DDB"/>
    <w:rsid w:val="00B46088"/>
    <w:rsid w:val="00B46135"/>
    <w:rsid w:val="00B46494"/>
    <w:rsid w:val="00B4662F"/>
    <w:rsid w:val="00B46816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012"/>
    <w:rsid w:val="00B5020B"/>
    <w:rsid w:val="00B502E1"/>
    <w:rsid w:val="00B50413"/>
    <w:rsid w:val="00B504F2"/>
    <w:rsid w:val="00B5054D"/>
    <w:rsid w:val="00B507D6"/>
    <w:rsid w:val="00B5094E"/>
    <w:rsid w:val="00B5099F"/>
    <w:rsid w:val="00B509D4"/>
    <w:rsid w:val="00B50BBF"/>
    <w:rsid w:val="00B50CBB"/>
    <w:rsid w:val="00B50F73"/>
    <w:rsid w:val="00B5102C"/>
    <w:rsid w:val="00B51084"/>
    <w:rsid w:val="00B511EF"/>
    <w:rsid w:val="00B512B4"/>
    <w:rsid w:val="00B5137A"/>
    <w:rsid w:val="00B513EB"/>
    <w:rsid w:val="00B517A0"/>
    <w:rsid w:val="00B51986"/>
    <w:rsid w:val="00B519D9"/>
    <w:rsid w:val="00B519DC"/>
    <w:rsid w:val="00B51A37"/>
    <w:rsid w:val="00B51AA4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56F"/>
    <w:rsid w:val="00B53630"/>
    <w:rsid w:val="00B53644"/>
    <w:rsid w:val="00B536B4"/>
    <w:rsid w:val="00B536CE"/>
    <w:rsid w:val="00B53C60"/>
    <w:rsid w:val="00B53D60"/>
    <w:rsid w:val="00B540ED"/>
    <w:rsid w:val="00B54127"/>
    <w:rsid w:val="00B5422C"/>
    <w:rsid w:val="00B544CF"/>
    <w:rsid w:val="00B54630"/>
    <w:rsid w:val="00B54BB7"/>
    <w:rsid w:val="00B54C25"/>
    <w:rsid w:val="00B54CFE"/>
    <w:rsid w:val="00B54F95"/>
    <w:rsid w:val="00B5513C"/>
    <w:rsid w:val="00B5522E"/>
    <w:rsid w:val="00B5523C"/>
    <w:rsid w:val="00B552E9"/>
    <w:rsid w:val="00B5535A"/>
    <w:rsid w:val="00B55523"/>
    <w:rsid w:val="00B55641"/>
    <w:rsid w:val="00B5566C"/>
    <w:rsid w:val="00B55753"/>
    <w:rsid w:val="00B55763"/>
    <w:rsid w:val="00B5599F"/>
    <w:rsid w:val="00B559BA"/>
    <w:rsid w:val="00B55B67"/>
    <w:rsid w:val="00B55E15"/>
    <w:rsid w:val="00B55F01"/>
    <w:rsid w:val="00B55F5B"/>
    <w:rsid w:val="00B55F80"/>
    <w:rsid w:val="00B55F82"/>
    <w:rsid w:val="00B561ED"/>
    <w:rsid w:val="00B5664A"/>
    <w:rsid w:val="00B566FC"/>
    <w:rsid w:val="00B56987"/>
    <w:rsid w:val="00B56B6C"/>
    <w:rsid w:val="00B56CD6"/>
    <w:rsid w:val="00B5700C"/>
    <w:rsid w:val="00B5719F"/>
    <w:rsid w:val="00B57210"/>
    <w:rsid w:val="00B57390"/>
    <w:rsid w:val="00B5791F"/>
    <w:rsid w:val="00B57968"/>
    <w:rsid w:val="00B57A2B"/>
    <w:rsid w:val="00B57B4C"/>
    <w:rsid w:val="00B57C8D"/>
    <w:rsid w:val="00B57D1F"/>
    <w:rsid w:val="00B57D4C"/>
    <w:rsid w:val="00B57DE8"/>
    <w:rsid w:val="00B57E01"/>
    <w:rsid w:val="00B60006"/>
    <w:rsid w:val="00B60047"/>
    <w:rsid w:val="00B600E1"/>
    <w:rsid w:val="00B6028E"/>
    <w:rsid w:val="00B6058E"/>
    <w:rsid w:val="00B605EA"/>
    <w:rsid w:val="00B608DB"/>
    <w:rsid w:val="00B60948"/>
    <w:rsid w:val="00B6094F"/>
    <w:rsid w:val="00B60BBD"/>
    <w:rsid w:val="00B60DD2"/>
    <w:rsid w:val="00B60E44"/>
    <w:rsid w:val="00B612BC"/>
    <w:rsid w:val="00B61399"/>
    <w:rsid w:val="00B61717"/>
    <w:rsid w:val="00B6171B"/>
    <w:rsid w:val="00B61902"/>
    <w:rsid w:val="00B6195B"/>
    <w:rsid w:val="00B61EAE"/>
    <w:rsid w:val="00B61ED9"/>
    <w:rsid w:val="00B61F0F"/>
    <w:rsid w:val="00B62472"/>
    <w:rsid w:val="00B624B8"/>
    <w:rsid w:val="00B624DC"/>
    <w:rsid w:val="00B6284B"/>
    <w:rsid w:val="00B62B74"/>
    <w:rsid w:val="00B62BD7"/>
    <w:rsid w:val="00B62FB7"/>
    <w:rsid w:val="00B63325"/>
    <w:rsid w:val="00B63642"/>
    <w:rsid w:val="00B63837"/>
    <w:rsid w:val="00B63896"/>
    <w:rsid w:val="00B638E5"/>
    <w:rsid w:val="00B639F7"/>
    <w:rsid w:val="00B63C5C"/>
    <w:rsid w:val="00B63DD7"/>
    <w:rsid w:val="00B63EA7"/>
    <w:rsid w:val="00B63EC0"/>
    <w:rsid w:val="00B63FC6"/>
    <w:rsid w:val="00B6403C"/>
    <w:rsid w:val="00B64178"/>
    <w:rsid w:val="00B64238"/>
    <w:rsid w:val="00B64769"/>
    <w:rsid w:val="00B64899"/>
    <w:rsid w:val="00B64A76"/>
    <w:rsid w:val="00B64AD3"/>
    <w:rsid w:val="00B64AF1"/>
    <w:rsid w:val="00B64B13"/>
    <w:rsid w:val="00B64BA3"/>
    <w:rsid w:val="00B64C26"/>
    <w:rsid w:val="00B64D77"/>
    <w:rsid w:val="00B64E50"/>
    <w:rsid w:val="00B65047"/>
    <w:rsid w:val="00B650C0"/>
    <w:rsid w:val="00B65130"/>
    <w:rsid w:val="00B65805"/>
    <w:rsid w:val="00B658F0"/>
    <w:rsid w:val="00B65997"/>
    <w:rsid w:val="00B659AA"/>
    <w:rsid w:val="00B65A1D"/>
    <w:rsid w:val="00B65B76"/>
    <w:rsid w:val="00B65D74"/>
    <w:rsid w:val="00B65EA4"/>
    <w:rsid w:val="00B65EF6"/>
    <w:rsid w:val="00B65F78"/>
    <w:rsid w:val="00B65FA2"/>
    <w:rsid w:val="00B660A6"/>
    <w:rsid w:val="00B661B0"/>
    <w:rsid w:val="00B66478"/>
    <w:rsid w:val="00B66659"/>
    <w:rsid w:val="00B666A0"/>
    <w:rsid w:val="00B667F8"/>
    <w:rsid w:val="00B6688B"/>
    <w:rsid w:val="00B66A7F"/>
    <w:rsid w:val="00B66BBE"/>
    <w:rsid w:val="00B66D30"/>
    <w:rsid w:val="00B66E15"/>
    <w:rsid w:val="00B66E76"/>
    <w:rsid w:val="00B66F39"/>
    <w:rsid w:val="00B66F85"/>
    <w:rsid w:val="00B66FEA"/>
    <w:rsid w:val="00B6730E"/>
    <w:rsid w:val="00B6732D"/>
    <w:rsid w:val="00B67386"/>
    <w:rsid w:val="00B67722"/>
    <w:rsid w:val="00B67910"/>
    <w:rsid w:val="00B6795C"/>
    <w:rsid w:val="00B67988"/>
    <w:rsid w:val="00B679B8"/>
    <w:rsid w:val="00B67A05"/>
    <w:rsid w:val="00B67B78"/>
    <w:rsid w:val="00B67C82"/>
    <w:rsid w:val="00B67D86"/>
    <w:rsid w:val="00B67F09"/>
    <w:rsid w:val="00B67F1E"/>
    <w:rsid w:val="00B7034D"/>
    <w:rsid w:val="00B70386"/>
    <w:rsid w:val="00B708FB"/>
    <w:rsid w:val="00B709FB"/>
    <w:rsid w:val="00B70A21"/>
    <w:rsid w:val="00B70A82"/>
    <w:rsid w:val="00B70AD7"/>
    <w:rsid w:val="00B70C9C"/>
    <w:rsid w:val="00B70E0A"/>
    <w:rsid w:val="00B70ED7"/>
    <w:rsid w:val="00B7112C"/>
    <w:rsid w:val="00B711D2"/>
    <w:rsid w:val="00B7136A"/>
    <w:rsid w:val="00B713C0"/>
    <w:rsid w:val="00B7154D"/>
    <w:rsid w:val="00B7159A"/>
    <w:rsid w:val="00B715A6"/>
    <w:rsid w:val="00B7160D"/>
    <w:rsid w:val="00B71680"/>
    <w:rsid w:val="00B71883"/>
    <w:rsid w:val="00B71B5A"/>
    <w:rsid w:val="00B71C47"/>
    <w:rsid w:val="00B71D14"/>
    <w:rsid w:val="00B71EFE"/>
    <w:rsid w:val="00B72078"/>
    <w:rsid w:val="00B72288"/>
    <w:rsid w:val="00B72392"/>
    <w:rsid w:val="00B723AB"/>
    <w:rsid w:val="00B72505"/>
    <w:rsid w:val="00B72615"/>
    <w:rsid w:val="00B7277D"/>
    <w:rsid w:val="00B728B5"/>
    <w:rsid w:val="00B72B44"/>
    <w:rsid w:val="00B72C68"/>
    <w:rsid w:val="00B73161"/>
    <w:rsid w:val="00B73215"/>
    <w:rsid w:val="00B73611"/>
    <w:rsid w:val="00B736C3"/>
    <w:rsid w:val="00B73728"/>
    <w:rsid w:val="00B738EE"/>
    <w:rsid w:val="00B73983"/>
    <w:rsid w:val="00B73D7B"/>
    <w:rsid w:val="00B73D85"/>
    <w:rsid w:val="00B73F30"/>
    <w:rsid w:val="00B73F79"/>
    <w:rsid w:val="00B7408A"/>
    <w:rsid w:val="00B7409A"/>
    <w:rsid w:val="00B74122"/>
    <w:rsid w:val="00B7449E"/>
    <w:rsid w:val="00B74543"/>
    <w:rsid w:val="00B746B5"/>
    <w:rsid w:val="00B7474C"/>
    <w:rsid w:val="00B74A3A"/>
    <w:rsid w:val="00B74AEB"/>
    <w:rsid w:val="00B74B7A"/>
    <w:rsid w:val="00B74D95"/>
    <w:rsid w:val="00B74EB4"/>
    <w:rsid w:val="00B74F09"/>
    <w:rsid w:val="00B750A6"/>
    <w:rsid w:val="00B750A8"/>
    <w:rsid w:val="00B7511B"/>
    <w:rsid w:val="00B7541E"/>
    <w:rsid w:val="00B75F39"/>
    <w:rsid w:val="00B760BA"/>
    <w:rsid w:val="00B761F0"/>
    <w:rsid w:val="00B762A0"/>
    <w:rsid w:val="00B7646A"/>
    <w:rsid w:val="00B764F7"/>
    <w:rsid w:val="00B765DB"/>
    <w:rsid w:val="00B765FB"/>
    <w:rsid w:val="00B767ED"/>
    <w:rsid w:val="00B7682A"/>
    <w:rsid w:val="00B76941"/>
    <w:rsid w:val="00B7716F"/>
    <w:rsid w:val="00B77202"/>
    <w:rsid w:val="00B77251"/>
    <w:rsid w:val="00B774CF"/>
    <w:rsid w:val="00B77825"/>
    <w:rsid w:val="00B77950"/>
    <w:rsid w:val="00B779DA"/>
    <w:rsid w:val="00B77ABF"/>
    <w:rsid w:val="00B77BBA"/>
    <w:rsid w:val="00B80103"/>
    <w:rsid w:val="00B8016F"/>
    <w:rsid w:val="00B8022E"/>
    <w:rsid w:val="00B806EA"/>
    <w:rsid w:val="00B807BC"/>
    <w:rsid w:val="00B809E1"/>
    <w:rsid w:val="00B80A67"/>
    <w:rsid w:val="00B80B09"/>
    <w:rsid w:val="00B80C0B"/>
    <w:rsid w:val="00B80E63"/>
    <w:rsid w:val="00B81147"/>
    <w:rsid w:val="00B812C8"/>
    <w:rsid w:val="00B81324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C55"/>
    <w:rsid w:val="00B82DAD"/>
    <w:rsid w:val="00B82DDE"/>
    <w:rsid w:val="00B82F9C"/>
    <w:rsid w:val="00B83174"/>
    <w:rsid w:val="00B831A3"/>
    <w:rsid w:val="00B8338A"/>
    <w:rsid w:val="00B833B1"/>
    <w:rsid w:val="00B834CC"/>
    <w:rsid w:val="00B834ED"/>
    <w:rsid w:val="00B835DD"/>
    <w:rsid w:val="00B837B0"/>
    <w:rsid w:val="00B837D5"/>
    <w:rsid w:val="00B838BF"/>
    <w:rsid w:val="00B83AD6"/>
    <w:rsid w:val="00B83B81"/>
    <w:rsid w:val="00B83C15"/>
    <w:rsid w:val="00B83C54"/>
    <w:rsid w:val="00B83DAC"/>
    <w:rsid w:val="00B84059"/>
    <w:rsid w:val="00B84094"/>
    <w:rsid w:val="00B84381"/>
    <w:rsid w:val="00B84628"/>
    <w:rsid w:val="00B84883"/>
    <w:rsid w:val="00B84901"/>
    <w:rsid w:val="00B84C7F"/>
    <w:rsid w:val="00B84CBC"/>
    <w:rsid w:val="00B84E62"/>
    <w:rsid w:val="00B84E8E"/>
    <w:rsid w:val="00B851C4"/>
    <w:rsid w:val="00B852C6"/>
    <w:rsid w:val="00B852D1"/>
    <w:rsid w:val="00B853A4"/>
    <w:rsid w:val="00B8543A"/>
    <w:rsid w:val="00B854E3"/>
    <w:rsid w:val="00B8570C"/>
    <w:rsid w:val="00B857A3"/>
    <w:rsid w:val="00B85D5C"/>
    <w:rsid w:val="00B85F62"/>
    <w:rsid w:val="00B85F65"/>
    <w:rsid w:val="00B86304"/>
    <w:rsid w:val="00B86422"/>
    <w:rsid w:val="00B86499"/>
    <w:rsid w:val="00B86582"/>
    <w:rsid w:val="00B8672E"/>
    <w:rsid w:val="00B86963"/>
    <w:rsid w:val="00B86980"/>
    <w:rsid w:val="00B869B6"/>
    <w:rsid w:val="00B869C2"/>
    <w:rsid w:val="00B86B8E"/>
    <w:rsid w:val="00B86C4E"/>
    <w:rsid w:val="00B86E78"/>
    <w:rsid w:val="00B86F01"/>
    <w:rsid w:val="00B86F41"/>
    <w:rsid w:val="00B8709A"/>
    <w:rsid w:val="00B87148"/>
    <w:rsid w:val="00B87230"/>
    <w:rsid w:val="00B872F3"/>
    <w:rsid w:val="00B876D4"/>
    <w:rsid w:val="00B878FB"/>
    <w:rsid w:val="00B879A6"/>
    <w:rsid w:val="00B87A30"/>
    <w:rsid w:val="00B87A44"/>
    <w:rsid w:val="00B87A51"/>
    <w:rsid w:val="00B87A63"/>
    <w:rsid w:val="00B87B08"/>
    <w:rsid w:val="00B87C3E"/>
    <w:rsid w:val="00B87DF7"/>
    <w:rsid w:val="00B87E4C"/>
    <w:rsid w:val="00B87EA8"/>
    <w:rsid w:val="00B87FDC"/>
    <w:rsid w:val="00B906A4"/>
    <w:rsid w:val="00B906B9"/>
    <w:rsid w:val="00B90756"/>
    <w:rsid w:val="00B9080A"/>
    <w:rsid w:val="00B90AF5"/>
    <w:rsid w:val="00B90D4D"/>
    <w:rsid w:val="00B910FB"/>
    <w:rsid w:val="00B91312"/>
    <w:rsid w:val="00B9146A"/>
    <w:rsid w:val="00B9156D"/>
    <w:rsid w:val="00B91600"/>
    <w:rsid w:val="00B916BB"/>
    <w:rsid w:val="00B916C5"/>
    <w:rsid w:val="00B9196A"/>
    <w:rsid w:val="00B91CAD"/>
    <w:rsid w:val="00B920D3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8BD"/>
    <w:rsid w:val="00B93BD7"/>
    <w:rsid w:val="00B93CB0"/>
    <w:rsid w:val="00B93D07"/>
    <w:rsid w:val="00B93EBD"/>
    <w:rsid w:val="00B940D2"/>
    <w:rsid w:val="00B94289"/>
    <w:rsid w:val="00B94428"/>
    <w:rsid w:val="00B945C3"/>
    <w:rsid w:val="00B948E7"/>
    <w:rsid w:val="00B949F1"/>
    <w:rsid w:val="00B94B2A"/>
    <w:rsid w:val="00B94B48"/>
    <w:rsid w:val="00B94C07"/>
    <w:rsid w:val="00B94CCF"/>
    <w:rsid w:val="00B94CF9"/>
    <w:rsid w:val="00B94DA4"/>
    <w:rsid w:val="00B950EB"/>
    <w:rsid w:val="00B9547E"/>
    <w:rsid w:val="00B95534"/>
    <w:rsid w:val="00B9557D"/>
    <w:rsid w:val="00B95594"/>
    <w:rsid w:val="00B95687"/>
    <w:rsid w:val="00B95760"/>
    <w:rsid w:val="00B95775"/>
    <w:rsid w:val="00B95912"/>
    <w:rsid w:val="00B9593D"/>
    <w:rsid w:val="00B95AD4"/>
    <w:rsid w:val="00B95E03"/>
    <w:rsid w:val="00B95EA5"/>
    <w:rsid w:val="00B961BA"/>
    <w:rsid w:val="00B9626B"/>
    <w:rsid w:val="00B9631D"/>
    <w:rsid w:val="00B9652B"/>
    <w:rsid w:val="00B965D6"/>
    <w:rsid w:val="00B96625"/>
    <w:rsid w:val="00B966EF"/>
    <w:rsid w:val="00B96887"/>
    <w:rsid w:val="00B96ADF"/>
    <w:rsid w:val="00B96AF7"/>
    <w:rsid w:val="00B96B58"/>
    <w:rsid w:val="00B96C9C"/>
    <w:rsid w:val="00B9707C"/>
    <w:rsid w:val="00B975F0"/>
    <w:rsid w:val="00B976ED"/>
    <w:rsid w:val="00B97AB4"/>
    <w:rsid w:val="00B97B26"/>
    <w:rsid w:val="00B97E54"/>
    <w:rsid w:val="00BA009F"/>
    <w:rsid w:val="00BA0405"/>
    <w:rsid w:val="00BA080E"/>
    <w:rsid w:val="00BA0A17"/>
    <w:rsid w:val="00BA0CD0"/>
    <w:rsid w:val="00BA0D1A"/>
    <w:rsid w:val="00BA0D62"/>
    <w:rsid w:val="00BA0EFA"/>
    <w:rsid w:val="00BA0EFE"/>
    <w:rsid w:val="00BA13E8"/>
    <w:rsid w:val="00BA14A0"/>
    <w:rsid w:val="00BA1516"/>
    <w:rsid w:val="00BA1571"/>
    <w:rsid w:val="00BA15D4"/>
    <w:rsid w:val="00BA1796"/>
    <w:rsid w:val="00BA1854"/>
    <w:rsid w:val="00BA189C"/>
    <w:rsid w:val="00BA1B13"/>
    <w:rsid w:val="00BA1D0B"/>
    <w:rsid w:val="00BA1E67"/>
    <w:rsid w:val="00BA1F6F"/>
    <w:rsid w:val="00BA22AC"/>
    <w:rsid w:val="00BA2465"/>
    <w:rsid w:val="00BA28D2"/>
    <w:rsid w:val="00BA28F1"/>
    <w:rsid w:val="00BA293F"/>
    <w:rsid w:val="00BA2AB4"/>
    <w:rsid w:val="00BA2B81"/>
    <w:rsid w:val="00BA2DD2"/>
    <w:rsid w:val="00BA3304"/>
    <w:rsid w:val="00BA336C"/>
    <w:rsid w:val="00BA339D"/>
    <w:rsid w:val="00BA378E"/>
    <w:rsid w:val="00BA37AB"/>
    <w:rsid w:val="00BA37EA"/>
    <w:rsid w:val="00BA3CFB"/>
    <w:rsid w:val="00BA3D5D"/>
    <w:rsid w:val="00BA42FE"/>
    <w:rsid w:val="00BA48DF"/>
    <w:rsid w:val="00BA4A7A"/>
    <w:rsid w:val="00BA4AF4"/>
    <w:rsid w:val="00BA4E44"/>
    <w:rsid w:val="00BA5242"/>
    <w:rsid w:val="00BA5277"/>
    <w:rsid w:val="00BA52AD"/>
    <w:rsid w:val="00BA52C0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5FEB"/>
    <w:rsid w:val="00BA6109"/>
    <w:rsid w:val="00BA6184"/>
    <w:rsid w:val="00BA6318"/>
    <w:rsid w:val="00BA66BC"/>
    <w:rsid w:val="00BA6710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15B"/>
    <w:rsid w:val="00BA77EE"/>
    <w:rsid w:val="00BA77F6"/>
    <w:rsid w:val="00BA7843"/>
    <w:rsid w:val="00BA788B"/>
    <w:rsid w:val="00BA7AF6"/>
    <w:rsid w:val="00BA7E4D"/>
    <w:rsid w:val="00BA7E53"/>
    <w:rsid w:val="00BA7EFB"/>
    <w:rsid w:val="00BA7EFE"/>
    <w:rsid w:val="00BB050B"/>
    <w:rsid w:val="00BB0517"/>
    <w:rsid w:val="00BB0699"/>
    <w:rsid w:val="00BB0AB0"/>
    <w:rsid w:val="00BB0E69"/>
    <w:rsid w:val="00BB11BB"/>
    <w:rsid w:val="00BB1277"/>
    <w:rsid w:val="00BB1287"/>
    <w:rsid w:val="00BB12EA"/>
    <w:rsid w:val="00BB13EA"/>
    <w:rsid w:val="00BB148C"/>
    <w:rsid w:val="00BB151D"/>
    <w:rsid w:val="00BB165E"/>
    <w:rsid w:val="00BB16C8"/>
    <w:rsid w:val="00BB179B"/>
    <w:rsid w:val="00BB17E6"/>
    <w:rsid w:val="00BB1978"/>
    <w:rsid w:val="00BB1ADA"/>
    <w:rsid w:val="00BB1B41"/>
    <w:rsid w:val="00BB1B78"/>
    <w:rsid w:val="00BB1D20"/>
    <w:rsid w:val="00BB1EAF"/>
    <w:rsid w:val="00BB216A"/>
    <w:rsid w:val="00BB24AB"/>
    <w:rsid w:val="00BB2659"/>
    <w:rsid w:val="00BB2A41"/>
    <w:rsid w:val="00BB2B95"/>
    <w:rsid w:val="00BB2BE6"/>
    <w:rsid w:val="00BB2D73"/>
    <w:rsid w:val="00BB2D7D"/>
    <w:rsid w:val="00BB2EA9"/>
    <w:rsid w:val="00BB315C"/>
    <w:rsid w:val="00BB3272"/>
    <w:rsid w:val="00BB3516"/>
    <w:rsid w:val="00BB354D"/>
    <w:rsid w:val="00BB3553"/>
    <w:rsid w:val="00BB35D3"/>
    <w:rsid w:val="00BB37E9"/>
    <w:rsid w:val="00BB3A7F"/>
    <w:rsid w:val="00BB3B06"/>
    <w:rsid w:val="00BB3BF7"/>
    <w:rsid w:val="00BB3C55"/>
    <w:rsid w:val="00BB3D49"/>
    <w:rsid w:val="00BB4080"/>
    <w:rsid w:val="00BB4143"/>
    <w:rsid w:val="00BB4257"/>
    <w:rsid w:val="00BB4815"/>
    <w:rsid w:val="00BB4999"/>
    <w:rsid w:val="00BB49BF"/>
    <w:rsid w:val="00BB4B07"/>
    <w:rsid w:val="00BB4F88"/>
    <w:rsid w:val="00BB51E1"/>
    <w:rsid w:val="00BB52F3"/>
    <w:rsid w:val="00BB58CC"/>
    <w:rsid w:val="00BB5A42"/>
    <w:rsid w:val="00BB5BD4"/>
    <w:rsid w:val="00BB5C4F"/>
    <w:rsid w:val="00BB5C5D"/>
    <w:rsid w:val="00BB5C69"/>
    <w:rsid w:val="00BB5CFB"/>
    <w:rsid w:val="00BB5D41"/>
    <w:rsid w:val="00BB5D45"/>
    <w:rsid w:val="00BB5E42"/>
    <w:rsid w:val="00BB60F4"/>
    <w:rsid w:val="00BB6147"/>
    <w:rsid w:val="00BB63AE"/>
    <w:rsid w:val="00BB6840"/>
    <w:rsid w:val="00BB6A10"/>
    <w:rsid w:val="00BB6AB9"/>
    <w:rsid w:val="00BB6BC7"/>
    <w:rsid w:val="00BB6CAF"/>
    <w:rsid w:val="00BB715A"/>
    <w:rsid w:val="00BB7210"/>
    <w:rsid w:val="00BB75C8"/>
    <w:rsid w:val="00BB763C"/>
    <w:rsid w:val="00BB79C3"/>
    <w:rsid w:val="00BB7C62"/>
    <w:rsid w:val="00BB7EB9"/>
    <w:rsid w:val="00BC0058"/>
    <w:rsid w:val="00BC005F"/>
    <w:rsid w:val="00BC0167"/>
    <w:rsid w:val="00BC0596"/>
    <w:rsid w:val="00BC05AE"/>
    <w:rsid w:val="00BC06BB"/>
    <w:rsid w:val="00BC08FA"/>
    <w:rsid w:val="00BC0A72"/>
    <w:rsid w:val="00BC0C41"/>
    <w:rsid w:val="00BC0CD3"/>
    <w:rsid w:val="00BC0D00"/>
    <w:rsid w:val="00BC0DDF"/>
    <w:rsid w:val="00BC10E9"/>
    <w:rsid w:val="00BC16FD"/>
    <w:rsid w:val="00BC181D"/>
    <w:rsid w:val="00BC187C"/>
    <w:rsid w:val="00BC18FA"/>
    <w:rsid w:val="00BC19B1"/>
    <w:rsid w:val="00BC1AD1"/>
    <w:rsid w:val="00BC1D7A"/>
    <w:rsid w:val="00BC2081"/>
    <w:rsid w:val="00BC239C"/>
    <w:rsid w:val="00BC2536"/>
    <w:rsid w:val="00BC27BA"/>
    <w:rsid w:val="00BC2900"/>
    <w:rsid w:val="00BC2A8E"/>
    <w:rsid w:val="00BC2C3A"/>
    <w:rsid w:val="00BC2CAF"/>
    <w:rsid w:val="00BC2E9E"/>
    <w:rsid w:val="00BC2F66"/>
    <w:rsid w:val="00BC2F8C"/>
    <w:rsid w:val="00BC3380"/>
    <w:rsid w:val="00BC338A"/>
    <w:rsid w:val="00BC355B"/>
    <w:rsid w:val="00BC3710"/>
    <w:rsid w:val="00BC37FC"/>
    <w:rsid w:val="00BC3AD5"/>
    <w:rsid w:val="00BC4077"/>
    <w:rsid w:val="00BC408E"/>
    <w:rsid w:val="00BC40A2"/>
    <w:rsid w:val="00BC40DF"/>
    <w:rsid w:val="00BC41FD"/>
    <w:rsid w:val="00BC4462"/>
    <w:rsid w:val="00BC450C"/>
    <w:rsid w:val="00BC46A0"/>
    <w:rsid w:val="00BC4997"/>
    <w:rsid w:val="00BC4A07"/>
    <w:rsid w:val="00BC4A86"/>
    <w:rsid w:val="00BC4CB2"/>
    <w:rsid w:val="00BC4F97"/>
    <w:rsid w:val="00BC4F99"/>
    <w:rsid w:val="00BC53E0"/>
    <w:rsid w:val="00BC54C1"/>
    <w:rsid w:val="00BC55FC"/>
    <w:rsid w:val="00BC5811"/>
    <w:rsid w:val="00BC5CA7"/>
    <w:rsid w:val="00BC5DCB"/>
    <w:rsid w:val="00BC5DDB"/>
    <w:rsid w:val="00BC5DE1"/>
    <w:rsid w:val="00BC5E6C"/>
    <w:rsid w:val="00BC6116"/>
    <w:rsid w:val="00BC61B7"/>
    <w:rsid w:val="00BC61F8"/>
    <w:rsid w:val="00BC6793"/>
    <w:rsid w:val="00BC67B5"/>
    <w:rsid w:val="00BC69A2"/>
    <w:rsid w:val="00BC6A99"/>
    <w:rsid w:val="00BC6B18"/>
    <w:rsid w:val="00BC6D56"/>
    <w:rsid w:val="00BC6F1C"/>
    <w:rsid w:val="00BC7009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AD"/>
    <w:rsid w:val="00BC7BC9"/>
    <w:rsid w:val="00BC7BCC"/>
    <w:rsid w:val="00BC7BD8"/>
    <w:rsid w:val="00BC7C48"/>
    <w:rsid w:val="00BC7CF8"/>
    <w:rsid w:val="00BC7E24"/>
    <w:rsid w:val="00BD042D"/>
    <w:rsid w:val="00BD0CFF"/>
    <w:rsid w:val="00BD0D77"/>
    <w:rsid w:val="00BD0F5D"/>
    <w:rsid w:val="00BD10E7"/>
    <w:rsid w:val="00BD11A4"/>
    <w:rsid w:val="00BD12D5"/>
    <w:rsid w:val="00BD1338"/>
    <w:rsid w:val="00BD137F"/>
    <w:rsid w:val="00BD1630"/>
    <w:rsid w:val="00BD1866"/>
    <w:rsid w:val="00BD1926"/>
    <w:rsid w:val="00BD1AD6"/>
    <w:rsid w:val="00BD1AFF"/>
    <w:rsid w:val="00BD1E2E"/>
    <w:rsid w:val="00BD1F3E"/>
    <w:rsid w:val="00BD1F8D"/>
    <w:rsid w:val="00BD200E"/>
    <w:rsid w:val="00BD20C2"/>
    <w:rsid w:val="00BD2363"/>
    <w:rsid w:val="00BD23FC"/>
    <w:rsid w:val="00BD24E0"/>
    <w:rsid w:val="00BD2698"/>
    <w:rsid w:val="00BD28FA"/>
    <w:rsid w:val="00BD29E5"/>
    <w:rsid w:val="00BD2B43"/>
    <w:rsid w:val="00BD2C42"/>
    <w:rsid w:val="00BD31D4"/>
    <w:rsid w:val="00BD3361"/>
    <w:rsid w:val="00BD336D"/>
    <w:rsid w:val="00BD3771"/>
    <w:rsid w:val="00BD38D2"/>
    <w:rsid w:val="00BD3C60"/>
    <w:rsid w:val="00BD3E84"/>
    <w:rsid w:val="00BD40DF"/>
    <w:rsid w:val="00BD424C"/>
    <w:rsid w:val="00BD46CD"/>
    <w:rsid w:val="00BD47F6"/>
    <w:rsid w:val="00BD4B2D"/>
    <w:rsid w:val="00BD4B91"/>
    <w:rsid w:val="00BD4E82"/>
    <w:rsid w:val="00BD4F23"/>
    <w:rsid w:val="00BD500B"/>
    <w:rsid w:val="00BD5130"/>
    <w:rsid w:val="00BD5478"/>
    <w:rsid w:val="00BD54E2"/>
    <w:rsid w:val="00BD5501"/>
    <w:rsid w:val="00BD55EE"/>
    <w:rsid w:val="00BD5702"/>
    <w:rsid w:val="00BD599D"/>
    <w:rsid w:val="00BD59D0"/>
    <w:rsid w:val="00BD5B4A"/>
    <w:rsid w:val="00BD5C18"/>
    <w:rsid w:val="00BD5CB6"/>
    <w:rsid w:val="00BD5CD5"/>
    <w:rsid w:val="00BD5D2E"/>
    <w:rsid w:val="00BD5EC9"/>
    <w:rsid w:val="00BD60FC"/>
    <w:rsid w:val="00BD61C1"/>
    <w:rsid w:val="00BD6317"/>
    <w:rsid w:val="00BD65BA"/>
    <w:rsid w:val="00BD673E"/>
    <w:rsid w:val="00BD6B82"/>
    <w:rsid w:val="00BD6BA0"/>
    <w:rsid w:val="00BD6C7E"/>
    <w:rsid w:val="00BD6E68"/>
    <w:rsid w:val="00BD6F6B"/>
    <w:rsid w:val="00BD6FFA"/>
    <w:rsid w:val="00BD7346"/>
    <w:rsid w:val="00BD7792"/>
    <w:rsid w:val="00BD7D87"/>
    <w:rsid w:val="00BD7F7F"/>
    <w:rsid w:val="00BE000D"/>
    <w:rsid w:val="00BE0070"/>
    <w:rsid w:val="00BE01A1"/>
    <w:rsid w:val="00BE02C1"/>
    <w:rsid w:val="00BE0496"/>
    <w:rsid w:val="00BE05AC"/>
    <w:rsid w:val="00BE05F4"/>
    <w:rsid w:val="00BE07A5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8DA"/>
    <w:rsid w:val="00BE1F9E"/>
    <w:rsid w:val="00BE2013"/>
    <w:rsid w:val="00BE2047"/>
    <w:rsid w:val="00BE2075"/>
    <w:rsid w:val="00BE214B"/>
    <w:rsid w:val="00BE216E"/>
    <w:rsid w:val="00BE23A3"/>
    <w:rsid w:val="00BE2460"/>
    <w:rsid w:val="00BE251D"/>
    <w:rsid w:val="00BE2579"/>
    <w:rsid w:val="00BE27FA"/>
    <w:rsid w:val="00BE27FC"/>
    <w:rsid w:val="00BE2975"/>
    <w:rsid w:val="00BE2C3F"/>
    <w:rsid w:val="00BE2C94"/>
    <w:rsid w:val="00BE2EBC"/>
    <w:rsid w:val="00BE2FAF"/>
    <w:rsid w:val="00BE313F"/>
    <w:rsid w:val="00BE32AA"/>
    <w:rsid w:val="00BE33E8"/>
    <w:rsid w:val="00BE3621"/>
    <w:rsid w:val="00BE3649"/>
    <w:rsid w:val="00BE36DC"/>
    <w:rsid w:val="00BE3729"/>
    <w:rsid w:val="00BE3C63"/>
    <w:rsid w:val="00BE3CA3"/>
    <w:rsid w:val="00BE3DC8"/>
    <w:rsid w:val="00BE416D"/>
    <w:rsid w:val="00BE42A5"/>
    <w:rsid w:val="00BE4446"/>
    <w:rsid w:val="00BE4588"/>
    <w:rsid w:val="00BE45C5"/>
    <w:rsid w:val="00BE45DD"/>
    <w:rsid w:val="00BE4626"/>
    <w:rsid w:val="00BE46A3"/>
    <w:rsid w:val="00BE4A7B"/>
    <w:rsid w:val="00BE4B4E"/>
    <w:rsid w:val="00BE4BE2"/>
    <w:rsid w:val="00BE4CA2"/>
    <w:rsid w:val="00BE4D30"/>
    <w:rsid w:val="00BE4DB1"/>
    <w:rsid w:val="00BE4F83"/>
    <w:rsid w:val="00BE4FC3"/>
    <w:rsid w:val="00BE504B"/>
    <w:rsid w:val="00BE576D"/>
    <w:rsid w:val="00BE580E"/>
    <w:rsid w:val="00BE5870"/>
    <w:rsid w:val="00BE58C4"/>
    <w:rsid w:val="00BE5946"/>
    <w:rsid w:val="00BE5B26"/>
    <w:rsid w:val="00BE5CEB"/>
    <w:rsid w:val="00BE5F3E"/>
    <w:rsid w:val="00BE62F2"/>
    <w:rsid w:val="00BE6440"/>
    <w:rsid w:val="00BE6579"/>
    <w:rsid w:val="00BE6590"/>
    <w:rsid w:val="00BE65E4"/>
    <w:rsid w:val="00BE66FA"/>
    <w:rsid w:val="00BE6A2B"/>
    <w:rsid w:val="00BE6AB3"/>
    <w:rsid w:val="00BE6AF1"/>
    <w:rsid w:val="00BE6B08"/>
    <w:rsid w:val="00BE7166"/>
    <w:rsid w:val="00BE71D7"/>
    <w:rsid w:val="00BE73BB"/>
    <w:rsid w:val="00BE76B2"/>
    <w:rsid w:val="00BE7763"/>
    <w:rsid w:val="00BE780E"/>
    <w:rsid w:val="00BE78DB"/>
    <w:rsid w:val="00BE7A27"/>
    <w:rsid w:val="00BE7A42"/>
    <w:rsid w:val="00BE7B29"/>
    <w:rsid w:val="00BE7C9E"/>
    <w:rsid w:val="00BE7DAF"/>
    <w:rsid w:val="00BE7F78"/>
    <w:rsid w:val="00BF0044"/>
    <w:rsid w:val="00BF045E"/>
    <w:rsid w:val="00BF057B"/>
    <w:rsid w:val="00BF06E4"/>
    <w:rsid w:val="00BF09C2"/>
    <w:rsid w:val="00BF0ACA"/>
    <w:rsid w:val="00BF0B15"/>
    <w:rsid w:val="00BF1247"/>
    <w:rsid w:val="00BF14CE"/>
    <w:rsid w:val="00BF14FE"/>
    <w:rsid w:val="00BF1562"/>
    <w:rsid w:val="00BF15C6"/>
    <w:rsid w:val="00BF17E4"/>
    <w:rsid w:val="00BF1844"/>
    <w:rsid w:val="00BF1880"/>
    <w:rsid w:val="00BF1B2D"/>
    <w:rsid w:val="00BF1BFF"/>
    <w:rsid w:val="00BF1D34"/>
    <w:rsid w:val="00BF1DFF"/>
    <w:rsid w:val="00BF1E7A"/>
    <w:rsid w:val="00BF1F8D"/>
    <w:rsid w:val="00BF2143"/>
    <w:rsid w:val="00BF2246"/>
    <w:rsid w:val="00BF225A"/>
    <w:rsid w:val="00BF2373"/>
    <w:rsid w:val="00BF2418"/>
    <w:rsid w:val="00BF277A"/>
    <w:rsid w:val="00BF2D16"/>
    <w:rsid w:val="00BF3253"/>
    <w:rsid w:val="00BF332E"/>
    <w:rsid w:val="00BF33A6"/>
    <w:rsid w:val="00BF350C"/>
    <w:rsid w:val="00BF361D"/>
    <w:rsid w:val="00BF3AD1"/>
    <w:rsid w:val="00BF3BC0"/>
    <w:rsid w:val="00BF3FB3"/>
    <w:rsid w:val="00BF408E"/>
    <w:rsid w:val="00BF41B4"/>
    <w:rsid w:val="00BF429E"/>
    <w:rsid w:val="00BF45D3"/>
    <w:rsid w:val="00BF46BC"/>
    <w:rsid w:val="00BF487F"/>
    <w:rsid w:val="00BF499E"/>
    <w:rsid w:val="00BF49F1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5FBB"/>
    <w:rsid w:val="00BF60EE"/>
    <w:rsid w:val="00BF6133"/>
    <w:rsid w:val="00BF6287"/>
    <w:rsid w:val="00BF628F"/>
    <w:rsid w:val="00BF6702"/>
    <w:rsid w:val="00BF6779"/>
    <w:rsid w:val="00BF6843"/>
    <w:rsid w:val="00BF6C07"/>
    <w:rsid w:val="00BF6C8D"/>
    <w:rsid w:val="00BF6D60"/>
    <w:rsid w:val="00BF6FAE"/>
    <w:rsid w:val="00BF7022"/>
    <w:rsid w:val="00BF73A5"/>
    <w:rsid w:val="00BF7761"/>
    <w:rsid w:val="00BF7945"/>
    <w:rsid w:val="00BF794E"/>
    <w:rsid w:val="00BF79CB"/>
    <w:rsid w:val="00BF7C1A"/>
    <w:rsid w:val="00BF7C5C"/>
    <w:rsid w:val="00BF7D5C"/>
    <w:rsid w:val="00BF7F6D"/>
    <w:rsid w:val="00BF7FFD"/>
    <w:rsid w:val="00C0003D"/>
    <w:rsid w:val="00C00053"/>
    <w:rsid w:val="00C0009F"/>
    <w:rsid w:val="00C000DA"/>
    <w:rsid w:val="00C00109"/>
    <w:rsid w:val="00C00390"/>
    <w:rsid w:val="00C00425"/>
    <w:rsid w:val="00C00435"/>
    <w:rsid w:val="00C005F8"/>
    <w:rsid w:val="00C00B1B"/>
    <w:rsid w:val="00C00B59"/>
    <w:rsid w:val="00C00CED"/>
    <w:rsid w:val="00C00DD3"/>
    <w:rsid w:val="00C00F5A"/>
    <w:rsid w:val="00C0128C"/>
    <w:rsid w:val="00C0146C"/>
    <w:rsid w:val="00C016A1"/>
    <w:rsid w:val="00C017DA"/>
    <w:rsid w:val="00C01899"/>
    <w:rsid w:val="00C01945"/>
    <w:rsid w:val="00C019AA"/>
    <w:rsid w:val="00C01C9D"/>
    <w:rsid w:val="00C01D41"/>
    <w:rsid w:val="00C01D7A"/>
    <w:rsid w:val="00C01F54"/>
    <w:rsid w:val="00C01FB8"/>
    <w:rsid w:val="00C01FD0"/>
    <w:rsid w:val="00C0201D"/>
    <w:rsid w:val="00C020F2"/>
    <w:rsid w:val="00C0210B"/>
    <w:rsid w:val="00C02246"/>
    <w:rsid w:val="00C02401"/>
    <w:rsid w:val="00C02481"/>
    <w:rsid w:val="00C02C18"/>
    <w:rsid w:val="00C02C26"/>
    <w:rsid w:val="00C02CCB"/>
    <w:rsid w:val="00C02FA8"/>
    <w:rsid w:val="00C03143"/>
    <w:rsid w:val="00C031C6"/>
    <w:rsid w:val="00C03263"/>
    <w:rsid w:val="00C03487"/>
    <w:rsid w:val="00C03585"/>
    <w:rsid w:val="00C0384C"/>
    <w:rsid w:val="00C03A86"/>
    <w:rsid w:val="00C03A8B"/>
    <w:rsid w:val="00C03ABB"/>
    <w:rsid w:val="00C03B3A"/>
    <w:rsid w:val="00C03D85"/>
    <w:rsid w:val="00C03E3B"/>
    <w:rsid w:val="00C03FA4"/>
    <w:rsid w:val="00C03FDE"/>
    <w:rsid w:val="00C04325"/>
    <w:rsid w:val="00C043CE"/>
    <w:rsid w:val="00C04444"/>
    <w:rsid w:val="00C045A4"/>
    <w:rsid w:val="00C04630"/>
    <w:rsid w:val="00C04661"/>
    <w:rsid w:val="00C04755"/>
    <w:rsid w:val="00C0499B"/>
    <w:rsid w:val="00C04AF1"/>
    <w:rsid w:val="00C04BEF"/>
    <w:rsid w:val="00C04F22"/>
    <w:rsid w:val="00C04F5D"/>
    <w:rsid w:val="00C05320"/>
    <w:rsid w:val="00C053C8"/>
    <w:rsid w:val="00C0559E"/>
    <w:rsid w:val="00C0576E"/>
    <w:rsid w:val="00C05AD4"/>
    <w:rsid w:val="00C05AF5"/>
    <w:rsid w:val="00C05C3D"/>
    <w:rsid w:val="00C05F87"/>
    <w:rsid w:val="00C06044"/>
    <w:rsid w:val="00C0627D"/>
    <w:rsid w:val="00C0629D"/>
    <w:rsid w:val="00C0632D"/>
    <w:rsid w:val="00C06580"/>
    <w:rsid w:val="00C066B6"/>
    <w:rsid w:val="00C06708"/>
    <w:rsid w:val="00C06781"/>
    <w:rsid w:val="00C06C48"/>
    <w:rsid w:val="00C06D34"/>
    <w:rsid w:val="00C0706E"/>
    <w:rsid w:val="00C0725B"/>
    <w:rsid w:val="00C075CE"/>
    <w:rsid w:val="00C0773C"/>
    <w:rsid w:val="00C07805"/>
    <w:rsid w:val="00C0790F"/>
    <w:rsid w:val="00C07DD3"/>
    <w:rsid w:val="00C07FBD"/>
    <w:rsid w:val="00C10422"/>
    <w:rsid w:val="00C10427"/>
    <w:rsid w:val="00C10547"/>
    <w:rsid w:val="00C1061E"/>
    <w:rsid w:val="00C10A8C"/>
    <w:rsid w:val="00C10BB6"/>
    <w:rsid w:val="00C10C7A"/>
    <w:rsid w:val="00C10D3E"/>
    <w:rsid w:val="00C10DE0"/>
    <w:rsid w:val="00C10E25"/>
    <w:rsid w:val="00C10EE4"/>
    <w:rsid w:val="00C10FB5"/>
    <w:rsid w:val="00C110C3"/>
    <w:rsid w:val="00C11208"/>
    <w:rsid w:val="00C11260"/>
    <w:rsid w:val="00C1131D"/>
    <w:rsid w:val="00C114D5"/>
    <w:rsid w:val="00C114FF"/>
    <w:rsid w:val="00C11539"/>
    <w:rsid w:val="00C11627"/>
    <w:rsid w:val="00C1170A"/>
    <w:rsid w:val="00C1173C"/>
    <w:rsid w:val="00C1185F"/>
    <w:rsid w:val="00C11875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E38"/>
    <w:rsid w:val="00C12FE4"/>
    <w:rsid w:val="00C1308D"/>
    <w:rsid w:val="00C133D9"/>
    <w:rsid w:val="00C13480"/>
    <w:rsid w:val="00C137FC"/>
    <w:rsid w:val="00C13AD8"/>
    <w:rsid w:val="00C13B08"/>
    <w:rsid w:val="00C13C2C"/>
    <w:rsid w:val="00C13D41"/>
    <w:rsid w:val="00C142DA"/>
    <w:rsid w:val="00C1434E"/>
    <w:rsid w:val="00C14783"/>
    <w:rsid w:val="00C1488F"/>
    <w:rsid w:val="00C149B7"/>
    <w:rsid w:val="00C14A0A"/>
    <w:rsid w:val="00C14FB7"/>
    <w:rsid w:val="00C152C8"/>
    <w:rsid w:val="00C154E2"/>
    <w:rsid w:val="00C15763"/>
    <w:rsid w:val="00C157BB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D6E"/>
    <w:rsid w:val="00C16F3A"/>
    <w:rsid w:val="00C171F7"/>
    <w:rsid w:val="00C172DB"/>
    <w:rsid w:val="00C17374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A7"/>
    <w:rsid w:val="00C20AF1"/>
    <w:rsid w:val="00C20D1A"/>
    <w:rsid w:val="00C20DC8"/>
    <w:rsid w:val="00C21271"/>
    <w:rsid w:val="00C21299"/>
    <w:rsid w:val="00C21344"/>
    <w:rsid w:val="00C213FA"/>
    <w:rsid w:val="00C214F3"/>
    <w:rsid w:val="00C2158E"/>
    <w:rsid w:val="00C21777"/>
    <w:rsid w:val="00C21ABC"/>
    <w:rsid w:val="00C21DD1"/>
    <w:rsid w:val="00C22004"/>
    <w:rsid w:val="00C2216B"/>
    <w:rsid w:val="00C22480"/>
    <w:rsid w:val="00C22CC1"/>
    <w:rsid w:val="00C2334D"/>
    <w:rsid w:val="00C23580"/>
    <w:rsid w:val="00C235B1"/>
    <w:rsid w:val="00C236D7"/>
    <w:rsid w:val="00C237FC"/>
    <w:rsid w:val="00C239DE"/>
    <w:rsid w:val="00C23C6A"/>
    <w:rsid w:val="00C23DF6"/>
    <w:rsid w:val="00C23E01"/>
    <w:rsid w:val="00C23E51"/>
    <w:rsid w:val="00C24364"/>
    <w:rsid w:val="00C245C1"/>
    <w:rsid w:val="00C24617"/>
    <w:rsid w:val="00C24847"/>
    <w:rsid w:val="00C249FC"/>
    <w:rsid w:val="00C24A5F"/>
    <w:rsid w:val="00C24B02"/>
    <w:rsid w:val="00C24B8D"/>
    <w:rsid w:val="00C24BDE"/>
    <w:rsid w:val="00C24C50"/>
    <w:rsid w:val="00C24E0D"/>
    <w:rsid w:val="00C24EF6"/>
    <w:rsid w:val="00C24F40"/>
    <w:rsid w:val="00C25117"/>
    <w:rsid w:val="00C2512B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18"/>
    <w:rsid w:val="00C25FC9"/>
    <w:rsid w:val="00C2639B"/>
    <w:rsid w:val="00C2660B"/>
    <w:rsid w:val="00C26BF6"/>
    <w:rsid w:val="00C26BFC"/>
    <w:rsid w:val="00C26C78"/>
    <w:rsid w:val="00C26F3B"/>
    <w:rsid w:val="00C272B6"/>
    <w:rsid w:val="00C2730E"/>
    <w:rsid w:val="00C2732A"/>
    <w:rsid w:val="00C27388"/>
    <w:rsid w:val="00C27431"/>
    <w:rsid w:val="00C27439"/>
    <w:rsid w:val="00C27559"/>
    <w:rsid w:val="00C27681"/>
    <w:rsid w:val="00C27A98"/>
    <w:rsid w:val="00C27ABC"/>
    <w:rsid w:val="00C27B46"/>
    <w:rsid w:val="00C27E3C"/>
    <w:rsid w:val="00C27F1F"/>
    <w:rsid w:val="00C3059D"/>
    <w:rsid w:val="00C3080D"/>
    <w:rsid w:val="00C30877"/>
    <w:rsid w:val="00C30AFD"/>
    <w:rsid w:val="00C30AFE"/>
    <w:rsid w:val="00C30B28"/>
    <w:rsid w:val="00C30B7E"/>
    <w:rsid w:val="00C30E8B"/>
    <w:rsid w:val="00C31013"/>
    <w:rsid w:val="00C31154"/>
    <w:rsid w:val="00C31403"/>
    <w:rsid w:val="00C31A9D"/>
    <w:rsid w:val="00C31B93"/>
    <w:rsid w:val="00C31D97"/>
    <w:rsid w:val="00C31FC9"/>
    <w:rsid w:val="00C322B8"/>
    <w:rsid w:val="00C32AA8"/>
    <w:rsid w:val="00C32F54"/>
    <w:rsid w:val="00C33168"/>
    <w:rsid w:val="00C33212"/>
    <w:rsid w:val="00C33247"/>
    <w:rsid w:val="00C3338B"/>
    <w:rsid w:val="00C33585"/>
    <w:rsid w:val="00C335B2"/>
    <w:rsid w:val="00C33615"/>
    <w:rsid w:val="00C33701"/>
    <w:rsid w:val="00C3392F"/>
    <w:rsid w:val="00C33C66"/>
    <w:rsid w:val="00C33F02"/>
    <w:rsid w:val="00C33F55"/>
    <w:rsid w:val="00C340A2"/>
    <w:rsid w:val="00C34654"/>
    <w:rsid w:val="00C34742"/>
    <w:rsid w:val="00C34B5E"/>
    <w:rsid w:val="00C34C85"/>
    <w:rsid w:val="00C34C87"/>
    <w:rsid w:val="00C34E6E"/>
    <w:rsid w:val="00C34F02"/>
    <w:rsid w:val="00C34F84"/>
    <w:rsid w:val="00C351B0"/>
    <w:rsid w:val="00C35202"/>
    <w:rsid w:val="00C3531C"/>
    <w:rsid w:val="00C35379"/>
    <w:rsid w:val="00C353D6"/>
    <w:rsid w:val="00C3540A"/>
    <w:rsid w:val="00C35575"/>
    <w:rsid w:val="00C355D4"/>
    <w:rsid w:val="00C357A9"/>
    <w:rsid w:val="00C35A35"/>
    <w:rsid w:val="00C35B5F"/>
    <w:rsid w:val="00C35BD1"/>
    <w:rsid w:val="00C35C5E"/>
    <w:rsid w:val="00C35D84"/>
    <w:rsid w:val="00C35E8B"/>
    <w:rsid w:val="00C35F43"/>
    <w:rsid w:val="00C3601E"/>
    <w:rsid w:val="00C36022"/>
    <w:rsid w:val="00C360CD"/>
    <w:rsid w:val="00C361E3"/>
    <w:rsid w:val="00C363DD"/>
    <w:rsid w:val="00C36479"/>
    <w:rsid w:val="00C367CD"/>
    <w:rsid w:val="00C36B5F"/>
    <w:rsid w:val="00C36DAD"/>
    <w:rsid w:val="00C36F7C"/>
    <w:rsid w:val="00C37030"/>
    <w:rsid w:val="00C37099"/>
    <w:rsid w:val="00C370A4"/>
    <w:rsid w:val="00C372C3"/>
    <w:rsid w:val="00C37333"/>
    <w:rsid w:val="00C37520"/>
    <w:rsid w:val="00C377BE"/>
    <w:rsid w:val="00C37828"/>
    <w:rsid w:val="00C3791C"/>
    <w:rsid w:val="00C37A23"/>
    <w:rsid w:val="00C37CB2"/>
    <w:rsid w:val="00C37D57"/>
    <w:rsid w:val="00C37D7A"/>
    <w:rsid w:val="00C37DCA"/>
    <w:rsid w:val="00C37E4C"/>
    <w:rsid w:val="00C37E69"/>
    <w:rsid w:val="00C37FE6"/>
    <w:rsid w:val="00C40047"/>
    <w:rsid w:val="00C40112"/>
    <w:rsid w:val="00C404B4"/>
    <w:rsid w:val="00C40699"/>
    <w:rsid w:val="00C408EE"/>
    <w:rsid w:val="00C40921"/>
    <w:rsid w:val="00C409DA"/>
    <w:rsid w:val="00C40BE4"/>
    <w:rsid w:val="00C40CF3"/>
    <w:rsid w:val="00C40F4D"/>
    <w:rsid w:val="00C40F64"/>
    <w:rsid w:val="00C4100E"/>
    <w:rsid w:val="00C411B4"/>
    <w:rsid w:val="00C411DC"/>
    <w:rsid w:val="00C41318"/>
    <w:rsid w:val="00C417B0"/>
    <w:rsid w:val="00C419F7"/>
    <w:rsid w:val="00C41B02"/>
    <w:rsid w:val="00C41D56"/>
    <w:rsid w:val="00C41DDA"/>
    <w:rsid w:val="00C41E9B"/>
    <w:rsid w:val="00C41F76"/>
    <w:rsid w:val="00C42010"/>
    <w:rsid w:val="00C420C0"/>
    <w:rsid w:val="00C420D2"/>
    <w:rsid w:val="00C42385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3677"/>
    <w:rsid w:val="00C43EA0"/>
    <w:rsid w:val="00C4437A"/>
    <w:rsid w:val="00C44692"/>
    <w:rsid w:val="00C4470D"/>
    <w:rsid w:val="00C44753"/>
    <w:rsid w:val="00C44772"/>
    <w:rsid w:val="00C44C93"/>
    <w:rsid w:val="00C44D37"/>
    <w:rsid w:val="00C44E4B"/>
    <w:rsid w:val="00C44F9A"/>
    <w:rsid w:val="00C450E6"/>
    <w:rsid w:val="00C45482"/>
    <w:rsid w:val="00C4559B"/>
    <w:rsid w:val="00C456B4"/>
    <w:rsid w:val="00C45884"/>
    <w:rsid w:val="00C4589B"/>
    <w:rsid w:val="00C4592A"/>
    <w:rsid w:val="00C4593C"/>
    <w:rsid w:val="00C45BA4"/>
    <w:rsid w:val="00C4601B"/>
    <w:rsid w:val="00C4606C"/>
    <w:rsid w:val="00C46453"/>
    <w:rsid w:val="00C46653"/>
    <w:rsid w:val="00C467BE"/>
    <w:rsid w:val="00C46894"/>
    <w:rsid w:val="00C46952"/>
    <w:rsid w:val="00C46A33"/>
    <w:rsid w:val="00C46B27"/>
    <w:rsid w:val="00C46D3F"/>
    <w:rsid w:val="00C46D91"/>
    <w:rsid w:val="00C46EE6"/>
    <w:rsid w:val="00C46EF4"/>
    <w:rsid w:val="00C47064"/>
    <w:rsid w:val="00C47108"/>
    <w:rsid w:val="00C47252"/>
    <w:rsid w:val="00C4747C"/>
    <w:rsid w:val="00C47705"/>
    <w:rsid w:val="00C4790A"/>
    <w:rsid w:val="00C47CB6"/>
    <w:rsid w:val="00C47CB7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4E"/>
    <w:rsid w:val="00C5175C"/>
    <w:rsid w:val="00C5194C"/>
    <w:rsid w:val="00C519E7"/>
    <w:rsid w:val="00C51A17"/>
    <w:rsid w:val="00C51A67"/>
    <w:rsid w:val="00C51ADC"/>
    <w:rsid w:val="00C51C10"/>
    <w:rsid w:val="00C520F9"/>
    <w:rsid w:val="00C5223F"/>
    <w:rsid w:val="00C52516"/>
    <w:rsid w:val="00C52998"/>
    <w:rsid w:val="00C52DD8"/>
    <w:rsid w:val="00C530D1"/>
    <w:rsid w:val="00C53276"/>
    <w:rsid w:val="00C53592"/>
    <w:rsid w:val="00C536F2"/>
    <w:rsid w:val="00C5378A"/>
    <w:rsid w:val="00C537A2"/>
    <w:rsid w:val="00C5426D"/>
    <w:rsid w:val="00C542EF"/>
    <w:rsid w:val="00C5439C"/>
    <w:rsid w:val="00C5450A"/>
    <w:rsid w:val="00C54590"/>
    <w:rsid w:val="00C545DE"/>
    <w:rsid w:val="00C5463C"/>
    <w:rsid w:val="00C5487A"/>
    <w:rsid w:val="00C54BD6"/>
    <w:rsid w:val="00C54CCB"/>
    <w:rsid w:val="00C55101"/>
    <w:rsid w:val="00C5515B"/>
    <w:rsid w:val="00C55233"/>
    <w:rsid w:val="00C5537D"/>
    <w:rsid w:val="00C55721"/>
    <w:rsid w:val="00C55B19"/>
    <w:rsid w:val="00C55B33"/>
    <w:rsid w:val="00C55BB2"/>
    <w:rsid w:val="00C55D63"/>
    <w:rsid w:val="00C55D91"/>
    <w:rsid w:val="00C55E65"/>
    <w:rsid w:val="00C56159"/>
    <w:rsid w:val="00C562FA"/>
    <w:rsid w:val="00C56385"/>
    <w:rsid w:val="00C563C1"/>
    <w:rsid w:val="00C566DC"/>
    <w:rsid w:val="00C56737"/>
    <w:rsid w:val="00C568EF"/>
    <w:rsid w:val="00C56B15"/>
    <w:rsid w:val="00C56C13"/>
    <w:rsid w:val="00C56CEE"/>
    <w:rsid w:val="00C56F59"/>
    <w:rsid w:val="00C572AE"/>
    <w:rsid w:val="00C5734E"/>
    <w:rsid w:val="00C57742"/>
    <w:rsid w:val="00C578C0"/>
    <w:rsid w:val="00C57A95"/>
    <w:rsid w:val="00C57AC9"/>
    <w:rsid w:val="00C57BD0"/>
    <w:rsid w:val="00C57C9B"/>
    <w:rsid w:val="00C57D89"/>
    <w:rsid w:val="00C57E00"/>
    <w:rsid w:val="00C60067"/>
    <w:rsid w:val="00C60183"/>
    <w:rsid w:val="00C601DC"/>
    <w:rsid w:val="00C602C3"/>
    <w:rsid w:val="00C6036F"/>
    <w:rsid w:val="00C605F8"/>
    <w:rsid w:val="00C607A3"/>
    <w:rsid w:val="00C608C4"/>
    <w:rsid w:val="00C60C4B"/>
    <w:rsid w:val="00C60DFC"/>
    <w:rsid w:val="00C60FBF"/>
    <w:rsid w:val="00C612F8"/>
    <w:rsid w:val="00C618AD"/>
    <w:rsid w:val="00C618DD"/>
    <w:rsid w:val="00C6190C"/>
    <w:rsid w:val="00C619B0"/>
    <w:rsid w:val="00C61DEA"/>
    <w:rsid w:val="00C61F77"/>
    <w:rsid w:val="00C61F95"/>
    <w:rsid w:val="00C62211"/>
    <w:rsid w:val="00C62229"/>
    <w:rsid w:val="00C622DF"/>
    <w:rsid w:val="00C62477"/>
    <w:rsid w:val="00C625AD"/>
    <w:rsid w:val="00C625B2"/>
    <w:rsid w:val="00C6269B"/>
    <w:rsid w:val="00C626CA"/>
    <w:rsid w:val="00C6276A"/>
    <w:rsid w:val="00C629C9"/>
    <w:rsid w:val="00C62A3F"/>
    <w:rsid w:val="00C62B47"/>
    <w:rsid w:val="00C62B88"/>
    <w:rsid w:val="00C62C20"/>
    <w:rsid w:val="00C62D62"/>
    <w:rsid w:val="00C62DB3"/>
    <w:rsid w:val="00C63188"/>
    <w:rsid w:val="00C633B0"/>
    <w:rsid w:val="00C634FF"/>
    <w:rsid w:val="00C63513"/>
    <w:rsid w:val="00C637E7"/>
    <w:rsid w:val="00C63A24"/>
    <w:rsid w:val="00C63B06"/>
    <w:rsid w:val="00C63B86"/>
    <w:rsid w:val="00C63C9B"/>
    <w:rsid w:val="00C63CD5"/>
    <w:rsid w:val="00C6401A"/>
    <w:rsid w:val="00C640B8"/>
    <w:rsid w:val="00C64102"/>
    <w:rsid w:val="00C64147"/>
    <w:rsid w:val="00C64160"/>
    <w:rsid w:val="00C641D3"/>
    <w:rsid w:val="00C641EA"/>
    <w:rsid w:val="00C64401"/>
    <w:rsid w:val="00C6477E"/>
    <w:rsid w:val="00C64A9E"/>
    <w:rsid w:val="00C64A9F"/>
    <w:rsid w:val="00C64B36"/>
    <w:rsid w:val="00C64D7C"/>
    <w:rsid w:val="00C65017"/>
    <w:rsid w:val="00C65099"/>
    <w:rsid w:val="00C65169"/>
    <w:rsid w:val="00C6528A"/>
    <w:rsid w:val="00C6534B"/>
    <w:rsid w:val="00C654B8"/>
    <w:rsid w:val="00C6564D"/>
    <w:rsid w:val="00C657F3"/>
    <w:rsid w:val="00C659DD"/>
    <w:rsid w:val="00C65A2E"/>
    <w:rsid w:val="00C65A48"/>
    <w:rsid w:val="00C65A74"/>
    <w:rsid w:val="00C65DD7"/>
    <w:rsid w:val="00C65EA1"/>
    <w:rsid w:val="00C6603A"/>
    <w:rsid w:val="00C66050"/>
    <w:rsid w:val="00C663E8"/>
    <w:rsid w:val="00C66662"/>
    <w:rsid w:val="00C66740"/>
    <w:rsid w:val="00C66989"/>
    <w:rsid w:val="00C669B9"/>
    <w:rsid w:val="00C66AC3"/>
    <w:rsid w:val="00C66B9C"/>
    <w:rsid w:val="00C66BE1"/>
    <w:rsid w:val="00C670F7"/>
    <w:rsid w:val="00C6713F"/>
    <w:rsid w:val="00C67142"/>
    <w:rsid w:val="00C6733A"/>
    <w:rsid w:val="00C673A0"/>
    <w:rsid w:val="00C673F7"/>
    <w:rsid w:val="00C6742A"/>
    <w:rsid w:val="00C677F5"/>
    <w:rsid w:val="00C67813"/>
    <w:rsid w:val="00C67885"/>
    <w:rsid w:val="00C6790C"/>
    <w:rsid w:val="00C67963"/>
    <w:rsid w:val="00C6798F"/>
    <w:rsid w:val="00C67AFB"/>
    <w:rsid w:val="00C67B7C"/>
    <w:rsid w:val="00C67B8C"/>
    <w:rsid w:val="00C67BC1"/>
    <w:rsid w:val="00C67BF3"/>
    <w:rsid w:val="00C67CBD"/>
    <w:rsid w:val="00C67D0A"/>
    <w:rsid w:val="00C67E06"/>
    <w:rsid w:val="00C70000"/>
    <w:rsid w:val="00C70540"/>
    <w:rsid w:val="00C7071A"/>
    <w:rsid w:val="00C707F3"/>
    <w:rsid w:val="00C70AC5"/>
    <w:rsid w:val="00C70B65"/>
    <w:rsid w:val="00C70EE1"/>
    <w:rsid w:val="00C70EF8"/>
    <w:rsid w:val="00C71029"/>
    <w:rsid w:val="00C711AB"/>
    <w:rsid w:val="00C7121E"/>
    <w:rsid w:val="00C71284"/>
    <w:rsid w:val="00C712ED"/>
    <w:rsid w:val="00C71391"/>
    <w:rsid w:val="00C714EB"/>
    <w:rsid w:val="00C71599"/>
    <w:rsid w:val="00C71650"/>
    <w:rsid w:val="00C71699"/>
    <w:rsid w:val="00C7176F"/>
    <w:rsid w:val="00C7179B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2B1"/>
    <w:rsid w:val="00C723D9"/>
    <w:rsid w:val="00C7249F"/>
    <w:rsid w:val="00C726B9"/>
    <w:rsid w:val="00C7289B"/>
    <w:rsid w:val="00C72976"/>
    <w:rsid w:val="00C729E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68C"/>
    <w:rsid w:val="00C73800"/>
    <w:rsid w:val="00C7383F"/>
    <w:rsid w:val="00C738CF"/>
    <w:rsid w:val="00C73D2C"/>
    <w:rsid w:val="00C73E07"/>
    <w:rsid w:val="00C73E7F"/>
    <w:rsid w:val="00C741BC"/>
    <w:rsid w:val="00C74328"/>
    <w:rsid w:val="00C74338"/>
    <w:rsid w:val="00C746A1"/>
    <w:rsid w:val="00C747E7"/>
    <w:rsid w:val="00C74A0D"/>
    <w:rsid w:val="00C74C35"/>
    <w:rsid w:val="00C74D24"/>
    <w:rsid w:val="00C74D6B"/>
    <w:rsid w:val="00C74DDB"/>
    <w:rsid w:val="00C74E4A"/>
    <w:rsid w:val="00C7501F"/>
    <w:rsid w:val="00C75070"/>
    <w:rsid w:val="00C75345"/>
    <w:rsid w:val="00C753FD"/>
    <w:rsid w:val="00C75436"/>
    <w:rsid w:val="00C754CE"/>
    <w:rsid w:val="00C755CE"/>
    <w:rsid w:val="00C7572F"/>
    <w:rsid w:val="00C75769"/>
    <w:rsid w:val="00C75A4D"/>
    <w:rsid w:val="00C75A6B"/>
    <w:rsid w:val="00C75AB8"/>
    <w:rsid w:val="00C75C60"/>
    <w:rsid w:val="00C75CAE"/>
    <w:rsid w:val="00C75E4D"/>
    <w:rsid w:val="00C75FF3"/>
    <w:rsid w:val="00C761C9"/>
    <w:rsid w:val="00C76394"/>
    <w:rsid w:val="00C7655E"/>
    <w:rsid w:val="00C76592"/>
    <w:rsid w:val="00C7669A"/>
    <w:rsid w:val="00C767F3"/>
    <w:rsid w:val="00C7695D"/>
    <w:rsid w:val="00C76991"/>
    <w:rsid w:val="00C76B2D"/>
    <w:rsid w:val="00C76D4B"/>
    <w:rsid w:val="00C76FE3"/>
    <w:rsid w:val="00C77072"/>
    <w:rsid w:val="00C7724F"/>
    <w:rsid w:val="00C7731B"/>
    <w:rsid w:val="00C7737C"/>
    <w:rsid w:val="00C7742A"/>
    <w:rsid w:val="00C77BDA"/>
    <w:rsid w:val="00C77BF1"/>
    <w:rsid w:val="00C77DEF"/>
    <w:rsid w:val="00C77E0C"/>
    <w:rsid w:val="00C800E7"/>
    <w:rsid w:val="00C802B3"/>
    <w:rsid w:val="00C804A6"/>
    <w:rsid w:val="00C80574"/>
    <w:rsid w:val="00C80F53"/>
    <w:rsid w:val="00C81151"/>
    <w:rsid w:val="00C81223"/>
    <w:rsid w:val="00C8123A"/>
    <w:rsid w:val="00C812CE"/>
    <w:rsid w:val="00C81315"/>
    <w:rsid w:val="00C815D0"/>
    <w:rsid w:val="00C8169D"/>
    <w:rsid w:val="00C817D8"/>
    <w:rsid w:val="00C81A7D"/>
    <w:rsid w:val="00C81B53"/>
    <w:rsid w:val="00C81D42"/>
    <w:rsid w:val="00C81D78"/>
    <w:rsid w:val="00C822B8"/>
    <w:rsid w:val="00C822E1"/>
    <w:rsid w:val="00C82427"/>
    <w:rsid w:val="00C82463"/>
    <w:rsid w:val="00C829A3"/>
    <w:rsid w:val="00C82B70"/>
    <w:rsid w:val="00C82C6D"/>
    <w:rsid w:val="00C82D4A"/>
    <w:rsid w:val="00C830F9"/>
    <w:rsid w:val="00C834BD"/>
    <w:rsid w:val="00C836D3"/>
    <w:rsid w:val="00C83843"/>
    <w:rsid w:val="00C83913"/>
    <w:rsid w:val="00C8394F"/>
    <w:rsid w:val="00C839A8"/>
    <w:rsid w:val="00C83E8A"/>
    <w:rsid w:val="00C83FB7"/>
    <w:rsid w:val="00C84135"/>
    <w:rsid w:val="00C84150"/>
    <w:rsid w:val="00C845A4"/>
    <w:rsid w:val="00C846BD"/>
    <w:rsid w:val="00C84947"/>
    <w:rsid w:val="00C84996"/>
    <w:rsid w:val="00C84C74"/>
    <w:rsid w:val="00C84DE0"/>
    <w:rsid w:val="00C84E57"/>
    <w:rsid w:val="00C84E6E"/>
    <w:rsid w:val="00C84F79"/>
    <w:rsid w:val="00C85260"/>
    <w:rsid w:val="00C85619"/>
    <w:rsid w:val="00C85B27"/>
    <w:rsid w:val="00C85BE2"/>
    <w:rsid w:val="00C85D1E"/>
    <w:rsid w:val="00C85F5F"/>
    <w:rsid w:val="00C86037"/>
    <w:rsid w:val="00C860CE"/>
    <w:rsid w:val="00C86123"/>
    <w:rsid w:val="00C863C8"/>
    <w:rsid w:val="00C86823"/>
    <w:rsid w:val="00C86D1D"/>
    <w:rsid w:val="00C86E6E"/>
    <w:rsid w:val="00C87010"/>
    <w:rsid w:val="00C87324"/>
    <w:rsid w:val="00C87449"/>
    <w:rsid w:val="00C87481"/>
    <w:rsid w:val="00C874D8"/>
    <w:rsid w:val="00C87569"/>
    <w:rsid w:val="00C87635"/>
    <w:rsid w:val="00C8769D"/>
    <w:rsid w:val="00C8790C"/>
    <w:rsid w:val="00C87AA7"/>
    <w:rsid w:val="00C87DB4"/>
    <w:rsid w:val="00C9024A"/>
    <w:rsid w:val="00C90252"/>
    <w:rsid w:val="00C90590"/>
    <w:rsid w:val="00C9071B"/>
    <w:rsid w:val="00C90C1E"/>
    <w:rsid w:val="00C90DDE"/>
    <w:rsid w:val="00C9116A"/>
    <w:rsid w:val="00C91189"/>
    <w:rsid w:val="00C91248"/>
    <w:rsid w:val="00C914D1"/>
    <w:rsid w:val="00C9154A"/>
    <w:rsid w:val="00C91772"/>
    <w:rsid w:val="00C919A4"/>
    <w:rsid w:val="00C91A33"/>
    <w:rsid w:val="00C91B02"/>
    <w:rsid w:val="00C91C6F"/>
    <w:rsid w:val="00C91CDC"/>
    <w:rsid w:val="00C920E8"/>
    <w:rsid w:val="00C9221E"/>
    <w:rsid w:val="00C9277C"/>
    <w:rsid w:val="00C929C7"/>
    <w:rsid w:val="00C92AF2"/>
    <w:rsid w:val="00C92B55"/>
    <w:rsid w:val="00C92D41"/>
    <w:rsid w:val="00C930E6"/>
    <w:rsid w:val="00C933F4"/>
    <w:rsid w:val="00C9358F"/>
    <w:rsid w:val="00C936EB"/>
    <w:rsid w:val="00C937A1"/>
    <w:rsid w:val="00C93A18"/>
    <w:rsid w:val="00C93CF0"/>
    <w:rsid w:val="00C93D92"/>
    <w:rsid w:val="00C9406C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25"/>
    <w:rsid w:val="00C9575D"/>
    <w:rsid w:val="00C95925"/>
    <w:rsid w:val="00C959BA"/>
    <w:rsid w:val="00C95EC0"/>
    <w:rsid w:val="00C95EF1"/>
    <w:rsid w:val="00C962C3"/>
    <w:rsid w:val="00C96716"/>
    <w:rsid w:val="00C9683B"/>
    <w:rsid w:val="00C96FCA"/>
    <w:rsid w:val="00C970AE"/>
    <w:rsid w:val="00C971A5"/>
    <w:rsid w:val="00C9746D"/>
    <w:rsid w:val="00C97494"/>
    <w:rsid w:val="00C9770A"/>
    <w:rsid w:val="00C9789E"/>
    <w:rsid w:val="00C9793B"/>
    <w:rsid w:val="00C97A88"/>
    <w:rsid w:val="00C97AD7"/>
    <w:rsid w:val="00C97BD0"/>
    <w:rsid w:val="00C97BF8"/>
    <w:rsid w:val="00C97CA8"/>
    <w:rsid w:val="00C97E83"/>
    <w:rsid w:val="00CA00D6"/>
    <w:rsid w:val="00CA0332"/>
    <w:rsid w:val="00CA0388"/>
    <w:rsid w:val="00CA03A6"/>
    <w:rsid w:val="00CA0758"/>
    <w:rsid w:val="00CA0767"/>
    <w:rsid w:val="00CA087A"/>
    <w:rsid w:val="00CA107E"/>
    <w:rsid w:val="00CA11B7"/>
    <w:rsid w:val="00CA18AC"/>
    <w:rsid w:val="00CA196F"/>
    <w:rsid w:val="00CA1AB5"/>
    <w:rsid w:val="00CA1BEF"/>
    <w:rsid w:val="00CA1D0B"/>
    <w:rsid w:val="00CA1DBA"/>
    <w:rsid w:val="00CA1DD1"/>
    <w:rsid w:val="00CA207C"/>
    <w:rsid w:val="00CA2214"/>
    <w:rsid w:val="00CA22F6"/>
    <w:rsid w:val="00CA2352"/>
    <w:rsid w:val="00CA24AF"/>
    <w:rsid w:val="00CA2561"/>
    <w:rsid w:val="00CA2997"/>
    <w:rsid w:val="00CA2C72"/>
    <w:rsid w:val="00CA2CCE"/>
    <w:rsid w:val="00CA2D85"/>
    <w:rsid w:val="00CA2D97"/>
    <w:rsid w:val="00CA2FE8"/>
    <w:rsid w:val="00CA3123"/>
    <w:rsid w:val="00CA322D"/>
    <w:rsid w:val="00CA3400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693"/>
    <w:rsid w:val="00CA47FC"/>
    <w:rsid w:val="00CA4853"/>
    <w:rsid w:val="00CA4A41"/>
    <w:rsid w:val="00CA4B12"/>
    <w:rsid w:val="00CA4BB8"/>
    <w:rsid w:val="00CA4CCA"/>
    <w:rsid w:val="00CA503B"/>
    <w:rsid w:val="00CA522D"/>
    <w:rsid w:val="00CA53CF"/>
    <w:rsid w:val="00CA55C4"/>
    <w:rsid w:val="00CA56E9"/>
    <w:rsid w:val="00CA5804"/>
    <w:rsid w:val="00CA5874"/>
    <w:rsid w:val="00CA59F7"/>
    <w:rsid w:val="00CA5EA6"/>
    <w:rsid w:val="00CA5EC1"/>
    <w:rsid w:val="00CA5F77"/>
    <w:rsid w:val="00CA6119"/>
    <w:rsid w:val="00CA61A0"/>
    <w:rsid w:val="00CA6219"/>
    <w:rsid w:val="00CA62A1"/>
    <w:rsid w:val="00CA63F0"/>
    <w:rsid w:val="00CA64A4"/>
    <w:rsid w:val="00CA650F"/>
    <w:rsid w:val="00CA6642"/>
    <w:rsid w:val="00CA6BC8"/>
    <w:rsid w:val="00CA6EA8"/>
    <w:rsid w:val="00CA6EB0"/>
    <w:rsid w:val="00CA6F70"/>
    <w:rsid w:val="00CA7059"/>
    <w:rsid w:val="00CA70C5"/>
    <w:rsid w:val="00CA714A"/>
    <w:rsid w:val="00CA741C"/>
    <w:rsid w:val="00CA76C3"/>
    <w:rsid w:val="00CA79F8"/>
    <w:rsid w:val="00CA7B57"/>
    <w:rsid w:val="00CA7D2F"/>
    <w:rsid w:val="00CA7E61"/>
    <w:rsid w:val="00CA7FDE"/>
    <w:rsid w:val="00CB0125"/>
    <w:rsid w:val="00CB07C9"/>
    <w:rsid w:val="00CB0917"/>
    <w:rsid w:val="00CB09BD"/>
    <w:rsid w:val="00CB0B02"/>
    <w:rsid w:val="00CB0CB7"/>
    <w:rsid w:val="00CB0ED4"/>
    <w:rsid w:val="00CB121F"/>
    <w:rsid w:val="00CB1389"/>
    <w:rsid w:val="00CB142F"/>
    <w:rsid w:val="00CB14FB"/>
    <w:rsid w:val="00CB15B0"/>
    <w:rsid w:val="00CB167F"/>
    <w:rsid w:val="00CB16B9"/>
    <w:rsid w:val="00CB175F"/>
    <w:rsid w:val="00CB1C34"/>
    <w:rsid w:val="00CB20DB"/>
    <w:rsid w:val="00CB23F0"/>
    <w:rsid w:val="00CB25D6"/>
    <w:rsid w:val="00CB2650"/>
    <w:rsid w:val="00CB2AF6"/>
    <w:rsid w:val="00CB2B11"/>
    <w:rsid w:val="00CB2B88"/>
    <w:rsid w:val="00CB2B99"/>
    <w:rsid w:val="00CB2F0E"/>
    <w:rsid w:val="00CB3178"/>
    <w:rsid w:val="00CB31C1"/>
    <w:rsid w:val="00CB3288"/>
    <w:rsid w:val="00CB32BB"/>
    <w:rsid w:val="00CB3367"/>
    <w:rsid w:val="00CB33AF"/>
    <w:rsid w:val="00CB37A7"/>
    <w:rsid w:val="00CB3848"/>
    <w:rsid w:val="00CB396E"/>
    <w:rsid w:val="00CB3B0B"/>
    <w:rsid w:val="00CB3C1D"/>
    <w:rsid w:val="00CB3EDD"/>
    <w:rsid w:val="00CB4006"/>
    <w:rsid w:val="00CB40CE"/>
    <w:rsid w:val="00CB41BD"/>
    <w:rsid w:val="00CB42C5"/>
    <w:rsid w:val="00CB438E"/>
    <w:rsid w:val="00CB4427"/>
    <w:rsid w:val="00CB4568"/>
    <w:rsid w:val="00CB460E"/>
    <w:rsid w:val="00CB4728"/>
    <w:rsid w:val="00CB4EE4"/>
    <w:rsid w:val="00CB4F15"/>
    <w:rsid w:val="00CB4F79"/>
    <w:rsid w:val="00CB4FB5"/>
    <w:rsid w:val="00CB5265"/>
    <w:rsid w:val="00CB53AD"/>
    <w:rsid w:val="00CB5458"/>
    <w:rsid w:val="00CB56B9"/>
    <w:rsid w:val="00CB57D8"/>
    <w:rsid w:val="00CB5977"/>
    <w:rsid w:val="00CB5A25"/>
    <w:rsid w:val="00CB5C99"/>
    <w:rsid w:val="00CB5DAD"/>
    <w:rsid w:val="00CB608C"/>
    <w:rsid w:val="00CB609C"/>
    <w:rsid w:val="00CB6148"/>
    <w:rsid w:val="00CB6334"/>
    <w:rsid w:val="00CB6352"/>
    <w:rsid w:val="00CB64A1"/>
    <w:rsid w:val="00CB66A5"/>
    <w:rsid w:val="00CB6ABA"/>
    <w:rsid w:val="00CB6B47"/>
    <w:rsid w:val="00CB6BF5"/>
    <w:rsid w:val="00CB6CA4"/>
    <w:rsid w:val="00CB7053"/>
    <w:rsid w:val="00CB7591"/>
    <w:rsid w:val="00CB75E4"/>
    <w:rsid w:val="00CB7754"/>
    <w:rsid w:val="00CB77AE"/>
    <w:rsid w:val="00CB7910"/>
    <w:rsid w:val="00CB79FD"/>
    <w:rsid w:val="00CB7A52"/>
    <w:rsid w:val="00CB7A65"/>
    <w:rsid w:val="00CB7A80"/>
    <w:rsid w:val="00CB7ABA"/>
    <w:rsid w:val="00CB7B02"/>
    <w:rsid w:val="00CB7E8B"/>
    <w:rsid w:val="00CB7ED8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DD"/>
    <w:rsid w:val="00CC0DEA"/>
    <w:rsid w:val="00CC0EA7"/>
    <w:rsid w:val="00CC0EF2"/>
    <w:rsid w:val="00CC10D9"/>
    <w:rsid w:val="00CC11F1"/>
    <w:rsid w:val="00CC1598"/>
    <w:rsid w:val="00CC164C"/>
    <w:rsid w:val="00CC168B"/>
    <w:rsid w:val="00CC1794"/>
    <w:rsid w:val="00CC18CF"/>
    <w:rsid w:val="00CC1940"/>
    <w:rsid w:val="00CC1CCA"/>
    <w:rsid w:val="00CC1CDC"/>
    <w:rsid w:val="00CC1DEE"/>
    <w:rsid w:val="00CC2177"/>
    <w:rsid w:val="00CC2811"/>
    <w:rsid w:val="00CC2A1C"/>
    <w:rsid w:val="00CC2A28"/>
    <w:rsid w:val="00CC2A47"/>
    <w:rsid w:val="00CC2C34"/>
    <w:rsid w:val="00CC2CD1"/>
    <w:rsid w:val="00CC2FE1"/>
    <w:rsid w:val="00CC3100"/>
    <w:rsid w:val="00CC32DF"/>
    <w:rsid w:val="00CC37EC"/>
    <w:rsid w:val="00CC37F8"/>
    <w:rsid w:val="00CC3A54"/>
    <w:rsid w:val="00CC3ABA"/>
    <w:rsid w:val="00CC3B39"/>
    <w:rsid w:val="00CC3D56"/>
    <w:rsid w:val="00CC3D78"/>
    <w:rsid w:val="00CC3E69"/>
    <w:rsid w:val="00CC4583"/>
    <w:rsid w:val="00CC480B"/>
    <w:rsid w:val="00CC4838"/>
    <w:rsid w:val="00CC4A3F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B98"/>
    <w:rsid w:val="00CC5D17"/>
    <w:rsid w:val="00CC5D37"/>
    <w:rsid w:val="00CC5D6D"/>
    <w:rsid w:val="00CC5F7D"/>
    <w:rsid w:val="00CC604B"/>
    <w:rsid w:val="00CC61DC"/>
    <w:rsid w:val="00CC63AC"/>
    <w:rsid w:val="00CC643D"/>
    <w:rsid w:val="00CC68E8"/>
    <w:rsid w:val="00CC6984"/>
    <w:rsid w:val="00CC6A18"/>
    <w:rsid w:val="00CC6A47"/>
    <w:rsid w:val="00CC6AAC"/>
    <w:rsid w:val="00CC6CDF"/>
    <w:rsid w:val="00CC6CFF"/>
    <w:rsid w:val="00CC6E72"/>
    <w:rsid w:val="00CC75F9"/>
    <w:rsid w:val="00CC7636"/>
    <w:rsid w:val="00CC7690"/>
    <w:rsid w:val="00CC7705"/>
    <w:rsid w:val="00CC7BB6"/>
    <w:rsid w:val="00CC7CAE"/>
    <w:rsid w:val="00CC7CB3"/>
    <w:rsid w:val="00CD005A"/>
    <w:rsid w:val="00CD01B6"/>
    <w:rsid w:val="00CD0228"/>
    <w:rsid w:val="00CD02AA"/>
    <w:rsid w:val="00CD02D7"/>
    <w:rsid w:val="00CD0343"/>
    <w:rsid w:val="00CD0580"/>
    <w:rsid w:val="00CD0650"/>
    <w:rsid w:val="00CD0CE9"/>
    <w:rsid w:val="00CD0E74"/>
    <w:rsid w:val="00CD0F40"/>
    <w:rsid w:val="00CD12D0"/>
    <w:rsid w:val="00CD1379"/>
    <w:rsid w:val="00CD14A3"/>
    <w:rsid w:val="00CD14C1"/>
    <w:rsid w:val="00CD1553"/>
    <w:rsid w:val="00CD1671"/>
    <w:rsid w:val="00CD1722"/>
    <w:rsid w:val="00CD18B5"/>
    <w:rsid w:val="00CD1CAB"/>
    <w:rsid w:val="00CD1E99"/>
    <w:rsid w:val="00CD1ECD"/>
    <w:rsid w:val="00CD1F94"/>
    <w:rsid w:val="00CD200C"/>
    <w:rsid w:val="00CD20E1"/>
    <w:rsid w:val="00CD214C"/>
    <w:rsid w:val="00CD2382"/>
    <w:rsid w:val="00CD27B4"/>
    <w:rsid w:val="00CD27F2"/>
    <w:rsid w:val="00CD288A"/>
    <w:rsid w:val="00CD29F8"/>
    <w:rsid w:val="00CD2B51"/>
    <w:rsid w:val="00CD2D6C"/>
    <w:rsid w:val="00CD2D70"/>
    <w:rsid w:val="00CD323A"/>
    <w:rsid w:val="00CD3571"/>
    <w:rsid w:val="00CD39A7"/>
    <w:rsid w:val="00CD3ACC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22D"/>
    <w:rsid w:val="00CD5421"/>
    <w:rsid w:val="00CD551C"/>
    <w:rsid w:val="00CD5767"/>
    <w:rsid w:val="00CD59AA"/>
    <w:rsid w:val="00CD5A63"/>
    <w:rsid w:val="00CD5CB2"/>
    <w:rsid w:val="00CD60D8"/>
    <w:rsid w:val="00CD6460"/>
    <w:rsid w:val="00CD6B09"/>
    <w:rsid w:val="00CD6B8F"/>
    <w:rsid w:val="00CD6C54"/>
    <w:rsid w:val="00CD6D3E"/>
    <w:rsid w:val="00CD710A"/>
    <w:rsid w:val="00CD7131"/>
    <w:rsid w:val="00CD7241"/>
    <w:rsid w:val="00CD74AA"/>
    <w:rsid w:val="00CD7918"/>
    <w:rsid w:val="00CD7BDF"/>
    <w:rsid w:val="00CD7DFD"/>
    <w:rsid w:val="00CE005A"/>
    <w:rsid w:val="00CE0213"/>
    <w:rsid w:val="00CE023D"/>
    <w:rsid w:val="00CE0363"/>
    <w:rsid w:val="00CE054E"/>
    <w:rsid w:val="00CE0718"/>
    <w:rsid w:val="00CE07FD"/>
    <w:rsid w:val="00CE0842"/>
    <w:rsid w:val="00CE0975"/>
    <w:rsid w:val="00CE11AA"/>
    <w:rsid w:val="00CE13F5"/>
    <w:rsid w:val="00CE1626"/>
    <w:rsid w:val="00CE164E"/>
    <w:rsid w:val="00CE16E3"/>
    <w:rsid w:val="00CE1BFA"/>
    <w:rsid w:val="00CE1EA4"/>
    <w:rsid w:val="00CE230D"/>
    <w:rsid w:val="00CE253E"/>
    <w:rsid w:val="00CE2706"/>
    <w:rsid w:val="00CE2835"/>
    <w:rsid w:val="00CE2999"/>
    <w:rsid w:val="00CE2AEF"/>
    <w:rsid w:val="00CE2CD5"/>
    <w:rsid w:val="00CE2D00"/>
    <w:rsid w:val="00CE3007"/>
    <w:rsid w:val="00CE303F"/>
    <w:rsid w:val="00CE350A"/>
    <w:rsid w:val="00CE35DA"/>
    <w:rsid w:val="00CE365D"/>
    <w:rsid w:val="00CE36C8"/>
    <w:rsid w:val="00CE3825"/>
    <w:rsid w:val="00CE3929"/>
    <w:rsid w:val="00CE3BAE"/>
    <w:rsid w:val="00CE3C66"/>
    <w:rsid w:val="00CE3C99"/>
    <w:rsid w:val="00CE3E87"/>
    <w:rsid w:val="00CE4206"/>
    <w:rsid w:val="00CE4469"/>
    <w:rsid w:val="00CE45B0"/>
    <w:rsid w:val="00CE4852"/>
    <w:rsid w:val="00CE4859"/>
    <w:rsid w:val="00CE48B0"/>
    <w:rsid w:val="00CE4F45"/>
    <w:rsid w:val="00CE4F8D"/>
    <w:rsid w:val="00CE4FD3"/>
    <w:rsid w:val="00CE5460"/>
    <w:rsid w:val="00CE580D"/>
    <w:rsid w:val="00CE589E"/>
    <w:rsid w:val="00CE58AD"/>
    <w:rsid w:val="00CE598C"/>
    <w:rsid w:val="00CE5A80"/>
    <w:rsid w:val="00CE5B3A"/>
    <w:rsid w:val="00CE5B51"/>
    <w:rsid w:val="00CE6059"/>
    <w:rsid w:val="00CE60AF"/>
    <w:rsid w:val="00CE621A"/>
    <w:rsid w:val="00CE6314"/>
    <w:rsid w:val="00CE6590"/>
    <w:rsid w:val="00CE6B9E"/>
    <w:rsid w:val="00CE6C77"/>
    <w:rsid w:val="00CE6D73"/>
    <w:rsid w:val="00CE7046"/>
    <w:rsid w:val="00CE7161"/>
    <w:rsid w:val="00CE7967"/>
    <w:rsid w:val="00CE7AA8"/>
    <w:rsid w:val="00CE7B2D"/>
    <w:rsid w:val="00CE7BAD"/>
    <w:rsid w:val="00CE7BC6"/>
    <w:rsid w:val="00CE7E01"/>
    <w:rsid w:val="00CE7F3B"/>
    <w:rsid w:val="00CE7FC2"/>
    <w:rsid w:val="00CF0381"/>
    <w:rsid w:val="00CF03D5"/>
    <w:rsid w:val="00CF0736"/>
    <w:rsid w:val="00CF08DC"/>
    <w:rsid w:val="00CF0A4A"/>
    <w:rsid w:val="00CF0B04"/>
    <w:rsid w:val="00CF0B4E"/>
    <w:rsid w:val="00CF0C46"/>
    <w:rsid w:val="00CF0C6E"/>
    <w:rsid w:val="00CF0D69"/>
    <w:rsid w:val="00CF0D6C"/>
    <w:rsid w:val="00CF106B"/>
    <w:rsid w:val="00CF10F9"/>
    <w:rsid w:val="00CF114F"/>
    <w:rsid w:val="00CF151D"/>
    <w:rsid w:val="00CF1634"/>
    <w:rsid w:val="00CF19DC"/>
    <w:rsid w:val="00CF1BCB"/>
    <w:rsid w:val="00CF1DE5"/>
    <w:rsid w:val="00CF1E85"/>
    <w:rsid w:val="00CF1EAB"/>
    <w:rsid w:val="00CF1FAA"/>
    <w:rsid w:val="00CF2060"/>
    <w:rsid w:val="00CF20F7"/>
    <w:rsid w:val="00CF21E5"/>
    <w:rsid w:val="00CF21F9"/>
    <w:rsid w:val="00CF26C1"/>
    <w:rsid w:val="00CF2934"/>
    <w:rsid w:val="00CF29FD"/>
    <w:rsid w:val="00CF2B69"/>
    <w:rsid w:val="00CF2E7D"/>
    <w:rsid w:val="00CF2F60"/>
    <w:rsid w:val="00CF3359"/>
    <w:rsid w:val="00CF3377"/>
    <w:rsid w:val="00CF385B"/>
    <w:rsid w:val="00CF3971"/>
    <w:rsid w:val="00CF3FE8"/>
    <w:rsid w:val="00CF40BE"/>
    <w:rsid w:val="00CF41E7"/>
    <w:rsid w:val="00CF4AF2"/>
    <w:rsid w:val="00CF4B04"/>
    <w:rsid w:val="00CF4B32"/>
    <w:rsid w:val="00CF4B60"/>
    <w:rsid w:val="00CF4D86"/>
    <w:rsid w:val="00CF4DE8"/>
    <w:rsid w:val="00CF4F14"/>
    <w:rsid w:val="00CF508C"/>
    <w:rsid w:val="00CF535B"/>
    <w:rsid w:val="00CF543B"/>
    <w:rsid w:val="00CF5FDE"/>
    <w:rsid w:val="00CF6170"/>
    <w:rsid w:val="00CF64BA"/>
    <w:rsid w:val="00CF6504"/>
    <w:rsid w:val="00CF6742"/>
    <w:rsid w:val="00CF67FA"/>
    <w:rsid w:val="00CF68F6"/>
    <w:rsid w:val="00CF6953"/>
    <w:rsid w:val="00CF69AE"/>
    <w:rsid w:val="00CF6E44"/>
    <w:rsid w:val="00CF7120"/>
    <w:rsid w:val="00CF77C1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B37"/>
    <w:rsid w:val="00D00BEB"/>
    <w:rsid w:val="00D00C43"/>
    <w:rsid w:val="00D00C94"/>
    <w:rsid w:val="00D00D0D"/>
    <w:rsid w:val="00D00EE6"/>
    <w:rsid w:val="00D00F1B"/>
    <w:rsid w:val="00D01021"/>
    <w:rsid w:val="00D01187"/>
    <w:rsid w:val="00D011E1"/>
    <w:rsid w:val="00D011F0"/>
    <w:rsid w:val="00D01292"/>
    <w:rsid w:val="00D012F0"/>
    <w:rsid w:val="00D013F5"/>
    <w:rsid w:val="00D017A0"/>
    <w:rsid w:val="00D0198A"/>
    <w:rsid w:val="00D019A3"/>
    <w:rsid w:val="00D01A4A"/>
    <w:rsid w:val="00D01B6B"/>
    <w:rsid w:val="00D01D38"/>
    <w:rsid w:val="00D020A7"/>
    <w:rsid w:val="00D02242"/>
    <w:rsid w:val="00D0258B"/>
    <w:rsid w:val="00D025CB"/>
    <w:rsid w:val="00D02645"/>
    <w:rsid w:val="00D02794"/>
    <w:rsid w:val="00D027AA"/>
    <w:rsid w:val="00D02AA3"/>
    <w:rsid w:val="00D02AE8"/>
    <w:rsid w:val="00D02AF5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3D3F"/>
    <w:rsid w:val="00D040E1"/>
    <w:rsid w:val="00D040E2"/>
    <w:rsid w:val="00D04854"/>
    <w:rsid w:val="00D048CB"/>
    <w:rsid w:val="00D048EF"/>
    <w:rsid w:val="00D049D7"/>
    <w:rsid w:val="00D04A3B"/>
    <w:rsid w:val="00D04B9B"/>
    <w:rsid w:val="00D04D3B"/>
    <w:rsid w:val="00D04D94"/>
    <w:rsid w:val="00D050D5"/>
    <w:rsid w:val="00D05235"/>
    <w:rsid w:val="00D05353"/>
    <w:rsid w:val="00D0570E"/>
    <w:rsid w:val="00D05908"/>
    <w:rsid w:val="00D059E6"/>
    <w:rsid w:val="00D05B3A"/>
    <w:rsid w:val="00D05D4A"/>
    <w:rsid w:val="00D05E7C"/>
    <w:rsid w:val="00D05F3F"/>
    <w:rsid w:val="00D05F64"/>
    <w:rsid w:val="00D060EC"/>
    <w:rsid w:val="00D062A6"/>
    <w:rsid w:val="00D063FE"/>
    <w:rsid w:val="00D06489"/>
    <w:rsid w:val="00D064F5"/>
    <w:rsid w:val="00D065C3"/>
    <w:rsid w:val="00D065D3"/>
    <w:rsid w:val="00D0668E"/>
    <w:rsid w:val="00D066E9"/>
    <w:rsid w:val="00D06749"/>
    <w:rsid w:val="00D06814"/>
    <w:rsid w:val="00D06827"/>
    <w:rsid w:val="00D06A35"/>
    <w:rsid w:val="00D06AF7"/>
    <w:rsid w:val="00D06F77"/>
    <w:rsid w:val="00D06FA2"/>
    <w:rsid w:val="00D06FFE"/>
    <w:rsid w:val="00D0712B"/>
    <w:rsid w:val="00D07369"/>
    <w:rsid w:val="00D07629"/>
    <w:rsid w:val="00D0785A"/>
    <w:rsid w:val="00D078CC"/>
    <w:rsid w:val="00D07BC2"/>
    <w:rsid w:val="00D07D9A"/>
    <w:rsid w:val="00D07DA8"/>
    <w:rsid w:val="00D07EB0"/>
    <w:rsid w:val="00D10029"/>
    <w:rsid w:val="00D102F9"/>
    <w:rsid w:val="00D104C2"/>
    <w:rsid w:val="00D10508"/>
    <w:rsid w:val="00D10643"/>
    <w:rsid w:val="00D10706"/>
    <w:rsid w:val="00D10731"/>
    <w:rsid w:val="00D10A55"/>
    <w:rsid w:val="00D1110C"/>
    <w:rsid w:val="00D11266"/>
    <w:rsid w:val="00D11285"/>
    <w:rsid w:val="00D1137A"/>
    <w:rsid w:val="00D1148D"/>
    <w:rsid w:val="00D119B8"/>
    <w:rsid w:val="00D11B3F"/>
    <w:rsid w:val="00D11D21"/>
    <w:rsid w:val="00D11D9C"/>
    <w:rsid w:val="00D11EC2"/>
    <w:rsid w:val="00D1226F"/>
    <w:rsid w:val="00D1278D"/>
    <w:rsid w:val="00D12843"/>
    <w:rsid w:val="00D12907"/>
    <w:rsid w:val="00D12AC1"/>
    <w:rsid w:val="00D12DF5"/>
    <w:rsid w:val="00D1342C"/>
    <w:rsid w:val="00D1350F"/>
    <w:rsid w:val="00D13548"/>
    <w:rsid w:val="00D136FF"/>
    <w:rsid w:val="00D1372E"/>
    <w:rsid w:val="00D138A0"/>
    <w:rsid w:val="00D13A4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ADC"/>
    <w:rsid w:val="00D14B6B"/>
    <w:rsid w:val="00D14BC1"/>
    <w:rsid w:val="00D14CCD"/>
    <w:rsid w:val="00D15177"/>
    <w:rsid w:val="00D1524D"/>
    <w:rsid w:val="00D1531D"/>
    <w:rsid w:val="00D1532E"/>
    <w:rsid w:val="00D1535B"/>
    <w:rsid w:val="00D15370"/>
    <w:rsid w:val="00D157C5"/>
    <w:rsid w:val="00D1581C"/>
    <w:rsid w:val="00D15AEF"/>
    <w:rsid w:val="00D15B45"/>
    <w:rsid w:val="00D15D8F"/>
    <w:rsid w:val="00D15E01"/>
    <w:rsid w:val="00D15FCC"/>
    <w:rsid w:val="00D1612C"/>
    <w:rsid w:val="00D16215"/>
    <w:rsid w:val="00D162B7"/>
    <w:rsid w:val="00D16377"/>
    <w:rsid w:val="00D16779"/>
    <w:rsid w:val="00D16BA7"/>
    <w:rsid w:val="00D16C4A"/>
    <w:rsid w:val="00D16FD4"/>
    <w:rsid w:val="00D1726B"/>
    <w:rsid w:val="00D176F0"/>
    <w:rsid w:val="00D17BCB"/>
    <w:rsid w:val="00D17C49"/>
    <w:rsid w:val="00D17F45"/>
    <w:rsid w:val="00D17FD1"/>
    <w:rsid w:val="00D20094"/>
    <w:rsid w:val="00D20214"/>
    <w:rsid w:val="00D2049F"/>
    <w:rsid w:val="00D204E6"/>
    <w:rsid w:val="00D2061D"/>
    <w:rsid w:val="00D207A2"/>
    <w:rsid w:val="00D20875"/>
    <w:rsid w:val="00D2096D"/>
    <w:rsid w:val="00D20A95"/>
    <w:rsid w:val="00D20AA1"/>
    <w:rsid w:val="00D20C08"/>
    <w:rsid w:val="00D21001"/>
    <w:rsid w:val="00D21027"/>
    <w:rsid w:val="00D2108A"/>
    <w:rsid w:val="00D211D0"/>
    <w:rsid w:val="00D2138B"/>
    <w:rsid w:val="00D213EE"/>
    <w:rsid w:val="00D21561"/>
    <w:rsid w:val="00D2190A"/>
    <w:rsid w:val="00D2196A"/>
    <w:rsid w:val="00D21B4C"/>
    <w:rsid w:val="00D21CAF"/>
    <w:rsid w:val="00D21D65"/>
    <w:rsid w:val="00D21DD1"/>
    <w:rsid w:val="00D21F1F"/>
    <w:rsid w:val="00D21FB0"/>
    <w:rsid w:val="00D2209D"/>
    <w:rsid w:val="00D2212F"/>
    <w:rsid w:val="00D222F4"/>
    <w:rsid w:val="00D2244C"/>
    <w:rsid w:val="00D22461"/>
    <w:rsid w:val="00D224F7"/>
    <w:rsid w:val="00D22567"/>
    <w:rsid w:val="00D2265C"/>
    <w:rsid w:val="00D228BD"/>
    <w:rsid w:val="00D22A97"/>
    <w:rsid w:val="00D22B3D"/>
    <w:rsid w:val="00D22D5C"/>
    <w:rsid w:val="00D22EF8"/>
    <w:rsid w:val="00D22F30"/>
    <w:rsid w:val="00D2311A"/>
    <w:rsid w:val="00D231BE"/>
    <w:rsid w:val="00D23240"/>
    <w:rsid w:val="00D2349A"/>
    <w:rsid w:val="00D2359B"/>
    <w:rsid w:val="00D23610"/>
    <w:rsid w:val="00D23842"/>
    <w:rsid w:val="00D238AB"/>
    <w:rsid w:val="00D23AC8"/>
    <w:rsid w:val="00D23B76"/>
    <w:rsid w:val="00D23D10"/>
    <w:rsid w:val="00D23EF4"/>
    <w:rsid w:val="00D24220"/>
    <w:rsid w:val="00D242BB"/>
    <w:rsid w:val="00D24364"/>
    <w:rsid w:val="00D2439C"/>
    <w:rsid w:val="00D244B6"/>
    <w:rsid w:val="00D24810"/>
    <w:rsid w:val="00D24B40"/>
    <w:rsid w:val="00D24D18"/>
    <w:rsid w:val="00D2500E"/>
    <w:rsid w:val="00D25231"/>
    <w:rsid w:val="00D2526E"/>
    <w:rsid w:val="00D25A51"/>
    <w:rsid w:val="00D25BD0"/>
    <w:rsid w:val="00D25CFA"/>
    <w:rsid w:val="00D26048"/>
    <w:rsid w:val="00D2604C"/>
    <w:rsid w:val="00D26532"/>
    <w:rsid w:val="00D265EA"/>
    <w:rsid w:val="00D2662F"/>
    <w:rsid w:val="00D2671D"/>
    <w:rsid w:val="00D26967"/>
    <w:rsid w:val="00D26996"/>
    <w:rsid w:val="00D26AA5"/>
    <w:rsid w:val="00D26D39"/>
    <w:rsid w:val="00D26DAC"/>
    <w:rsid w:val="00D271BB"/>
    <w:rsid w:val="00D27243"/>
    <w:rsid w:val="00D272FA"/>
    <w:rsid w:val="00D278C6"/>
    <w:rsid w:val="00D2793D"/>
    <w:rsid w:val="00D27EE6"/>
    <w:rsid w:val="00D300F1"/>
    <w:rsid w:val="00D30383"/>
    <w:rsid w:val="00D30437"/>
    <w:rsid w:val="00D305BA"/>
    <w:rsid w:val="00D306FF"/>
    <w:rsid w:val="00D307D2"/>
    <w:rsid w:val="00D309FB"/>
    <w:rsid w:val="00D30A14"/>
    <w:rsid w:val="00D30D77"/>
    <w:rsid w:val="00D30FF1"/>
    <w:rsid w:val="00D30FF9"/>
    <w:rsid w:val="00D313A6"/>
    <w:rsid w:val="00D31426"/>
    <w:rsid w:val="00D316B5"/>
    <w:rsid w:val="00D31767"/>
    <w:rsid w:val="00D317EE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7B6"/>
    <w:rsid w:val="00D3294D"/>
    <w:rsid w:val="00D32DF6"/>
    <w:rsid w:val="00D334B6"/>
    <w:rsid w:val="00D33576"/>
    <w:rsid w:val="00D3360C"/>
    <w:rsid w:val="00D336F7"/>
    <w:rsid w:val="00D3386D"/>
    <w:rsid w:val="00D3396F"/>
    <w:rsid w:val="00D339A1"/>
    <w:rsid w:val="00D33AE0"/>
    <w:rsid w:val="00D33F75"/>
    <w:rsid w:val="00D33F94"/>
    <w:rsid w:val="00D344D3"/>
    <w:rsid w:val="00D348D1"/>
    <w:rsid w:val="00D34BFE"/>
    <w:rsid w:val="00D34C22"/>
    <w:rsid w:val="00D34D87"/>
    <w:rsid w:val="00D34ECB"/>
    <w:rsid w:val="00D34ED6"/>
    <w:rsid w:val="00D35178"/>
    <w:rsid w:val="00D354B8"/>
    <w:rsid w:val="00D35598"/>
    <w:rsid w:val="00D358B2"/>
    <w:rsid w:val="00D35CC9"/>
    <w:rsid w:val="00D35D53"/>
    <w:rsid w:val="00D36011"/>
    <w:rsid w:val="00D360A6"/>
    <w:rsid w:val="00D360E2"/>
    <w:rsid w:val="00D360F3"/>
    <w:rsid w:val="00D3632D"/>
    <w:rsid w:val="00D36534"/>
    <w:rsid w:val="00D36698"/>
    <w:rsid w:val="00D36727"/>
    <w:rsid w:val="00D36744"/>
    <w:rsid w:val="00D369A4"/>
    <w:rsid w:val="00D36A2B"/>
    <w:rsid w:val="00D36CD9"/>
    <w:rsid w:val="00D36F69"/>
    <w:rsid w:val="00D37064"/>
    <w:rsid w:val="00D372BB"/>
    <w:rsid w:val="00D37616"/>
    <w:rsid w:val="00D376DE"/>
    <w:rsid w:val="00D3779C"/>
    <w:rsid w:val="00D37934"/>
    <w:rsid w:val="00D37B39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4"/>
    <w:rsid w:val="00D416AE"/>
    <w:rsid w:val="00D41705"/>
    <w:rsid w:val="00D4170D"/>
    <w:rsid w:val="00D41767"/>
    <w:rsid w:val="00D417A5"/>
    <w:rsid w:val="00D418FF"/>
    <w:rsid w:val="00D41A23"/>
    <w:rsid w:val="00D41B5E"/>
    <w:rsid w:val="00D41CF1"/>
    <w:rsid w:val="00D41DAB"/>
    <w:rsid w:val="00D41F86"/>
    <w:rsid w:val="00D41FA2"/>
    <w:rsid w:val="00D41FDC"/>
    <w:rsid w:val="00D42088"/>
    <w:rsid w:val="00D42191"/>
    <w:rsid w:val="00D4225C"/>
    <w:rsid w:val="00D4234B"/>
    <w:rsid w:val="00D4258B"/>
    <w:rsid w:val="00D42CC1"/>
    <w:rsid w:val="00D42EFD"/>
    <w:rsid w:val="00D42F28"/>
    <w:rsid w:val="00D430E5"/>
    <w:rsid w:val="00D431E5"/>
    <w:rsid w:val="00D432A6"/>
    <w:rsid w:val="00D432B4"/>
    <w:rsid w:val="00D43407"/>
    <w:rsid w:val="00D43470"/>
    <w:rsid w:val="00D43622"/>
    <w:rsid w:val="00D4362E"/>
    <w:rsid w:val="00D43667"/>
    <w:rsid w:val="00D437B0"/>
    <w:rsid w:val="00D438AE"/>
    <w:rsid w:val="00D43967"/>
    <w:rsid w:val="00D43986"/>
    <w:rsid w:val="00D43C5A"/>
    <w:rsid w:val="00D43DDB"/>
    <w:rsid w:val="00D43E84"/>
    <w:rsid w:val="00D43EC0"/>
    <w:rsid w:val="00D43F3D"/>
    <w:rsid w:val="00D444DB"/>
    <w:rsid w:val="00D44805"/>
    <w:rsid w:val="00D448CF"/>
    <w:rsid w:val="00D44934"/>
    <w:rsid w:val="00D44B73"/>
    <w:rsid w:val="00D44DE0"/>
    <w:rsid w:val="00D45266"/>
    <w:rsid w:val="00D455A9"/>
    <w:rsid w:val="00D45740"/>
    <w:rsid w:val="00D45A26"/>
    <w:rsid w:val="00D45D7A"/>
    <w:rsid w:val="00D45E92"/>
    <w:rsid w:val="00D45FDC"/>
    <w:rsid w:val="00D46057"/>
    <w:rsid w:val="00D46150"/>
    <w:rsid w:val="00D4644B"/>
    <w:rsid w:val="00D46527"/>
    <w:rsid w:val="00D466CC"/>
    <w:rsid w:val="00D46B14"/>
    <w:rsid w:val="00D46C68"/>
    <w:rsid w:val="00D46D84"/>
    <w:rsid w:val="00D46EB6"/>
    <w:rsid w:val="00D4764F"/>
    <w:rsid w:val="00D47703"/>
    <w:rsid w:val="00D4773C"/>
    <w:rsid w:val="00D47919"/>
    <w:rsid w:val="00D47DBA"/>
    <w:rsid w:val="00D47DDB"/>
    <w:rsid w:val="00D47F5D"/>
    <w:rsid w:val="00D501A6"/>
    <w:rsid w:val="00D501C0"/>
    <w:rsid w:val="00D50267"/>
    <w:rsid w:val="00D502DD"/>
    <w:rsid w:val="00D5049D"/>
    <w:rsid w:val="00D5059E"/>
    <w:rsid w:val="00D506DA"/>
    <w:rsid w:val="00D50B97"/>
    <w:rsid w:val="00D50DB0"/>
    <w:rsid w:val="00D50DC8"/>
    <w:rsid w:val="00D50E30"/>
    <w:rsid w:val="00D50ECE"/>
    <w:rsid w:val="00D513D2"/>
    <w:rsid w:val="00D515F1"/>
    <w:rsid w:val="00D51877"/>
    <w:rsid w:val="00D51E2E"/>
    <w:rsid w:val="00D51ECF"/>
    <w:rsid w:val="00D51FA4"/>
    <w:rsid w:val="00D51FAF"/>
    <w:rsid w:val="00D52580"/>
    <w:rsid w:val="00D52769"/>
    <w:rsid w:val="00D529E8"/>
    <w:rsid w:val="00D52B12"/>
    <w:rsid w:val="00D52C01"/>
    <w:rsid w:val="00D52D81"/>
    <w:rsid w:val="00D52DF9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3B6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6DD"/>
    <w:rsid w:val="00D5581B"/>
    <w:rsid w:val="00D55B47"/>
    <w:rsid w:val="00D55D72"/>
    <w:rsid w:val="00D55E1E"/>
    <w:rsid w:val="00D56160"/>
    <w:rsid w:val="00D5618B"/>
    <w:rsid w:val="00D56258"/>
    <w:rsid w:val="00D56288"/>
    <w:rsid w:val="00D56389"/>
    <w:rsid w:val="00D5656A"/>
    <w:rsid w:val="00D56584"/>
    <w:rsid w:val="00D568E9"/>
    <w:rsid w:val="00D56BFB"/>
    <w:rsid w:val="00D56CA5"/>
    <w:rsid w:val="00D56D46"/>
    <w:rsid w:val="00D56D7E"/>
    <w:rsid w:val="00D56E24"/>
    <w:rsid w:val="00D56EC8"/>
    <w:rsid w:val="00D56F65"/>
    <w:rsid w:val="00D57074"/>
    <w:rsid w:val="00D57088"/>
    <w:rsid w:val="00D57355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60086"/>
    <w:rsid w:val="00D60089"/>
    <w:rsid w:val="00D60132"/>
    <w:rsid w:val="00D60258"/>
    <w:rsid w:val="00D603F2"/>
    <w:rsid w:val="00D606C2"/>
    <w:rsid w:val="00D60A14"/>
    <w:rsid w:val="00D60A96"/>
    <w:rsid w:val="00D60AA1"/>
    <w:rsid w:val="00D60C35"/>
    <w:rsid w:val="00D60CC6"/>
    <w:rsid w:val="00D60F3E"/>
    <w:rsid w:val="00D60FAD"/>
    <w:rsid w:val="00D612B8"/>
    <w:rsid w:val="00D615DD"/>
    <w:rsid w:val="00D61653"/>
    <w:rsid w:val="00D616B5"/>
    <w:rsid w:val="00D616CC"/>
    <w:rsid w:val="00D61748"/>
    <w:rsid w:val="00D61913"/>
    <w:rsid w:val="00D61A30"/>
    <w:rsid w:val="00D61CB0"/>
    <w:rsid w:val="00D61CF6"/>
    <w:rsid w:val="00D61E1E"/>
    <w:rsid w:val="00D61FD8"/>
    <w:rsid w:val="00D62171"/>
    <w:rsid w:val="00D62237"/>
    <w:rsid w:val="00D624B3"/>
    <w:rsid w:val="00D6272B"/>
    <w:rsid w:val="00D62877"/>
    <w:rsid w:val="00D6290A"/>
    <w:rsid w:val="00D6299D"/>
    <w:rsid w:val="00D629E9"/>
    <w:rsid w:val="00D629F5"/>
    <w:rsid w:val="00D62B16"/>
    <w:rsid w:val="00D62BD1"/>
    <w:rsid w:val="00D62C33"/>
    <w:rsid w:val="00D62C45"/>
    <w:rsid w:val="00D62C81"/>
    <w:rsid w:val="00D62EF4"/>
    <w:rsid w:val="00D63128"/>
    <w:rsid w:val="00D631B4"/>
    <w:rsid w:val="00D632BE"/>
    <w:rsid w:val="00D6336D"/>
    <w:rsid w:val="00D634D1"/>
    <w:rsid w:val="00D63A0A"/>
    <w:rsid w:val="00D63A1A"/>
    <w:rsid w:val="00D63A55"/>
    <w:rsid w:val="00D63D30"/>
    <w:rsid w:val="00D63E01"/>
    <w:rsid w:val="00D63EC8"/>
    <w:rsid w:val="00D642A5"/>
    <w:rsid w:val="00D64319"/>
    <w:rsid w:val="00D6456F"/>
    <w:rsid w:val="00D6462E"/>
    <w:rsid w:val="00D647F6"/>
    <w:rsid w:val="00D64B2D"/>
    <w:rsid w:val="00D650AC"/>
    <w:rsid w:val="00D6517C"/>
    <w:rsid w:val="00D6530E"/>
    <w:rsid w:val="00D65553"/>
    <w:rsid w:val="00D65656"/>
    <w:rsid w:val="00D65708"/>
    <w:rsid w:val="00D65AE9"/>
    <w:rsid w:val="00D65AED"/>
    <w:rsid w:val="00D65DBE"/>
    <w:rsid w:val="00D65E22"/>
    <w:rsid w:val="00D65EA1"/>
    <w:rsid w:val="00D65FA4"/>
    <w:rsid w:val="00D660FF"/>
    <w:rsid w:val="00D66192"/>
    <w:rsid w:val="00D662C1"/>
    <w:rsid w:val="00D66546"/>
    <w:rsid w:val="00D66609"/>
    <w:rsid w:val="00D6671C"/>
    <w:rsid w:val="00D66818"/>
    <w:rsid w:val="00D66AF4"/>
    <w:rsid w:val="00D66BA3"/>
    <w:rsid w:val="00D66C46"/>
    <w:rsid w:val="00D66D66"/>
    <w:rsid w:val="00D672E4"/>
    <w:rsid w:val="00D67573"/>
    <w:rsid w:val="00D67674"/>
    <w:rsid w:val="00D67724"/>
    <w:rsid w:val="00D677B4"/>
    <w:rsid w:val="00D678D9"/>
    <w:rsid w:val="00D67A2D"/>
    <w:rsid w:val="00D67A59"/>
    <w:rsid w:val="00D67C6A"/>
    <w:rsid w:val="00D67CEA"/>
    <w:rsid w:val="00D67DC0"/>
    <w:rsid w:val="00D67EC4"/>
    <w:rsid w:val="00D67F06"/>
    <w:rsid w:val="00D7005B"/>
    <w:rsid w:val="00D70122"/>
    <w:rsid w:val="00D702BE"/>
    <w:rsid w:val="00D70445"/>
    <w:rsid w:val="00D70999"/>
    <w:rsid w:val="00D70A09"/>
    <w:rsid w:val="00D70DD9"/>
    <w:rsid w:val="00D70FDA"/>
    <w:rsid w:val="00D712D6"/>
    <w:rsid w:val="00D712DE"/>
    <w:rsid w:val="00D7153C"/>
    <w:rsid w:val="00D7167A"/>
    <w:rsid w:val="00D718A3"/>
    <w:rsid w:val="00D71988"/>
    <w:rsid w:val="00D71BC6"/>
    <w:rsid w:val="00D71BCE"/>
    <w:rsid w:val="00D71C8F"/>
    <w:rsid w:val="00D71F13"/>
    <w:rsid w:val="00D71F30"/>
    <w:rsid w:val="00D723FB"/>
    <w:rsid w:val="00D7243D"/>
    <w:rsid w:val="00D727BB"/>
    <w:rsid w:val="00D72ABD"/>
    <w:rsid w:val="00D72B3D"/>
    <w:rsid w:val="00D72C76"/>
    <w:rsid w:val="00D72DAF"/>
    <w:rsid w:val="00D73182"/>
    <w:rsid w:val="00D731CB"/>
    <w:rsid w:val="00D73463"/>
    <w:rsid w:val="00D73497"/>
    <w:rsid w:val="00D738C1"/>
    <w:rsid w:val="00D739E9"/>
    <w:rsid w:val="00D739F4"/>
    <w:rsid w:val="00D73A54"/>
    <w:rsid w:val="00D73AD4"/>
    <w:rsid w:val="00D73E7E"/>
    <w:rsid w:val="00D74072"/>
    <w:rsid w:val="00D740A7"/>
    <w:rsid w:val="00D74101"/>
    <w:rsid w:val="00D74153"/>
    <w:rsid w:val="00D741B0"/>
    <w:rsid w:val="00D748F2"/>
    <w:rsid w:val="00D74992"/>
    <w:rsid w:val="00D749AA"/>
    <w:rsid w:val="00D74A68"/>
    <w:rsid w:val="00D74A98"/>
    <w:rsid w:val="00D74C76"/>
    <w:rsid w:val="00D74C7B"/>
    <w:rsid w:val="00D74E51"/>
    <w:rsid w:val="00D74F7D"/>
    <w:rsid w:val="00D75055"/>
    <w:rsid w:val="00D75057"/>
    <w:rsid w:val="00D7520E"/>
    <w:rsid w:val="00D753C3"/>
    <w:rsid w:val="00D754B9"/>
    <w:rsid w:val="00D75511"/>
    <w:rsid w:val="00D756C7"/>
    <w:rsid w:val="00D75767"/>
    <w:rsid w:val="00D75D5C"/>
    <w:rsid w:val="00D7621A"/>
    <w:rsid w:val="00D76386"/>
    <w:rsid w:val="00D763E3"/>
    <w:rsid w:val="00D76442"/>
    <w:rsid w:val="00D76638"/>
    <w:rsid w:val="00D768FE"/>
    <w:rsid w:val="00D76926"/>
    <w:rsid w:val="00D76B59"/>
    <w:rsid w:val="00D76D8A"/>
    <w:rsid w:val="00D77026"/>
    <w:rsid w:val="00D7718A"/>
    <w:rsid w:val="00D772FF"/>
    <w:rsid w:val="00D7738F"/>
    <w:rsid w:val="00D7750F"/>
    <w:rsid w:val="00D7751C"/>
    <w:rsid w:val="00D7754D"/>
    <w:rsid w:val="00D77777"/>
    <w:rsid w:val="00D7787E"/>
    <w:rsid w:val="00D778CB"/>
    <w:rsid w:val="00D77A57"/>
    <w:rsid w:val="00D77B98"/>
    <w:rsid w:val="00D77DFD"/>
    <w:rsid w:val="00D77E7B"/>
    <w:rsid w:val="00D77ECC"/>
    <w:rsid w:val="00D80190"/>
    <w:rsid w:val="00D801BE"/>
    <w:rsid w:val="00D802D3"/>
    <w:rsid w:val="00D80B9B"/>
    <w:rsid w:val="00D80DF2"/>
    <w:rsid w:val="00D81223"/>
    <w:rsid w:val="00D81378"/>
    <w:rsid w:val="00D81389"/>
    <w:rsid w:val="00D81567"/>
    <w:rsid w:val="00D816AD"/>
    <w:rsid w:val="00D817D5"/>
    <w:rsid w:val="00D81AF9"/>
    <w:rsid w:val="00D81AFF"/>
    <w:rsid w:val="00D81BFE"/>
    <w:rsid w:val="00D81EBA"/>
    <w:rsid w:val="00D82026"/>
    <w:rsid w:val="00D8206E"/>
    <w:rsid w:val="00D82160"/>
    <w:rsid w:val="00D821CD"/>
    <w:rsid w:val="00D82216"/>
    <w:rsid w:val="00D82266"/>
    <w:rsid w:val="00D823CD"/>
    <w:rsid w:val="00D823E4"/>
    <w:rsid w:val="00D8247D"/>
    <w:rsid w:val="00D82BA7"/>
    <w:rsid w:val="00D82C66"/>
    <w:rsid w:val="00D82E99"/>
    <w:rsid w:val="00D8308D"/>
    <w:rsid w:val="00D830D3"/>
    <w:rsid w:val="00D835F5"/>
    <w:rsid w:val="00D83914"/>
    <w:rsid w:val="00D839A8"/>
    <w:rsid w:val="00D83B34"/>
    <w:rsid w:val="00D83B7C"/>
    <w:rsid w:val="00D83C03"/>
    <w:rsid w:val="00D83C48"/>
    <w:rsid w:val="00D83FFE"/>
    <w:rsid w:val="00D84097"/>
    <w:rsid w:val="00D842BB"/>
    <w:rsid w:val="00D842DE"/>
    <w:rsid w:val="00D843AF"/>
    <w:rsid w:val="00D843E2"/>
    <w:rsid w:val="00D8454D"/>
    <w:rsid w:val="00D845B4"/>
    <w:rsid w:val="00D84631"/>
    <w:rsid w:val="00D847F4"/>
    <w:rsid w:val="00D848EA"/>
    <w:rsid w:val="00D84B07"/>
    <w:rsid w:val="00D84ED9"/>
    <w:rsid w:val="00D84FBE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75"/>
    <w:rsid w:val="00D861B3"/>
    <w:rsid w:val="00D861CB"/>
    <w:rsid w:val="00D861DB"/>
    <w:rsid w:val="00D862AC"/>
    <w:rsid w:val="00D8653B"/>
    <w:rsid w:val="00D865E3"/>
    <w:rsid w:val="00D866F7"/>
    <w:rsid w:val="00D86730"/>
    <w:rsid w:val="00D867FA"/>
    <w:rsid w:val="00D86A07"/>
    <w:rsid w:val="00D86C06"/>
    <w:rsid w:val="00D86C2B"/>
    <w:rsid w:val="00D86D67"/>
    <w:rsid w:val="00D86D7C"/>
    <w:rsid w:val="00D86E1C"/>
    <w:rsid w:val="00D86E6B"/>
    <w:rsid w:val="00D86FEC"/>
    <w:rsid w:val="00D87016"/>
    <w:rsid w:val="00D8708F"/>
    <w:rsid w:val="00D8714F"/>
    <w:rsid w:val="00D87236"/>
    <w:rsid w:val="00D87840"/>
    <w:rsid w:val="00D87A50"/>
    <w:rsid w:val="00D87F42"/>
    <w:rsid w:val="00D90490"/>
    <w:rsid w:val="00D9051B"/>
    <w:rsid w:val="00D90554"/>
    <w:rsid w:val="00D909E7"/>
    <w:rsid w:val="00D90E25"/>
    <w:rsid w:val="00D90F7F"/>
    <w:rsid w:val="00D91159"/>
    <w:rsid w:val="00D91179"/>
    <w:rsid w:val="00D91370"/>
    <w:rsid w:val="00D914E3"/>
    <w:rsid w:val="00D91521"/>
    <w:rsid w:val="00D91522"/>
    <w:rsid w:val="00D91676"/>
    <w:rsid w:val="00D91D52"/>
    <w:rsid w:val="00D91D93"/>
    <w:rsid w:val="00D91E68"/>
    <w:rsid w:val="00D91EF9"/>
    <w:rsid w:val="00D9213A"/>
    <w:rsid w:val="00D921CA"/>
    <w:rsid w:val="00D922F2"/>
    <w:rsid w:val="00D9241E"/>
    <w:rsid w:val="00D9252E"/>
    <w:rsid w:val="00D928BE"/>
    <w:rsid w:val="00D9294D"/>
    <w:rsid w:val="00D92A1F"/>
    <w:rsid w:val="00D92C6F"/>
    <w:rsid w:val="00D92C92"/>
    <w:rsid w:val="00D92F0A"/>
    <w:rsid w:val="00D93044"/>
    <w:rsid w:val="00D930F4"/>
    <w:rsid w:val="00D93131"/>
    <w:rsid w:val="00D9317E"/>
    <w:rsid w:val="00D931F2"/>
    <w:rsid w:val="00D933AC"/>
    <w:rsid w:val="00D93416"/>
    <w:rsid w:val="00D934FA"/>
    <w:rsid w:val="00D935DB"/>
    <w:rsid w:val="00D9360E"/>
    <w:rsid w:val="00D93645"/>
    <w:rsid w:val="00D9370C"/>
    <w:rsid w:val="00D93734"/>
    <w:rsid w:val="00D937A3"/>
    <w:rsid w:val="00D937B5"/>
    <w:rsid w:val="00D937E0"/>
    <w:rsid w:val="00D938E5"/>
    <w:rsid w:val="00D93A2B"/>
    <w:rsid w:val="00D93A76"/>
    <w:rsid w:val="00D93CA8"/>
    <w:rsid w:val="00D93D2D"/>
    <w:rsid w:val="00D940C0"/>
    <w:rsid w:val="00D9412B"/>
    <w:rsid w:val="00D9413E"/>
    <w:rsid w:val="00D941EF"/>
    <w:rsid w:val="00D941F5"/>
    <w:rsid w:val="00D94C75"/>
    <w:rsid w:val="00D94E3C"/>
    <w:rsid w:val="00D94E69"/>
    <w:rsid w:val="00D95473"/>
    <w:rsid w:val="00D9549D"/>
    <w:rsid w:val="00D954CD"/>
    <w:rsid w:val="00D95642"/>
    <w:rsid w:val="00D95A38"/>
    <w:rsid w:val="00D95C07"/>
    <w:rsid w:val="00D95E80"/>
    <w:rsid w:val="00D95F00"/>
    <w:rsid w:val="00D95F82"/>
    <w:rsid w:val="00D963DF"/>
    <w:rsid w:val="00D96709"/>
    <w:rsid w:val="00D967AF"/>
    <w:rsid w:val="00D96888"/>
    <w:rsid w:val="00D9689E"/>
    <w:rsid w:val="00D96A0D"/>
    <w:rsid w:val="00D96B69"/>
    <w:rsid w:val="00D96C27"/>
    <w:rsid w:val="00D96F05"/>
    <w:rsid w:val="00D97431"/>
    <w:rsid w:val="00D97666"/>
    <w:rsid w:val="00D97700"/>
    <w:rsid w:val="00D97753"/>
    <w:rsid w:val="00D977D4"/>
    <w:rsid w:val="00D979B6"/>
    <w:rsid w:val="00D979C9"/>
    <w:rsid w:val="00D979F9"/>
    <w:rsid w:val="00D97AE5"/>
    <w:rsid w:val="00D97BE3"/>
    <w:rsid w:val="00D97CA7"/>
    <w:rsid w:val="00D97DFA"/>
    <w:rsid w:val="00DA00E8"/>
    <w:rsid w:val="00DA0166"/>
    <w:rsid w:val="00DA0402"/>
    <w:rsid w:val="00DA0576"/>
    <w:rsid w:val="00DA069E"/>
    <w:rsid w:val="00DA0791"/>
    <w:rsid w:val="00DA0894"/>
    <w:rsid w:val="00DA0A33"/>
    <w:rsid w:val="00DA0B38"/>
    <w:rsid w:val="00DA0C47"/>
    <w:rsid w:val="00DA0CBD"/>
    <w:rsid w:val="00DA0CD8"/>
    <w:rsid w:val="00DA11F1"/>
    <w:rsid w:val="00DA1379"/>
    <w:rsid w:val="00DA14A4"/>
    <w:rsid w:val="00DA154F"/>
    <w:rsid w:val="00DA18E9"/>
    <w:rsid w:val="00DA19B5"/>
    <w:rsid w:val="00DA1B72"/>
    <w:rsid w:val="00DA1BDC"/>
    <w:rsid w:val="00DA1C56"/>
    <w:rsid w:val="00DA209D"/>
    <w:rsid w:val="00DA24C1"/>
    <w:rsid w:val="00DA2642"/>
    <w:rsid w:val="00DA29F0"/>
    <w:rsid w:val="00DA2B27"/>
    <w:rsid w:val="00DA2BC1"/>
    <w:rsid w:val="00DA2CB0"/>
    <w:rsid w:val="00DA2DC1"/>
    <w:rsid w:val="00DA2F16"/>
    <w:rsid w:val="00DA311C"/>
    <w:rsid w:val="00DA33A5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68E"/>
    <w:rsid w:val="00DA4836"/>
    <w:rsid w:val="00DA4C58"/>
    <w:rsid w:val="00DA4CB2"/>
    <w:rsid w:val="00DA5228"/>
    <w:rsid w:val="00DA5357"/>
    <w:rsid w:val="00DA53B1"/>
    <w:rsid w:val="00DA58B4"/>
    <w:rsid w:val="00DA5A68"/>
    <w:rsid w:val="00DA5A82"/>
    <w:rsid w:val="00DA5DCB"/>
    <w:rsid w:val="00DA5DDA"/>
    <w:rsid w:val="00DA5E74"/>
    <w:rsid w:val="00DA6111"/>
    <w:rsid w:val="00DA6263"/>
    <w:rsid w:val="00DA65F1"/>
    <w:rsid w:val="00DA668A"/>
    <w:rsid w:val="00DA6709"/>
    <w:rsid w:val="00DA6BB6"/>
    <w:rsid w:val="00DA6BE0"/>
    <w:rsid w:val="00DA6C54"/>
    <w:rsid w:val="00DA6CD1"/>
    <w:rsid w:val="00DA6D6B"/>
    <w:rsid w:val="00DA6DAD"/>
    <w:rsid w:val="00DA6DE2"/>
    <w:rsid w:val="00DA6EC5"/>
    <w:rsid w:val="00DA6FA1"/>
    <w:rsid w:val="00DA71E6"/>
    <w:rsid w:val="00DA7329"/>
    <w:rsid w:val="00DA74C5"/>
    <w:rsid w:val="00DA7A6F"/>
    <w:rsid w:val="00DA7C52"/>
    <w:rsid w:val="00DA7C8F"/>
    <w:rsid w:val="00DA7CB7"/>
    <w:rsid w:val="00DA7CEA"/>
    <w:rsid w:val="00DA7F38"/>
    <w:rsid w:val="00DA7F94"/>
    <w:rsid w:val="00DB0026"/>
    <w:rsid w:val="00DB00DD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DBA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1F25"/>
    <w:rsid w:val="00DB21A9"/>
    <w:rsid w:val="00DB225F"/>
    <w:rsid w:val="00DB22D6"/>
    <w:rsid w:val="00DB23D3"/>
    <w:rsid w:val="00DB24A5"/>
    <w:rsid w:val="00DB276C"/>
    <w:rsid w:val="00DB2884"/>
    <w:rsid w:val="00DB2A6B"/>
    <w:rsid w:val="00DB2AD7"/>
    <w:rsid w:val="00DB2D78"/>
    <w:rsid w:val="00DB2F09"/>
    <w:rsid w:val="00DB3353"/>
    <w:rsid w:val="00DB33F5"/>
    <w:rsid w:val="00DB35F3"/>
    <w:rsid w:val="00DB367E"/>
    <w:rsid w:val="00DB36DE"/>
    <w:rsid w:val="00DB3818"/>
    <w:rsid w:val="00DB3BB4"/>
    <w:rsid w:val="00DB3C1C"/>
    <w:rsid w:val="00DB3D08"/>
    <w:rsid w:val="00DB3D82"/>
    <w:rsid w:val="00DB3E72"/>
    <w:rsid w:val="00DB3FAD"/>
    <w:rsid w:val="00DB43EA"/>
    <w:rsid w:val="00DB44EB"/>
    <w:rsid w:val="00DB450A"/>
    <w:rsid w:val="00DB4640"/>
    <w:rsid w:val="00DB4717"/>
    <w:rsid w:val="00DB4719"/>
    <w:rsid w:val="00DB47AC"/>
    <w:rsid w:val="00DB481D"/>
    <w:rsid w:val="00DB4AF7"/>
    <w:rsid w:val="00DB4B23"/>
    <w:rsid w:val="00DB4CBB"/>
    <w:rsid w:val="00DB4CCC"/>
    <w:rsid w:val="00DB4DD4"/>
    <w:rsid w:val="00DB4F40"/>
    <w:rsid w:val="00DB4FF7"/>
    <w:rsid w:val="00DB5018"/>
    <w:rsid w:val="00DB50B9"/>
    <w:rsid w:val="00DB51A0"/>
    <w:rsid w:val="00DB5333"/>
    <w:rsid w:val="00DB534F"/>
    <w:rsid w:val="00DB554B"/>
    <w:rsid w:val="00DB557B"/>
    <w:rsid w:val="00DB56D9"/>
    <w:rsid w:val="00DB57B0"/>
    <w:rsid w:val="00DB5A59"/>
    <w:rsid w:val="00DB5ABB"/>
    <w:rsid w:val="00DB5AD2"/>
    <w:rsid w:val="00DB5B34"/>
    <w:rsid w:val="00DB5BFD"/>
    <w:rsid w:val="00DB5EC8"/>
    <w:rsid w:val="00DB5FE8"/>
    <w:rsid w:val="00DB60AD"/>
    <w:rsid w:val="00DB63C9"/>
    <w:rsid w:val="00DB6405"/>
    <w:rsid w:val="00DB6532"/>
    <w:rsid w:val="00DB6594"/>
    <w:rsid w:val="00DB6705"/>
    <w:rsid w:val="00DB677B"/>
    <w:rsid w:val="00DB6850"/>
    <w:rsid w:val="00DB69A7"/>
    <w:rsid w:val="00DB6C5C"/>
    <w:rsid w:val="00DB6CE7"/>
    <w:rsid w:val="00DB6D63"/>
    <w:rsid w:val="00DB6ED6"/>
    <w:rsid w:val="00DB7103"/>
    <w:rsid w:val="00DB7185"/>
    <w:rsid w:val="00DB75FB"/>
    <w:rsid w:val="00DB766E"/>
    <w:rsid w:val="00DB7727"/>
    <w:rsid w:val="00DB788F"/>
    <w:rsid w:val="00DB790E"/>
    <w:rsid w:val="00DB79DD"/>
    <w:rsid w:val="00DB7DE3"/>
    <w:rsid w:val="00DB7EEB"/>
    <w:rsid w:val="00DC05D0"/>
    <w:rsid w:val="00DC071C"/>
    <w:rsid w:val="00DC073C"/>
    <w:rsid w:val="00DC0AFC"/>
    <w:rsid w:val="00DC0BD4"/>
    <w:rsid w:val="00DC0D8C"/>
    <w:rsid w:val="00DC0FD2"/>
    <w:rsid w:val="00DC1035"/>
    <w:rsid w:val="00DC123E"/>
    <w:rsid w:val="00DC12D5"/>
    <w:rsid w:val="00DC15CA"/>
    <w:rsid w:val="00DC164B"/>
    <w:rsid w:val="00DC1870"/>
    <w:rsid w:val="00DC1886"/>
    <w:rsid w:val="00DC1CE9"/>
    <w:rsid w:val="00DC1D23"/>
    <w:rsid w:val="00DC211B"/>
    <w:rsid w:val="00DC26FF"/>
    <w:rsid w:val="00DC294E"/>
    <w:rsid w:val="00DC295E"/>
    <w:rsid w:val="00DC29F7"/>
    <w:rsid w:val="00DC2C30"/>
    <w:rsid w:val="00DC2CCB"/>
    <w:rsid w:val="00DC2CD2"/>
    <w:rsid w:val="00DC30DF"/>
    <w:rsid w:val="00DC3130"/>
    <w:rsid w:val="00DC3289"/>
    <w:rsid w:val="00DC339B"/>
    <w:rsid w:val="00DC340A"/>
    <w:rsid w:val="00DC34A0"/>
    <w:rsid w:val="00DC34AD"/>
    <w:rsid w:val="00DC34BF"/>
    <w:rsid w:val="00DC355F"/>
    <w:rsid w:val="00DC3B8A"/>
    <w:rsid w:val="00DC3D14"/>
    <w:rsid w:val="00DC3F9E"/>
    <w:rsid w:val="00DC4149"/>
    <w:rsid w:val="00DC43D5"/>
    <w:rsid w:val="00DC440A"/>
    <w:rsid w:val="00DC4451"/>
    <w:rsid w:val="00DC4694"/>
    <w:rsid w:val="00DC470A"/>
    <w:rsid w:val="00DC4893"/>
    <w:rsid w:val="00DC498E"/>
    <w:rsid w:val="00DC4C89"/>
    <w:rsid w:val="00DC4FD3"/>
    <w:rsid w:val="00DC53F2"/>
    <w:rsid w:val="00DC5492"/>
    <w:rsid w:val="00DC560F"/>
    <w:rsid w:val="00DC586C"/>
    <w:rsid w:val="00DC597B"/>
    <w:rsid w:val="00DC5A59"/>
    <w:rsid w:val="00DC5F51"/>
    <w:rsid w:val="00DC61D0"/>
    <w:rsid w:val="00DC61D4"/>
    <w:rsid w:val="00DC6316"/>
    <w:rsid w:val="00DC6497"/>
    <w:rsid w:val="00DC6687"/>
    <w:rsid w:val="00DC668D"/>
    <w:rsid w:val="00DC699A"/>
    <w:rsid w:val="00DC6A4E"/>
    <w:rsid w:val="00DC6D84"/>
    <w:rsid w:val="00DC6F5A"/>
    <w:rsid w:val="00DC7032"/>
    <w:rsid w:val="00DC76AE"/>
    <w:rsid w:val="00DC7EA3"/>
    <w:rsid w:val="00DD0053"/>
    <w:rsid w:val="00DD028C"/>
    <w:rsid w:val="00DD02CF"/>
    <w:rsid w:val="00DD061E"/>
    <w:rsid w:val="00DD06F9"/>
    <w:rsid w:val="00DD072E"/>
    <w:rsid w:val="00DD07E1"/>
    <w:rsid w:val="00DD0875"/>
    <w:rsid w:val="00DD0A33"/>
    <w:rsid w:val="00DD0A8B"/>
    <w:rsid w:val="00DD0B1F"/>
    <w:rsid w:val="00DD0D61"/>
    <w:rsid w:val="00DD0D64"/>
    <w:rsid w:val="00DD0ED5"/>
    <w:rsid w:val="00DD0F40"/>
    <w:rsid w:val="00DD0FBA"/>
    <w:rsid w:val="00DD105E"/>
    <w:rsid w:val="00DD10AA"/>
    <w:rsid w:val="00DD10E4"/>
    <w:rsid w:val="00DD162D"/>
    <w:rsid w:val="00DD1648"/>
    <w:rsid w:val="00DD182D"/>
    <w:rsid w:val="00DD1870"/>
    <w:rsid w:val="00DD1B20"/>
    <w:rsid w:val="00DD1C7D"/>
    <w:rsid w:val="00DD1EB1"/>
    <w:rsid w:val="00DD1ECE"/>
    <w:rsid w:val="00DD2188"/>
    <w:rsid w:val="00DD220A"/>
    <w:rsid w:val="00DD2250"/>
    <w:rsid w:val="00DD2251"/>
    <w:rsid w:val="00DD274F"/>
    <w:rsid w:val="00DD275C"/>
    <w:rsid w:val="00DD27AD"/>
    <w:rsid w:val="00DD294E"/>
    <w:rsid w:val="00DD2CC2"/>
    <w:rsid w:val="00DD2DA0"/>
    <w:rsid w:val="00DD2E3A"/>
    <w:rsid w:val="00DD2F42"/>
    <w:rsid w:val="00DD3056"/>
    <w:rsid w:val="00DD306C"/>
    <w:rsid w:val="00DD31C7"/>
    <w:rsid w:val="00DD31CD"/>
    <w:rsid w:val="00DD32ED"/>
    <w:rsid w:val="00DD3CDB"/>
    <w:rsid w:val="00DD3CE2"/>
    <w:rsid w:val="00DD3F37"/>
    <w:rsid w:val="00DD4385"/>
    <w:rsid w:val="00DD43E3"/>
    <w:rsid w:val="00DD4440"/>
    <w:rsid w:val="00DD4867"/>
    <w:rsid w:val="00DD48A7"/>
    <w:rsid w:val="00DD4B0A"/>
    <w:rsid w:val="00DD4B0B"/>
    <w:rsid w:val="00DD4D3B"/>
    <w:rsid w:val="00DD4F1E"/>
    <w:rsid w:val="00DD5015"/>
    <w:rsid w:val="00DD5085"/>
    <w:rsid w:val="00DD5131"/>
    <w:rsid w:val="00DD5434"/>
    <w:rsid w:val="00DD5486"/>
    <w:rsid w:val="00DD5617"/>
    <w:rsid w:val="00DD588F"/>
    <w:rsid w:val="00DD5A18"/>
    <w:rsid w:val="00DD5A8A"/>
    <w:rsid w:val="00DD60EC"/>
    <w:rsid w:val="00DD60F3"/>
    <w:rsid w:val="00DD6160"/>
    <w:rsid w:val="00DD624F"/>
    <w:rsid w:val="00DD63CA"/>
    <w:rsid w:val="00DD6486"/>
    <w:rsid w:val="00DD648B"/>
    <w:rsid w:val="00DD650F"/>
    <w:rsid w:val="00DD688A"/>
    <w:rsid w:val="00DD696F"/>
    <w:rsid w:val="00DD6AC6"/>
    <w:rsid w:val="00DD6B2F"/>
    <w:rsid w:val="00DD6B8E"/>
    <w:rsid w:val="00DD6C25"/>
    <w:rsid w:val="00DD6E4D"/>
    <w:rsid w:val="00DD7214"/>
    <w:rsid w:val="00DD72BC"/>
    <w:rsid w:val="00DD73AD"/>
    <w:rsid w:val="00DD7509"/>
    <w:rsid w:val="00DD769A"/>
    <w:rsid w:val="00DD78EA"/>
    <w:rsid w:val="00DD79CE"/>
    <w:rsid w:val="00DD7F44"/>
    <w:rsid w:val="00DD7FA8"/>
    <w:rsid w:val="00DE0022"/>
    <w:rsid w:val="00DE00F6"/>
    <w:rsid w:val="00DE01F8"/>
    <w:rsid w:val="00DE0203"/>
    <w:rsid w:val="00DE045D"/>
    <w:rsid w:val="00DE047C"/>
    <w:rsid w:val="00DE06F0"/>
    <w:rsid w:val="00DE099C"/>
    <w:rsid w:val="00DE0D85"/>
    <w:rsid w:val="00DE0DC9"/>
    <w:rsid w:val="00DE0E06"/>
    <w:rsid w:val="00DE0E61"/>
    <w:rsid w:val="00DE0F82"/>
    <w:rsid w:val="00DE101D"/>
    <w:rsid w:val="00DE11B9"/>
    <w:rsid w:val="00DE1498"/>
    <w:rsid w:val="00DE14D0"/>
    <w:rsid w:val="00DE1624"/>
    <w:rsid w:val="00DE16B0"/>
    <w:rsid w:val="00DE1CD5"/>
    <w:rsid w:val="00DE1DB1"/>
    <w:rsid w:val="00DE22F0"/>
    <w:rsid w:val="00DE2449"/>
    <w:rsid w:val="00DE24AD"/>
    <w:rsid w:val="00DE2686"/>
    <w:rsid w:val="00DE28AA"/>
    <w:rsid w:val="00DE2901"/>
    <w:rsid w:val="00DE2C8E"/>
    <w:rsid w:val="00DE304C"/>
    <w:rsid w:val="00DE3078"/>
    <w:rsid w:val="00DE3233"/>
    <w:rsid w:val="00DE3241"/>
    <w:rsid w:val="00DE3378"/>
    <w:rsid w:val="00DE3380"/>
    <w:rsid w:val="00DE3417"/>
    <w:rsid w:val="00DE34B3"/>
    <w:rsid w:val="00DE34EB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899"/>
    <w:rsid w:val="00DE4955"/>
    <w:rsid w:val="00DE49B5"/>
    <w:rsid w:val="00DE4C29"/>
    <w:rsid w:val="00DE4F09"/>
    <w:rsid w:val="00DE4FBF"/>
    <w:rsid w:val="00DE50FF"/>
    <w:rsid w:val="00DE534F"/>
    <w:rsid w:val="00DE553D"/>
    <w:rsid w:val="00DE55A7"/>
    <w:rsid w:val="00DE5C92"/>
    <w:rsid w:val="00DE5CAF"/>
    <w:rsid w:val="00DE5D84"/>
    <w:rsid w:val="00DE5E59"/>
    <w:rsid w:val="00DE615A"/>
    <w:rsid w:val="00DE6167"/>
    <w:rsid w:val="00DE6699"/>
    <w:rsid w:val="00DE6833"/>
    <w:rsid w:val="00DE68D9"/>
    <w:rsid w:val="00DE69C1"/>
    <w:rsid w:val="00DE6A39"/>
    <w:rsid w:val="00DE6A8B"/>
    <w:rsid w:val="00DE6C00"/>
    <w:rsid w:val="00DE6C01"/>
    <w:rsid w:val="00DE6CF8"/>
    <w:rsid w:val="00DE6D5D"/>
    <w:rsid w:val="00DE6E32"/>
    <w:rsid w:val="00DE6F47"/>
    <w:rsid w:val="00DE6F55"/>
    <w:rsid w:val="00DE70BC"/>
    <w:rsid w:val="00DE7221"/>
    <w:rsid w:val="00DE726C"/>
    <w:rsid w:val="00DE72B2"/>
    <w:rsid w:val="00DE73F0"/>
    <w:rsid w:val="00DE757D"/>
    <w:rsid w:val="00DE7937"/>
    <w:rsid w:val="00DE7A3A"/>
    <w:rsid w:val="00DE7B84"/>
    <w:rsid w:val="00DE7DBE"/>
    <w:rsid w:val="00DE7ECE"/>
    <w:rsid w:val="00DF0007"/>
    <w:rsid w:val="00DF025C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D86"/>
    <w:rsid w:val="00DF0E41"/>
    <w:rsid w:val="00DF1246"/>
    <w:rsid w:val="00DF1298"/>
    <w:rsid w:val="00DF1336"/>
    <w:rsid w:val="00DF1354"/>
    <w:rsid w:val="00DF1477"/>
    <w:rsid w:val="00DF1715"/>
    <w:rsid w:val="00DF174E"/>
    <w:rsid w:val="00DF1867"/>
    <w:rsid w:val="00DF1958"/>
    <w:rsid w:val="00DF19FE"/>
    <w:rsid w:val="00DF1B42"/>
    <w:rsid w:val="00DF1BD0"/>
    <w:rsid w:val="00DF1C0B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B8A"/>
    <w:rsid w:val="00DF3CD8"/>
    <w:rsid w:val="00DF3DD0"/>
    <w:rsid w:val="00DF40BA"/>
    <w:rsid w:val="00DF42A7"/>
    <w:rsid w:val="00DF45DD"/>
    <w:rsid w:val="00DF4715"/>
    <w:rsid w:val="00DF4A1C"/>
    <w:rsid w:val="00DF4AE4"/>
    <w:rsid w:val="00DF4B08"/>
    <w:rsid w:val="00DF4C22"/>
    <w:rsid w:val="00DF4FD6"/>
    <w:rsid w:val="00DF527D"/>
    <w:rsid w:val="00DF5A6D"/>
    <w:rsid w:val="00DF5A70"/>
    <w:rsid w:val="00DF5B6B"/>
    <w:rsid w:val="00DF64A3"/>
    <w:rsid w:val="00DF6A3E"/>
    <w:rsid w:val="00DF6D6E"/>
    <w:rsid w:val="00DF6E51"/>
    <w:rsid w:val="00DF6ED6"/>
    <w:rsid w:val="00DF700A"/>
    <w:rsid w:val="00DF7037"/>
    <w:rsid w:val="00DF72C9"/>
    <w:rsid w:val="00DF73C8"/>
    <w:rsid w:val="00DF7456"/>
    <w:rsid w:val="00DF759F"/>
    <w:rsid w:val="00DF7630"/>
    <w:rsid w:val="00DF77B0"/>
    <w:rsid w:val="00DF7AE5"/>
    <w:rsid w:val="00DF7AFD"/>
    <w:rsid w:val="00DF7B34"/>
    <w:rsid w:val="00DF7D00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04D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487"/>
    <w:rsid w:val="00E025BE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3D99"/>
    <w:rsid w:val="00E04432"/>
    <w:rsid w:val="00E04658"/>
    <w:rsid w:val="00E046A3"/>
    <w:rsid w:val="00E046ED"/>
    <w:rsid w:val="00E0479D"/>
    <w:rsid w:val="00E048F2"/>
    <w:rsid w:val="00E04995"/>
    <w:rsid w:val="00E04A31"/>
    <w:rsid w:val="00E04C0E"/>
    <w:rsid w:val="00E04DD3"/>
    <w:rsid w:val="00E04F37"/>
    <w:rsid w:val="00E04FA7"/>
    <w:rsid w:val="00E0503A"/>
    <w:rsid w:val="00E05090"/>
    <w:rsid w:val="00E05217"/>
    <w:rsid w:val="00E05251"/>
    <w:rsid w:val="00E05302"/>
    <w:rsid w:val="00E056EF"/>
    <w:rsid w:val="00E059C6"/>
    <w:rsid w:val="00E059D6"/>
    <w:rsid w:val="00E05BB4"/>
    <w:rsid w:val="00E05C3E"/>
    <w:rsid w:val="00E05CD3"/>
    <w:rsid w:val="00E05DB7"/>
    <w:rsid w:val="00E05FB2"/>
    <w:rsid w:val="00E0659C"/>
    <w:rsid w:val="00E06648"/>
    <w:rsid w:val="00E0674A"/>
    <w:rsid w:val="00E06C18"/>
    <w:rsid w:val="00E06DBF"/>
    <w:rsid w:val="00E06F3C"/>
    <w:rsid w:val="00E06F9B"/>
    <w:rsid w:val="00E071A3"/>
    <w:rsid w:val="00E073A2"/>
    <w:rsid w:val="00E07679"/>
    <w:rsid w:val="00E07794"/>
    <w:rsid w:val="00E078F5"/>
    <w:rsid w:val="00E079D9"/>
    <w:rsid w:val="00E07DCA"/>
    <w:rsid w:val="00E07E00"/>
    <w:rsid w:val="00E07E67"/>
    <w:rsid w:val="00E07EA6"/>
    <w:rsid w:val="00E10108"/>
    <w:rsid w:val="00E1052E"/>
    <w:rsid w:val="00E105C4"/>
    <w:rsid w:val="00E107B5"/>
    <w:rsid w:val="00E10A2B"/>
    <w:rsid w:val="00E10E50"/>
    <w:rsid w:val="00E11285"/>
    <w:rsid w:val="00E11348"/>
    <w:rsid w:val="00E11353"/>
    <w:rsid w:val="00E1145E"/>
    <w:rsid w:val="00E11539"/>
    <w:rsid w:val="00E11B00"/>
    <w:rsid w:val="00E11BCA"/>
    <w:rsid w:val="00E11D05"/>
    <w:rsid w:val="00E11D2B"/>
    <w:rsid w:val="00E11E98"/>
    <w:rsid w:val="00E12084"/>
    <w:rsid w:val="00E122AC"/>
    <w:rsid w:val="00E12305"/>
    <w:rsid w:val="00E123FF"/>
    <w:rsid w:val="00E124AD"/>
    <w:rsid w:val="00E124FE"/>
    <w:rsid w:val="00E12572"/>
    <w:rsid w:val="00E12624"/>
    <w:rsid w:val="00E1263B"/>
    <w:rsid w:val="00E12BD2"/>
    <w:rsid w:val="00E12BDC"/>
    <w:rsid w:val="00E12BDD"/>
    <w:rsid w:val="00E12D35"/>
    <w:rsid w:val="00E12DB6"/>
    <w:rsid w:val="00E12E3F"/>
    <w:rsid w:val="00E1315C"/>
    <w:rsid w:val="00E131DC"/>
    <w:rsid w:val="00E133E0"/>
    <w:rsid w:val="00E135EF"/>
    <w:rsid w:val="00E1366C"/>
    <w:rsid w:val="00E13798"/>
    <w:rsid w:val="00E1379F"/>
    <w:rsid w:val="00E138E5"/>
    <w:rsid w:val="00E13911"/>
    <w:rsid w:val="00E13915"/>
    <w:rsid w:val="00E139B5"/>
    <w:rsid w:val="00E1406E"/>
    <w:rsid w:val="00E141D6"/>
    <w:rsid w:val="00E14251"/>
    <w:rsid w:val="00E149A9"/>
    <w:rsid w:val="00E14B4B"/>
    <w:rsid w:val="00E14C3F"/>
    <w:rsid w:val="00E14CB9"/>
    <w:rsid w:val="00E14E35"/>
    <w:rsid w:val="00E14F32"/>
    <w:rsid w:val="00E14F70"/>
    <w:rsid w:val="00E15002"/>
    <w:rsid w:val="00E15285"/>
    <w:rsid w:val="00E154A5"/>
    <w:rsid w:val="00E15588"/>
    <w:rsid w:val="00E15598"/>
    <w:rsid w:val="00E1580F"/>
    <w:rsid w:val="00E1599A"/>
    <w:rsid w:val="00E15EFB"/>
    <w:rsid w:val="00E16143"/>
    <w:rsid w:val="00E163C7"/>
    <w:rsid w:val="00E16502"/>
    <w:rsid w:val="00E16806"/>
    <w:rsid w:val="00E16933"/>
    <w:rsid w:val="00E169CF"/>
    <w:rsid w:val="00E169DB"/>
    <w:rsid w:val="00E16A65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7C7"/>
    <w:rsid w:val="00E20822"/>
    <w:rsid w:val="00E2085C"/>
    <w:rsid w:val="00E20CA4"/>
    <w:rsid w:val="00E20FDC"/>
    <w:rsid w:val="00E2116F"/>
    <w:rsid w:val="00E2125F"/>
    <w:rsid w:val="00E21452"/>
    <w:rsid w:val="00E218BB"/>
    <w:rsid w:val="00E218FA"/>
    <w:rsid w:val="00E21AE6"/>
    <w:rsid w:val="00E21C30"/>
    <w:rsid w:val="00E21E10"/>
    <w:rsid w:val="00E21F02"/>
    <w:rsid w:val="00E220A4"/>
    <w:rsid w:val="00E220A7"/>
    <w:rsid w:val="00E221B5"/>
    <w:rsid w:val="00E221F7"/>
    <w:rsid w:val="00E223A0"/>
    <w:rsid w:val="00E2255B"/>
    <w:rsid w:val="00E22A87"/>
    <w:rsid w:val="00E22AB7"/>
    <w:rsid w:val="00E22BCE"/>
    <w:rsid w:val="00E22E2A"/>
    <w:rsid w:val="00E22F89"/>
    <w:rsid w:val="00E22F9D"/>
    <w:rsid w:val="00E22FE1"/>
    <w:rsid w:val="00E22FEB"/>
    <w:rsid w:val="00E23049"/>
    <w:rsid w:val="00E23277"/>
    <w:rsid w:val="00E23C1C"/>
    <w:rsid w:val="00E23C9F"/>
    <w:rsid w:val="00E23E8D"/>
    <w:rsid w:val="00E23EE0"/>
    <w:rsid w:val="00E2400B"/>
    <w:rsid w:val="00E240EA"/>
    <w:rsid w:val="00E2416C"/>
    <w:rsid w:val="00E24243"/>
    <w:rsid w:val="00E24288"/>
    <w:rsid w:val="00E24313"/>
    <w:rsid w:val="00E244F3"/>
    <w:rsid w:val="00E24501"/>
    <w:rsid w:val="00E24671"/>
    <w:rsid w:val="00E246EF"/>
    <w:rsid w:val="00E249C2"/>
    <w:rsid w:val="00E249E4"/>
    <w:rsid w:val="00E24B56"/>
    <w:rsid w:val="00E24C5B"/>
    <w:rsid w:val="00E24DD6"/>
    <w:rsid w:val="00E24E1E"/>
    <w:rsid w:val="00E250BA"/>
    <w:rsid w:val="00E250E8"/>
    <w:rsid w:val="00E25194"/>
    <w:rsid w:val="00E25210"/>
    <w:rsid w:val="00E25456"/>
    <w:rsid w:val="00E25462"/>
    <w:rsid w:val="00E25526"/>
    <w:rsid w:val="00E255A9"/>
    <w:rsid w:val="00E2567D"/>
    <w:rsid w:val="00E25755"/>
    <w:rsid w:val="00E25A55"/>
    <w:rsid w:val="00E25A57"/>
    <w:rsid w:val="00E25A8A"/>
    <w:rsid w:val="00E25C81"/>
    <w:rsid w:val="00E25D01"/>
    <w:rsid w:val="00E25D07"/>
    <w:rsid w:val="00E25F48"/>
    <w:rsid w:val="00E26148"/>
    <w:rsid w:val="00E2625C"/>
    <w:rsid w:val="00E26280"/>
    <w:rsid w:val="00E26558"/>
    <w:rsid w:val="00E265D7"/>
    <w:rsid w:val="00E266E9"/>
    <w:rsid w:val="00E2678B"/>
    <w:rsid w:val="00E272D2"/>
    <w:rsid w:val="00E27364"/>
    <w:rsid w:val="00E27432"/>
    <w:rsid w:val="00E275B3"/>
    <w:rsid w:val="00E276FF"/>
    <w:rsid w:val="00E277DF"/>
    <w:rsid w:val="00E278AC"/>
    <w:rsid w:val="00E27ED4"/>
    <w:rsid w:val="00E27F25"/>
    <w:rsid w:val="00E30355"/>
    <w:rsid w:val="00E30485"/>
    <w:rsid w:val="00E306AA"/>
    <w:rsid w:val="00E3073D"/>
    <w:rsid w:val="00E30742"/>
    <w:rsid w:val="00E307BC"/>
    <w:rsid w:val="00E307C6"/>
    <w:rsid w:val="00E30808"/>
    <w:rsid w:val="00E30ABC"/>
    <w:rsid w:val="00E30C1A"/>
    <w:rsid w:val="00E30DF5"/>
    <w:rsid w:val="00E30E79"/>
    <w:rsid w:val="00E30EB6"/>
    <w:rsid w:val="00E30F50"/>
    <w:rsid w:val="00E30F66"/>
    <w:rsid w:val="00E30F8E"/>
    <w:rsid w:val="00E310C6"/>
    <w:rsid w:val="00E311EA"/>
    <w:rsid w:val="00E31545"/>
    <w:rsid w:val="00E317A5"/>
    <w:rsid w:val="00E317E8"/>
    <w:rsid w:val="00E3189F"/>
    <w:rsid w:val="00E31974"/>
    <w:rsid w:val="00E31A12"/>
    <w:rsid w:val="00E31BB9"/>
    <w:rsid w:val="00E31C9D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477"/>
    <w:rsid w:val="00E33640"/>
    <w:rsid w:val="00E336C6"/>
    <w:rsid w:val="00E33A5B"/>
    <w:rsid w:val="00E33A8E"/>
    <w:rsid w:val="00E33C62"/>
    <w:rsid w:val="00E33E4E"/>
    <w:rsid w:val="00E33FD1"/>
    <w:rsid w:val="00E340E3"/>
    <w:rsid w:val="00E342FC"/>
    <w:rsid w:val="00E34887"/>
    <w:rsid w:val="00E34901"/>
    <w:rsid w:val="00E34969"/>
    <w:rsid w:val="00E349D5"/>
    <w:rsid w:val="00E34AF7"/>
    <w:rsid w:val="00E34CCB"/>
    <w:rsid w:val="00E35002"/>
    <w:rsid w:val="00E35005"/>
    <w:rsid w:val="00E351DD"/>
    <w:rsid w:val="00E352A5"/>
    <w:rsid w:val="00E35336"/>
    <w:rsid w:val="00E3597A"/>
    <w:rsid w:val="00E35990"/>
    <w:rsid w:val="00E35A8D"/>
    <w:rsid w:val="00E35B45"/>
    <w:rsid w:val="00E35CE2"/>
    <w:rsid w:val="00E362C2"/>
    <w:rsid w:val="00E365B5"/>
    <w:rsid w:val="00E366FD"/>
    <w:rsid w:val="00E3681B"/>
    <w:rsid w:val="00E36EAF"/>
    <w:rsid w:val="00E36FBF"/>
    <w:rsid w:val="00E36FEC"/>
    <w:rsid w:val="00E3701F"/>
    <w:rsid w:val="00E3717A"/>
    <w:rsid w:val="00E373B7"/>
    <w:rsid w:val="00E37708"/>
    <w:rsid w:val="00E37774"/>
    <w:rsid w:val="00E3777F"/>
    <w:rsid w:val="00E3778E"/>
    <w:rsid w:val="00E377B3"/>
    <w:rsid w:val="00E37A2A"/>
    <w:rsid w:val="00E37A3E"/>
    <w:rsid w:val="00E37B43"/>
    <w:rsid w:val="00E37C49"/>
    <w:rsid w:val="00E37E19"/>
    <w:rsid w:val="00E37ECA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895"/>
    <w:rsid w:val="00E40980"/>
    <w:rsid w:val="00E40A49"/>
    <w:rsid w:val="00E40D3B"/>
    <w:rsid w:val="00E4104A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A12"/>
    <w:rsid w:val="00E41C14"/>
    <w:rsid w:val="00E41C38"/>
    <w:rsid w:val="00E41C54"/>
    <w:rsid w:val="00E41E77"/>
    <w:rsid w:val="00E41FEC"/>
    <w:rsid w:val="00E423DE"/>
    <w:rsid w:val="00E425E0"/>
    <w:rsid w:val="00E425E3"/>
    <w:rsid w:val="00E42750"/>
    <w:rsid w:val="00E42972"/>
    <w:rsid w:val="00E42CB0"/>
    <w:rsid w:val="00E42EC3"/>
    <w:rsid w:val="00E43006"/>
    <w:rsid w:val="00E43136"/>
    <w:rsid w:val="00E43150"/>
    <w:rsid w:val="00E4357D"/>
    <w:rsid w:val="00E438AB"/>
    <w:rsid w:val="00E43AC9"/>
    <w:rsid w:val="00E43D98"/>
    <w:rsid w:val="00E43DEA"/>
    <w:rsid w:val="00E43ED6"/>
    <w:rsid w:val="00E44215"/>
    <w:rsid w:val="00E44332"/>
    <w:rsid w:val="00E444D3"/>
    <w:rsid w:val="00E44502"/>
    <w:rsid w:val="00E44875"/>
    <w:rsid w:val="00E45110"/>
    <w:rsid w:val="00E45155"/>
    <w:rsid w:val="00E4517D"/>
    <w:rsid w:val="00E45375"/>
    <w:rsid w:val="00E453DE"/>
    <w:rsid w:val="00E4541D"/>
    <w:rsid w:val="00E45492"/>
    <w:rsid w:val="00E45673"/>
    <w:rsid w:val="00E45714"/>
    <w:rsid w:val="00E457B4"/>
    <w:rsid w:val="00E457ED"/>
    <w:rsid w:val="00E45859"/>
    <w:rsid w:val="00E45965"/>
    <w:rsid w:val="00E45A0F"/>
    <w:rsid w:val="00E45A90"/>
    <w:rsid w:val="00E45B4C"/>
    <w:rsid w:val="00E45BD2"/>
    <w:rsid w:val="00E45C8E"/>
    <w:rsid w:val="00E45D07"/>
    <w:rsid w:val="00E45D41"/>
    <w:rsid w:val="00E45DF1"/>
    <w:rsid w:val="00E45EE1"/>
    <w:rsid w:val="00E46138"/>
    <w:rsid w:val="00E46159"/>
    <w:rsid w:val="00E467BF"/>
    <w:rsid w:val="00E4698C"/>
    <w:rsid w:val="00E46996"/>
    <w:rsid w:val="00E46A4C"/>
    <w:rsid w:val="00E46A93"/>
    <w:rsid w:val="00E46C27"/>
    <w:rsid w:val="00E46E8E"/>
    <w:rsid w:val="00E470DE"/>
    <w:rsid w:val="00E472AE"/>
    <w:rsid w:val="00E47542"/>
    <w:rsid w:val="00E47652"/>
    <w:rsid w:val="00E476D9"/>
    <w:rsid w:val="00E47897"/>
    <w:rsid w:val="00E47A36"/>
    <w:rsid w:val="00E47B11"/>
    <w:rsid w:val="00E47FA0"/>
    <w:rsid w:val="00E500A8"/>
    <w:rsid w:val="00E500AD"/>
    <w:rsid w:val="00E500C3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1DB9"/>
    <w:rsid w:val="00E51FC9"/>
    <w:rsid w:val="00E52158"/>
    <w:rsid w:val="00E521DE"/>
    <w:rsid w:val="00E522A6"/>
    <w:rsid w:val="00E52629"/>
    <w:rsid w:val="00E52844"/>
    <w:rsid w:val="00E52875"/>
    <w:rsid w:val="00E5288B"/>
    <w:rsid w:val="00E528E4"/>
    <w:rsid w:val="00E5295F"/>
    <w:rsid w:val="00E5298C"/>
    <w:rsid w:val="00E52A05"/>
    <w:rsid w:val="00E52A79"/>
    <w:rsid w:val="00E52B40"/>
    <w:rsid w:val="00E52B78"/>
    <w:rsid w:val="00E52B88"/>
    <w:rsid w:val="00E52CB7"/>
    <w:rsid w:val="00E52F0E"/>
    <w:rsid w:val="00E52F40"/>
    <w:rsid w:val="00E5347D"/>
    <w:rsid w:val="00E5356D"/>
    <w:rsid w:val="00E5359F"/>
    <w:rsid w:val="00E53801"/>
    <w:rsid w:val="00E538BB"/>
    <w:rsid w:val="00E538BE"/>
    <w:rsid w:val="00E53976"/>
    <w:rsid w:val="00E53B97"/>
    <w:rsid w:val="00E53FC3"/>
    <w:rsid w:val="00E5431A"/>
    <w:rsid w:val="00E543DC"/>
    <w:rsid w:val="00E549BB"/>
    <w:rsid w:val="00E54A27"/>
    <w:rsid w:val="00E54AFE"/>
    <w:rsid w:val="00E54CE6"/>
    <w:rsid w:val="00E54D69"/>
    <w:rsid w:val="00E54F6D"/>
    <w:rsid w:val="00E5503D"/>
    <w:rsid w:val="00E55071"/>
    <w:rsid w:val="00E55097"/>
    <w:rsid w:val="00E556F8"/>
    <w:rsid w:val="00E55973"/>
    <w:rsid w:val="00E55B8E"/>
    <w:rsid w:val="00E55DBF"/>
    <w:rsid w:val="00E5639A"/>
    <w:rsid w:val="00E5664A"/>
    <w:rsid w:val="00E56C1D"/>
    <w:rsid w:val="00E56D62"/>
    <w:rsid w:val="00E56F64"/>
    <w:rsid w:val="00E5726C"/>
    <w:rsid w:val="00E57294"/>
    <w:rsid w:val="00E573C2"/>
    <w:rsid w:val="00E57766"/>
    <w:rsid w:val="00E57817"/>
    <w:rsid w:val="00E57C26"/>
    <w:rsid w:val="00E57D5A"/>
    <w:rsid w:val="00E57D80"/>
    <w:rsid w:val="00E6005F"/>
    <w:rsid w:val="00E6023B"/>
    <w:rsid w:val="00E602A6"/>
    <w:rsid w:val="00E60389"/>
    <w:rsid w:val="00E6082A"/>
    <w:rsid w:val="00E60A88"/>
    <w:rsid w:val="00E61084"/>
    <w:rsid w:val="00E6112D"/>
    <w:rsid w:val="00E61210"/>
    <w:rsid w:val="00E613BA"/>
    <w:rsid w:val="00E6145D"/>
    <w:rsid w:val="00E614D2"/>
    <w:rsid w:val="00E61608"/>
    <w:rsid w:val="00E61A2F"/>
    <w:rsid w:val="00E61AE2"/>
    <w:rsid w:val="00E61B47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B8"/>
    <w:rsid w:val="00E62AEE"/>
    <w:rsid w:val="00E62B54"/>
    <w:rsid w:val="00E62CDC"/>
    <w:rsid w:val="00E62E83"/>
    <w:rsid w:val="00E634DD"/>
    <w:rsid w:val="00E63547"/>
    <w:rsid w:val="00E6362C"/>
    <w:rsid w:val="00E6390F"/>
    <w:rsid w:val="00E63948"/>
    <w:rsid w:val="00E63A68"/>
    <w:rsid w:val="00E63ABC"/>
    <w:rsid w:val="00E63E45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79"/>
    <w:rsid w:val="00E646CC"/>
    <w:rsid w:val="00E64794"/>
    <w:rsid w:val="00E64B8E"/>
    <w:rsid w:val="00E64C0E"/>
    <w:rsid w:val="00E64E29"/>
    <w:rsid w:val="00E64EFB"/>
    <w:rsid w:val="00E64F61"/>
    <w:rsid w:val="00E6535A"/>
    <w:rsid w:val="00E6563F"/>
    <w:rsid w:val="00E65D6D"/>
    <w:rsid w:val="00E65DE5"/>
    <w:rsid w:val="00E66033"/>
    <w:rsid w:val="00E6612E"/>
    <w:rsid w:val="00E66330"/>
    <w:rsid w:val="00E663EF"/>
    <w:rsid w:val="00E66691"/>
    <w:rsid w:val="00E66778"/>
    <w:rsid w:val="00E669A5"/>
    <w:rsid w:val="00E66A86"/>
    <w:rsid w:val="00E66BFD"/>
    <w:rsid w:val="00E66E83"/>
    <w:rsid w:val="00E66EC4"/>
    <w:rsid w:val="00E670A1"/>
    <w:rsid w:val="00E670F5"/>
    <w:rsid w:val="00E67389"/>
    <w:rsid w:val="00E673AE"/>
    <w:rsid w:val="00E673B7"/>
    <w:rsid w:val="00E67543"/>
    <w:rsid w:val="00E6757D"/>
    <w:rsid w:val="00E676E3"/>
    <w:rsid w:val="00E67710"/>
    <w:rsid w:val="00E679FE"/>
    <w:rsid w:val="00E67A51"/>
    <w:rsid w:val="00E67C07"/>
    <w:rsid w:val="00E67CB8"/>
    <w:rsid w:val="00E67D50"/>
    <w:rsid w:val="00E70107"/>
    <w:rsid w:val="00E701A7"/>
    <w:rsid w:val="00E7024D"/>
    <w:rsid w:val="00E70399"/>
    <w:rsid w:val="00E70532"/>
    <w:rsid w:val="00E70631"/>
    <w:rsid w:val="00E70667"/>
    <w:rsid w:val="00E70DA1"/>
    <w:rsid w:val="00E70ED1"/>
    <w:rsid w:val="00E70EE9"/>
    <w:rsid w:val="00E70F39"/>
    <w:rsid w:val="00E70F58"/>
    <w:rsid w:val="00E7107D"/>
    <w:rsid w:val="00E71293"/>
    <w:rsid w:val="00E71441"/>
    <w:rsid w:val="00E714D8"/>
    <w:rsid w:val="00E7173A"/>
    <w:rsid w:val="00E7188A"/>
    <w:rsid w:val="00E7188C"/>
    <w:rsid w:val="00E718B4"/>
    <w:rsid w:val="00E71977"/>
    <w:rsid w:val="00E719E3"/>
    <w:rsid w:val="00E71C62"/>
    <w:rsid w:val="00E71C8B"/>
    <w:rsid w:val="00E71D1E"/>
    <w:rsid w:val="00E71DC8"/>
    <w:rsid w:val="00E71E22"/>
    <w:rsid w:val="00E72301"/>
    <w:rsid w:val="00E7234D"/>
    <w:rsid w:val="00E724AD"/>
    <w:rsid w:val="00E72627"/>
    <w:rsid w:val="00E727F5"/>
    <w:rsid w:val="00E728EB"/>
    <w:rsid w:val="00E72A86"/>
    <w:rsid w:val="00E72B28"/>
    <w:rsid w:val="00E72B29"/>
    <w:rsid w:val="00E72BEE"/>
    <w:rsid w:val="00E72D1A"/>
    <w:rsid w:val="00E72D2F"/>
    <w:rsid w:val="00E730F7"/>
    <w:rsid w:val="00E73400"/>
    <w:rsid w:val="00E73421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4E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292"/>
    <w:rsid w:val="00E75851"/>
    <w:rsid w:val="00E75A0F"/>
    <w:rsid w:val="00E75D0D"/>
    <w:rsid w:val="00E762A4"/>
    <w:rsid w:val="00E763CE"/>
    <w:rsid w:val="00E76518"/>
    <w:rsid w:val="00E766A8"/>
    <w:rsid w:val="00E7680E"/>
    <w:rsid w:val="00E76968"/>
    <w:rsid w:val="00E769CD"/>
    <w:rsid w:val="00E769D7"/>
    <w:rsid w:val="00E76B7C"/>
    <w:rsid w:val="00E76BD4"/>
    <w:rsid w:val="00E76DA1"/>
    <w:rsid w:val="00E76F82"/>
    <w:rsid w:val="00E7726C"/>
    <w:rsid w:val="00E77359"/>
    <w:rsid w:val="00E77586"/>
    <w:rsid w:val="00E77817"/>
    <w:rsid w:val="00E77878"/>
    <w:rsid w:val="00E77905"/>
    <w:rsid w:val="00E77C48"/>
    <w:rsid w:val="00E77D4A"/>
    <w:rsid w:val="00E77ED7"/>
    <w:rsid w:val="00E800EF"/>
    <w:rsid w:val="00E8011C"/>
    <w:rsid w:val="00E80246"/>
    <w:rsid w:val="00E8053E"/>
    <w:rsid w:val="00E80732"/>
    <w:rsid w:val="00E80939"/>
    <w:rsid w:val="00E8096A"/>
    <w:rsid w:val="00E8098C"/>
    <w:rsid w:val="00E80BEC"/>
    <w:rsid w:val="00E81277"/>
    <w:rsid w:val="00E81491"/>
    <w:rsid w:val="00E815B4"/>
    <w:rsid w:val="00E81690"/>
    <w:rsid w:val="00E81742"/>
    <w:rsid w:val="00E819DE"/>
    <w:rsid w:val="00E81B90"/>
    <w:rsid w:val="00E81DC7"/>
    <w:rsid w:val="00E81E02"/>
    <w:rsid w:val="00E828EB"/>
    <w:rsid w:val="00E82C06"/>
    <w:rsid w:val="00E82C19"/>
    <w:rsid w:val="00E82D03"/>
    <w:rsid w:val="00E82E4F"/>
    <w:rsid w:val="00E82E8A"/>
    <w:rsid w:val="00E831A8"/>
    <w:rsid w:val="00E8322F"/>
    <w:rsid w:val="00E832FD"/>
    <w:rsid w:val="00E83308"/>
    <w:rsid w:val="00E83700"/>
    <w:rsid w:val="00E8386D"/>
    <w:rsid w:val="00E83964"/>
    <w:rsid w:val="00E839F9"/>
    <w:rsid w:val="00E83AF0"/>
    <w:rsid w:val="00E83C20"/>
    <w:rsid w:val="00E83DCF"/>
    <w:rsid w:val="00E83F92"/>
    <w:rsid w:val="00E83FE6"/>
    <w:rsid w:val="00E8407E"/>
    <w:rsid w:val="00E841ED"/>
    <w:rsid w:val="00E84226"/>
    <w:rsid w:val="00E843F4"/>
    <w:rsid w:val="00E84AE8"/>
    <w:rsid w:val="00E84C6E"/>
    <w:rsid w:val="00E84C86"/>
    <w:rsid w:val="00E84E1E"/>
    <w:rsid w:val="00E85095"/>
    <w:rsid w:val="00E850B8"/>
    <w:rsid w:val="00E854B8"/>
    <w:rsid w:val="00E8579F"/>
    <w:rsid w:val="00E8597D"/>
    <w:rsid w:val="00E859F2"/>
    <w:rsid w:val="00E85A3C"/>
    <w:rsid w:val="00E85B2D"/>
    <w:rsid w:val="00E85B73"/>
    <w:rsid w:val="00E85D3A"/>
    <w:rsid w:val="00E85EE6"/>
    <w:rsid w:val="00E85FF1"/>
    <w:rsid w:val="00E8612B"/>
    <w:rsid w:val="00E8628D"/>
    <w:rsid w:val="00E86530"/>
    <w:rsid w:val="00E8684B"/>
    <w:rsid w:val="00E869B3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F94"/>
    <w:rsid w:val="00E87FC0"/>
    <w:rsid w:val="00E87FC4"/>
    <w:rsid w:val="00E9004C"/>
    <w:rsid w:val="00E900E4"/>
    <w:rsid w:val="00E9034A"/>
    <w:rsid w:val="00E90591"/>
    <w:rsid w:val="00E90650"/>
    <w:rsid w:val="00E9070E"/>
    <w:rsid w:val="00E907F9"/>
    <w:rsid w:val="00E90998"/>
    <w:rsid w:val="00E90A02"/>
    <w:rsid w:val="00E90B35"/>
    <w:rsid w:val="00E90CD8"/>
    <w:rsid w:val="00E90D4C"/>
    <w:rsid w:val="00E911A9"/>
    <w:rsid w:val="00E91282"/>
    <w:rsid w:val="00E914E6"/>
    <w:rsid w:val="00E91673"/>
    <w:rsid w:val="00E9173A"/>
    <w:rsid w:val="00E91749"/>
    <w:rsid w:val="00E91C5F"/>
    <w:rsid w:val="00E91D94"/>
    <w:rsid w:val="00E91E6A"/>
    <w:rsid w:val="00E9208C"/>
    <w:rsid w:val="00E9259C"/>
    <w:rsid w:val="00E9291E"/>
    <w:rsid w:val="00E92A5B"/>
    <w:rsid w:val="00E92A98"/>
    <w:rsid w:val="00E92ADB"/>
    <w:rsid w:val="00E92B8E"/>
    <w:rsid w:val="00E92BFC"/>
    <w:rsid w:val="00E92CCC"/>
    <w:rsid w:val="00E93020"/>
    <w:rsid w:val="00E932DA"/>
    <w:rsid w:val="00E933AB"/>
    <w:rsid w:val="00E937F0"/>
    <w:rsid w:val="00E93A7F"/>
    <w:rsid w:val="00E93B8D"/>
    <w:rsid w:val="00E93DE6"/>
    <w:rsid w:val="00E9447C"/>
    <w:rsid w:val="00E9454D"/>
    <w:rsid w:val="00E9466B"/>
    <w:rsid w:val="00E946F1"/>
    <w:rsid w:val="00E947E3"/>
    <w:rsid w:val="00E948A7"/>
    <w:rsid w:val="00E949FA"/>
    <w:rsid w:val="00E94AE3"/>
    <w:rsid w:val="00E94AF6"/>
    <w:rsid w:val="00E94D55"/>
    <w:rsid w:val="00E94D78"/>
    <w:rsid w:val="00E94E1B"/>
    <w:rsid w:val="00E94F67"/>
    <w:rsid w:val="00E95053"/>
    <w:rsid w:val="00E950BA"/>
    <w:rsid w:val="00E95161"/>
    <w:rsid w:val="00E9516D"/>
    <w:rsid w:val="00E95199"/>
    <w:rsid w:val="00E952C7"/>
    <w:rsid w:val="00E9557F"/>
    <w:rsid w:val="00E95653"/>
    <w:rsid w:val="00E9587F"/>
    <w:rsid w:val="00E95928"/>
    <w:rsid w:val="00E9594E"/>
    <w:rsid w:val="00E9598E"/>
    <w:rsid w:val="00E95C45"/>
    <w:rsid w:val="00E95F81"/>
    <w:rsid w:val="00E9637D"/>
    <w:rsid w:val="00E965FF"/>
    <w:rsid w:val="00E967C4"/>
    <w:rsid w:val="00E969EE"/>
    <w:rsid w:val="00E96A0E"/>
    <w:rsid w:val="00E96AEB"/>
    <w:rsid w:val="00E96B25"/>
    <w:rsid w:val="00E96BC7"/>
    <w:rsid w:val="00E96E03"/>
    <w:rsid w:val="00E970E3"/>
    <w:rsid w:val="00E97362"/>
    <w:rsid w:val="00E97AC6"/>
    <w:rsid w:val="00E97C1E"/>
    <w:rsid w:val="00E97C87"/>
    <w:rsid w:val="00E97DE0"/>
    <w:rsid w:val="00EA01A4"/>
    <w:rsid w:val="00EA05E6"/>
    <w:rsid w:val="00EA0942"/>
    <w:rsid w:val="00EA0A78"/>
    <w:rsid w:val="00EA0CC2"/>
    <w:rsid w:val="00EA0F7B"/>
    <w:rsid w:val="00EA0F7E"/>
    <w:rsid w:val="00EA10E5"/>
    <w:rsid w:val="00EA13EF"/>
    <w:rsid w:val="00EA1507"/>
    <w:rsid w:val="00EA18E4"/>
    <w:rsid w:val="00EA2387"/>
    <w:rsid w:val="00EA24FD"/>
    <w:rsid w:val="00EA2541"/>
    <w:rsid w:val="00EA2574"/>
    <w:rsid w:val="00EA268E"/>
    <w:rsid w:val="00EA26EC"/>
    <w:rsid w:val="00EA2A67"/>
    <w:rsid w:val="00EA2A8A"/>
    <w:rsid w:val="00EA2BC8"/>
    <w:rsid w:val="00EA2BF6"/>
    <w:rsid w:val="00EA2D98"/>
    <w:rsid w:val="00EA2DD7"/>
    <w:rsid w:val="00EA2E61"/>
    <w:rsid w:val="00EA2E8F"/>
    <w:rsid w:val="00EA31D6"/>
    <w:rsid w:val="00EA320D"/>
    <w:rsid w:val="00EA343A"/>
    <w:rsid w:val="00EA347D"/>
    <w:rsid w:val="00EA352F"/>
    <w:rsid w:val="00EA3544"/>
    <w:rsid w:val="00EA3798"/>
    <w:rsid w:val="00EA38A3"/>
    <w:rsid w:val="00EA3B29"/>
    <w:rsid w:val="00EA3B89"/>
    <w:rsid w:val="00EA3C30"/>
    <w:rsid w:val="00EA3D17"/>
    <w:rsid w:val="00EA3D45"/>
    <w:rsid w:val="00EA4095"/>
    <w:rsid w:val="00EA40D2"/>
    <w:rsid w:val="00EA42BA"/>
    <w:rsid w:val="00EA433D"/>
    <w:rsid w:val="00EA446B"/>
    <w:rsid w:val="00EA4541"/>
    <w:rsid w:val="00EA4612"/>
    <w:rsid w:val="00EA47EE"/>
    <w:rsid w:val="00EA4A14"/>
    <w:rsid w:val="00EA4AA9"/>
    <w:rsid w:val="00EA4CC1"/>
    <w:rsid w:val="00EA4D24"/>
    <w:rsid w:val="00EA4EC5"/>
    <w:rsid w:val="00EA5032"/>
    <w:rsid w:val="00EA5141"/>
    <w:rsid w:val="00EA5352"/>
    <w:rsid w:val="00EA53AE"/>
    <w:rsid w:val="00EA54B6"/>
    <w:rsid w:val="00EA552A"/>
    <w:rsid w:val="00EA56D3"/>
    <w:rsid w:val="00EA5925"/>
    <w:rsid w:val="00EA5954"/>
    <w:rsid w:val="00EA5A2E"/>
    <w:rsid w:val="00EA5E83"/>
    <w:rsid w:val="00EA5EA3"/>
    <w:rsid w:val="00EA5F79"/>
    <w:rsid w:val="00EA5FE1"/>
    <w:rsid w:val="00EA6304"/>
    <w:rsid w:val="00EA6540"/>
    <w:rsid w:val="00EA674A"/>
    <w:rsid w:val="00EA6885"/>
    <w:rsid w:val="00EA6A1D"/>
    <w:rsid w:val="00EA6B7C"/>
    <w:rsid w:val="00EA6BDA"/>
    <w:rsid w:val="00EA6C88"/>
    <w:rsid w:val="00EA6E39"/>
    <w:rsid w:val="00EA7022"/>
    <w:rsid w:val="00EA71D8"/>
    <w:rsid w:val="00EA75A9"/>
    <w:rsid w:val="00EA7746"/>
    <w:rsid w:val="00EA77E8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5F5"/>
    <w:rsid w:val="00EB07CF"/>
    <w:rsid w:val="00EB09BA"/>
    <w:rsid w:val="00EB0A78"/>
    <w:rsid w:val="00EB0C87"/>
    <w:rsid w:val="00EB12FA"/>
    <w:rsid w:val="00EB16FC"/>
    <w:rsid w:val="00EB18BD"/>
    <w:rsid w:val="00EB1AED"/>
    <w:rsid w:val="00EB1B4C"/>
    <w:rsid w:val="00EB1C5E"/>
    <w:rsid w:val="00EB1D23"/>
    <w:rsid w:val="00EB1E44"/>
    <w:rsid w:val="00EB1EE2"/>
    <w:rsid w:val="00EB1F80"/>
    <w:rsid w:val="00EB1FB4"/>
    <w:rsid w:val="00EB20AB"/>
    <w:rsid w:val="00EB21CD"/>
    <w:rsid w:val="00EB241A"/>
    <w:rsid w:val="00EB2425"/>
    <w:rsid w:val="00EB2A15"/>
    <w:rsid w:val="00EB2C40"/>
    <w:rsid w:val="00EB2C99"/>
    <w:rsid w:val="00EB2D9F"/>
    <w:rsid w:val="00EB2FBF"/>
    <w:rsid w:val="00EB2FEB"/>
    <w:rsid w:val="00EB30DC"/>
    <w:rsid w:val="00EB30E0"/>
    <w:rsid w:val="00EB30EF"/>
    <w:rsid w:val="00EB31E9"/>
    <w:rsid w:val="00EB3207"/>
    <w:rsid w:val="00EB3220"/>
    <w:rsid w:val="00EB3259"/>
    <w:rsid w:val="00EB33C5"/>
    <w:rsid w:val="00EB3452"/>
    <w:rsid w:val="00EB34B9"/>
    <w:rsid w:val="00EB36A7"/>
    <w:rsid w:val="00EB3809"/>
    <w:rsid w:val="00EB3845"/>
    <w:rsid w:val="00EB3D06"/>
    <w:rsid w:val="00EB3DFC"/>
    <w:rsid w:val="00EB3F29"/>
    <w:rsid w:val="00EB41D8"/>
    <w:rsid w:val="00EB42C5"/>
    <w:rsid w:val="00EB44F2"/>
    <w:rsid w:val="00EB46F3"/>
    <w:rsid w:val="00EB47A7"/>
    <w:rsid w:val="00EB492C"/>
    <w:rsid w:val="00EB49C9"/>
    <w:rsid w:val="00EB4BCD"/>
    <w:rsid w:val="00EB4DED"/>
    <w:rsid w:val="00EB4E3D"/>
    <w:rsid w:val="00EB4FA2"/>
    <w:rsid w:val="00EB5274"/>
    <w:rsid w:val="00EB52A8"/>
    <w:rsid w:val="00EB52B9"/>
    <w:rsid w:val="00EB5424"/>
    <w:rsid w:val="00EB5564"/>
    <w:rsid w:val="00EB5851"/>
    <w:rsid w:val="00EB5DA7"/>
    <w:rsid w:val="00EB5DF6"/>
    <w:rsid w:val="00EB60DB"/>
    <w:rsid w:val="00EB611D"/>
    <w:rsid w:val="00EB637B"/>
    <w:rsid w:val="00EB659B"/>
    <w:rsid w:val="00EB65A3"/>
    <w:rsid w:val="00EB6627"/>
    <w:rsid w:val="00EB66F9"/>
    <w:rsid w:val="00EB6825"/>
    <w:rsid w:val="00EB689E"/>
    <w:rsid w:val="00EB696C"/>
    <w:rsid w:val="00EB697A"/>
    <w:rsid w:val="00EB6A6B"/>
    <w:rsid w:val="00EB6B45"/>
    <w:rsid w:val="00EB6BD2"/>
    <w:rsid w:val="00EB6E51"/>
    <w:rsid w:val="00EB6F3B"/>
    <w:rsid w:val="00EB6FF2"/>
    <w:rsid w:val="00EB704D"/>
    <w:rsid w:val="00EB70EA"/>
    <w:rsid w:val="00EB71B9"/>
    <w:rsid w:val="00EB71D0"/>
    <w:rsid w:val="00EB7441"/>
    <w:rsid w:val="00EB7514"/>
    <w:rsid w:val="00EB76EB"/>
    <w:rsid w:val="00EB7C34"/>
    <w:rsid w:val="00EB7C46"/>
    <w:rsid w:val="00EB7ED0"/>
    <w:rsid w:val="00EC023D"/>
    <w:rsid w:val="00EC027C"/>
    <w:rsid w:val="00EC03EB"/>
    <w:rsid w:val="00EC03FF"/>
    <w:rsid w:val="00EC056B"/>
    <w:rsid w:val="00EC05A1"/>
    <w:rsid w:val="00EC0627"/>
    <w:rsid w:val="00EC0696"/>
    <w:rsid w:val="00EC07E9"/>
    <w:rsid w:val="00EC0A83"/>
    <w:rsid w:val="00EC0B1D"/>
    <w:rsid w:val="00EC0ED4"/>
    <w:rsid w:val="00EC1184"/>
    <w:rsid w:val="00EC159C"/>
    <w:rsid w:val="00EC15D9"/>
    <w:rsid w:val="00EC1614"/>
    <w:rsid w:val="00EC2041"/>
    <w:rsid w:val="00EC2058"/>
    <w:rsid w:val="00EC222F"/>
    <w:rsid w:val="00EC2400"/>
    <w:rsid w:val="00EC247A"/>
    <w:rsid w:val="00EC247B"/>
    <w:rsid w:val="00EC2577"/>
    <w:rsid w:val="00EC25EE"/>
    <w:rsid w:val="00EC27BA"/>
    <w:rsid w:val="00EC31B5"/>
    <w:rsid w:val="00EC3269"/>
    <w:rsid w:val="00EC32BC"/>
    <w:rsid w:val="00EC34F1"/>
    <w:rsid w:val="00EC355F"/>
    <w:rsid w:val="00EC35A7"/>
    <w:rsid w:val="00EC396F"/>
    <w:rsid w:val="00EC3991"/>
    <w:rsid w:val="00EC39DA"/>
    <w:rsid w:val="00EC3E38"/>
    <w:rsid w:val="00EC40CF"/>
    <w:rsid w:val="00EC40FB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D2B"/>
    <w:rsid w:val="00EC4E08"/>
    <w:rsid w:val="00EC4E23"/>
    <w:rsid w:val="00EC4F93"/>
    <w:rsid w:val="00EC5105"/>
    <w:rsid w:val="00EC548E"/>
    <w:rsid w:val="00EC5970"/>
    <w:rsid w:val="00EC5CC6"/>
    <w:rsid w:val="00EC5CFF"/>
    <w:rsid w:val="00EC5E80"/>
    <w:rsid w:val="00EC5FA6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2D2"/>
    <w:rsid w:val="00ED03AE"/>
    <w:rsid w:val="00ED0522"/>
    <w:rsid w:val="00ED054A"/>
    <w:rsid w:val="00ED065E"/>
    <w:rsid w:val="00ED077F"/>
    <w:rsid w:val="00ED0B8E"/>
    <w:rsid w:val="00ED0C07"/>
    <w:rsid w:val="00ED0CCF"/>
    <w:rsid w:val="00ED0E7F"/>
    <w:rsid w:val="00ED0FB8"/>
    <w:rsid w:val="00ED1112"/>
    <w:rsid w:val="00ED1527"/>
    <w:rsid w:val="00ED1B3E"/>
    <w:rsid w:val="00ED1BAA"/>
    <w:rsid w:val="00ED1FFB"/>
    <w:rsid w:val="00ED21B2"/>
    <w:rsid w:val="00ED222F"/>
    <w:rsid w:val="00ED249F"/>
    <w:rsid w:val="00ED24A4"/>
    <w:rsid w:val="00ED260D"/>
    <w:rsid w:val="00ED275A"/>
    <w:rsid w:val="00ED2800"/>
    <w:rsid w:val="00ED28A9"/>
    <w:rsid w:val="00ED28CE"/>
    <w:rsid w:val="00ED2941"/>
    <w:rsid w:val="00ED2B1F"/>
    <w:rsid w:val="00ED2DA7"/>
    <w:rsid w:val="00ED2DE0"/>
    <w:rsid w:val="00ED30A4"/>
    <w:rsid w:val="00ED3117"/>
    <w:rsid w:val="00ED32E3"/>
    <w:rsid w:val="00ED3427"/>
    <w:rsid w:val="00ED364D"/>
    <w:rsid w:val="00ED378B"/>
    <w:rsid w:val="00ED393E"/>
    <w:rsid w:val="00ED3A86"/>
    <w:rsid w:val="00ED3B42"/>
    <w:rsid w:val="00ED4146"/>
    <w:rsid w:val="00ED42BA"/>
    <w:rsid w:val="00ED437E"/>
    <w:rsid w:val="00ED46D4"/>
    <w:rsid w:val="00ED478A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DA5"/>
    <w:rsid w:val="00ED5EA2"/>
    <w:rsid w:val="00ED5F66"/>
    <w:rsid w:val="00ED5F6E"/>
    <w:rsid w:val="00ED5F77"/>
    <w:rsid w:val="00ED611C"/>
    <w:rsid w:val="00ED635D"/>
    <w:rsid w:val="00ED661E"/>
    <w:rsid w:val="00ED66A7"/>
    <w:rsid w:val="00ED6845"/>
    <w:rsid w:val="00ED6875"/>
    <w:rsid w:val="00ED6D48"/>
    <w:rsid w:val="00ED712F"/>
    <w:rsid w:val="00ED7488"/>
    <w:rsid w:val="00ED7667"/>
    <w:rsid w:val="00ED7A1B"/>
    <w:rsid w:val="00EE03F2"/>
    <w:rsid w:val="00EE0408"/>
    <w:rsid w:val="00EE044E"/>
    <w:rsid w:val="00EE04BA"/>
    <w:rsid w:val="00EE04F0"/>
    <w:rsid w:val="00EE0A56"/>
    <w:rsid w:val="00EE0A98"/>
    <w:rsid w:val="00EE0AE4"/>
    <w:rsid w:val="00EE0B84"/>
    <w:rsid w:val="00EE10DF"/>
    <w:rsid w:val="00EE1544"/>
    <w:rsid w:val="00EE15B2"/>
    <w:rsid w:val="00EE170D"/>
    <w:rsid w:val="00EE17C4"/>
    <w:rsid w:val="00EE1837"/>
    <w:rsid w:val="00EE18BA"/>
    <w:rsid w:val="00EE19B0"/>
    <w:rsid w:val="00EE1E45"/>
    <w:rsid w:val="00EE1E48"/>
    <w:rsid w:val="00EE1F89"/>
    <w:rsid w:val="00EE1F99"/>
    <w:rsid w:val="00EE1FAF"/>
    <w:rsid w:val="00EE2110"/>
    <w:rsid w:val="00EE22C6"/>
    <w:rsid w:val="00EE2322"/>
    <w:rsid w:val="00EE2448"/>
    <w:rsid w:val="00EE2563"/>
    <w:rsid w:val="00EE283C"/>
    <w:rsid w:val="00EE293D"/>
    <w:rsid w:val="00EE29B2"/>
    <w:rsid w:val="00EE29EF"/>
    <w:rsid w:val="00EE2CEB"/>
    <w:rsid w:val="00EE2D0B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51"/>
    <w:rsid w:val="00EE5087"/>
    <w:rsid w:val="00EE525B"/>
    <w:rsid w:val="00EE52E2"/>
    <w:rsid w:val="00EE53DB"/>
    <w:rsid w:val="00EE53F0"/>
    <w:rsid w:val="00EE544D"/>
    <w:rsid w:val="00EE56E5"/>
    <w:rsid w:val="00EE5767"/>
    <w:rsid w:val="00EE57C6"/>
    <w:rsid w:val="00EE5939"/>
    <w:rsid w:val="00EE5CD5"/>
    <w:rsid w:val="00EE5D01"/>
    <w:rsid w:val="00EE5DA3"/>
    <w:rsid w:val="00EE5EF8"/>
    <w:rsid w:val="00EE621B"/>
    <w:rsid w:val="00EE6282"/>
    <w:rsid w:val="00EE6374"/>
    <w:rsid w:val="00EE65C0"/>
    <w:rsid w:val="00EE68AA"/>
    <w:rsid w:val="00EE6A97"/>
    <w:rsid w:val="00EE6E7E"/>
    <w:rsid w:val="00EE6F51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443"/>
    <w:rsid w:val="00EF0576"/>
    <w:rsid w:val="00EF0780"/>
    <w:rsid w:val="00EF088E"/>
    <w:rsid w:val="00EF0895"/>
    <w:rsid w:val="00EF08B1"/>
    <w:rsid w:val="00EF094E"/>
    <w:rsid w:val="00EF096F"/>
    <w:rsid w:val="00EF09E1"/>
    <w:rsid w:val="00EF0B8F"/>
    <w:rsid w:val="00EF0CAB"/>
    <w:rsid w:val="00EF0E79"/>
    <w:rsid w:val="00EF11EF"/>
    <w:rsid w:val="00EF142E"/>
    <w:rsid w:val="00EF1751"/>
    <w:rsid w:val="00EF181C"/>
    <w:rsid w:val="00EF1979"/>
    <w:rsid w:val="00EF1C79"/>
    <w:rsid w:val="00EF2022"/>
    <w:rsid w:val="00EF2156"/>
    <w:rsid w:val="00EF221E"/>
    <w:rsid w:val="00EF234F"/>
    <w:rsid w:val="00EF252C"/>
    <w:rsid w:val="00EF25D1"/>
    <w:rsid w:val="00EF270D"/>
    <w:rsid w:val="00EF2A2F"/>
    <w:rsid w:val="00EF2AA0"/>
    <w:rsid w:val="00EF2B43"/>
    <w:rsid w:val="00EF2D86"/>
    <w:rsid w:val="00EF2E5E"/>
    <w:rsid w:val="00EF32BA"/>
    <w:rsid w:val="00EF353E"/>
    <w:rsid w:val="00EF37FB"/>
    <w:rsid w:val="00EF3866"/>
    <w:rsid w:val="00EF3D52"/>
    <w:rsid w:val="00EF3EA0"/>
    <w:rsid w:val="00EF3FD1"/>
    <w:rsid w:val="00EF4133"/>
    <w:rsid w:val="00EF4254"/>
    <w:rsid w:val="00EF4424"/>
    <w:rsid w:val="00EF44D7"/>
    <w:rsid w:val="00EF4742"/>
    <w:rsid w:val="00EF4783"/>
    <w:rsid w:val="00EF47E8"/>
    <w:rsid w:val="00EF47EE"/>
    <w:rsid w:val="00EF4902"/>
    <w:rsid w:val="00EF490F"/>
    <w:rsid w:val="00EF4AEE"/>
    <w:rsid w:val="00EF4B9A"/>
    <w:rsid w:val="00EF4BB5"/>
    <w:rsid w:val="00EF4BC9"/>
    <w:rsid w:val="00EF4DC9"/>
    <w:rsid w:val="00EF4E77"/>
    <w:rsid w:val="00EF4F0F"/>
    <w:rsid w:val="00EF50AA"/>
    <w:rsid w:val="00EF50D1"/>
    <w:rsid w:val="00EF51FA"/>
    <w:rsid w:val="00EF5613"/>
    <w:rsid w:val="00EF5633"/>
    <w:rsid w:val="00EF5862"/>
    <w:rsid w:val="00EF5BE2"/>
    <w:rsid w:val="00EF5D2C"/>
    <w:rsid w:val="00EF5F91"/>
    <w:rsid w:val="00EF6200"/>
    <w:rsid w:val="00EF646D"/>
    <w:rsid w:val="00EF6542"/>
    <w:rsid w:val="00EF6BD5"/>
    <w:rsid w:val="00EF6DC1"/>
    <w:rsid w:val="00EF6FF9"/>
    <w:rsid w:val="00EF70C8"/>
    <w:rsid w:val="00EF716D"/>
    <w:rsid w:val="00EF71AC"/>
    <w:rsid w:val="00EF728C"/>
    <w:rsid w:val="00EF7428"/>
    <w:rsid w:val="00EF74D1"/>
    <w:rsid w:val="00EF750A"/>
    <w:rsid w:val="00EF752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0CE"/>
    <w:rsid w:val="00F001E4"/>
    <w:rsid w:val="00F003C4"/>
    <w:rsid w:val="00F008BB"/>
    <w:rsid w:val="00F008C2"/>
    <w:rsid w:val="00F00A3C"/>
    <w:rsid w:val="00F00A4C"/>
    <w:rsid w:val="00F00A8C"/>
    <w:rsid w:val="00F00E2A"/>
    <w:rsid w:val="00F011FD"/>
    <w:rsid w:val="00F01210"/>
    <w:rsid w:val="00F01581"/>
    <w:rsid w:val="00F0180A"/>
    <w:rsid w:val="00F0195C"/>
    <w:rsid w:val="00F0207F"/>
    <w:rsid w:val="00F021EC"/>
    <w:rsid w:val="00F022CC"/>
    <w:rsid w:val="00F0232F"/>
    <w:rsid w:val="00F024EF"/>
    <w:rsid w:val="00F02591"/>
    <w:rsid w:val="00F025F9"/>
    <w:rsid w:val="00F02A97"/>
    <w:rsid w:val="00F02B0B"/>
    <w:rsid w:val="00F02BCC"/>
    <w:rsid w:val="00F02E6C"/>
    <w:rsid w:val="00F03053"/>
    <w:rsid w:val="00F03207"/>
    <w:rsid w:val="00F03237"/>
    <w:rsid w:val="00F034FF"/>
    <w:rsid w:val="00F0375E"/>
    <w:rsid w:val="00F0388D"/>
    <w:rsid w:val="00F038B1"/>
    <w:rsid w:val="00F03A71"/>
    <w:rsid w:val="00F03C5F"/>
    <w:rsid w:val="00F03D1F"/>
    <w:rsid w:val="00F0406F"/>
    <w:rsid w:val="00F04105"/>
    <w:rsid w:val="00F041C1"/>
    <w:rsid w:val="00F042EC"/>
    <w:rsid w:val="00F044C7"/>
    <w:rsid w:val="00F0454D"/>
    <w:rsid w:val="00F045B8"/>
    <w:rsid w:val="00F04EFF"/>
    <w:rsid w:val="00F054BD"/>
    <w:rsid w:val="00F05519"/>
    <w:rsid w:val="00F05550"/>
    <w:rsid w:val="00F05701"/>
    <w:rsid w:val="00F05B4A"/>
    <w:rsid w:val="00F05C49"/>
    <w:rsid w:val="00F05E0C"/>
    <w:rsid w:val="00F05EE3"/>
    <w:rsid w:val="00F06389"/>
    <w:rsid w:val="00F063B3"/>
    <w:rsid w:val="00F06408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170"/>
    <w:rsid w:val="00F07574"/>
    <w:rsid w:val="00F07782"/>
    <w:rsid w:val="00F078B0"/>
    <w:rsid w:val="00F0796C"/>
    <w:rsid w:val="00F07A98"/>
    <w:rsid w:val="00F07BFA"/>
    <w:rsid w:val="00F07CD7"/>
    <w:rsid w:val="00F07E99"/>
    <w:rsid w:val="00F07F1D"/>
    <w:rsid w:val="00F10263"/>
    <w:rsid w:val="00F10632"/>
    <w:rsid w:val="00F10694"/>
    <w:rsid w:val="00F10B9E"/>
    <w:rsid w:val="00F10CD1"/>
    <w:rsid w:val="00F112F6"/>
    <w:rsid w:val="00F112F8"/>
    <w:rsid w:val="00F11422"/>
    <w:rsid w:val="00F11527"/>
    <w:rsid w:val="00F115BA"/>
    <w:rsid w:val="00F11852"/>
    <w:rsid w:val="00F119F2"/>
    <w:rsid w:val="00F11A2E"/>
    <w:rsid w:val="00F11AE6"/>
    <w:rsid w:val="00F11D76"/>
    <w:rsid w:val="00F11EF8"/>
    <w:rsid w:val="00F11F65"/>
    <w:rsid w:val="00F12058"/>
    <w:rsid w:val="00F12089"/>
    <w:rsid w:val="00F12273"/>
    <w:rsid w:val="00F1229C"/>
    <w:rsid w:val="00F1259C"/>
    <w:rsid w:val="00F125E9"/>
    <w:rsid w:val="00F127BC"/>
    <w:rsid w:val="00F12CE0"/>
    <w:rsid w:val="00F12DA0"/>
    <w:rsid w:val="00F1303A"/>
    <w:rsid w:val="00F13068"/>
    <w:rsid w:val="00F1325F"/>
    <w:rsid w:val="00F13289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9F4"/>
    <w:rsid w:val="00F14A69"/>
    <w:rsid w:val="00F14ABD"/>
    <w:rsid w:val="00F14C33"/>
    <w:rsid w:val="00F14CC6"/>
    <w:rsid w:val="00F14EF7"/>
    <w:rsid w:val="00F14FB2"/>
    <w:rsid w:val="00F151D2"/>
    <w:rsid w:val="00F154B0"/>
    <w:rsid w:val="00F15648"/>
    <w:rsid w:val="00F1567B"/>
    <w:rsid w:val="00F1572E"/>
    <w:rsid w:val="00F15776"/>
    <w:rsid w:val="00F158F0"/>
    <w:rsid w:val="00F15AAC"/>
    <w:rsid w:val="00F15AB5"/>
    <w:rsid w:val="00F15C64"/>
    <w:rsid w:val="00F15DAD"/>
    <w:rsid w:val="00F15E0B"/>
    <w:rsid w:val="00F15FFB"/>
    <w:rsid w:val="00F161ED"/>
    <w:rsid w:val="00F1641D"/>
    <w:rsid w:val="00F168A7"/>
    <w:rsid w:val="00F16BEE"/>
    <w:rsid w:val="00F1702B"/>
    <w:rsid w:val="00F1721F"/>
    <w:rsid w:val="00F17505"/>
    <w:rsid w:val="00F17FF5"/>
    <w:rsid w:val="00F20041"/>
    <w:rsid w:val="00F2011A"/>
    <w:rsid w:val="00F201F0"/>
    <w:rsid w:val="00F206F4"/>
    <w:rsid w:val="00F20771"/>
    <w:rsid w:val="00F20C95"/>
    <w:rsid w:val="00F20D25"/>
    <w:rsid w:val="00F20E43"/>
    <w:rsid w:val="00F2109D"/>
    <w:rsid w:val="00F210C4"/>
    <w:rsid w:val="00F21277"/>
    <w:rsid w:val="00F212CE"/>
    <w:rsid w:val="00F212DB"/>
    <w:rsid w:val="00F2159E"/>
    <w:rsid w:val="00F216DD"/>
    <w:rsid w:val="00F217D6"/>
    <w:rsid w:val="00F2190D"/>
    <w:rsid w:val="00F21960"/>
    <w:rsid w:val="00F219B9"/>
    <w:rsid w:val="00F21E38"/>
    <w:rsid w:val="00F21EF4"/>
    <w:rsid w:val="00F222DD"/>
    <w:rsid w:val="00F222DF"/>
    <w:rsid w:val="00F22328"/>
    <w:rsid w:val="00F225FC"/>
    <w:rsid w:val="00F22705"/>
    <w:rsid w:val="00F2270F"/>
    <w:rsid w:val="00F228D5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B28"/>
    <w:rsid w:val="00F23C2B"/>
    <w:rsid w:val="00F23DC4"/>
    <w:rsid w:val="00F23FDE"/>
    <w:rsid w:val="00F23FF0"/>
    <w:rsid w:val="00F240EB"/>
    <w:rsid w:val="00F24387"/>
    <w:rsid w:val="00F24575"/>
    <w:rsid w:val="00F2462E"/>
    <w:rsid w:val="00F246D3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370"/>
    <w:rsid w:val="00F25831"/>
    <w:rsid w:val="00F2596A"/>
    <w:rsid w:val="00F259A4"/>
    <w:rsid w:val="00F259B8"/>
    <w:rsid w:val="00F25BFB"/>
    <w:rsid w:val="00F25C7B"/>
    <w:rsid w:val="00F25DA4"/>
    <w:rsid w:val="00F26253"/>
    <w:rsid w:val="00F262DD"/>
    <w:rsid w:val="00F263F9"/>
    <w:rsid w:val="00F2685C"/>
    <w:rsid w:val="00F268B8"/>
    <w:rsid w:val="00F26AA8"/>
    <w:rsid w:val="00F26D44"/>
    <w:rsid w:val="00F26D69"/>
    <w:rsid w:val="00F26F83"/>
    <w:rsid w:val="00F26F90"/>
    <w:rsid w:val="00F27092"/>
    <w:rsid w:val="00F27107"/>
    <w:rsid w:val="00F2719B"/>
    <w:rsid w:val="00F2742B"/>
    <w:rsid w:val="00F274FB"/>
    <w:rsid w:val="00F275AE"/>
    <w:rsid w:val="00F2763F"/>
    <w:rsid w:val="00F27761"/>
    <w:rsid w:val="00F277AD"/>
    <w:rsid w:val="00F27A15"/>
    <w:rsid w:val="00F27B35"/>
    <w:rsid w:val="00F27B46"/>
    <w:rsid w:val="00F27B69"/>
    <w:rsid w:val="00F27BAB"/>
    <w:rsid w:val="00F27E59"/>
    <w:rsid w:val="00F27EA2"/>
    <w:rsid w:val="00F305D1"/>
    <w:rsid w:val="00F30637"/>
    <w:rsid w:val="00F30962"/>
    <w:rsid w:val="00F30F06"/>
    <w:rsid w:val="00F31110"/>
    <w:rsid w:val="00F313FC"/>
    <w:rsid w:val="00F31754"/>
    <w:rsid w:val="00F318D4"/>
    <w:rsid w:val="00F3198E"/>
    <w:rsid w:val="00F31C14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D8B"/>
    <w:rsid w:val="00F32E19"/>
    <w:rsid w:val="00F32EC6"/>
    <w:rsid w:val="00F3305C"/>
    <w:rsid w:val="00F33087"/>
    <w:rsid w:val="00F3308F"/>
    <w:rsid w:val="00F331A9"/>
    <w:rsid w:val="00F33299"/>
    <w:rsid w:val="00F3330E"/>
    <w:rsid w:val="00F335B5"/>
    <w:rsid w:val="00F33621"/>
    <w:rsid w:val="00F3369E"/>
    <w:rsid w:val="00F336E1"/>
    <w:rsid w:val="00F33742"/>
    <w:rsid w:val="00F33802"/>
    <w:rsid w:val="00F3380A"/>
    <w:rsid w:val="00F34370"/>
    <w:rsid w:val="00F3450E"/>
    <w:rsid w:val="00F346CE"/>
    <w:rsid w:val="00F34791"/>
    <w:rsid w:val="00F347BA"/>
    <w:rsid w:val="00F34835"/>
    <w:rsid w:val="00F3485C"/>
    <w:rsid w:val="00F34873"/>
    <w:rsid w:val="00F348C7"/>
    <w:rsid w:val="00F34E71"/>
    <w:rsid w:val="00F34ED0"/>
    <w:rsid w:val="00F34FE2"/>
    <w:rsid w:val="00F35242"/>
    <w:rsid w:val="00F3533D"/>
    <w:rsid w:val="00F3561A"/>
    <w:rsid w:val="00F356A6"/>
    <w:rsid w:val="00F3577D"/>
    <w:rsid w:val="00F35834"/>
    <w:rsid w:val="00F3586D"/>
    <w:rsid w:val="00F35998"/>
    <w:rsid w:val="00F35A53"/>
    <w:rsid w:val="00F35B56"/>
    <w:rsid w:val="00F35C17"/>
    <w:rsid w:val="00F35D18"/>
    <w:rsid w:val="00F35DE1"/>
    <w:rsid w:val="00F35DF2"/>
    <w:rsid w:val="00F35E81"/>
    <w:rsid w:val="00F35FC3"/>
    <w:rsid w:val="00F36043"/>
    <w:rsid w:val="00F3615B"/>
    <w:rsid w:val="00F36403"/>
    <w:rsid w:val="00F36764"/>
    <w:rsid w:val="00F36882"/>
    <w:rsid w:val="00F3691F"/>
    <w:rsid w:val="00F36B06"/>
    <w:rsid w:val="00F36E74"/>
    <w:rsid w:val="00F36F3D"/>
    <w:rsid w:val="00F36FF2"/>
    <w:rsid w:val="00F37024"/>
    <w:rsid w:val="00F3730E"/>
    <w:rsid w:val="00F3747E"/>
    <w:rsid w:val="00F374B0"/>
    <w:rsid w:val="00F3794F"/>
    <w:rsid w:val="00F37BE2"/>
    <w:rsid w:val="00F37CEE"/>
    <w:rsid w:val="00F4027D"/>
    <w:rsid w:val="00F40440"/>
    <w:rsid w:val="00F4083D"/>
    <w:rsid w:val="00F409C1"/>
    <w:rsid w:val="00F40B01"/>
    <w:rsid w:val="00F40B51"/>
    <w:rsid w:val="00F40CD6"/>
    <w:rsid w:val="00F40D4F"/>
    <w:rsid w:val="00F40D6A"/>
    <w:rsid w:val="00F40EF4"/>
    <w:rsid w:val="00F40F48"/>
    <w:rsid w:val="00F41220"/>
    <w:rsid w:val="00F41401"/>
    <w:rsid w:val="00F4142A"/>
    <w:rsid w:val="00F41532"/>
    <w:rsid w:val="00F415E4"/>
    <w:rsid w:val="00F41BC6"/>
    <w:rsid w:val="00F41C35"/>
    <w:rsid w:val="00F41DCB"/>
    <w:rsid w:val="00F4220B"/>
    <w:rsid w:val="00F422EB"/>
    <w:rsid w:val="00F4258A"/>
    <w:rsid w:val="00F425A7"/>
    <w:rsid w:val="00F42626"/>
    <w:rsid w:val="00F4263D"/>
    <w:rsid w:val="00F42814"/>
    <w:rsid w:val="00F428FA"/>
    <w:rsid w:val="00F42DDB"/>
    <w:rsid w:val="00F42E0B"/>
    <w:rsid w:val="00F42F23"/>
    <w:rsid w:val="00F42FDD"/>
    <w:rsid w:val="00F43089"/>
    <w:rsid w:val="00F431F7"/>
    <w:rsid w:val="00F43617"/>
    <w:rsid w:val="00F43654"/>
    <w:rsid w:val="00F4369F"/>
    <w:rsid w:val="00F43734"/>
    <w:rsid w:val="00F43935"/>
    <w:rsid w:val="00F439D8"/>
    <w:rsid w:val="00F439EF"/>
    <w:rsid w:val="00F43BE5"/>
    <w:rsid w:val="00F43D83"/>
    <w:rsid w:val="00F43DD0"/>
    <w:rsid w:val="00F43E4B"/>
    <w:rsid w:val="00F43F4B"/>
    <w:rsid w:val="00F43F7A"/>
    <w:rsid w:val="00F440D4"/>
    <w:rsid w:val="00F44100"/>
    <w:rsid w:val="00F441BC"/>
    <w:rsid w:val="00F44287"/>
    <w:rsid w:val="00F443B5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65"/>
    <w:rsid w:val="00F454F3"/>
    <w:rsid w:val="00F45570"/>
    <w:rsid w:val="00F45AD2"/>
    <w:rsid w:val="00F45C37"/>
    <w:rsid w:val="00F46058"/>
    <w:rsid w:val="00F465F5"/>
    <w:rsid w:val="00F46709"/>
    <w:rsid w:val="00F468B5"/>
    <w:rsid w:val="00F46A3F"/>
    <w:rsid w:val="00F46C54"/>
    <w:rsid w:val="00F46E22"/>
    <w:rsid w:val="00F46F4D"/>
    <w:rsid w:val="00F46F94"/>
    <w:rsid w:val="00F4711F"/>
    <w:rsid w:val="00F471B3"/>
    <w:rsid w:val="00F471D1"/>
    <w:rsid w:val="00F47433"/>
    <w:rsid w:val="00F476EC"/>
    <w:rsid w:val="00F477C4"/>
    <w:rsid w:val="00F479B3"/>
    <w:rsid w:val="00F47C1A"/>
    <w:rsid w:val="00F47D7E"/>
    <w:rsid w:val="00F47DFB"/>
    <w:rsid w:val="00F47E24"/>
    <w:rsid w:val="00F50100"/>
    <w:rsid w:val="00F506E8"/>
    <w:rsid w:val="00F5072D"/>
    <w:rsid w:val="00F50C8A"/>
    <w:rsid w:val="00F50D0C"/>
    <w:rsid w:val="00F50EC6"/>
    <w:rsid w:val="00F50F8B"/>
    <w:rsid w:val="00F5154A"/>
    <w:rsid w:val="00F51551"/>
    <w:rsid w:val="00F5178A"/>
    <w:rsid w:val="00F51842"/>
    <w:rsid w:val="00F5189D"/>
    <w:rsid w:val="00F51DB1"/>
    <w:rsid w:val="00F51E32"/>
    <w:rsid w:val="00F51EF5"/>
    <w:rsid w:val="00F52126"/>
    <w:rsid w:val="00F524D2"/>
    <w:rsid w:val="00F524DA"/>
    <w:rsid w:val="00F525A6"/>
    <w:rsid w:val="00F52691"/>
    <w:rsid w:val="00F52860"/>
    <w:rsid w:val="00F52911"/>
    <w:rsid w:val="00F52BEF"/>
    <w:rsid w:val="00F52DFC"/>
    <w:rsid w:val="00F52EA3"/>
    <w:rsid w:val="00F52FF4"/>
    <w:rsid w:val="00F53475"/>
    <w:rsid w:val="00F535EE"/>
    <w:rsid w:val="00F5360B"/>
    <w:rsid w:val="00F53622"/>
    <w:rsid w:val="00F536D4"/>
    <w:rsid w:val="00F537B8"/>
    <w:rsid w:val="00F5387E"/>
    <w:rsid w:val="00F53ADA"/>
    <w:rsid w:val="00F53FBB"/>
    <w:rsid w:val="00F54091"/>
    <w:rsid w:val="00F540B3"/>
    <w:rsid w:val="00F54523"/>
    <w:rsid w:val="00F546C8"/>
    <w:rsid w:val="00F54982"/>
    <w:rsid w:val="00F54A2B"/>
    <w:rsid w:val="00F54BC1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4E"/>
    <w:rsid w:val="00F55956"/>
    <w:rsid w:val="00F559B9"/>
    <w:rsid w:val="00F55B4A"/>
    <w:rsid w:val="00F55C58"/>
    <w:rsid w:val="00F55F38"/>
    <w:rsid w:val="00F55FC4"/>
    <w:rsid w:val="00F55FD4"/>
    <w:rsid w:val="00F56078"/>
    <w:rsid w:val="00F56171"/>
    <w:rsid w:val="00F56436"/>
    <w:rsid w:val="00F566FB"/>
    <w:rsid w:val="00F56959"/>
    <w:rsid w:val="00F56C78"/>
    <w:rsid w:val="00F56D2B"/>
    <w:rsid w:val="00F56FC6"/>
    <w:rsid w:val="00F5707C"/>
    <w:rsid w:val="00F5708F"/>
    <w:rsid w:val="00F5760D"/>
    <w:rsid w:val="00F576A5"/>
    <w:rsid w:val="00F577B1"/>
    <w:rsid w:val="00F579AC"/>
    <w:rsid w:val="00F57CB5"/>
    <w:rsid w:val="00F57D1A"/>
    <w:rsid w:val="00F57DB9"/>
    <w:rsid w:val="00F57FE2"/>
    <w:rsid w:val="00F6021D"/>
    <w:rsid w:val="00F60271"/>
    <w:rsid w:val="00F60298"/>
    <w:rsid w:val="00F60334"/>
    <w:rsid w:val="00F603D2"/>
    <w:rsid w:val="00F6058D"/>
    <w:rsid w:val="00F605ED"/>
    <w:rsid w:val="00F607AF"/>
    <w:rsid w:val="00F6087D"/>
    <w:rsid w:val="00F60923"/>
    <w:rsid w:val="00F60E65"/>
    <w:rsid w:val="00F60FA9"/>
    <w:rsid w:val="00F6136A"/>
    <w:rsid w:val="00F6155A"/>
    <w:rsid w:val="00F618AD"/>
    <w:rsid w:val="00F61ABF"/>
    <w:rsid w:val="00F61BDB"/>
    <w:rsid w:val="00F61E6A"/>
    <w:rsid w:val="00F62015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2DA"/>
    <w:rsid w:val="00F6356E"/>
    <w:rsid w:val="00F635E1"/>
    <w:rsid w:val="00F6389F"/>
    <w:rsid w:val="00F638C0"/>
    <w:rsid w:val="00F63A67"/>
    <w:rsid w:val="00F63A7A"/>
    <w:rsid w:val="00F63AE4"/>
    <w:rsid w:val="00F63C8A"/>
    <w:rsid w:val="00F6411A"/>
    <w:rsid w:val="00F644DD"/>
    <w:rsid w:val="00F64588"/>
    <w:rsid w:val="00F646BC"/>
    <w:rsid w:val="00F646DD"/>
    <w:rsid w:val="00F6481E"/>
    <w:rsid w:val="00F648FF"/>
    <w:rsid w:val="00F64972"/>
    <w:rsid w:val="00F64CA8"/>
    <w:rsid w:val="00F64D88"/>
    <w:rsid w:val="00F64EAB"/>
    <w:rsid w:val="00F65040"/>
    <w:rsid w:val="00F650B0"/>
    <w:rsid w:val="00F650BF"/>
    <w:rsid w:val="00F650CC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C80"/>
    <w:rsid w:val="00F66F50"/>
    <w:rsid w:val="00F66F70"/>
    <w:rsid w:val="00F67072"/>
    <w:rsid w:val="00F67353"/>
    <w:rsid w:val="00F673AA"/>
    <w:rsid w:val="00F67506"/>
    <w:rsid w:val="00F67664"/>
    <w:rsid w:val="00F6785B"/>
    <w:rsid w:val="00F67D81"/>
    <w:rsid w:val="00F702F0"/>
    <w:rsid w:val="00F7031F"/>
    <w:rsid w:val="00F703C4"/>
    <w:rsid w:val="00F704C1"/>
    <w:rsid w:val="00F704FC"/>
    <w:rsid w:val="00F706D5"/>
    <w:rsid w:val="00F70735"/>
    <w:rsid w:val="00F70861"/>
    <w:rsid w:val="00F70B94"/>
    <w:rsid w:val="00F70BB3"/>
    <w:rsid w:val="00F70BEB"/>
    <w:rsid w:val="00F70D00"/>
    <w:rsid w:val="00F70D8A"/>
    <w:rsid w:val="00F7162C"/>
    <w:rsid w:val="00F716AE"/>
    <w:rsid w:val="00F717B0"/>
    <w:rsid w:val="00F71830"/>
    <w:rsid w:val="00F71931"/>
    <w:rsid w:val="00F71A67"/>
    <w:rsid w:val="00F71B36"/>
    <w:rsid w:val="00F71DBD"/>
    <w:rsid w:val="00F71DE6"/>
    <w:rsid w:val="00F720D9"/>
    <w:rsid w:val="00F7214D"/>
    <w:rsid w:val="00F723C6"/>
    <w:rsid w:val="00F725A6"/>
    <w:rsid w:val="00F72665"/>
    <w:rsid w:val="00F72A26"/>
    <w:rsid w:val="00F72B59"/>
    <w:rsid w:val="00F72EE1"/>
    <w:rsid w:val="00F72F0C"/>
    <w:rsid w:val="00F72FA0"/>
    <w:rsid w:val="00F7350E"/>
    <w:rsid w:val="00F73988"/>
    <w:rsid w:val="00F739E8"/>
    <w:rsid w:val="00F73BC8"/>
    <w:rsid w:val="00F73F2D"/>
    <w:rsid w:val="00F74130"/>
    <w:rsid w:val="00F742A2"/>
    <w:rsid w:val="00F74477"/>
    <w:rsid w:val="00F74FDB"/>
    <w:rsid w:val="00F75332"/>
    <w:rsid w:val="00F753B9"/>
    <w:rsid w:val="00F7555B"/>
    <w:rsid w:val="00F757F4"/>
    <w:rsid w:val="00F75997"/>
    <w:rsid w:val="00F75A7A"/>
    <w:rsid w:val="00F75B5C"/>
    <w:rsid w:val="00F75CA5"/>
    <w:rsid w:val="00F75D7A"/>
    <w:rsid w:val="00F75EC5"/>
    <w:rsid w:val="00F75FEE"/>
    <w:rsid w:val="00F761DF"/>
    <w:rsid w:val="00F76356"/>
    <w:rsid w:val="00F76488"/>
    <w:rsid w:val="00F76554"/>
    <w:rsid w:val="00F765A1"/>
    <w:rsid w:val="00F765C2"/>
    <w:rsid w:val="00F765E9"/>
    <w:rsid w:val="00F7689F"/>
    <w:rsid w:val="00F7697B"/>
    <w:rsid w:val="00F76A7D"/>
    <w:rsid w:val="00F76A9C"/>
    <w:rsid w:val="00F76D53"/>
    <w:rsid w:val="00F76E8E"/>
    <w:rsid w:val="00F772E7"/>
    <w:rsid w:val="00F7748C"/>
    <w:rsid w:val="00F774EC"/>
    <w:rsid w:val="00F77604"/>
    <w:rsid w:val="00F777A7"/>
    <w:rsid w:val="00F77D96"/>
    <w:rsid w:val="00F77E77"/>
    <w:rsid w:val="00F77EE3"/>
    <w:rsid w:val="00F77F6B"/>
    <w:rsid w:val="00F80043"/>
    <w:rsid w:val="00F8009B"/>
    <w:rsid w:val="00F80210"/>
    <w:rsid w:val="00F803F1"/>
    <w:rsid w:val="00F80428"/>
    <w:rsid w:val="00F8065F"/>
    <w:rsid w:val="00F807B0"/>
    <w:rsid w:val="00F807D6"/>
    <w:rsid w:val="00F80E18"/>
    <w:rsid w:val="00F80ED2"/>
    <w:rsid w:val="00F80F23"/>
    <w:rsid w:val="00F80F2E"/>
    <w:rsid w:val="00F80F50"/>
    <w:rsid w:val="00F80FC1"/>
    <w:rsid w:val="00F8100E"/>
    <w:rsid w:val="00F8117E"/>
    <w:rsid w:val="00F8141B"/>
    <w:rsid w:val="00F814C0"/>
    <w:rsid w:val="00F815BD"/>
    <w:rsid w:val="00F815CF"/>
    <w:rsid w:val="00F82083"/>
    <w:rsid w:val="00F825A0"/>
    <w:rsid w:val="00F827ED"/>
    <w:rsid w:val="00F82849"/>
    <w:rsid w:val="00F82C9F"/>
    <w:rsid w:val="00F82D94"/>
    <w:rsid w:val="00F82F69"/>
    <w:rsid w:val="00F82F75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28E"/>
    <w:rsid w:val="00F85458"/>
    <w:rsid w:val="00F85475"/>
    <w:rsid w:val="00F8561F"/>
    <w:rsid w:val="00F85754"/>
    <w:rsid w:val="00F85777"/>
    <w:rsid w:val="00F857B2"/>
    <w:rsid w:val="00F858C8"/>
    <w:rsid w:val="00F85ACE"/>
    <w:rsid w:val="00F85B7B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033"/>
    <w:rsid w:val="00F8722C"/>
    <w:rsid w:val="00F87352"/>
    <w:rsid w:val="00F875F8"/>
    <w:rsid w:val="00F8760D"/>
    <w:rsid w:val="00F878BF"/>
    <w:rsid w:val="00F87A0E"/>
    <w:rsid w:val="00F87B44"/>
    <w:rsid w:val="00F87C97"/>
    <w:rsid w:val="00F87D97"/>
    <w:rsid w:val="00F87F38"/>
    <w:rsid w:val="00F87F3B"/>
    <w:rsid w:val="00F901A2"/>
    <w:rsid w:val="00F90696"/>
    <w:rsid w:val="00F909C2"/>
    <w:rsid w:val="00F90ADA"/>
    <w:rsid w:val="00F90CE8"/>
    <w:rsid w:val="00F90E8C"/>
    <w:rsid w:val="00F90EE5"/>
    <w:rsid w:val="00F9108D"/>
    <w:rsid w:val="00F9144F"/>
    <w:rsid w:val="00F915EA"/>
    <w:rsid w:val="00F91ACE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1AB"/>
    <w:rsid w:val="00F932A2"/>
    <w:rsid w:val="00F93612"/>
    <w:rsid w:val="00F93614"/>
    <w:rsid w:val="00F9389A"/>
    <w:rsid w:val="00F93A2F"/>
    <w:rsid w:val="00F93AD5"/>
    <w:rsid w:val="00F93EBE"/>
    <w:rsid w:val="00F93EC2"/>
    <w:rsid w:val="00F9412F"/>
    <w:rsid w:val="00F9418A"/>
    <w:rsid w:val="00F941F9"/>
    <w:rsid w:val="00F94284"/>
    <w:rsid w:val="00F94805"/>
    <w:rsid w:val="00F9491E"/>
    <w:rsid w:val="00F949F3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A02"/>
    <w:rsid w:val="00F96BC5"/>
    <w:rsid w:val="00F96EBC"/>
    <w:rsid w:val="00F971ED"/>
    <w:rsid w:val="00F97318"/>
    <w:rsid w:val="00F97427"/>
    <w:rsid w:val="00F9751D"/>
    <w:rsid w:val="00F9753C"/>
    <w:rsid w:val="00F9754B"/>
    <w:rsid w:val="00F975A0"/>
    <w:rsid w:val="00F978DF"/>
    <w:rsid w:val="00F9790F"/>
    <w:rsid w:val="00F979A7"/>
    <w:rsid w:val="00F97A73"/>
    <w:rsid w:val="00F97BDD"/>
    <w:rsid w:val="00F97DA9"/>
    <w:rsid w:val="00F97E57"/>
    <w:rsid w:val="00F97EDE"/>
    <w:rsid w:val="00F97F89"/>
    <w:rsid w:val="00FA0033"/>
    <w:rsid w:val="00FA0132"/>
    <w:rsid w:val="00FA0463"/>
    <w:rsid w:val="00FA05E2"/>
    <w:rsid w:val="00FA0623"/>
    <w:rsid w:val="00FA070E"/>
    <w:rsid w:val="00FA082A"/>
    <w:rsid w:val="00FA0994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AA"/>
    <w:rsid w:val="00FA18BA"/>
    <w:rsid w:val="00FA19DD"/>
    <w:rsid w:val="00FA1D0C"/>
    <w:rsid w:val="00FA2034"/>
    <w:rsid w:val="00FA205A"/>
    <w:rsid w:val="00FA2226"/>
    <w:rsid w:val="00FA2584"/>
    <w:rsid w:val="00FA2618"/>
    <w:rsid w:val="00FA27C5"/>
    <w:rsid w:val="00FA283A"/>
    <w:rsid w:val="00FA28DD"/>
    <w:rsid w:val="00FA2939"/>
    <w:rsid w:val="00FA2A7B"/>
    <w:rsid w:val="00FA2E01"/>
    <w:rsid w:val="00FA3077"/>
    <w:rsid w:val="00FA32A1"/>
    <w:rsid w:val="00FA32EC"/>
    <w:rsid w:val="00FA3396"/>
    <w:rsid w:val="00FA37DB"/>
    <w:rsid w:val="00FA3E32"/>
    <w:rsid w:val="00FA3FA8"/>
    <w:rsid w:val="00FA404A"/>
    <w:rsid w:val="00FA4300"/>
    <w:rsid w:val="00FA4452"/>
    <w:rsid w:val="00FA465A"/>
    <w:rsid w:val="00FA4B52"/>
    <w:rsid w:val="00FA4C5B"/>
    <w:rsid w:val="00FA4C5F"/>
    <w:rsid w:val="00FA4C6A"/>
    <w:rsid w:val="00FA532E"/>
    <w:rsid w:val="00FA5423"/>
    <w:rsid w:val="00FA54F2"/>
    <w:rsid w:val="00FA558B"/>
    <w:rsid w:val="00FA58A9"/>
    <w:rsid w:val="00FA59E7"/>
    <w:rsid w:val="00FA5AC1"/>
    <w:rsid w:val="00FA5D9D"/>
    <w:rsid w:val="00FA5DF4"/>
    <w:rsid w:val="00FA5FF4"/>
    <w:rsid w:val="00FA65F3"/>
    <w:rsid w:val="00FA66F9"/>
    <w:rsid w:val="00FA6869"/>
    <w:rsid w:val="00FA68DC"/>
    <w:rsid w:val="00FA6956"/>
    <w:rsid w:val="00FA6E67"/>
    <w:rsid w:val="00FA6EFE"/>
    <w:rsid w:val="00FA7263"/>
    <w:rsid w:val="00FA736E"/>
    <w:rsid w:val="00FA73F4"/>
    <w:rsid w:val="00FA7400"/>
    <w:rsid w:val="00FA7479"/>
    <w:rsid w:val="00FA771C"/>
    <w:rsid w:val="00FA775E"/>
    <w:rsid w:val="00FA77BF"/>
    <w:rsid w:val="00FA7AB2"/>
    <w:rsid w:val="00FA7C71"/>
    <w:rsid w:val="00FA7E31"/>
    <w:rsid w:val="00FA7F57"/>
    <w:rsid w:val="00FB0009"/>
    <w:rsid w:val="00FB00E0"/>
    <w:rsid w:val="00FB0175"/>
    <w:rsid w:val="00FB0448"/>
    <w:rsid w:val="00FB07C6"/>
    <w:rsid w:val="00FB085C"/>
    <w:rsid w:val="00FB0924"/>
    <w:rsid w:val="00FB092D"/>
    <w:rsid w:val="00FB0979"/>
    <w:rsid w:val="00FB0D21"/>
    <w:rsid w:val="00FB10F3"/>
    <w:rsid w:val="00FB123A"/>
    <w:rsid w:val="00FB12AE"/>
    <w:rsid w:val="00FB162F"/>
    <w:rsid w:val="00FB17A2"/>
    <w:rsid w:val="00FB1996"/>
    <w:rsid w:val="00FB1AA3"/>
    <w:rsid w:val="00FB1E62"/>
    <w:rsid w:val="00FB2060"/>
    <w:rsid w:val="00FB2269"/>
    <w:rsid w:val="00FB232E"/>
    <w:rsid w:val="00FB2479"/>
    <w:rsid w:val="00FB257E"/>
    <w:rsid w:val="00FB28C7"/>
    <w:rsid w:val="00FB2A4E"/>
    <w:rsid w:val="00FB2B5E"/>
    <w:rsid w:val="00FB2BB3"/>
    <w:rsid w:val="00FB2D75"/>
    <w:rsid w:val="00FB31EC"/>
    <w:rsid w:val="00FB335F"/>
    <w:rsid w:val="00FB3420"/>
    <w:rsid w:val="00FB343B"/>
    <w:rsid w:val="00FB38DA"/>
    <w:rsid w:val="00FB3BE8"/>
    <w:rsid w:val="00FB3D23"/>
    <w:rsid w:val="00FB3DEB"/>
    <w:rsid w:val="00FB3E59"/>
    <w:rsid w:val="00FB4054"/>
    <w:rsid w:val="00FB4100"/>
    <w:rsid w:val="00FB4248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41"/>
    <w:rsid w:val="00FB5561"/>
    <w:rsid w:val="00FB5664"/>
    <w:rsid w:val="00FB580F"/>
    <w:rsid w:val="00FB5C73"/>
    <w:rsid w:val="00FB5C74"/>
    <w:rsid w:val="00FB5DF7"/>
    <w:rsid w:val="00FB62BC"/>
    <w:rsid w:val="00FB6A43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8D"/>
    <w:rsid w:val="00FB77B7"/>
    <w:rsid w:val="00FB78FF"/>
    <w:rsid w:val="00FB7964"/>
    <w:rsid w:val="00FB7E71"/>
    <w:rsid w:val="00FB7F32"/>
    <w:rsid w:val="00FB7F63"/>
    <w:rsid w:val="00FC0199"/>
    <w:rsid w:val="00FC01C7"/>
    <w:rsid w:val="00FC039E"/>
    <w:rsid w:val="00FC0433"/>
    <w:rsid w:val="00FC058F"/>
    <w:rsid w:val="00FC0748"/>
    <w:rsid w:val="00FC078D"/>
    <w:rsid w:val="00FC09EC"/>
    <w:rsid w:val="00FC0A1D"/>
    <w:rsid w:val="00FC0A46"/>
    <w:rsid w:val="00FC0C5B"/>
    <w:rsid w:val="00FC0C87"/>
    <w:rsid w:val="00FC0C9E"/>
    <w:rsid w:val="00FC113F"/>
    <w:rsid w:val="00FC123D"/>
    <w:rsid w:val="00FC12F6"/>
    <w:rsid w:val="00FC14ED"/>
    <w:rsid w:val="00FC1A6D"/>
    <w:rsid w:val="00FC1E79"/>
    <w:rsid w:val="00FC23B1"/>
    <w:rsid w:val="00FC240D"/>
    <w:rsid w:val="00FC2773"/>
    <w:rsid w:val="00FC27CC"/>
    <w:rsid w:val="00FC28B1"/>
    <w:rsid w:val="00FC2BE0"/>
    <w:rsid w:val="00FC2DFC"/>
    <w:rsid w:val="00FC2FE5"/>
    <w:rsid w:val="00FC319B"/>
    <w:rsid w:val="00FC31CB"/>
    <w:rsid w:val="00FC32D8"/>
    <w:rsid w:val="00FC35BE"/>
    <w:rsid w:val="00FC3601"/>
    <w:rsid w:val="00FC366A"/>
    <w:rsid w:val="00FC388F"/>
    <w:rsid w:val="00FC3AA6"/>
    <w:rsid w:val="00FC3B98"/>
    <w:rsid w:val="00FC3E56"/>
    <w:rsid w:val="00FC40C3"/>
    <w:rsid w:val="00FC412E"/>
    <w:rsid w:val="00FC46CC"/>
    <w:rsid w:val="00FC4B60"/>
    <w:rsid w:val="00FC4CCE"/>
    <w:rsid w:val="00FC4F3C"/>
    <w:rsid w:val="00FC504E"/>
    <w:rsid w:val="00FC50B8"/>
    <w:rsid w:val="00FC52B4"/>
    <w:rsid w:val="00FC52BF"/>
    <w:rsid w:val="00FC54A5"/>
    <w:rsid w:val="00FC58F2"/>
    <w:rsid w:val="00FC59FA"/>
    <w:rsid w:val="00FC5A3C"/>
    <w:rsid w:val="00FC5EF5"/>
    <w:rsid w:val="00FC5FB2"/>
    <w:rsid w:val="00FC60D6"/>
    <w:rsid w:val="00FC60DF"/>
    <w:rsid w:val="00FC60E7"/>
    <w:rsid w:val="00FC6497"/>
    <w:rsid w:val="00FC64B0"/>
    <w:rsid w:val="00FC6780"/>
    <w:rsid w:val="00FC6802"/>
    <w:rsid w:val="00FC68B2"/>
    <w:rsid w:val="00FC69F0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7AE"/>
    <w:rsid w:val="00FC787F"/>
    <w:rsid w:val="00FC794A"/>
    <w:rsid w:val="00FC7A51"/>
    <w:rsid w:val="00FC7DB5"/>
    <w:rsid w:val="00FC7EE4"/>
    <w:rsid w:val="00FD0001"/>
    <w:rsid w:val="00FD02B5"/>
    <w:rsid w:val="00FD0314"/>
    <w:rsid w:val="00FD033D"/>
    <w:rsid w:val="00FD051E"/>
    <w:rsid w:val="00FD0B47"/>
    <w:rsid w:val="00FD0C33"/>
    <w:rsid w:val="00FD0D71"/>
    <w:rsid w:val="00FD0DA2"/>
    <w:rsid w:val="00FD1194"/>
    <w:rsid w:val="00FD126E"/>
    <w:rsid w:val="00FD127B"/>
    <w:rsid w:val="00FD12CB"/>
    <w:rsid w:val="00FD1424"/>
    <w:rsid w:val="00FD185F"/>
    <w:rsid w:val="00FD18DA"/>
    <w:rsid w:val="00FD1A53"/>
    <w:rsid w:val="00FD1B82"/>
    <w:rsid w:val="00FD1BD7"/>
    <w:rsid w:val="00FD1BF5"/>
    <w:rsid w:val="00FD1E8D"/>
    <w:rsid w:val="00FD1F48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CC"/>
    <w:rsid w:val="00FD29F9"/>
    <w:rsid w:val="00FD2B5B"/>
    <w:rsid w:val="00FD2DA0"/>
    <w:rsid w:val="00FD3161"/>
    <w:rsid w:val="00FD3392"/>
    <w:rsid w:val="00FD356B"/>
    <w:rsid w:val="00FD36C7"/>
    <w:rsid w:val="00FD384C"/>
    <w:rsid w:val="00FD3E7B"/>
    <w:rsid w:val="00FD4338"/>
    <w:rsid w:val="00FD4363"/>
    <w:rsid w:val="00FD45B4"/>
    <w:rsid w:val="00FD47EF"/>
    <w:rsid w:val="00FD48CC"/>
    <w:rsid w:val="00FD4910"/>
    <w:rsid w:val="00FD4B5B"/>
    <w:rsid w:val="00FD4B5D"/>
    <w:rsid w:val="00FD4B74"/>
    <w:rsid w:val="00FD4F29"/>
    <w:rsid w:val="00FD5075"/>
    <w:rsid w:val="00FD5099"/>
    <w:rsid w:val="00FD51FB"/>
    <w:rsid w:val="00FD5414"/>
    <w:rsid w:val="00FD54C8"/>
    <w:rsid w:val="00FD54F5"/>
    <w:rsid w:val="00FD56BF"/>
    <w:rsid w:val="00FD571B"/>
    <w:rsid w:val="00FD5787"/>
    <w:rsid w:val="00FD5800"/>
    <w:rsid w:val="00FD58B5"/>
    <w:rsid w:val="00FD58CB"/>
    <w:rsid w:val="00FD5949"/>
    <w:rsid w:val="00FD5999"/>
    <w:rsid w:val="00FD59E7"/>
    <w:rsid w:val="00FD5E06"/>
    <w:rsid w:val="00FD5FB3"/>
    <w:rsid w:val="00FD638E"/>
    <w:rsid w:val="00FD6497"/>
    <w:rsid w:val="00FD6501"/>
    <w:rsid w:val="00FD6530"/>
    <w:rsid w:val="00FD6617"/>
    <w:rsid w:val="00FD6896"/>
    <w:rsid w:val="00FD69C2"/>
    <w:rsid w:val="00FD6ACB"/>
    <w:rsid w:val="00FD6C8F"/>
    <w:rsid w:val="00FD6CBF"/>
    <w:rsid w:val="00FD6EBC"/>
    <w:rsid w:val="00FD6F47"/>
    <w:rsid w:val="00FD73C3"/>
    <w:rsid w:val="00FD7427"/>
    <w:rsid w:val="00FD7652"/>
    <w:rsid w:val="00FD76BE"/>
    <w:rsid w:val="00FD77B6"/>
    <w:rsid w:val="00FD788F"/>
    <w:rsid w:val="00FD7CAD"/>
    <w:rsid w:val="00FD7D6D"/>
    <w:rsid w:val="00FD7FB2"/>
    <w:rsid w:val="00FE0526"/>
    <w:rsid w:val="00FE070F"/>
    <w:rsid w:val="00FE0972"/>
    <w:rsid w:val="00FE0A66"/>
    <w:rsid w:val="00FE1122"/>
    <w:rsid w:val="00FE1154"/>
    <w:rsid w:val="00FE1387"/>
    <w:rsid w:val="00FE13E6"/>
    <w:rsid w:val="00FE171F"/>
    <w:rsid w:val="00FE176E"/>
    <w:rsid w:val="00FE18FA"/>
    <w:rsid w:val="00FE1B7F"/>
    <w:rsid w:val="00FE1B8F"/>
    <w:rsid w:val="00FE1B9E"/>
    <w:rsid w:val="00FE1EC4"/>
    <w:rsid w:val="00FE1ED4"/>
    <w:rsid w:val="00FE1F27"/>
    <w:rsid w:val="00FE24D4"/>
    <w:rsid w:val="00FE24E8"/>
    <w:rsid w:val="00FE264F"/>
    <w:rsid w:val="00FE2A07"/>
    <w:rsid w:val="00FE2BA7"/>
    <w:rsid w:val="00FE2D4F"/>
    <w:rsid w:val="00FE2E62"/>
    <w:rsid w:val="00FE2F1A"/>
    <w:rsid w:val="00FE2FA0"/>
    <w:rsid w:val="00FE33E6"/>
    <w:rsid w:val="00FE344D"/>
    <w:rsid w:val="00FE34D9"/>
    <w:rsid w:val="00FE3763"/>
    <w:rsid w:val="00FE3768"/>
    <w:rsid w:val="00FE3856"/>
    <w:rsid w:val="00FE3988"/>
    <w:rsid w:val="00FE3B9B"/>
    <w:rsid w:val="00FE3D6C"/>
    <w:rsid w:val="00FE4236"/>
    <w:rsid w:val="00FE44C0"/>
    <w:rsid w:val="00FE4906"/>
    <w:rsid w:val="00FE4CC8"/>
    <w:rsid w:val="00FE4DFC"/>
    <w:rsid w:val="00FE4E60"/>
    <w:rsid w:val="00FE50F9"/>
    <w:rsid w:val="00FE51D2"/>
    <w:rsid w:val="00FE5507"/>
    <w:rsid w:val="00FE563D"/>
    <w:rsid w:val="00FE57C3"/>
    <w:rsid w:val="00FE5CCE"/>
    <w:rsid w:val="00FE5F2B"/>
    <w:rsid w:val="00FE6083"/>
    <w:rsid w:val="00FE6222"/>
    <w:rsid w:val="00FE6345"/>
    <w:rsid w:val="00FE6504"/>
    <w:rsid w:val="00FE6566"/>
    <w:rsid w:val="00FE6570"/>
    <w:rsid w:val="00FE6D5C"/>
    <w:rsid w:val="00FE6F49"/>
    <w:rsid w:val="00FE70B8"/>
    <w:rsid w:val="00FE70E0"/>
    <w:rsid w:val="00FE70F5"/>
    <w:rsid w:val="00FE7129"/>
    <w:rsid w:val="00FE715C"/>
    <w:rsid w:val="00FE7319"/>
    <w:rsid w:val="00FE7365"/>
    <w:rsid w:val="00FE73EB"/>
    <w:rsid w:val="00FE7456"/>
    <w:rsid w:val="00FE7503"/>
    <w:rsid w:val="00FE7579"/>
    <w:rsid w:val="00FE760E"/>
    <w:rsid w:val="00FE767F"/>
    <w:rsid w:val="00FE7777"/>
    <w:rsid w:val="00FE79AC"/>
    <w:rsid w:val="00FE7B7D"/>
    <w:rsid w:val="00FE7C5C"/>
    <w:rsid w:val="00FE7DB7"/>
    <w:rsid w:val="00FF01CA"/>
    <w:rsid w:val="00FF044D"/>
    <w:rsid w:val="00FF072E"/>
    <w:rsid w:val="00FF074A"/>
    <w:rsid w:val="00FF0901"/>
    <w:rsid w:val="00FF0C1D"/>
    <w:rsid w:val="00FF0FE2"/>
    <w:rsid w:val="00FF11DC"/>
    <w:rsid w:val="00FF1220"/>
    <w:rsid w:val="00FF122B"/>
    <w:rsid w:val="00FF12CF"/>
    <w:rsid w:val="00FF13CE"/>
    <w:rsid w:val="00FF1516"/>
    <w:rsid w:val="00FF163B"/>
    <w:rsid w:val="00FF1828"/>
    <w:rsid w:val="00FF1888"/>
    <w:rsid w:val="00FF1956"/>
    <w:rsid w:val="00FF1A05"/>
    <w:rsid w:val="00FF1BAB"/>
    <w:rsid w:val="00FF1C43"/>
    <w:rsid w:val="00FF1DCD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2DBA"/>
    <w:rsid w:val="00FF3317"/>
    <w:rsid w:val="00FF3427"/>
    <w:rsid w:val="00FF34E3"/>
    <w:rsid w:val="00FF35A7"/>
    <w:rsid w:val="00FF377B"/>
    <w:rsid w:val="00FF3862"/>
    <w:rsid w:val="00FF39F1"/>
    <w:rsid w:val="00FF3ADB"/>
    <w:rsid w:val="00FF3CF4"/>
    <w:rsid w:val="00FF4105"/>
    <w:rsid w:val="00FF4333"/>
    <w:rsid w:val="00FF4337"/>
    <w:rsid w:val="00FF4602"/>
    <w:rsid w:val="00FF46BF"/>
    <w:rsid w:val="00FF4867"/>
    <w:rsid w:val="00FF487C"/>
    <w:rsid w:val="00FF4AF8"/>
    <w:rsid w:val="00FF4B5A"/>
    <w:rsid w:val="00FF4EAC"/>
    <w:rsid w:val="00FF5289"/>
    <w:rsid w:val="00FF5630"/>
    <w:rsid w:val="00FF56C6"/>
    <w:rsid w:val="00FF5789"/>
    <w:rsid w:val="00FF5898"/>
    <w:rsid w:val="00FF59A7"/>
    <w:rsid w:val="00FF5B03"/>
    <w:rsid w:val="00FF5E85"/>
    <w:rsid w:val="00FF5F05"/>
    <w:rsid w:val="00FF5FAE"/>
    <w:rsid w:val="00FF6104"/>
    <w:rsid w:val="00FF62B4"/>
    <w:rsid w:val="00FF6577"/>
    <w:rsid w:val="00FF6868"/>
    <w:rsid w:val="00FF6CE9"/>
    <w:rsid w:val="00FF6D42"/>
    <w:rsid w:val="00FF6F6E"/>
    <w:rsid w:val="00FF7215"/>
    <w:rsid w:val="00FF7278"/>
    <w:rsid w:val="00FF760B"/>
    <w:rsid w:val="00FF78A7"/>
    <w:rsid w:val="00FF78E7"/>
    <w:rsid w:val="00FF7A15"/>
    <w:rsid w:val="00FF7A72"/>
    <w:rsid w:val="00FF7B60"/>
    <w:rsid w:val="00FF7BEE"/>
    <w:rsid w:val="00FF7C03"/>
    <w:rsid w:val="00FF7E0B"/>
    <w:rsid w:val="00FF7F26"/>
    <w:rsid w:val="039DCBC5"/>
    <w:rsid w:val="0417481A"/>
    <w:rsid w:val="04DAB7CC"/>
    <w:rsid w:val="0527BE44"/>
    <w:rsid w:val="05D6BD19"/>
    <w:rsid w:val="0621B7D5"/>
    <w:rsid w:val="06C629EE"/>
    <w:rsid w:val="0711ACA2"/>
    <w:rsid w:val="07B91800"/>
    <w:rsid w:val="0894B94D"/>
    <w:rsid w:val="08A25DB7"/>
    <w:rsid w:val="0A279571"/>
    <w:rsid w:val="0A36A634"/>
    <w:rsid w:val="0A44870C"/>
    <w:rsid w:val="0A8C5CF7"/>
    <w:rsid w:val="0BADA8BC"/>
    <w:rsid w:val="0C59DF55"/>
    <w:rsid w:val="0CA05E48"/>
    <w:rsid w:val="0D3E2CDE"/>
    <w:rsid w:val="0D871449"/>
    <w:rsid w:val="0F657321"/>
    <w:rsid w:val="0FD29634"/>
    <w:rsid w:val="108F1D3B"/>
    <w:rsid w:val="10A389D8"/>
    <w:rsid w:val="10FACD96"/>
    <w:rsid w:val="116165A4"/>
    <w:rsid w:val="11A0FFBE"/>
    <w:rsid w:val="12060F76"/>
    <w:rsid w:val="1344C83D"/>
    <w:rsid w:val="13598EE9"/>
    <w:rsid w:val="1418D96D"/>
    <w:rsid w:val="14340E3D"/>
    <w:rsid w:val="14D1B014"/>
    <w:rsid w:val="15183A9A"/>
    <w:rsid w:val="1518A9D9"/>
    <w:rsid w:val="15925B54"/>
    <w:rsid w:val="15B2084A"/>
    <w:rsid w:val="15B90825"/>
    <w:rsid w:val="15EE747A"/>
    <w:rsid w:val="16C28DE3"/>
    <w:rsid w:val="175EE588"/>
    <w:rsid w:val="177F95C9"/>
    <w:rsid w:val="18347E80"/>
    <w:rsid w:val="1837EC87"/>
    <w:rsid w:val="18DD5FA7"/>
    <w:rsid w:val="19834D99"/>
    <w:rsid w:val="19EFB8C5"/>
    <w:rsid w:val="19F23782"/>
    <w:rsid w:val="1A89A191"/>
    <w:rsid w:val="1D87D9EF"/>
    <w:rsid w:val="1E79BFA1"/>
    <w:rsid w:val="1F7796CB"/>
    <w:rsid w:val="1FAB251E"/>
    <w:rsid w:val="2047DDA3"/>
    <w:rsid w:val="20771493"/>
    <w:rsid w:val="20DA9B4C"/>
    <w:rsid w:val="2128490F"/>
    <w:rsid w:val="21CFB46D"/>
    <w:rsid w:val="2205735B"/>
    <w:rsid w:val="22717E17"/>
    <w:rsid w:val="22FE62F3"/>
    <w:rsid w:val="235CB8C0"/>
    <w:rsid w:val="23611E16"/>
    <w:rsid w:val="2370AED2"/>
    <w:rsid w:val="23B2D161"/>
    <w:rsid w:val="24985FB3"/>
    <w:rsid w:val="24A40EE0"/>
    <w:rsid w:val="250234C8"/>
    <w:rsid w:val="25534722"/>
    <w:rsid w:val="26480634"/>
    <w:rsid w:val="264EC4CA"/>
    <w:rsid w:val="26648795"/>
    <w:rsid w:val="27DA7DB1"/>
    <w:rsid w:val="281E142B"/>
    <w:rsid w:val="2903391C"/>
    <w:rsid w:val="2944C7A1"/>
    <w:rsid w:val="2954E364"/>
    <w:rsid w:val="29AA0A2A"/>
    <w:rsid w:val="29B9E340"/>
    <w:rsid w:val="29EAAAFB"/>
    <w:rsid w:val="2A0E4F99"/>
    <w:rsid w:val="2A3F53C2"/>
    <w:rsid w:val="2B272288"/>
    <w:rsid w:val="2BB1A7DE"/>
    <w:rsid w:val="2C0D4111"/>
    <w:rsid w:val="2C69E623"/>
    <w:rsid w:val="2C7748F7"/>
    <w:rsid w:val="2CCAE06F"/>
    <w:rsid w:val="2CFA3AD6"/>
    <w:rsid w:val="2E04D6F0"/>
    <w:rsid w:val="2E39BDE6"/>
    <w:rsid w:val="2F45731A"/>
    <w:rsid w:val="30D293F3"/>
    <w:rsid w:val="31367385"/>
    <w:rsid w:val="313B7781"/>
    <w:rsid w:val="315D9420"/>
    <w:rsid w:val="322126CB"/>
    <w:rsid w:val="3248D3AD"/>
    <w:rsid w:val="32560640"/>
    <w:rsid w:val="3276C119"/>
    <w:rsid w:val="33A0105E"/>
    <w:rsid w:val="33D4D18C"/>
    <w:rsid w:val="3418905F"/>
    <w:rsid w:val="34F41C7C"/>
    <w:rsid w:val="352A2AE1"/>
    <w:rsid w:val="3567828E"/>
    <w:rsid w:val="35A0B2D9"/>
    <w:rsid w:val="36B95E8A"/>
    <w:rsid w:val="375545F5"/>
    <w:rsid w:val="3798B4E0"/>
    <w:rsid w:val="38133166"/>
    <w:rsid w:val="38368190"/>
    <w:rsid w:val="383E5AEB"/>
    <w:rsid w:val="38D1FAA7"/>
    <w:rsid w:val="390C25FF"/>
    <w:rsid w:val="397B4B15"/>
    <w:rsid w:val="3A4496C4"/>
    <w:rsid w:val="3B2E9B31"/>
    <w:rsid w:val="3BD54950"/>
    <w:rsid w:val="3C3C65FA"/>
    <w:rsid w:val="3D930C9B"/>
    <w:rsid w:val="3DBC3647"/>
    <w:rsid w:val="3DC851B2"/>
    <w:rsid w:val="3DCC0F5D"/>
    <w:rsid w:val="3E062FFC"/>
    <w:rsid w:val="3E1561F3"/>
    <w:rsid w:val="3E1D865E"/>
    <w:rsid w:val="3FB528DA"/>
    <w:rsid w:val="413AABCE"/>
    <w:rsid w:val="419D50D0"/>
    <w:rsid w:val="4277EB66"/>
    <w:rsid w:val="42BA1FCE"/>
    <w:rsid w:val="42C3DEA5"/>
    <w:rsid w:val="430B80A4"/>
    <w:rsid w:val="44B2F57E"/>
    <w:rsid w:val="45A7940A"/>
    <w:rsid w:val="461843DD"/>
    <w:rsid w:val="466D2A8B"/>
    <w:rsid w:val="4672AF99"/>
    <w:rsid w:val="48B5A679"/>
    <w:rsid w:val="48D9FB7B"/>
    <w:rsid w:val="48DADC73"/>
    <w:rsid w:val="492E1C17"/>
    <w:rsid w:val="496C229A"/>
    <w:rsid w:val="4A2072B1"/>
    <w:rsid w:val="4AEDAFDA"/>
    <w:rsid w:val="4B4F7D4C"/>
    <w:rsid w:val="4BCCE671"/>
    <w:rsid w:val="4E70B48C"/>
    <w:rsid w:val="4E81FC9C"/>
    <w:rsid w:val="4EB9C32A"/>
    <w:rsid w:val="4FF56401"/>
    <w:rsid w:val="50B5346B"/>
    <w:rsid w:val="51E3D6B3"/>
    <w:rsid w:val="51FAD306"/>
    <w:rsid w:val="524E4A44"/>
    <w:rsid w:val="52EAC223"/>
    <w:rsid w:val="5311DDD7"/>
    <w:rsid w:val="535C50F2"/>
    <w:rsid w:val="53760329"/>
    <w:rsid w:val="544A3B59"/>
    <w:rsid w:val="5556409F"/>
    <w:rsid w:val="571DEA2A"/>
    <w:rsid w:val="57BF8AE7"/>
    <w:rsid w:val="592BD735"/>
    <w:rsid w:val="5C934D30"/>
    <w:rsid w:val="5D17D2A6"/>
    <w:rsid w:val="5DB78716"/>
    <w:rsid w:val="5DEFABB0"/>
    <w:rsid w:val="5EACB29B"/>
    <w:rsid w:val="5F2F3F63"/>
    <w:rsid w:val="5F3CD753"/>
    <w:rsid w:val="5F3F835C"/>
    <w:rsid w:val="5FA39CBC"/>
    <w:rsid w:val="5FD68E8B"/>
    <w:rsid w:val="5FE60D06"/>
    <w:rsid w:val="5FF5E89E"/>
    <w:rsid w:val="60A146D2"/>
    <w:rsid w:val="624067AD"/>
    <w:rsid w:val="629211F5"/>
    <w:rsid w:val="63399938"/>
    <w:rsid w:val="6343E28D"/>
    <w:rsid w:val="636F805F"/>
    <w:rsid w:val="63A9C83C"/>
    <w:rsid w:val="63BC96AA"/>
    <w:rsid w:val="63F8180F"/>
    <w:rsid w:val="649C00B4"/>
    <w:rsid w:val="64DB36A8"/>
    <w:rsid w:val="64FDDF27"/>
    <w:rsid w:val="6659C644"/>
    <w:rsid w:val="66C63DCB"/>
    <w:rsid w:val="676BED59"/>
    <w:rsid w:val="6826A1F7"/>
    <w:rsid w:val="687776E8"/>
    <w:rsid w:val="688DA9ED"/>
    <w:rsid w:val="6930F1FE"/>
    <w:rsid w:val="6A351B48"/>
    <w:rsid w:val="6A4119AC"/>
    <w:rsid w:val="6A9DFE75"/>
    <w:rsid w:val="6AAE48C0"/>
    <w:rsid w:val="6BC68437"/>
    <w:rsid w:val="6BC8CE11"/>
    <w:rsid w:val="6C37E22B"/>
    <w:rsid w:val="6C87AF6A"/>
    <w:rsid w:val="6CD91C87"/>
    <w:rsid w:val="6CE8D843"/>
    <w:rsid w:val="6E08655F"/>
    <w:rsid w:val="6E587C18"/>
    <w:rsid w:val="6E5D87B5"/>
    <w:rsid w:val="6EC93054"/>
    <w:rsid w:val="6EF5965E"/>
    <w:rsid w:val="6F6B7B4B"/>
    <w:rsid w:val="704816FF"/>
    <w:rsid w:val="70B1650B"/>
    <w:rsid w:val="70C9C68A"/>
    <w:rsid w:val="7247C097"/>
    <w:rsid w:val="72B1AD05"/>
    <w:rsid w:val="73B7080B"/>
    <w:rsid w:val="74684237"/>
    <w:rsid w:val="75A6102B"/>
    <w:rsid w:val="75A93759"/>
    <w:rsid w:val="75CC8C80"/>
    <w:rsid w:val="76221C36"/>
    <w:rsid w:val="7685701E"/>
    <w:rsid w:val="768AFFC4"/>
    <w:rsid w:val="768B8CA4"/>
    <w:rsid w:val="76B3F69F"/>
    <w:rsid w:val="77E4BC73"/>
    <w:rsid w:val="7830E8BA"/>
    <w:rsid w:val="79B28A07"/>
    <w:rsid w:val="7A2BA558"/>
    <w:rsid w:val="7A7F759B"/>
    <w:rsid w:val="7B80AA27"/>
    <w:rsid w:val="7BA55DDA"/>
    <w:rsid w:val="7C5062DA"/>
    <w:rsid w:val="7CC3F57A"/>
    <w:rsid w:val="7CE39F04"/>
    <w:rsid w:val="7D30F1BD"/>
    <w:rsid w:val="7D65DCC5"/>
    <w:rsid w:val="7D837D91"/>
    <w:rsid w:val="7DF1C2E1"/>
    <w:rsid w:val="7E01BDF9"/>
    <w:rsid w:val="7E1874E6"/>
    <w:rsid w:val="7E2816EC"/>
    <w:rsid w:val="7E78E3A7"/>
    <w:rsid w:val="7EB65D43"/>
    <w:rsid w:val="7ED10DA4"/>
    <w:rsid w:val="7EF58723"/>
    <w:rsid w:val="7F80A2F6"/>
    <w:rsid w:val="7FF8F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939C5B63-0A39-4FD8-B048-F21CBF60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normaltextrun">
    <w:name w:val="normaltextrun"/>
    <w:basedOn w:val="DefaultParagraphFont"/>
    <w:rsid w:val="00713A13"/>
  </w:style>
  <w:style w:type="character" w:customStyle="1" w:styleId="eop">
    <w:name w:val="eop"/>
    <w:basedOn w:val="DefaultParagraphFont"/>
    <w:rsid w:val="00713A13"/>
  </w:style>
  <w:style w:type="character" w:customStyle="1" w:styleId="ui-provider">
    <w:name w:val="ui-provider"/>
    <w:basedOn w:val="DefaultParagraphFont"/>
    <w:rsid w:val="000D3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0813D0-A2C7-40E7-ACFB-2A732EBBD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195AE9-3C5A-4ADC-8077-F41012E2D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4860</TotalTime>
  <Pages>55</Pages>
  <Words>12363</Words>
  <Characters>70475</Characters>
  <Application>Microsoft Office Word</Application>
  <DocSecurity>0</DocSecurity>
  <Lines>587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82673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Kornsiri, Chongaksorn</cp:lastModifiedBy>
  <cp:revision>347</cp:revision>
  <cp:lastPrinted>2024-02-24T07:10:00Z</cp:lastPrinted>
  <dcterms:created xsi:type="dcterms:W3CDTF">2023-02-22T00:07:00Z</dcterms:created>
  <dcterms:modified xsi:type="dcterms:W3CDTF">2024-02-27T04:29:00Z</dcterms:modified>
</cp:coreProperties>
</file>