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594C6" w14:textId="77777777" w:rsidR="00413082" w:rsidRPr="00E7183F" w:rsidRDefault="00413082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358BD55E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2DA41" w14:textId="403ACB4B" w:rsidR="00767150" w:rsidRPr="003F1896" w:rsidRDefault="004B1AE7" w:rsidP="002D535E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7401964"/>
            <w:bookmarkStart w:id="1" w:name="OLE_LINK1"/>
            <w:bookmarkStart w:id="2" w:name="OLE_LINK2"/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767150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7150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50854466" w14:textId="77777777" w:rsidR="0011074F" w:rsidRPr="003F1896" w:rsidRDefault="0011074F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239DE150" w14:textId="31F82CBE" w:rsidR="0011074F" w:rsidRPr="003F1896" w:rsidRDefault="004172F5" w:rsidP="008B72D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6"/>
          <w:sz w:val="28"/>
          <w:szCs w:val="28"/>
          <w:cs/>
          <w:lang w:val="th-TH"/>
        </w:rPr>
        <w:t>บริษัท ซันสวีท จำกัด (มหาชน) (บริษัท) เป็นบริษัทมหาชนจำกัด ซึ่งจดทะเบียนในตลาดหลักทรัพย์แห่งประเทศไทยเมื่อวันที่</w:t>
      </w:r>
      <w:r w:rsidR="008B72D1" w:rsidRPr="003F1896">
        <w:rPr>
          <w:rFonts w:ascii="Browallia New" w:eastAsia="Arial Unicode MS" w:hAnsi="Browallia New" w:cs="Browallia New"/>
          <w:color w:val="000000"/>
          <w:spacing w:val="6"/>
          <w:sz w:val="28"/>
          <w:szCs w:val="28"/>
          <w:cs/>
          <w:lang w:val="th-TH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pacing w:val="2"/>
          <w:sz w:val="28"/>
          <w:szCs w:val="28"/>
          <w:lang w:val="en-GB"/>
        </w:rPr>
        <w:t>18</w:t>
      </w:r>
      <w:r w:rsidRPr="003F1896">
        <w:rPr>
          <w:rFonts w:ascii="Browallia New" w:eastAsia="Arial Unicode MS" w:hAnsi="Browallia New" w:cs="Browallia New"/>
          <w:color w:val="000000"/>
          <w:spacing w:val="2"/>
          <w:sz w:val="28"/>
          <w:szCs w:val="28"/>
          <w:cs/>
          <w:lang w:val="th-TH"/>
        </w:rPr>
        <w:t xml:space="preserve"> มิถุนายน 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2"/>
          <w:sz w:val="28"/>
          <w:szCs w:val="28"/>
          <w:lang w:val="en-GB"/>
        </w:rPr>
        <w:t>2564</w:t>
      </w:r>
      <w:r w:rsidRPr="003F1896">
        <w:rPr>
          <w:rFonts w:ascii="Browallia New" w:eastAsia="Arial Unicode MS" w:hAnsi="Browallia New" w:cs="Browallia New"/>
          <w:color w:val="000000"/>
          <w:spacing w:val="2"/>
          <w:sz w:val="28"/>
          <w:szCs w:val="28"/>
          <w:cs/>
          <w:lang w:val="th-TH"/>
        </w:rPr>
        <w:t xml:space="preserve"> (เดิมจดทะเบียนในตลาดหลักทรัพย์ เอ็ม เอ ไอ 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pacing w:val="2"/>
          <w:sz w:val="28"/>
          <w:szCs w:val="28"/>
          <w:lang w:val="en-GB"/>
        </w:rPr>
        <w:t>28</w:t>
      </w:r>
      <w:r w:rsidRPr="003F1896">
        <w:rPr>
          <w:rFonts w:ascii="Browallia New" w:eastAsia="Arial Unicode MS" w:hAnsi="Browallia New" w:cs="Browallia New"/>
          <w:color w:val="000000"/>
          <w:spacing w:val="2"/>
          <w:sz w:val="28"/>
          <w:szCs w:val="28"/>
          <w:cs/>
          <w:lang w:val="th-TH"/>
        </w:rPr>
        <w:t xml:space="preserve"> ธันวาคม 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2"/>
          <w:sz w:val="28"/>
          <w:szCs w:val="28"/>
          <w:lang w:val="en-GB"/>
        </w:rPr>
        <w:t>2560</w:t>
      </w:r>
      <w:r w:rsidRPr="003F1896">
        <w:rPr>
          <w:rFonts w:ascii="Browallia New" w:eastAsia="Arial Unicode MS" w:hAnsi="Browallia New" w:cs="Browallia New"/>
          <w:color w:val="000000"/>
          <w:spacing w:val="2"/>
          <w:sz w:val="28"/>
          <w:szCs w:val="28"/>
          <w:cs/>
          <w:lang w:val="th-TH"/>
        </w:rPr>
        <w:t>) บริษัทประกอบกิจการ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และจัดตั้งขึ้นในประเทศไทย 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ธันวาคม 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2540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โดยมีที่อยู่ตามที่ได้จดทะเบียนดังนี้</w:t>
      </w:r>
    </w:p>
    <w:p w14:paraId="7AD96EE2" w14:textId="77777777" w:rsidR="00824D8B" w:rsidRPr="003F1896" w:rsidRDefault="00824D8B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027FD67B" w14:textId="6B6825FE" w:rsidR="00E10896" w:rsidRPr="003F1896" w:rsidRDefault="00E51B84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เลขที่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="00EB2656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4603D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หมู่ที่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="001B5E49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24603D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ตำบลทุ่งสะโตก อำเภอสันป่าตอง จังหวัดเชียงใหม่</w:t>
      </w:r>
      <w:r w:rsidR="001B5E49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50120</w:t>
      </w:r>
      <w:r w:rsidR="001B5E49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</w:p>
    <w:p w14:paraId="7D53E241" w14:textId="77777777" w:rsidR="001B5E49" w:rsidRPr="003F1896" w:rsidRDefault="001B5E49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61BD2F3" w14:textId="0241A429" w:rsidR="00DE3DDF" w:rsidRPr="003F1896" w:rsidRDefault="001B5E49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</w:t>
      </w:r>
      <w:r w:rsidR="00980257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ริษัทและบริษัทย่อย</w:t>
      </w:r>
      <w:r w:rsidR="00330A5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330A5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(</w:t>
      </w:r>
      <w:r w:rsidR="00330A5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รวมเรียกว่า</w:t>
      </w:r>
      <w:r w:rsidR="0011074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330A5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“</w:t>
      </w:r>
      <w:r w:rsidR="00980257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330A5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”) </w:t>
      </w:r>
      <w:r w:rsidR="000C6C1E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ประกอบธุรกิจหลักใน</w:t>
      </w:r>
      <w:r w:rsidR="00941859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</w:t>
      </w:r>
      <w:r w:rsidR="00C313AA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ผลิตและจำหน่าย</w:t>
      </w:r>
      <w:r w:rsidR="00EE3B16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พืชและ</w:t>
      </w:r>
      <w:r w:rsidR="009A1382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ผลไม้ทางการเกษตรทั้งสด</w:t>
      </w:r>
      <w:r w:rsidR="009A1382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และแปรรูปทุกชนิด</w:t>
      </w:r>
    </w:p>
    <w:p w14:paraId="44787E15" w14:textId="77777777" w:rsidR="00DE3DDF" w:rsidRPr="003F1896" w:rsidRDefault="00DE3DDF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D89C23F" w14:textId="6D9A36AF" w:rsidR="004F06BD" w:rsidRPr="003F1896" w:rsidRDefault="004F06BD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งบการเงินรวมและงบการเงิน</w:t>
      </w:r>
      <w:r w:rsidR="008239E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เฉพาะกิจการ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ได้รับอนุมัติจากคณะกรรมการบริษัทเมื่อ</w:t>
      </w:r>
      <w:r w:rsidR="00824D8B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วันที่</w:t>
      </w:r>
      <w:r w:rsidR="004172F5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22</w:t>
      </w:r>
      <w:r w:rsidR="00021656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021656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กุมภาพันธ์</w:t>
      </w:r>
      <w:r w:rsidR="008F485C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F320F4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</w:p>
    <w:p w14:paraId="5658DD3F" w14:textId="1ACB9DA2" w:rsidR="002A28BB" w:rsidRPr="003F1896" w:rsidRDefault="002A28BB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4AD6" w:rsidRPr="003F1896" w14:paraId="203A5E3A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7E66CC" w14:textId="6D747C79" w:rsidR="00734AD6" w:rsidRPr="003F1896" w:rsidRDefault="004B1AE7" w:rsidP="002D535E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3" w:name="_Hlk64569656"/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734AD6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34AD6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bookmarkEnd w:id="3"/>
    </w:tbl>
    <w:p w14:paraId="7A3DA0CC" w14:textId="77777777" w:rsidR="00734AD6" w:rsidRPr="003F1896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294EA820" w14:textId="77777777" w:rsidR="00734AD6" w:rsidRPr="003F1896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หลักทรัพย์และตลาดหลักทรัพย์</w:t>
      </w:r>
    </w:p>
    <w:p w14:paraId="49948A66" w14:textId="77777777" w:rsidR="00734AD6" w:rsidRPr="003F1896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28E3C6D" w14:textId="16C7D46C" w:rsidR="00734AD6" w:rsidRPr="003F1896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2163A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CA7D96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  <w:t>ยกเว้นสินทรัพย์และหนี้สินทางการเงินบางรายการ (รวมถึงตราสารอนุพันธ์)</w:t>
      </w:r>
    </w:p>
    <w:p w14:paraId="05B1057B" w14:textId="77777777" w:rsidR="00734AD6" w:rsidRPr="003F1896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32BF807" w14:textId="7B2C31F9" w:rsidR="00734AD6" w:rsidRPr="003F1896" w:rsidRDefault="00734AD6" w:rsidP="00A365CC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3F1896">
        <w:rPr>
          <w:rFonts w:ascii="Browallia New" w:eastAsia="Browallia New" w:hAnsi="Browallia New" w:cs="Browallia New"/>
          <w:sz w:val="28"/>
          <w:szCs w:val="28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9E577D" w:rsidRPr="003F1896">
        <w:rPr>
          <w:rFonts w:ascii="Browallia New" w:eastAsia="Browallia New" w:hAnsi="Browallia New" w:cs="Browallia New"/>
          <w:sz w:val="28"/>
          <w:szCs w:val="28"/>
        </w:rPr>
        <w:br/>
      </w:r>
      <w:r w:rsidRPr="003F1896">
        <w:rPr>
          <w:rFonts w:ascii="Browallia New" w:eastAsia="Browallia New" w:hAnsi="Browallia New" w:cs="Browallia New"/>
          <w:sz w:val="28"/>
          <w:szCs w:val="28"/>
          <w:cs/>
        </w:rPr>
        <w:t>ที่มีนัยสำคัญต่องบการเงินรวมและงบการเงินเฉพาะกิจการในหมายเหตุประกอบงบการเงินข้อ</w:t>
      </w:r>
      <w:r w:rsidR="00DE5E19" w:rsidRPr="003F189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4B1AE7" w:rsidRPr="004B1AE7">
        <w:rPr>
          <w:rFonts w:ascii="Browallia New" w:eastAsia="Browallia New" w:hAnsi="Browallia New" w:cs="Browallia New"/>
          <w:sz w:val="28"/>
          <w:szCs w:val="28"/>
          <w:lang w:val="en-GB"/>
        </w:rPr>
        <w:t>7</w:t>
      </w:r>
    </w:p>
    <w:p w14:paraId="78D71528" w14:textId="77777777" w:rsidR="00734AD6" w:rsidRPr="003F1896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53A008" w14:textId="77777777" w:rsidR="00734AD6" w:rsidRPr="003F1896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92F4087" w14:textId="65B6741C" w:rsidR="00734AD6" w:rsidRPr="003F1896" w:rsidRDefault="002A03F0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4AD6" w:rsidRPr="003F1896" w14:paraId="597472C0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08C4D8" w14:textId="099031C1" w:rsidR="00734AD6" w:rsidRPr="003F1896" w:rsidRDefault="004B1AE7" w:rsidP="002D535E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734AD6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34AD6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DF7BF89" w14:textId="77777777" w:rsidR="00B47136" w:rsidRPr="00BD4B6B" w:rsidRDefault="00B47136" w:rsidP="007C069F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47BB685" w14:textId="57E7DCD4" w:rsidR="00B47136" w:rsidRPr="006828C4" w:rsidRDefault="00B47136" w:rsidP="00BD4B6B">
      <w:pPr>
        <w:pStyle w:val="Heading2"/>
        <w:tabs>
          <w:tab w:val="clear" w:pos="540"/>
        </w:tabs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6828C4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D4B6B" w:rsidRPr="006828C4">
        <w:rPr>
          <w:rFonts w:ascii="Browallia New" w:eastAsia="Arial Unicode MS" w:hAnsi="Browallia New" w:cs="Browallia New"/>
          <w:bCs/>
          <w:color w:val="CF4A02"/>
          <w:cs/>
        </w:rPr>
        <w:br/>
      </w:r>
      <w:r w:rsidR="004B1AE7" w:rsidRPr="004B1AE7">
        <w:rPr>
          <w:rFonts w:ascii="Browallia New" w:eastAsia="Arial Unicode MS" w:hAnsi="Browallia New" w:cs="Browallia New"/>
          <w:iCs/>
          <w:color w:val="CF4A02"/>
          <w:lang w:val="en-GB"/>
        </w:rPr>
        <w:t>1</w:t>
      </w:r>
      <w:r w:rsidRPr="006828C4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Pr="006828C4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="004B1AE7"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2567</w:t>
      </w:r>
      <w:r w:rsidRPr="006828C4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Pr="006828C4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ที่เกี่ยวข้องและมีผลกระทบที่มีนัยสำคัญต่อกลุ่มกิจการ</w:t>
      </w:r>
    </w:p>
    <w:p w14:paraId="7915FEA7" w14:textId="77777777" w:rsidR="00B47136" w:rsidRPr="006828C4" w:rsidRDefault="00B47136" w:rsidP="00BD4B6B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BD753EA" w14:textId="77777777" w:rsidR="00B47136" w:rsidRPr="006828C4" w:rsidRDefault="00B47136" w:rsidP="00BD4B6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828C4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EBB0C99" w14:textId="77777777" w:rsidR="00B47136" w:rsidRPr="006828C4" w:rsidRDefault="00B47136" w:rsidP="00BD4B6B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8DF4C8F" w14:textId="7C0DDFC1" w:rsidR="00B47136" w:rsidRPr="006828C4" w:rsidRDefault="00B47136" w:rsidP="00BD4B6B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Cs w:val="28"/>
        </w:rPr>
      </w:pPr>
      <w:r w:rsidRPr="006828C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4B1AE7" w:rsidRPr="004B1AE7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6828C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828C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6828C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828C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6828C4">
        <w:rPr>
          <w:rFonts w:ascii="Browallia New" w:hAnsi="Browallia New" w:cs="Browallia New"/>
          <w:color w:val="212529"/>
          <w:szCs w:val="28"/>
        </w:rPr>
        <w:t xml:space="preserve"> </w:t>
      </w:r>
      <w:r w:rsidRPr="006828C4">
        <w:rPr>
          <w:rFonts w:ascii="Browallia New" w:hAnsi="Browallia New" w:cs="Browallia New"/>
          <w:color w:val="212529"/>
          <w:szCs w:val="28"/>
          <w:cs/>
        </w:rPr>
        <w:t xml:space="preserve">ได้แก้ไขข้อกำหนดของการเปิดเผยจาก </w:t>
      </w:r>
      <w:r w:rsidRPr="006828C4">
        <w:rPr>
          <w:rFonts w:ascii="Browallia New" w:hAnsi="Browallia New" w:cs="Browallia New"/>
          <w:color w:val="212529"/>
          <w:szCs w:val="28"/>
        </w:rPr>
        <w:t>“</w:t>
      </w:r>
      <w:r w:rsidRPr="006828C4">
        <w:rPr>
          <w:rFonts w:ascii="Browallia New" w:hAnsi="Browallia New" w:cs="Browallia New"/>
          <w:color w:val="212529"/>
          <w:szCs w:val="28"/>
          <w:cs/>
        </w:rPr>
        <w:t>การเปิดเผยนโยบายการบัญชีที่มีนัยสำคัญ</w:t>
      </w:r>
      <w:r w:rsidRPr="006828C4">
        <w:rPr>
          <w:rFonts w:ascii="Browallia New" w:hAnsi="Browallia New" w:cs="Browallia New"/>
          <w:color w:val="212529"/>
          <w:szCs w:val="28"/>
        </w:rPr>
        <w:t>”</w:t>
      </w:r>
      <w:r w:rsidRPr="006828C4">
        <w:rPr>
          <w:rFonts w:ascii="Browallia New" w:hAnsi="Browallia New" w:cs="Browallia New"/>
          <w:color w:val="212529"/>
          <w:szCs w:val="28"/>
          <w:cs/>
        </w:rPr>
        <w:t xml:space="preserve"> เป็น</w:t>
      </w:r>
      <w:r w:rsidRPr="006828C4">
        <w:rPr>
          <w:rFonts w:ascii="Browallia New" w:hAnsi="Browallia New" w:cs="Browallia New"/>
          <w:color w:val="212529"/>
          <w:szCs w:val="28"/>
        </w:rPr>
        <w:t>“</w:t>
      </w:r>
      <w:r w:rsidRPr="006828C4">
        <w:rPr>
          <w:rFonts w:ascii="Browallia New" w:hAnsi="Browallia New" w:cs="Browallia New"/>
          <w:color w:val="212529"/>
          <w:szCs w:val="28"/>
          <w:cs/>
        </w:rPr>
        <w:t>การเปิดเผยข้อมูลนโยบายการบัญชีที่มีสาระสำคัญ</w:t>
      </w:r>
      <w:r w:rsidRPr="006828C4">
        <w:rPr>
          <w:rFonts w:ascii="Browallia New" w:hAnsi="Browallia New" w:cs="Browallia New"/>
          <w:color w:val="212529"/>
          <w:szCs w:val="28"/>
        </w:rPr>
        <w:t>”</w:t>
      </w:r>
      <w:r w:rsidRPr="006828C4">
        <w:rPr>
          <w:rFonts w:ascii="Browallia New" w:hAnsi="Browallia New" w:cs="Browallia New"/>
          <w:color w:val="212529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6828C4">
        <w:rPr>
          <w:rFonts w:ascii="Browallia New" w:hAnsi="Browallia New" w:cs="Browallia New"/>
          <w:szCs w:val="28"/>
          <w:cs/>
        </w:rPr>
        <w:t>พิจารณาว่า</w:t>
      </w:r>
      <w:r w:rsidRPr="006828C4">
        <w:rPr>
          <w:rFonts w:ascii="Browallia New" w:hAnsi="Browallia New" w:cs="Browallia New"/>
          <w:color w:val="212529"/>
          <w:szCs w:val="28"/>
          <w:cs/>
        </w:rPr>
        <w:t>นโยบายบัญชีเป็นนโยบายบัญชีที่มีสาระสำคัญ ดังนั้นกลุ่มกิจการจึง</w:t>
      </w:r>
      <w:r w:rsidR="00BD4B6B" w:rsidRPr="006828C4">
        <w:rPr>
          <w:rFonts w:ascii="Browallia New" w:hAnsi="Browallia New" w:cs="Browallia New"/>
          <w:color w:val="212529"/>
          <w:szCs w:val="28"/>
          <w:cs/>
        </w:rPr>
        <w:br/>
      </w:r>
      <w:r w:rsidRPr="006828C4">
        <w:rPr>
          <w:rFonts w:ascii="Browallia New" w:hAnsi="Browallia New" w:cs="Browallia New"/>
          <w:color w:val="212529"/>
          <w:szCs w:val="28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</w:t>
      </w:r>
      <w:r w:rsidR="00BD4B6B" w:rsidRPr="006828C4">
        <w:rPr>
          <w:rFonts w:ascii="Browallia New" w:hAnsi="Browallia New" w:cs="Browallia New"/>
          <w:color w:val="212529"/>
          <w:szCs w:val="28"/>
          <w:cs/>
        </w:rPr>
        <w:br/>
      </w:r>
      <w:r w:rsidRPr="006828C4">
        <w:rPr>
          <w:rFonts w:ascii="Browallia New" w:hAnsi="Browallia New" w:cs="Browallia New"/>
          <w:color w:val="212529"/>
          <w:szCs w:val="28"/>
          <w:cs/>
        </w:rPr>
        <w:t>บดบังข้อมูลนโยบายการบัญชีที่มีสาระสำคัญ</w:t>
      </w:r>
    </w:p>
    <w:p w14:paraId="7AE14C06" w14:textId="47EB1329" w:rsidR="00B47136" w:rsidRPr="00BD4B6B" w:rsidRDefault="00B47136" w:rsidP="00BD4B6B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302E8B73" w14:textId="63A7C679" w:rsidR="00B47136" w:rsidRPr="003F1896" w:rsidRDefault="00B47136" w:rsidP="00BD4B6B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Cs w:val="28"/>
        </w:rPr>
      </w:pPr>
      <w:r w:rsidRPr="003F189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4B1AE7" w:rsidRPr="004B1AE7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3F189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3F189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3F1896">
        <w:rPr>
          <w:rFonts w:ascii="Browallia New" w:hAnsi="Browallia New" w:cs="Browallia New"/>
          <w:color w:val="212529"/>
          <w:szCs w:val="28"/>
        </w:rPr>
        <w:t xml:space="preserve"> </w:t>
      </w:r>
      <w:r w:rsidRPr="003F1896">
        <w:rPr>
          <w:rFonts w:ascii="Browallia New" w:hAnsi="Browallia New" w:cs="Browallia New"/>
          <w:color w:val="212529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BD4B6B">
        <w:rPr>
          <w:rFonts w:ascii="Browallia New" w:hAnsi="Browallia New" w:cs="Browallia New"/>
          <w:color w:val="212529"/>
          <w:szCs w:val="28"/>
          <w:cs/>
        </w:rPr>
        <w:br/>
      </w:r>
      <w:r w:rsidRPr="003F1896">
        <w:rPr>
          <w:rFonts w:ascii="Browallia New" w:hAnsi="Browallia New" w:cs="Browallia New"/>
          <w:color w:val="212529"/>
          <w:szCs w:val="28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BD4B6B">
        <w:rPr>
          <w:rFonts w:ascii="Browallia New" w:hAnsi="Browallia New" w:cs="Browallia New"/>
          <w:color w:val="212529"/>
          <w:szCs w:val="28"/>
          <w:cs/>
        </w:rPr>
        <w:br/>
      </w:r>
      <w:r w:rsidRPr="00BD4B6B">
        <w:rPr>
          <w:rFonts w:ascii="Browallia New" w:hAnsi="Browallia New" w:cs="Browallia New"/>
          <w:color w:val="212529"/>
          <w:spacing w:val="-4"/>
          <w:szCs w:val="28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BD4B6B">
        <w:rPr>
          <w:rFonts w:ascii="Browallia New" w:hAnsi="Browallia New" w:cs="Browallia New"/>
          <w:color w:val="212529"/>
          <w:spacing w:val="-6"/>
          <w:szCs w:val="28"/>
          <w:cs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3F1896">
        <w:rPr>
          <w:rFonts w:ascii="Browallia New" w:hAnsi="Browallia New" w:cs="Browallia New"/>
          <w:color w:val="212529"/>
          <w:szCs w:val="28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4A88BA1" w14:textId="77777777" w:rsidR="00B47136" w:rsidRPr="00BD4B6B" w:rsidRDefault="00B47136" w:rsidP="00BD4B6B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1015297" w14:textId="04F50445" w:rsidR="00B47136" w:rsidRPr="003F1896" w:rsidRDefault="00B47136" w:rsidP="00BD4B6B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Cs w:val="28"/>
        </w:rPr>
      </w:pPr>
      <w:r w:rsidRPr="003F189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4B1AE7" w:rsidRPr="004B1AE7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Pr="003F189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3F189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3F1896">
        <w:rPr>
          <w:rFonts w:ascii="Browallia New" w:hAnsi="Browallia New" w:cs="Browallia New"/>
          <w:color w:val="212529"/>
          <w:szCs w:val="28"/>
          <w:cs/>
        </w:rPr>
        <w:t xml:space="preserve"> </w:t>
      </w:r>
    </w:p>
    <w:p w14:paraId="5638011C" w14:textId="77777777" w:rsidR="00E7183F" w:rsidRPr="00BD4B6B" w:rsidRDefault="00E7183F" w:rsidP="00BD4B6B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C07FA5A" w14:textId="4CCB58F8" w:rsidR="00B47136" w:rsidRPr="003F1896" w:rsidRDefault="00B47136" w:rsidP="00BD4B6B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Cs w:val="28"/>
        </w:rPr>
      </w:pPr>
      <w:r w:rsidRPr="003F1896">
        <w:rPr>
          <w:rFonts w:ascii="Browallia New" w:hAnsi="Browallia New" w:cs="Browallia New"/>
          <w:color w:val="212529"/>
          <w:szCs w:val="28"/>
          <w:cs/>
        </w:rPr>
        <w:t>กำหนดให้</w:t>
      </w:r>
      <w:bookmarkStart w:id="4" w:name="OLE_LINK6"/>
      <w:r w:rsidRPr="003F1896">
        <w:rPr>
          <w:rFonts w:ascii="Browallia New" w:hAnsi="Browallia New" w:cs="Browallia New"/>
          <w:color w:val="212529"/>
          <w:szCs w:val="28"/>
          <w:cs/>
        </w:rPr>
        <w:t>กลุ่มกิจการ</w:t>
      </w:r>
      <w:bookmarkEnd w:id="4"/>
      <w:r w:rsidRPr="003F1896">
        <w:rPr>
          <w:rFonts w:ascii="Browallia New" w:hAnsi="Browallia New" w:cs="Browallia New"/>
          <w:color w:val="212529"/>
          <w:szCs w:val="28"/>
          <w:cs/>
        </w:rPr>
        <w:t xml:space="preserve">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BD4B6B">
        <w:rPr>
          <w:rFonts w:ascii="Browallia New" w:hAnsi="Browallia New" w:cs="Browallia New"/>
          <w:color w:val="212529"/>
          <w:szCs w:val="28"/>
          <w:cs/>
        </w:rPr>
        <w:br/>
      </w:r>
      <w:r w:rsidRPr="00BD4B6B">
        <w:rPr>
          <w:rFonts w:ascii="Browallia New" w:hAnsi="Browallia New" w:cs="Browallia New"/>
          <w:color w:val="212529"/>
          <w:spacing w:val="-6"/>
          <w:szCs w:val="28"/>
          <w:cs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3F1896">
        <w:rPr>
          <w:rFonts w:ascii="Browallia New" w:hAnsi="Browallia New" w:cs="Browallia New"/>
          <w:color w:val="212529"/>
          <w:szCs w:val="28"/>
          <w:cs/>
        </w:rPr>
        <w:t xml:space="preserve"> ตัวอย่างของรายการ เช่น สัญญาเช่า และภาระผูกพันจากการรื้อถอน</w:t>
      </w:r>
    </w:p>
    <w:p w14:paraId="3BDC33AD" w14:textId="77777777" w:rsidR="00E7183F" w:rsidRPr="00BD4B6B" w:rsidRDefault="00E7183F" w:rsidP="00BD4B6B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C063695" w14:textId="506E8B20" w:rsidR="00B47136" w:rsidRPr="003F1896" w:rsidRDefault="00B47136" w:rsidP="00BD4B6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BD4B6B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3F1896">
        <w:rPr>
          <w:rFonts w:ascii="Browallia New" w:hAnsi="Browallia New" w:cs="Browallia New"/>
          <w:color w:val="212529"/>
          <w:sz w:val="28"/>
          <w:szCs w:val="28"/>
          <w:cs/>
        </w:rPr>
        <w:t xml:space="preserve"> นอกจากนี้กลุ่มกิจการ</w:t>
      </w:r>
      <w:r w:rsidRPr="003F1896">
        <w:rPr>
          <w:rFonts w:ascii="Browallia New" w:hAnsi="Browallia New" w:cs="Browallia New"/>
          <w:sz w:val="28"/>
          <w:szCs w:val="28"/>
          <w:cs/>
        </w:rPr>
        <w:t>ต้อง</w:t>
      </w:r>
      <w:r w:rsidRPr="003F1896">
        <w:rPr>
          <w:rFonts w:ascii="Browallia New" w:hAnsi="Browallia New" w:cs="Browallia New"/>
          <w:color w:val="212529"/>
          <w:sz w:val="28"/>
          <w:szCs w:val="28"/>
          <w:cs/>
        </w:rPr>
        <w:t>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568B904" w14:textId="77777777" w:rsidR="00B47136" w:rsidRPr="00BD4B6B" w:rsidRDefault="00B47136" w:rsidP="00BD4B6B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D8E7B7D" w14:textId="33CB06F4" w:rsidR="00B47136" w:rsidRPr="003F1896" w:rsidRDefault="00B47136" w:rsidP="00BD4B6B">
      <w:pPr>
        <w:pStyle w:val="ListParagraph"/>
        <w:numPr>
          <w:ilvl w:val="0"/>
          <w:numId w:val="29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color w:val="212529"/>
          <w:szCs w:val="28"/>
        </w:rPr>
      </w:pPr>
      <w:r w:rsidRPr="003F1896">
        <w:rPr>
          <w:rFonts w:ascii="Browallia New" w:hAnsi="Browallia New" w:cs="Browallia New"/>
          <w:color w:val="212529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7E242440" w14:textId="77777777" w:rsidR="00B47136" w:rsidRPr="003F1896" w:rsidRDefault="00B47136" w:rsidP="00BD4B6B">
      <w:pPr>
        <w:pStyle w:val="ListParagraph"/>
        <w:numPr>
          <w:ilvl w:val="0"/>
          <w:numId w:val="29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color w:val="212529"/>
          <w:szCs w:val="28"/>
        </w:rPr>
      </w:pPr>
      <w:r w:rsidRPr="00BD4B6B">
        <w:rPr>
          <w:rFonts w:ascii="Browallia New" w:hAnsi="Browallia New" w:cs="Browallia New"/>
          <w:color w:val="212529"/>
          <w:spacing w:val="-4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3F1896">
        <w:rPr>
          <w:rFonts w:ascii="Browallia New" w:hAnsi="Browallia New" w:cs="Browallia New"/>
          <w:color w:val="212529"/>
          <w:szCs w:val="28"/>
          <w:cs/>
        </w:rPr>
        <w:t>ของราคาทุนของสินทรัพย์ที่เกี่ยวข้อง</w:t>
      </w:r>
    </w:p>
    <w:p w14:paraId="43D1531E" w14:textId="77777777" w:rsidR="00E7183F" w:rsidRPr="00BD4B6B" w:rsidRDefault="00E7183F" w:rsidP="00BD4B6B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FEC3E2" w14:textId="77C67406" w:rsidR="00B47136" w:rsidRPr="00BD4B6B" w:rsidRDefault="00B47136" w:rsidP="00BD4B6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pacing w:val="-6"/>
          <w:sz w:val="28"/>
          <w:szCs w:val="28"/>
        </w:rPr>
      </w:pPr>
      <w:r w:rsidRPr="00BD4B6B">
        <w:rPr>
          <w:rFonts w:ascii="Browallia New" w:hAnsi="Browallia New" w:cs="Browallia New"/>
          <w:color w:val="212529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6E98019" w14:textId="77777777" w:rsidR="00E7183F" w:rsidRPr="00BD4B6B" w:rsidRDefault="00E7183F" w:rsidP="00BD4B6B">
      <w:pPr>
        <w:ind w:right="2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64F647" w14:textId="77777777" w:rsidR="00B47136" w:rsidRPr="003F1896" w:rsidRDefault="00B47136" w:rsidP="00BD4B6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8"/>
          <w:szCs w:val="28"/>
        </w:rPr>
      </w:pPr>
      <w:r w:rsidRPr="00BD4B6B">
        <w:rPr>
          <w:rFonts w:ascii="Browallia New" w:hAnsi="Browallia New" w:cs="Browallia New"/>
          <w:color w:val="212529"/>
          <w:sz w:val="28"/>
          <w:szCs w:val="28"/>
          <w:cs/>
        </w:rPr>
        <w:t>ผู้บริหารอยู่</w:t>
      </w:r>
      <w:r w:rsidRPr="003F1896">
        <w:rPr>
          <w:rFonts w:ascii="Browallia New" w:eastAsia="Calibri" w:hAnsi="Browallia New" w:cs="Browallia New"/>
          <w:sz w:val="28"/>
          <w:szCs w:val="28"/>
          <w:cs/>
        </w:rPr>
        <w:t>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p w14:paraId="709747D0" w14:textId="2D3EF37A" w:rsidR="000A23CB" w:rsidRPr="003F1896" w:rsidRDefault="002A03F0" w:rsidP="003900C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bookmarkStart w:id="5" w:name="_Hlk60189199"/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5E40AE8B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9188FB" w14:textId="64B5E072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6" w:name="_Hlk31876964"/>
            <w:bookmarkEnd w:id="5"/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7242C7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42C7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274EE86" w14:textId="77777777" w:rsidR="00C02F9F" w:rsidRPr="003F1896" w:rsidRDefault="00C02F9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bookmarkStart w:id="7" w:name="_Toc408319792"/>
      <w:bookmarkEnd w:id="6"/>
    </w:p>
    <w:bookmarkEnd w:id="7"/>
    <w:p w14:paraId="18A80BBA" w14:textId="0AAB6F4F" w:rsidR="00E01337" w:rsidRPr="003F1896" w:rsidRDefault="004B1AE7" w:rsidP="00E01337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การบัญชีสำหรับงบการเงินรวม </w:t>
      </w:r>
    </w:p>
    <w:p w14:paraId="01D691AD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F9F48AE" w14:textId="77777777" w:rsidR="00E01337" w:rsidRPr="003F1896" w:rsidRDefault="00E01337" w:rsidP="00E01337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</w:rPr>
      </w:pPr>
      <w:r w:rsidRPr="003F1896">
        <w:rPr>
          <w:rFonts w:ascii="Browallia New" w:eastAsia="Arial Unicode MS" w:hAnsi="Browallia New" w:cs="Browallia New"/>
          <w:color w:val="CF4A02"/>
          <w:cs/>
        </w:rPr>
        <w:t>ก)</w:t>
      </w:r>
      <w:r w:rsidRPr="003F1896">
        <w:rPr>
          <w:rFonts w:ascii="Browallia New" w:eastAsia="Arial Unicode MS" w:hAnsi="Browallia New" w:cs="Browallia New"/>
          <w:color w:val="CF4A02"/>
          <w:cs/>
        </w:rPr>
        <w:tab/>
        <w:t>บริษัทย่อย</w:t>
      </w:r>
    </w:p>
    <w:p w14:paraId="3CB402D8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DDFBD2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3F12A1F2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DBA804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2DC978E5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2FC20F" w14:textId="77777777" w:rsidR="00E01337" w:rsidRPr="003F1896" w:rsidRDefault="00E01337" w:rsidP="00E01337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</w:rPr>
      </w:pPr>
      <w:r w:rsidRPr="003F1896">
        <w:rPr>
          <w:rFonts w:ascii="Browallia New" w:eastAsia="Arial Unicode MS" w:hAnsi="Browallia New" w:cs="Browallia New"/>
          <w:color w:val="CF4A02"/>
          <w:cs/>
        </w:rPr>
        <w:t>ข)</w:t>
      </w:r>
      <w:r w:rsidRPr="003F1896">
        <w:rPr>
          <w:rFonts w:ascii="Browallia New" w:eastAsia="Arial Unicode MS" w:hAnsi="Browallia New" w:cs="Browallia New"/>
          <w:color w:val="CF4A02"/>
          <w:cs/>
        </w:rPr>
        <w:tab/>
        <w:t>รายการระหว่างกันในงบการเงินรวม</w:t>
      </w:r>
    </w:p>
    <w:p w14:paraId="34347D43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B63593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532381F" w14:textId="77777777" w:rsidR="00E01337" w:rsidRPr="003F1896" w:rsidRDefault="00E01337" w:rsidP="002D7B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9FD070" w14:textId="5B8527D1" w:rsidR="00E01337" w:rsidRPr="003F1896" w:rsidRDefault="004B1AE7" w:rsidP="00E01337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bookmarkStart w:id="8" w:name="_Toc48681798"/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cs/>
        </w:rPr>
        <w:tab/>
        <w:t>การรวมธุรกิจ</w:t>
      </w:r>
      <w:bookmarkEnd w:id="8"/>
      <w:r w:rsidR="00E01337" w:rsidRPr="003F1896">
        <w:rPr>
          <w:rFonts w:ascii="Browallia New" w:eastAsia="Arial Unicode MS" w:hAnsi="Browallia New" w:cs="Browallia New"/>
          <w:b/>
          <w:bCs/>
          <w:color w:val="CF4A02"/>
          <w:cs/>
        </w:rPr>
        <w:t>ภายใต้การควบคุมเดียวกัน</w:t>
      </w:r>
    </w:p>
    <w:p w14:paraId="480BFDA1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0DD206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203EF411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25F962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DDCE9D7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F038A49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75DD00A9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A6F5432" w14:textId="2B1B4EDA" w:rsidR="00E01337" w:rsidRPr="003F1896" w:rsidRDefault="004B1AE7" w:rsidP="00E01337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bookmarkStart w:id="9" w:name="_Toc494360318"/>
      <w:bookmarkStart w:id="10" w:name="_Toc48681799"/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</w:rPr>
        <w:tab/>
      </w:r>
      <w:bookmarkEnd w:id="9"/>
      <w:r w:rsidR="00E01337" w:rsidRPr="003F1896">
        <w:rPr>
          <w:rFonts w:ascii="Browallia New" w:eastAsia="Arial Unicode MS" w:hAnsi="Browallia New" w:cs="Browallia New"/>
          <w:b/>
          <w:bCs/>
          <w:color w:val="CF4A02"/>
          <w:cs/>
        </w:rPr>
        <w:t>การแปลงค่าเงินตราต่างประเทศ</w:t>
      </w:r>
      <w:bookmarkEnd w:id="10"/>
    </w:p>
    <w:p w14:paraId="5BFDE54B" w14:textId="77777777" w:rsidR="00E01337" w:rsidRPr="003F1896" w:rsidRDefault="00E01337" w:rsidP="00E01337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6525400" w14:textId="77777777" w:rsidR="00E01337" w:rsidRPr="003F1896" w:rsidRDefault="00E01337" w:rsidP="00E0133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3F18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6D511B" w14:textId="77777777" w:rsidR="00E01337" w:rsidRPr="003F1896" w:rsidRDefault="00E01337" w:rsidP="00E01337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FCD28C3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งบการเงินแสดงในสกุลเงิน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บาท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ซึ่งเป็น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สกุลเงินที่ใช้ในการดำเนินงานและเป็นสกุลเงินที่ใช้นำเสนองบการเงินของบริษัท</w:t>
      </w:r>
    </w:p>
    <w:p w14:paraId="2CA1A445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027C667" w14:textId="77777777" w:rsidR="00E01337" w:rsidRPr="003F1896" w:rsidRDefault="00E01337" w:rsidP="00E0133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3F18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รายการและยอดคงเหลือ</w:t>
      </w:r>
    </w:p>
    <w:p w14:paraId="20F3475E" w14:textId="77777777" w:rsidR="00E01337" w:rsidRPr="003F1896" w:rsidRDefault="00E01337" w:rsidP="00E0133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Cs w:val="28"/>
        </w:rPr>
      </w:pPr>
    </w:p>
    <w:p w14:paraId="3005B4D8" w14:textId="77777777" w:rsidR="00E01337" w:rsidRPr="003F1896" w:rsidRDefault="00E01337" w:rsidP="00E0133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shd w:val="clear" w:color="auto" w:fill="FFFFFF"/>
        </w:rPr>
      </w:pP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5F7982F" w14:textId="77777777" w:rsidR="00E01337" w:rsidRPr="003F1896" w:rsidRDefault="00E01337" w:rsidP="00E0133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</w:p>
    <w:p w14:paraId="66963B7B" w14:textId="77777777" w:rsidR="00E01337" w:rsidRPr="003F1896" w:rsidRDefault="00E01337" w:rsidP="00E0133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C74D9EB" w14:textId="77777777" w:rsidR="00E01337" w:rsidRPr="003F1896" w:rsidRDefault="00E01337" w:rsidP="00E0133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14:paraId="19D8C5FE" w14:textId="77777777" w:rsidR="00E01337" w:rsidRPr="003F1896" w:rsidRDefault="00E01337" w:rsidP="00E0133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BD4B6B">
        <w:rPr>
          <w:rFonts w:ascii="Browallia New" w:eastAsia="Arial Unicode MS" w:hAnsi="Browallia New" w:cs="Browallia New"/>
          <w:spacing w:val="-6"/>
          <w:sz w:val="28"/>
          <w:szCs w:val="28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3F1896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C306EE7" w14:textId="77777777" w:rsidR="00E01337" w:rsidRPr="003F1896" w:rsidRDefault="00E01337" w:rsidP="00E01337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1B4E49" w14:textId="596F555F" w:rsidR="00E01337" w:rsidRPr="003F1896" w:rsidRDefault="004B1AE7" w:rsidP="00E01337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cs/>
        </w:rPr>
        <w:t>เงินสดและรายการเทียบเท่าเงินสด</w:t>
      </w:r>
    </w:p>
    <w:p w14:paraId="07973378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E3A1D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D4B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BD4B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BD4B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เงินฝากธนาคารประเภทจ่ายคืนเมื่อทวงถาม</w:t>
      </w:r>
      <w:r w:rsidRPr="003F1896">
        <w:rPr>
          <w:rFonts w:ascii="Browallia New" w:eastAsia="Arial Unicode MS" w:hAnsi="Browallia New" w:cs="Browallia New"/>
          <w:color w:val="000000"/>
          <w:spacing w:val="4"/>
          <w:sz w:val="28"/>
          <w:szCs w:val="28"/>
          <w:cs/>
        </w:rPr>
        <w:t xml:space="preserve"> เงิน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7285B3B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240A11A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47144E7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</w:p>
    <w:p w14:paraId="586D1F51" w14:textId="087424B4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ลูกหนี้การค้า</w:t>
      </w:r>
    </w:p>
    <w:p w14:paraId="6D57589D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AEF7858" w14:textId="652BD3C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7183F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ซึ่งลูกหนี้โดยส่วนใหญ่จะมีระยะเวลาสินเชื่อ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-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 ดังนั้นลูกหนี้การค้าจึงแสดงอยู่ในรายการหมุนเวียน</w:t>
      </w:r>
    </w:p>
    <w:p w14:paraId="5FE8A4CE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B074EB2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262F707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9ABA4D5" w14:textId="732044C4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(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</w:p>
    <w:p w14:paraId="18DF3854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4680A3CA" w14:textId="0AF0291F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สินค้าคงเหลือ</w:t>
      </w:r>
    </w:p>
    <w:p w14:paraId="50185BD7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</w:pPr>
    </w:p>
    <w:p w14:paraId="518830AE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สินค้าคงเหลือแสดงด้วยราคาทุนหรือมูลค่าสุทธิที่จะได้รับแล้วแต่ราคาใดจะต่ำกว่า มูลค่าสุทธิที่คาดว่าจะได้รับประมาณจากราคา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ขาย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 และแสดงเป็นส่วนหนึ่ง</w:t>
      </w:r>
      <w:r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th-TH"/>
        </w:rPr>
        <w:t>ของต้นทุนขาย</w:t>
      </w:r>
    </w:p>
    <w:p w14:paraId="70C05A6D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1E59F1EC" w14:textId="024CC46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BD4B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br/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</w:t>
      </w:r>
      <w:r w:rsidR="001C42F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br/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อยู่ในสภาพและสถานที่ปัจจุบัน</w:t>
      </w:r>
    </w:p>
    <w:p w14:paraId="7BA2BAFB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2CEC1DA1" w14:textId="364C8CB8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7939796F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2CF49043" w14:textId="77777777" w:rsidR="00E01337" w:rsidRPr="003F1896" w:rsidRDefault="00E01337" w:rsidP="00E01337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F1896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3D4F1469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1DCED138" w14:textId="5617540C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</w:t>
      </w:r>
      <w:r w:rsidR="001C42F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br/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(SPPI)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หรือไม่ ดังนี้</w:t>
      </w:r>
    </w:p>
    <w:p w14:paraId="223D195A" w14:textId="77777777" w:rsidR="00E01337" w:rsidRPr="003F1896" w:rsidRDefault="00E01337" w:rsidP="00E01337">
      <w:pPr>
        <w:pStyle w:val="Style10"/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D025A87" w14:textId="77777777" w:rsidR="00E01337" w:rsidRPr="003F1896" w:rsidRDefault="00E01337" w:rsidP="00E01337">
      <w:pPr>
        <w:pStyle w:val="Style10"/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E57B5CB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</w:pPr>
    </w:p>
    <w:p w14:paraId="05E63B43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C7C3F65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7598FF86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ณ วันที่รับรู้เริ่มแรกด้วยมูลค่ายุติธรรมผ่านกำไรขาดทุน (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FVPL)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หรือด้วยมูลค่ายุติธรรมผ่านกำไรขาดทุนเบ็ดเสร็จอื่น (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FVOCI)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FVPL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เท่านั้น</w:t>
      </w:r>
    </w:p>
    <w:p w14:paraId="098F9F02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</w:pPr>
    </w:p>
    <w:p w14:paraId="65D3D5C8" w14:textId="77777777" w:rsidR="00E01337" w:rsidRPr="003F1896" w:rsidRDefault="00E01337" w:rsidP="00E01337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F1896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0ABD537E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1C38C997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ในการซื้อหรือได้มาหรือขายสินทรัพย์ทางการเงินโดยปกติ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กลุ่มกิจการจะรับรู้รายการ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ณ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วันที่ทำรายการค้า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ซึ่งเป็นวันที่กลุ่มกิจการเข้าทำรายการซื้อหรือขายสินทรัพย์นั้น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โดยกลุ่มกิจการจะตัดรายการสินทรัพย์ทางการเงิน</w:t>
      </w:r>
      <w:r w:rsidRPr="001C42F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th-TH"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และผลประโยชน์ที่เกี่ยวข้องกับการเป็นเจ้าของสินทรัพย์ออกไป</w:t>
      </w:r>
    </w:p>
    <w:p w14:paraId="499A5DE7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br w:type="page"/>
      </w:r>
    </w:p>
    <w:p w14:paraId="42113BA9" w14:textId="77777777" w:rsidR="00E01337" w:rsidRPr="003F1896" w:rsidRDefault="00E01337" w:rsidP="00E01337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F1896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2A2AACF2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42397EA1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FVPL </w:t>
      </w:r>
      <w:r w:rsidRPr="001C42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สำหรับสินทรัพย์ทางการเงินที่วัดมูลค่าด้วย </w:t>
      </w:r>
      <w:r w:rsidRPr="001C42F9"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  <w:t xml:space="preserve">FVPL </w:t>
      </w:r>
      <w:r w:rsidRPr="001C42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กลุ่มกิจการจะรับรู้ต้นทุนการทำรายการที่เกี่ยวข้องเป็นค่าใช้จ่าย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ในกำไรหรือขาดทุน</w:t>
      </w:r>
    </w:p>
    <w:p w14:paraId="32BBC19A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</w:pPr>
    </w:p>
    <w:p w14:paraId="67FF05FD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SPPI)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หรือไม่</w:t>
      </w:r>
    </w:p>
    <w:p w14:paraId="3D959AF8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</w:pPr>
    </w:p>
    <w:p w14:paraId="2F66F0B0" w14:textId="77777777" w:rsidR="00E01337" w:rsidRPr="003F1896" w:rsidRDefault="00E01337" w:rsidP="00E01337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F1896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1B2C6C8D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124D242F" w14:textId="68E02609" w:rsidR="00E01337" w:rsidRPr="003F1896" w:rsidRDefault="00E01337" w:rsidP="00E01337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ก</w:t>
      </w:r>
      <w:r w:rsidRPr="001C42F9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4B1AE7" w:rsidRPr="004B1AE7">
        <w:rPr>
          <w:rFonts w:ascii="Browallia New" w:eastAsia="Arial" w:hAnsi="Browallia New" w:cs="Browallia New"/>
          <w:sz w:val="28"/>
          <w:szCs w:val="28"/>
          <w:lang w:val="en-GB"/>
        </w:rPr>
        <w:t>3</w:t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 xml:space="preserve"> ประเภทดังนี้</w:t>
      </w:r>
    </w:p>
    <w:p w14:paraId="3471D313" w14:textId="77777777" w:rsidR="00E01337" w:rsidRPr="003F1896" w:rsidRDefault="00E01337" w:rsidP="00E01337">
      <w:pPr>
        <w:ind w:left="1418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</w:p>
    <w:p w14:paraId="0DBB5BFE" w14:textId="580025C7" w:rsidR="00E01337" w:rsidRPr="003F1896" w:rsidRDefault="00E01337" w:rsidP="00E01337">
      <w:pPr>
        <w:numPr>
          <w:ilvl w:val="0"/>
          <w:numId w:val="21"/>
        </w:numPr>
        <w:ind w:left="1418" w:hanging="338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3F1896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- </w:t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Pr="003F1896">
        <w:rPr>
          <w:rFonts w:ascii="Browallia New" w:eastAsia="Arial" w:hAnsi="Browallia New" w:cs="Browallia New"/>
          <w:sz w:val="28"/>
          <w:szCs w:val="28"/>
          <w:lang w:val="en-GB"/>
        </w:rPr>
        <w:br/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ซึ่งประกอบด้วยเงินต้นและดอกเบี้ยเท่านั้น</w:t>
      </w:r>
      <w:r w:rsidRPr="003F1896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3F1896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</w:t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กำไรหรือ</w:t>
      </w:r>
      <w:r w:rsidRPr="001C42F9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ขาดทุนที่เกิดขึ้นจากการตัดรายการจะรับรู้โดยตรงในกำไรหรือขาดทุน</w:t>
      </w:r>
      <w:r w:rsidRPr="001C42F9">
        <w:rPr>
          <w:rFonts w:ascii="Browallia New" w:eastAsia="Arial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1C42F9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และแสดงรายการในกำไร(ขาดทุน)อื่นพร้อมกับกำไร</w:t>
      </w:r>
      <w:r w:rsidRPr="001C42F9">
        <w:rPr>
          <w:rFonts w:ascii="Browallia New" w:eastAsia="Arial" w:hAnsi="Browallia New" w:cs="Browallia New"/>
          <w:spacing w:val="-4"/>
          <w:sz w:val="28"/>
          <w:szCs w:val="28"/>
          <w:lang w:val="en-GB"/>
        </w:rPr>
        <w:t>/</w:t>
      </w:r>
      <w:r w:rsidRPr="001C42F9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 xml:space="preserve">ขาดทุนจากอัตราแลกเปลี่ยน </w:t>
      </w:r>
      <w:r w:rsidRPr="001C42F9">
        <w:rPr>
          <w:rFonts w:ascii="Browallia New" w:eastAsia="Arial" w:hAnsi="Browallia New" w:cs="Browallia New"/>
          <w:spacing w:val="-4"/>
          <w:sz w:val="28"/>
          <w:szCs w:val="28"/>
          <w:lang w:val="en-GB" w:bidi="ar-SA"/>
        </w:rPr>
        <w:t xml:space="preserve"> </w:t>
      </w:r>
      <w:r w:rsidRPr="001C42F9">
        <w:rPr>
          <w:rFonts w:ascii="Browallia New" w:eastAsia="Arial" w:hAnsi="Browallia New" w:cs="Browallia New"/>
          <w:spacing w:val="-4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</w:t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ในงบกำไรขาดทุนเบ็ดเสร็จ</w:t>
      </w:r>
    </w:p>
    <w:p w14:paraId="67C4DBD0" w14:textId="77777777" w:rsidR="00E01337" w:rsidRPr="003F1896" w:rsidRDefault="00E01337" w:rsidP="00E01337">
      <w:pPr>
        <w:ind w:left="1418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</w:p>
    <w:p w14:paraId="0631B1C7" w14:textId="3A920CEE" w:rsidR="00E01337" w:rsidRPr="003F1896" w:rsidRDefault="00E01337" w:rsidP="00E01337">
      <w:pPr>
        <w:numPr>
          <w:ilvl w:val="0"/>
          <w:numId w:val="21"/>
        </w:numPr>
        <w:ind w:left="1418" w:hanging="33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 (FVOCI)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สินทรัพย์ทางการเงินที่กลุ่มกิจการถือไว้เพื่อ </w:t>
      </w:r>
      <w:r w:rsidR="001C42F9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B1AE7" w:rsidRPr="004B1AE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>/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กำไรจากการด้อยค่า </w:t>
      </w:r>
      <w:r w:rsidR="004B1AE7" w:rsidRPr="004B1AE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</w:t>
      </w:r>
      <w:r w:rsidR="001C42F9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ที่แท้จริง และ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จะรับรู้ในกำไรหรือขาดทุน 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เมื่อกลุ่มกิจการ</w:t>
      </w:r>
      <w:r w:rsidR="001C42F9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เบ็ดเสร็จ</w:t>
      </w:r>
    </w:p>
    <w:p w14:paraId="3B7DD265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64FD41E2" w14:textId="597B5505" w:rsidR="00E01337" w:rsidRPr="003F1896" w:rsidRDefault="00E01337" w:rsidP="00E01337">
      <w:pPr>
        <w:numPr>
          <w:ilvl w:val="0"/>
          <w:numId w:val="21"/>
        </w:numPr>
        <w:ind w:left="1418" w:hanging="338"/>
        <w:jc w:val="thaiDistribute"/>
        <w:rPr>
          <w:rFonts w:ascii="Browallia New" w:eastAsia="Arial" w:hAnsi="Browallia New" w:cs="Browallia New"/>
          <w:sz w:val="28"/>
          <w:szCs w:val="28"/>
          <w:lang w:val="en-GB" w:bidi="ar-SA"/>
        </w:rPr>
      </w:pP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3F1896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(FVPL) – </w:t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ข้างต้น ด้วย</w:t>
      </w:r>
      <w:r w:rsidRPr="003F1896">
        <w:rPr>
          <w:rFonts w:ascii="Browallia New" w:eastAsia="Arial" w:hAnsi="Browallia New" w:cs="Browallia New"/>
          <w:sz w:val="28"/>
          <w:szCs w:val="28"/>
          <w:lang w:val="en-GB" w:bidi="ar-SA"/>
        </w:rPr>
        <w:t xml:space="preserve"> FVPL </w:t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</w:t>
      </w:r>
      <w:r w:rsidR="001C42F9">
        <w:rPr>
          <w:rFonts w:ascii="Browallia New" w:eastAsia="Arial" w:hAnsi="Browallia New" w:cs="Browallia New"/>
          <w:sz w:val="28"/>
          <w:szCs w:val="28"/>
          <w:cs/>
          <w:lang w:val="en-GB"/>
        </w:rPr>
        <w:br/>
      </w:r>
      <w:r w:rsidRPr="003F1896">
        <w:rPr>
          <w:rFonts w:ascii="Browallia New" w:eastAsia="Arial" w:hAnsi="Browallia New" w:cs="Browallia New"/>
          <w:sz w:val="28"/>
          <w:szCs w:val="28"/>
          <w:cs/>
          <w:lang w:val="en-GB"/>
        </w:rPr>
        <w:t>วัดมูลค่ายุติธรรมจะรับรู้ในกำไรหรือขาดทุนและแสดงเป็นรายการสุทธิในกำไร (ขาดทุน) อื่นในรอบระยะเวลาที่เกิดรายการ</w:t>
      </w:r>
    </w:p>
    <w:p w14:paraId="62D56918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br w:type="page"/>
      </w:r>
    </w:p>
    <w:p w14:paraId="302DB06F" w14:textId="77777777" w:rsidR="00E01337" w:rsidRPr="003F1896" w:rsidRDefault="00E01337" w:rsidP="00E01337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F1896">
        <w:rPr>
          <w:rFonts w:eastAsia="Arial Unicode MS"/>
          <w:color w:val="CF4A02"/>
          <w:sz w:val="28"/>
          <w:szCs w:val="28"/>
          <w:cs/>
        </w:rPr>
        <w:t>การด้อยค่าสำหรับลูกหนี้การค้าและลูกหนี้อื่น</w:t>
      </w:r>
    </w:p>
    <w:p w14:paraId="63D66FAF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348772DA" w14:textId="6219AE8C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กลุ่มกิจการใช้วิธีอย่างง่าย (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Simplified approach)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ตาม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  <w:t xml:space="preserve">TFRS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9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ในการรับรู้การด้อยค่าของลูกหนี้การค้าและลูกหนี้อื่น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</w:t>
      </w:r>
    </w:p>
    <w:p w14:paraId="4B4DECB6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077EE1F4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ในการบริหาร</w:t>
      </w:r>
    </w:p>
    <w:p w14:paraId="29AF0D55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3B9F387E" w14:textId="66FE2D1A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6646FF9B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</w:pPr>
    </w:p>
    <w:p w14:paraId="4CC8C23D" w14:textId="54302B22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อสังหาริมทรัพย์เพื่อการลงทุนของกลุ่มกิจการคือ ที่ดิน ซึ่งกลุ่มกิจการถือไว้และไม่ได้มีไว้ใช้งานในกลุ่มกิจการ </w:t>
      </w:r>
      <w:r w:rsidR="00A60B2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ซึ่งกลุ่มกิจการถือไว้ เพื่อหาประโยชน์จากรายได้ค่าเช่าหรือจากการเพิ่มขึ้นของมูลค่าของสินทรัพย์</w:t>
      </w:r>
    </w:p>
    <w:p w14:paraId="4CD06B56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72B29F86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99EDD5A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6E9EA155" w14:textId="6B798A63" w:rsidR="00E01337" w:rsidRPr="003F1896" w:rsidRDefault="00E01337" w:rsidP="00E0133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C42F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="001C42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1C42F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ที่กลุ่มกิจการจะได้รับประโยชน์เชิงเศรษฐกิจในอนาคตจากรายจ่ายนั้น ต้นทุนค่าซ่อมแซมและบำรุงรักษาอื่น ๆ จะบันทึก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เป็นค่าใช้จ่ายเมื่อเกิดขึ้น</w:t>
      </w:r>
    </w:p>
    <w:p w14:paraId="56A01956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56F8E1F7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อสังหาริมทรัพย์เพื่อการลงทุนประเภทที่ดินแสดงรายการด้วย ราคาทุน หัก ค่าเผื่อการลดลงของมูลค่าสะสม (ถ้ามี)</w:t>
      </w:r>
    </w:p>
    <w:p w14:paraId="2501A5E3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4B45B12F" w14:textId="4E1B3210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ที่ดิน อาคารและอุปกรณ์</w:t>
      </w:r>
    </w:p>
    <w:p w14:paraId="4BAB28FF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</w:pPr>
    </w:p>
    <w:p w14:paraId="00509F13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FF3469D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22E8BD0B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C42F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5A92636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552BCFF1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กลุ่มกิจการจะรับรู้ต้นทุน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ค่าซ่อมแซมและบำรุงรักษาอื่น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ๆ เป็นค่าใช้จ่ายในกำไรขาดทุนเมื่อเกิดขึ้น</w:t>
      </w:r>
    </w:p>
    <w:p w14:paraId="0CD520BA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th-TH"/>
        </w:rPr>
      </w:pPr>
    </w:p>
    <w:p w14:paraId="675540AE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4C9F4D7E" w14:textId="77777777" w:rsidR="00E01337" w:rsidRPr="006828C4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ให้ประโยชน์ที่ประมาณการไว้ของสินทรัพย์ดังต่อไปนี้</w:t>
      </w:r>
    </w:p>
    <w:p w14:paraId="166CC566" w14:textId="77777777" w:rsidR="00E01337" w:rsidRPr="006828C4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65DD9FBC" w14:textId="185CE7E9" w:rsidR="00E01337" w:rsidRPr="006828C4" w:rsidRDefault="00E01337" w:rsidP="00E0133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ส่วนปรับปรุงที่ดิน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ab/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-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20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ปี</w:t>
      </w:r>
    </w:p>
    <w:p w14:paraId="0245ECA8" w14:textId="20BDD45D" w:rsidR="00E01337" w:rsidRPr="006828C4" w:rsidRDefault="00E01337" w:rsidP="00E0133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อาคารและส่วนปรับปรุงอาคาร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ab/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-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ปี</w:t>
      </w:r>
    </w:p>
    <w:p w14:paraId="4F949816" w14:textId="6F31FF40" w:rsidR="00E01337" w:rsidRPr="006828C4" w:rsidRDefault="00E01337" w:rsidP="00E0133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เครื่องจักรและอุปกรณ์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ab/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-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20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ปี</w:t>
      </w:r>
    </w:p>
    <w:p w14:paraId="129B6089" w14:textId="42A0A426" w:rsidR="00E01337" w:rsidRPr="006828C4" w:rsidRDefault="00E01337" w:rsidP="00E0133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เครื่องตกแต่ง ติดตั้ง และอุปกรณ์สำนักงาน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ab/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="00195CAD" w:rsidRPr="006828C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195CAD" w:rsidRPr="006828C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-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ปี</w:t>
      </w:r>
    </w:p>
    <w:p w14:paraId="6DD31865" w14:textId="787EFA2D" w:rsidR="00E01337" w:rsidRPr="006828C4" w:rsidRDefault="00E01337" w:rsidP="00E01337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ยานพาหนะ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ab/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="00195CAD" w:rsidRPr="006828C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195CAD" w:rsidRPr="006828C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-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="00195CAD"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195CAD"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ปี</w:t>
      </w:r>
    </w:p>
    <w:p w14:paraId="565BD679" w14:textId="77777777" w:rsidR="00E01337" w:rsidRPr="006828C4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1C3FBC7F" w14:textId="77777777" w:rsidR="00E01337" w:rsidRPr="006828C4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42F1420" w14:textId="77777777" w:rsidR="00E01337" w:rsidRPr="006828C4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th-TH"/>
        </w:rPr>
      </w:pPr>
    </w:p>
    <w:p w14:paraId="2D23EE1C" w14:textId="413AA739" w:rsidR="00E01337" w:rsidRPr="006828C4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11" w:name="_Toc437874737"/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รวมอยู่ในรายได้อื่นหรือค่าใช้จ่ายในการบริหาร</w:t>
      </w:r>
    </w:p>
    <w:p w14:paraId="022E0390" w14:textId="77777777" w:rsidR="00E7183F" w:rsidRPr="006828C4" w:rsidRDefault="00E7183F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023A5B88" w14:textId="55F9EE42" w:rsidR="00E01337" w:rsidRPr="006828C4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6828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E01337" w:rsidRPr="006828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6828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13D62F80" w14:textId="77777777" w:rsidR="00E01337" w:rsidRPr="006828C4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1AE8F2BC" w14:textId="77777777" w:rsidR="00E01337" w:rsidRPr="006828C4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6828C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การซื้อสิทธิบัตรโปรแกรมคอมพิวเตอร์</w:t>
      </w:r>
    </w:p>
    <w:p w14:paraId="75B4C75F" w14:textId="77777777" w:rsidR="00E01337" w:rsidRPr="006828C4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335186BE" w14:textId="3FDD41EF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สิทธิการใช้โปรแกรมคอมพิวเตอร์ที่ซื้อมาจะถูกบันทึกด้วยราคาทุน และถูกตัดจำหน่ายโดยใช้วิธีเส้นตรงตลอดอายุประมาณการให้ประโยชน์ภายในระยะเวลา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="00195CAD" w:rsidRPr="006828C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-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6828C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ปี</w:t>
      </w:r>
    </w:p>
    <w:p w14:paraId="59AAEAFB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bookmarkEnd w:id="11"/>
    <w:p w14:paraId="0D0595B9" w14:textId="2FE86418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ต้นทุนที่เกี่ยวกับการบำรุงรักษาโปรแกรมคอมพิวเตอร์บันทึกเป็นค่าใช้จ่ายเมื่อเกิดขึ้น </w:t>
      </w:r>
    </w:p>
    <w:p w14:paraId="0154C43D" w14:textId="0D26338C" w:rsidR="00A534E7" w:rsidRPr="003F1896" w:rsidRDefault="00A534E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080D1A28" w14:textId="61BA24E3" w:rsidR="00A534E7" w:rsidRPr="003F1896" w:rsidRDefault="002C71F1" w:rsidP="00A534E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การซื้อ</w:t>
      </w:r>
      <w:r w:rsidR="00A534E7"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เครื่องหมายการค้า</w:t>
      </w:r>
    </w:p>
    <w:p w14:paraId="0D94299D" w14:textId="125F84A0" w:rsidR="00A534E7" w:rsidRPr="003F1896" w:rsidRDefault="00A534E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0AC14D08" w14:textId="57AFE30D" w:rsidR="00A534E7" w:rsidRPr="003F1896" w:rsidRDefault="00A534E7" w:rsidP="00A534E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1C42F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เครื่องหมายการค้าที่ซื้อจะถูกบันทึกด้วยราคาทุน และถูกตัดจำหน่ายโดยใช้วิธีเส้นตรงตลอดอายุประมาณการให้ประโยชน์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ภายในระยะเวลา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ปี</w:t>
      </w:r>
    </w:p>
    <w:p w14:paraId="756FAA5D" w14:textId="34B4F410" w:rsidR="00A534E7" w:rsidRPr="003F1896" w:rsidRDefault="00A534E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7E4C6CB5" w14:textId="64919F16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54F34660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13DFBD00" w14:textId="77777777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BEA292E" w14:textId="77777777" w:rsidR="00E7183F" w:rsidRPr="003F1896" w:rsidRDefault="00E7183F" w:rsidP="00E7183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1E209EE2" w14:textId="45A4BCC2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47BFAA6" w14:textId="77777777" w:rsidR="00E01337" w:rsidRPr="003F1896" w:rsidRDefault="00E01337" w:rsidP="00E7183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034B9524" w14:textId="77777777" w:rsidR="00E01337" w:rsidRPr="003F1896" w:rsidRDefault="00E0133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05A52999" w14:textId="731AF8B0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สัญญาเช่า</w:t>
      </w:r>
    </w:p>
    <w:p w14:paraId="2C3989CF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6688FA6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สัญญาเช่า - กรณีที่กลุ่มกิจการเป็นผู้เช่า</w:t>
      </w:r>
    </w:p>
    <w:p w14:paraId="645BAC81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F5C740" w14:textId="77777777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EE9BBCB" w14:textId="77777777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7D6108C" w14:textId="28DEBFD2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C42F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1C42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ที่เป็นการเช่าและส่วนประกอบของสัญญาที่ไม่เป็นการเช่า</w:t>
      </w:r>
    </w:p>
    <w:p w14:paraId="2A458E5F" w14:textId="77777777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9739F3D" w14:textId="544D9063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EA90BF1" w14:textId="77777777" w:rsidR="00E7183F" w:rsidRPr="003F1896" w:rsidRDefault="00E7183F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B0C0FF" w14:textId="77777777" w:rsidR="00E01337" w:rsidRPr="003F1896" w:rsidRDefault="00E01337" w:rsidP="00E01337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8"/>
        </w:rPr>
      </w:pPr>
      <w:r w:rsidRPr="003F1896">
        <w:rPr>
          <w:rFonts w:ascii="Browallia New" w:hAnsi="Browallia New" w:cs="Browallia New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EE8EEAC" w14:textId="77777777" w:rsidR="00E01337" w:rsidRPr="003F1896" w:rsidRDefault="00E01337" w:rsidP="00E01337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8"/>
        </w:rPr>
      </w:pPr>
      <w:r w:rsidRPr="003F1896">
        <w:rPr>
          <w:rFonts w:ascii="Browallia New" w:hAnsi="Browallia New" w:cs="Browallia New"/>
          <w:szCs w:val="28"/>
          <w:cs/>
        </w:rPr>
        <w:t>ค่าเช่าผันแปรที่อ้างอิงจากอัตราหรือดัชนี</w:t>
      </w:r>
    </w:p>
    <w:p w14:paraId="29191607" w14:textId="77777777" w:rsidR="00E01337" w:rsidRPr="003F1896" w:rsidRDefault="00E01337" w:rsidP="00E01337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8"/>
        </w:rPr>
      </w:pPr>
      <w:r w:rsidRPr="003F1896">
        <w:rPr>
          <w:rFonts w:ascii="Browallia New" w:hAnsi="Browallia New" w:cs="Browallia New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426EC057" w14:textId="77777777" w:rsidR="00E01337" w:rsidRPr="003F1896" w:rsidRDefault="00E01337" w:rsidP="00E01337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8"/>
        </w:rPr>
      </w:pPr>
      <w:r w:rsidRPr="003F1896">
        <w:rPr>
          <w:rFonts w:ascii="Browallia New" w:hAnsi="Browallia New" w:cs="Browallia New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DD5B37B" w14:textId="77777777" w:rsidR="00E01337" w:rsidRPr="003F1896" w:rsidRDefault="00E01337" w:rsidP="00E01337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8"/>
        </w:rPr>
      </w:pPr>
      <w:r w:rsidRPr="003F1896">
        <w:rPr>
          <w:rFonts w:ascii="Browallia New" w:hAnsi="Browallia New" w:cs="Browallia New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A534268" w14:textId="77777777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7278FFB" w14:textId="4658AF12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C42F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1C42F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73CB884A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238859A" w14:textId="53412B97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1C42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2D6A5590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3614F60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F1896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272EFC74" w14:textId="77777777" w:rsidR="00E01337" w:rsidRPr="003F1896" w:rsidRDefault="00E01337" w:rsidP="00E01337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8"/>
        </w:rPr>
      </w:pPr>
      <w:r w:rsidRPr="003F1896">
        <w:rPr>
          <w:rFonts w:ascii="Browallia New" w:hAnsi="Browallia New" w:cs="Browallia New"/>
          <w:spacing w:val="-4"/>
          <w:szCs w:val="28"/>
          <w:cs/>
        </w:rPr>
        <w:t>จำนวนที่รับรู้เริ่มแรกของหนี้สินตามสัญญาเช่า</w:t>
      </w:r>
    </w:p>
    <w:p w14:paraId="5097BB2B" w14:textId="77777777" w:rsidR="00E01337" w:rsidRPr="003F1896" w:rsidRDefault="00E01337" w:rsidP="00E01337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8"/>
        </w:rPr>
      </w:pPr>
      <w:r w:rsidRPr="003F1896">
        <w:rPr>
          <w:rFonts w:ascii="Browallia New" w:hAnsi="Browallia New" w:cs="Browallia New"/>
          <w:spacing w:val="-4"/>
          <w:szCs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7F42FF8" w14:textId="77777777" w:rsidR="00E01337" w:rsidRPr="003F1896" w:rsidRDefault="00E01337" w:rsidP="00E01337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8"/>
        </w:rPr>
      </w:pPr>
      <w:r w:rsidRPr="003F1896">
        <w:rPr>
          <w:rFonts w:ascii="Browallia New" w:hAnsi="Browallia New" w:cs="Browallia New"/>
          <w:spacing w:val="-4"/>
          <w:szCs w:val="28"/>
          <w:cs/>
        </w:rPr>
        <w:t>ต้นทุนทางตรงเริ่มแรก</w:t>
      </w:r>
    </w:p>
    <w:p w14:paraId="1DE124A6" w14:textId="77777777" w:rsidR="00E01337" w:rsidRPr="003F1896" w:rsidRDefault="00E01337" w:rsidP="00E01337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8"/>
        </w:rPr>
      </w:pPr>
      <w:r w:rsidRPr="003F1896">
        <w:rPr>
          <w:rFonts w:ascii="Browallia New" w:hAnsi="Browallia New" w:cs="Browallia New"/>
          <w:spacing w:val="-4"/>
          <w:szCs w:val="28"/>
          <w:cs/>
        </w:rPr>
        <w:t>ต้นทุนการปรับสภาพสินทรัพย์</w:t>
      </w:r>
    </w:p>
    <w:p w14:paraId="6147A8D4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524B385" w14:textId="23AAFED0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F1896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3C07BB60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F1896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0FAC2559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3F1896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สัญญาเช่า </w:t>
      </w:r>
      <w:r w:rsidRPr="003F1896">
        <w:rPr>
          <w:rFonts w:ascii="Browallia New" w:hAnsi="Browallia New" w:cs="Browallia New"/>
          <w:color w:val="CF4A02"/>
          <w:spacing w:val="-4"/>
          <w:sz w:val="28"/>
          <w:szCs w:val="28"/>
        </w:rPr>
        <w:t>-</w:t>
      </w:r>
      <w:r w:rsidRPr="003F1896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 กรณีที่กลุ่มกิจการเป็นผู้ให้เช่า</w:t>
      </w:r>
    </w:p>
    <w:p w14:paraId="5A218825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370D1DA" w14:textId="063228D5" w:rsidR="00E01337" w:rsidRPr="003F1896" w:rsidRDefault="00E01337" w:rsidP="00E013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Cs w:val="28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</w:t>
      </w:r>
      <w:r w:rsidRPr="003F1896">
        <w:rPr>
          <w:rFonts w:ascii="Browallia New" w:eastAsia="Arial Unicode MS" w:hAnsi="Browallia New" w:cs="Browallia New"/>
          <w:color w:val="000000"/>
          <w:spacing w:val="-2"/>
          <w:szCs w:val="28"/>
          <w:cs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6"/>
          <w:szCs w:val="28"/>
          <w:cs/>
        </w:rPr>
        <w:t>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1C42F9">
        <w:rPr>
          <w:rFonts w:ascii="Browallia New" w:eastAsia="Arial Unicode MS" w:hAnsi="Browallia New" w:cs="Browallia New"/>
          <w:color w:val="000000"/>
          <w:spacing w:val="-6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color w:val="000000"/>
          <w:spacing w:val="-6"/>
          <w:szCs w:val="28"/>
          <w:cs/>
        </w:rPr>
        <w:t>ทางการเงินโดยใช้วิธีเงินลงทุน</w:t>
      </w:r>
      <w:r w:rsidRPr="003F1896">
        <w:rPr>
          <w:rFonts w:ascii="Browallia New" w:eastAsia="Arial Unicode MS" w:hAnsi="Browallia New" w:cs="Browallia New"/>
          <w:color w:val="000000"/>
          <w:spacing w:val="-2"/>
          <w:szCs w:val="28"/>
          <w:cs/>
        </w:rPr>
        <w:t>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2A2F6CF1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8731DBB" w14:textId="77777777" w:rsidR="00E01337" w:rsidRPr="003F1896" w:rsidRDefault="00E01337" w:rsidP="00E013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6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3F1896">
        <w:rPr>
          <w:rFonts w:ascii="Browallia New" w:eastAsia="Arial Unicode MS" w:hAnsi="Browallia New" w:cs="Browallia New"/>
          <w:color w:val="000000"/>
          <w:spacing w:val="-6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6"/>
          <w:szCs w:val="28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3489A5F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3573010" w14:textId="22B6A550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</w:p>
    <w:p w14:paraId="02DBB1E7" w14:textId="77777777" w:rsidR="00E01337" w:rsidRPr="003F1896" w:rsidRDefault="00E01337" w:rsidP="00E0133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144A776" w14:textId="77777777" w:rsidR="00E01337" w:rsidRPr="003F1896" w:rsidRDefault="00E01337" w:rsidP="00E01337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F1896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01D92AB9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3489EF4" w14:textId="6C8175DA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3900C5">
        <w:rPr>
          <w:rFonts w:eastAsia="Arial Unicode MS"/>
          <w:sz w:val="28"/>
          <w:szCs w:val="28"/>
        </w:rPr>
        <w:br/>
      </w:r>
      <w:r w:rsidRPr="003F1896">
        <w:rPr>
          <w:rFonts w:eastAsia="Arial Unicode MS"/>
          <w:sz w:val="28"/>
          <w:szCs w:val="28"/>
          <w:cs/>
        </w:rPr>
        <w:t>ตราสารทุนโดยพิจารณาภาระผูกพันตามสัญญา ดังนี้</w:t>
      </w:r>
    </w:p>
    <w:p w14:paraId="14069C69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5CAB213C" w14:textId="77777777" w:rsidR="00E01337" w:rsidRPr="003F1896" w:rsidRDefault="00E01337" w:rsidP="00E01337">
      <w:pPr>
        <w:pStyle w:val="Style10"/>
        <w:numPr>
          <w:ilvl w:val="0"/>
          <w:numId w:val="11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pacing w:val="-4"/>
          <w:sz w:val="28"/>
          <w:szCs w:val="28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3F1896">
        <w:rPr>
          <w:rFonts w:eastAsia="Arial Unicode MS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3F1896">
        <w:rPr>
          <w:rFonts w:eastAsia="Arial Unicode MS"/>
          <w:sz w:val="28"/>
          <w:szCs w:val="28"/>
        </w:rPr>
        <w:br/>
      </w:r>
      <w:r w:rsidRPr="003F1896">
        <w:rPr>
          <w:rFonts w:eastAsia="Arial Unicode MS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C26DCC0" w14:textId="77777777" w:rsidR="00E01337" w:rsidRPr="003F1896" w:rsidRDefault="00E01337" w:rsidP="00E01337">
      <w:pPr>
        <w:pStyle w:val="Style10"/>
        <w:numPr>
          <w:ilvl w:val="0"/>
          <w:numId w:val="11"/>
        </w:numPr>
        <w:ind w:left="1418" w:hanging="338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z w:val="28"/>
          <w:szCs w:val="2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9EF6CDE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130668E" w14:textId="41C8154D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z w:val="28"/>
          <w:szCs w:val="28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B1AE7" w:rsidRPr="004B1AE7">
        <w:rPr>
          <w:rFonts w:eastAsia="Arial Unicode MS"/>
          <w:sz w:val="28"/>
          <w:szCs w:val="28"/>
        </w:rPr>
        <w:t>12</w:t>
      </w:r>
      <w:r w:rsidRPr="003F1896">
        <w:rPr>
          <w:rFonts w:eastAsia="Arial Unicode MS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58DB0A42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6257A6A" w14:textId="77777777" w:rsidR="00E01337" w:rsidRPr="003F1896" w:rsidRDefault="00E01337" w:rsidP="00E01337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F1896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6D618B0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E7DEC29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z w:val="28"/>
          <w:szCs w:val="2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ยกเว้นหนี้สินอนุพันธ์ ซึ่งกลุ่มกิจการวัดมูลค่าเครื่องมือทางการเงินดังกล่าวด้วยมูลค่ายุติธรรมผ่านกำไรหรือขาดทุน</w:t>
      </w:r>
      <w:r w:rsidRPr="003F1896">
        <w:rPr>
          <w:rFonts w:eastAsia="Arial Unicode MS"/>
          <w:sz w:val="28"/>
          <w:szCs w:val="28"/>
        </w:rPr>
        <w:t xml:space="preserve"> (FVPL)</w:t>
      </w:r>
    </w:p>
    <w:p w14:paraId="5FD99AAA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z w:val="28"/>
          <w:szCs w:val="28"/>
        </w:rPr>
        <w:br w:type="page"/>
      </w:r>
    </w:p>
    <w:p w14:paraId="3A0F4752" w14:textId="77777777" w:rsidR="00E01337" w:rsidRPr="003F1896" w:rsidRDefault="00E01337" w:rsidP="00E01337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3F1896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772FED47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4AEAA7E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3F1896">
        <w:rPr>
          <w:rFonts w:eastAsia="Arial Unicode MS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BCF5441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BE00919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z w:val="28"/>
          <w:szCs w:val="28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7CC9C27E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633767BD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3F1896">
        <w:rPr>
          <w:rFonts w:eastAsia="Arial Unicode MS"/>
          <w:sz w:val="28"/>
          <w:szCs w:val="28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</w:t>
      </w:r>
      <w:r w:rsidRPr="003900C5">
        <w:rPr>
          <w:rFonts w:eastAsia="Arial Unicode MS"/>
          <w:spacing w:val="-4"/>
          <w:sz w:val="28"/>
          <w:szCs w:val="28"/>
          <w:cs/>
        </w:rPr>
        <w:t>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3F1896">
        <w:rPr>
          <w:rFonts w:eastAsia="Arial Unicode MS"/>
          <w:sz w:val="28"/>
          <w:szCs w:val="28"/>
          <w:cs/>
        </w:rPr>
        <w:t xml:space="preserve"> </w:t>
      </w:r>
      <w:r w:rsidRPr="003F1896">
        <w:rPr>
          <w:rFonts w:eastAsia="Arial Unicode MS"/>
          <w:sz w:val="28"/>
          <w:szCs w:val="28"/>
        </w:rPr>
        <w:t xml:space="preserve">(Original effective interest rate) </w:t>
      </w:r>
      <w:r w:rsidRPr="003F1896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F93A330" w14:textId="77777777" w:rsidR="00E01337" w:rsidRPr="003F1896" w:rsidRDefault="00E01337" w:rsidP="00E01337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DE846FF" w14:textId="0F7A02B6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ต้นทุนการกู้ยืม</w:t>
      </w:r>
    </w:p>
    <w:p w14:paraId="12F88752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6C10BB" w14:textId="77777777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3CABBC3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391FBE9" w14:textId="77777777" w:rsidR="00E01337" w:rsidRPr="003F1896" w:rsidRDefault="00E01337" w:rsidP="00E01337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ต้นทุนการกู้ยืมอื่น ๆ รับรู้เป็นค่าใช้จ่ายในงวดที่เกิดขึ้น</w:t>
      </w:r>
    </w:p>
    <w:p w14:paraId="2279EBD8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597AE9" w14:textId="6970FA3B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15CD1463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793E856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00452B4D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89AC66B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64BADF78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01BFCB2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CBA2D66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0D6CA243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1B998FBA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D2B8C90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ABC60C8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7D9A4DB" w14:textId="77777777" w:rsidR="00E01337" w:rsidRPr="003F1896" w:rsidRDefault="00E01337" w:rsidP="00E01337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3965B59" w14:textId="77777777" w:rsidR="00E01337" w:rsidRPr="003F1896" w:rsidRDefault="00E01337" w:rsidP="00E01337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Cs w:val="28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</w:t>
      </w:r>
      <w:r w:rsidRPr="001C42F9">
        <w:rPr>
          <w:rFonts w:ascii="Browallia New" w:eastAsia="Arial Unicode MS" w:hAnsi="Browallia New" w:cs="Browallia New"/>
          <w:color w:val="000000"/>
          <w:spacing w:val="-6"/>
          <w:szCs w:val="28"/>
          <w:cs/>
        </w:rPr>
        <w:t>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</w:t>
      </w:r>
      <w:r w:rsidRPr="003F1896">
        <w:rPr>
          <w:rFonts w:ascii="Browallia New" w:eastAsia="Arial Unicode MS" w:hAnsi="Browallia New" w:cs="Browallia New"/>
          <w:color w:val="000000"/>
          <w:szCs w:val="28"/>
          <w:cs/>
        </w:rPr>
        <w:t>ได้ในอนาคต</w:t>
      </w:r>
    </w:p>
    <w:p w14:paraId="5A3B2D7D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4CEB2E" w14:textId="4639A1EE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1C42F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="001C42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40E70439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999E79A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  <w:t xml:space="preserve">ที่จะนำจำนวนผลต่างชั่วคราวนั้นมาใช้ประโยชน์ </w:t>
      </w:r>
    </w:p>
    <w:p w14:paraId="20570A8A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3C12E5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9ADAEF7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71DF00D" w14:textId="02A86750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028F1704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72A455" w14:textId="77777777" w:rsidR="00E01337" w:rsidRPr="003F1896" w:rsidRDefault="00E01337" w:rsidP="00E01337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Cs w:val="28"/>
        </w:rPr>
      </w:pPr>
      <w:r w:rsidRPr="003F1896">
        <w:rPr>
          <w:rFonts w:ascii="Browallia New" w:eastAsia="Arial Unicode MS" w:hAnsi="Browallia New" w:cs="Browallia New"/>
          <w:color w:val="CF4A02"/>
          <w:szCs w:val="28"/>
          <w:cs/>
          <w:lang w:val="en-GB"/>
        </w:rPr>
        <w:t>ก</w:t>
      </w:r>
      <w:r w:rsidRPr="003F1896">
        <w:rPr>
          <w:rFonts w:ascii="Browallia New" w:eastAsia="Arial Unicode MS" w:hAnsi="Browallia New" w:cs="Browallia New"/>
          <w:color w:val="CF4A02"/>
          <w:szCs w:val="28"/>
        </w:rPr>
        <w:t>)</w:t>
      </w:r>
      <w:r w:rsidRPr="003F1896">
        <w:rPr>
          <w:rFonts w:ascii="Browallia New" w:eastAsia="Arial Unicode MS" w:hAnsi="Browallia New" w:cs="Browallia New"/>
          <w:color w:val="CF4A02"/>
          <w:szCs w:val="28"/>
        </w:rPr>
        <w:tab/>
      </w:r>
      <w:r w:rsidRPr="003F1896">
        <w:rPr>
          <w:rFonts w:ascii="Browallia New" w:eastAsia="Arial Unicode MS" w:hAnsi="Browallia New" w:cs="Browallia New"/>
          <w:color w:val="CF4A02"/>
          <w:szCs w:val="28"/>
          <w:cs/>
        </w:rPr>
        <w:t>ผลประโยชน์พนักงานระยะสั้น</w:t>
      </w:r>
    </w:p>
    <w:p w14:paraId="37172D58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3358FF" w14:textId="18148B1A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B1AE7" w:rsidRPr="004B1AE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การลาประจำปีและลาป่วยที่มีการจ่ายค่าแรง ส่วนแบ่งกำไรและโบนัส และค่ารักษาพยาบาลของพนักงานปัจจุบัน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FE9E1D0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A88C4BA" w14:textId="77777777" w:rsidR="00E01337" w:rsidRPr="003F1896" w:rsidRDefault="00E01337" w:rsidP="00E01337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CF4A02"/>
          <w:szCs w:val="28"/>
          <w:cs/>
          <w:lang w:val="en-GB"/>
        </w:rPr>
        <w:t>ข</w:t>
      </w:r>
      <w:r w:rsidRPr="003F1896">
        <w:rPr>
          <w:rFonts w:ascii="Browallia New" w:eastAsia="Arial Unicode MS" w:hAnsi="Browallia New" w:cs="Browallia New"/>
          <w:color w:val="CF4A02"/>
          <w:szCs w:val="28"/>
          <w:lang w:val="en-GB"/>
        </w:rPr>
        <w:t>)</w:t>
      </w:r>
      <w:r w:rsidRPr="003F1896">
        <w:rPr>
          <w:rFonts w:ascii="Browallia New" w:eastAsia="Arial Unicode MS" w:hAnsi="Browallia New" w:cs="Browallia New"/>
          <w:color w:val="CF4A02"/>
          <w:szCs w:val="28"/>
          <w:cs/>
          <w:lang w:val="en-GB"/>
        </w:rPr>
        <w:tab/>
        <w:t>โครงการสมทบเงิน</w:t>
      </w:r>
    </w:p>
    <w:p w14:paraId="3BEFD715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1B0D5A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กลุ่มกิจการจะจ่ายสมทบให้กับกองทุนสำรองเลี้ยงชีพตามความสมัครใจ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7DC35E6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0C8A4D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A228C55" w14:textId="77777777" w:rsidR="00E01337" w:rsidRPr="003F1896" w:rsidRDefault="00E01337" w:rsidP="00E0133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CF4A02"/>
          <w:szCs w:val="28"/>
          <w:cs/>
          <w:lang w:val="en-GB"/>
        </w:rPr>
        <w:t>ค</w:t>
      </w:r>
      <w:r w:rsidRPr="003F1896">
        <w:rPr>
          <w:rFonts w:ascii="Browallia New" w:eastAsia="Arial Unicode MS" w:hAnsi="Browallia New" w:cs="Browallia New"/>
          <w:color w:val="CF4A02"/>
          <w:szCs w:val="28"/>
          <w:lang w:val="en-GB"/>
        </w:rPr>
        <w:t>)</w:t>
      </w:r>
      <w:r w:rsidRPr="003F1896">
        <w:rPr>
          <w:rFonts w:ascii="Browallia New" w:eastAsia="Arial Unicode MS" w:hAnsi="Browallia New" w:cs="Browallia New"/>
          <w:color w:val="CF4A02"/>
          <w:szCs w:val="28"/>
          <w:cs/>
          <w:lang w:val="en-GB"/>
        </w:rPr>
        <w:tab/>
        <w:t>ผลประโยชน์เมื่อเกษียณอายุ</w:t>
      </w:r>
    </w:p>
    <w:p w14:paraId="3A6E62FC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D829AD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AC39A4D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D036E9D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ซึ่งเป็นสกุลเงินเดียวกับสกุลเงินประมาณการกระแสเงินสด </w:t>
      </w:r>
    </w:p>
    <w:p w14:paraId="47B75394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F0E26BC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แสดงเป็นรายการ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แยกต่างหากในงบแสดงการเปลี่ยนแปลงในส่วนของเจ้าของ</w:t>
      </w:r>
    </w:p>
    <w:p w14:paraId="3CF0EF8F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23250F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19515757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90627F" w14:textId="1068A95D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1E1F9454" w14:textId="77777777" w:rsidR="00E01337" w:rsidRPr="003F1896" w:rsidRDefault="00E01337" w:rsidP="00E01337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Cs w:val="28"/>
        </w:rPr>
      </w:pPr>
    </w:p>
    <w:p w14:paraId="3C8A2D76" w14:textId="77777777" w:rsidR="00E01337" w:rsidRPr="003F1896" w:rsidRDefault="00E01337" w:rsidP="00E013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Cs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BFEE4A2" w14:textId="77777777" w:rsidR="00E01337" w:rsidRPr="003F1896" w:rsidRDefault="00E01337" w:rsidP="00E013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8"/>
        </w:rPr>
      </w:pPr>
    </w:p>
    <w:p w14:paraId="1C95C962" w14:textId="77777777" w:rsidR="00E01337" w:rsidRPr="003F1896" w:rsidRDefault="00E01337" w:rsidP="00E013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Cs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95B86B9" w14:textId="77777777" w:rsidR="00E01337" w:rsidRPr="003F1896" w:rsidRDefault="00E01337" w:rsidP="00E013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Cs w:val="28"/>
        </w:rPr>
      </w:pPr>
    </w:p>
    <w:p w14:paraId="074C440C" w14:textId="0A1137FB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ทุนเรือนหุ้น</w:t>
      </w:r>
    </w:p>
    <w:p w14:paraId="13DB35DC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BAE06EC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หุ้นสามัญจะจัดประเภทไว้เป็นส่วนของเจ้าของ </w:t>
      </w:r>
    </w:p>
    <w:p w14:paraId="3E4C68F2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462E442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0DB715F" w14:textId="29C4319A" w:rsidR="00E01337" w:rsidRPr="003F1896" w:rsidRDefault="00E7183F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6D992898" w14:textId="69D7CB9F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Toc494360339"/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2"/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</w:t>
      </w:r>
      <w:r w:rsidR="00E01337" w:rsidRPr="003F1896" w:rsidDel="00CC30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27B73C51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3B91B4E3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5FD52A8D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FCE4502" w14:textId="763BFE8E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กลุ่มกิจการรับรู้รายได้สุทธิจากการรับคืน เงินคืน และส่วนลด ซึ่งไม่รวมรายการขายภายในกลุ่มกิจการสำหรับ</w:t>
      </w:r>
      <w:r w:rsidR="00E7183F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งบการเงินรวม โดยกลุ่มกิจการจะรับรู้รายได้เมื่อคาดว่ามีความเป็นไปได้ค่อนข้างแน่ที่จะได้รับชำระเมื่ออำนาจในการควบคุมสินค้าเป็นของลูกค้าแล้ว</w:t>
      </w:r>
    </w:p>
    <w:p w14:paraId="773A12C6" w14:textId="66AFAF51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09EF26DA" w14:textId="77777777" w:rsidR="00E01337" w:rsidRPr="003F1896" w:rsidRDefault="00E01337" w:rsidP="00E0133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0D6EBEF" w14:textId="77777777" w:rsidR="00E01337" w:rsidRPr="003F1896" w:rsidRDefault="00E01337" w:rsidP="00BD1763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025DA29" w14:textId="65137C57" w:rsidR="00E01337" w:rsidRPr="003F1896" w:rsidRDefault="002C71F1" w:rsidP="00E0133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Cs w:val="28"/>
        </w:rPr>
      </w:pPr>
      <w:r w:rsidRPr="003F1896">
        <w:rPr>
          <w:rFonts w:ascii="Browallia New" w:eastAsia="Arial Unicode MS" w:hAnsi="Browallia New" w:cs="Browallia New"/>
          <w:color w:val="CF4A02"/>
          <w:szCs w:val="28"/>
          <w:cs/>
          <w:lang w:val="en-GB"/>
        </w:rPr>
        <w:t>ก</w:t>
      </w:r>
      <w:r w:rsidR="00E01337" w:rsidRPr="003F1896">
        <w:rPr>
          <w:rFonts w:ascii="Browallia New" w:eastAsia="Arial Unicode MS" w:hAnsi="Browallia New" w:cs="Browallia New"/>
          <w:color w:val="CF4A02"/>
          <w:szCs w:val="28"/>
        </w:rPr>
        <w:t>)</w:t>
      </w:r>
      <w:r w:rsidR="00E01337" w:rsidRPr="003F1896">
        <w:rPr>
          <w:rFonts w:ascii="Browallia New" w:eastAsia="Arial Unicode MS" w:hAnsi="Browallia New" w:cs="Browallia New"/>
          <w:color w:val="CF4A02"/>
          <w:szCs w:val="28"/>
        </w:rPr>
        <w:tab/>
      </w:r>
      <w:r w:rsidR="00E01337" w:rsidRPr="003F1896">
        <w:rPr>
          <w:rFonts w:ascii="Browallia New" w:eastAsia="Arial Unicode MS" w:hAnsi="Browallia New" w:cs="Browallia New"/>
          <w:color w:val="CF4A02"/>
          <w:szCs w:val="28"/>
          <w:cs/>
        </w:rPr>
        <w:t>รายได้อื่นและดอกเบี้ยรับ</w:t>
      </w:r>
    </w:p>
    <w:p w14:paraId="672F226C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64866AC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รายได้อื่นและดอกเบี้ยรับรับรู้ตามเกณฑ์คงค้าง เว้นแต่จะมีความไม่แน่นอนในการรับชำระ</w:t>
      </w:r>
    </w:p>
    <w:p w14:paraId="72979B5D" w14:textId="77777777" w:rsidR="00E01337" w:rsidRPr="003F1896" w:rsidRDefault="00E01337" w:rsidP="00E0133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3D30388B" w14:textId="3C12762F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การจ่ายเงินปันผล</w:t>
      </w:r>
    </w:p>
    <w:p w14:paraId="7DF60CC7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35517CA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27E96FE" w14:textId="7CE5B67A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D737CB7" w14:textId="373B0695" w:rsidR="00E01337" w:rsidRPr="003F1896" w:rsidRDefault="004B1AE7" w:rsidP="00E013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01337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อนุพันธ์</w:t>
      </w:r>
    </w:p>
    <w:p w14:paraId="32846EA5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D957494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มูลค่ายุติธรรมในรายการกำไรหรือขาดทุน </w:t>
      </w:r>
    </w:p>
    <w:p w14:paraId="09A613EE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35753D9" w14:textId="77777777" w:rsidR="00E01337" w:rsidRPr="003F1896" w:rsidRDefault="00E01337" w:rsidP="00E0133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E8A4AB3" w14:textId="1396506C" w:rsidR="00CA4021" w:rsidRPr="003F1896" w:rsidRDefault="00E7183F" w:rsidP="00A525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58386B15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60A220" w14:textId="64EEEA4B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424A6F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24A6F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770ED15" w14:textId="7C9A8423" w:rsidR="00D90C5E" w:rsidRPr="003F1896" w:rsidRDefault="00D90C5E" w:rsidP="00A525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CC3EFB" w14:textId="38555466" w:rsidR="008B1778" w:rsidRPr="003F1896" w:rsidRDefault="008B1778" w:rsidP="008B17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C938C4B" w14:textId="6C5FA9F6" w:rsidR="008B1778" w:rsidRPr="003F1896" w:rsidRDefault="008B1778" w:rsidP="008B17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1908"/>
        <w:gridCol w:w="2952"/>
        <w:gridCol w:w="1890"/>
        <w:gridCol w:w="2717"/>
      </w:tblGrid>
      <w:tr w:rsidR="004854FD" w:rsidRPr="006828C4" w14:paraId="78424620" w14:textId="77777777" w:rsidTr="00B015E3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1ADDF5D9" w14:textId="77777777" w:rsidR="008B1778" w:rsidRPr="006828C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ลักษณะ</w:t>
            </w:r>
            <w:r w:rsidRPr="006828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ar-SA"/>
              </w:rPr>
              <w:t>ความเสี่ยง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auto"/>
          </w:tcPr>
          <w:p w14:paraId="502D4C7D" w14:textId="77777777" w:rsidR="008B1778" w:rsidRPr="006828C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ar-SA"/>
              </w:rPr>
              <w:t>ความเสี่ยงจาก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4DC3C43" w14:textId="77777777" w:rsidR="008B1778" w:rsidRPr="006828C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828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ar-SA"/>
              </w:rPr>
              <w:t>วัด</w:t>
            </w:r>
            <w:r w:rsidRPr="006828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  <w:shd w:val="clear" w:color="auto" w:fill="auto"/>
          </w:tcPr>
          <w:p w14:paraId="4000C2E9" w14:textId="77777777" w:rsidR="008B1778" w:rsidRPr="006828C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ar-SA"/>
              </w:rPr>
              <w:t>บริหารความเสี่ยงโดย</w:t>
            </w:r>
          </w:p>
        </w:tc>
      </w:tr>
      <w:tr w:rsidR="004854FD" w:rsidRPr="006828C4" w14:paraId="668C3FC9" w14:textId="77777777" w:rsidTr="00B015E3"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04E153AA" w14:textId="77777777" w:rsidR="00A5250C" w:rsidRPr="006828C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</w:p>
          <w:p w14:paraId="21891F88" w14:textId="22CD154B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ความเสี่ยงจากตลาด</w:t>
            </w:r>
            <w:r w:rsidRPr="006828C4"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  <w:t xml:space="preserve">  </w:t>
            </w: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952" w:type="dxa"/>
            <w:tcBorders>
              <w:top w:val="single" w:sz="4" w:space="0" w:color="auto"/>
            </w:tcBorders>
            <w:shd w:val="clear" w:color="auto" w:fill="auto"/>
          </w:tcPr>
          <w:p w14:paraId="3CC26B44" w14:textId="77777777" w:rsidR="00A5250C" w:rsidRPr="006828C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</w:p>
          <w:p w14:paraId="248B5915" w14:textId="53534672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รายการทางการค้าในอนาคต</w:t>
            </w:r>
          </w:p>
          <w:p w14:paraId="10E548B5" w14:textId="532AEC8E" w:rsidR="008B1778" w:rsidRPr="006828C4" w:rsidRDefault="00B015E3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="008B1778"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F371B76" w14:textId="77777777" w:rsidR="00A5250C" w:rsidRPr="006828C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</w:p>
          <w:p w14:paraId="25998643" w14:textId="0999E01B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  <w:t>การวิเคราะห์ความอ่อนไหว</w:t>
            </w:r>
          </w:p>
        </w:tc>
        <w:tc>
          <w:tcPr>
            <w:tcW w:w="2717" w:type="dxa"/>
            <w:tcBorders>
              <w:top w:val="single" w:sz="4" w:space="0" w:color="auto"/>
            </w:tcBorders>
            <w:shd w:val="clear" w:color="auto" w:fill="auto"/>
          </w:tcPr>
          <w:p w14:paraId="26A4E9D8" w14:textId="77777777" w:rsidR="00A5250C" w:rsidRPr="006828C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AE677BC" w14:textId="6F99709C" w:rsidR="008B1778" w:rsidRPr="006828C4" w:rsidRDefault="00293917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A31DBC"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และสัญญาสิทธิเลือก</w:t>
            </w:r>
          </w:p>
        </w:tc>
      </w:tr>
      <w:tr w:rsidR="004854FD" w:rsidRPr="006828C4" w14:paraId="5EA901D5" w14:textId="77777777" w:rsidTr="00B015E3">
        <w:tc>
          <w:tcPr>
            <w:tcW w:w="1908" w:type="dxa"/>
            <w:shd w:val="clear" w:color="auto" w:fill="auto"/>
          </w:tcPr>
          <w:p w14:paraId="2D77EFB7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2952" w:type="dxa"/>
            <w:shd w:val="clear" w:color="auto" w:fill="auto"/>
          </w:tcPr>
          <w:p w14:paraId="6D341652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024935A3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2717" w:type="dxa"/>
            <w:shd w:val="clear" w:color="auto" w:fill="auto"/>
          </w:tcPr>
          <w:p w14:paraId="4D9B6CC8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</w:pPr>
          </w:p>
        </w:tc>
      </w:tr>
      <w:tr w:rsidR="004854FD" w:rsidRPr="006828C4" w14:paraId="3EAE8061" w14:textId="77777777" w:rsidTr="00B015E3">
        <w:tc>
          <w:tcPr>
            <w:tcW w:w="1908" w:type="dxa"/>
            <w:shd w:val="clear" w:color="auto" w:fill="auto"/>
          </w:tcPr>
          <w:p w14:paraId="2810DCB3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ความเสี่ยงด้านการให้สินเชื่อ</w:t>
            </w:r>
          </w:p>
        </w:tc>
        <w:tc>
          <w:tcPr>
            <w:tcW w:w="2952" w:type="dxa"/>
            <w:shd w:val="clear" w:color="auto" w:fill="auto"/>
          </w:tcPr>
          <w:p w14:paraId="198642B1" w14:textId="77777777" w:rsidR="00B015E3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</w:t>
            </w:r>
          </w:p>
          <w:p w14:paraId="6247F8A0" w14:textId="42C9456E" w:rsidR="008B1778" w:rsidRPr="006828C4" w:rsidRDefault="00B015E3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</w:rPr>
            </w:pPr>
            <w:r w:rsidRPr="006828C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="008B1778" w:rsidRPr="006828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เงินสด ลูกหนี้การค้าและลูกหนี้อื่น </w:t>
            </w:r>
          </w:p>
          <w:p w14:paraId="29EF835D" w14:textId="5B7B52B4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0" w:type="dxa"/>
            <w:shd w:val="clear" w:color="auto" w:fill="auto"/>
          </w:tcPr>
          <w:p w14:paraId="648F536F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การวิเคราะห์อายุ</w:t>
            </w:r>
          </w:p>
          <w:p w14:paraId="6980C28E" w14:textId="598255B4" w:rsidR="008B1778" w:rsidRPr="006828C4" w:rsidRDefault="00B015E3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="008B1778"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การพิจารณาลำดับ</w:t>
            </w:r>
            <w:r w:rsidR="008B1778" w:rsidRPr="006828C4">
              <w:rPr>
                <w:rFonts w:ascii="Browallia New" w:hAnsi="Browallia New" w:cs="Browallia New"/>
                <w:sz w:val="28"/>
                <w:szCs w:val="28"/>
                <w:lang w:bidi="ar-SA"/>
              </w:rPr>
              <w:br/>
            </w:r>
            <w:r w:rsidR="008B1778"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17" w:type="dxa"/>
            <w:shd w:val="clear" w:color="auto" w:fill="auto"/>
          </w:tcPr>
          <w:p w14:paraId="2FDFFB0A" w14:textId="2F59F244" w:rsidR="008B1778" w:rsidRPr="006828C4" w:rsidRDefault="008B1778" w:rsidP="004854FD">
            <w:pPr>
              <w:ind w:left="187" w:right="-72" w:hanging="187"/>
              <w:jc w:val="left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มีเงินฝากกับหลายธนาคาร</w:t>
            </w:r>
            <w:r w:rsidRPr="006828C4"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  <w:t xml:space="preserve"> </w:t>
            </w:r>
            <w:r w:rsidRPr="006828C4">
              <w:rPr>
                <w:rFonts w:ascii="Browallia New" w:hAnsi="Browallia New" w:cs="Browallia New"/>
                <w:sz w:val="28"/>
                <w:szCs w:val="28"/>
                <w:lang w:bidi="ar-SA"/>
              </w:rPr>
              <w:br/>
            </w: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การจำกัดวงเงิน และ</w:t>
            </w:r>
            <w:r w:rsidRPr="006828C4">
              <w:rPr>
                <w:rFonts w:ascii="Browallia New" w:hAnsi="Browallia New" w:cs="Browallia New"/>
                <w:sz w:val="28"/>
                <w:szCs w:val="28"/>
                <w:lang w:bidi="ar-SA"/>
              </w:rPr>
              <w:br/>
            </w: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การขอจดหมายค้ำประกัน</w:t>
            </w:r>
          </w:p>
        </w:tc>
      </w:tr>
      <w:tr w:rsidR="004854FD" w:rsidRPr="006828C4" w14:paraId="0142EF22" w14:textId="77777777" w:rsidTr="00B015E3">
        <w:tc>
          <w:tcPr>
            <w:tcW w:w="1908" w:type="dxa"/>
            <w:shd w:val="clear" w:color="auto" w:fill="auto"/>
          </w:tcPr>
          <w:p w14:paraId="477FE999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2952" w:type="dxa"/>
            <w:shd w:val="clear" w:color="auto" w:fill="auto"/>
          </w:tcPr>
          <w:p w14:paraId="11315CB0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2DBD9811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2717" w:type="dxa"/>
            <w:shd w:val="clear" w:color="auto" w:fill="auto"/>
          </w:tcPr>
          <w:p w14:paraId="5D7F8CA1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</w:pPr>
          </w:p>
        </w:tc>
      </w:tr>
      <w:tr w:rsidR="004854FD" w:rsidRPr="003F1896" w14:paraId="114E45F8" w14:textId="77777777" w:rsidTr="00B015E3">
        <w:tc>
          <w:tcPr>
            <w:tcW w:w="1908" w:type="dxa"/>
            <w:shd w:val="clear" w:color="auto" w:fill="auto"/>
          </w:tcPr>
          <w:p w14:paraId="1444B87F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  <w:t>ความเสี่ยงด้าน</w:t>
            </w:r>
            <w:r w:rsidRPr="006828C4">
              <w:rPr>
                <w:rFonts w:ascii="Browallia New" w:hAnsi="Browallia New" w:cs="Browallia New"/>
                <w:sz w:val="28"/>
                <w:szCs w:val="28"/>
                <w:lang w:bidi="ar-SA"/>
              </w:rPr>
              <w:br/>
            </w:r>
            <w:r w:rsidRPr="006828C4">
              <w:rPr>
                <w:rFonts w:ascii="Browallia New" w:hAnsi="Browallia New" w:cs="Browallia New"/>
                <w:sz w:val="28"/>
                <w:szCs w:val="28"/>
                <w:cs/>
                <w:lang w:bidi="ar-SA"/>
              </w:rPr>
              <w:t>สภาพคล่อง</w:t>
            </w:r>
          </w:p>
          <w:p w14:paraId="7FDC9B61" w14:textId="4CAC97B4" w:rsidR="002D535E" w:rsidRPr="006828C4" w:rsidRDefault="002D535E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952" w:type="dxa"/>
            <w:shd w:val="clear" w:color="auto" w:fill="auto"/>
          </w:tcPr>
          <w:p w14:paraId="4D41C2A3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เงินกู้ยืมและหนี้สินอื่นๆ</w:t>
            </w:r>
          </w:p>
        </w:tc>
        <w:tc>
          <w:tcPr>
            <w:tcW w:w="1890" w:type="dxa"/>
            <w:shd w:val="clear" w:color="auto" w:fill="auto"/>
          </w:tcPr>
          <w:p w14:paraId="6ED4C9E5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การประมาณกระแส</w:t>
            </w:r>
            <w:r w:rsidRPr="006828C4">
              <w:rPr>
                <w:rFonts w:ascii="Browallia New" w:hAnsi="Browallia New" w:cs="Browallia New"/>
                <w:sz w:val="28"/>
                <w:szCs w:val="28"/>
                <w:lang w:bidi="ar-SA"/>
              </w:rPr>
              <w:br/>
            </w: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เงินสดหมุนเวียน</w:t>
            </w:r>
          </w:p>
        </w:tc>
        <w:tc>
          <w:tcPr>
            <w:tcW w:w="2717" w:type="dxa"/>
            <w:shd w:val="clear" w:color="auto" w:fill="auto"/>
          </w:tcPr>
          <w:p w14:paraId="7452387F" w14:textId="77777777" w:rsidR="008B1778" w:rsidRPr="006828C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8"/>
                <w:szCs w:val="28"/>
                <w:lang w:bidi="ar-SA"/>
              </w:rPr>
            </w:pPr>
            <w:r w:rsidRPr="006828C4">
              <w:rPr>
                <w:rFonts w:ascii="Browallia New" w:hAnsi="Browallia New" w:cs="Browallia New"/>
                <w:sz w:val="28"/>
                <w:szCs w:val="28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2D08287F" w14:textId="77777777" w:rsidR="008B1778" w:rsidRPr="003F1896" w:rsidRDefault="008B1778" w:rsidP="008B17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1B0ABD" w14:textId="6F4E1B07" w:rsidR="008B1778" w:rsidRPr="003F1896" w:rsidRDefault="00ED1A37" w:rsidP="008B17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pacing w:val="6"/>
          <w:sz w:val="28"/>
          <w:szCs w:val="28"/>
          <w:cs/>
          <w:lang w:val="en-GB"/>
        </w:rPr>
        <w:t xml:space="preserve">กลุ่มกิจการมีส่วนงานบริหารการเงินในการจัดการความเสี่ยง </w:t>
      </w:r>
      <w:r w:rsidR="00B17529" w:rsidRPr="003F1896">
        <w:rPr>
          <w:rFonts w:ascii="Browallia New" w:eastAsia="Arial Unicode MS" w:hAnsi="Browallia New" w:cs="Browallia New"/>
          <w:spacing w:val="6"/>
          <w:sz w:val="28"/>
          <w:szCs w:val="28"/>
          <w:cs/>
          <w:lang w:val="en-GB"/>
        </w:rPr>
        <w:t>ซึ่งคณะกรรมการบร</w:t>
      </w:r>
      <w:r w:rsidR="00627FD9" w:rsidRPr="003F1896">
        <w:rPr>
          <w:rFonts w:ascii="Browallia New" w:eastAsia="Arial Unicode MS" w:hAnsi="Browallia New" w:cs="Browallia New"/>
          <w:spacing w:val="6"/>
          <w:sz w:val="28"/>
          <w:szCs w:val="28"/>
          <w:cs/>
          <w:lang w:val="en-GB"/>
        </w:rPr>
        <w:t>ิหาร</w:t>
      </w:r>
      <w:r w:rsidR="00B17529" w:rsidRPr="003F1896">
        <w:rPr>
          <w:rFonts w:ascii="Browallia New" w:eastAsia="Arial Unicode MS" w:hAnsi="Browallia New" w:cs="Browallia New"/>
          <w:spacing w:val="6"/>
          <w:sz w:val="28"/>
          <w:szCs w:val="28"/>
          <w:cs/>
          <w:lang w:val="en-GB"/>
        </w:rPr>
        <w:t>เป็นผู้อนุมัตินโยบายที่เกี่ยวข้องต่างๆ</w:t>
      </w:r>
      <w:r w:rsidR="00B17529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ส่วนงานบริหารการเงิน</w:t>
      </w:r>
      <w:r w:rsidR="00B17529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ของกลุ่มกิจการเป็นผู้กำหนด ประเมิน บริหารและป้องกันความเสี่ยงด้านการเงิน โดยจะ</w:t>
      </w:r>
      <w:r w:rsidR="00B17529"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ทำงานอย่างใกล้ชิดกับหน่วยปฏิบัติงานของกลุ่มกิจการ ส่วนคณะกรรมการบ</w:t>
      </w:r>
      <w:r w:rsidR="00627FD9"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ริหาร</w:t>
      </w:r>
      <w:r w:rsidR="00B17529"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จะกำหนดหลักการในการบริหารความเสี่ยง</w:t>
      </w:r>
      <w:r w:rsidR="00B17529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</w:t>
      </w:r>
      <w:r w:rsidR="00B17529"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เสี่ยงด้านอัตราดอกเบี้ย การบริหาร</w:t>
      </w:r>
      <w:r w:rsidR="00B17529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645D9EC8" w14:textId="06A2DAB1" w:rsidR="008B1778" w:rsidRPr="003F1896" w:rsidRDefault="007C7C5E" w:rsidP="00A365CC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1243FA0D" w14:textId="43B3D790" w:rsidR="00D90C5E" w:rsidRPr="003F1896" w:rsidRDefault="004B1AE7" w:rsidP="00A365CC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5</w:t>
      </w:r>
      <w:r w:rsidR="00D90C5E" w:rsidRPr="003F1896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D90C5E" w:rsidRPr="003F1896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D90C5E" w:rsidRPr="003F18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ปัจจัยความเสี่ยง</w:t>
      </w:r>
      <w:r w:rsidR="00C612F4" w:rsidRPr="003F18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ด้าน</w:t>
      </w:r>
      <w:r w:rsidR="00D90C5E" w:rsidRPr="003F18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การเงิน</w:t>
      </w:r>
    </w:p>
    <w:p w14:paraId="54DC79C5" w14:textId="77777777" w:rsidR="00D90C5E" w:rsidRPr="003F1896" w:rsidRDefault="00D90C5E" w:rsidP="00A365CC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BCD0D33" w14:textId="693F15B1" w:rsidR="002B0561" w:rsidRPr="003F1896" w:rsidRDefault="004B1AE7" w:rsidP="00B02BD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705CA" w:rsidRPr="003F189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2B0561" w:rsidRPr="003F189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2B0561" w:rsidRPr="003F189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ความเสี่ยงจากจากตลาด</w:t>
      </w:r>
    </w:p>
    <w:p w14:paraId="3480423B" w14:textId="77777777" w:rsidR="002B0561" w:rsidRPr="003F1896" w:rsidRDefault="002B0561" w:rsidP="00A365CC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8"/>
          <w:szCs w:val="28"/>
        </w:rPr>
      </w:pPr>
    </w:p>
    <w:p w14:paraId="3779B012" w14:textId="77777777" w:rsidR="002B0561" w:rsidRPr="003F1896" w:rsidRDefault="002B0561" w:rsidP="00D22F54">
      <w:pPr>
        <w:numPr>
          <w:ilvl w:val="0"/>
          <w:numId w:val="12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3F189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526465D3" w14:textId="77777777" w:rsidR="00B02BD5" w:rsidRPr="003F1896" w:rsidRDefault="00B02BD5" w:rsidP="00A5250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A32DD6" w14:textId="3DD3E5A7" w:rsidR="002B0561" w:rsidRPr="003F1896" w:rsidRDefault="002B0561" w:rsidP="00A5250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จากสกุลเงิน</w:t>
      </w:r>
      <w:r w:rsidR="00E4492C" w:rsidRPr="003F1896">
        <w:rPr>
          <w:rFonts w:ascii="Browallia New" w:eastAsia="Arial Unicode MS" w:hAnsi="Browallia New" w:cs="Browallia New"/>
          <w:sz w:val="28"/>
          <w:szCs w:val="28"/>
          <w:cs/>
        </w:rPr>
        <w:t>ดอลลาร์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สหรัฐ อันเกี่ยวเนื่องมาจากรายการขายสินค้าในสกุลเงินต่างประเทศ กลุ่มกิจการมีแนวทางบริหาร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ความเสี่ยงโดยพิจารณาการเข้าทำสัญญาแลกเปลี่ยนเงินตราต่างประเทศล่วงหน้า</w:t>
      </w:r>
      <w:r w:rsidR="00A648B6"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กับสถาบันการเงิน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ตามความเหมาะสม</w:t>
      </w:r>
    </w:p>
    <w:p w14:paraId="5E93D89F" w14:textId="68EA4212" w:rsidR="00373234" w:rsidRPr="003F1896" w:rsidRDefault="00373234" w:rsidP="00A5250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DF5A578" w14:textId="527EF133" w:rsidR="00373234" w:rsidRPr="003F1896" w:rsidRDefault="00373234" w:rsidP="00A5250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F80C313" w14:textId="30AC6C87" w:rsidR="00460CB5" w:rsidRPr="003F1896" w:rsidRDefault="00460CB5" w:rsidP="00A5250C">
      <w:pPr>
        <w:ind w:left="108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BF89E6D" w14:textId="1FFE7A43" w:rsidR="00460CB5" w:rsidRPr="003F1896" w:rsidRDefault="00460CB5" w:rsidP="00A5250C">
      <w:pPr>
        <w:tabs>
          <w:tab w:val="left" w:pos="567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3F189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ความเสี่ยง</w:t>
      </w:r>
    </w:p>
    <w:p w14:paraId="4EC8FF24" w14:textId="77777777" w:rsidR="00460CB5" w:rsidRPr="003F1896" w:rsidRDefault="00460CB5" w:rsidP="00A5250C">
      <w:pPr>
        <w:ind w:left="1080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42D3EBB9" w14:textId="7303B498" w:rsidR="00460CB5" w:rsidRPr="003F1896" w:rsidRDefault="00460CB5" w:rsidP="00A5250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706F98A" w14:textId="77777777" w:rsidR="00460CB5" w:rsidRPr="003F1896" w:rsidRDefault="00460CB5" w:rsidP="00A5250C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952"/>
        <w:gridCol w:w="1008"/>
        <w:gridCol w:w="1008"/>
        <w:gridCol w:w="1008"/>
        <w:gridCol w:w="1008"/>
        <w:gridCol w:w="1008"/>
        <w:gridCol w:w="1008"/>
      </w:tblGrid>
      <w:tr w:rsidR="00401D7B" w:rsidRPr="006828C4" w14:paraId="501CAA1C" w14:textId="77777777" w:rsidTr="0021101A">
        <w:tc>
          <w:tcPr>
            <w:tcW w:w="2952" w:type="dxa"/>
            <w:shd w:val="clear" w:color="auto" w:fill="auto"/>
            <w:vAlign w:val="bottom"/>
          </w:tcPr>
          <w:p w14:paraId="419FFB19" w14:textId="77777777" w:rsidR="00460CB5" w:rsidRPr="003F1896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0D15D" w14:textId="77777777" w:rsidR="00460CB5" w:rsidRPr="006828C4" w:rsidRDefault="00460CB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1D7B" w:rsidRPr="006828C4" w14:paraId="66590871" w14:textId="77777777" w:rsidTr="0021101A">
        <w:tc>
          <w:tcPr>
            <w:tcW w:w="2952" w:type="dxa"/>
            <w:shd w:val="clear" w:color="auto" w:fill="auto"/>
            <w:vAlign w:val="bottom"/>
          </w:tcPr>
          <w:p w14:paraId="76B6DF64" w14:textId="77777777" w:rsidR="00460CB5" w:rsidRPr="006828C4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4FCC2" w14:textId="1FB337C5" w:rsidR="00460CB5" w:rsidRPr="006828C4" w:rsidRDefault="00DC63A8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17B04" w14:textId="7D65568C" w:rsidR="00460CB5" w:rsidRPr="006828C4" w:rsidRDefault="004E55A3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</w:tr>
      <w:tr w:rsidR="00401D7B" w:rsidRPr="006828C4" w14:paraId="61787293" w14:textId="77777777" w:rsidTr="0021101A">
        <w:tc>
          <w:tcPr>
            <w:tcW w:w="2952" w:type="dxa"/>
            <w:shd w:val="clear" w:color="auto" w:fill="auto"/>
            <w:vAlign w:val="bottom"/>
          </w:tcPr>
          <w:p w14:paraId="00A5B58A" w14:textId="77777777" w:rsidR="00460CB5" w:rsidRPr="006828C4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2247B" w14:textId="6CB243FC" w:rsidR="00460CB5" w:rsidRPr="006828C4" w:rsidRDefault="00E4492C" w:rsidP="002D7B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460CB5"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4EAE691C" w14:textId="4E058FFC" w:rsidR="00460CB5" w:rsidRPr="006828C4" w:rsidRDefault="00460CB5" w:rsidP="002D7B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3483E" w14:textId="77777777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5CF729AB" w14:textId="77777777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ยูโร</w:t>
            </w:r>
          </w:p>
          <w:p w14:paraId="11067957" w14:textId="7383343D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A784" w14:textId="77777777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304C5389" w14:textId="77777777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เยน</w:t>
            </w:r>
          </w:p>
          <w:p w14:paraId="7B2D8DC6" w14:textId="0FE5EB07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4F16C" w14:textId="7256B365" w:rsidR="00460CB5" w:rsidRPr="006828C4" w:rsidRDefault="00E4492C" w:rsidP="002D7B2B">
            <w:pPr>
              <w:ind w:left="-65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460CB5"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5BCE85E3" w14:textId="565D8877" w:rsidR="00460CB5" w:rsidRPr="006828C4" w:rsidRDefault="00460CB5" w:rsidP="002D7B2B">
            <w:pPr>
              <w:ind w:left="-65" w:right="-72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34483" w14:textId="77777777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3B981069" w14:textId="77777777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ยูโร</w:t>
            </w:r>
          </w:p>
          <w:p w14:paraId="53BA562C" w14:textId="08D8107B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8C182" w14:textId="77777777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4F7464CD" w14:textId="77777777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เยน</w:t>
            </w:r>
          </w:p>
          <w:p w14:paraId="3F4BFEBD" w14:textId="42D5981E" w:rsidR="00460CB5" w:rsidRPr="006828C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144C" w:rsidRPr="006828C4" w14:paraId="5001C449" w14:textId="77777777" w:rsidTr="0021101A">
        <w:tc>
          <w:tcPr>
            <w:tcW w:w="2952" w:type="dxa"/>
            <w:shd w:val="clear" w:color="auto" w:fill="auto"/>
            <w:vAlign w:val="bottom"/>
          </w:tcPr>
          <w:p w14:paraId="1CE617EA" w14:textId="77777777" w:rsidR="008A144C" w:rsidRPr="006828C4" w:rsidRDefault="008A144C" w:rsidP="008A144C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03357" w14:textId="77777777" w:rsidR="008A144C" w:rsidRPr="006828C4" w:rsidRDefault="008A144C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E6772" w14:textId="77777777" w:rsidR="008A144C" w:rsidRPr="006828C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36E42" w14:textId="77777777" w:rsidR="008A144C" w:rsidRPr="006828C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9BEC1" w14:textId="77777777" w:rsidR="008A144C" w:rsidRPr="006828C4" w:rsidRDefault="008A144C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7D7B8" w14:textId="77777777" w:rsidR="008A144C" w:rsidRPr="006828C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B6D02" w14:textId="77777777" w:rsidR="008A144C" w:rsidRPr="006828C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5D3779" w:rsidRPr="006828C4" w14:paraId="4243ACB9" w14:textId="77777777" w:rsidTr="0021101A">
        <w:tc>
          <w:tcPr>
            <w:tcW w:w="2952" w:type="dxa"/>
            <w:shd w:val="clear" w:color="auto" w:fill="auto"/>
            <w:vAlign w:val="bottom"/>
          </w:tcPr>
          <w:p w14:paraId="64D04A0A" w14:textId="77777777" w:rsidR="005D3779" w:rsidRPr="006828C4" w:rsidRDefault="005D3779" w:rsidP="005D3779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B55D44" w14:textId="1C991F86" w:rsidR="005D3779" w:rsidRPr="002D7B2B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9A7C3D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330</w:t>
            </w:r>
            <w:r w:rsidR="009A7C3D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C7C84E" w14:textId="07903941" w:rsidR="005D3779" w:rsidRPr="006828C4" w:rsidRDefault="00F80EA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5C2091" w14:textId="38CAB3F4" w:rsidR="005D3779" w:rsidRPr="006828C4" w:rsidRDefault="00F80EA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5A386A" w14:textId="55068059" w:rsidR="005D3779" w:rsidRPr="006828C4" w:rsidRDefault="004B1AE7" w:rsidP="002D7B2B">
            <w:pPr>
              <w:ind w:left="-74"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45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32F6E7" w14:textId="49406135" w:rsidR="005D3779" w:rsidRPr="006828C4" w:rsidRDefault="005D3779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36BED5" w14:textId="73E33BA0" w:rsidR="005D3779" w:rsidRPr="006828C4" w:rsidRDefault="005D3779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5D3779" w:rsidRPr="006828C4" w14:paraId="00EB7AEE" w14:textId="77777777" w:rsidTr="0021101A">
        <w:tc>
          <w:tcPr>
            <w:tcW w:w="2952" w:type="dxa"/>
            <w:shd w:val="clear" w:color="auto" w:fill="auto"/>
            <w:vAlign w:val="bottom"/>
          </w:tcPr>
          <w:p w14:paraId="394609A7" w14:textId="46766B04" w:rsidR="005D3779" w:rsidRPr="006828C4" w:rsidRDefault="005D3779" w:rsidP="005D3779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ED1A58" w14:textId="1A5B24D8" w:rsidR="005D3779" w:rsidRPr="002D7B2B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135</w:t>
            </w:r>
            <w:r w:rsidR="009A7C3D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085</w:t>
            </w:r>
            <w:r w:rsidR="009A7C3D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411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18712A" w14:textId="42F11C0C" w:rsidR="005D3779" w:rsidRPr="006828C4" w:rsidRDefault="00F80EA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BA583C" w14:textId="68C3D1F3" w:rsidR="005D3779" w:rsidRPr="006828C4" w:rsidRDefault="004B1AE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F80EA7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463</w:t>
            </w:r>
            <w:r w:rsidR="00F80EA7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D7D8ED" w14:textId="05DCDCB0" w:rsidR="005D3779" w:rsidRPr="006828C4" w:rsidRDefault="004B1AE7" w:rsidP="002D7B2B">
            <w:pPr>
              <w:ind w:left="-74"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802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A9E1DA" w14:textId="66C25C84" w:rsidR="005D3779" w:rsidRPr="006828C4" w:rsidRDefault="005D3779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4A354B" w14:textId="13EC1A95" w:rsidR="005D3779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951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185</w:t>
            </w:r>
          </w:p>
        </w:tc>
      </w:tr>
      <w:tr w:rsidR="005D3779" w:rsidRPr="006828C4" w14:paraId="7764E8CF" w14:textId="77777777" w:rsidTr="0021101A">
        <w:tc>
          <w:tcPr>
            <w:tcW w:w="2952" w:type="dxa"/>
            <w:shd w:val="clear" w:color="auto" w:fill="auto"/>
            <w:vAlign w:val="bottom"/>
          </w:tcPr>
          <w:p w14:paraId="1C85CD93" w14:textId="3A70CF0D" w:rsidR="005D3779" w:rsidRPr="006828C4" w:rsidRDefault="005D3779" w:rsidP="00E17C93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D4A4A4" w14:textId="35B4D358" w:rsidR="005D3779" w:rsidRPr="002D7B2B" w:rsidRDefault="004B1AE7" w:rsidP="002D7B2B">
            <w:pPr>
              <w:ind w:left="-126" w:right="-72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440</w:t>
            </w:r>
            <w:r w:rsidR="00A04C46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431</w:t>
            </w:r>
            <w:r w:rsidR="00A04C46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258971" w14:textId="36CDE35C" w:rsidR="005D3779" w:rsidRPr="006828C4" w:rsidRDefault="00F80EA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A900F1" w14:textId="676A55DF" w:rsidR="005D3779" w:rsidRPr="006828C4" w:rsidRDefault="004B1AE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23</w:t>
            </w:r>
            <w:r w:rsidR="00855D14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745</w:t>
            </w:r>
            <w:r w:rsidR="00855D14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861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95F704" w14:textId="0B3CD751" w:rsidR="005D3779" w:rsidRPr="006828C4" w:rsidRDefault="004B1AE7" w:rsidP="002D7B2B">
            <w:pPr>
              <w:ind w:left="-74"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249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978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801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32351C" w14:textId="1F1AC162" w:rsidR="005D3779" w:rsidRPr="006828C4" w:rsidRDefault="005D3779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2C5927" w14:textId="313BC50A" w:rsidR="005D3779" w:rsidRPr="006828C4" w:rsidRDefault="005D3779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5D3779" w:rsidRPr="006828C4" w14:paraId="66673BCE" w14:textId="77777777" w:rsidTr="0021101A">
        <w:tc>
          <w:tcPr>
            <w:tcW w:w="2952" w:type="dxa"/>
            <w:shd w:val="clear" w:color="auto" w:fill="auto"/>
            <w:vAlign w:val="bottom"/>
          </w:tcPr>
          <w:p w14:paraId="33C8B591" w14:textId="77777777" w:rsidR="005D3779" w:rsidRPr="006828C4" w:rsidRDefault="005D3779" w:rsidP="005D3779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EA5D3C" w14:textId="41AB3482" w:rsidR="005D3779" w:rsidRPr="002D7B2B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="00A04C46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606</w:t>
            </w:r>
            <w:r w:rsidR="00A04C46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465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078D4D" w14:textId="4C365D09" w:rsidR="005D3779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607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C4C040" w14:textId="65DBDE96" w:rsidR="005D3779" w:rsidRPr="006828C4" w:rsidRDefault="004B1AE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41</w:t>
            </w:r>
            <w:r w:rsidR="00F80EA7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709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104C0F" w14:textId="25475109" w:rsidR="005D3779" w:rsidRPr="006828C4" w:rsidRDefault="004B1AE7" w:rsidP="002D7B2B">
            <w:pPr>
              <w:ind w:left="-74"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973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42E28B" w14:textId="60671F97" w:rsidR="005D3779" w:rsidRPr="006828C4" w:rsidRDefault="004B1AE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137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F9DB85" w14:textId="643552CF" w:rsidR="005D3779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067</w:t>
            </w:r>
          </w:p>
        </w:tc>
      </w:tr>
      <w:tr w:rsidR="005D3779" w:rsidRPr="006828C4" w14:paraId="2813BB46" w14:textId="77777777" w:rsidTr="0021101A">
        <w:tc>
          <w:tcPr>
            <w:tcW w:w="2952" w:type="dxa"/>
            <w:shd w:val="clear" w:color="auto" w:fill="auto"/>
            <w:vAlign w:val="bottom"/>
          </w:tcPr>
          <w:p w14:paraId="08B5AB09" w14:textId="05C039A9" w:rsidR="005D3779" w:rsidRPr="006828C4" w:rsidRDefault="005D3779" w:rsidP="00E17C93">
            <w:pPr>
              <w:autoSpaceDE w:val="0"/>
              <w:autoSpaceDN w:val="0"/>
              <w:ind w:left="-15" w:right="-16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6F2A79" w14:textId="47CD151C" w:rsidR="005D3779" w:rsidRPr="002D7B2B" w:rsidRDefault="00F80EA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</w:pPr>
            <w:r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BD3243" w14:textId="13980296" w:rsidR="005D3779" w:rsidRPr="006828C4" w:rsidRDefault="00F80EA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3DE0B2" w14:textId="43B016D6" w:rsidR="005D3779" w:rsidRPr="006828C4" w:rsidRDefault="00F80EA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E1FAE3" w14:textId="54573A41" w:rsidR="005D3779" w:rsidRPr="006828C4" w:rsidRDefault="005D3779" w:rsidP="002D7B2B">
            <w:pPr>
              <w:ind w:left="-74"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62915D" w14:textId="3251BFE5" w:rsidR="005D3779" w:rsidRPr="006828C4" w:rsidRDefault="004B1AE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49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972</w:t>
            </w:r>
            <w:r w:rsidR="005D3779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6F476B" w14:textId="5525A057" w:rsidR="005D3779" w:rsidRPr="006828C4" w:rsidRDefault="005D3779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F80EA7" w:rsidRPr="003F1896" w14:paraId="35D3EAFD" w14:textId="77777777" w:rsidTr="0021101A">
        <w:tc>
          <w:tcPr>
            <w:tcW w:w="2952" w:type="dxa"/>
            <w:shd w:val="clear" w:color="auto" w:fill="auto"/>
            <w:vAlign w:val="bottom"/>
          </w:tcPr>
          <w:p w14:paraId="639C7290" w14:textId="6BDECB79" w:rsidR="00F80EA7" w:rsidRPr="006828C4" w:rsidRDefault="00F80EA7" w:rsidP="00E17C93">
            <w:pPr>
              <w:autoSpaceDE w:val="0"/>
              <w:autoSpaceDN w:val="0"/>
              <w:ind w:left="-15" w:right="-16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6828C4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สิทธิในการซื้อขายเงินตราต่างประเทศ</w:t>
            </w: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E3F2D4" w14:textId="60EBC46A" w:rsidR="00F80EA7" w:rsidRPr="002D7B2B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281</w:t>
            </w:r>
            <w:r w:rsidR="00A04C46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712</w:t>
            </w:r>
            <w:r w:rsidR="00A04C46" w:rsidRPr="002D7B2B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  <w:t>034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E773CC" w14:textId="49A7F6E1" w:rsidR="00F80EA7" w:rsidRPr="006828C4" w:rsidRDefault="00F80EA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24F91" w14:textId="4BB6ED08" w:rsidR="00F80EA7" w:rsidRPr="006828C4" w:rsidRDefault="00F80EA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C3748B" w14:textId="54808AB5" w:rsidR="00F80EA7" w:rsidRPr="006828C4" w:rsidRDefault="00F80EA7" w:rsidP="002D7B2B">
            <w:pPr>
              <w:ind w:left="-74"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5AF6E6" w14:textId="62562F4C" w:rsidR="00F80EA7" w:rsidRPr="006828C4" w:rsidRDefault="00F80EA7" w:rsidP="005D3779">
            <w:pPr>
              <w:ind w:right="-98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BEBFE1" w14:textId="1F6165E1" w:rsidR="00F80EA7" w:rsidRPr="003F1896" w:rsidRDefault="00F80EA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</w:tbl>
    <w:p w14:paraId="6A40D507" w14:textId="7BB1CB40" w:rsidR="007C7C5E" w:rsidRPr="003F1896" w:rsidRDefault="007C7C5E" w:rsidP="008A144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7FB78F" w14:textId="77777777" w:rsidR="00460CB5" w:rsidRPr="003F1896" w:rsidRDefault="007C7C5E" w:rsidP="008A144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00" w:type="dxa"/>
        <w:tblInd w:w="562" w:type="dxa"/>
        <w:tblLook w:val="04A0" w:firstRow="1" w:lastRow="0" w:firstColumn="1" w:lastColumn="0" w:noHBand="0" w:noVBand="1"/>
      </w:tblPr>
      <w:tblGrid>
        <w:gridCol w:w="2941"/>
        <w:gridCol w:w="1008"/>
        <w:gridCol w:w="1006"/>
        <w:gridCol w:w="1008"/>
        <w:gridCol w:w="1023"/>
        <w:gridCol w:w="1007"/>
        <w:gridCol w:w="1007"/>
      </w:tblGrid>
      <w:tr w:rsidR="00401D7B" w:rsidRPr="006828C4" w14:paraId="4E84549D" w14:textId="77777777" w:rsidTr="0021101A">
        <w:tc>
          <w:tcPr>
            <w:tcW w:w="2952" w:type="dxa"/>
            <w:shd w:val="clear" w:color="auto" w:fill="auto"/>
            <w:vAlign w:val="bottom"/>
          </w:tcPr>
          <w:p w14:paraId="6CDA4F11" w14:textId="77777777" w:rsidR="00677A7A" w:rsidRPr="003F1896" w:rsidRDefault="00677A7A" w:rsidP="008A144C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81FB0" w14:textId="7218863F" w:rsidR="00677A7A" w:rsidRPr="006828C4" w:rsidRDefault="00677A7A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1D7B" w:rsidRPr="006828C4" w14:paraId="4C4F5061" w14:textId="77777777" w:rsidTr="0021101A">
        <w:tc>
          <w:tcPr>
            <w:tcW w:w="2952" w:type="dxa"/>
            <w:shd w:val="clear" w:color="auto" w:fill="auto"/>
            <w:vAlign w:val="bottom"/>
          </w:tcPr>
          <w:p w14:paraId="45AEF549" w14:textId="77777777" w:rsidR="00677A7A" w:rsidRPr="006828C4" w:rsidRDefault="00677A7A" w:rsidP="008A144C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4BAB9" w14:textId="4FA2F189" w:rsidR="00677A7A" w:rsidRPr="006828C4" w:rsidRDefault="00DC63A8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C36CE" w14:textId="0E94B0AE" w:rsidR="00677A7A" w:rsidRPr="006828C4" w:rsidRDefault="004E55A3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</w:tr>
      <w:tr w:rsidR="00401D7B" w:rsidRPr="006828C4" w14:paraId="2DF4BF6D" w14:textId="77777777" w:rsidTr="0021101A">
        <w:tc>
          <w:tcPr>
            <w:tcW w:w="2952" w:type="dxa"/>
            <w:shd w:val="clear" w:color="auto" w:fill="auto"/>
            <w:vAlign w:val="bottom"/>
          </w:tcPr>
          <w:p w14:paraId="19CB8763" w14:textId="77777777" w:rsidR="00677A7A" w:rsidRPr="006828C4" w:rsidRDefault="00677A7A" w:rsidP="008A144C">
            <w:pPr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594E4" w14:textId="7687A9B1" w:rsidR="00677A7A" w:rsidRPr="006828C4" w:rsidRDefault="00E4492C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677A7A"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46FDC3F2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301F2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5B7E4B06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ยูโร</w:t>
            </w:r>
          </w:p>
          <w:p w14:paraId="1711022B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CEF10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73BBD834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เยน</w:t>
            </w:r>
          </w:p>
          <w:p w14:paraId="08624738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2F15B" w14:textId="2435CD4C" w:rsidR="00677A7A" w:rsidRPr="006828C4" w:rsidRDefault="00E4492C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ดอลลาร์</w:t>
            </w:r>
            <w:r w:rsidR="00677A7A"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  <w:p w14:paraId="32020ADF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7EC8C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14EA810B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ยูโร</w:t>
            </w:r>
          </w:p>
          <w:p w14:paraId="03652FBB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4DD44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76096CB7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เยน</w:t>
            </w:r>
          </w:p>
          <w:p w14:paraId="629CA1B6" w14:textId="77777777" w:rsidR="00677A7A" w:rsidRPr="006828C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144C" w:rsidRPr="006828C4" w14:paraId="5B575EB3" w14:textId="77777777" w:rsidTr="0021101A">
        <w:tc>
          <w:tcPr>
            <w:tcW w:w="2952" w:type="dxa"/>
            <w:shd w:val="clear" w:color="auto" w:fill="auto"/>
            <w:vAlign w:val="bottom"/>
          </w:tcPr>
          <w:p w14:paraId="600C23E1" w14:textId="77777777" w:rsidR="008A144C" w:rsidRPr="006828C4" w:rsidRDefault="008A144C" w:rsidP="008A144C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94894" w14:textId="77777777" w:rsidR="008A144C" w:rsidRPr="006828C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22770" w14:textId="77777777" w:rsidR="008A144C" w:rsidRPr="006828C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CD14" w14:textId="77777777" w:rsidR="008A144C" w:rsidRPr="006828C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467D" w14:textId="77777777" w:rsidR="008A144C" w:rsidRPr="006828C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C1B88" w14:textId="77777777" w:rsidR="008A144C" w:rsidRPr="006828C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8D606" w14:textId="77777777" w:rsidR="008A144C" w:rsidRPr="006828C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22231D" w:rsidRPr="006828C4" w14:paraId="3C6A1D82" w14:textId="77777777" w:rsidTr="0021101A">
        <w:tc>
          <w:tcPr>
            <w:tcW w:w="2952" w:type="dxa"/>
            <w:shd w:val="clear" w:color="auto" w:fill="auto"/>
            <w:vAlign w:val="bottom"/>
          </w:tcPr>
          <w:p w14:paraId="21607930" w14:textId="77777777" w:rsidR="0022231D" w:rsidRPr="006828C4" w:rsidRDefault="0022231D" w:rsidP="0022231D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15EFF2" w14:textId="147D8ABE" w:rsidR="0022231D" w:rsidRPr="006828C4" w:rsidRDefault="004B1AE7" w:rsidP="0022231D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F80EA7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315</w:t>
            </w:r>
            <w:r w:rsidR="00F80EA7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714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A2D1A9" w14:textId="0577CD02" w:rsidR="0022231D" w:rsidRPr="006828C4" w:rsidRDefault="00F80EA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520375" w14:textId="6BCCA6F3" w:rsidR="0022231D" w:rsidRPr="006828C4" w:rsidRDefault="00F80EA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5B68CA" w14:textId="53A8584C" w:rsidR="0022231D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22231D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722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CFB338" w14:textId="22141083" w:rsidR="0022231D" w:rsidRPr="006828C4" w:rsidRDefault="0022231D" w:rsidP="0022231D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1B6122" w14:textId="4513A24E" w:rsidR="0022231D" w:rsidRPr="006828C4" w:rsidRDefault="0022231D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22231D" w:rsidRPr="006828C4" w14:paraId="6608F1F3" w14:textId="77777777" w:rsidTr="0021101A">
        <w:tc>
          <w:tcPr>
            <w:tcW w:w="2952" w:type="dxa"/>
            <w:shd w:val="clear" w:color="auto" w:fill="auto"/>
            <w:vAlign w:val="bottom"/>
          </w:tcPr>
          <w:p w14:paraId="4DFADAFE" w14:textId="4AB95D30" w:rsidR="0022231D" w:rsidRPr="006828C4" w:rsidRDefault="0022231D" w:rsidP="0022231D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B02927" w14:textId="1F34A1A2" w:rsidR="0022231D" w:rsidRPr="006828C4" w:rsidRDefault="004B1AE7" w:rsidP="0022231D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135</w:t>
            </w:r>
            <w:r w:rsidR="00F80EA7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085</w:t>
            </w:r>
            <w:r w:rsidR="00F80EA7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77FB5" w14:textId="1FA7DA8B" w:rsidR="0022231D" w:rsidRPr="006828C4" w:rsidRDefault="00F80EA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5B019F" w14:textId="55664160" w:rsidR="0022231D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F80EA7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463</w:t>
            </w:r>
            <w:r w:rsidR="00F80EA7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59F374" w14:textId="7126A86A" w:rsidR="0022231D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22231D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802</w:t>
            </w:r>
            <w:r w:rsidR="0022231D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DD4F93" w14:textId="3E526BDF" w:rsidR="0022231D" w:rsidRPr="006828C4" w:rsidRDefault="0022231D" w:rsidP="0022231D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42C192" w14:textId="0A7744EE" w:rsidR="0022231D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22231D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951</w:t>
            </w:r>
            <w:r w:rsidR="0022231D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185</w:t>
            </w:r>
          </w:p>
        </w:tc>
      </w:tr>
      <w:tr w:rsidR="00A04C46" w:rsidRPr="006828C4" w14:paraId="72E3496B" w14:textId="77777777" w:rsidTr="0021101A">
        <w:tc>
          <w:tcPr>
            <w:tcW w:w="2952" w:type="dxa"/>
            <w:shd w:val="clear" w:color="auto" w:fill="auto"/>
            <w:vAlign w:val="bottom"/>
          </w:tcPr>
          <w:p w14:paraId="0036F769" w14:textId="2B288EF0" w:rsidR="00A04C46" w:rsidRPr="006828C4" w:rsidRDefault="00A04C46" w:rsidP="00A04C4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BE1B7C" w14:textId="3F697079" w:rsidR="00A04C46" w:rsidRPr="006828C4" w:rsidRDefault="004B1AE7" w:rsidP="00A04C46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440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431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31418F" w14:textId="0EC0A2F2" w:rsidR="00A04C46" w:rsidRPr="006828C4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ACE731" w14:textId="3F94E961" w:rsidR="00A04C46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23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745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861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2DE6EB" w14:textId="7E48A721" w:rsidR="00A04C46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249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978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801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008DFA" w14:textId="5DA2485A" w:rsidR="00A04C46" w:rsidRPr="006828C4" w:rsidRDefault="00A04C46" w:rsidP="00A04C46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538A08" w14:textId="6C25301B" w:rsidR="00A04C46" w:rsidRPr="006828C4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A04C46" w:rsidRPr="006828C4" w14:paraId="10C89779" w14:textId="77777777" w:rsidTr="0021101A">
        <w:tc>
          <w:tcPr>
            <w:tcW w:w="2952" w:type="dxa"/>
            <w:shd w:val="clear" w:color="auto" w:fill="auto"/>
            <w:vAlign w:val="bottom"/>
          </w:tcPr>
          <w:p w14:paraId="798BF59D" w14:textId="77777777" w:rsidR="00A04C46" w:rsidRPr="006828C4" w:rsidRDefault="00A04C46" w:rsidP="00A04C46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5A6FF7" w14:textId="48CBB1E1" w:rsidR="00A04C46" w:rsidRPr="006828C4" w:rsidRDefault="004B1AE7" w:rsidP="00A04C46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606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8607CE" w14:textId="7B4BD008" w:rsidR="00A04C46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607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E66910" w14:textId="7FF0915D" w:rsidR="00A04C46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41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709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597523" w14:textId="31058C00" w:rsidR="00A04C46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973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EF8FE4" w14:textId="602C71A1" w:rsidR="00A04C46" w:rsidRPr="006828C4" w:rsidRDefault="004B1AE7" w:rsidP="00A04C46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137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6FDEF1" w14:textId="1185022A" w:rsidR="00A04C46" w:rsidRPr="006828C4" w:rsidRDefault="004B1AE7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067</w:t>
            </w:r>
          </w:p>
        </w:tc>
      </w:tr>
      <w:tr w:rsidR="00A04C46" w:rsidRPr="006828C4" w14:paraId="5B77C1C4" w14:textId="77777777" w:rsidTr="0021101A">
        <w:tc>
          <w:tcPr>
            <w:tcW w:w="2952" w:type="dxa"/>
            <w:shd w:val="clear" w:color="auto" w:fill="auto"/>
            <w:vAlign w:val="bottom"/>
          </w:tcPr>
          <w:p w14:paraId="7077BE30" w14:textId="47B33C33" w:rsidR="00A04C46" w:rsidRPr="006828C4" w:rsidRDefault="00A04C46" w:rsidP="00A04C46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C82702" w14:textId="406E1157" w:rsidR="00A04C46" w:rsidRPr="006828C4" w:rsidRDefault="00A04C46" w:rsidP="00A04C46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8D3D09" w14:textId="53523588" w:rsidR="00A04C46" w:rsidRPr="006828C4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6B5CC8" w14:textId="109C6043" w:rsidR="00A04C46" w:rsidRPr="006828C4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D34EAF" w14:textId="1E398BBA" w:rsidR="00A04C46" w:rsidRPr="006828C4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7E43F3" w14:textId="097C5703" w:rsidR="00A04C46" w:rsidRPr="006828C4" w:rsidRDefault="004B1AE7" w:rsidP="00A04C46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49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972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0199D7" w14:textId="02C1C4A5" w:rsidR="00A04C46" w:rsidRPr="006828C4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A04C46" w:rsidRPr="003F1896" w14:paraId="614240AD" w14:textId="77777777" w:rsidTr="0021101A">
        <w:tc>
          <w:tcPr>
            <w:tcW w:w="2952" w:type="dxa"/>
            <w:shd w:val="clear" w:color="auto" w:fill="auto"/>
            <w:vAlign w:val="bottom"/>
          </w:tcPr>
          <w:p w14:paraId="37D56264" w14:textId="4219486B" w:rsidR="00A04C46" w:rsidRPr="006828C4" w:rsidRDefault="00A04C46" w:rsidP="00A04C46">
            <w:pPr>
              <w:autoSpaceDE w:val="0"/>
              <w:autoSpaceDN w:val="0"/>
              <w:ind w:left="-15" w:right="-16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6828C4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สิทธิในการซื้อขายเงินตราต่างประเทศ</w:t>
            </w: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2C79FC" w14:textId="08DEC611" w:rsidR="00A04C46" w:rsidRPr="006828C4" w:rsidRDefault="004B1AE7" w:rsidP="00A04C46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281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712</w:t>
            </w:r>
            <w:r w:rsidR="00A04C46"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034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50825B" w14:textId="5C8CCFE8" w:rsidR="00A04C46" w:rsidRPr="006828C4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A58D50" w14:textId="22100BF0" w:rsidR="00A04C46" w:rsidRPr="006828C4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2B0F02" w14:textId="15A5F37A" w:rsidR="00A04C46" w:rsidRPr="006828C4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EB6424" w14:textId="1A7A50BC" w:rsidR="00A04C46" w:rsidRPr="006828C4" w:rsidRDefault="00A04C46" w:rsidP="00A04C46">
            <w:pPr>
              <w:ind w:right="-99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6D9D8F" w14:textId="617805BA" w:rsidR="00A04C46" w:rsidRPr="003F1896" w:rsidRDefault="00A04C46" w:rsidP="002D7B2B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6828C4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</w:tbl>
    <w:p w14:paraId="0BF6A80D" w14:textId="6C9CFBE0" w:rsidR="00A5250C" w:rsidRPr="003F1896" w:rsidRDefault="00A5250C" w:rsidP="00E9458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73E0968" w14:textId="06336E1E" w:rsidR="00F03FB3" w:rsidRPr="003F1896" w:rsidRDefault="00F03FB3" w:rsidP="0022231D">
      <w:pPr>
        <w:ind w:left="1080"/>
        <w:rPr>
          <w:rFonts w:ascii="Browallia New" w:hAnsi="Browallia New" w:cs="Browallia New"/>
          <w:i/>
          <w:iCs/>
          <w:color w:val="C45911"/>
          <w:sz w:val="28"/>
          <w:szCs w:val="28"/>
          <w:cs/>
          <w:lang w:val="en-GB"/>
        </w:rPr>
      </w:pPr>
      <w:r w:rsidRPr="003F1896">
        <w:rPr>
          <w:rFonts w:ascii="Browallia New" w:hAnsi="Browallia New" w:cs="Browallia New"/>
          <w:i/>
          <w:iCs/>
          <w:color w:val="C45911"/>
          <w:sz w:val="28"/>
          <w:szCs w:val="28"/>
          <w:cs/>
          <w:lang w:val="en-GB"/>
        </w:rPr>
        <w:t>การวิเคราะห์ความอ่อนไหว</w:t>
      </w:r>
    </w:p>
    <w:p w14:paraId="61FB9EBD" w14:textId="77777777" w:rsidR="00F03FB3" w:rsidRPr="003F1896" w:rsidRDefault="00F03FB3" w:rsidP="0021101A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0D05AF33" w14:textId="5D30DB04" w:rsidR="00F03FB3" w:rsidRPr="003F1896" w:rsidRDefault="00F03FB3" w:rsidP="0022231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D0D0D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="00D138D1"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 กับ</w:t>
      </w:r>
      <w:r w:rsidRPr="003F1896">
        <w:rPr>
          <w:rFonts w:ascii="Browallia New" w:hAnsi="Browallia New" w:cs="Browallia New"/>
          <w:color w:val="0D0D0D"/>
          <w:sz w:val="28"/>
          <w:szCs w:val="28"/>
          <w:cs/>
          <w:lang w:val="en-GB"/>
        </w:rPr>
        <w:t>เงิน</w:t>
      </w:r>
      <w:r w:rsidR="00E4492C" w:rsidRPr="003F1896">
        <w:rPr>
          <w:rFonts w:ascii="Browallia New" w:hAnsi="Browallia New" w:cs="Browallia New"/>
          <w:color w:val="0D0D0D"/>
          <w:sz w:val="28"/>
          <w:szCs w:val="28"/>
          <w:cs/>
          <w:lang w:val="en-GB"/>
        </w:rPr>
        <w:t>ดอลลาร์</w:t>
      </w:r>
      <w:r w:rsidRPr="003F1896">
        <w:rPr>
          <w:rFonts w:ascii="Browallia New" w:hAnsi="Browallia New" w:cs="Browallia New"/>
          <w:color w:val="0D0D0D"/>
          <w:sz w:val="28"/>
          <w:szCs w:val="28"/>
          <w:cs/>
          <w:lang w:val="en-GB"/>
        </w:rPr>
        <w:t>สหรัฐ ความอ่อนไหวในกำไรหรือขาดทุนต่อการเปลี่ยนแปลงในอัตราแลกเปลี่ยนส่วนใหญ่</w:t>
      </w:r>
      <w:r w:rsidR="001C42F9">
        <w:rPr>
          <w:rFonts w:ascii="Browallia New" w:hAnsi="Browallia New" w:cs="Browallia New"/>
          <w:color w:val="0D0D0D"/>
          <w:sz w:val="28"/>
          <w:szCs w:val="28"/>
          <w:cs/>
          <w:lang w:val="en-GB"/>
        </w:rPr>
        <w:br/>
      </w:r>
      <w:r w:rsidRPr="003F1896">
        <w:rPr>
          <w:rFonts w:ascii="Browallia New" w:hAnsi="Browallia New" w:cs="Browallia New"/>
          <w:color w:val="0D0D0D"/>
          <w:sz w:val="28"/>
          <w:szCs w:val="28"/>
          <w:cs/>
          <w:lang w:val="en-GB"/>
        </w:rPr>
        <w:t>มาจากสินทรัพย์และหนี้สินทางการเงินในสกุลเงิน</w:t>
      </w:r>
      <w:r w:rsidR="00E4492C" w:rsidRPr="003F1896">
        <w:rPr>
          <w:rFonts w:ascii="Browallia New" w:hAnsi="Browallia New" w:cs="Browallia New"/>
          <w:color w:val="0D0D0D"/>
          <w:sz w:val="28"/>
          <w:szCs w:val="28"/>
          <w:cs/>
          <w:lang w:val="en-GB"/>
        </w:rPr>
        <w:t>ดอลลาร์</w:t>
      </w:r>
      <w:r w:rsidRPr="003F1896">
        <w:rPr>
          <w:rFonts w:ascii="Browallia New" w:hAnsi="Browallia New" w:cs="Browallia New"/>
          <w:color w:val="0D0D0D"/>
          <w:sz w:val="28"/>
          <w:szCs w:val="28"/>
          <w:cs/>
          <w:lang w:val="en-GB"/>
        </w:rPr>
        <w:t>สหรัฐ</w:t>
      </w:r>
    </w:p>
    <w:p w14:paraId="2EF6785B" w14:textId="77777777" w:rsidR="00EF1B82" w:rsidRPr="003F1896" w:rsidRDefault="00EF1B82" w:rsidP="0021101A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460" w:type="dxa"/>
        <w:tblInd w:w="109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F03FB3" w:rsidRPr="00954E8F" w14:paraId="7A749F98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7F7F" w14:textId="77777777" w:rsidR="00F03FB3" w:rsidRPr="00954E8F" w:rsidRDefault="00F03FB3" w:rsidP="0022231D">
            <w:pPr>
              <w:ind w:left="159" w:hanging="180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bookmarkStart w:id="13" w:name="_Hlk45226197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915C3" w14:textId="0E64A2FE" w:rsidR="00F03FB3" w:rsidRPr="00954E8F" w:rsidRDefault="00F03FB3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  <w:sz w:val="28"/>
                <w:szCs w:val="28"/>
                <w:cs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A2AA4" w:rsidRPr="00954E8F" w14:paraId="7928AA91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8E8A" w14:textId="77777777" w:rsidR="008A2AA4" w:rsidRPr="00954E8F" w:rsidRDefault="008A2AA4" w:rsidP="0022231D">
            <w:pPr>
              <w:ind w:left="159" w:hanging="180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07766" w14:textId="77777777" w:rsidR="008A2AA4" w:rsidRPr="00954E8F" w:rsidRDefault="008A2AA4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8A2AA4" w:rsidRPr="00954E8F" w14:paraId="0015A76C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47995" w14:textId="77777777" w:rsidR="008A2AA4" w:rsidRPr="00954E8F" w:rsidRDefault="008A2AA4" w:rsidP="0022231D">
            <w:pPr>
              <w:ind w:left="159" w:hanging="180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91B2E" w14:textId="73C98718" w:rsidR="008A2AA4" w:rsidRPr="00954E8F" w:rsidRDefault="00DC63A8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67746337" w14:textId="1BF72E44" w:rsidR="008A2AA4" w:rsidRPr="00954E8F" w:rsidRDefault="008A2AA4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F14F6" w14:textId="4F49221A" w:rsidR="008A2AA4" w:rsidRPr="00954E8F" w:rsidRDefault="004E55A3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8A4155C" w14:textId="30EA3629" w:rsidR="008A2AA4" w:rsidRPr="00954E8F" w:rsidRDefault="008A2AA4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2231D" w:rsidRPr="00954E8F" w14:paraId="3649E1A4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49653" w14:textId="0A62E7CE" w:rsidR="0022231D" w:rsidRPr="00954E8F" w:rsidRDefault="0022231D" w:rsidP="0022231D">
            <w:pPr>
              <w:ind w:left="159" w:hanging="180"/>
              <w:jc w:val="lef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อัตราแลกเปลี่ยน บาทต่อดอลลาร์สหรัฐฯ -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br/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 (พ.ศ.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2565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="00570770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7E1EA" w14:textId="3A0718A8" w:rsidR="0022231D" w:rsidRPr="00954E8F" w:rsidRDefault="004B1AE7" w:rsidP="0022231D">
            <w:pPr>
              <w:ind w:right="-9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8</w:t>
            </w:r>
            <w:r w:rsidR="00F80EA7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800</w:t>
            </w:r>
            <w:r w:rsidR="00F80EA7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2CDD6" w14:textId="081883FE" w:rsidR="0022231D" w:rsidRPr="00954E8F" w:rsidRDefault="004B1AE7" w:rsidP="0022231D">
            <w:pPr>
              <w:ind w:right="-9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7</w:t>
            </w:r>
            <w:r w:rsidR="0022231D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286</w:t>
            </w:r>
            <w:r w:rsidR="0022231D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22231D" w:rsidRPr="00954E8F" w14:paraId="7F04CE32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22DF1" w14:textId="1F74C0A2" w:rsidR="0022231D" w:rsidRPr="00954E8F" w:rsidRDefault="0022231D" w:rsidP="0022231D">
            <w:pPr>
              <w:ind w:left="159" w:hanging="180"/>
              <w:jc w:val="lef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อัตราแลกเปลี่ยน บาทต่อดอลลาร์สหรัฐฯ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-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br/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 (พ.ศ.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2565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941EF" w14:textId="42B4DF90" w:rsidR="0022231D" w:rsidRPr="00954E8F" w:rsidRDefault="00F80EA7" w:rsidP="0022231D">
            <w:pPr>
              <w:ind w:right="-9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8</w:t>
            </w:r>
            <w:r w:rsidR="00E838E4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800</w:t>
            </w:r>
            <w:r w:rsidR="00E838E4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366</w:t>
            </w:r>
            <w:r w:rsidR="00E838E4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16F5" w14:textId="372ED8A8" w:rsidR="0022231D" w:rsidRPr="00954E8F" w:rsidRDefault="0022231D" w:rsidP="0022231D">
            <w:pPr>
              <w:ind w:right="-9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7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286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449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bookmarkEnd w:id="13"/>
    <w:p w14:paraId="54803C2A" w14:textId="5CB07030" w:rsidR="008A2AA4" w:rsidRPr="003F1896" w:rsidRDefault="008A2AA4" w:rsidP="002D535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* โดยกำหนดให้ปัจจัยอื่นคงที่</w:t>
      </w:r>
    </w:p>
    <w:p w14:paraId="5C2C0165" w14:textId="1F3E6BD1" w:rsidR="00460CB5" w:rsidRPr="003F1896" w:rsidRDefault="00460CB5" w:rsidP="0021101A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460" w:type="dxa"/>
        <w:tblInd w:w="109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8A2AA4" w:rsidRPr="00954E8F" w14:paraId="4DDE0167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C51F6" w14:textId="77777777" w:rsidR="008A2AA4" w:rsidRPr="00954E8F" w:rsidRDefault="008A2AA4" w:rsidP="0022231D">
            <w:pPr>
              <w:ind w:left="158" w:hanging="179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11E23" w14:textId="54DA2B09" w:rsidR="008A2AA4" w:rsidRPr="00954E8F" w:rsidRDefault="008A2AA4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  <w:sz w:val="28"/>
                <w:szCs w:val="28"/>
                <w:cs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A2AA4" w:rsidRPr="00954E8F" w14:paraId="3EC00C14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89A58" w14:textId="77777777" w:rsidR="008A2AA4" w:rsidRPr="00954E8F" w:rsidRDefault="008A2AA4" w:rsidP="0022231D">
            <w:pPr>
              <w:ind w:left="158" w:hanging="179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5F835" w14:textId="77777777" w:rsidR="008A2AA4" w:rsidRPr="00954E8F" w:rsidRDefault="008A2AA4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51538B" w:rsidRPr="00954E8F" w14:paraId="5EAECFF7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3ACC" w14:textId="77777777" w:rsidR="0051538B" w:rsidRPr="00954E8F" w:rsidRDefault="0051538B" w:rsidP="0022231D">
            <w:pPr>
              <w:ind w:left="158" w:hanging="179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D6753" w14:textId="0F518AFD" w:rsidR="0051538B" w:rsidRPr="00954E8F" w:rsidRDefault="00DC63A8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EBB9DC4" w14:textId="4AF1AFAC" w:rsidR="0051538B" w:rsidRPr="00954E8F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5D012" w14:textId="3018A61D" w:rsidR="0051538B" w:rsidRPr="00954E8F" w:rsidRDefault="004E55A3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1D976CA" w14:textId="4D7BF62A" w:rsidR="0051538B" w:rsidRPr="00954E8F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2231D" w:rsidRPr="00954E8F" w14:paraId="4D39B63B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D137D" w14:textId="493F47A1" w:rsidR="0022231D" w:rsidRPr="00954E8F" w:rsidRDefault="0022231D" w:rsidP="0022231D">
            <w:pPr>
              <w:ind w:left="158" w:hanging="179"/>
              <w:jc w:val="lef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อัตราแลกเปลี่ยน บาทต่อดอลลาร์สหรัฐฯ -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br/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เพิ่มขึ้นร้อยละ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="00E838E4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 (พ.ศ.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2565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19DAB" w14:textId="015C1FBD" w:rsidR="0022231D" w:rsidRPr="00954E8F" w:rsidRDefault="004B1AE7" w:rsidP="0022231D">
            <w:pPr>
              <w:ind w:right="-9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8</w:t>
            </w:r>
            <w:r w:rsidR="00E838E4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799</w:t>
            </w:r>
            <w:r w:rsidR="00E838E4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A7B50" w14:textId="46F77FA9" w:rsidR="0022231D" w:rsidRPr="00954E8F" w:rsidRDefault="004B1AE7" w:rsidP="0022231D">
            <w:pPr>
              <w:ind w:right="-9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7</w:t>
            </w:r>
            <w:r w:rsidR="0022231D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286</w:t>
            </w:r>
            <w:r w:rsidR="0022231D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22231D" w:rsidRPr="00954E8F" w14:paraId="5CC9324A" w14:textId="77777777" w:rsidTr="0022231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0CD2D" w14:textId="614584CE" w:rsidR="0022231D" w:rsidRPr="00954E8F" w:rsidRDefault="0022231D" w:rsidP="0022231D">
            <w:pPr>
              <w:ind w:left="158" w:hanging="179"/>
              <w:jc w:val="lef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อัตราแลกเปลี่ยน บาทต่อดอลลาร์สหรัฐฯ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-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br/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="00E838E4"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(พ.ศ.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2565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00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C05B9" w14:textId="4D31720B" w:rsidR="0022231D" w:rsidRPr="00954E8F" w:rsidRDefault="00E838E4" w:rsidP="0022231D">
            <w:pPr>
              <w:ind w:right="-9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8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799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936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463E5" w14:textId="425E72DF" w:rsidR="0022231D" w:rsidRPr="00954E8F" w:rsidRDefault="0022231D" w:rsidP="0022231D">
            <w:pPr>
              <w:ind w:right="-9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7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286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449</w:t>
            </w:r>
            <w:r w:rsidRPr="00954E8F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6F32CC03" w14:textId="3B8D036E" w:rsidR="002D535E" w:rsidRPr="003F1896" w:rsidRDefault="002D535E" w:rsidP="002D535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* </w:t>
      </w:r>
      <w:r w:rsidR="0022231D" w:rsidRPr="003F18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โดยกำหนดให้ปัจจัยอื่นคงที่</w:t>
      </w:r>
    </w:p>
    <w:p w14:paraId="0AEB1537" w14:textId="6784D696" w:rsidR="0021101A" w:rsidRPr="003F1896" w:rsidRDefault="0021101A" w:rsidP="002D535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  <w:r w:rsidRPr="003F1896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22882477" w14:textId="7799A662" w:rsidR="00F12FDE" w:rsidRPr="003F1896" w:rsidRDefault="00F12FDE" w:rsidP="00D22F54">
      <w:pPr>
        <w:numPr>
          <w:ilvl w:val="0"/>
          <w:numId w:val="12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3F189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ความเสี่ยงจากกระแสเงินสดและอัตราดอกเบี้ย</w:t>
      </w:r>
    </w:p>
    <w:p w14:paraId="5BEBA6D2" w14:textId="77777777" w:rsidR="00496CA4" w:rsidRPr="003F1896" w:rsidRDefault="00496CA4" w:rsidP="00A365C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6BABF7" w14:textId="1A042068" w:rsidR="002B0561" w:rsidRPr="003F1896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20508A" w:rsidRPr="003F189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ในตลาด กลุ่มกิจการมีความเสี่ยงจากอัตราดอกเบี้ยจากเงินฝากสถาบันการเงิน เงินกู้ยืมระยะสั้น</w:t>
      </w:r>
      <w:r w:rsidR="00F12FDE" w:rsidRPr="003F1896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0FB10F3B" w14:textId="77777777" w:rsidR="002B0561" w:rsidRPr="003F1896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A1FE83" w14:textId="2B5BF612" w:rsidR="002B0561" w:rsidRPr="003F1896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</w:t>
      </w:r>
      <w:r w:rsidR="0020508A"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รายได้ดอกเบี้ยหรือค่าใช้จ่ายดอกเบี้ยตลอดระยะเวลาตามข้อตกลง</w:t>
      </w:r>
    </w:p>
    <w:p w14:paraId="5FADA448" w14:textId="77777777" w:rsidR="002B0561" w:rsidRPr="003F1896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843CF1" w14:textId="761EA549" w:rsidR="002B0561" w:rsidRPr="003F1896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กลุ่มกิจการไม่ได้นำการบัญชีป้องกันความเสี่ยงมาถือปฏิบัติ</w:t>
      </w:r>
    </w:p>
    <w:p w14:paraId="41D8056A" w14:textId="01FBE48A" w:rsidR="008A144C" w:rsidRPr="003F1896" w:rsidRDefault="008A144C" w:rsidP="008A144C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14" w:name="_Hlk64585952"/>
    </w:p>
    <w:p w14:paraId="075AC4E6" w14:textId="22A0E996" w:rsidR="00614ABC" w:rsidRPr="003F1896" w:rsidRDefault="00614ABC" w:rsidP="003F65C3">
      <w:pPr>
        <w:ind w:left="540" w:right="-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040531E" w14:textId="77777777" w:rsidR="00614ABC" w:rsidRPr="003F1896" w:rsidRDefault="00614ABC" w:rsidP="008A144C">
      <w:pPr>
        <w:ind w:left="540" w:right="-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3"/>
        <w:gridCol w:w="1008"/>
        <w:gridCol w:w="903"/>
        <w:gridCol w:w="1008"/>
        <w:gridCol w:w="1008"/>
        <w:gridCol w:w="1008"/>
        <w:gridCol w:w="1008"/>
        <w:gridCol w:w="1098"/>
      </w:tblGrid>
      <w:tr w:rsidR="008A144C" w:rsidRPr="003F1896" w14:paraId="3A8D1B16" w14:textId="77777777" w:rsidTr="00B015E3">
        <w:trPr>
          <w:tblHeader/>
        </w:trPr>
        <w:tc>
          <w:tcPr>
            <w:tcW w:w="2693" w:type="dxa"/>
            <w:vAlign w:val="bottom"/>
          </w:tcPr>
          <w:p w14:paraId="1FF31BE9" w14:textId="77777777" w:rsidR="008A144C" w:rsidRPr="003F1896" w:rsidRDefault="008A144C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0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FE33A" w14:textId="6B1AAA1F" w:rsidR="008A144C" w:rsidRPr="003F1896" w:rsidRDefault="008A144C" w:rsidP="008A144C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8A144C" w:rsidRPr="003F1896" w14:paraId="632296AE" w14:textId="77777777" w:rsidTr="00B015E3">
        <w:trPr>
          <w:tblHeader/>
        </w:trPr>
        <w:tc>
          <w:tcPr>
            <w:tcW w:w="2693" w:type="dxa"/>
            <w:vAlign w:val="bottom"/>
          </w:tcPr>
          <w:p w14:paraId="06E16B58" w14:textId="77777777" w:rsidR="008A144C" w:rsidRPr="003F1896" w:rsidRDefault="008A144C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ED62A" w14:textId="2AEBBF6D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406EC" w14:textId="311B70A5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D1A8A5C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3AEABA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254BAC6D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</w:tr>
      <w:tr w:rsidR="008A144C" w:rsidRPr="003F1896" w14:paraId="09D4E845" w14:textId="77777777" w:rsidTr="00B015E3">
        <w:trPr>
          <w:tblHeader/>
        </w:trPr>
        <w:tc>
          <w:tcPr>
            <w:tcW w:w="2693" w:type="dxa"/>
            <w:vAlign w:val="bottom"/>
            <w:hideMark/>
          </w:tcPr>
          <w:p w14:paraId="662A16AA" w14:textId="77777777" w:rsidR="008A144C" w:rsidRPr="003F1896" w:rsidRDefault="008A144C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</w:p>
          <w:p w14:paraId="77B467D9" w14:textId="3D6D0812" w:rsidR="008A144C" w:rsidRPr="003F1896" w:rsidRDefault="008A144C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31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 xml:space="preserve"> ธันวาคม </w:t>
            </w:r>
          </w:p>
          <w:p w14:paraId="5F00E5D8" w14:textId="148723B4" w:rsidR="008A144C" w:rsidRPr="003F1896" w:rsidRDefault="008A144C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  </w:t>
            </w:r>
            <w:r w:rsidR="00DC63A8" w:rsidRPr="003F1896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E6C9B" w14:textId="40FB7D2F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ภายใน</w:t>
            </w:r>
          </w:p>
          <w:p w14:paraId="4D1947AE" w14:textId="4BA801E9" w:rsidR="008A144C" w:rsidRPr="003F1896" w:rsidRDefault="004B1AE7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5DDFC217" w14:textId="3FC57945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25CB10" w14:textId="4B4E6C93" w:rsidR="008A144C" w:rsidRPr="003F1896" w:rsidRDefault="004B1AE7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- </w:t>
            </w: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00EC156F" w14:textId="3730B2DA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B2294" w14:textId="0AFE441A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ภายใน</w:t>
            </w:r>
          </w:p>
          <w:p w14:paraId="59CA3792" w14:textId="79112433" w:rsidR="008A144C" w:rsidRPr="003F1896" w:rsidRDefault="004B1AE7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3DC2B188" w14:textId="765A1905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191E9" w14:textId="3DD2CC91" w:rsidR="008A144C" w:rsidRPr="003F1896" w:rsidRDefault="004B1AE7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- </w:t>
            </w: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8A144C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2FE779E0" w14:textId="7743681B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B6276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bookmarkStart w:id="15" w:name="OLE_LINK5"/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bookmarkEnd w:id="15"/>
          <w:p w14:paraId="7F9D31B0" w14:textId="532682E5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8318F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</w:p>
          <w:p w14:paraId="1FE22846" w14:textId="4444D870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93A3F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</w:t>
            </w:r>
          </w:p>
          <w:p w14:paraId="422FB96E" w14:textId="42BB84FA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(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ร้อยละ</w:t>
            </w:r>
          </w:p>
          <w:p w14:paraId="3BE98D0C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ต่อปี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)</w:t>
            </w:r>
          </w:p>
        </w:tc>
      </w:tr>
      <w:tr w:rsidR="008A144C" w:rsidRPr="003F1896" w14:paraId="520C751D" w14:textId="77777777" w:rsidTr="00B015E3">
        <w:tc>
          <w:tcPr>
            <w:tcW w:w="2693" w:type="dxa"/>
            <w:vAlign w:val="bottom"/>
          </w:tcPr>
          <w:p w14:paraId="47DF498D" w14:textId="77777777" w:rsidR="008A144C" w:rsidRPr="003F1896" w:rsidRDefault="008A144C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157FB0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D05822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57AAE7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4416EA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E1C90A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EA3E1B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5D517F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8A144C" w:rsidRPr="003F1896" w14:paraId="37CEC8B6" w14:textId="77777777" w:rsidTr="00B015E3">
        <w:tc>
          <w:tcPr>
            <w:tcW w:w="2693" w:type="dxa"/>
            <w:vAlign w:val="bottom"/>
            <w:hideMark/>
          </w:tcPr>
          <w:p w14:paraId="42F5BCAA" w14:textId="77777777" w:rsidR="008A144C" w:rsidRPr="003F1896" w:rsidRDefault="008A144C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3AB82" w14:textId="11170A2C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78DB0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FB1D3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5ED48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0067D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5B682" w14:textId="77777777" w:rsidR="008A144C" w:rsidRPr="003F1896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C795E8" w14:textId="77777777" w:rsidR="008A144C" w:rsidRPr="003F1896" w:rsidRDefault="008A144C" w:rsidP="0007596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FF4DD0" w:rsidRPr="003F1896" w14:paraId="28F07871" w14:textId="77777777" w:rsidTr="00B015E3">
        <w:tc>
          <w:tcPr>
            <w:tcW w:w="2693" w:type="dxa"/>
            <w:vAlign w:val="bottom"/>
            <w:hideMark/>
          </w:tcPr>
          <w:p w14:paraId="52F4FB89" w14:textId="77777777" w:rsidR="007C7C5E" w:rsidRPr="003F1896" w:rsidRDefault="00FF4DD0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เงินสดและรายการ</w:t>
            </w:r>
          </w:p>
          <w:p w14:paraId="12F6C962" w14:textId="3F983EE1" w:rsidR="00FF4DD0" w:rsidRPr="003F1896" w:rsidRDefault="007C7C5E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FF4DD0"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987139" w14:textId="3F541CA0" w:rsidR="00FF4DD0" w:rsidRPr="003F1896" w:rsidRDefault="004B1AE7" w:rsidP="00B124D5">
            <w:pPr>
              <w:ind w:left="-108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903" w:type="dxa"/>
            <w:shd w:val="clear" w:color="auto" w:fill="FAFAFA"/>
            <w:vAlign w:val="bottom"/>
          </w:tcPr>
          <w:p w14:paraId="133C492A" w14:textId="7F3F8ABB" w:rsidR="00FF4DD0" w:rsidRPr="003F1896" w:rsidRDefault="00E838E4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511CBA" w14:textId="43BA157B" w:rsidR="00FF4DD0" w:rsidRPr="003F1896" w:rsidRDefault="00E838E4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C7F60C" w14:textId="54D6D8BD" w:rsidR="00FF4DD0" w:rsidRPr="003F1896" w:rsidRDefault="00E838E4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8D050B" w14:textId="7FD7A9E2" w:rsidR="00FF4DD0" w:rsidRPr="003F1896" w:rsidRDefault="004B1AE7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353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074BAB" w14:textId="2E9CA79B" w:rsidR="00FF4DD0" w:rsidRPr="003F1896" w:rsidRDefault="004B1AE7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32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234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248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3CEE9C57" w14:textId="1DD008CF" w:rsidR="00FF4DD0" w:rsidRPr="003F1896" w:rsidRDefault="004B1AE7" w:rsidP="00F574D8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01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A347FD" w:rsidRPr="003F1896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25</w:t>
            </w:r>
          </w:p>
        </w:tc>
      </w:tr>
      <w:tr w:rsidR="00FF4DD0" w:rsidRPr="003F1896" w14:paraId="68768D41" w14:textId="77777777" w:rsidTr="00B015E3">
        <w:tc>
          <w:tcPr>
            <w:tcW w:w="2693" w:type="dxa"/>
            <w:vAlign w:val="bottom"/>
            <w:hideMark/>
          </w:tcPr>
          <w:p w14:paraId="77FFDB47" w14:textId="77777777" w:rsidR="005B3242" w:rsidRPr="003F1896" w:rsidRDefault="00FF4DD0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เงินฝาก</w:t>
            </w:r>
            <w:r w:rsidR="005B3242"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ธนาคารที่ติด</w:t>
            </w:r>
          </w:p>
          <w:p w14:paraId="5323501C" w14:textId="24580F6E" w:rsidR="00FF4DD0" w:rsidRPr="003F1896" w:rsidRDefault="005B3242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52C33" w14:textId="11754244" w:rsidR="00FF4DD0" w:rsidRPr="003F1896" w:rsidRDefault="00E838E4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D54D5" w14:textId="28A9E66C" w:rsidR="00FF4DD0" w:rsidRPr="003F1896" w:rsidRDefault="004B1AE7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5CB76" w14:textId="7C92ACB1" w:rsidR="00FF4DD0" w:rsidRPr="003F1896" w:rsidRDefault="00E838E4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B30DB" w14:textId="21F7F7F1" w:rsidR="00FF4DD0" w:rsidRPr="003F1896" w:rsidRDefault="00E838E4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75256" w14:textId="40EF92EC" w:rsidR="00FF4DD0" w:rsidRPr="003F1896" w:rsidRDefault="00E838E4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E7C4A" w14:textId="37654543" w:rsidR="00FF4DD0" w:rsidRPr="003F1896" w:rsidRDefault="004B1AE7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60F314EC" w14:textId="11B4454C" w:rsidR="00FF4DD0" w:rsidRPr="003F1896" w:rsidRDefault="004B1AE7" w:rsidP="00B124D5">
            <w:pPr>
              <w:tabs>
                <w:tab w:val="left" w:pos="113"/>
              </w:tabs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38</w:t>
            </w:r>
            <w:r w:rsidR="00B124D5"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</w:t>
            </w:r>
            <w:r w:rsidR="00E838E4" w:rsidRPr="003F1896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A347FD" w:rsidRPr="003F1896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225</w:t>
            </w:r>
          </w:p>
        </w:tc>
      </w:tr>
      <w:tr w:rsidR="00FF4DD0" w:rsidRPr="003F1896" w14:paraId="31129ACA" w14:textId="77777777" w:rsidTr="00B015E3">
        <w:tc>
          <w:tcPr>
            <w:tcW w:w="2693" w:type="dxa"/>
            <w:vAlign w:val="bottom"/>
          </w:tcPr>
          <w:p w14:paraId="6526EC9D" w14:textId="77777777" w:rsidR="00FF4DD0" w:rsidRPr="003F1896" w:rsidRDefault="00FF4DD0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502F62" w14:textId="77777777" w:rsidR="00FF4DD0" w:rsidRPr="003F1896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368F1B" w14:textId="77777777" w:rsidR="00FF4DD0" w:rsidRPr="003F1896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8E2E10" w14:textId="77777777" w:rsidR="00FF4DD0" w:rsidRPr="003F1896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89CDC9" w14:textId="77777777" w:rsidR="00FF4DD0" w:rsidRPr="003F1896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C7AA50" w14:textId="77777777" w:rsidR="00FF4DD0" w:rsidRPr="003F1896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DD93BC" w14:textId="77777777" w:rsidR="00FF4DD0" w:rsidRPr="003F1896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795084" w14:textId="77777777" w:rsidR="00FF4DD0" w:rsidRPr="003F1896" w:rsidRDefault="00FF4DD0" w:rsidP="00F574D8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4DD0" w:rsidRPr="003F1896" w14:paraId="3F69B032" w14:textId="77777777" w:rsidTr="00B015E3">
        <w:tc>
          <w:tcPr>
            <w:tcW w:w="2693" w:type="dxa"/>
            <w:vAlign w:val="bottom"/>
            <w:hideMark/>
          </w:tcPr>
          <w:p w14:paraId="31C9121F" w14:textId="77777777" w:rsidR="00FF4DD0" w:rsidRPr="003F1896" w:rsidRDefault="00FF4DD0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907D5" w14:textId="77777777" w:rsidR="00FF4DD0" w:rsidRPr="003F1896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3E1E52" w14:textId="77777777" w:rsidR="00FF4DD0" w:rsidRPr="003F1896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9365AA" w14:textId="77777777" w:rsidR="00FF4DD0" w:rsidRPr="003F1896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FF40A" w14:textId="77777777" w:rsidR="00FF4DD0" w:rsidRPr="003F1896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CAB42A" w14:textId="77777777" w:rsidR="00FF4DD0" w:rsidRPr="003F1896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E9DC6" w14:textId="77777777" w:rsidR="00FF4DD0" w:rsidRPr="003F1896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A7B222" w14:textId="77777777" w:rsidR="00FF4DD0" w:rsidRPr="003F1896" w:rsidRDefault="00FF4DD0" w:rsidP="00F574D8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38E4" w:rsidRPr="003F1896" w14:paraId="3CB36CA2" w14:textId="77777777" w:rsidTr="00B015E3">
        <w:tc>
          <w:tcPr>
            <w:tcW w:w="2693" w:type="dxa"/>
            <w:vAlign w:val="bottom"/>
          </w:tcPr>
          <w:p w14:paraId="68A9234B" w14:textId="1ACEB479" w:rsidR="00E838E4" w:rsidRPr="003F1896" w:rsidRDefault="00E838E4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bookmarkStart w:id="16" w:name="_Hlk158350031"/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</w:t>
            </w:r>
          </w:p>
          <w:p w14:paraId="0983F6FF" w14:textId="3BBBF5DF" w:rsidR="00E838E4" w:rsidRPr="003F1896" w:rsidRDefault="00E838E4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A75108" w14:textId="01C53C72" w:rsidR="00E838E4" w:rsidRPr="003F1896" w:rsidRDefault="00E838E4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3" w:type="dxa"/>
            <w:shd w:val="clear" w:color="auto" w:fill="FAFAFA"/>
            <w:vAlign w:val="bottom"/>
          </w:tcPr>
          <w:p w14:paraId="7BDC62D0" w14:textId="06AC8349" w:rsidR="00E838E4" w:rsidRPr="003F1896" w:rsidRDefault="00E838E4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C7CDA2" w14:textId="0E9B5093" w:rsidR="00E838E4" w:rsidRPr="003F1896" w:rsidRDefault="004B1AE7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28944C" w14:textId="6F972769" w:rsidR="00E838E4" w:rsidRPr="003F1896" w:rsidRDefault="00E838E4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CDF648" w14:textId="14CFE999" w:rsidR="00E838E4" w:rsidRPr="003F1896" w:rsidRDefault="00E838E4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6E1DB9" w14:textId="6F337960" w:rsidR="00E838E4" w:rsidRPr="003F1896" w:rsidRDefault="004B1AE7" w:rsidP="00FF4DD0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2676F576" w14:textId="2BE0B7C7" w:rsidR="00E838E4" w:rsidRPr="003F1896" w:rsidRDefault="00E838E4" w:rsidP="00F574D8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</w:rPr>
              <w:t>MMR+</w:t>
            </w:r>
            <w:r w:rsidR="004B1AE7"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3F18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B1AE7"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E838E4" w:rsidRPr="003F1896" w14:paraId="6F68BC62" w14:textId="77777777" w:rsidTr="00B015E3">
        <w:tc>
          <w:tcPr>
            <w:tcW w:w="2693" w:type="dxa"/>
            <w:vAlign w:val="bottom"/>
            <w:hideMark/>
          </w:tcPr>
          <w:p w14:paraId="7B426819" w14:textId="77777777" w:rsidR="00E838E4" w:rsidRPr="003F1896" w:rsidRDefault="00E838E4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</w:t>
            </w:r>
          </w:p>
          <w:p w14:paraId="25C7BDC1" w14:textId="1AFE7126" w:rsidR="00E838E4" w:rsidRPr="003F1896" w:rsidRDefault="00E838E4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C76B21" w14:textId="621D5A72" w:rsidR="00E838E4" w:rsidRPr="003F1896" w:rsidRDefault="00E838E4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3" w:type="dxa"/>
            <w:shd w:val="clear" w:color="auto" w:fill="FAFAFA"/>
            <w:vAlign w:val="bottom"/>
          </w:tcPr>
          <w:p w14:paraId="4F65BEE8" w14:textId="01EA82CD" w:rsidR="00E838E4" w:rsidRPr="003F1896" w:rsidRDefault="00E838E4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ABEBE5" w14:textId="2FCFA916" w:rsidR="00E838E4" w:rsidRPr="003F1896" w:rsidRDefault="004B1AE7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8591F8" w14:textId="3E7BE0BC" w:rsidR="00E838E4" w:rsidRPr="003F1896" w:rsidRDefault="004B1AE7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B5AD91" w14:textId="3E64E30D" w:rsidR="00E838E4" w:rsidRPr="003F1896" w:rsidRDefault="00E838E4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D06353" w14:textId="3118FA10" w:rsidR="00E838E4" w:rsidRPr="003F1896" w:rsidRDefault="004B1AE7" w:rsidP="00B124D5">
            <w:pPr>
              <w:ind w:left="-114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2A7F4437" w14:textId="27677DB9" w:rsidR="00E838E4" w:rsidRPr="003F1896" w:rsidRDefault="00E838E4" w:rsidP="00E838E4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F18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MLR-</w:t>
            </w:r>
            <w:r w:rsidR="004B1AE7" w:rsidRPr="004B1AE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and</w:t>
            </w:r>
            <w:r w:rsidRPr="003F189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MLR-</w:t>
            </w:r>
            <w:r w:rsidR="004B1AE7" w:rsidRPr="004B1AE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</w:p>
        </w:tc>
      </w:tr>
      <w:tr w:rsidR="00E838E4" w:rsidRPr="003F1896" w14:paraId="4E3FAEF5" w14:textId="77777777" w:rsidTr="00B015E3">
        <w:tc>
          <w:tcPr>
            <w:tcW w:w="2693" w:type="dxa"/>
            <w:vAlign w:val="bottom"/>
            <w:hideMark/>
          </w:tcPr>
          <w:p w14:paraId="52B798D9" w14:textId="7711F3B8" w:rsidR="00E838E4" w:rsidRPr="003F1896" w:rsidRDefault="00E838E4" w:rsidP="00B124D5">
            <w:pPr>
              <w:ind w:left="535" w:right="-74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3F189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FA5F4" w14:textId="361586E5" w:rsidR="00E838E4" w:rsidRPr="003F1896" w:rsidRDefault="004B1AE7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E7BC7" w14:textId="4C3F496E" w:rsidR="00E838E4" w:rsidRPr="003F1896" w:rsidRDefault="004B1AE7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57652" w14:textId="1CA8B2C3" w:rsidR="00E838E4" w:rsidRPr="003F1896" w:rsidRDefault="00E838E4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B92465" w14:textId="0EDEB6D7" w:rsidR="00E838E4" w:rsidRPr="003F1896" w:rsidRDefault="00E838E4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C7E6B" w14:textId="111911FA" w:rsidR="00E838E4" w:rsidRPr="003F1896" w:rsidRDefault="00E838E4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AD3B7" w14:textId="35078584" w:rsidR="00E838E4" w:rsidRPr="003F1896" w:rsidRDefault="004B1AE7" w:rsidP="00E838E4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E838E4" w:rsidRPr="003F18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915A1" w14:textId="19838EAA" w:rsidR="00E838E4" w:rsidRPr="003F1896" w:rsidRDefault="004B1AE7" w:rsidP="00E838E4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B1AE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A347FD" w:rsidRPr="003F18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4B1AE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A347FD" w:rsidRPr="003F18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4B1AE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A347FD" w:rsidRPr="003F189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4B1AE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</w:t>
            </w:r>
          </w:p>
        </w:tc>
      </w:tr>
      <w:bookmarkEnd w:id="16"/>
    </w:tbl>
    <w:p w14:paraId="36765729" w14:textId="67E73EAE" w:rsidR="007C7C5E" w:rsidRPr="003F1896" w:rsidRDefault="007C7C5E" w:rsidP="00E65EA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93EC91" w14:textId="77777777" w:rsidR="00614ABC" w:rsidRPr="003F1896" w:rsidRDefault="007C7C5E" w:rsidP="00E65EA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7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08"/>
        <w:gridCol w:w="1008"/>
        <w:gridCol w:w="1008"/>
        <w:gridCol w:w="937"/>
        <w:gridCol w:w="1013"/>
        <w:gridCol w:w="967"/>
        <w:gridCol w:w="1008"/>
        <w:gridCol w:w="1008"/>
      </w:tblGrid>
      <w:tr w:rsidR="006B0924" w:rsidRPr="003F1896" w14:paraId="3B3AFAC9" w14:textId="77777777" w:rsidTr="002F7E4B">
        <w:trPr>
          <w:tblHeader/>
        </w:trPr>
        <w:tc>
          <w:tcPr>
            <w:tcW w:w="2808" w:type="dxa"/>
            <w:shd w:val="clear" w:color="auto" w:fill="auto"/>
            <w:vAlign w:val="bottom"/>
          </w:tcPr>
          <w:p w14:paraId="19C9563C" w14:textId="77777777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E060D" w14:textId="77777777" w:rsidR="006B0924" w:rsidRPr="003F1896" w:rsidRDefault="006B0924" w:rsidP="0008276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6B0924" w:rsidRPr="003F1896" w14:paraId="25948231" w14:textId="77777777" w:rsidTr="002F7E4B">
        <w:trPr>
          <w:tblHeader/>
        </w:trPr>
        <w:tc>
          <w:tcPr>
            <w:tcW w:w="2808" w:type="dxa"/>
            <w:shd w:val="clear" w:color="auto" w:fill="auto"/>
            <w:vAlign w:val="bottom"/>
          </w:tcPr>
          <w:p w14:paraId="60B3D798" w14:textId="77777777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2D59B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99105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D5471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54E8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F2AAA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</w:tr>
      <w:tr w:rsidR="006B0924" w:rsidRPr="003F1896" w14:paraId="3CB05CBC" w14:textId="77777777" w:rsidTr="002F7E4B">
        <w:trPr>
          <w:tblHeader/>
        </w:trPr>
        <w:tc>
          <w:tcPr>
            <w:tcW w:w="2808" w:type="dxa"/>
            <w:shd w:val="clear" w:color="auto" w:fill="auto"/>
            <w:vAlign w:val="bottom"/>
            <w:hideMark/>
          </w:tcPr>
          <w:p w14:paraId="4D5361C0" w14:textId="77777777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</w:p>
          <w:p w14:paraId="12D9D553" w14:textId="3191D332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31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ธันวาคม </w:t>
            </w:r>
          </w:p>
          <w:p w14:paraId="49D98B12" w14:textId="40C288C8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  </w:t>
            </w:r>
            <w:r w:rsidR="004E55A3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91B0A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ภายใน</w:t>
            </w:r>
          </w:p>
          <w:p w14:paraId="0D4F1EE2" w14:textId="2F927BE7" w:rsidR="006B0924" w:rsidRPr="003F1896" w:rsidRDefault="004B1AE7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2F608C2F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EB6E0" w14:textId="1DB03909" w:rsidR="006B0924" w:rsidRPr="003F1896" w:rsidRDefault="004B1AE7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- </w:t>
            </w: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51EA7402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15941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ภายใน</w:t>
            </w:r>
          </w:p>
          <w:p w14:paraId="5979D500" w14:textId="1FAB8A13" w:rsidR="006B0924" w:rsidRPr="003F1896" w:rsidRDefault="004B1AE7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31ED384B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5602C" w14:textId="7A5A360F" w:rsidR="006B0924" w:rsidRPr="003F1896" w:rsidRDefault="004B1AE7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- </w:t>
            </w:r>
            <w:r w:rsidRPr="004B1AE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21976A67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D9B2FB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ไม่มีอัตราดอกเบี้ย</w:t>
            </w:r>
          </w:p>
          <w:p w14:paraId="62B41E8C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04D91F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</w:p>
          <w:p w14:paraId="5C0A4231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9A3A07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</w:t>
            </w:r>
          </w:p>
          <w:p w14:paraId="07B0EB6C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(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ร้อยละ</w:t>
            </w:r>
          </w:p>
          <w:p w14:paraId="29444FA6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ต่อปี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)</w:t>
            </w:r>
          </w:p>
        </w:tc>
      </w:tr>
      <w:tr w:rsidR="006B0924" w:rsidRPr="003F1896" w14:paraId="2D60ABA1" w14:textId="77777777" w:rsidTr="002F7E4B">
        <w:tc>
          <w:tcPr>
            <w:tcW w:w="2808" w:type="dxa"/>
            <w:shd w:val="clear" w:color="auto" w:fill="auto"/>
            <w:vAlign w:val="bottom"/>
          </w:tcPr>
          <w:p w14:paraId="54E2726F" w14:textId="77777777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4CF9DF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AA8EB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CF0F19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2EFC0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45F08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E9E49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B0AF9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</w:tr>
      <w:tr w:rsidR="00392AAA" w:rsidRPr="003F1896" w14:paraId="24AFB6AA" w14:textId="77777777" w:rsidTr="002F7E4B">
        <w:tc>
          <w:tcPr>
            <w:tcW w:w="2808" w:type="dxa"/>
            <w:shd w:val="clear" w:color="auto" w:fill="auto"/>
            <w:vAlign w:val="bottom"/>
            <w:hideMark/>
          </w:tcPr>
          <w:p w14:paraId="70A509AA" w14:textId="278D2DCB" w:rsidR="00392AAA" w:rsidRPr="003F1896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0B838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800C1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9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BFBC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55E0C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5C887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B889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64347" w14:textId="77777777" w:rsidR="00392AAA" w:rsidRPr="003F1896" w:rsidRDefault="00392AAA" w:rsidP="00392AAA">
            <w:pPr>
              <w:ind w:right="-74"/>
              <w:jc w:val="center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</w:tr>
      <w:tr w:rsidR="0022231D" w:rsidRPr="003F1896" w14:paraId="20D88508" w14:textId="77777777" w:rsidTr="002F7E4B">
        <w:tc>
          <w:tcPr>
            <w:tcW w:w="2808" w:type="dxa"/>
            <w:shd w:val="clear" w:color="auto" w:fill="auto"/>
            <w:vAlign w:val="bottom"/>
            <w:hideMark/>
          </w:tcPr>
          <w:p w14:paraId="2AB00413" w14:textId="77777777" w:rsidR="007C7C5E" w:rsidRPr="003F1896" w:rsidRDefault="0022231D" w:rsidP="007C7C5E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>เงินสดและรายการ</w:t>
            </w:r>
          </w:p>
          <w:p w14:paraId="74B6A5CD" w14:textId="41BDC1A6" w:rsidR="0022231D" w:rsidRPr="003F1896" w:rsidRDefault="007C7C5E" w:rsidP="007C7C5E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 xml:space="preserve">   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03A1A9" w14:textId="286D421F" w:rsidR="0022231D" w:rsidRPr="003F1896" w:rsidRDefault="004B1AE7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232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089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292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5D915C" w14:textId="0DCF45BB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C9E3C67" w14:textId="5B00C75A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D802E48" w14:textId="5F1732BF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97C6B88" w14:textId="457CCF5E" w:rsidR="0022231D" w:rsidRPr="003F1896" w:rsidRDefault="004B1AE7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3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684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35FF0C" w14:textId="60A9C40E" w:rsidR="0022231D" w:rsidRPr="003F1896" w:rsidRDefault="004B1AE7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235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773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992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864382" w14:textId="09D28241" w:rsidR="0022231D" w:rsidRPr="003F1896" w:rsidRDefault="004B1AE7" w:rsidP="0022231D">
            <w:pPr>
              <w:ind w:right="-74"/>
              <w:jc w:val="center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0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01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 xml:space="preserve"> 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  <w:lang w:val="en-GB"/>
              </w:rPr>
              <w:t>-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 xml:space="preserve"> 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0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75</w:t>
            </w:r>
          </w:p>
        </w:tc>
      </w:tr>
      <w:tr w:rsidR="0022231D" w:rsidRPr="003F1896" w14:paraId="0A6DDC9D" w14:textId="77777777" w:rsidTr="002F7E4B">
        <w:tc>
          <w:tcPr>
            <w:tcW w:w="2808" w:type="dxa"/>
            <w:shd w:val="clear" w:color="auto" w:fill="auto"/>
            <w:vAlign w:val="bottom"/>
            <w:hideMark/>
          </w:tcPr>
          <w:p w14:paraId="3E7E1F9A" w14:textId="77777777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>เงินฝากธนาคารที่ติด</w:t>
            </w:r>
          </w:p>
          <w:p w14:paraId="5F5DB22F" w14:textId="078F233A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 xml:space="preserve">   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A64B" w14:textId="7643490D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5055" w14:textId="168F495F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783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700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F927D" w14:textId="24A6895A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3956F" w14:textId="4D3215E2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89CDD" w14:textId="2B0B986A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6A673" w14:textId="6C4AA384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783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3C4D4A" w14:textId="0FC228B2" w:rsidR="0022231D" w:rsidRPr="003F1896" w:rsidRDefault="004B1AE7" w:rsidP="0022231D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0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13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 xml:space="preserve"> - 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0</w:t>
            </w:r>
            <w:r w:rsidR="0022231D"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 w:bidi="ar-SA"/>
              </w:rPr>
              <w:t>38</w:t>
            </w:r>
          </w:p>
        </w:tc>
      </w:tr>
      <w:tr w:rsidR="0022231D" w:rsidRPr="003F1896" w14:paraId="0C0184D1" w14:textId="77777777" w:rsidTr="002F7E4B">
        <w:tc>
          <w:tcPr>
            <w:tcW w:w="2808" w:type="dxa"/>
            <w:shd w:val="clear" w:color="auto" w:fill="auto"/>
            <w:vAlign w:val="bottom"/>
          </w:tcPr>
          <w:p w14:paraId="33B52683" w14:textId="77777777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34143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3B80BA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65429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774A6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62D048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D3B0A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EC327" w14:textId="77777777" w:rsidR="0022231D" w:rsidRPr="003F1896" w:rsidRDefault="0022231D" w:rsidP="0022231D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22231D" w:rsidRPr="003F1896" w14:paraId="32B8B008" w14:textId="77777777" w:rsidTr="002F7E4B">
        <w:tc>
          <w:tcPr>
            <w:tcW w:w="2808" w:type="dxa"/>
            <w:shd w:val="clear" w:color="auto" w:fill="auto"/>
            <w:vAlign w:val="bottom"/>
            <w:hideMark/>
          </w:tcPr>
          <w:p w14:paraId="3150EAA4" w14:textId="57B21617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66F92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2ED4A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9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5DAAA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2A118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B00CA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A34E1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B5A01" w14:textId="77777777" w:rsidR="0022231D" w:rsidRPr="003F1896" w:rsidRDefault="0022231D" w:rsidP="0022231D">
            <w:pPr>
              <w:ind w:right="-74"/>
              <w:jc w:val="center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</w:p>
        </w:tc>
      </w:tr>
      <w:tr w:rsidR="0022231D" w:rsidRPr="003F1896" w14:paraId="4DAE0FF3" w14:textId="77777777" w:rsidTr="002F7E4B">
        <w:tc>
          <w:tcPr>
            <w:tcW w:w="2808" w:type="dxa"/>
            <w:shd w:val="clear" w:color="auto" w:fill="auto"/>
            <w:vAlign w:val="bottom"/>
            <w:hideMark/>
          </w:tcPr>
          <w:p w14:paraId="225FC88B" w14:textId="77777777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เงินกู้ยืมระยะยาวจาก</w:t>
            </w:r>
          </w:p>
          <w:p w14:paraId="52A7D17A" w14:textId="4F9D3DD5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C29EA" w14:textId="53E6F75E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0A6DC" w14:textId="2413DBF6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E303F" w14:textId="19B062E2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24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360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DB10F" w14:textId="7A29341C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35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225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E73EE" w14:textId="2649E72B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21F04" w14:textId="1EF37EFD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59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585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CC715" w14:textId="46FB9710" w:rsidR="0022231D" w:rsidRPr="003F1896" w:rsidRDefault="0022231D" w:rsidP="0022231D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</w:rPr>
              <w:t>MLR-</w:t>
            </w:r>
            <w:r w:rsidR="004B1AE7"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</w:rPr>
              <w:t>MLR-</w:t>
            </w:r>
            <w:r w:rsidR="004B1AE7"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.</w:t>
            </w:r>
            <w:r w:rsidR="004B1AE7"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75</w:t>
            </w:r>
          </w:p>
        </w:tc>
      </w:tr>
      <w:tr w:rsidR="0022231D" w:rsidRPr="003F1896" w14:paraId="15487071" w14:textId="77777777" w:rsidTr="002F7E4B">
        <w:tc>
          <w:tcPr>
            <w:tcW w:w="2808" w:type="dxa"/>
            <w:shd w:val="clear" w:color="auto" w:fill="auto"/>
            <w:vAlign w:val="bottom"/>
          </w:tcPr>
          <w:p w14:paraId="6F53A9F2" w14:textId="5E59FD34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</w:pPr>
            <w:r w:rsidRPr="003F1896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BAC43" w14:textId="7B58FE89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642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C7037" w14:textId="67F439FE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054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372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9BAC8" w14:textId="5A129090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F6B78" w14:textId="73ED803F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9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A81C7" w14:textId="20D7B50F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bidi="ar-SA"/>
              </w:rPr>
            </w:pPr>
            <w:r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1AF6C" w14:textId="5C9CC5E5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696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479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38D17" w14:textId="2BB9F644" w:rsidR="0022231D" w:rsidRPr="003F1896" w:rsidRDefault="004B1AE7" w:rsidP="0022231D">
            <w:pPr>
              <w:ind w:right="-74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  <w:r w:rsidR="0022231D" w:rsidRPr="003F1896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Pr="004B1AE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42</w:t>
            </w:r>
          </w:p>
        </w:tc>
      </w:tr>
    </w:tbl>
    <w:p w14:paraId="5331705A" w14:textId="2AB02123" w:rsidR="00E65EAC" w:rsidRPr="003F1896" w:rsidRDefault="00E65EAC" w:rsidP="00E65EA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7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51"/>
        <w:gridCol w:w="1008"/>
        <w:gridCol w:w="925"/>
        <w:gridCol w:w="1008"/>
        <w:gridCol w:w="1008"/>
        <w:gridCol w:w="954"/>
        <w:gridCol w:w="990"/>
        <w:gridCol w:w="1002"/>
        <w:gridCol w:w="6"/>
      </w:tblGrid>
      <w:tr w:rsidR="00E65EAC" w:rsidRPr="003F1896" w14:paraId="19B0A852" w14:textId="77777777" w:rsidTr="00B015E3">
        <w:trPr>
          <w:gridAfter w:val="1"/>
          <w:wAfter w:w="6" w:type="dxa"/>
          <w:tblHeader/>
        </w:trPr>
        <w:tc>
          <w:tcPr>
            <w:tcW w:w="2851" w:type="dxa"/>
            <w:vAlign w:val="bottom"/>
          </w:tcPr>
          <w:p w14:paraId="60C09599" w14:textId="77777777" w:rsidR="00E65EAC" w:rsidRPr="003F1896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7FB4D" w14:textId="11CDE0A6" w:rsidR="00E65EAC" w:rsidRPr="003F1896" w:rsidRDefault="00E65EAC" w:rsidP="00413082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งบการเงิน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E65EAC" w:rsidRPr="003F1896" w14:paraId="514D4566" w14:textId="77777777" w:rsidTr="00B015E3">
        <w:trPr>
          <w:tblHeader/>
        </w:trPr>
        <w:tc>
          <w:tcPr>
            <w:tcW w:w="2851" w:type="dxa"/>
            <w:vAlign w:val="bottom"/>
          </w:tcPr>
          <w:p w14:paraId="2936021F" w14:textId="77777777" w:rsidR="00E65EAC" w:rsidRPr="003F1896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C18CF" w14:textId="77777777" w:rsidR="00E65EAC" w:rsidRPr="003F1896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083DB" w14:textId="77777777" w:rsidR="00E65EAC" w:rsidRPr="003F1896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54DF4D69" w14:textId="77777777" w:rsidR="00E65EAC" w:rsidRPr="003F1896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5A9A1B8" w14:textId="77777777" w:rsidR="00E65EAC" w:rsidRPr="003F1896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ADCAE4" w14:textId="77777777" w:rsidR="00E65EAC" w:rsidRPr="003F1896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</w:p>
        </w:tc>
      </w:tr>
      <w:tr w:rsidR="00E65EAC" w:rsidRPr="003F1896" w14:paraId="1C8C5B26" w14:textId="77777777" w:rsidTr="00B015E3">
        <w:trPr>
          <w:tblHeader/>
        </w:trPr>
        <w:tc>
          <w:tcPr>
            <w:tcW w:w="2851" w:type="dxa"/>
            <w:vAlign w:val="bottom"/>
            <w:hideMark/>
          </w:tcPr>
          <w:p w14:paraId="1C6C3937" w14:textId="77777777" w:rsidR="00E65EAC" w:rsidRPr="003F1896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</w:p>
          <w:p w14:paraId="7EDBC0AD" w14:textId="0869594A" w:rsidR="00E65EAC" w:rsidRPr="003F1896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31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 ธันวาคม</w:t>
            </w:r>
          </w:p>
          <w:p w14:paraId="4F7BBAE9" w14:textId="6B776B4D" w:rsidR="00E65EAC" w:rsidRPr="003F1896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  </w:t>
            </w:r>
            <w:r w:rsidR="00DC63A8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E6578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ภายใน</w:t>
            </w:r>
          </w:p>
          <w:p w14:paraId="1B478ADB" w14:textId="005E921C" w:rsidR="00E65EAC" w:rsidRPr="003F1896" w:rsidRDefault="004B1AE7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22A6BA5E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87493" w14:textId="4FC583B8" w:rsidR="00E65EAC" w:rsidRPr="003F1896" w:rsidRDefault="004B1AE7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- </w:t>
            </w: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ปี</w:t>
            </w:r>
          </w:p>
          <w:p w14:paraId="03AD0FBC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15B2B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ภายใน</w:t>
            </w:r>
          </w:p>
          <w:p w14:paraId="6353391D" w14:textId="7720ED95" w:rsidR="00E65EAC" w:rsidRPr="003F1896" w:rsidRDefault="004B1AE7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0AC30C18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3A02D" w14:textId="2B4FAF3D" w:rsidR="00E65EAC" w:rsidRPr="003F1896" w:rsidRDefault="004B1AE7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- </w:t>
            </w: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E65EAC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ปี</w:t>
            </w:r>
          </w:p>
          <w:p w14:paraId="4114C5AD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043E8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ไม่มีอัตราดอกเบี้ย</w:t>
            </w:r>
          </w:p>
          <w:p w14:paraId="2069EEC1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922EE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รวม</w:t>
            </w:r>
          </w:p>
          <w:p w14:paraId="62BDBC81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59BF9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</w:t>
            </w:r>
          </w:p>
          <w:p w14:paraId="206D63A5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(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ร้อยละ</w:t>
            </w:r>
          </w:p>
          <w:p w14:paraId="1F946FA9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ต่อปี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)</w:t>
            </w:r>
          </w:p>
        </w:tc>
      </w:tr>
      <w:tr w:rsidR="00E65EAC" w:rsidRPr="003F1896" w14:paraId="43BC82D9" w14:textId="77777777" w:rsidTr="00B015E3">
        <w:tc>
          <w:tcPr>
            <w:tcW w:w="2851" w:type="dxa"/>
            <w:vAlign w:val="bottom"/>
          </w:tcPr>
          <w:p w14:paraId="4F916F7C" w14:textId="77777777" w:rsidR="00E65EAC" w:rsidRPr="003F1896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6EC81C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FF8867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20B407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A75DDD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C8C1BA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BCB944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1C1E20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</w:tr>
      <w:tr w:rsidR="00E65EAC" w:rsidRPr="003F1896" w14:paraId="68E3A20A" w14:textId="77777777" w:rsidTr="00B015E3">
        <w:tc>
          <w:tcPr>
            <w:tcW w:w="2851" w:type="dxa"/>
            <w:vAlign w:val="bottom"/>
            <w:hideMark/>
          </w:tcPr>
          <w:p w14:paraId="31F494C7" w14:textId="77777777" w:rsidR="00E65EAC" w:rsidRPr="003F1896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C56E2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DE59C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E4C6B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667F0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E109A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FE529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725D8" w14:textId="77777777" w:rsidR="00E65EAC" w:rsidRPr="003F1896" w:rsidRDefault="00E65EAC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</w:tr>
      <w:tr w:rsidR="00FF4DD0" w:rsidRPr="003F1896" w14:paraId="212CFFA5" w14:textId="77777777" w:rsidTr="00B015E3">
        <w:tc>
          <w:tcPr>
            <w:tcW w:w="2851" w:type="dxa"/>
            <w:vAlign w:val="bottom"/>
            <w:hideMark/>
          </w:tcPr>
          <w:p w14:paraId="2CF896E3" w14:textId="77777777" w:rsidR="007C7C5E" w:rsidRPr="003F1896" w:rsidRDefault="00FF4DD0" w:rsidP="007C7C5E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เงินสดและรายการ</w:t>
            </w:r>
          </w:p>
          <w:p w14:paraId="58D6AF81" w14:textId="58B96202" w:rsidR="00FF4DD0" w:rsidRPr="003F1896" w:rsidRDefault="007C7C5E" w:rsidP="007C7C5E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FF4DD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17DE7A" w14:textId="73957F33" w:rsidR="00FF4DD0" w:rsidRPr="003F1896" w:rsidRDefault="004B1AE7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26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510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350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11BEB668" w14:textId="7C38D845" w:rsidR="00FF4DD0" w:rsidRPr="003F1896" w:rsidRDefault="00DE791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685D37" w14:textId="2BCDD7BD" w:rsidR="00FF4DD0" w:rsidRPr="003F1896" w:rsidRDefault="00DE791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CCF1FB" w14:textId="6A250C50" w:rsidR="00FF4DD0" w:rsidRPr="003F1896" w:rsidRDefault="00DE791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136BEC59" w14:textId="60E4CECC" w:rsidR="00FF4DD0" w:rsidRPr="003F1896" w:rsidRDefault="004B1AE7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236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799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E56D4B8" w14:textId="2185CB8F" w:rsidR="00FF4DD0" w:rsidRPr="003F1896" w:rsidRDefault="004B1AE7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28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747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149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542B6E22" w14:textId="630AC775" w:rsidR="00FF4DD0" w:rsidRPr="003F1896" w:rsidRDefault="004B1AE7" w:rsidP="007C7C5E">
            <w:pPr>
              <w:ind w:left="-67" w:right="-74"/>
              <w:jc w:val="center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01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 xml:space="preserve"> </w:t>
            </w:r>
            <w:r w:rsidR="002F7E4B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 xml:space="preserve">- 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1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25</w:t>
            </w:r>
          </w:p>
        </w:tc>
      </w:tr>
      <w:tr w:rsidR="005B3242" w:rsidRPr="003F1896" w14:paraId="6F65511F" w14:textId="77777777" w:rsidTr="00B015E3">
        <w:tc>
          <w:tcPr>
            <w:tcW w:w="2851" w:type="dxa"/>
            <w:vAlign w:val="bottom"/>
          </w:tcPr>
          <w:p w14:paraId="6A01BB21" w14:textId="7726878B" w:rsidR="005B3242" w:rsidRPr="003F1896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</w:t>
            </w:r>
            <w:r w:rsidR="00BC5392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ให้</w:t>
            </w: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กู้ยืมระยะสั้นแก่</w:t>
            </w:r>
          </w:p>
          <w:p w14:paraId="70A2BA7F" w14:textId="5AF1DA44" w:rsidR="005B3242" w:rsidRPr="003F1896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D985A9" w14:textId="0FE907A6" w:rsidR="005B3242" w:rsidRPr="003F1896" w:rsidRDefault="004B1AE7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7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000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0CE9710D" w14:textId="14AE4279" w:rsidR="005B3242" w:rsidRPr="003F1896" w:rsidRDefault="00DE791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A2AC3A" w14:textId="12DA2D21" w:rsidR="005B3242" w:rsidRPr="003F1896" w:rsidRDefault="00DE791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B62939" w14:textId="21DE59BB" w:rsidR="005B3242" w:rsidRPr="003F1896" w:rsidRDefault="00DE791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18586F2A" w14:textId="66D458AE" w:rsidR="005B3242" w:rsidRPr="003F1896" w:rsidRDefault="00DE791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3AD509D" w14:textId="4FA48F38" w:rsidR="005B3242" w:rsidRPr="003F1896" w:rsidRDefault="004B1AE7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7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000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7AFA4CE8" w14:textId="01EF5F8F" w:rsidR="005B3242" w:rsidRPr="003F1896" w:rsidRDefault="004B1AE7" w:rsidP="007C7C5E">
            <w:pPr>
              <w:ind w:left="-67" w:right="-74"/>
              <w:jc w:val="center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</w:t>
            </w:r>
            <w:r w:rsidR="0057077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80</w:t>
            </w:r>
            <w:r w:rsidR="00A534E7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B015E3" w:rsidRPr="003F1896">
              <w:rPr>
                <w:rFonts w:ascii="Browallia New" w:eastAsia="Arial" w:hAnsi="Browallia New" w:cs="Browallia New" w:hint="cs"/>
                <w:spacing w:val="-6"/>
                <w:sz w:val="26"/>
                <w:szCs w:val="26"/>
                <w:cs/>
                <w:lang w:val="en-GB"/>
              </w:rPr>
              <w:t>-</w:t>
            </w:r>
            <w:r w:rsidR="00A534E7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4</w:t>
            </w:r>
            <w:r w:rsidR="00A534E7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55</w:t>
            </w:r>
          </w:p>
        </w:tc>
      </w:tr>
      <w:tr w:rsidR="00FF4DD0" w:rsidRPr="003F1896" w14:paraId="6A54DCDB" w14:textId="77777777" w:rsidTr="00B015E3">
        <w:tc>
          <w:tcPr>
            <w:tcW w:w="2851" w:type="dxa"/>
            <w:vAlign w:val="bottom"/>
            <w:hideMark/>
          </w:tcPr>
          <w:p w14:paraId="1B8B6426" w14:textId="77777777" w:rsidR="005B3242" w:rsidRPr="003F1896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เงินฝากธนาคารที่ติด</w:t>
            </w:r>
          </w:p>
          <w:p w14:paraId="0F298021" w14:textId="4D8DC797" w:rsidR="00FF4DD0" w:rsidRPr="003F1896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  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51C06" w14:textId="7EE053D6" w:rsidR="00FF4DD0" w:rsidRPr="003F1896" w:rsidRDefault="00DE791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0E833" w14:textId="2666BC4F" w:rsidR="00FF4DD0" w:rsidRPr="003F1896" w:rsidRDefault="004B1AE7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783</w:t>
            </w:r>
            <w:r w:rsidR="00DE7910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8B415" w14:textId="5701F8B2" w:rsidR="00FF4DD0" w:rsidRPr="003F1896" w:rsidRDefault="00DE791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17561" w14:textId="01AE96DD" w:rsidR="00FF4DD0" w:rsidRPr="003F1896" w:rsidRDefault="00DE791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0C55C" w14:textId="7B5AFB86" w:rsidR="00FF4DD0" w:rsidRPr="003F1896" w:rsidRDefault="00DE791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019F7" w14:textId="5D819067" w:rsidR="00FF4DD0" w:rsidRPr="003F1896" w:rsidRDefault="004B1AE7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783</w:t>
            </w:r>
            <w:r w:rsidR="00DE7910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80CD67" w14:textId="2B7950EA" w:rsidR="00FF4DD0" w:rsidRPr="003F1896" w:rsidRDefault="004B1AE7" w:rsidP="007C7C5E">
            <w:pPr>
              <w:ind w:left="-67" w:right="-74"/>
              <w:jc w:val="center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</w:t>
            </w:r>
            <w:r w:rsidR="00DE7910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38</w:t>
            </w:r>
            <w:r w:rsidR="00B015E3" w:rsidRPr="003F1896">
              <w:rPr>
                <w:rFonts w:ascii="Browallia New" w:eastAsia="Arial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A347F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-</w:t>
            </w:r>
            <w:r w:rsidR="00B015E3" w:rsidRPr="003F1896">
              <w:rPr>
                <w:rFonts w:ascii="Browallia New" w:eastAsia="Arial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1</w:t>
            </w:r>
            <w:r w:rsidR="00A347F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225</w:t>
            </w:r>
          </w:p>
        </w:tc>
      </w:tr>
      <w:tr w:rsidR="00FF4DD0" w:rsidRPr="003F1896" w14:paraId="62FAEBAC" w14:textId="77777777" w:rsidTr="00B015E3">
        <w:tc>
          <w:tcPr>
            <w:tcW w:w="2851" w:type="dxa"/>
            <w:vAlign w:val="bottom"/>
          </w:tcPr>
          <w:p w14:paraId="54A9A1BD" w14:textId="77777777" w:rsidR="00FF4DD0" w:rsidRPr="003F1896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AEA3E2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D1CEDE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FA1C93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270BE5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001787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934687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54A2A" w14:textId="77777777" w:rsidR="00FF4DD0" w:rsidRPr="003F1896" w:rsidRDefault="00FF4DD0" w:rsidP="007C7C5E">
            <w:pPr>
              <w:ind w:left="-67" w:right="-74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FF4DD0" w:rsidRPr="003F1896" w14:paraId="37B9C138" w14:textId="77777777" w:rsidTr="00B015E3">
        <w:tc>
          <w:tcPr>
            <w:tcW w:w="2851" w:type="dxa"/>
            <w:vAlign w:val="bottom"/>
            <w:hideMark/>
          </w:tcPr>
          <w:p w14:paraId="4F300B16" w14:textId="77777777" w:rsidR="00FF4DD0" w:rsidRPr="003F1896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63086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03CE1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CC400F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C246E6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68D44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64DE2" w14:textId="77777777" w:rsidR="00FF4DD0" w:rsidRPr="003F1896" w:rsidRDefault="00FF4DD0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E6C253" w14:textId="77777777" w:rsidR="00FF4DD0" w:rsidRPr="003F1896" w:rsidRDefault="00FF4DD0" w:rsidP="007C7C5E">
            <w:pPr>
              <w:ind w:left="-67" w:right="-74"/>
              <w:jc w:val="center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</w:tr>
      <w:tr w:rsidR="000A7C5A" w:rsidRPr="003F1896" w14:paraId="4E11BC34" w14:textId="77777777" w:rsidTr="00B015E3">
        <w:tc>
          <w:tcPr>
            <w:tcW w:w="2851" w:type="dxa"/>
            <w:vAlign w:val="bottom"/>
          </w:tcPr>
          <w:p w14:paraId="21BE1A69" w14:textId="11A22D7B" w:rsidR="000A7C5A" w:rsidRPr="003F1896" w:rsidRDefault="000A7C5A" w:rsidP="000A7C5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bookmarkStart w:id="17" w:name="OLE_LINK10"/>
            <w:r w:rsidRPr="003F189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bookmarkEnd w:id="17"/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07F0FC" w14:textId="77777777" w:rsidR="000A7C5A" w:rsidRPr="003F1896" w:rsidRDefault="000A7C5A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B4A7EB" w14:textId="77777777" w:rsidR="000A7C5A" w:rsidRPr="003F1896" w:rsidRDefault="000A7C5A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9AE14C" w14:textId="77777777" w:rsidR="000A7C5A" w:rsidRPr="003F1896" w:rsidRDefault="000A7C5A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C2156B" w14:textId="77777777" w:rsidR="000A7C5A" w:rsidRPr="003F1896" w:rsidRDefault="000A7C5A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BCB0E5" w14:textId="77777777" w:rsidR="000A7C5A" w:rsidRPr="003F1896" w:rsidRDefault="000A7C5A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B00F5" w14:textId="77777777" w:rsidR="000A7C5A" w:rsidRPr="003F1896" w:rsidRDefault="000A7C5A" w:rsidP="007C7C5E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2C08096" w14:textId="77777777" w:rsidR="000A7C5A" w:rsidRPr="003F1896" w:rsidRDefault="000A7C5A" w:rsidP="007C7C5E">
            <w:pPr>
              <w:ind w:left="-67" w:right="-74"/>
              <w:jc w:val="center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</w:tr>
      <w:tr w:rsidR="000A7C5A" w:rsidRPr="003F1896" w14:paraId="209DEE5C" w14:textId="77777777" w:rsidTr="00B015E3">
        <w:tc>
          <w:tcPr>
            <w:tcW w:w="2851" w:type="dxa"/>
            <w:vAlign w:val="bottom"/>
          </w:tcPr>
          <w:p w14:paraId="7FA70D4F" w14:textId="3106FEB7" w:rsidR="000A7C5A" w:rsidRPr="003F1896" w:rsidRDefault="000A7C5A" w:rsidP="000A7C5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3F1896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B69200" w14:textId="1137640C" w:rsidR="000A7C5A" w:rsidRPr="003F1896" w:rsidRDefault="000A7C5A" w:rsidP="000A7C5A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0BDF0B" w14:textId="77777777" w:rsidR="000A7C5A" w:rsidRPr="003F1896" w:rsidRDefault="000A7C5A" w:rsidP="000A7C5A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8890F" w14:textId="0FC21456" w:rsidR="000A7C5A" w:rsidRPr="003F1896" w:rsidRDefault="004B1AE7" w:rsidP="000A7C5A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EB2AF" w14:textId="2A2CC1A8" w:rsidR="000A7C5A" w:rsidRPr="003F1896" w:rsidRDefault="000A7C5A" w:rsidP="000A7C5A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999D3" w14:textId="120E1962" w:rsidR="000A7C5A" w:rsidRPr="003F1896" w:rsidRDefault="000A7C5A" w:rsidP="000A7C5A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EFA9C" w14:textId="560E1D4C" w:rsidR="000A7C5A" w:rsidRPr="003F1896" w:rsidRDefault="004B1AE7" w:rsidP="000A7C5A">
            <w:pPr>
              <w:ind w:left="-67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410D08" w14:textId="185FB85E" w:rsidR="000A7C5A" w:rsidRPr="003F1896" w:rsidRDefault="000A7C5A" w:rsidP="000A7C5A">
            <w:pPr>
              <w:ind w:left="-67" w:right="-74"/>
              <w:jc w:val="center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MMR+</w:t>
            </w:r>
            <w:r w:rsidR="004B1AE7"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</w:t>
            </w:r>
          </w:p>
        </w:tc>
      </w:tr>
      <w:tr w:rsidR="000A7C5A" w:rsidRPr="003F1896" w14:paraId="1445CD40" w14:textId="77777777" w:rsidTr="00B015E3">
        <w:tc>
          <w:tcPr>
            <w:tcW w:w="2851" w:type="dxa"/>
            <w:vAlign w:val="bottom"/>
            <w:hideMark/>
          </w:tcPr>
          <w:p w14:paraId="6C365DBA" w14:textId="77777777" w:rsidR="000A7C5A" w:rsidRPr="003F1896" w:rsidRDefault="000A7C5A" w:rsidP="000A7C5A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</w:t>
            </w:r>
          </w:p>
          <w:p w14:paraId="7CB6A758" w14:textId="77777777" w:rsidR="000A7C5A" w:rsidRPr="003F1896" w:rsidRDefault="000A7C5A" w:rsidP="000A7C5A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3EE810" w14:textId="793E4010" w:rsidR="000A7C5A" w:rsidRPr="003F1896" w:rsidRDefault="000A7C5A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659627D" w14:textId="5022E89F" w:rsidR="000A7C5A" w:rsidRPr="003F1896" w:rsidRDefault="000A7C5A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24237D" w14:textId="19E92120" w:rsidR="000A7C5A" w:rsidRPr="003F1896" w:rsidRDefault="004B1AE7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67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705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723039" w14:textId="21ED3322" w:rsidR="000A7C5A" w:rsidRPr="003F1896" w:rsidRDefault="004B1AE7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79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492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16B0F54B" w14:textId="65019F91" w:rsidR="000A7C5A" w:rsidRPr="003F1896" w:rsidRDefault="000A7C5A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DBEF805" w14:textId="6583AB59" w:rsidR="000A7C5A" w:rsidRPr="003F1896" w:rsidRDefault="004B1AE7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147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197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E57AAF1" w14:textId="610E2103" w:rsidR="000A7C5A" w:rsidRPr="003F1896" w:rsidRDefault="000A7C5A" w:rsidP="000A7C5A">
            <w:pPr>
              <w:ind w:left="-67" w:right="-74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MLR-</w:t>
            </w:r>
            <w:r w:rsidR="004B1AE7"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and MLR-</w:t>
            </w:r>
            <w:r w:rsidR="004B1AE7"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75</w:t>
            </w:r>
          </w:p>
        </w:tc>
      </w:tr>
      <w:tr w:rsidR="000A7C5A" w:rsidRPr="003F1896" w14:paraId="5F0FE47C" w14:textId="77777777" w:rsidTr="00B015E3">
        <w:tc>
          <w:tcPr>
            <w:tcW w:w="2851" w:type="dxa"/>
            <w:vAlign w:val="bottom"/>
            <w:hideMark/>
          </w:tcPr>
          <w:p w14:paraId="54DFC0BA" w14:textId="7D4BDFFF" w:rsidR="000A7C5A" w:rsidRPr="003F1896" w:rsidRDefault="000A7C5A" w:rsidP="000A7C5A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18D6B" w14:textId="56DB2B32" w:rsidR="000A7C5A" w:rsidRPr="003F1896" w:rsidRDefault="004B1AE7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157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B004A" w14:textId="0F2072D6" w:rsidR="000A7C5A" w:rsidRPr="003F1896" w:rsidRDefault="004B1AE7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489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6D61F" w14:textId="12B1471E" w:rsidR="000A7C5A" w:rsidRPr="003F1896" w:rsidRDefault="000A7C5A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148CA" w14:textId="360217AD" w:rsidR="000A7C5A" w:rsidRPr="003F1896" w:rsidRDefault="000A7C5A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24BF1" w14:textId="0A535B1D" w:rsidR="000A7C5A" w:rsidRPr="003F1896" w:rsidRDefault="000A7C5A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83F3B" w14:textId="07ED418C" w:rsidR="000A7C5A" w:rsidRPr="003F1896" w:rsidRDefault="004B1AE7" w:rsidP="000A7C5A">
            <w:pPr>
              <w:ind w:left="-6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647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299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3E9CBD" w14:textId="21662A61" w:rsidR="000A7C5A" w:rsidRPr="003F1896" w:rsidRDefault="004B1AE7" w:rsidP="000A7C5A">
            <w:pPr>
              <w:ind w:left="-67" w:right="-74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0A7C5A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</w:t>
            </w:r>
          </w:p>
        </w:tc>
      </w:tr>
    </w:tbl>
    <w:p w14:paraId="5FBFEBA9" w14:textId="092E727E" w:rsidR="007C7C5E" w:rsidRPr="003F1896" w:rsidRDefault="007C7C5E" w:rsidP="00A365C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82DB92" w14:textId="77777777" w:rsidR="00E65EAC" w:rsidRPr="003F1896" w:rsidRDefault="007C7C5E" w:rsidP="00A365C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75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23"/>
        <w:gridCol w:w="1008"/>
        <w:gridCol w:w="1008"/>
        <w:gridCol w:w="907"/>
        <w:gridCol w:w="883"/>
        <w:gridCol w:w="6"/>
        <w:gridCol w:w="1002"/>
        <w:gridCol w:w="6"/>
        <w:gridCol w:w="1002"/>
        <w:gridCol w:w="6"/>
        <w:gridCol w:w="1002"/>
        <w:gridCol w:w="6"/>
      </w:tblGrid>
      <w:tr w:rsidR="006B0924" w:rsidRPr="003F1896" w14:paraId="0CAFADAB" w14:textId="77777777" w:rsidTr="002F7E4B">
        <w:trPr>
          <w:gridAfter w:val="1"/>
          <w:wAfter w:w="6" w:type="dxa"/>
          <w:tblHeader/>
        </w:trPr>
        <w:tc>
          <w:tcPr>
            <w:tcW w:w="2923" w:type="dxa"/>
            <w:shd w:val="clear" w:color="auto" w:fill="auto"/>
            <w:vAlign w:val="bottom"/>
          </w:tcPr>
          <w:p w14:paraId="6B42D26E" w14:textId="77777777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68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FB214" w14:textId="77777777" w:rsidR="006B0924" w:rsidRPr="003F1896" w:rsidRDefault="006B0924" w:rsidP="0008276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งบการเงิน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6B0924" w:rsidRPr="003F1896" w14:paraId="7427B018" w14:textId="77777777" w:rsidTr="002F7E4B">
        <w:trPr>
          <w:gridAfter w:val="1"/>
          <w:wAfter w:w="6" w:type="dxa"/>
          <w:tblHeader/>
        </w:trPr>
        <w:tc>
          <w:tcPr>
            <w:tcW w:w="2923" w:type="dxa"/>
            <w:shd w:val="clear" w:color="auto" w:fill="auto"/>
            <w:vAlign w:val="bottom"/>
          </w:tcPr>
          <w:p w14:paraId="4AA62B19" w14:textId="77777777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03DD7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4030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85E88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F733B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46086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</w:p>
        </w:tc>
      </w:tr>
      <w:tr w:rsidR="006B0924" w:rsidRPr="003F1896" w14:paraId="76554871" w14:textId="77777777" w:rsidTr="002F7E4B">
        <w:trPr>
          <w:tblHeader/>
        </w:trPr>
        <w:tc>
          <w:tcPr>
            <w:tcW w:w="2923" w:type="dxa"/>
            <w:shd w:val="clear" w:color="auto" w:fill="auto"/>
            <w:vAlign w:val="bottom"/>
            <w:hideMark/>
          </w:tcPr>
          <w:p w14:paraId="319B8A80" w14:textId="77777777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</w:p>
          <w:p w14:paraId="371D0BC5" w14:textId="3F6B6422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31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 ธันวาคม</w:t>
            </w:r>
          </w:p>
          <w:p w14:paraId="7059520A" w14:textId="29381D0C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  </w:t>
            </w:r>
            <w:r w:rsidR="004E55A3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AD42CB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ภายใน</w:t>
            </w:r>
          </w:p>
          <w:p w14:paraId="6AE834A5" w14:textId="4494C04E" w:rsidR="006B0924" w:rsidRPr="003F1896" w:rsidRDefault="004B1AE7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6938820B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E1D39C" w14:textId="189565F0" w:rsidR="006B0924" w:rsidRPr="003F1896" w:rsidRDefault="004B1AE7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- </w:t>
            </w: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ปี</w:t>
            </w:r>
          </w:p>
          <w:p w14:paraId="6D7FEBEC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8ABE49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ภายใน</w:t>
            </w:r>
          </w:p>
          <w:p w14:paraId="68B2D29B" w14:textId="24A56ABE" w:rsidR="006B0924" w:rsidRPr="003F1896" w:rsidRDefault="004B1AE7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2F466737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F279D4" w14:textId="2CF26C22" w:rsidR="006B0924" w:rsidRPr="003F1896" w:rsidRDefault="004B1AE7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1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 xml:space="preserve">- </w:t>
            </w:r>
            <w:r w:rsidRPr="004B1AE7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5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 xml:space="preserve"> </w:t>
            </w:r>
            <w:r w:rsidR="006B0924"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ปี</w:t>
            </w:r>
          </w:p>
          <w:p w14:paraId="0338937C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EAAE1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ไม่มีอัตราดอกเบี้ย</w:t>
            </w:r>
          </w:p>
          <w:p w14:paraId="126E4160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EBCDE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รวม</w:t>
            </w:r>
          </w:p>
          <w:p w14:paraId="583064F1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9D58A7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</w:t>
            </w:r>
          </w:p>
          <w:p w14:paraId="565ED61C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(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ร้อยละ</w:t>
            </w:r>
          </w:p>
          <w:p w14:paraId="0F48C90A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ต่อปี</w:t>
            </w: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)</w:t>
            </w:r>
          </w:p>
        </w:tc>
      </w:tr>
      <w:tr w:rsidR="006B0924" w:rsidRPr="003F1896" w14:paraId="6337FFCC" w14:textId="77777777" w:rsidTr="002F7E4B">
        <w:tc>
          <w:tcPr>
            <w:tcW w:w="2923" w:type="dxa"/>
            <w:shd w:val="clear" w:color="auto" w:fill="auto"/>
            <w:vAlign w:val="bottom"/>
          </w:tcPr>
          <w:p w14:paraId="40C8FFA7" w14:textId="77777777" w:rsidR="006B0924" w:rsidRPr="003F1896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47305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D805A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F1C826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83045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80B86F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04D58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40CB2" w14:textId="77777777" w:rsidR="006B0924" w:rsidRPr="003F1896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</w:tr>
      <w:tr w:rsidR="00392AAA" w:rsidRPr="003F1896" w14:paraId="4D0D6CA8" w14:textId="77777777" w:rsidTr="002F7E4B">
        <w:tc>
          <w:tcPr>
            <w:tcW w:w="2923" w:type="dxa"/>
            <w:shd w:val="clear" w:color="auto" w:fill="auto"/>
            <w:vAlign w:val="bottom"/>
            <w:hideMark/>
          </w:tcPr>
          <w:p w14:paraId="765D2E1E" w14:textId="19DBC878" w:rsidR="00392AAA" w:rsidRPr="003F1896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1C26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7C356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7283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8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F53C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3037F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ECFD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57530" w14:textId="77777777" w:rsidR="00392AAA" w:rsidRPr="003F1896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</w:tr>
      <w:tr w:rsidR="0022231D" w:rsidRPr="003F1896" w14:paraId="0842C347" w14:textId="77777777" w:rsidTr="002F7E4B">
        <w:tc>
          <w:tcPr>
            <w:tcW w:w="2923" w:type="dxa"/>
            <w:shd w:val="clear" w:color="auto" w:fill="auto"/>
            <w:vAlign w:val="bottom"/>
            <w:hideMark/>
          </w:tcPr>
          <w:p w14:paraId="4F3E32FB" w14:textId="77777777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19EE8DC3" w14:textId="2036AA9E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 xml:space="preserve">   </w:t>
            </w: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C13B6B" w14:textId="66955D4C" w:rsidR="0022231D" w:rsidRPr="003F1896" w:rsidRDefault="004B1AE7" w:rsidP="007C7C5E">
            <w:pPr>
              <w:ind w:left="-70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228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141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175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115FF2" w14:textId="669B10A2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C9AAC4B" w14:textId="65D9F183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44D089DE" w14:textId="792C70CC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F45F493" w14:textId="57FEAD72" w:rsidR="0022231D" w:rsidRPr="003F1896" w:rsidRDefault="004B1AE7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3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491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484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9C46699" w14:textId="19AB8E6C" w:rsidR="0022231D" w:rsidRPr="003F1896" w:rsidRDefault="004B1AE7" w:rsidP="007C7C5E">
            <w:pPr>
              <w:ind w:left="-70"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231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632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659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4EA0C217" w14:textId="149527B5" w:rsidR="0022231D" w:rsidRPr="003F1896" w:rsidRDefault="004B1AE7" w:rsidP="0022231D">
            <w:pPr>
              <w:ind w:right="-74"/>
              <w:jc w:val="center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01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75</w:t>
            </w:r>
          </w:p>
        </w:tc>
      </w:tr>
      <w:tr w:rsidR="0022231D" w:rsidRPr="003F1896" w14:paraId="087C2A4B" w14:textId="77777777" w:rsidTr="002F7E4B">
        <w:tc>
          <w:tcPr>
            <w:tcW w:w="2923" w:type="dxa"/>
            <w:shd w:val="clear" w:color="auto" w:fill="auto"/>
            <w:vAlign w:val="bottom"/>
          </w:tcPr>
          <w:p w14:paraId="1F92DADC" w14:textId="77777777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เงินให้กู้ยืมระยะสั้นแก่</w:t>
            </w:r>
          </w:p>
          <w:p w14:paraId="1A5614C4" w14:textId="5FE2FE11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67752C" w14:textId="40AF1BA6" w:rsidR="0022231D" w:rsidRPr="003F1896" w:rsidRDefault="004B1AE7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7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000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070E3F" w14:textId="5A9784B5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0BA6B11" w14:textId="01CB0520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2AAA3F66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04EE5D3" w14:textId="64904948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4DD3AB37" w14:textId="4926E715" w:rsidR="0022231D" w:rsidRPr="003F1896" w:rsidRDefault="004B1AE7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7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000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0000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4C5C3578" w14:textId="05073657" w:rsidR="0022231D" w:rsidRPr="003F1896" w:rsidRDefault="004B1AE7" w:rsidP="0022231D">
            <w:pPr>
              <w:ind w:right="-74"/>
              <w:jc w:val="center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2</w:t>
            </w:r>
            <w:r w:rsidR="0022231D"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.</w:t>
            </w:r>
            <w:r w:rsidRPr="004B1AE7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80</w:t>
            </w:r>
          </w:p>
        </w:tc>
      </w:tr>
      <w:tr w:rsidR="0022231D" w:rsidRPr="003F1896" w14:paraId="1B9E1C83" w14:textId="77777777" w:rsidTr="002F7E4B">
        <w:tc>
          <w:tcPr>
            <w:tcW w:w="2923" w:type="dxa"/>
            <w:shd w:val="clear" w:color="auto" w:fill="auto"/>
            <w:vAlign w:val="bottom"/>
            <w:hideMark/>
          </w:tcPr>
          <w:p w14:paraId="47262F86" w14:textId="77777777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เงินฝากธนาคารที่ติด</w:t>
            </w:r>
          </w:p>
          <w:p w14:paraId="2B28F266" w14:textId="1EF9F0BD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   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7F2AB" w14:textId="205311F5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56C21" w14:textId="53B4752C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783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F7F1" w14:textId="359F9AD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1BD1B" w14:textId="1A6E4C1E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085A8" w14:textId="4703F303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4577F" w14:textId="140A6F29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783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700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E1D7855" w14:textId="7E0AEE79" w:rsidR="0022231D" w:rsidRPr="003F1896" w:rsidRDefault="004B1AE7" w:rsidP="0022231D">
            <w:pPr>
              <w:ind w:right="-74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</w:t>
            </w:r>
          </w:p>
        </w:tc>
      </w:tr>
      <w:tr w:rsidR="0022231D" w:rsidRPr="003F1896" w14:paraId="13AF5CF2" w14:textId="77777777" w:rsidTr="002F7E4B">
        <w:tc>
          <w:tcPr>
            <w:tcW w:w="2923" w:type="dxa"/>
            <w:shd w:val="clear" w:color="auto" w:fill="auto"/>
            <w:vAlign w:val="bottom"/>
          </w:tcPr>
          <w:p w14:paraId="1BB899F2" w14:textId="77777777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68FEA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BC3EB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980C3F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AD315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0B2C1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76860F" w14:textId="77777777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1AF50" w14:textId="77777777" w:rsidR="0022231D" w:rsidRPr="003F1896" w:rsidRDefault="0022231D" w:rsidP="0022231D">
            <w:pPr>
              <w:ind w:right="-74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22231D" w:rsidRPr="003F1896" w14:paraId="56B1983B" w14:textId="77777777" w:rsidTr="002F7E4B">
        <w:tc>
          <w:tcPr>
            <w:tcW w:w="2923" w:type="dxa"/>
            <w:shd w:val="clear" w:color="auto" w:fill="auto"/>
            <w:vAlign w:val="bottom"/>
            <w:hideMark/>
          </w:tcPr>
          <w:p w14:paraId="498D61F7" w14:textId="67AB4D79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42775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A8E77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858B4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8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FB355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F715C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CBA13" w14:textId="77777777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B5B12" w14:textId="77777777" w:rsidR="0022231D" w:rsidRPr="003F1896" w:rsidRDefault="0022231D" w:rsidP="0022231D">
            <w:pPr>
              <w:ind w:right="-74"/>
              <w:jc w:val="center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</w:p>
        </w:tc>
      </w:tr>
      <w:tr w:rsidR="0022231D" w:rsidRPr="003F1896" w14:paraId="3A9999F2" w14:textId="77777777" w:rsidTr="002F7E4B">
        <w:tc>
          <w:tcPr>
            <w:tcW w:w="2923" w:type="dxa"/>
            <w:shd w:val="clear" w:color="auto" w:fill="auto"/>
            <w:vAlign w:val="bottom"/>
            <w:hideMark/>
          </w:tcPr>
          <w:p w14:paraId="74FAFC88" w14:textId="77777777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</w:t>
            </w:r>
          </w:p>
          <w:p w14:paraId="6FD3BCBF" w14:textId="5BB6D362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CE3CC" w14:textId="0B6D9194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BDF0E" w14:textId="0576A3C0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8DCAD" w14:textId="56D701D2" w:rsidR="0022231D" w:rsidRPr="003F1896" w:rsidRDefault="004B1AE7" w:rsidP="007C7C5E">
            <w:pPr>
              <w:ind w:left="-97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360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6A25B" w14:textId="2FE4F130" w:rsidR="0022231D" w:rsidRPr="003F1896" w:rsidRDefault="004B1AE7" w:rsidP="007C7C5E">
            <w:pPr>
              <w:ind w:left="-126"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225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F37CE" w14:textId="68465D01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C9CE6" w14:textId="7FF9ECF1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585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BECD6" w14:textId="1DC40557" w:rsidR="0022231D" w:rsidRPr="003F1896" w:rsidRDefault="0022231D" w:rsidP="0022231D">
            <w:pPr>
              <w:ind w:right="-74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MLR-</w:t>
            </w:r>
            <w:r w:rsidR="004B1AE7"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MLR-</w:t>
            </w:r>
            <w:r w:rsidR="004B1AE7"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75</w:t>
            </w:r>
          </w:p>
        </w:tc>
      </w:tr>
      <w:tr w:rsidR="0022231D" w:rsidRPr="003F1896" w14:paraId="0C872579" w14:textId="77777777" w:rsidTr="002F7E4B">
        <w:tc>
          <w:tcPr>
            <w:tcW w:w="2923" w:type="dxa"/>
            <w:shd w:val="clear" w:color="auto" w:fill="auto"/>
            <w:vAlign w:val="bottom"/>
          </w:tcPr>
          <w:p w14:paraId="7A9E94D7" w14:textId="0FD838B0" w:rsidR="0022231D" w:rsidRPr="003F1896" w:rsidRDefault="0022231D" w:rsidP="0022231D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0F9D6" w14:textId="4D856D41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642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D58C9" w14:textId="76601EF8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054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41341" w14:textId="19989349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35E63" w14:textId="0D572599" w:rsidR="0022231D" w:rsidRPr="003F1896" w:rsidRDefault="0022231D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8B12A" w14:textId="634A1C65" w:rsidR="0022231D" w:rsidRPr="003F1896" w:rsidRDefault="0022231D" w:rsidP="0022231D">
            <w:pPr>
              <w:ind w:right="-74"/>
              <w:jc w:val="righ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170BF" w14:textId="4D7C8754" w:rsidR="0022231D" w:rsidRPr="003F1896" w:rsidRDefault="004B1AE7" w:rsidP="0022231D">
            <w:pPr>
              <w:ind w:right="-7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696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479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F3D14" w14:textId="3B2E87D5" w:rsidR="0022231D" w:rsidRPr="003F1896" w:rsidRDefault="004B1AE7" w:rsidP="0022231D">
            <w:pPr>
              <w:ind w:right="-74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22231D" w:rsidRPr="003F189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4B1AE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</w:t>
            </w:r>
          </w:p>
        </w:tc>
      </w:tr>
    </w:tbl>
    <w:p w14:paraId="32E88877" w14:textId="77777777" w:rsidR="003812FA" w:rsidRPr="003F1896" w:rsidRDefault="003812FA" w:rsidP="00A365CC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14"/>
    <w:p w14:paraId="655C3435" w14:textId="73C95262" w:rsidR="00471A65" w:rsidRPr="003F1896" w:rsidRDefault="00471A65" w:rsidP="005202C5">
      <w:pPr>
        <w:ind w:left="1080"/>
        <w:jc w:val="thaiDistribute"/>
        <w:rPr>
          <w:rFonts w:ascii="Browallia New" w:hAnsi="Browallia New" w:cs="Browallia New"/>
          <w:i/>
          <w:iCs/>
          <w:color w:val="C45911"/>
          <w:sz w:val="28"/>
          <w:szCs w:val="28"/>
          <w:cs/>
          <w:lang w:val="en-GB"/>
        </w:rPr>
      </w:pPr>
      <w:r w:rsidRPr="003F1896">
        <w:rPr>
          <w:rFonts w:ascii="Browallia New" w:hAnsi="Browallia New" w:cs="Browallia New"/>
          <w:i/>
          <w:iCs/>
          <w:color w:val="C45911"/>
          <w:sz w:val="28"/>
          <w:szCs w:val="28"/>
          <w:cs/>
          <w:lang w:val="en-GB"/>
        </w:rPr>
        <w:t>การวิเคราะห์ความอ่อนไหว</w:t>
      </w:r>
    </w:p>
    <w:p w14:paraId="1D4BC054" w14:textId="77777777" w:rsidR="00471A65" w:rsidRPr="003F1896" w:rsidRDefault="00471A65" w:rsidP="005202C5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cs/>
          <w:lang w:val="en-GB"/>
        </w:rPr>
      </w:pPr>
    </w:p>
    <w:p w14:paraId="7E1E1FA4" w14:textId="18B816B2" w:rsidR="00471A65" w:rsidRPr="003F1896" w:rsidRDefault="00471A65" w:rsidP="005202C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C42F9">
        <w:rPr>
          <w:rFonts w:ascii="Browallia New" w:hAnsi="Browallia New" w:cs="Browallia New"/>
          <w:sz w:val="28"/>
          <w:szCs w:val="28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และค่าใช้จ่ายดอกเบี้ยจากเงินกู้ยืม ซึ่งเป็นผลมาจากการเปลี่ยนแปลงในอัตราดอกเบี้ยเป็นดังนี้</w:t>
      </w:r>
    </w:p>
    <w:p w14:paraId="694B61BC" w14:textId="77777777" w:rsidR="00BA6D02" w:rsidRPr="003F1896" w:rsidRDefault="00BA6D02" w:rsidP="005202C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99" w:type="dxa"/>
        <w:tblInd w:w="9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719"/>
        <w:gridCol w:w="1440"/>
        <w:gridCol w:w="1440"/>
      </w:tblGrid>
      <w:tr w:rsidR="00471A65" w:rsidRPr="003F1896" w14:paraId="0CFBECC6" w14:textId="77777777" w:rsidTr="0022231D"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F98F" w14:textId="77777777" w:rsidR="00471A65" w:rsidRPr="003F1896" w:rsidRDefault="00471A65" w:rsidP="00BA6D02">
            <w:pPr>
              <w:ind w:left="115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DB7AB" w14:textId="77777777" w:rsidR="00872E7B" w:rsidRPr="003F1896" w:rsidRDefault="00471A65" w:rsidP="00FD3A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  <w:r w:rsidR="00872E7B" w:rsidRPr="003F189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15879215" w14:textId="3544506A" w:rsidR="00471A65" w:rsidRPr="003F1896" w:rsidRDefault="00872E7B" w:rsidP="00FD3A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71A65" w:rsidRPr="003F1896" w14:paraId="7D3B2D48" w14:textId="77777777" w:rsidTr="0022231D"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23CC" w14:textId="77777777" w:rsidR="00471A65" w:rsidRPr="003F1896" w:rsidRDefault="00471A65" w:rsidP="00BA6D02">
            <w:pPr>
              <w:ind w:left="115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527F9" w14:textId="77777777" w:rsidR="00471A65" w:rsidRPr="003F1896" w:rsidRDefault="00471A65" w:rsidP="00FD3A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ผลกระทบต่อกำไรสุทธิ</w:t>
            </w:r>
          </w:p>
        </w:tc>
      </w:tr>
      <w:tr w:rsidR="00471A65" w:rsidRPr="003F1896" w14:paraId="3F1F4A30" w14:textId="77777777" w:rsidTr="0022231D"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51B57" w14:textId="77777777" w:rsidR="00471A65" w:rsidRPr="003F1896" w:rsidRDefault="00471A65" w:rsidP="00BA6D02">
            <w:pPr>
              <w:ind w:left="115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6BFEF" w14:textId="7A0DCDBA" w:rsidR="00471A65" w:rsidRPr="003F1896" w:rsidRDefault="00DC63A8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F6DF9CF" w14:textId="77777777" w:rsidR="00471A65" w:rsidRPr="003F1896" w:rsidRDefault="00471A65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546B3" w14:textId="02D94F45" w:rsidR="00471A65" w:rsidRPr="003F1896" w:rsidRDefault="004E55A3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20462C54" w14:textId="77777777" w:rsidR="00471A65" w:rsidRPr="003F1896" w:rsidRDefault="00471A65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D3A09" w:rsidRPr="003F1896" w14:paraId="72A9FF54" w14:textId="77777777" w:rsidTr="0022231D"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2D68" w14:textId="77777777" w:rsidR="00FD3A09" w:rsidRPr="003F1896" w:rsidRDefault="00FD3A09" w:rsidP="00BA6D02">
            <w:pPr>
              <w:ind w:left="115"/>
              <w:jc w:val="lef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89C57" w14:textId="77777777" w:rsidR="00FD3A09" w:rsidRPr="003F1896" w:rsidRDefault="00FD3A09" w:rsidP="00FD3A0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279DE" w14:textId="77777777" w:rsidR="00FD3A09" w:rsidRPr="003F1896" w:rsidRDefault="00FD3A09" w:rsidP="00FD3A0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</w:p>
        </w:tc>
      </w:tr>
      <w:tr w:rsidR="00DA5D8B" w:rsidRPr="003F1896" w14:paraId="3FF4C1BB" w14:textId="77777777" w:rsidTr="0022231D"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DEBB4" w14:textId="795BE146" w:rsidR="00DA5D8B" w:rsidRPr="003F1896" w:rsidRDefault="00DA5D8B" w:rsidP="00DA5D8B">
            <w:pPr>
              <w:ind w:left="115"/>
              <w:jc w:val="lef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อัตราดอกเบี้ย 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-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 เพิ่มขึ้นร้อยละ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50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 (พ.ศ.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2565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ร้อยละ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50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8312E" w14:textId="414EB9EA" w:rsidR="00DA5D8B" w:rsidRPr="003F1896" w:rsidRDefault="00DA5D8B" w:rsidP="00DA5D8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493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742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94EA" w14:textId="01EF9974" w:rsidR="00DA5D8B" w:rsidRPr="003F1896" w:rsidRDefault="00DA5D8B" w:rsidP="00DA5D8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663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984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A5D8B" w:rsidRPr="003F1896" w14:paraId="6F645DD8" w14:textId="77777777" w:rsidTr="0022231D"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8EBEA" w14:textId="19F749DB" w:rsidR="00DA5D8B" w:rsidRPr="003F1896" w:rsidRDefault="00DA5D8B" w:rsidP="00DA5D8B">
            <w:pPr>
              <w:ind w:left="115"/>
              <w:jc w:val="lef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อัตราดอกเบี้ย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ลดลงร้อยละ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50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(พ.ศ.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2565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0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50</w:t>
            </w:r>
            <w:r w:rsidRPr="003F1896">
              <w:rPr>
                <w:rFonts w:ascii="Browallia New" w:eastAsia="Arial" w:hAnsi="Browallia New" w:cs="Browallia New"/>
                <w:sz w:val="28"/>
                <w:szCs w:val="28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F46B2" w14:textId="798400C1" w:rsidR="00DA5D8B" w:rsidRPr="003F1896" w:rsidRDefault="004B1AE7" w:rsidP="00DA5D8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</w:t>
            </w:r>
            <w:r w:rsidR="00DA5D8B"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493</w:t>
            </w:r>
            <w:r w:rsidR="00DA5D8B"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820EF" w14:textId="0E75B762" w:rsidR="00DA5D8B" w:rsidRPr="003F1896" w:rsidRDefault="004B1AE7" w:rsidP="00DA5D8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680</w:t>
            </w:r>
            <w:r w:rsidR="00DA5D8B" w:rsidRPr="003F1896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</w:tbl>
    <w:p w14:paraId="10E6403F" w14:textId="77777777" w:rsidR="00BA6D02" w:rsidRPr="003F1896" w:rsidRDefault="00BA6D02" w:rsidP="00BA6D0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>* โดยกำหนดให้ปัจจัยอื่นคงที่</w:t>
      </w:r>
    </w:p>
    <w:p w14:paraId="23F29283" w14:textId="59D41602" w:rsidR="00471A65" w:rsidRPr="003F1896" w:rsidRDefault="007C7C5E" w:rsidP="00471A65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85B38F7" w14:textId="15F57A22" w:rsidR="00B705CA" w:rsidRPr="003F1896" w:rsidRDefault="004B1AE7" w:rsidP="0020508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8" w:name="_Toc437874755"/>
      <w:r w:rsidRPr="004B1AE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705CA" w:rsidRPr="003F189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705CA" w:rsidRPr="003F189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705CA" w:rsidRPr="003F189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ความเสี่ยงด้านเครดิต</w:t>
      </w:r>
    </w:p>
    <w:p w14:paraId="6EA5253C" w14:textId="77777777" w:rsidR="00B705CA" w:rsidRPr="003F1896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924FE7" w14:textId="51F523EC" w:rsidR="00B705CA" w:rsidRPr="003F1896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E06AA6"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ความเสี่ยงด้านสินเชื่อแก่ลูกค้า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และลูกหนี้คงค้าง</w:t>
      </w:r>
    </w:p>
    <w:p w14:paraId="18103A58" w14:textId="77777777" w:rsidR="00636B2E" w:rsidRPr="003F1896" w:rsidRDefault="00636B2E" w:rsidP="0020508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9B0B40" w14:textId="77777777" w:rsidR="00636B2E" w:rsidRPr="003F1896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8"/>
          <w:szCs w:val="28"/>
        </w:rPr>
      </w:pPr>
      <w:r w:rsidRPr="003F1896">
        <w:rPr>
          <w:rFonts w:ascii="Browallia New" w:hAnsi="Browallia New" w:cs="Browallia New"/>
          <w:color w:val="CF4A02"/>
          <w:sz w:val="28"/>
          <w:szCs w:val="28"/>
          <w:cs/>
          <w:lang w:bidi="ar-SA"/>
        </w:rPr>
        <w:t>การบริหารความเสี่ยง</w:t>
      </w:r>
    </w:p>
    <w:p w14:paraId="740B6273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3CCCB90" w14:textId="6D620DF0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D3A09" w:rsidRPr="003F1896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</w:p>
    <w:p w14:paraId="12AA41D6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8AC5F39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7CDD52F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E787738" w14:textId="27A78C61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การขายให้กับลูกค้ารายย่อยจะชำระด้วยเงินสดเพื่อลดความเสี่ยงด้านเครดิต กลุ่มกิจการไม่มีการกระจุกตัวของความเสี่ยง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987F48"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หรือในภูมิภาคใดภูมิภาคหนึ่ง</w:t>
      </w:r>
    </w:p>
    <w:p w14:paraId="5E825EA8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A763F87" w14:textId="77777777" w:rsidR="00636B2E" w:rsidRPr="003F1896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8"/>
          <w:szCs w:val="28"/>
          <w:lang w:bidi="ar-SA"/>
        </w:rPr>
      </w:pPr>
      <w:r w:rsidRPr="003F1896">
        <w:rPr>
          <w:rFonts w:ascii="Browallia New" w:hAnsi="Browallia New" w:cs="Browallia New"/>
          <w:color w:val="CF4A02"/>
          <w:sz w:val="28"/>
          <w:szCs w:val="28"/>
          <w:cs/>
          <w:lang w:bidi="ar-SA"/>
        </w:rPr>
        <w:t>หลักประกัน</w:t>
      </w:r>
    </w:p>
    <w:p w14:paraId="356FF87B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39C69BE" w14:textId="6598AC10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BA6D02"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42915672" w14:textId="0F7C8FE8" w:rsidR="00636B2E" w:rsidRPr="003F1896" w:rsidRDefault="00636B2E" w:rsidP="00F74A08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FC05729" w14:textId="0643B7F1" w:rsidR="00636B2E" w:rsidRPr="003F1896" w:rsidRDefault="00636B2E" w:rsidP="00420C26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hAnsi="Browallia New" w:cs="Browallia New"/>
          <w:color w:val="CF4A02"/>
          <w:sz w:val="28"/>
          <w:szCs w:val="28"/>
          <w:cs/>
        </w:rPr>
        <w:t>การด้อยค่าของสินทรัพย์ทางการเงิน</w:t>
      </w:r>
      <w:r w:rsidR="005C3961" w:rsidRPr="003F1896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</w:p>
    <w:p w14:paraId="6EF44F3F" w14:textId="77777777" w:rsidR="00F74A08" w:rsidRPr="003F1896" w:rsidRDefault="00F74A08" w:rsidP="00F74A08">
      <w:pPr>
        <w:tabs>
          <w:tab w:val="left" w:pos="1080"/>
        </w:tabs>
        <w:ind w:left="1080"/>
        <w:jc w:val="thaiDistribute"/>
        <w:outlineLvl w:val="0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0DC807C" w14:textId="25EAC894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ได้แก่ ลูกหนี้การค้าและลูกหนี้อื่น</w:t>
      </w:r>
      <w:r w:rsidR="005B3242"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และเงินให้กู้ยืมระยะสั้นแก่กิจการที่เกี่ยวข้อง</w:t>
      </w:r>
      <w:r w:rsidR="00170AEA"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กัน</w:t>
      </w:r>
    </w:p>
    <w:p w14:paraId="1639DE8E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51BA854" w14:textId="521C815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TFRS </w:t>
      </w:r>
      <w:r w:rsidR="004B1AE7" w:rsidRPr="004B1AE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</w:t>
      </w:r>
      <w:r w:rsidR="006952ED"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ผู้บริหาร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พิจารณาว่า</w:t>
      </w:r>
      <w:r w:rsidR="006952ED"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เงินสดและรายการเทียบเท่าเงินสดไม่มีความเสี่ยงด้านเครดิตที่มีนัยสำคัญ</w:t>
      </w:r>
    </w:p>
    <w:p w14:paraId="511587F0" w14:textId="38A962AA" w:rsidR="00B705CA" w:rsidRPr="003F1896" w:rsidRDefault="001C42F9" w:rsidP="0020508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20CF1D5" w14:textId="77777777" w:rsidR="00B705CA" w:rsidRPr="003F1896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ลูกหนี้การค้าและ</w:t>
      </w:r>
      <w:bookmarkStart w:id="19" w:name="_Hlk63839977"/>
      <w:r w:rsidR="0020508A"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ลูกหนี้อื่น</w:t>
      </w:r>
      <w:bookmarkEnd w:id="19"/>
    </w:p>
    <w:p w14:paraId="05A64496" w14:textId="77777777" w:rsidR="00B705CA" w:rsidRPr="003F1896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A1D78D" w14:textId="0E1D83DB" w:rsidR="00B705CA" w:rsidRPr="003F1896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กลุ่มกิจการใช้วิธีอย่างง่าย (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Simplified approach) 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ตาม 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TFRS </w:t>
      </w:r>
      <w:r w:rsidR="004B1AE7" w:rsidRPr="004B1AE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</w:t>
      </w:r>
      <w:r w:rsidR="0020508A" w:rsidRPr="003F1896">
        <w:rPr>
          <w:rFonts w:ascii="Browallia New" w:eastAsia="Arial Unicode MS" w:hAnsi="Browallia New" w:cs="Browallia New"/>
          <w:sz w:val="28"/>
          <w:szCs w:val="28"/>
          <w:cs/>
        </w:rPr>
        <w:t>ลูกหนี้อื่น</w:t>
      </w:r>
    </w:p>
    <w:p w14:paraId="19D72ABF" w14:textId="77777777" w:rsidR="009F18D5" w:rsidRPr="003F1896" w:rsidRDefault="009F18D5" w:rsidP="0020508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8F91CA" w14:textId="77777777" w:rsidR="009F18D5" w:rsidRPr="003F1896" w:rsidRDefault="009F18D5" w:rsidP="0020508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5E13A1F3" w14:textId="2AA6A59B" w:rsidR="00B705CA" w:rsidRPr="003F1896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38D37A" w14:textId="371DBEE6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กลุ่มกิจการจะตัดจำหน่ายลูกหนี้การค้าและลูกหนี้อื่นเมื่อคาดว่าจะไม่ได้รับชำระคืน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180</w:t>
      </w:r>
      <w:r w:rsidRPr="003F18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วัน</w:t>
      </w:r>
      <w:r w:rsidR="00170AEA"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4915ADE3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BCAAA4" w14:textId="0185F9A2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ขาดทุนจากการด้อยค่าของลูกหนี้การค้าและลูกหนี้อื่นจะแสดงเป็นผลขาดทุนจากการด้อยค่าในค่าใช้จ่ายในการบริหาร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F189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332276E" w14:textId="545C28EA" w:rsidR="0014701E" w:rsidRPr="003F1896" w:rsidRDefault="0014701E" w:rsidP="00170AE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52E28B8" w14:textId="27235101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สินทรัพย์ทางการเงินอื่นที่วัดมูลค่าด้วยราคาทุนตัดจำหน่าย</w:t>
      </w:r>
    </w:p>
    <w:p w14:paraId="06DD094B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BA2BD4" w14:textId="17FDA4FA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ทรัพย์ทางการเงินอื่นที่วัดมูลค่าด้วยราคาทุนตัดจำหน่ายประกอบด้วยเงินสดและรายการเทียบเท่าเงินสด</w:t>
      </w:r>
      <w:r w:rsidR="00170AEA"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เงินให้กู้ยืม</w:t>
      </w:r>
      <w:r w:rsidR="007C7C5E" w:rsidRPr="003F189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170AEA"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แก่กิจการที่เกี่ยวข้องกัน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F12F1E"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เงินฝากธนาคาร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ที่ติดภาระค้ำประกัน</w:t>
      </w:r>
    </w:p>
    <w:p w14:paraId="49305CF3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6AB68F" w14:textId="09E157A2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กลุ่มกิจการไม่มียอดค่าเผื่อผลขาดทุน</w:t>
      </w:r>
      <w:r w:rsidR="008709F6"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สินทรัพย์ทางการเงินอื่นที่วัดมูลค่าด้วยราคาทุนตัดจำหน่ายสำหรับปีสิ้นสุดวันที่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F18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DC63A8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4E55A3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3922FEC0" w14:textId="77777777" w:rsidR="00170AEA" w:rsidRPr="003F1896" w:rsidRDefault="00170AEA" w:rsidP="00636B2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CA88D07" w14:textId="0EB0C04F" w:rsidR="00CA71EC" w:rsidRPr="003F1896" w:rsidRDefault="004B1AE7" w:rsidP="00A365C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CA71EC" w:rsidRPr="003F189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A71EC" w:rsidRPr="003F189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CA71EC" w:rsidRPr="003F189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ความเสี่ยงด้านสภาพคล่อง</w:t>
      </w:r>
    </w:p>
    <w:p w14:paraId="39370DA0" w14:textId="77777777" w:rsidR="007A7E89" w:rsidRPr="003F1896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01282ED" w14:textId="7D713478" w:rsidR="007A7E89" w:rsidRPr="003F1896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B1AE7" w:rsidRPr="004B1AE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32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 (</w:t>
      </w:r>
      <w:r w:rsidR="004E55A3"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="004A5CA5"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: </w:t>
      </w:r>
      <w:r w:rsidR="004B1AE7" w:rsidRPr="004B1AE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236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</w:t>
      </w:r>
      <w:r w:rsidR="001C42F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ที่เพียงพอ</w:t>
      </w:r>
    </w:p>
    <w:p w14:paraId="313582BC" w14:textId="77777777" w:rsidR="007A7E89" w:rsidRPr="003F1896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CE52875" w14:textId="547ED847" w:rsidR="007A7E89" w:rsidRPr="003F1896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4AF211B" w14:textId="51B3ED00" w:rsidR="000B2608" w:rsidRPr="003F1896" w:rsidRDefault="001C42F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14:paraId="00600A0F" w14:textId="25793912" w:rsidR="00636B2E" w:rsidRPr="003F1896" w:rsidRDefault="00636B2E" w:rsidP="00D22F54">
      <w:pPr>
        <w:numPr>
          <w:ilvl w:val="0"/>
          <w:numId w:val="19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CF4A02"/>
          <w:spacing w:val="-2"/>
          <w:sz w:val="28"/>
          <w:szCs w:val="28"/>
          <w:cs/>
        </w:rPr>
        <w:t>การจัดการด้านการจัด</w:t>
      </w:r>
      <w:r w:rsidR="00112CBD" w:rsidRPr="003F1896">
        <w:rPr>
          <w:rFonts w:ascii="Browallia New" w:eastAsia="Arial Unicode MS" w:hAnsi="Browallia New" w:cs="Browallia New"/>
          <w:color w:val="CF4A02"/>
          <w:spacing w:val="-2"/>
          <w:sz w:val="28"/>
          <w:szCs w:val="28"/>
          <w:cs/>
        </w:rPr>
        <w:t>หา</w:t>
      </w:r>
      <w:r w:rsidRPr="003F1896">
        <w:rPr>
          <w:rFonts w:ascii="Browallia New" w:eastAsia="Arial Unicode MS" w:hAnsi="Browallia New" w:cs="Browallia New"/>
          <w:color w:val="CF4A02"/>
          <w:spacing w:val="-2"/>
          <w:sz w:val="28"/>
          <w:szCs w:val="28"/>
          <w:cs/>
        </w:rPr>
        <w:t>เงิน</w:t>
      </w:r>
    </w:p>
    <w:p w14:paraId="7F6E93F3" w14:textId="77777777" w:rsidR="00636B2E" w:rsidRPr="003F1896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02EBB74" w14:textId="3B9D38AF" w:rsidR="007A7E89" w:rsidRPr="003F1896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กลุ่มกิจการมีวงเงินกู้ที่ยังไม่ได้เบิกใช้ ณ วันที่ </w:t>
      </w:r>
      <w:r w:rsidR="004B1AE7" w:rsidRPr="004B1AE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ธันวาคม</w:t>
      </w:r>
      <w:r w:rsidR="00636B2E"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ดังต่อไปนี้</w:t>
      </w:r>
    </w:p>
    <w:p w14:paraId="2BDA21D7" w14:textId="77777777" w:rsidR="007A7E89" w:rsidRPr="003F1896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7A7E89" w:rsidRPr="003F1896" w14:paraId="70F5BF98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6A5100A2" w14:textId="77777777" w:rsidR="007A7E89" w:rsidRPr="003F1896" w:rsidRDefault="007A7E89" w:rsidP="00EE0799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244A" w14:textId="77777777" w:rsidR="007A7E89" w:rsidRPr="003F1896" w:rsidRDefault="007A7E89" w:rsidP="00A365CC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F1C4" w14:textId="77777777" w:rsidR="007A7E89" w:rsidRPr="003F1896" w:rsidRDefault="007A7E89" w:rsidP="00A365CC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227F" w:rsidRPr="003F1896" w14:paraId="337AC20A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EC430CB" w14:textId="77777777" w:rsidR="007E227F" w:rsidRPr="003F1896" w:rsidRDefault="007E227F" w:rsidP="007E227F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79097E9" w14:textId="6B989F60" w:rsidR="007E227F" w:rsidRPr="003F1896" w:rsidRDefault="00DC63A8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120C061" w14:textId="4C854F41" w:rsidR="007E227F" w:rsidRPr="003F1896" w:rsidRDefault="004E55A3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08110F2" w14:textId="4F7BE8F4" w:rsidR="007E227F" w:rsidRPr="003F1896" w:rsidRDefault="00DC63A8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73E73D" w14:textId="4C6889F8" w:rsidR="007E227F" w:rsidRPr="003F1896" w:rsidRDefault="004E55A3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7E227F" w:rsidRPr="003F1896" w14:paraId="0DDFBF37" w14:textId="77777777" w:rsidTr="00EE0799">
        <w:trPr>
          <w:trHeight w:val="20"/>
        </w:trPr>
        <w:tc>
          <w:tcPr>
            <w:tcW w:w="3321" w:type="dxa"/>
            <w:vAlign w:val="bottom"/>
          </w:tcPr>
          <w:p w14:paraId="0772B9ED" w14:textId="77777777" w:rsidR="007E227F" w:rsidRPr="003F1896" w:rsidRDefault="007E227F" w:rsidP="007E227F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537DBB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0B5776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270C42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0DF0E9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E227F" w:rsidRPr="003F1896" w14:paraId="43E74124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5BB75DA9" w14:textId="77777777" w:rsidR="007E227F" w:rsidRPr="003F1896" w:rsidRDefault="007E227F" w:rsidP="007E227F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91124C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77ACFF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34A61A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D509D6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227F" w:rsidRPr="003F1896" w14:paraId="5F32B8EE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9BAD939" w14:textId="77777777" w:rsidR="007E227F" w:rsidRPr="003F1896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2C1CB3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755D353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98D7E4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9F1D45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227F" w:rsidRPr="003F1896" w14:paraId="644DEDE4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37ED6CA3" w14:textId="77777777" w:rsidR="007E227F" w:rsidRPr="003F1896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6D6B74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2C00A7F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C5F7D4E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6570B00" w14:textId="77777777" w:rsidR="007E227F" w:rsidRPr="003F1896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2231D" w:rsidRPr="003F1896" w14:paraId="4D15D0A5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1CAC3D70" w14:textId="77777777" w:rsidR="0022231D" w:rsidRPr="003F1896" w:rsidRDefault="0022231D" w:rsidP="0022231D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BDC3F6" w14:textId="12F515A2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B357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357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091378C8" w14:textId="75449825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0D3DEA" w14:textId="51C814FB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B357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357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560D08C2" w14:textId="51A99535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2231D" w:rsidRPr="003F1896" w14:paraId="3A92CC97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58F21F6F" w14:textId="0991C155" w:rsidR="0022231D" w:rsidRPr="003F1896" w:rsidRDefault="0022231D" w:rsidP="0022231D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วงเงินกู้ยืมธนาคารระยะสั้น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ACC8D4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EA14F40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D6A02BF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6F83194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2231D" w:rsidRPr="003F1896" w14:paraId="37C26ADB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2CBF7DD2" w14:textId="77777777" w:rsidR="0022231D" w:rsidRPr="003F1896" w:rsidRDefault="0022231D" w:rsidP="0022231D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- ตั๋วสัญญาใช้เงิน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4AA746" w14:textId="5C69E4CF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FFFF4EE" w14:textId="2FBC0DCB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6439C3" w14:textId="2CA322C9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508A584" w14:textId="097A3125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2231D" w:rsidRPr="003F1896" w14:paraId="716A7A05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190FD50C" w14:textId="760386EC" w:rsidR="0022231D" w:rsidRPr="003F1896" w:rsidRDefault="0022231D" w:rsidP="0022231D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สินเชื่อเพื่อการส่งออก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6CEBEE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A3B046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2AE4AB8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3752DC9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2231D" w:rsidRPr="003F1896" w14:paraId="05B92D2B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1CD80848" w14:textId="77777777" w:rsidR="0022231D" w:rsidRPr="003F1896" w:rsidRDefault="0022231D" w:rsidP="0022231D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และทรัสตร์รีซีท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C26C61" w14:textId="36C87934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32DB7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="00432DB7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32DB7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0BC47DE3" w14:textId="0365CC37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1E2D3B" w14:textId="13065ED1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E1AE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="00432DB7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32DB7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7CB9FA03" w14:textId="4C03B4A3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735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2231D" w:rsidRPr="003F1896" w14:paraId="7F7B4DBD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2C0689A3" w14:textId="77777777" w:rsidR="0022231D" w:rsidRPr="003F1896" w:rsidRDefault="0022231D" w:rsidP="0022231D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DB02D7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A08B6AB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B547950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BEDEEF" w14:textId="77777777" w:rsidR="0022231D" w:rsidRPr="003F1896" w:rsidRDefault="0022231D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2231D" w:rsidRPr="003F1896" w14:paraId="77319A30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38624079" w14:textId="58FE488B" w:rsidR="0022231D" w:rsidRPr="003F1896" w:rsidRDefault="0022231D" w:rsidP="0022231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วงเงินกู้ยืมธนาคารระยะยาว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042B1" w14:textId="59F5E2E5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CE1AE5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CE1AE5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E1B46E3" w14:textId="491AC09C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B29FD" w14:textId="456C5F34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="00CE1AE5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CE1AE5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B06993D" w14:textId="3FB44D98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2231D" w:rsidRPr="003F1896" w14:paraId="6CE98C59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44F52C55" w14:textId="77777777" w:rsidR="0022231D" w:rsidRPr="003F1896" w:rsidRDefault="0022231D" w:rsidP="0022231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28D54" w14:textId="5ACEF439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9100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59100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59100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477D4" w14:textId="58220120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5CF37" w14:textId="13F3F7D5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32DB7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432DB7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432DB7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B4A98" w14:textId="598CE024" w:rsidR="0022231D" w:rsidRPr="003F1896" w:rsidRDefault="004B1AE7" w:rsidP="002223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DB8D896" w14:textId="7D27E460" w:rsidR="001C42F9" w:rsidRDefault="001C42F9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</w:p>
    <w:p w14:paraId="035208CA" w14:textId="77777777" w:rsidR="000B2608" w:rsidRPr="003F1896" w:rsidRDefault="001C42F9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br w:type="page"/>
      </w:r>
    </w:p>
    <w:p w14:paraId="3C3AD13E" w14:textId="77777777" w:rsidR="009B452C" w:rsidRPr="003F1896" w:rsidRDefault="009B452C" w:rsidP="00D22F54">
      <w:pPr>
        <w:numPr>
          <w:ilvl w:val="0"/>
          <w:numId w:val="19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CF4A02"/>
          <w:spacing w:val="-2"/>
          <w:sz w:val="28"/>
          <w:szCs w:val="28"/>
          <w:cs/>
        </w:rPr>
        <w:t>วันครบกำหนดของหนี้สินทางการเงิน</w:t>
      </w:r>
    </w:p>
    <w:p w14:paraId="377A1BC7" w14:textId="77777777" w:rsidR="009B452C" w:rsidRPr="003F1896" w:rsidRDefault="009B452C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</w:p>
    <w:p w14:paraId="62887C7B" w14:textId="1574F2EE" w:rsidR="009B452C" w:rsidRPr="003F1896" w:rsidRDefault="009B452C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B1AE7" w:rsidRPr="004B1AE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เดือน</w:t>
      </w:r>
      <w:r w:rsidR="002F7E4B"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291C56B2" w14:textId="77777777" w:rsidR="003B2606" w:rsidRPr="003F1896" w:rsidRDefault="003B2606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9B452C" w:rsidRPr="003F1896" w14:paraId="17DAA81A" w14:textId="77777777" w:rsidTr="00FD3A09">
        <w:tc>
          <w:tcPr>
            <w:tcW w:w="3744" w:type="dxa"/>
            <w:shd w:val="clear" w:color="auto" w:fill="auto"/>
          </w:tcPr>
          <w:p w14:paraId="3F36C69A" w14:textId="77777777" w:rsidR="009B452C" w:rsidRPr="003F1896" w:rsidRDefault="009B452C" w:rsidP="003B260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6DD6EA" w14:textId="77777777" w:rsidR="009B452C" w:rsidRPr="003F1896" w:rsidRDefault="009B452C" w:rsidP="00567FD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85C16" w:rsidRPr="003F1896" w14:paraId="7D3C2FBB" w14:textId="77777777" w:rsidTr="00FD3A09">
        <w:tc>
          <w:tcPr>
            <w:tcW w:w="3744" w:type="dxa"/>
            <w:shd w:val="clear" w:color="auto" w:fill="auto"/>
            <w:vAlign w:val="bottom"/>
          </w:tcPr>
          <w:p w14:paraId="3A6F9FCC" w14:textId="77777777" w:rsidR="00685C16" w:rsidRPr="003F1896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67523158" w14:textId="77777777" w:rsidR="00685C16" w:rsidRPr="003F1896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73BEDCF" w14:textId="6BC1BE9F" w:rsidR="00685C16" w:rsidRPr="003F1896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6FFDC" w14:textId="6D5D1A56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F4B53E4" w14:textId="0C727B48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04343" w14:textId="1EED98F1" w:rsidR="00685C16" w:rsidRPr="003F1896" w:rsidRDefault="004B1AE7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685C16"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685C16"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85C16"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3D61311" w14:textId="02512D79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FD303" w14:textId="77777777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67FBE0B5" w14:textId="4E4BA38C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878C3" w14:textId="77777777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รวมมูลค่า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br/>
              <w:t>หนี้สินตามบัญชี</w:t>
            </w:r>
          </w:p>
          <w:p w14:paraId="256DB818" w14:textId="77777777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FD3A09" w:rsidRPr="003F1896" w14:paraId="762E0325" w14:textId="77777777" w:rsidTr="00FD3A09">
        <w:tc>
          <w:tcPr>
            <w:tcW w:w="3744" w:type="dxa"/>
            <w:shd w:val="clear" w:color="auto" w:fill="auto"/>
          </w:tcPr>
          <w:p w14:paraId="34222A36" w14:textId="77777777" w:rsidR="00FD3A09" w:rsidRPr="003F1896" w:rsidRDefault="00FD3A09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A394E" w14:textId="77777777" w:rsidR="00FD3A09" w:rsidRPr="003F1896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1718" w14:textId="77777777" w:rsidR="00FD3A09" w:rsidRPr="003F1896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39835" w14:textId="77777777" w:rsidR="00FD3A09" w:rsidRPr="003F1896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B314B3" w14:textId="77777777" w:rsidR="00FD3A09" w:rsidRPr="003F1896" w:rsidRDefault="00FD3A09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685C16" w:rsidRPr="003F1896" w14:paraId="7493A8C8" w14:textId="77777777" w:rsidTr="008A144C">
        <w:tc>
          <w:tcPr>
            <w:tcW w:w="3744" w:type="dxa"/>
            <w:shd w:val="clear" w:color="auto" w:fill="auto"/>
          </w:tcPr>
          <w:p w14:paraId="09000FEC" w14:textId="019EFF2B" w:rsidR="00685C16" w:rsidRPr="003F1896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F189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DC63A8"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F954B" w14:textId="77777777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F3FCD" w14:textId="77777777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FF8858" w14:textId="77777777" w:rsidR="00685C16" w:rsidRPr="003F1896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1E6EF6" w14:textId="77777777" w:rsidR="00685C16" w:rsidRPr="003F1896" w:rsidRDefault="00685C16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2DB7" w:rsidRPr="003F1896" w14:paraId="284FBA0D" w14:textId="77777777" w:rsidTr="008A144C">
        <w:tc>
          <w:tcPr>
            <w:tcW w:w="3744" w:type="dxa"/>
            <w:shd w:val="clear" w:color="auto" w:fill="auto"/>
          </w:tcPr>
          <w:p w14:paraId="70DF20A7" w14:textId="068CBF1B" w:rsidR="00432DB7" w:rsidRPr="003F1896" w:rsidRDefault="00432DB7" w:rsidP="00A60B2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F48A9F" w14:textId="67DA7051" w:rsidR="00432DB7" w:rsidRPr="003F1896" w:rsidRDefault="004B1AE7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432DB7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432DB7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6DB97" w14:textId="51E88C82" w:rsidR="00432DB7" w:rsidRPr="003F1896" w:rsidRDefault="00432DB7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3F1896">
              <w:rPr>
                <w:rFonts w:ascii="Browallia New" w:hAnsi="Browallia New" w:cs="Browallia New"/>
                <w:spacing w:val="-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303ED" w14:textId="0C90E5D6" w:rsidR="00432DB7" w:rsidRPr="003F1896" w:rsidRDefault="004B1AE7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432DB7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432DB7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E4A6D4C" w14:textId="546271DF" w:rsidR="00432DB7" w:rsidRPr="003F1896" w:rsidRDefault="004B1AE7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432DB7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432DB7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3C6441" w:rsidRPr="003F1896" w14:paraId="09DAB99B" w14:textId="77777777" w:rsidTr="008A144C">
        <w:tc>
          <w:tcPr>
            <w:tcW w:w="3744" w:type="dxa"/>
            <w:shd w:val="clear" w:color="auto" w:fill="auto"/>
          </w:tcPr>
          <w:p w14:paraId="194E2215" w14:textId="14FF083A" w:rsidR="003C6441" w:rsidRPr="003F1896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E50ED" w14:textId="2AA51965" w:rsidR="003C6441" w:rsidRPr="003F1896" w:rsidRDefault="004B1AE7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330</w:t>
            </w:r>
            <w:r w:rsidR="003424F8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239</w:t>
            </w:r>
            <w:r w:rsidR="003424F8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37102" w14:textId="762BAA55" w:rsidR="003C6441" w:rsidRPr="003F1896" w:rsidRDefault="00432DB7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3F1896">
              <w:rPr>
                <w:rFonts w:ascii="Browallia New" w:hAnsi="Browallia New" w:cs="Browallia New"/>
                <w:spacing w:val="-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33C8E" w14:textId="2187430E" w:rsidR="003C6441" w:rsidRPr="003F1896" w:rsidRDefault="004B1AE7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330</w:t>
            </w:r>
            <w:r w:rsidR="003424F8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239</w:t>
            </w:r>
            <w:r w:rsidR="003424F8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FAFAFA"/>
          </w:tcPr>
          <w:p w14:paraId="6D7703D3" w14:textId="51189E98" w:rsidR="003C6441" w:rsidRPr="003F1896" w:rsidRDefault="004B1AE7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330</w:t>
            </w:r>
            <w:r w:rsidR="003424F8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239</w:t>
            </w:r>
            <w:r w:rsidR="003424F8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661</w:t>
            </w:r>
          </w:p>
        </w:tc>
      </w:tr>
      <w:tr w:rsidR="00432DB7" w:rsidRPr="003F1896" w14:paraId="049EE1C7" w14:textId="77777777" w:rsidTr="00106F9E">
        <w:tc>
          <w:tcPr>
            <w:tcW w:w="3744" w:type="dxa"/>
            <w:shd w:val="clear" w:color="auto" w:fill="auto"/>
          </w:tcPr>
          <w:p w14:paraId="3C267343" w14:textId="77777777" w:rsidR="00432DB7" w:rsidRPr="003F1896" w:rsidRDefault="00432DB7" w:rsidP="00432DB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09CDF" w14:textId="7A680D0F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73</w:t>
            </w:r>
            <w:r w:rsidR="009805B3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805</w:t>
            </w:r>
            <w:r w:rsidR="009805B3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</w:tcPr>
          <w:p w14:paraId="402ECE16" w14:textId="786FB7B6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82</w:t>
            </w:r>
            <w:r w:rsidR="009805B3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806</w:t>
            </w:r>
            <w:r w:rsidR="009805B3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</w:p>
        </w:tc>
        <w:tc>
          <w:tcPr>
            <w:tcW w:w="1296" w:type="dxa"/>
            <w:shd w:val="clear" w:color="auto" w:fill="FAFAFA"/>
          </w:tcPr>
          <w:p w14:paraId="5EA4E8DF" w14:textId="53AE0C7B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156</w:t>
            </w:r>
            <w:r w:rsidR="009805B3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611</w:t>
            </w:r>
            <w:r w:rsidR="009805B3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7786ACC4" w14:textId="40D118EE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147</w:t>
            </w:r>
            <w:r w:rsidR="00432DB7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  <w:r w:rsidR="00432DB7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432DB7" w:rsidRPr="003F1896" w14:paraId="6C86C287" w14:textId="77777777" w:rsidTr="00106F9E">
        <w:tc>
          <w:tcPr>
            <w:tcW w:w="3744" w:type="dxa"/>
            <w:shd w:val="clear" w:color="auto" w:fill="auto"/>
          </w:tcPr>
          <w:p w14:paraId="5E484B75" w14:textId="77777777" w:rsidR="00432DB7" w:rsidRPr="003F1896" w:rsidRDefault="00432DB7" w:rsidP="00432DB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  <w:r w:rsidRPr="003F1896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3F1896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3C23D" w14:textId="59179472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432DB7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886</w:t>
            </w:r>
            <w:r w:rsidR="00432DB7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BF65DE" w14:textId="4E9BE91E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432DB7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731</w:t>
            </w:r>
            <w:r w:rsidR="00432DB7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B3C8F7" w14:textId="2BF5645B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432DB7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617</w:t>
            </w:r>
            <w:r w:rsidR="00432DB7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1AB55" w14:textId="0D3B538B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432DB7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647</w:t>
            </w:r>
            <w:r w:rsidR="00432DB7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299</w:t>
            </w:r>
          </w:p>
        </w:tc>
      </w:tr>
      <w:tr w:rsidR="00432DB7" w:rsidRPr="003F1896" w14:paraId="7EB578FE" w14:textId="77777777" w:rsidTr="00235161">
        <w:tc>
          <w:tcPr>
            <w:tcW w:w="3744" w:type="dxa"/>
            <w:shd w:val="clear" w:color="auto" w:fill="auto"/>
          </w:tcPr>
          <w:p w14:paraId="08E1AF68" w14:textId="77777777" w:rsidR="00432DB7" w:rsidRPr="003F1896" w:rsidRDefault="00432DB7" w:rsidP="00432DB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2CDB8" w14:textId="0B5CAE1E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441</w:t>
            </w:r>
            <w:r w:rsidR="003424F8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931</w:t>
            </w:r>
            <w:r w:rsidR="003424F8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AFABD" w14:textId="2970EBFF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9805B3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537</w:t>
            </w:r>
            <w:r w:rsidR="009805B3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1F7E8" w14:textId="48D81F2C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527</w:t>
            </w:r>
            <w:r w:rsidR="003424F8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469</w:t>
            </w:r>
            <w:r w:rsidR="003424F8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0518D" w14:textId="33B2EA0D" w:rsidR="00432DB7" w:rsidRPr="003F1896" w:rsidRDefault="004B1AE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517</w:t>
            </w:r>
            <w:r w:rsidR="00C824CC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083</w:t>
            </w:r>
            <w:r w:rsidR="00C824CC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</w:p>
        </w:tc>
      </w:tr>
      <w:tr w:rsidR="00432DB7" w:rsidRPr="003F1896" w14:paraId="6F053058" w14:textId="77777777" w:rsidTr="00D84C27">
        <w:tc>
          <w:tcPr>
            <w:tcW w:w="3744" w:type="dxa"/>
            <w:shd w:val="clear" w:color="auto" w:fill="auto"/>
          </w:tcPr>
          <w:p w14:paraId="38983F47" w14:textId="77777777" w:rsidR="00432DB7" w:rsidRPr="003F1896" w:rsidRDefault="00432DB7" w:rsidP="00432DB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0638E" w14:textId="77777777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8137B" w14:textId="77777777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027CF" w14:textId="77777777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3E6AC" w14:textId="77777777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2DB7" w:rsidRPr="003F1896" w14:paraId="7639EABA" w14:textId="77777777" w:rsidTr="002C2ECA">
        <w:tc>
          <w:tcPr>
            <w:tcW w:w="3744" w:type="dxa"/>
            <w:shd w:val="clear" w:color="auto" w:fill="auto"/>
          </w:tcPr>
          <w:p w14:paraId="040E991B" w14:textId="77777777" w:rsidR="00432DB7" w:rsidRPr="003F1896" w:rsidRDefault="00432DB7" w:rsidP="00432DB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44EE4" w14:textId="77777777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234F82" w14:textId="77777777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ADD710" w14:textId="77777777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05A6D" w14:textId="7317B66E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2DB7" w:rsidRPr="003F1896" w14:paraId="3EBAB77C" w14:textId="77777777" w:rsidTr="002C2ECA">
        <w:tc>
          <w:tcPr>
            <w:tcW w:w="3744" w:type="dxa"/>
            <w:shd w:val="clear" w:color="auto" w:fill="auto"/>
          </w:tcPr>
          <w:p w14:paraId="3533EE2E" w14:textId="4628BEFB" w:rsidR="00432DB7" w:rsidRPr="003F1896" w:rsidRDefault="00432DB7" w:rsidP="00432DB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52C29" w14:textId="2FCB570E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BBE562" w14:textId="39DB5EA9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5B94D4" w14:textId="1116FC57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6953A6" w14:textId="77D06747" w:rsidR="00432DB7" w:rsidRPr="003F1896" w:rsidRDefault="00432DB7" w:rsidP="00432DB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A60B21" w:rsidRPr="003F1896" w14:paraId="60527FC5" w14:textId="77777777" w:rsidTr="002C2ECA">
        <w:tc>
          <w:tcPr>
            <w:tcW w:w="3744" w:type="dxa"/>
            <w:shd w:val="clear" w:color="auto" w:fill="auto"/>
          </w:tcPr>
          <w:p w14:paraId="784DF25F" w14:textId="1B983E67" w:rsidR="00A60B21" w:rsidRPr="003F1896" w:rsidRDefault="00A60B21" w:rsidP="00A60B2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3F1896">
              <w:rPr>
                <w:rFonts w:ascii="Browallia New" w:hAnsi="Browallia New" w:cs="Browallia New"/>
                <w:cs/>
                <w:lang w:val="en-GB"/>
              </w:rPr>
              <w:t>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81242" w14:textId="1DFD19B8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5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264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C14F9D" w14:textId="1D9D310F" w:rsidR="00A60B21" w:rsidRPr="003F1896" w:rsidRDefault="00A60B21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F1896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7E126" w14:textId="01352B80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5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264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54199" w14:textId="78CA9294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5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264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A60B21" w:rsidRPr="003F1896" w14:paraId="4923CE13" w14:textId="77777777" w:rsidTr="002C2ECA">
        <w:tc>
          <w:tcPr>
            <w:tcW w:w="3744" w:type="dxa"/>
            <w:shd w:val="clear" w:color="auto" w:fill="auto"/>
          </w:tcPr>
          <w:p w14:paraId="26EEC753" w14:textId="5CB536E7" w:rsidR="00A60B21" w:rsidRPr="003F1896" w:rsidRDefault="00A60B21" w:rsidP="00A60B2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สิทธิในการซื้อขายเงินตราต่างประเทศ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18868" w14:textId="00954CD5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2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460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ABBAD" w14:textId="040489E7" w:rsidR="00A60B21" w:rsidRPr="003F1896" w:rsidRDefault="00A60B21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E90AC" w14:textId="78E73ADD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2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460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0F280" w14:textId="3A1DDAE7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2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460</w:t>
            </w:r>
            <w:r w:rsidR="00A60B21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A60B21" w:rsidRPr="003F1896" w14:paraId="10806831" w14:textId="77777777" w:rsidTr="00BC444B">
        <w:tc>
          <w:tcPr>
            <w:tcW w:w="3744" w:type="dxa"/>
            <w:shd w:val="clear" w:color="auto" w:fill="auto"/>
          </w:tcPr>
          <w:p w14:paraId="7DA583DE" w14:textId="77777777" w:rsidR="00A60B21" w:rsidRPr="003F1896" w:rsidRDefault="00A60B21" w:rsidP="00A60B2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C0DB1A" w14:textId="4AFF1957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A60B21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  <w:r w:rsidR="00A60B21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24D3C" w14:textId="6E8C91CF" w:rsidR="00A60B21" w:rsidRPr="003F1896" w:rsidRDefault="00A60B21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9DA00" w14:textId="2C752261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A60B21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  <w:r w:rsidR="00A60B21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D1EB8" w14:textId="3FD5B2D7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A60B21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  <w:r w:rsidR="00A60B21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083</w:t>
            </w:r>
          </w:p>
        </w:tc>
      </w:tr>
      <w:tr w:rsidR="00A60B21" w:rsidRPr="003F1896" w14:paraId="70BD7767" w14:textId="77777777" w:rsidTr="007E227F">
        <w:tc>
          <w:tcPr>
            <w:tcW w:w="3744" w:type="dxa"/>
            <w:shd w:val="clear" w:color="auto" w:fill="auto"/>
          </w:tcPr>
          <w:p w14:paraId="2929D022" w14:textId="77777777" w:rsidR="00A60B21" w:rsidRPr="003F1896" w:rsidRDefault="00A60B21" w:rsidP="00A60B2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261E6" w14:textId="77777777" w:rsidR="00A60B21" w:rsidRPr="003F1896" w:rsidRDefault="00A60B21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27B36" w14:textId="77777777" w:rsidR="00A60B21" w:rsidRPr="003F1896" w:rsidRDefault="00A60B21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AB79" w14:textId="77777777" w:rsidR="00A60B21" w:rsidRPr="003F1896" w:rsidRDefault="00A60B21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80751" w14:textId="77777777" w:rsidR="00A60B21" w:rsidRPr="003F1896" w:rsidRDefault="00A60B21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A60B21" w:rsidRPr="003F1896" w14:paraId="01C48B82" w14:textId="77777777" w:rsidTr="00B515B9">
        <w:tc>
          <w:tcPr>
            <w:tcW w:w="3744" w:type="dxa"/>
            <w:shd w:val="clear" w:color="auto" w:fill="auto"/>
          </w:tcPr>
          <w:p w14:paraId="2F9AA77A" w14:textId="77777777" w:rsidR="00A60B21" w:rsidRPr="003F1896" w:rsidRDefault="00A60B21" w:rsidP="00A60B2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17ACF0" w14:textId="6639F9A8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449</w:t>
            </w:r>
            <w:r w:rsidR="00A60B21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656</w:t>
            </w:r>
            <w:r w:rsidR="00A60B21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52672D" w14:textId="748C680F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A60B21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537</w:t>
            </w:r>
            <w:r w:rsidR="00A60B21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D0A15" w14:textId="75F2A4B4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535</w:t>
            </w:r>
            <w:r w:rsidR="00A60B21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194</w:t>
            </w:r>
            <w:r w:rsidR="00A60B21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888E36" w14:textId="039D21BB" w:rsidR="00A60B21" w:rsidRPr="003F1896" w:rsidRDefault="004B1AE7" w:rsidP="00A60B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524</w:t>
            </w:r>
            <w:r w:rsidR="00A60B21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809</w:t>
            </w:r>
            <w:r w:rsidR="00A60B21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043</w:t>
            </w:r>
          </w:p>
        </w:tc>
      </w:tr>
    </w:tbl>
    <w:p w14:paraId="125BAA38" w14:textId="4925480A" w:rsidR="002947C8" w:rsidRPr="003F1896" w:rsidRDefault="002947C8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D4E8A87" w14:textId="77777777" w:rsidR="003B2606" w:rsidRPr="003F1896" w:rsidRDefault="002947C8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3C6441" w:rsidRPr="003F1896" w14:paraId="2F606F41" w14:textId="77777777" w:rsidTr="00BA6D02">
        <w:tc>
          <w:tcPr>
            <w:tcW w:w="3744" w:type="dxa"/>
            <w:shd w:val="clear" w:color="auto" w:fill="auto"/>
          </w:tcPr>
          <w:p w14:paraId="27C56A0D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24365" w14:textId="77777777" w:rsidR="003C6441" w:rsidRPr="003F1896" w:rsidRDefault="003C6441" w:rsidP="002A21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3C6441" w:rsidRPr="003F1896" w14:paraId="68167E08" w14:textId="77777777" w:rsidTr="00BA6D02">
        <w:tc>
          <w:tcPr>
            <w:tcW w:w="3744" w:type="dxa"/>
            <w:shd w:val="clear" w:color="auto" w:fill="auto"/>
            <w:vAlign w:val="bottom"/>
          </w:tcPr>
          <w:p w14:paraId="2198EA3B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25E9634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1B50849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B7F43" w14:textId="6D771DC5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91DF44A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1B3FC" w14:textId="45227B88" w:rsidR="003C6441" w:rsidRPr="003F1896" w:rsidRDefault="004B1AE7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3C6441"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3C6441"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3C6441"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36D2B0E6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9460A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6960C958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91B65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รวมมูลค่า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br/>
              <w:t>หนี้สินตามบัญชี</w:t>
            </w:r>
          </w:p>
          <w:p w14:paraId="7B3CD724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3C6441" w:rsidRPr="003F1896" w14:paraId="7F9FCD8C" w14:textId="77777777" w:rsidTr="00BA6D02">
        <w:tc>
          <w:tcPr>
            <w:tcW w:w="3744" w:type="dxa"/>
            <w:shd w:val="clear" w:color="auto" w:fill="auto"/>
          </w:tcPr>
          <w:p w14:paraId="41EDDFC8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EE48E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300D1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149C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FA97D6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3C6441" w:rsidRPr="003F1896" w14:paraId="185A3987" w14:textId="77777777" w:rsidTr="00BA6D02">
        <w:tc>
          <w:tcPr>
            <w:tcW w:w="3744" w:type="dxa"/>
            <w:shd w:val="clear" w:color="auto" w:fill="auto"/>
          </w:tcPr>
          <w:p w14:paraId="309D67C6" w14:textId="7F921D0B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F189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4E55A3"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2F0C5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FB873E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80088E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8D4D772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22231D" w:rsidRPr="003F1896" w14:paraId="5D2610B6" w14:textId="77777777" w:rsidTr="00BA6D02">
        <w:tc>
          <w:tcPr>
            <w:tcW w:w="3744" w:type="dxa"/>
            <w:shd w:val="clear" w:color="auto" w:fill="auto"/>
          </w:tcPr>
          <w:p w14:paraId="696778CE" w14:textId="53D79CA0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25CD0" w14:textId="7895C8C8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217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239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F7992" w14:textId="601E435A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3F1896">
              <w:rPr>
                <w:rFonts w:ascii="Browallia New" w:hAnsi="Browallia New" w:cs="Browallia New"/>
                <w:spacing w:val="-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E79FFF" w14:textId="5526A64E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217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239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auto"/>
          </w:tcPr>
          <w:p w14:paraId="1DF1B7D4" w14:textId="578ACF0F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217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239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210</w:t>
            </w:r>
          </w:p>
        </w:tc>
      </w:tr>
      <w:tr w:rsidR="0022231D" w:rsidRPr="003F1896" w14:paraId="32AB94FC" w14:textId="77777777" w:rsidTr="00BA6D02">
        <w:tc>
          <w:tcPr>
            <w:tcW w:w="3744" w:type="dxa"/>
            <w:shd w:val="clear" w:color="auto" w:fill="auto"/>
          </w:tcPr>
          <w:p w14:paraId="345D284A" w14:textId="56F505E8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DF6311" w14:textId="4A826E60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423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86841" w14:textId="5E31659F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36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638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F460CD" w14:textId="5AE1AA9C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061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2832747D" w14:textId="25B826B1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59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585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22231D" w:rsidRPr="003F1896" w14:paraId="336D24F1" w14:textId="77777777" w:rsidTr="00BA6D02">
        <w:tc>
          <w:tcPr>
            <w:tcW w:w="3744" w:type="dxa"/>
            <w:shd w:val="clear" w:color="auto" w:fill="auto"/>
          </w:tcPr>
          <w:p w14:paraId="7B7F5C83" w14:textId="767E806B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  <w:r w:rsidRPr="003F1896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3F1896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0D0B" w14:textId="39D708AF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629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A37C9" w14:textId="3823F76D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701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AFD39" w14:textId="68F79681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330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D1606E" w14:textId="0A81EAB7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696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479</w:t>
            </w:r>
          </w:p>
        </w:tc>
      </w:tr>
      <w:tr w:rsidR="0022231D" w:rsidRPr="003F1896" w14:paraId="0F77F684" w14:textId="77777777" w:rsidTr="00BA6D02">
        <w:tc>
          <w:tcPr>
            <w:tcW w:w="3744" w:type="dxa"/>
            <w:shd w:val="clear" w:color="auto" w:fill="auto"/>
          </w:tcPr>
          <w:p w14:paraId="7D2F083D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C126F" w14:textId="0382D3D7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252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F2FC" w14:textId="6AFA629B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339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56C0A" w14:textId="0075274C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296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631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E81D8" w14:textId="4BB4248A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520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689</w:t>
            </w:r>
          </w:p>
        </w:tc>
      </w:tr>
      <w:tr w:rsidR="0022231D" w:rsidRPr="003F1896" w14:paraId="2B97CD7B" w14:textId="77777777" w:rsidTr="00BA6D02">
        <w:tc>
          <w:tcPr>
            <w:tcW w:w="3744" w:type="dxa"/>
            <w:shd w:val="clear" w:color="auto" w:fill="auto"/>
          </w:tcPr>
          <w:p w14:paraId="0838DE87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99D8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9ACE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6B88A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24898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22231D" w:rsidRPr="003F1896" w14:paraId="079AE392" w14:textId="77777777" w:rsidTr="00BA6D02">
        <w:tc>
          <w:tcPr>
            <w:tcW w:w="3744" w:type="dxa"/>
            <w:shd w:val="clear" w:color="auto" w:fill="auto"/>
          </w:tcPr>
          <w:p w14:paraId="79B2AE7D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DCE433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B5CDB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961FB7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4B8785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22231D" w:rsidRPr="003F1896" w14:paraId="140A88FB" w14:textId="77777777" w:rsidTr="00BA6D02">
        <w:tc>
          <w:tcPr>
            <w:tcW w:w="3744" w:type="dxa"/>
            <w:shd w:val="clear" w:color="auto" w:fill="auto"/>
          </w:tcPr>
          <w:p w14:paraId="5C18FAE1" w14:textId="77777777" w:rsidR="0022231D" w:rsidRPr="003F1896" w:rsidRDefault="0022231D" w:rsidP="002947C8">
            <w:pPr>
              <w:pStyle w:val="BlockText"/>
              <w:ind w:left="432" w:right="-15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7556" w14:textId="1B6354B9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B37CA" w14:textId="4F6C94B4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8082B" w14:textId="26574868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0D8C" w14:textId="256B15FC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</w:tr>
      <w:tr w:rsidR="0022231D" w:rsidRPr="003F1896" w14:paraId="20BF0F72" w14:textId="77777777" w:rsidTr="00BA6D02">
        <w:tc>
          <w:tcPr>
            <w:tcW w:w="3744" w:type="dxa"/>
            <w:shd w:val="clear" w:color="auto" w:fill="auto"/>
          </w:tcPr>
          <w:p w14:paraId="7335C5D8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3E64D" w14:textId="340EBF50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71B78" w14:textId="0AA4BF41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5C267" w14:textId="5A093A5D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D443" w14:textId="3E46B9A2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</w:tr>
      <w:tr w:rsidR="0022231D" w:rsidRPr="003F1896" w14:paraId="79E2A894" w14:textId="77777777" w:rsidTr="00BA6D02">
        <w:tc>
          <w:tcPr>
            <w:tcW w:w="3744" w:type="dxa"/>
            <w:shd w:val="clear" w:color="auto" w:fill="auto"/>
          </w:tcPr>
          <w:p w14:paraId="5CC03AB1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86D91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048A3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F83CF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079F0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22231D" w:rsidRPr="003F1896" w14:paraId="5D46E998" w14:textId="77777777" w:rsidTr="00BA6D02">
        <w:tc>
          <w:tcPr>
            <w:tcW w:w="3744" w:type="dxa"/>
            <w:shd w:val="clear" w:color="auto" w:fill="auto"/>
          </w:tcPr>
          <w:p w14:paraId="076A1F0B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5A46B" w14:textId="67DBA276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252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665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151EB" w14:textId="3C5466C9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339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0954B" w14:textId="1EB0DFB0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297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005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C0774" w14:textId="5DB6F0AE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894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277</w:t>
            </w:r>
          </w:p>
        </w:tc>
      </w:tr>
    </w:tbl>
    <w:p w14:paraId="3FCEEA03" w14:textId="36499029" w:rsidR="003C6441" w:rsidRPr="003F1896" w:rsidRDefault="003C6441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3C6441" w:rsidRPr="003F1896" w14:paraId="7B457725" w14:textId="77777777" w:rsidTr="002A21CE">
        <w:tc>
          <w:tcPr>
            <w:tcW w:w="3744" w:type="dxa"/>
            <w:shd w:val="clear" w:color="auto" w:fill="auto"/>
          </w:tcPr>
          <w:p w14:paraId="7FF4537F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342A3E" w14:textId="66902C1A" w:rsidR="003C6441" w:rsidRPr="003F1896" w:rsidRDefault="003C6441" w:rsidP="002A21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C6441" w:rsidRPr="003F1896" w14:paraId="5E1557BC" w14:textId="77777777" w:rsidTr="002A21CE">
        <w:tc>
          <w:tcPr>
            <w:tcW w:w="3744" w:type="dxa"/>
            <w:shd w:val="clear" w:color="auto" w:fill="auto"/>
            <w:vAlign w:val="bottom"/>
          </w:tcPr>
          <w:p w14:paraId="32F8B27D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9E43C8E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13F3D095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9210" w14:textId="2F1C60C3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0411308E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068AB" w14:textId="70F0F5CF" w:rsidR="003C6441" w:rsidRPr="003F1896" w:rsidRDefault="004B1AE7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3C6441"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3C6441"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3C6441"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333C1AA0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62FF0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6AF9CC6C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3AF5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รวมมูลค่า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br/>
              <w:t>หนี้สินตามบัญชี</w:t>
            </w:r>
          </w:p>
          <w:p w14:paraId="64F675E2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3C6441" w:rsidRPr="003F1896" w14:paraId="55AEE743" w14:textId="77777777" w:rsidTr="002A21CE">
        <w:tc>
          <w:tcPr>
            <w:tcW w:w="3744" w:type="dxa"/>
            <w:shd w:val="clear" w:color="auto" w:fill="auto"/>
          </w:tcPr>
          <w:p w14:paraId="73D3B211" w14:textId="77777777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33029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B63A5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A871C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CE12AB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3C6441" w:rsidRPr="003F1896" w14:paraId="2FE4D01D" w14:textId="77777777" w:rsidTr="002A21CE">
        <w:tc>
          <w:tcPr>
            <w:tcW w:w="3744" w:type="dxa"/>
            <w:shd w:val="clear" w:color="auto" w:fill="auto"/>
          </w:tcPr>
          <w:p w14:paraId="31EAD792" w14:textId="0E5ABEF8" w:rsidR="003C6441" w:rsidRPr="003F1896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F189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DC63A8"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CDAE7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4681BF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EC4E36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D812E95" w14:textId="77777777" w:rsidR="003C6441" w:rsidRPr="003F1896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3212F" w:rsidRPr="003F1896" w14:paraId="2828EB0F" w14:textId="77777777" w:rsidTr="002A21CE">
        <w:tc>
          <w:tcPr>
            <w:tcW w:w="3744" w:type="dxa"/>
            <w:shd w:val="clear" w:color="auto" w:fill="auto"/>
          </w:tcPr>
          <w:p w14:paraId="2CCAF5BC" w14:textId="4DF28C5E" w:rsidR="0043212F" w:rsidRPr="003F1896" w:rsidRDefault="0043212F" w:rsidP="0043212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42063E" w14:textId="646C75E7" w:rsidR="0043212F" w:rsidRPr="003F1896" w:rsidRDefault="004B1AE7" w:rsidP="004321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43212F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43212F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61CF0" w14:textId="4573E10E" w:rsidR="0043212F" w:rsidRPr="003F1896" w:rsidRDefault="0043212F" w:rsidP="004321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C107AA" w14:textId="3ED44E0D" w:rsidR="0043212F" w:rsidRPr="003F1896" w:rsidRDefault="004B1AE7" w:rsidP="004321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43212F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43212F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0500050" w14:textId="67ACCD7D" w:rsidR="0043212F" w:rsidRPr="003F1896" w:rsidRDefault="004B1AE7" w:rsidP="004321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43212F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43212F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161616" w:rsidRPr="003F1896" w14:paraId="3533CC99" w14:textId="77777777" w:rsidTr="007D5A2D">
        <w:tc>
          <w:tcPr>
            <w:tcW w:w="3744" w:type="dxa"/>
            <w:shd w:val="clear" w:color="auto" w:fill="auto"/>
          </w:tcPr>
          <w:p w14:paraId="3E65830B" w14:textId="77777777" w:rsidR="00161616" w:rsidRPr="003F1896" w:rsidRDefault="00161616" w:rsidP="001616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57611ABB" w14:textId="3A78F901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997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FAFAFA"/>
          </w:tcPr>
          <w:p w14:paraId="434B5AB0" w14:textId="14052C74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3F1896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E2FB36" w14:textId="1BBEE590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997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FAFAFA"/>
          </w:tcPr>
          <w:p w14:paraId="6ACC2852" w14:textId="6EBABFE5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997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</w:tr>
      <w:tr w:rsidR="00161616" w:rsidRPr="003F1896" w14:paraId="124D8BBB" w14:textId="77777777" w:rsidTr="00F0026C">
        <w:tc>
          <w:tcPr>
            <w:tcW w:w="3744" w:type="dxa"/>
            <w:shd w:val="clear" w:color="auto" w:fill="auto"/>
          </w:tcPr>
          <w:p w14:paraId="1F3CD856" w14:textId="77777777" w:rsidR="00161616" w:rsidRPr="003F1896" w:rsidRDefault="00161616" w:rsidP="001616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7C440B0B" w14:textId="4E4F228B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73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805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</w:tcPr>
          <w:p w14:paraId="5968A0DA" w14:textId="65FA9838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82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806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</w:p>
        </w:tc>
        <w:tc>
          <w:tcPr>
            <w:tcW w:w="1296" w:type="dxa"/>
            <w:shd w:val="clear" w:color="auto" w:fill="FAFAFA"/>
          </w:tcPr>
          <w:p w14:paraId="1DEFAEC7" w14:textId="3DE9AB75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156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611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0F10CB22" w14:textId="2971E0A8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147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197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161616" w:rsidRPr="003F1896" w14:paraId="4B4ED8CD" w14:textId="77777777" w:rsidTr="00A43A9B">
        <w:tc>
          <w:tcPr>
            <w:tcW w:w="3744" w:type="dxa"/>
            <w:shd w:val="clear" w:color="auto" w:fill="auto"/>
          </w:tcPr>
          <w:p w14:paraId="43F63723" w14:textId="77777777" w:rsidR="00161616" w:rsidRPr="003F1896" w:rsidRDefault="00161616" w:rsidP="001616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  <w:r w:rsidRPr="003F1896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3F1896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E0804" w14:textId="554D1CFE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886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76542C" w14:textId="3ACCC709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731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880A34" w14:textId="5E8FDD8E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617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FC4E26" w14:textId="6D7C8B7B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647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299</w:t>
            </w:r>
          </w:p>
        </w:tc>
      </w:tr>
      <w:tr w:rsidR="00161616" w:rsidRPr="003F1896" w14:paraId="759262E9" w14:textId="77777777" w:rsidTr="006A7C95">
        <w:tc>
          <w:tcPr>
            <w:tcW w:w="3744" w:type="dxa"/>
            <w:shd w:val="clear" w:color="auto" w:fill="auto"/>
          </w:tcPr>
          <w:p w14:paraId="2AE017E0" w14:textId="77777777" w:rsidR="00161616" w:rsidRPr="003F1896" w:rsidRDefault="00161616" w:rsidP="001616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0B953" w14:textId="3B3CA9D6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440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688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293E6" w14:textId="0449BD82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537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0A403" w14:textId="3D9CA370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526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0EF8A" w14:textId="7D2F971B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515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841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303</w:t>
            </w:r>
          </w:p>
        </w:tc>
      </w:tr>
      <w:tr w:rsidR="00161616" w:rsidRPr="003F1896" w14:paraId="36FFAAE2" w14:textId="77777777" w:rsidTr="002A21CE">
        <w:tc>
          <w:tcPr>
            <w:tcW w:w="3744" w:type="dxa"/>
            <w:shd w:val="clear" w:color="auto" w:fill="auto"/>
          </w:tcPr>
          <w:p w14:paraId="0BE9866D" w14:textId="77777777" w:rsidR="00161616" w:rsidRPr="003F1896" w:rsidRDefault="00161616" w:rsidP="001616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A7CA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FBFF4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3F018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EBDAF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161616" w:rsidRPr="003F1896" w14:paraId="2DFFCA54" w14:textId="77777777" w:rsidTr="0043212F">
        <w:tc>
          <w:tcPr>
            <w:tcW w:w="3744" w:type="dxa"/>
            <w:shd w:val="clear" w:color="auto" w:fill="auto"/>
          </w:tcPr>
          <w:p w14:paraId="094B5E72" w14:textId="77777777" w:rsidR="00161616" w:rsidRPr="003F1896" w:rsidRDefault="00161616" w:rsidP="001616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2F3B0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FB6A38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26EAE5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0E131A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161616" w:rsidRPr="003F1896" w14:paraId="32CF9FAB" w14:textId="77777777" w:rsidTr="0043212F">
        <w:tc>
          <w:tcPr>
            <w:tcW w:w="3744" w:type="dxa"/>
            <w:shd w:val="clear" w:color="auto" w:fill="auto"/>
          </w:tcPr>
          <w:p w14:paraId="4901B1FC" w14:textId="77777777" w:rsidR="00161616" w:rsidRPr="003F1896" w:rsidRDefault="00161616" w:rsidP="00161616">
            <w:pPr>
              <w:pStyle w:val="BlockText"/>
              <w:ind w:left="432" w:right="-15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5F699" w14:textId="4A625566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5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264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2348F" w14:textId="71696CC1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C717C8" w14:textId="0B0D6984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5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264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E83896" w14:textId="33244E8A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5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264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161616" w:rsidRPr="003F1896" w14:paraId="6EA0EF62" w14:textId="77777777" w:rsidTr="0043212F">
        <w:tc>
          <w:tcPr>
            <w:tcW w:w="3744" w:type="dxa"/>
            <w:shd w:val="clear" w:color="auto" w:fill="auto"/>
          </w:tcPr>
          <w:p w14:paraId="041D7036" w14:textId="76FF5ECB" w:rsidR="00161616" w:rsidRPr="003F1896" w:rsidRDefault="00161616" w:rsidP="00161616">
            <w:pPr>
              <w:pStyle w:val="BlockText"/>
              <w:ind w:left="432" w:right="-15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spacing w:val="-2"/>
                <w:cs/>
              </w:rPr>
              <w:t>สิทธิในการซื้อขายเงินตราต่างประเทศ</w:t>
            </w:r>
            <w:r w:rsidRPr="003F1896">
              <w:rPr>
                <w:rFonts w:ascii="Browallia New" w:eastAsia="Arial" w:hAnsi="Browallia New" w:cs="Browallia New"/>
                <w:spacing w:val="-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667A1E" w14:textId="16031C55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2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460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7BB13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08A37" w14:textId="33AA6E7F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2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460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3304E" w14:textId="264A8DF8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2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460</w:t>
            </w:r>
            <w:r w:rsidR="00161616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161616" w:rsidRPr="003F1896" w14:paraId="4FDF5C47" w14:textId="77777777" w:rsidTr="009111BD">
        <w:tc>
          <w:tcPr>
            <w:tcW w:w="3744" w:type="dxa"/>
            <w:shd w:val="clear" w:color="auto" w:fill="auto"/>
          </w:tcPr>
          <w:p w14:paraId="622D4068" w14:textId="77777777" w:rsidR="00161616" w:rsidRPr="003F1896" w:rsidRDefault="00161616" w:rsidP="001616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CB516" w14:textId="0EE7A3F1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C0EFE" w14:textId="2C4B7B2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805CE" w14:textId="10AC5335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3A074" w14:textId="40B6E98B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725</w:t>
            </w:r>
            <w:r w:rsidR="00161616" w:rsidRPr="003F1896">
              <w:rPr>
                <w:rFonts w:ascii="Browallia New" w:hAnsi="Browallia New" w:cs="Browallia New"/>
                <w:spacing w:val="-4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083</w:t>
            </w:r>
          </w:p>
        </w:tc>
      </w:tr>
      <w:tr w:rsidR="00161616" w:rsidRPr="003F1896" w14:paraId="2D18F460" w14:textId="77777777" w:rsidTr="002A21CE">
        <w:tc>
          <w:tcPr>
            <w:tcW w:w="3744" w:type="dxa"/>
            <w:shd w:val="clear" w:color="auto" w:fill="auto"/>
          </w:tcPr>
          <w:p w14:paraId="46E3FD57" w14:textId="77777777" w:rsidR="00161616" w:rsidRPr="003F1896" w:rsidRDefault="00161616" w:rsidP="001616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ABB83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86051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3C117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37C01" w14:textId="77777777" w:rsidR="00161616" w:rsidRPr="003F1896" w:rsidRDefault="00161616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161616" w:rsidRPr="003F1896" w14:paraId="506CC835" w14:textId="77777777" w:rsidTr="000D62F8">
        <w:tc>
          <w:tcPr>
            <w:tcW w:w="3744" w:type="dxa"/>
            <w:shd w:val="clear" w:color="auto" w:fill="auto"/>
          </w:tcPr>
          <w:p w14:paraId="3163E1B0" w14:textId="77777777" w:rsidR="00161616" w:rsidRPr="003F1896" w:rsidRDefault="00161616" w:rsidP="001616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D5FC78" w14:textId="03D3BEAC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437823" w14:textId="45C4653C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537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64A9CF" w14:textId="52CDCF59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533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951</w:t>
            </w:r>
            <w:r w:rsidR="002D793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D354E6" w14:textId="1C8ED1FB" w:rsidR="00161616" w:rsidRPr="003F1896" w:rsidRDefault="004B1AE7" w:rsidP="001616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523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566</w:t>
            </w:r>
            <w:r w:rsidR="00161616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386</w:t>
            </w:r>
          </w:p>
        </w:tc>
      </w:tr>
    </w:tbl>
    <w:p w14:paraId="1E519C73" w14:textId="77777777" w:rsidR="003C6441" w:rsidRPr="003F1896" w:rsidRDefault="002947C8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2B4310" w:rsidRPr="003F1896" w14:paraId="7A6AE09B" w14:textId="77777777" w:rsidTr="002B4310">
        <w:tc>
          <w:tcPr>
            <w:tcW w:w="3744" w:type="dxa"/>
            <w:shd w:val="clear" w:color="auto" w:fill="auto"/>
          </w:tcPr>
          <w:p w14:paraId="18813A21" w14:textId="77777777" w:rsidR="002B4310" w:rsidRPr="003F1896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FB837" w14:textId="77777777" w:rsidR="002B4310" w:rsidRPr="003F1896" w:rsidRDefault="002B4310" w:rsidP="006618B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2B4310" w:rsidRPr="003F1896" w14:paraId="6E507641" w14:textId="77777777" w:rsidTr="002B4310">
        <w:tc>
          <w:tcPr>
            <w:tcW w:w="3744" w:type="dxa"/>
            <w:shd w:val="clear" w:color="auto" w:fill="auto"/>
            <w:vAlign w:val="bottom"/>
          </w:tcPr>
          <w:p w14:paraId="71379736" w14:textId="77777777" w:rsidR="002B4310" w:rsidRPr="003F1896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CB0EB06" w14:textId="77777777" w:rsidR="002B4310" w:rsidRPr="003F1896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2A35417D" w14:textId="77777777" w:rsidR="002B4310" w:rsidRPr="003F1896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E1912" w14:textId="3C54FC03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15B4BE61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845DC" w14:textId="1440E218" w:rsidR="002B4310" w:rsidRPr="003F1896" w:rsidRDefault="004B1AE7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2B4310"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4B1AE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2B4310" w:rsidRPr="003F1896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2B4310"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3C9CF2B9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68F7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7F7FA9B0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DBCBF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รวมมูลค่า</w:t>
            </w: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br/>
              <w:t>หนี้สินตามบัญชี</w:t>
            </w:r>
          </w:p>
          <w:p w14:paraId="415ED64F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2B4310" w:rsidRPr="003F1896" w14:paraId="3D2A1B00" w14:textId="77777777" w:rsidTr="002B4310">
        <w:tc>
          <w:tcPr>
            <w:tcW w:w="3744" w:type="dxa"/>
            <w:shd w:val="clear" w:color="auto" w:fill="auto"/>
          </w:tcPr>
          <w:p w14:paraId="1FD5887D" w14:textId="77777777" w:rsidR="002B4310" w:rsidRPr="003F1896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1D40A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0590D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2443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3CDE54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2B4310" w:rsidRPr="003F1896" w14:paraId="4766B0B5" w14:textId="77777777" w:rsidTr="002B4310">
        <w:tc>
          <w:tcPr>
            <w:tcW w:w="3744" w:type="dxa"/>
            <w:shd w:val="clear" w:color="auto" w:fill="auto"/>
          </w:tcPr>
          <w:p w14:paraId="135AAAB7" w14:textId="22BA93A4" w:rsidR="002B4310" w:rsidRPr="003F1896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F189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4B1AE7" w:rsidRPr="004B1AE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53EE8C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F32FF2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354DF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B5BAF73" w14:textId="77777777" w:rsidR="002B4310" w:rsidRPr="003F1896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22231D" w:rsidRPr="003F1896" w14:paraId="00A24221" w14:textId="77777777" w:rsidTr="002B4310">
        <w:tc>
          <w:tcPr>
            <w:tcW w:w="3744" w:type="dxa"/>
            <w:shd w:val="clear" w:color="auto" w:fill="auto"/>
          </w:tcPr>
          <w:p w14:paraId="7BFF11F4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60BD2C" w14:textId="17161AD1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216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006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45FA75" w14:textId="038C0A1F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3F1896">
              <w:rPr>
                <w:rFonts w:ascii="Browallia New" w:hAnsi="Browallia New" w:cs="Browallia New"/>
                <w:spacing w:val="-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61A31" w14:textId="48D2DC19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216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006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5347B2C6" w14:textId="6144F765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216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006</w:t>
            </w:r>
            <w:r w:rsidR="0022231D" w:rsidRPr="003F189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122</w:t>
            </w:r>
          </w:p>
        </w:tc>
      </w:tr>
      <w:tr w:rsidR="0022231D" w:rsidRPr="003F1896" w14:paraId="1696E78E" w14:textId="77777777" w:rsidTr="002B4310">
        <w:tc>
          <w:tcPr>
            <w:tcW w:w="3744" w:type="dxa"/>
            <w:shd w:val="clear" w:color="auto" w:fill="auto"/>
          </w:tcPr>
          <w:p w14:paraId="6BCFAA8D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ED6C4" w14:textId="337E912B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423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11DFAA" w14:textId="43798300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36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638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E5B05" w14:textId="42ABB8E1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061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2BB695A0" w14:textId="4CA69FC8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59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585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22231D" w:rsidRPr="003F1896" w14:paraId="122214EF" w14:textId="77777777" w:rsidTr="002B4310">
        <w:tc>
          <w:tcPr>
            <w:tcW w:w="3744" w:type="dxa"/>
            <w:shd w:val="clear" w:color="auto" w:fill="auto"/>
          </w:tcPr>
          <w:p w14:paraId="363DF08D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  <w:r w:rsidRPr="003F1896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3F1896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23362" w14:textId="28C232CB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629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9E821" w14:textId="1BA833BA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701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B164C" w14:textId="0F9FCBA8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330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6364E2" w14:textId="21A69172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696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479</w:t>
            </w:r>
          </w:p>
        </w:tc>
      </w:tr>
      <w:tr w:rsidR="0022231D" w:rsidRPr="003F1896" w14:paraId="0CCBF531" w14:textId="77777777" w:rsidTr="002B4310">
        <w:tc>
          <w:tcPr>
            <w:tcW w:w="3744" w:type="dxa"/>
            <w:shd w:val="clear" w:color="auto" w:fill="auto"/>
          </w:tcPr>
          <w:p w14:paraId="4089DEB4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17CFB" w14:textId="3DE5A44D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251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058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457A3" w14:textId="0E52D84F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339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2F9BB" w14:textId="35394FC5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295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398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35BF7" w14:textId="4E5FEC48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290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287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601</w:t>
            </w:r>
          </w:p>
        </w:tc>
      </w:tr>
      <w:tr w:rsidR="0022231D" w:rsidRPr="003F1896" w14:paraId="26201445" w14:textId="77777777" w:rsidTr="002B4310">
        <w:tc>
          <w:tcPr>
            <w:tcW w:w="3744" w:type="dxa"/>
            <w:shd w:val="clear" w:color="auto" w:fill="auto"/>
          </w:tcPr>
          <w:p w14:paraId="0789FFD8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8A6EF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8F1C5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FEF54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D3E68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22231D" w:rsidRPr="003F1896" w14:paraId="504533F2" w14:textId="77777777" w:rsidTr="002B4310">
        <w:tc>
          <w:tcPr>
            <w:tcW w:w="3744" w:type="dxa"/>
            <w:shd w:val="clear" w:color="auto" w:fill="auto"/>
          </w:tcPr>
          <w:p w14:paraId="37B6518A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2F6FE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A62A3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96E46E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C601F1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22231D" w:rsidRPr="003F1896" w14:paraId="1F4AED2D" w14:textId="77777777" w:rsidTr="002B4310">
        <w:tc>
          <w:tcPr>
            <w:tcW w:w="3744" w:type="dxa"/>
            <w:shd w:val="clear" w:color="auto" w:fill="auto"/>
          </w:tcPr>
          <w:p w14:paraId="09E6AA00" w14:textId="77777777" w:rsidR="0022231D" w:rsidRPr="003F1896" w:rsidRDefault="0022231D" w:rsidP="002947C8">
            <w:pPr>
              <w:pStyle w:val="BlockText"/>
              <w:ind w:left="432" w:right="-15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  <w:cs/>
                <w:lang w:val="en-GB"/>
              </w:rPr>
              <w:t>สัญญาซื้อขายเงินตราต่างประเทศ</w:t>
            </w:r>
            <w:r w:rsidRPr="003F1896">
              <w:rPr>
                <w:rFonts w:ascii="Browallia New" w:hAnsi="Browallia New" w:cs="Browallia New"/>
                <w:cs/>
                <w:lang w:val="en-GB"/>
              </w:rPr>
              <w:t>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88BB" w14:textId="6D00FB1F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E59C2" w14:textId="3672F11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629A3" w14:textId="68BDEDEA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3AF6" w14:textId="43D020A0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</w:tr>
      <w:tr w:rsidR="0022231D" w:rsidRPr="003F1896" w14:paraId="090D0890" w14:textId="77777777" w:rsidTr="002B4310">
        <w:tc>
          <w:tcPr>
            <w:tcW w:w="3744" w:type="dxa"/>
            <w:shd w:val="clear" w:color="auto" w:fill="auto"/>
          </w:tcPr>
          <w:p w14:paraId="187989DA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A3402" w14:textId="20B4F84B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9F2F6" w14:textId="5ACC0006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3F1896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AB715" w14:textId="09D10458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E9A2A" w14:textId="40CAF56F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373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588</w:t>
            </w:r>
          </w:p>
        </w:tc>
      </w:tr>
      <w:tr w:rsidR="0022231D" w:rsidRPr="003F1896" w14:paraId="5724DB98" w14:textId="77777777" w:rsidTr="002B4310">
        <w:tc>
          <w:tcPr>
            <w:tcW w:w="3744" w:type="dxa"/>
            <w:shd w:val="clear" w:color="auto" w:fill="auto"/>
          </w:tcPr>
          <w:p w14:paraId="540E44D8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3E5B7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06FC0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0387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FFF61" w14:textId="77777777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22231D" w:rsidRPr="003F1896" w14:paraId="40CF489F" w14:textId="77777777" w:rsidTr="002B4310">
        <w:tc>
          <w:tcPr>
            <w:tcW w:w="3744" w:type="dxa"/>
            <w:shd w:val="clear" w:color="auto" w:fill="auto"/>
          </w:tcPr>
          <w:p w14:paraId="3C092844" w14:textId="77777777" w:rsidR="0022231D" w:rsidRPr="003F1896" w:rsidRDefault="0022231D" w:rsidP="0022231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A8E92" w14:textId="5804B390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251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432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C5706" w14:textId="61C71F7B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339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34ECF" w14:textId="19CD52AD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295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772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31592" w14:textId="3CA90206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290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661</w:t>
            </w:r>
            <w:r w:rsidR="0022231D" w:rsidRPr="003F189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pacing w:val="-4"/>
                <w:lang w:val="en-GB"/>
              </w:rPr>
              <w:t>189</w:t>
            </w:r>
          </w:p>
        </w:tc>
      </w:tr>
    </w:tbl>
    <w:p w14:paraId="014CA563" w14:textId="15D18F7A" w:rsidR="00466D49" w:rsidRPr="003F1896" w:rsidRDefault="00466D49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653B185" w14:textId="2CFC2098" w:rsidR="007A7E89" w:rsidRPr="003F1896" w:rsidRDefault="004B1AE7" w:rsidP="00A365CC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5</w:t>
      </w:r>
      <w:r w:rsidR="007A7E89" w:rsidRPr="003F1896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7A7E89" w:rsidRPr="003F1896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7A7E89" w:rsidRPr="003F189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การบริหารส่วนของเงินทุน</w:t>
      </w:r>
    </w:p>
    <w:p w14:paraId="13CE17C8" w14:textId="77777777" w:rsidR="007A7E89" w:rsidRPr="003F1896" w:rsidRDefault="007A7E89" w:rsidP="00496CA4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4730CAD" w14:textId="77777777" w:rsidR="007A7E89" w:rsidRPr="003F1896" w:rsidRDefault="007A7E89" w:rsidP="00496CA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2CBA2B74" w14:textId="77777777" w:rsidR="007A7E89" w:rsidRPr="003F1896" w:rsidRDefault="007A7E89" w:rsidP="00496CA4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D21DC7A" w14:textId="77777777" w:rsidR="007A7E89" w:rsidRPr="003F1896" w:rsidRDefault="007A7E89" w:rsidP="00496CA4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ว้ตถุประสงค์ของการบริหารส่วนของทุน คือ</w:t>
      </w:r>
    </w:p>
    <w:p w14:paraId="17141E46" w14:textId="77777777" w:rsidR="007A7E89" w:rsidRPr="003F1896" w:rsidRDefault="007A7E89" w:rsidP="00496CA4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9DA10E8" w14:textId="18D5906A" w:rsidR="007A7E89" w:rsidRPr="003F1896" w:rsidRDefault="00987F48" w:rsidP="003C4B24">
      <w:pPr>
        <w:numPr>
          <w:ilvl w:val="0"/>
          <w:numId w:val="13"/>
        </w:num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รักษาไว้ซึ่งความสามารถในการดำเนินงานต่อเนื่องเพื่อที่จะสามารถก่อให้เกิดผลตอบแทนแก่ผู้ถือหุ้น</w:t>
      </w:r>
      <w:r w:rsidRPr="003F1896">
        <w:rPr>
          <w:rFonts w:ascii="Browallia New" w:eastAsia="Arial Unicode MS" w:hAnsi="Browallia New" w:cs="Browallia New"/>
          <w:spacing w:val="6"/>
          <w:sz w:val="28"/>
          <w:szCs w:val="28"/>
          <w:cs/>
          <w:lang w:val="en-GB"/>
        </w:rPr>
        <w:t>และ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ก่อให้เกิดประโยชน์แก่ผู้มีส่วนได้เสียอื่นๆ และ</w:t>
      </w:r>
    </w:p>
    <w:p w14:paraId="3DC79E4D" w14:textId="3DD0F244" w:rsidR="007A7E89" w:rsidRPr="003F1896" w:rsidRDefault="00987F48" w:rsidP="003C4B24">
      <w:pPr>
        <w:numPr>
          <w:ilvl w:val="0"/>
          <w:numId w:val="13"/>
        </w:numPr>
        <w:tabs>
          <w:tab w:val="left" w:pos="1080"/>
        </w:tabs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</w:t>
      </w:r>
      <w:r w:rsidR="007A7E89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</w:t>
      </w:r>
      <w:r w:rsidR="007A7E89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ลดต้นทุนเงินทุน</w:t>
      </w:r>
    </w:p>
    <w:p w14:paraId="2E10B9EE" w14:textId="77777777" w:rsidR="007A7E89" w:rsidRPr="003F1896" w:rsidRDefault="007A7E89" w:rsidP="00466D4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2B99DA7" w14:textId="0254BA3F" w:rsidR="007A7E89" w:rsidRPr="003F1896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16E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D16E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D16E8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การออกหุ้นใหม่ หรือการขายสินทรัพย์เพื่อลดภาระหนี้สิน</w:t>
      </w:r>
    </w:p>
    <w:p w14:paraId="35E1E05E" w14:textId="77777777" w:rsidR="007A7E89" w:rsidRPr="003F1896" w:rsidRDefault="007A7E89" w:rsidP="00466D4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56941AD" w14:textId="3BBB36C0" w:rsidR="007A7E89" w:rsidRPr="003F1896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เช่นเดียวกับกิจการอื่นในอุตสาหกรรมเดียวกัน </w:t>
      </w:r>
      <w:r w:rsidR="00987F48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5F49E778" w14:textId="132334AE" w:rsidR="00460C79" w:rsidRPr="003F1896" w:rsidRDefault="00460C79" w:rsidP="00466D4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F796441" w14:textId="77777777" w:rsidR="002947C8" w:rsidRPr="003F1896" w:rsidRDefault="002947C8" w:rsidP="00E926D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DCC2266" w14:textId="7270D8E5" w:rsidR="007A7E89" w:rsidRPr="003F1896" w:rsidRDefault="00460C79" w:rsidP="00E926D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16E8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ในระหว่างปี </w:t>
      </w:r>
      <w:r w:rsidR="00DC63A8" w:rsidRPr="00D16E8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16E8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16E8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กลยุทธ์ของกลุ่มกิจการยังคงเดิม</w:t>
      </w:r>
      <w:r w:rsidR="00C16C5F" w:rsidRPr="00D16E8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เช่นเดียวกับปี </w:t>
      </w:r>
      <w:r w:rsidR="004E55A3" w:rsidRPr="00D16E8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D16E8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คือการรักษาอัตราส่วนหนี้สินต่อทุน</w:t>
      </w:r>
      <w:r w:rsidR="004537A5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ให้อยู่ในระดั</w:t>
      </w:r>
      <w:r w:rsidR="00C16C5F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</w:t>
      </w:r>
      <w:r w:rsidR="004537A5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ไม่เกิน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4537A5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เท่า</w:t>
      </w:r>
      <w:r w:rsidR="005379BB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537A5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</w:t>
      </w:r>
      <w:r w:rsidR="00E926D7" w:rsidRPr="003F189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A7E89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A7E89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กลุ่มกิจการมีอัตราส่วนหนี้สินต่อทุน ดังนี้</w:t>
      </w:r>
    </w:p>
    <w:p w14:paraId="18087342" w14:textId="173A56AA" w:rsidR="00C16C5F" w:rsidRPr="003F1896" w:rsidRDefault="00C16C5F" w:rsidP="00466D4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85"/>
        <w:gridCol w:w="1350"/>
        <w:gridCol w:w="1301"/>
        <w:gridCol w:w="1454"/>
        <w:gridCol w:w="1420"/>
      </w:tblGrid>
      <w:tr w:rsidR="00C16C5F" w:rsidRPr="003F1896" w14:paraId="790F681F" w14:textId="77777777" w:rsidTr="00D16E8D">
        <w:trPr>
          <w:cantSplit/>
        </w:trPr>
        <w:tc>
          <w:tcPr>
            <w:tcW w:w="3485" w:type="dxa"/>
            <w:vAlign w:val="bottom"/>
          </w:tcPr>
          <w:p w14:paraId="1A555553" w14:textId="77777777" w:rsidR="00C16C5F" w:rsidRPr="003F1896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B71EC7" w14:textId="77777777" w:rsidR="00C16C5F" w:rsidRPr="003F1896" w:rsidRDefault="00C16C5F" w:rsidP="0016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249906" w14:textId="77777777" w:rsidR="00C16C5F" w:rsidRPr="003F1896" w:rsidRDefault="00C16C5F" w:rsidP="0016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C16C5F" w:rsidRPr="003F1896" w14:paraId="3B4BA47D" w14:textId="77777777" w:rsidTr="00D16E8D">
        <w:trPr>
          <w:cantSplit/>
        </w:trPr>
        <w:tc>
          <w:tcPr>
            <w:tcW w:w="3485" w:type="dxa"/>
            <w:vAlign w:val="bottom"/>
          </w:tcPr>
          <w:p w14:paraId="5F1A7182" w14:textId="77777777" w:rsidR="00C16C5F" w:rsidRPr="003F1896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148178FF" w14:textId="255E902C" w:rsidR="00C16C5F" w:rsidRPr="003F1896" w:rsidRDefault="00DC63A8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  <w:hideMark/>
          </w:tcPr>
          <w:p w14:paraId="460B9046" w14:textId="66110CB1" w:rsidR="00C16C5F" w:rsidRPr="003F1896" w:rsidRDefault="004E55A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  <w:hideMark/>
          </w:tcPr>
          <w:p w14:paraId="44AAABC4" w14:textId="5DDD4930" w:rsidR="00C16C5F" w:rsidRPr="003F1896" w:rsidRDefault="00DC63A8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  <w:hideMark/>
          </w:tcPr>
          <w:p w14:paraId="628C4BFA" w14:textId="76D97094" w:rsidR="00C16C5F" w:rsidRPr="003F1896" w:rsidRDefault="004E55A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C16C5F" w:rsidRPr="003F1896" w14:paraId="5245EA8F" w14:textId="77777777" w:rsidTr="00D16E8D">
        <w:trPr>
          <w:cantSplit/>
        </w:trPr>
        <w:tc>
          <w:tcPr>
            <w:tcW w:w="3485" w:type="dxa"/>
            <w:vAlign w:val="bottom"/>
          </w:tcPr>
          <w:p w14:paraId="5FF2341D" w14:textId="77777777" w:rsidR="00C16C5F" w:rsidRPr="003F1896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9C61B2B" w14:textId="77777777" w:rsidR="00C16C5F" w:rsidRPr="003F1896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  <w:hideMark/>
          </w:tcPr>
          <w:p w14:paraId="700D2A44" w14:textId="77777777" w:rsidR="00C16C5F" w:rsidRPr="003F1896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  <w:hideMark/>
          </w:tcPr>
          <w:p w14:paraId="441B7740" w14:textId="77777777" w:rsidR="00C16C5F" w:rsidRPr="003F1896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  <w:hideMark/>
          </w:tcPr>
          <w:p w14:paraId="6CBAB886" w14:textId="77777777" w:rsidR="00C16C5F" w:rsidRPr="003F1896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16C5F" w:rsidRPr="003F1896" w14:paraId="47059C88" w14:textId="77777777" w:rsidTr="00D16E8D">
        <w:trPr>
          <w:cantSplit/>
          <w:trHeight w:val="99"/>
        </w:trPr>
        <w:tc>
          <w:tcPr>
            <w:tcW w:w="3485" w:type="dxa"/>
            <w:vAlign w:val="bottom"/>
          </w:tcPr>
          <w:p w14:paraId="5F444FC8" w14:textId="77777777" w:rsidR="00C16C5F" w:rsidRPr="003F1896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591B5" w14:textId="77777777" w:rsidR="00C16C5F" w:rsidRPr="003F1896" w:rsidRDefault="00C16C5F" w:rsidP="002947C8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2A3B5BC" w14:textId="77777777" w:rsidR="00C16C5F" w:rsidRPr="003F1896" w:rsidRDefault="00C16C5F" w:rsidP="002947C8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F8CC4" w14:textId="77777777" w:rsidR="00C16C5F" w:rsidRPr="003F1896" w:rsidRDefault="00C16C5F" w:rsidP="002947C8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1482023" w14:textId="77777777" w:rsidR="00C16C5F" w:rsidRPr="003F1896" w:rsidRDefault="00C16C5F" w:rsidP="002947C8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2B699B" w:rsidRPr="003F1896" w14:paraId="70EB6BCD" w14:textId="77777777" w:rsidTr="00D16E8D">
        <w:trPr>
          <w:cantSplit/>
        </w:trPr>
        <w:tc>
          <w:tcPr>
            <w:tcW w:w="3485" w:type="dxa"/>
            <w:vAlign w:val="bottom"/>
            <w:hideMark/>
          </w:tcPr>
          <w:p w14:paraId="3D52E1A1" w14:textId="050539D9" w:rsidR="002B699B" w:rsidRPr="003F1896" w:rsidRDefault="002B699B" w:rsidP="002B699B">
            <w:pPr>
              <w:tabs>
                <w:tab w:val="left" w:pos="1245"/>
                <w:tab w:val="left" w:pos="1710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6A2B9" w14:textId="5ECA22B6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1301" w:type="dxa"/>
            <w:vAlign w:val="bottom"/>
          </w:tcPr>
          <w:p w14:paraId="26BD66C1" w14:textId="49BA52EE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372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BC1E5" w14:textId="52498D6F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20" w:type="dxa"/>
            <w:vAlign w:val="bottom"/>
          </w:tcPr>
          <w:p w14:paraId="02EA487C" w14:textId="34EDFDE7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</w:p>
        </w:tc>
      </w:tr>
      <w:tr w:rsidR="002B699B" w:rsidRPr="003F1896" w14:paraId="6D169137" w14:textId="77777777" w:rsidTr="00D16E8D">
        <w:trPr>
          <w:cantSplit/>
        </w:trPr>
        <w:tc>
          <w:tcPr>
            <w:tcW w:w="3485" w:type="dxa"/>
            <w:vAlign w:val="bottom"/>
          </w:tcPr>
          <w:p w14:paraId="6FAC97B0" w14:textId="2AFBC254" w:rsidR="002B699B" w:rsidRPr="003F1896" w:rsidRDefault="002B699B" w:rsidP="002B699B">
            <w:pPr>
              <w:tabs>
                <w:tab w:val="left" w:pos="1245"/>
                <w:tab w:val="left" w:pos="1710"/>
              </w:tabs>
              <w:ind w:right="375"/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43E36" w14:textId="77777777" w:rsidR="002B699B" w:rsidRPr="003F1896" w:rsidRDefault="002B699B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14138073" w14:textId="77777777" w:rsidR="002B699B" w:rsidRPr="003F1896" w:rsidRDefault="002B699B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385A8" w14:textId="77777777" w:rsidR="002B699B" w:rsidRPr="003F1896" w:rsidRDefault="002B699B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  <w:vAlign w:val="bottom"/>
          </w:tcPr>
          <w:p w14:paraId="129B5B9F" w14:textId="77777777" w:rsidR="002B699B" w:rsidRPr="003F1896" w:rsidRDefault="002B699B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B699B" w:rsidRPr="003F1896" w14:paraId="64A2E1E1" w14:textId="77777777" w:rsidTr="00D16E8D">
        <w:trPr>
          <w:cantSplit/>
        </w:trPr>
        <w:tc>
          <w:tcPr>
            <w:tcW w:w="3485" w:type="dxa"/>
            <w:vAlign w:val="bottom"/>
            <w:hideMark/>
          </w:tcPr>
          <w:p w14:paraId="12937E81" w14:textId="697E3D1F" w:rsidR="002B699B" w:rsidRPr="003F1896" w:rsidRDefault="002B699B" w:rsidP="002B699B">
            <w:pPr>
              <w:tabs>
                <w:tab w:val="left" w:pos="1245"/>
                <w:tab w:val="left" w:pos="1734"/>
              </w:tabs>
              <w:ind w:right="-165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3F1896">
              <w:rPr>
                <w:rFonts w:ascii="Browallia New" w:eastAsia="Arial" w:hAnsi="Browallia New" w:cs="Browallia New"/>
                <w:spacing w:val="-6"/>
                <w:sz w:val="28"/>
                <w:szCs w:val="28"/>
                <w:cs/>
              </w:rPr>
              <w:t xml:space="preserve"> (รวมส่วนได้เสียที่ไม่มีอำนาจควบคุม</w:t>
            </w:r>
            <w:r w:rsidRPr="003F1896">
              <w:rPr>
                <w:rFonts w:ascii="Browallia New" w:eastAsia="Arial" w:hAnsi="Browallia New" w:cs="Browallia New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8DBFA" w14:textId="752766E9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736</w:t>
            </w:r>
          </w:p>
        </w:tc>
        <w:tc>
          <w:tcPr>
            <w:tcW w:w="1301" w:type="dxa"/>
            <w:vAlign w:val="bottom"/>
          </w:tcPr>
          <w:p w14:paraId="34CBD9BE" w14:textId="4271323F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D1249" w14:textId="2607E915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323</w:t>
            </w:r>
          </w:p>
        </w:tc>
        <w:tc>
          <w:tcPr>
            <w:tcW w:w="1420" w:type="dxa"/>
            <w:vAlign w:val="bottom"/>
          </w:tcPr>
          <w:p w14:paraId="72634033" w14:textId="76751CFF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</w:p>
        </w:tc>
      </w:tr>
      <w:tr w:rsidR="002B699B" w:rsidRPr="003F1896" w14:paraId="649F6945" w14:textId="77777777" w:rsidTr="00D16E8D">
        <w:trPr>
          <w:cantSplit/>
        </w:trPr>
        <w:tc>
          <w:tcPr>
            <w:tcW w:w="3485" w:type="dxa"/>
            <w:vAlign w:val="bottom"/>
          </w:tcPr>
          <w:p w14:paraId="637F3AB7" w14:textId="772BCEB6" w:rsidR="002B699B" w:rsidRPr="003F1896" w:rsidRDefault="002B699B" w:rsidP="002B699B">
            <w:pPr>
              <w:tabs>
                <w:tab w:val="left" w:pos="1245"/>
              </w:tabs>
              <w:ind w:right="37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อัตราส่วนหนี้สินต่อทุน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C74A5" w14:textId="79725180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45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เท่า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3A293" w14:textId="3D96E0BF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33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เท่า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0C9ED" w14:textId="6A2A31EE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45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เท่า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F71D9" w14:textId="44DD883E" w:rsidR="002B699B" w:rsidRPr="003F1896" w:rsidRDefault="004B1AE7" w:rsidP="002B699B">
            <w:pPr>
              <w:ind w:left="-11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33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B699B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เท่า</w:t>
            </w:r>
          </w:p>
        </w:tc>
      </w:tr>
    </w:tbl>
    <w:p w14:paraId="7B509CCF" w14:textId="77777777" w:rsidR="007A7E89" w:rsidRPr="003F1896" w:rsidRDefault="007A7E89" w:rsidP="00466D4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bookmarkEnd w:id="18"/>
    <w:p w14:paraId="0EB1AB6E" w14:textId="77777777" w:rsidR="006F7DEF" w:rsidRPr="003F1896" w:rsidRDefault="006F7DEF" w:rsidP="00A365CC">
      <w:pPr>
        <w:ind w:firstLine="540"/>
        <w:jc w:val="left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การคงไว้ซึ่งอัตราส่วนตามสัญญาเงินกู้ (</w:t>
      </w:r>
      <w:r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t>Loan covenants)</w:t>
      </w:r>
    </w:p>
    <w:p w14:paraId="510A4B24" w14:textId="77777777" w:rsidR="00B23778" w:rsidRPr="003F1896" w:rsidRDefault="00B23778" w:rsidP="00466D4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F1760E" w14:textId="30340233" w:rsidR="00183E5C" w:rsidRPr="003F1896" w:rsidRDefault="00A612FE" w:rsidP="00A612F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กลุ่มกิจการไม่มีเงื่อนไขที่ต้องคงไว้ ซึ่งอัตราส่วนทางการเงินสำหรับวงเงินกู้หลักของกลุ่มกิจการสำหรับปี </w:t>
      </w:r>
      <w:r w:rsidR="00DC63A8"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และ</w:t>
      </w:r>
      <w:r w:rsidR="00D6052C" w:rsidRPr="003F189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E55A3"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</w:p>
    <w:p w14:paraId="0FD9624A" w14:textId="2036B756" w:rsidR="00B23778" w:rsidRPr="003F1896" w:rsidRDefault="00B23778" w:rsidP="00170AEA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B10AB3" w:rsidRPr="003F1896" w14:paraId="51A863E6" w14:textId="77777777" w:rsidTr="00567FD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DDA7ADE" w14:textId="373D0F15" w:rsidR="00B10AB3" w:rsidRPr="003F1896" w:rsidRDefault="004B1AE7" w:rsidP="00567FD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6</w:t>
            </w:r>
            <w:r w:rsidR="00B10AB3" w:rsidRPr="003F189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  <w:tab/>
            </w:r>
            <w:r w:rsidR="00B10AB3" w:rsidRPr="003F189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440D52CF" w14:textId="77777777" w:rsidR="00B10AB3" w:rsidRPr="003F1896" w:rsidRDefault="00B10AB3" w:rsidP="00466D4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2EAA63" w14:textId="77777777" w:rsidR="00B10AB3" w:rsidRPr="003F1896" w:rsidRDefault="00B10AB3" w:rsidP="003551B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F4B73F9" w14:textId="77777777" w:rsidR="00B10AB3" w:rsidRPr="003F1896" w:rsidRDefault="00B10AB3" w:rsidP="00466D4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CAD19C2" w14:textId="250A11A5" w:rsidR="00B10AB3" w:rsidRPr="003F1896" w:rsidRDefault="00B10AB3" w:rsidP="00EC70D6">
      <w:pPr>
        <w:tabs>
          <w:tab w:val="left" w:pos="1080"/>
          <w:tab w:val="left" w:pos="1260"/>
        </w:tabs>
        <w:ind w:left="1260" w:hanging="12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20" w:name="OLE_LINK3"/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3F189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3F1896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="003551B1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แห่ง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ประเทศไทย/สมาคมตลาดตราสารหนี้ไทย</w:t>
      </w:r>
    </w:p>
    <w:p w14:paraId="57C1FC85" w14:textId="7843881D" w:rsidR="00B10AB3" w:rsidRPr="003F1896" w:rsidRDefault="00B10AB3" w:rsidP="00EC70D6">
      <w:pPr>
        <w:tabs>
          <w:tab w:val="left" w:pos="1080"/>
          <w:tab w:val="left" w:pos="1260"/>
        </w:tabs>
        <w:ind w:left="1260" w:hanging="12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3F1896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8015A60" w14:textId="40EB379A" w:rsidR="00B10AB3" w:rsidRPr="003F1896" w:rsidRDefault="00B10AB3" w:rsidP="002F7E4B">
      <w:pPr>
        <w:tabs>
          <w:tab w:val="left" w:pos="1080"/>
          <w:tab w:val="left" w:pos="1260"/>
        </w:tabs>
        <w:ind w:left="1260" w:hanging="12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ข้อมูลระดับ </w:t>
      </w:r>
      <w:r w:rsidR="004B1AE7" w:rsidRPr="004B1AE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ab/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:</w:t>
      </w: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bookmarkEnd w:id="20"/>
    <w:p w14:paraId="76F4E977" w14:textId="24B26485" w:rsidR="00B10AB3" w:rsidRPr="003F1896" w:rsidRDefault="00B10AB3" w:rsidP="00466D49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C1A25B" w14:textId="6E243349" w:rsidR="007E1396" w:rsidRPr="003F1896" w:rsidRDefault="007E1396" w:rsidP="003551B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</w:t>
      </w:r>
      <w:r w:rsidRPr="00D16E8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นทรัพย์และหนี้สินทางการเงินส่วนใหญ่ของกลุ่มกิจการจัดอยู่ในประเภทระยะสั้น และมีอัตราดอกเบี้ยใกล้เคียงกับอัตราดอกเบี้ย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ในตลาด </w:t>
      </w:r>
      <w:r w:rsidR="008C714A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ซึ่งมูลค่ายุติธรรมของสินทรัพย์ทางการเงินและหนี้สินทางการเงินส่วนใหญ่</w:t>
      </w:r>
      <w:r w:rsidR="006C6E97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ใกล้เคียงกับมูลค่าตามบัญชี</w:t>
      </w:r>
    </w:p>
    <w:p w14:paraId="51F7D59E" w14:textId="2BCAE4B8" w:rsidR="00D72BED" w:rsidRPr="003F1896" w:rsidRDefault="00D72BED" w:rsidP="00183E5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F36EDA" w14:textId="77777777" w:rsidR="002947C8" w:rsidRPr="003F1896" w:rsidRDefault="002947C8" w:rsidP="003551B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74D933FD" w14:textId="3CBC9D83" w:rsidR="00D72BED" w:rsidRPr="003F1896" w:rsidRDefault="00D72BED" w:rsidP="003551B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4D03AC84" w14:textId="77777777" w:rsidR="00D72BED" w:rsidRPr="003F1896" w:rsidRDefault="00D72BED" w:rsidP="00183E5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5"/>
        <w:gridCol w:w="1295"/>
        <w:gridCol w:w="1295"/>
        <w:gridCol w:w="1295"/>
      </w:tblGrid>
      <w:tr w:rsidR="00D72BED" w:rsidRPr="003F1896" w14:paraId="57799F0B" w14:textId="77777777" w:rsidTr="0022231D">
        <w:trPr>
          <w:cantSplit/>
        </w:trPr>
        <w:tc>
          <w:tcPr>
            <w:tcW w:w="4277" w:type="dxa"/>
            <w:vAlign w:val="bottom"/>
          </w:tcPr>
          <w:p w14:paraId="4C69FAEE" w14:textId="77777777" w:rsidR="00D72BED" w:rsidRPr="003F1896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CC4EF6" w14:textId="77777777" w:rsidR="00D72BED" w:rsidRPr="003F1896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FDE651" w14:textId="77777777" w:rsidR="00D72BED" w:rsidRPr="003F1896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D72BED" w:rsidRPr="003F1896" w14:paraId="05492D4C" w14:textId="77777777" w:rsidTr="0022231D">
        <w:trPr>
          <w:cantSplit/>
        </w:trPr>
        <w:tc>
          <w:tcPr>
            <w:tcW w:w="4277" w:type="dxa"/>
            <w:vAlign w:val="bottom"/>
          </w:tcPr>
          <w:p w14:paraId="258A03E0" w14:textId="77777777" w:rsidR="00D72BED" w:rsidRPr="003F1896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366A4" w14:textId="7BD764EC" w:rsidR="00D72BED" w:rsidRPr="003F1896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793E" w14:textId="072E8E2E" w:rsidR="00D72BED" w:rsidRPr="003F1896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D72BED" w:rsidRPr="003F1896" w14:paraId="2EDFB373" w14:textId="77777777" w:rsidTr="0022231D">
        <w:trPr>
          <w:cantSplit/>
        </w:trPr>
        <w:tc>
          <w:tcPr>
            <w:tcW w:w="4277" w:type="dxa"/>
            <w:vAlign w:val="bottom"/>
          </w:tcPr>
          <w:p w14:paraId="20928D68" w14:textId="77777777" w:rsidR="00D72BED" w:rsidRPr="003F1896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147937E" w14:textId="5F975524" w:rsidR="00D72BED" w:rsidRPr="003F1896" w:rsidRDefault="00DC63A8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vAlign w:val="bottom"/>
          </w:tcPr>
          <w:p w14:paraId="21F211E8" w14:textId="5C0F8414" w:rsidR="00D72BED" w:rsidRPr="003F1896" w:rsidRDefault="004E55A3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5" w:type="dxa"/>
            <w:vAlign w:val="bottom"/>
          </w:tcPr>
          <w:p w14:paraId="5EA5AF8C" w14:textId="1974D7A8" w:rsidR="00D72BED" w:rsidRPr="003F1896" w:rsidRDefault="00DC63A8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vAlign w:val="bottom"/>
          </w:tcPr>
          <w:p w14:paraId="154C6587" w14:textId="412A09EC" w:rsidR="00D72BED" w:rsidRPr="003F1896" w:rsidRDefault="004E55A3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D72BED" w:rsidRPr="003F1896" w14:paraId="135FEC34" w14:textId="77777777" w:rsidTr="0022231D">
        <w:trPr>
          <w:cantSplit/>
        </w:trPr>
        <w:tc>
          <w:tcPr>
            <w:tcW w:w="4277" w:type="dxa"/>
            <w:vAlign w:val="bottom"/>
          </w:tcPr>
          <w:p w14:paraId="7F635892" w14:textId="77777777" w:rsidR="00D72BED" w:rsidRPr="003F1896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149E78E" w14:textId="77777777" w:rsidR="00D72BED" w:rsidRPr="003F1896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B44F8A5" w14:textId="77777777" w:rsidR="00D72BED" w:rsidRPr="003F1896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003A56A" w14:textId="77777777" w:rsidR="00D72BED" w:rsidRPr="003F1896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ED9451" w14:textId="77777777" w:rsidR="00D72BED" w:rsidRPr="003F1896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72BED" w:rsidRPr="003F1896" w14:paraId="6E733241" w14:textId="77777777" w:rsidTr="0022231D">
        <w:trPr>
          <w:cantSplit/>
        </w:trPr>
        <w:tc>
          <w:tcPr>
            <w:tcW w:w="4277" w:type="dxa"/>
            <w:vAlign w:val="bottom"/>
            <w:hideMark/>
          </w:tcPr>
          <w:p w14:paraId="0587F0CC" w14:textId="6C474691" w:rsidR="00D72BED" w:rsidRPr="003F1896" w:rsidRDefault="00D72BED" w:rsidP="00466D49">
            <w:pPr>
              <w:tabs>
                <w:tab w:val="left" w:pos="1245"/>
                <w:tab w:val="left" w:pos="1710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2D7463" w14:textId="270EDAE8" w:rsidR="00D72BED" w:rsidRPr="003F1896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</w:tcPr>
          <w:p w14:paraId="29D6CF3C" w14:textId="0F93757C" w:rsidR="00D72BED" w:rsidRPr="003F1896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D8FF66" w14:textId="07317649" w:rsidR="00D72BED" w:rsidRPr="003F1896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FCAB44A" w14:textId="44E7AF00" w:rsidR="00D72BED" w:rsidRPr="003F1896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2231D" w:rsidRPr="003F1896" w14:paraId="2EAD04C5" w14:textId="77777777" w:rsidTr="0022231D">
        <w:trPr>
          <w:cantSplit/>
        </w:trPr>
        <w:tc>
          <w:tcPr>
            <w:tcW w:w="4277" w:type="dxa"/>
            <w:vAlign w:val="bottom"/>
            <w:hideMark/>
          </w:tcPr>
          <w:p w14:paraId="606F6192" w14:textId="585330DC" w:rsidR="0022231D" w:rsidRPr="003F1896" w:rsidRDefault="0022231D" w:rsidP="0022231D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F0DAF" w14:textId="655449D4" w:rsidR="0022231D" w:rsidRPr="003F1896" w:rsidRDefault="004B1AE7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95" w:type="dxa"/>
            <w:vAlign w:val="bottom"/>
          </w:tcPr>
          <w:p w14:paraId="72BCBEC6" w14:textId="6E2D6946" w:rsidR="0022231D" w:rsidRPr="003F1896" w:rsidRDefault="004B1AE7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22231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828</w:t>
            </w:r>
            <w:r w:rsidR="0022231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FA7B7" w14:textId="1F514BE0" w:rsidR="0022231D" w:rsidRPr="003F1896" w:rsidRDefault="004B1AE7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208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95" w:type="dxa"/>
            <w:vAlign w:val="bottom"/>
          </w:tcPr>
          <w:p w14:paraId="7E0205FF" w14:textId="2EA927C3" w:rsidR="0022231D" w:rsidRPr="003F1896" w:rsidRDefault="004B1AE7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22231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828</w:t>
            </w:r>
            <w:r w:rsidR="0022231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</w:p>
        </w:tc>
      </w:tr>
      <w:tr w:rsidR="0022231D" w:rsidRPr="003F1896" w14:paraId="1571063F" w14:textId="77777777" w:rsidTr="0022231D">
        <w:trPr>
          <w:cantSplit/>
        </w:trPr>
        <w:tc>
          <w:tcPr>
            <w:tcW w:w="4277" w:type="dxa"/>
            <w:vAlign w:val="bottom"/>
          </w:tcPr>
          <w:p w14:paraId="0628ACD5" w14:textId="77777777" w:rsidR="0022231D" w:rsidRPr="003F1896" w:rsidRDefault="0022231D" w:rsidP="0022231D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B081F" w14:textId="77777777" w:rsidR="0022231D" w:rsidRPr="003F1896" w:rsidRDefault="0022231D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7F37590" w14:textId="77777777" w:rsidR="0022231D" w:rsidRPr="003F1896" w:rsidRDefault="0022231D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1E928" w14:textId="77777777" w:rsidR="0022231D" w:rsidRPr="003F1896" w:rsidRDefault="0022231D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88A8730" w14:textId="77777777" w:rsidR="0022231D" w:rsidRPr="003F1896" w:rsidRDefault="0022231D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2231D" w:rsidRPr="003F1896" w14:paraId="12443BBA" w14:textId="77777777" w:rsidTr="0022231D">
        <w:trPr>
          <w:cantSplit/>
        </w:trPr>
        <w:tc>
          <w:tcPr>
            <w:tcW w:w="4277" w:type="dxa"/>
            <w:vAlign w:val="bottom"/>
          </w:tcPr>
          <w:p w14:paraId="3E9CBA3B" w14:textId="2C8FEBF4" w:rsidR="0022231D" w:rsidRPr="003F1896" w:rsidRDefault="0022231D" w:rsidP="0022231D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DA139E9" w14:textId="07890F8E" w:rsidR="0022231D" w:rsidRPr="003F1896" w:rsidRDefault="0022231D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D375644" w14:textId="43ED7407" w:rsidR="0022231D" w:rsidRPr="003F1896" w:rsidRDefault="0022231D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EF55880" w14:textId="0B68861B" w:rsidR="0022231D" w:rsidRPr="003F1896" w:rsidRDefault="0022231D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5112A0" w14:textId="7DC50BF4" w:rsidR="0022231D" w:rsidRPr="003F1896" w:rsidRDefault="0022231D" w:rsidP="002223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2B699B" w:rsidRPr="003F1896" w14:paraId="4006E7E8" w14:textId="77777777" w:rsidTr="0022231D">
        <w:trPr>
          <w:cantSplit/>
        </w:trPr>
        <w:tc>
          <w:tcPr>
            <w:tcW w:w="4277" w:type="dxa"/>
            <w:vAlign w:val="bottom"/>
          </w:tcPr>
          <w:p w14:paraId="08DB47A6" w14:textId="63FB909C" w:rsidR="002B699B" w:rsidRPr="003F1896" w:rsidRDefault="002B699B" w:rsidP="002B699B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5870D6" w14:textId="3265B95E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295" w:type="dxa"/>
            <w:vAlign w:val="bottom"/>
          </w:tcPr>
          <w:p w14:paraId="5EEDB129" w14:textId="4C3E9FFB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B24F8E" w14:textId="2C67FC10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295" w:type="dxa"/>
            <w:vAlign w:val="bottom"/>
          </w:tcPr>
          <w:p w14:paraId="56A2D65F" w14:textId="3B9A91C1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588</w:t>
            </w:r>
          </w:p>
        </w:tc>
      </w:tr>
      <w:tr w:rsidR="002B699B" w:rsidRPr="003F1896" w14:paraId="44908E61" w14:textId="77777777" w:rsidTr="0022231D">
        <w:trPr>
          <w:cantSplit/>
        </w:trPr>
        <w:tc>
          <w:tcPr>
            <w:tcW w:w="4277" w:type="dxa"/>
            <w:vAlign w:val="bottom"/>
          </w:tcPr>
          <w:p w14:paraId="1E24BA4B" w14:textId="63E2C12F" w:rsidR="002B699B" w:rsidRPr="003F1896" w:rsidRDefault="002B699B" w:rsidP="002B699B">
            <w:pPr>
              <w:tabs>
                <w:tab w:val="left" w:pos="1245"/>
              </w:tabs>
              <w:ind w:left="-19" w:right="375" w:hanging="90"/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  <w:r w:rsidRPr="003F1896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สิทธิในการซื้อขายเงินตราต่างประเทศ</w:t>
            </w:r>
            <w:r w:rsidRPr="003F1896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   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20B9203" w14:textId="06E61C06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295" w:type="dxa"/>
            <w:vAlign w:val="bottom"/>
          </w:tcPr>
          <w:p w14:paraId="10ED2A80" w14:textId="2A29E361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8426D3" w14:textId="237B22D8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2B699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295" w:type="dxa"/>
            <w:vAlign w:val="bottom"/>
          </w:tcPr>
          <w:p w14:paraId="69D25194" w14:textId="2404D4C2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65ECF797" w14:textId="2327BFE5" w:rsidR="00466D49" w:rsidRPr="003F1896" w:rsidRDefault="00466D49" w:rsidP="00183E5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21" w:name="_Toc48681840"/>
    </w:p>
    <w:p w14:paraId="06F216A0" w14:textId="7DCABE21" w:rsidR="00F510E4" w:rsidRPr="003F1896" w:rsidRDefault="00F510E4" w:rsidP="00F510E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ข้อสมมติฐานหลักของมูลค่ายุติธรรม</w:t>
      </w:r>
    </w:p>
    <w:p w14:paraId="551AB096" w14:textId="77777777" w:rsidR="00F510E4" w:rsidRPr="003F1896" w:rsidRDefault="00F510E4" w:rsidP="00183E5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1C4852" w14:textId="4420E7C2" w:rsidR="00F510E4" w:rsidRPr="003F1896" w:rsidRDefault="00F510E4" w:rsidP="00F510E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สินทรัพย์และหนี้สิน</w:t>
      </w:r>
      <w:r w:rsidR="00F12F1E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อนุพันธ์</w:t>
      </w:r>
      <w:r w:rsidR="00BC5392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จากสัญญาซื้อขายเงินตราต่างประเทศวัดมูลค่ายุติธรรมโดยใช้อัตราแลกเปลี่ยนอ้างอิงจากสถาบันการเงิน ซึ่งจัดอยู่ในข้อมูลระดับที่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</w:p>
    <w:p w14:paraId="2A645B04" w14:textId="77777777" w:rsidR="00466D49" w:rsidRPr="003F1896" w:rsidRDefault="00466D49" w:rsidP="00183E5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4E8FFFE" w14:textId="16D3A0BC" w:rsidR="00B10AB3" w:rsidRPr="003F1896" w:rsidRDefault="00B10AB3" w:rsidP="00A3679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การโอนระหว่างระดับของชั้นมูลค่ายุติธรรม</w:t>
      </w:r>
      <w:bookmarkEnd w:id="21"/>
    </w:p>
    <w:p w14:paraId="79B15AFB" w14:textId="77777777" w:rsidR="00A36792" w:rsidRPr="003F1896" w:rsidRDefault="00A36792" w:rsidP="00183E5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FC59BA" w14:textId="77777777" w:rsidR="00B10AB3" w:rsidRPr="003F1896" w:rsidRDefault="00B10AB3" w:rsidP="00B10AB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ในระหว่างปีกลุ่มกิจการไม่มีการโอนระหว่างระดับชั้นมูลค่ายุติธรรม</w:t>
      </w:r>
    </w:p>
    <w:p w14:paraId="230B08DE" w14:textId="77777777" w:rsidR="00B10AB3" w:rsidRPr="003F1896" w:rsidRDefault="00B10AB3" w:rsidP="00183E5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22" w:name="_Toc48681841"/>
    </w:p>
    <w:p w14:paraId="795FED62" w14:textId="77777777" w:rsidR="00B10AB3" w:rsidRPr="003F1896" w:rsidRDefault="00B10AB3" w:rsidP="00A3679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ขั้นตอนการประเมินมูลค่ายุติธรรม</w:t>
      </w:r>
      <w:bookmarkEnd w:id="22"/>
    </w:p>
    <w:p w14:paraId="7022C667" w14:textId="77777777" w:rsidR="00B10AB3" w:rsidRPr="003F1896" w:rsidRDefault="00B10AB3" w:rsidP="00183E5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1225CBA" w14:textId="27422F3D" w:rsidR="00B10AB3" w:rsidRPr="003F1896" w:rsidRDefault="00B10AB3" w:rsidP="00B10AB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C42F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การประชุมระหว่างผู้อำนวยการสายการเงิน คณะกรรมการ</w:t>
      </w:r>
      <w:r w:rsidR="005F6B75" w:rsidRPr="001C42F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บริหาร</w:t>
      </w:r>
      <w:r w:rsidRPr="001C42F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และคณะทำงานเกี่ยวกับการประเมินมูลค่ายุติธรรมเกี่ยวกับ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กระบวนการประเมินและผลลัพธ์จะจัดขึ้นอย่างน้อยทุกไตรมาส</w:t>
      </w:r>
    </w:p>
    <w:p w14:paraId="1E4BF010" w14:textId="57F066E1" w:rsidR="00B10AB3" w:rsidRPr="003F1896" w:rsidRDefault="00B10AB3" w:rsidP="00A3679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3778" w:rsidRPr="003F1896" w14:paraId="01E92A79" w14:textId="77777777" w:rsidTr="00466D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CFAAB" w14:textId="51F6F9DF" w:rsidR="00B23778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B23778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23778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90F07D8" w14:textId="77777777" w:rsidR="00B23778" w:rsidRPr="003F1896" w:rsidRDefault="00B23778" w:rsidP="00A365CC">
      <w:pPr>
        <w:pStyle w:val="ListParagraph"/>
        <w:ind w:left="0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00ACE9E7" w14:textId="0F5C14FF" w:rsidR="00B23778" w:rsidRPr="003F1896" w:rsidRDefault="00B23778" w:rsidP="00EE0A5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2F7E4B" w:rsidRPr="003F189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495F3C6" w14:textId="77777777" w:rsidR="00ED7163" w:rsidRPr="003F1896" w:rsidRDefault="00ED7163" w:rsidP="00A365CC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7B5B6E5" w14:textId="77777777" w:rsidR="00ED7163" w:rsidRPr="003F1896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</w:rPr>
      </w:pPr>
      <w:r w:rsidRPr="003F189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</w:rPr>
        <w:t>มูลค่ายุติธรรมของสินทรัพย์ทางการเงินและตราสารอนุพันธ์</w:t>
      </w:r>
    </w:p>
    <w:p w14:paraId="6136247F" w14:textId="77777777" w:rsidR="00EE0A5C" w:rsidRPr="003F1896" w:rsidRDefault="00EE0A5C" w:rsidP="00A365C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75230AA2" w14:textId="326386ED" w:rsidR="00ED7163" w:rsidRPr="003F1896" w:rsidRDefault="00ED7163" w:rsidP="00A365C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  <w:cs/>
          <w:lang w:val="en-GB"/>
        </w:rPr>
      </w:pPr>
      <w:r w:rsidRPr="003F1896">
        <w:rPr>
          <w:rFonts w:ascii="Browallia New" w:eastAsia="Cordia New" w:hAnsi="Browallia New" w:cs="Browallia New"/>
          <w:sz w:val="28"/>
          <w:szCs w:val="28"/>
          <w:cs/>
        </w:rPr>
        <w:t>มู</w:t>
      </w:r>
      <w:r w:rsidRPr="00D16E8D">
        <w:rPr>
          <w:rFonts w:ascii="Browallia New" w:eastAsia="Cordia New" w:hAnsi="Browallia New" w:cs="Browallia New"/>
          <w:spacing w:val="-6"/>
          <w:sz w:val="28"/>
          <w:szCs w:val="28"/>
          <w:cs/>
        </w:rPr>
        <w:t>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</w:t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  <w:r w:rsidRPr="00D16E8D">
        <w:rPr>
          <w:rFonts w:ascii="Browallia New" w:eastAsia="Cordia New" w:hAnsi="Browallia New" w:cs="Browallia New"/>
          <w:spacing w:val="-4"/>
          <w:sz w:val="28"/>
          <w:szCs w:val="28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</w:t>
      </w:r>
      <w:r w:rsidR="00D16E8D">
        <w:rPr>
          <w:rFonts w:ascii="Browallia New" w:eastAsia="Cordia New" w:hAnsi="Browallia New" w:cs="Browallia New"/>
          <w:spacing w:val="-4"/>
          <w:sz w:val="28"/>
          <w:szCs w:val="28"/>
          <w:cs/>
        </w:rPr>
        <w:br/>
      </w:r>
      <w:r w:rsidRPr="00D16E8D">
        <w:rPr>
          <w:rFonts w:ascii="Browallia New" w:eastAsia="Cordia New" w:hAnsi="Browallia New" w:cs="Browallia New"/>
          <w:spacing w:val="-4"/>
          <w:sz w:val="28"/>
          <w:szCs w:val="28"/>
          <w:cs/>
        </w:rPr>
        <w:t>สิ้นรอบ</w:t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>ระยะเวลารายงาน</w:t>
      </w:r>
      <w:r w:rsidR="00EE0A5C" w:rsidRPr="003F1896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="00EE0A5C" w:rsidRPr="003F1896">
        <w:rPr>
          <w:rFonts w:ascii="Browallia New" w:eastAsia="Cordia New" w:hAnsi="Browallia New" w:cs="Browallia New"/>
          <w:sz w:val="28"/>
          <w:szCs w:val="28"/>
          <w:cs/>
        </w:rPr>
        <w:t xml:space="preserve">รายละเอียดของข้อสมมติฐานหลักที่ใช้รวมอยู่ในหมายเหตุข้อ </w:t>
      </w:r>
      <w:r w:rsidR="004B1AE7" w:rsidRPr="004B1AE7">
        <w:rPr>
          <w:rFonts w:ascii="Browallia New" w:eastAsia="Cordia New" w:hAnsi="Browallia New" w:cs="Browallia New"/>
          <w:sz w:val="28"/>
          <w:szCs w:val="28"/>
          <w:lang w:val="en-GB"/>
        </w:rPr>
        <w:t>6</w:t>
      </w:r>
    </w:p>
    <w:p w14:paraId="5C5BEDD9" w14:textId="0534875B" w:rsidR="00ED7163" w:rsidRPr="003F1896" w:rsidRDefault="002947C8" w:rsidP="00A365C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Cordia New" w:hAnsi="Browallia New" w:cs="Browallia New"/>
          <w:sz w:val="28"/>
          <w:szCs w:val="28"/>
          <w:lang w:val="en-GB"/>
        </w:rPr>
        <w:br w:type="page"/>
      </w:r>
    </w:p>
    <w:p w14:paraId="4DC0878E" w14:textId="77777777" w:rsidR="00ED7163" w:rsidRPr="003F1896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</w:rPr>
      </w:pPr>
      <w:r w:rsidRPr="003F189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</w:rPr>
        <w:t>การด้อยค่าของ</w:t>
      </w:r>
      <w:r w:rsidR="005F55A0" w:rsidRPr="003F189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</w:rPr>
        <w:t>สินทรัพย์</w:t>
      </w:r>
      <w:r w:rsidR="00EE0A5C" w:rsidRPr="003F189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</w:rPr>
        <w:t>ทางการเงิน</w:t>
      </w:r>
    </w:p>
    <w:p w14:paraId="6E1D37BD" w14:textId="77777777" w:rsidR="00BD17BF" w:rsidRPr="003F1896" w:rsidRDefault="00BD17BF" w:rsidP="00EE0A5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71F02FBD" w14:textId="5A9E2DBD" w:rsidR="00EE0A5C" w:rsidRPr="003F1896" w:rsidRDefault="00EE0A5C" w:rsidP="00EE0A5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3F1896">
        <w:rPr>
          <w:rFonts w:ascii="Browallia New" w:eastAsia="Cord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3F1896">
        <w:rPr>
          <w:rFonts w:ascii="Browallia New" w:eastAsia="Cordia New" w:hAnsi="Browallia New" w:cs="Browallia New"/>
          <w:sz w:val="28"/>
          <w:szCs w:val="28"/>
          <w:cs/>
          <w:lang w:bidi="ar-SA"/>
        </w:rPr>
        <w:t xml:space="preserve"> </w:t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>กลุ่มกิจการใช้ดุลยพินิจในการประเมินข้อสมมติฐานเหล่านี้</w:t>
      </w:r>
      <w:r w:rsidRPr="003F1896">
        <w:rPr>
          <w:rFonts w:ascii="Browallia New" w:eastAsia="Cordia New" w:hAnsi="Browallia New" w:cs="Browallia New"/>
          <w:sz w:val="28"/>
          <w:szCs w:val="28"/>
          <w:cs/>
          <w:lang w:bidi="ar-SA"/>
        </w:rPr>
        <w:t xml:space="preserve"> </w:t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2F7E4B" w:rsidRPr="003F1896">
        <w:rPr>
          <w:rFonts w:ascii="Browallia New" w:eastAsia="Cordia New" w:hAnsi="Browallia New" w:cs="Browallia New"/>
          <w:sz w:val="28"/>
          <w:szCs w:val="28"/>
        </w:rPr>
        <w:br/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>ที่เกิดขึ้น</w:t>
      </w:r>
      <w:r w:rsidRPr="003F1896">
        <w:rPr>
          <w:rFonts w:ascii="Browallia New" w:eastAsia="Cordia New" w:hAnsi="Browallia New" w:cs="Browallia New"/>
          <w:sz w:val="28"/>
          <w:szCs w:val="28"/>
          <w:cs/>
          <w:lang w:bidi="ar-SA"/>
        </w:rPr>
        <w:t xml:space="preserve"> </w:t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>รวมทั้งการคาดการณ์เหตุการณ์ในอนาคต</w:t>
      </w:r>
      <w:r w:rsidRPr="003F1896">
        <w:rPr>
          <w:rFonts w:ascii="Browallia New" w:eastAsia="Cordia New" w:hAnsi="Browallia New" w:cs="Browallia New"/>
          <w:sz w:val="28"/>
          <w:szCs w:val="28"/>
          <w:cs/>
          <w:lang w:bidi="ar-SA"/>
        </w:rPr>
        <w:t xml:space="preserve"> </w:t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>ณ</w:t>
      </w:r>
      <w:r w:rsidRPr="003F1896">
        <w:rPr>
          <w:rFonts w:ascii="Browallia New" w:eastAsia="Cordia New" w:hAnsi="Browallia New" w:cs="Browallia New"/>
          <w:sz w:val="28"/>
          <w:szCs w:val="28"/>
          <w:cs/>
          <w:lang w:bidi="ar-SA"/>
        </w:rPr>
        <w:t xml:space="preserve"> </w:t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>ทุกสิ้นรอบระยะเวลารายงาน</w:t>
      </w:r>
    </w:p>
    <w:p w14:paraId="26645D06" w14:textId="77777777" w:rsidR="00EE0A5C" w:rsidRPr="003F1896" w:rsidRDefault="00EE0A5C" w:rsidP="00A365CC">
      <w:pPr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351704A" w14:textId="77777777" w:rsidR="00ED7163" w:rsidRPr="003F1896" w:rsidRDefault="005F55A0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</w:rPr>
      </w:pPr>
      <w:r w:rsidRPr="003F189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</w:rPr>
        <w:t>การปรับลดสินค้าคงเหลือเป็นมูลค่าสุทธิที่จะได้รับ</w:t>
      </w:r>
    </w:p>
    <w:p w14:paraId="164DC12B" w14:textId="77777777" w:rsidR="005F55A0" w:rsidRPr="003F1896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3FF852E2" w14:textId="7A0A23EF" w:rsidR="005F55A0" w:rsidRPr="003F1896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3F1896">
        <w:rPr>
          <w:rFonts w:ascii="Browallia New" w:eastAsia="Cordia New" w:hAnsi="Browallia New" w:cs="Browallia New"/>
          <w:sz w:val="28"/>
          <w:szCs w:val="28"/>
          <w:cs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 ณ สิ้นปี</w:t>
      </w:r>
    </w:p>
    <w:p w14:paraId="72117D75" w14:textId="77777777" w:rsidR="00EF1B82" w:rsidRPr="003F1896" w:rsidRDefault="00EF1B82" w:rsidP="00EE0A5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23D08F03" w14:textId="77777777" w:rsidR="005F55A0" w:rsidRPr="003F1896" w:rsidRDefault="00965C0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</w:rPr>
      </w:pPr>
      <w:r w:rsidRPr="003F189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</w:rPr>
        <w:t>ที่ดิน อาคารและอุปกรณ์ และค่าเสื่อมราคา</w:t>
      </w:r>
    </w:p>
    <w:p w14:paraId="130B3B83" w14:textId="77777777" w:rsidR="005F55A0" w:rsidRPr="003F1896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30F6C6C4" w14:textId="37022A81" w:rsidR="00965C03" w:rsidRPr="003F1896" w:rsidRDefault="00965C03" w:rsidP="00A365CC">
      <w:pPr>
        <w:ind w:left="540"/>
        <w:jc w:val="thaiDistribute"/>
        <w:rPr>
          <w:rFonts w:ascii="Browallia New" w:eastAsia="Cordia New" w:hAnsi="Browallia New" w:cs="Browallia New"/>
          <w:spacing w:val="-6"/>
          <w:sz w:val="28"/>
          <w:szCs w:val="28"/>
        </w:rPr>
      </w:pPr>
      <w:r w:rsidRPr="003F1896">
        <w:rPr>
          <w:rFonts w:ascii="Browallia New" w:eastAsia="Cordia New" w:hAnsi="Browallia New" w:cs="Browallia New"/>
          <w:spacing w:val="-6"/>
          <w:sz w:val="28"/>
          <w:szCs w:val="28"/>
          <w:cs/>
        </w:rPr>
        <w:t xml:space="preserve"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06340D32" w14:textId="77777777" w:rsidR="00965C03" w:rsidRPr="003F1896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15EAEF4A" w14:textId="61DA7087" w:rsidR="00965C03" w:rsidRPr="003F1896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3F1896">
        <w:rPr>
          <w:rFonts w:ascii="Browallia New" w:eastAsia="Cordia New" w:hAnsi="Browallia New" w:cs="Browallia New"/>
          <w:spacing w:val="-8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</w:t>
      </w:r>
      <w:r w:rsidRPr="00D16E8D">
        <w:rPr>
          <w:rFonts w:ascii="Browallia New" w:eastAsia="Cordia New" w:hAnsi="Browallia New" w:cs="Browallia New"/>
          <w:spacing w:val="-4"/>
          <w:sz w:val="28"/>
          <w:szCs w:val="28"/>
          <w:cs/>
        </w:rPr>
        <w:t>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</w:t>
      </w:r>
      <w:r w:rsidR="00D16E8D">
        <w:rPr>
          <w:rFonts w:ascii="Browallia New" w:eastAsia="Cordia New" w:hAnsi="Browallia New" w:cs="Browallia New"/>
          <w:spacing w:val="-4"/>
          <w:sz w:val="28"/>
          <w:szCs w:val="28"/>
          <w:cs/>
        </w:rPr>
        <w:br/>
      </w:r>
      <w:r w:rsidRPr="00D16E8D">
        <w:rPr>
          <w:rFonts w:ascii="Browallia New" w:eastAsia="Cordia New" w:hAnsi="Browallia New" w:cs="Browallia New"/>
          <w:spacing w:val="-4"/>
          <w:sz w:val="28"/>
          <w:szCs w:val="28"/>
          <w:cs/>
        </w:rPr>
        <w:t>ต้อง</w:t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>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EA9F3B" w14:textId="77777777" w:rsidR="005F55A0" w:rsidRPr="003F1896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063675EF" w14:textId="77777777" w:rsidR="005F55A0" w:rsidRPr="003F1896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</w:rPr>
      </w:pPr>
      <w:r w:rsidRPr="003F1896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</w:rPr>
        <w:t>ภาระผูกพันผลประโยชน์เมื่อเกษียณอายุ</w:t>
      </w:r>
    </w:p>
    <w:p w14:paraId="725711A9" w14:textId="77777777" w:rsidR="005F55A0" w:rsidRPr="003F1896" w:rsidRDefault="005F55A0" w:rsidP="00617311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114D774F" w14:textId="41E7585B" w:rsidR="005F55A0" w:rsidRPr="003F1896" w:rsidRDefault="005F55A0" w:rsidP="00617311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3F1896">
        <w:rPr>
          <w:rFonts w:ascii="Browallia New" w:eastAsia="Cordia New" w:hAnsi="Browallia New" w:cs="Browallia New"/>
          <w:sz w:val="28"/>
          <w:szCs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</w:t>
      </w:r>
      <w:r w:rsidR="00617311" w:rsidRPr="003F1896">
        <w:rPr>
          <w:rFonts w:ascii="Browallia New" w:eastAsia="Cordia New" w:hAnsi="Browallia New" w:cs="Browallia New"/>
          <w:sz w:val="28"/>
          <w:szCs w:val="28"/>
          <w:cs/>
        </w:rPr>
        <w:t>บ</w:t>
      </w:r>
      <w:r w:rsidRPr="003F1896">
        <w:rPr>
          <w:rFonts w:ascii="Browallia New" w:eastAsia="Cordia New" w:hAnsi="Browallia New" w:cs="Browallia New"/>
          <w:sz w:val="28"/>
          <w:szCs w:val="28"/>
          <w:cs/>
        </w:rPr>
        <w:t xml:space="preserve">จากการเปลี่ยนแปลงที่เป็นไปได้ของข้อสมมติฐานได้เปิดเผยข้อมูลอยู่ในหมายเหตุข้อ </w:t>
      </w:r>
      <w:r w:rsidR="004B1AE7" w:rsidRPr="004B1AE7">
        <w:rPr>
          <w:rFonts w:ascii="Browallia New" w:eastAsia="Cordia New" w:hAnsi="Browallia New" w:cs="Browallia New"/>
          <w:sz w:val="28"/>
          <w:szCs w:val="28"/>
          <w:lang w:val="en-GB"/>
        </w:rPr>
        <w:t>23</w:t>
      </w:r>
    </w:p>
    <w:p w14:paraId="2998805D" w14:textId="55E1AF5C" w:rsidR="00625299" w:rsidRPr="003F1896" w:rsidRDefault="00625299" w:rsidP="00EF1B8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3F1896" w14:paraId="283B071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bookmarkEnd w:id="1"/>
          <w:bookmarkEnd w:id="2"/>
          <w:p w14:paraId="5A812A27" w14:textId="7F24198E" w:rsidR="00767150" w:rsidRPr="003F1896" w:rsidRDefault="004B1AE7" w:rsidP="00A365C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C0082B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0082B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7B8CC16B" w14:textId="77777777" w:rsidR="00BD17BF" w:rsidRPr="003F1896" w:rsidRDefault="00BD17BF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1E51690" w14:textId="5CAC37B3" w:rsidR="005561BC" w:rsidRPr="003F1896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สินใจสูงสุดด้านการดำเนินงาน</w:t>
      </w:r>
      <w:r w:rsidR="002F5807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ได้รับ</w:t>
      </w:r>
      <w:r w:rsidR="002F5807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ปฏิบัติงานของส่วนงา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ทั้งนี้ ผู้มีอำนาจตัดสินใจสูงสุดด้านการดำเนินงาน คือ คณะกรรมการบริษัท</w:t>
      </w:r>
      <w:r w:rsidR="002F5807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ที่ทำการตัดสินใจเชิงกลยุทธ์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ซึ่งได้วัดผลการดำเนินงานจากกำไรของส่วนงานเป็นหลัก</w:t>
      </w:r>
    </w:p>
    <w:p w14:paraId="2C9F7359" w14:textId="77777777" w:rsidR="005561BC" w:rsidRPr="003F1896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C844736" w14:textId="77777777" w:rsidR="002947C8" w:rsidRPr="003F1896" w:rsidRDefault="002947C8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br w:type="page"/>
      </w:r>
    </w:p>
    <w:p w14:paraId="7C18D96C" w14:textId="5D383C29" w:rsidR="005561BC" w:rsidRPr="003F1896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เพื่อวัตถุประสงค์ในการบริหารงาน กลุ่มกิจการจัดโครงสร้างองค์กรเป็นหน่วยธุรกิจตามลักษณะการขายสินค้า โดยมีส่วนงาน</w:t>
      </w:r>
      <w:r w:rsidR="002F7E4B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ที่รายงาน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ทั้งสิ้น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ส่วนงาน คือ </w:t>
      </w:r>
    </w:p>
    <w:p w14:paraId="6059F7FF" w14:textId="77777777" w:rsidR="005561BC" w:rsidRPr="003F1896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68BE3E6" w14:textId="77777777" w:rsidR="005561BC" w:rsidRPr="003F1896" w:rsidRDefault="005561BC" w:rsidP="00D22F54">
      <w:pPr>
        <w:numPr>
          <w:ilvl w:val="1"/>
          <w:numId w:val="20"/>
        </w:num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3F1896">
        <w:rPr>
          <w:rFonts w:ascii="Browallia New" w:eastAsia="Cordia New" w:hAnsi="Browallia New" w:cs="Browallia New"/>
          <w:sz w:val="28"/>
          <w:szCs w:val="28"/>
          <w:cs/>
        </w:rPr>
        <w:t>ส่วนงานขายสินค้าภายในประเทศ</w:t>
      </w:r>
    </w:p>
    <w:p w14:paraId="6FB2EED4" w14:textId="77777777" w:rsidR="00773ADA" w:rsidRPr="003F1896" w:rsidRDefault="005561BC" w:rsidP="00D22F54">
      <w:pPr>
        <w:numPr>
          <w:ilvl w:val="1"/>
          <w:numId w:val="20"/>
        </w:num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3F1896">
        <w:rPr>
          <w:rFonts w:ascii="Browallia New" w:eastAsia="Cordia New" w:hAnsi="Browallia New" w:cs="Browallia New"/>
          <w:sz w:val="28"/>
          <w:szCs w:val="28"/>
          <w:cs/>
        </w:rPr>
        <w:t>ส่วนงานขายสินค้าส่งออกต่างประเทศ</w:t>
      </w:r>
    </w:p>
    <w:p w14:paraId="3E813A05" w14:textId="270C4816" w:rsidR="00A4086F" w:rsidRPr="003F1896" w:rsidRDefault="00A4086F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E9BA728" w14:textId="77777777" w:rsidR="00EA25EA" w:rsidRPr="003F1896" w:rsidRDefault="00EA25EA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ข้อมูลที่มีสาระสำคัญเ</w:t>
      </w:r>
      <w:r w:rsidR="00375B34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กี่ยว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กับรายได้และกำไรของแต่ละส่วนงานที่รายงาน มีดังต่อไปนี้</w:t>
      </w:r>
    </w:p>
    <w:p w14:paraId="3468A577" w14:textId="77777777" w:rsidR="00EA25EA" w:rsidRPr="003F1896" w:rsidRDefault="00EA25EA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350"/>
        <w:gridCol w:w="1152"/>
        <w:gridCol w:w="1152"/>
        <w:gridCol w:w="1296"/>
        <w:gridCol w:w="1152"/>
        <w:gridCol w:w="1296"/>
        <w:gridCol w:w="1152"/>
      </w:tblGrid>
      <w:tr w:rsidR="005561BC" w:rsidRPr="003F1896" w14:paraId="7756647E" w14:textId="77777777" w:rsidTr="002F7E4B">
        <w:trPr>
          <w:cantSplit/>
        </w:trPr>
        <w:tc>
          <w:tcPr>
            <w:tcW w:w="2350" w:type="dxa"/>
            <w:vAlign w:val="bottom"/>
          </w:tcPr>
          <w:p w14:paraId="2DA08A7E" w14:textId="77777777" w:rsidR="005561BC" w:rsidRPr="003F1896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bookmarkStart w:id="23" w:name="_Hlk127197630"/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C976" w14:textId="77777777" w:rsidR="005561BC" w:rsidRPr="003F1896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5561BC" w:rsidRPr="003F1896" w14:paraId="0C64177F" w14:textId="77777777" w:rsidTr="002F7E4B">
        <w:trPr>
          <w:cantSplit/>
        </w:trPr>
        <w:tc>
          <w:tcPr>
            <w:tcW w:w="2350" w:type="dxa"/>
            <w:vAlign w:val="bottom"/>
          </w:tcPr>
          <w:p w14:paraId="485A318F" w14:textId="77777777" w:rsidR="005561BC" w:rsidRPr="003F1896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C0833" w14:textId="77777777" w:rsidR="005561BC" w:rsidRPr="003F1896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ส่วนงานขายสินค้า</w:t>
            </w:r>
          </w:p>
          <w:p w14:paraId="7F4370C7" w14:textId="77777777" w:rsidR="005561BC" w:rsidRPr="003F1896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A83D8" w14:textId="77777777" w:rsidR="005561BC" w:rsidRPr="003F1896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ส่วนงานขายสินค้า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br/>
              <w:t>ส่งออกต่างประเทศ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0D18F" w14:textId="77777777" w:rsidR="005561BC" w:rsidRPr="003F1896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7E227F" w:rsidRPr="003F1896" w14:paraId="775EC9B1" w14:textId="77777777" w:rsidTr="002F7E4B">
        <w:trPr>
          <w:cantSplit/>
        </w:trPr>
        <w:tc>
          <w:tcPr>
            <w:tcW w:w="2350" w:type="dxa"/>
            <w:vAlign w:val="bottom"/>
          </w:tcPr>
          <w:p w14:paraId="76E60D9E" w14:textId="77777777" w:rsidR="007E227F" w:rsidRPr="003F1896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A56639" w14:textId="0561B1EF" w:rsidR="007E227F" w:rsidRPr="003F1896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4F946A" w14:textId="180D4482" w:rsidR="007E227F" w:rsidRPr="003F1896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FD7C26" w14:textId="0BE7A24D" w:rsidR="007E227F" w:rsidRPr="003F1896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90AF3F" w14:textId="43FCB943" w:rsidR="007E227F" w:rsidRPr="003F1896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9FDDE1" w14:textId="7A6824A1" w:rsidR="007E227F" w:rsidRPr="003F1896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0FB9FB" w14:textId="53CAC6E9" w:rsidR="007E227F" w:rsidRPr="003F1896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5561BC" w:rsidRPr="003F1896" w14:paraId="49766BE2" w14:textId="77777777" w:rsidTr="002F7E4B">
        <w:trPr>
          <w:cantSplit/>
        </w:trPr>
        <w:tc>
          <w:tcPr>
            <w:tcW w:w="2350" w:type="dxa"/>
            <w:vAlign w:val="bottom"/>
          </w:tcPr>
          <w:p w14:paraId="0A6C80B8" w14:textId="77777777" w:rsidR="005561BC" w:rsidRPr="003F1896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92B83B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B2A1C6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F509F6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08C04D2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6A1E033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B2304A8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5561BC" w:rsidRPr="003F1896" w14:paraId="4C7FBB20" w14:textId="77777777" w:rsidTr="002F7E4B">
        <w:trPr>
          <w:cantSplit/>
          <w:trHeight w:val="99"/>
        </w:trPr>
        <w:tc>
          <w:tcPr>
            <w:tcW w:w="2350" w:type="dxa"/>
            <w:vAlign w:val="bottom"/>
          </w:tcPr>
          <w:p w14:paraId="5F15A88C" w14:textId="77777777" w:rsidR="005561BC" w:rsidRPr="003F1896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EED4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AA3166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615F5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F5343D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1F900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1A641E" w14:textId="77777777" w:rsidR="005561BC" w:rsidRPr="003F1896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2B699B" w:rsidRPr="003F1896" w14:paraId="7A773878" w14:textId="77777777" w:rsidTr="002F7E4B">
        <w:trPr>
          <w:cantSplit/>
        </w:trPr>
        <w:tc>
          <w:tcPr>
            <w:tcW w:w="2350" w:type="dxa"/>
            <w:vAlign w:val="bottom"/>
          </w:tcPr>
          <w:p w14:paraId="5B3A8780" w14:textId="77777777" w:rsidR="002B699B" w:rsidRPr="003F1896" w:rsidRDefault="002B699B" w:rsidP="002B699B">
            <w:pPr>
              <w:tabs>
                <w:tab w:val="left" w:pos="171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6D2146" w14:textId="70720044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152" w:type="dxa"/>
            <w:vAlign w:val="bottom"/>
          </w:tcPr>
          <w:p w14:paraId="48A26A39" w14:textId="55D3D652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690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301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D1E6D9" w14:textId="2F347AFF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152" w:type="dxa"/>
            <w:vAlign w:val="bottom"/>
          </w:tcPr>
          <w:p w14:paraId="2491DA04" w14:textId="24D7607A" w:rsidR="002B699B" w:rsidRPr="003F1896" w:rsidRDefault="004B1AE7" w:rsidP="002B699B">
            <w:pPr>
              <w:ind w:left="-9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249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883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65945D" w14:textId="1EDC84F2" w:rsidR="002B699B" w:rsidRPr="003F1896" w:rsidRDefault="004B1AE7" w:rsidP="002B699B">
            <w:pPr>
              <w:ind w:left="-9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vAlign w:val="bottom"/>
          </w:tcPr>
          <w:p w14:paraId="75F95D25" w14:textId="219B7290" w:rsidR="002B699B" w:rsidRPr="003F1896" w:rsidRDefault="004B1AE7" w:rsidP="002B699B">
            <w:pPr>
              <w:ind w:left="-9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940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184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995</w:t>
            </w:r>
          </w:p>
        </w:tc>
      </w:tr>
      <w:tr w:rsidR="002B699B" w:rsidRPr="003F1896" w14:paraId="15D3DB91" w14:textId="77777777" w:rsidTr="002F7E4B">
        <w:trPr>
          <w:cantSplit/>
        </w:trPr>
        <w:tc>
          <w:tcPr>
            <w:tcW w:w="2350" w:type="dxa"/>
            <w:vAlign w:val="bottom"/>
          </w:tcPr>
          <w:p w14:paraId="4ABE4050" w14:textId="77777777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ต้นทุนขาย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62C7A" w14:textId="43818B7C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54859" w14:textId="77C2DA41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579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199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125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33E8" w14:textId="5963AE2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52041" w14:textId="548F51C3" w:rsidR="002B699B" w:rsidRPr="003F1896" w:rsidRDefault="002B699B" w:rsidP="002B699B">
            <w:pPr>
              <w:ind w:left="-9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880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390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148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31056" w14:textId="5BF8D62A" w:rsidR="002B699B" w:rsidRPr="003F1896" w:rsidRDefault="002B699B" w:rsidP="002B699B">
            <w:pPr>
              <w:ind w:left="-9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3F189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66B253" w14:textId="50D69F25" w:rsidR="002B699B" w:rsidRPr="003F1896" w:rsidRDefault="002B699B" w:rsidP="002B699B">
            <w:pPr>
              <w:ind w:left="-9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459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589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273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B699B" w:rsidRPr="003F1896" w14:paraId="559D280E" w14:textId="77777777" w:rsidTr="002F7E4B">
        <w:trPr>
          <w:cantSplit/>
        </w:trPr>
        <w:tc>
          <w:tcPr>
            <w:tcW w:w="2350" w:type="dxa"/>
            <w:vAlign w:val="bottom"/>
          </w:tcPr>
          <w:p w14:paraId="7B9B131A" w14:textId="77777777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กำไรของส่วนงาน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8CCF3" w14:textId="37513359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502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4D89" w14:textId="666220FF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A50A5" w14:textId="446CACAD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4958B" w14:textId="128A309F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9D9E6" w14:textId="4A17D104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4935AE" w14:textId="2248C9AD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2B699B" w:rsidRPr="003F189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B1AE7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</w:p>
        </w:tc>
      </w:tr>
      <w:tr w:rsidR="002B699B" w:rsidRPr="003F1896" w14:paraId="5D3CE2C6" w14:textId="77777777" w:rsidTr="002F7E4B">
        <w:trPr>
          <w:cantSplit/>
        </w:trPr>
        <w:tc>
          <w:tcPr>
            <w:tcW w:w="2350" w:type="dxa"/>
            <w:vAlign w:val="bottom"/>
          </w:tcPr>
          <w:p w14:paraId="091684BF" w14:textId="77777777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EF36D4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1739A2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0AD4CB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23A87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DC0B29" w14:textId="52B6EF76" w:rsidR="002B699B" w:rsidRPr="003F1896" w:rsidRDefault="004B1AE7" w:rsidP="002B699B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554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651</w:t>
            </w:r>
          </w:p>
        </w:tc>
        <w:tc>
          <w:tcPr>
            <w:tcW w:w="1152" w:type="dxa"/>
            <w:vAlign w:val="bottom"/>
          </w:tcPr>
          <w:p w14:paraId="07A4EDA1" w14:textId="2D13C26A" w:rsidR="002B699B" w:rsidRPr="003F1896" w:rsidRDefault="004B1AE7" w:rsidP="002B699B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229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374</w:t>
            </w:r>
          </w:p>
        </w:tc>
      </w:tr>
      <w:tr w:rsidR="002B699B" w:rsidRPr="003F1896" w14:paraId="397DC091" w14:textId="77777777" w:rsidTr="002F7E4B">
        <w:trPr>
          <w:cantSplit/>
        </w:trPr>
        <w:tc>
          <w:tcPr>
            <w:tcW w:w="2350" w:type="dxa"/>
            <w:vAlign w:val="bottom"/>
          </w:tcPr>
          <w:p w14:paraId="5F9B5B55" w14:textId="12CDE8AD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ขาดทุนจากอัตรา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0BC170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8E5AA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5F8DE4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D3234A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6FDC852" w14:textId="0ED6323E" w:rsidR="002B699B" w:rsidRPr="003F1896" w:rsidRDefault="002B699B" w:rsidP="002B699B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0FA9D9F" w14:textId="77777777" w:rsidR="002B699B" w:rsidRPr="003F1896" w:rsidRDefault="002B699B" w:rsidP="002B699B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B699B" w:rsidRPr="003F1896" w14:paraId="085ECFB4" w14:textId="77777777" w:rsidTr="002F7E4B">
        <w:trPr>
          <w:cantSplit/>
        </w:trPr>
        <w:tc>
          <w:tcPr>
            <w:tcW w:w="2350" w:type="dxa"/>
            <w:vAlign w:val="bottom"/>
          </w:tcPr>
          <w:p w14:paraId="61C37F0E" w14:textId="7540D1D3" w:rsidR="002B699B" w:rsidRPr="003F1896" w:rsidRDefault="002B699B" w:rsidP="002B699B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แลกเปลี่ยน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EE1ACC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086CE5E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A79FD9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AC2E6A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B7D4AA2" w14:textId="3FAD9B01" w:rsidR="002B699B" w:rsidRPr="003F1896" w:rsidRDefault="009046A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748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0A5168B" w14:textId="1EF51AA4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740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359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B699B" w:rsidRPr="003F1896" w14:paraId="2F5DF30B" w14:textId="77777777" w:rsidTr="002F7E4B">
        <w:trPr>
          <w:cantSplit/>
        </w:trPr>
        <w:tc>
          <w:tcPr>
            <w:tcW w:w="2350" w:type="dxa"/>
            <w:vAlign w:val="bottom"/>
          </w:tcPr>
          <w:p w14:paraId="46241992" w14:textId="0CCA11AC" w:rsidR="002B699B" w:rsidRPr="003F1896" w:rsidRDefault="002B699B" w:rsidP="002B699B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กำไร (ขาดทุน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จากตราสารอนุพันธ์</w:t>
            </w:r>
          </w:p>
          <w:p w14:paraId="03D4A2FF" w14:textId="05B9CF0E" w:rsidR="002B699B" w:rsidRPr="003F1896" w:rsidRDefault="002B699B" w:rsidP="002B699B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ทางการเงิน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7DB4AE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48938D9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56BB2A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D572E66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9BC782" w14:textId="2BC0DD7D" w:rsidR="002B699B" w:rsidRPr="003F1896" w:rsidRDefault="009046A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971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888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7741B8DD" w14:textId="4383CE9B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317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059</w:t>
            </w:r>
          </w:p>
        </w:tc>
      </w:tr>
      <w:tr w:rsidR="002B699B" w:rsidRPr="003F1896" w14:paraId="3CFF5C5C" w14:textId="77777777" w:rsidTr="002F7E4B">
        <w:trPr>
          <w:cantSplit/>
        </w:trPr>
        <w:tc>
          <w:tcPr>
            <w:tcW w:w="2350" w:type="dxa"/>
            <w:vAlign w:val="bottom"/>
          </w:tcPr>
          <w:p w14:paraId="1AA7FBF1" w14:textId="77777777" w:rsidR="002B699B" w:rsidRPr="003F1896" w:rsidRDefault="002B699B" w:rsidP="002B699B">
            <w:pPr>
              <w:ind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791562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536195B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77A036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49FDAE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95A951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08D6F9B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B699B" w:rsidRPr="003F1896" w14:paraId="62060377" w14:textId="77777777" w:rsidTr="002F7E4B">
        <w:trPr>
          <w:cantSplit/>
        </w:trPr>
        <w:tc>
          <w:tcPr>
            <w:tcW w:w="2350" w:type="dxa"/>
            <w:vAlign w:val="bottom"/>
          </w:tcPr>
          <w:p w14:paraId="2B87011A" w14:textId="77777777" w:rsidR="002B699B" w:rsidRPr="003F1896" w:rsidRDefault="002B699B" w:rsidP="002B699B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- ค่าใช้จ่ายในการขายและบริหาร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420774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124D226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9EA995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DDCB8A8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A4F041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DA1C4C2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B699B" w:rsidRPr="003F1896" w14:paraId="650DD3C8" w14:textId="77777777" w:rsidTr="002F7E4B">
        <w:trPr>
          <w:cantSplit/>
        </w:trPr>
        <w:tc>
          <w:tcPr>
            <w:tcW w:w="2350" w:type="dxa"/>
            <w:vAlign w:val="bottom"/>
          </w:tcPr>
          <w:p w14:paraId="1BBFE6E4" w14:textId="77777777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      และต้นทุนทางการเงิน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097991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289871F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1162C3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306BD04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E1BB1" w14:textId="577BD12C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347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698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052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C93BF5" w14:textId="5D3BAE2D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294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030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134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B699B" w:rsidRPr="003F1896" w14:paraId="706F1A24" w14:textId="77777777" w:rsidTr="002F7E4B">
        <w:trPr>
          <w:cantSplit/>
        </w:trPr>
        <w:tc>
          <w:tcPr>
            <w:tcW w:w="2350" w:type="dxa"/>
            <w:vAlign w:val="bottom"/>
          </w:tcPr>
          <w:p w14:paraId="5E829F2F" w14:textId="20B0F492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21ADC2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B13C398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436913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522C2FD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F2985" w14:textId="7261DFD9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406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666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08A358" w14:textId="758414D9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150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371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662</w:t>
            </w:r>
          </w:p>
        </w:tc>
      </w:tr>
      <w:tr w:rsidR="002B699B" w:rsidRPr="003F1896" w14:paraId="4591628D" w14:textId="77777777" w:rsidTr="002F7E4B">
        <w:trPr>
          <w:cantSplit/>
        </w:trPr>
        <w:tc>
          <w:tcPr>
            <w:tcW w:w="2350" w:type="dxa"/>
            <w:vAlign w:val="bottom"/>
          </w:tcPr>
          <w:p w14:paraId="714AD99A" w14:textId="77777777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8AD2F8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BCC4ED4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F919F2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A65275D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3FB72" w14:textId="7058AA7E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282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214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F20408" w14:textId="42C773A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248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199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2B699B" w:rsidRPr="003F1896" w14:paraId="0D23A9D6" w14:textId="77777777" w:rsidTr="002F7E4B">
        <w:trPr>
          <w:cantSplit/>
        </w:trPr>
        <w:tc>
          <w:tcPr>
            <w:tcW w:w="2350" w:type="dxa"/>
            <w:vAlign w:val="bottom"/>
          </w:tcPr>
          <w:p w14:paraId="757E852D" w14:textId="5B46F29A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กำไร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C7F3E8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EE4B5C4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1DF9AA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FFEA52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CED10" w14:textId="1107EA65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357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383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F24CD" w14:textId="3BA53F40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125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123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463</w:t>
            </w:r>
          </w:p>
        </w:tc>
      </w:tr>
      <w:tr w:rsidR="002B699B" w:rsidRPr="003F1896" w14:paraId="40A80D3C" w14:textId="77777777" w:rsidTr="002F7E4B">
        <w:trPr>
          <w:cantSplit/>
        </w:trPr>
        <w:tc>
          <w:tcPr>
            <w:tcW w:w="2350" w:type="dxa"/>
            <w:vAlign w:val="bottom"/>
          </w:tcPr>
          <w:p w14:paraId="2C3736A8" w14:textId="77777777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38A28C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C0B4B1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E0D05A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AA5F5AB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E8D52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10415B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B699B" w:rsidRPr="003F1896" w14:paraId="2185D422" w14:textId="77777777" w:rsidTr="002F7E4B">
        <w:trPr>
          <w:cantSplit/>
        </w:trPr>
        <w:tc>
          <w:tcPr>
            <w:tcW w:w="2350" w:type="dxa"/>
            <w:vAlign w:val="bottom"/>
          </w:tcPr>
          <w:p w14:paraId="0A109416" w14:textId="77777777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0DC8F0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E27AD3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8ED01C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D2ABBF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1395AE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361FF24" w14:textId="77777777" w:rsidR="002B699B" w:rsidRPr="003F1896" w:rsidRDefault="002B699B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B699B" w:rsidRPr="003F1896" w14:paraId="00E211EB" w14:textId="77777777" w:rsidTr="002F7E4B">
        <w:trPr>
          <w:cantSplit/>
        </w:trPr>
        <w:tc>
          <w:tcPr>
            <w:tcW w:w="2350" w:type="dxa"/>
            <w:vAlign w:val="bottom"/>
          </w:tcPr>
          <w:p w14:paraId="43A00C51" w14:textId="4A8E64E2" w:rsidR="002B699B" w:rsidRPr="003F1896" w:rsidRDefault="002B699B" w:rsidP="002B699B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ณ จุดใดจุดหนึ่ง 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1152" w:type="dxa"/>
            <w:shd w:val="clear" w:color="auto" w:fill="FAFAFA"/>
          </w:tcPr>
          <w:p w14:paraId="6E054F12" w14:textId="64F22403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863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886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965</w:t>
            </w:r>
          </w:p>
        </w:tc>
        <w:tc>
          <w:tcPr>
            <w:tcW w:w="1152" w:type="dxa"/>
          </w:tcPr>
          <w:p w14:paraId="5CB768F6" w14:textId="4EC530AE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690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301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FAFAFA"/>
          </w:tcPr>
          <w:p w14:paraId="0342964A" w14:textId="5B6A73CF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832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661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455</w:t>
            </w:r>
          </w:p>
        </w:tc>
        <w:tc>
          <w:tcPr>
            <w:tcW w:w="1152" w:type="dxa"/>
          </w:tcPr>
          <w:p w14:paraId="2C8C3E18" w14:textId="7C085460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249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883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FAFAFA"/>
          </w:tcPr>
          <w:p w14:paraId="1B36F4D1" w14:textId="380C49FB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696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548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</w:tcPr>
          <w:p w14:paraId="265AB518" w14:textId="54C992E0" w:rsidR="002B699B" w:rsidRPr="003F1896" w:rsidRDefault="004B1AE7" w:rsidP="002B69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940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184</w:t>
            </w:r>
            <w:r w:rsidR="002B699B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995</w:t>
            </w:r>
          </w:p>
        </w:tc>
      </w:tr>
      <w:bookmarkEnd w:id="23"/>
    </w:tbl>
    <w:p w14:paraId="60B4EACC" w14:textId="4AEE1890" w:rsidR="001D2C6C" w:rsidRPr="003F1896" w:rsidRDefault="001D2C6C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FAC0D3A" w14:textId="028D2522" w:rsidR="002F717D" w:rsidRPr="003F1896" w:rsidRDefault="00C63A6C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57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405"/>
        <w:gridCol w:w="1152"/>
        <w:gridCol w:w="1152"/>
        <w:gridCol w:w="1152"/>
        <w:gridCol w:w="1270"/>
        <w:gridCol w:w="1152"/>
        <w:gridCol w:w="1295"/>
      </w:tblGrid>
      <w:tr w:rsidR="001D2C6C" w:rsidRPr="003F1896" w14:paraId="6C566B27" w14:textId="77777777" w:rsidTr="006A7002">
        <w:trPr>
          <w:cantSplit/>
        </w:trPr>
        <w:tc>
          <w:tcPr>
            <w:tcW w:w="2405" w:type="dxa"/>
            <w:vAlign w:val="bottom"/>
          </w:tcPr>
          <w:p w14:paraId="620E036F" w14:textId="77777777" w:rsidR="001D2C6C" w:rsidRPr="003F1896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B40E" w14:textId="6F7ADC8C" w:rsidR="001D2C6C" w:rsidRPr="003F1896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2C6C" w:rsidRPr="003F1896" w14:paraId="187292E1" w14:textId="77777777" w:rsidTr="006A7002">
        <w:trPr>
          <w:cantSplit/>
        </w:trPr>
        <w:tc>
          <w:tcPr>
            <w:tcW w:w="2405" w:type="dxa"/>
            <w:vAlign w:val="bottom"/>
          </w:tcPr>
          <w:p w14:paraId="4A59B0DA" w14:textId="77777777" w:rsidR="001D2C6C" w:rsidRPr="003F1896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2746F" w14:textId="77777777" w:rsidR="001D2C6C" w:rsidRPr="003F1896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ส่วนงานขายสินค้า</w:t>
            </w:r>
          </w:p>
          <w:p w14:paraId="2399ACFA" w14:textId="77777777" w:rsidR="001D2C6C" w:rsidRPr="003F1896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DC6F7" w14:textId="77777777" w:rsidR="001D2C6C" w:rsidRPr="003F1896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ส่วนงานขายสินค้า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ส่งออกต่างประเทศ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6CAE6" w14:textId="77777777" w:rsidR="001D2C6C" w:rsidRPr="003F1896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D2C6C" w:rsidRPr="003F1896" w14:paraId="302EDDBE" w14:textId="77777777" w:rsidTr="006A7002">
        <w:trPr>
          <w:cantSplit/>
        </w:trPr>
        <w:tc>
          <w:tcPr>
            <w:tcW w:w="2405" w:type="dxa"/>
            <w:vAlign w:val="bottom"/>
          </w:tcPr>
          <w:p w14:paraId="7E79737D" w14:textId="77777777" w:rsidR="001D2C6C" w:rsidRPr="003F1896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5073A1" w14:textId="2B3C7859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70ACA5" w14:textId="71B5A099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9C28E2" w14:textId="7FD68A7B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FD93226" w14:textId="5642A8AA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65EA05" w14:textId="0B9A0324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2CF925D" w14:textId="2E3FC28F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1D2C6C" w:rsidRPr="003F1896" w14:paraId="09AA1639" w14:textId="77777777" w:rsidTr="006A7002">
        <w:trPr>
          <w:cantSplit/>
        </w:trPr>
        <w:tc>
          <w:tcPr>
            <w:tcW w:w="2405" w:type="dxa"/>
            <w:vAlign w:val="bottom"/>
          </w:tcPr>
          <w:p w14:paraId="10FD8157" w14:textId="77777777" w:rsidR="001D2C6C" w:rsidRPr="003F1896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57ACBC" w14:textId="77777777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8AA91A" w14:textId="77777777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0860724" w14:textId="77777777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  <w:hideMark/>
          </w:tcPr>
          <w:p w14:paraId="00CCA881" w14:textId="77777777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66907B9" w14:textId="77777777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65A1A27" w14:textId="77777777" w:rsidR="001D2C6C" w:rsidRPr="003F1896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D2C6C" w:rsidRPr="003F1896" w14:paraId="5059EEE2" w14:textId="77777777" w:rsidTr="006A7002">
        <w:trPr>
          <w:cantSplit/>
          <w:trHeight w:val="99"/>
        </w:trPr>
        <w:tc>
          <w:tcPr>
            <w:tcW w:w="2405" w:type="dxa"/>
            <w:vAlign w:val="bottom"/>
          </w:tcPr>
          <w:p w14:paraId="5D234A31" w14:textId="77777777" w:rsidR="001D2C6C" w:rsidRPr="003F1896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23090" w14:textId="77777777" w:rsidR="001D2C6C" w:rsidRPr="003F1896" w:rsidRDefault="001D2C6C" w:rsidP="002947C8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6DDA54" w14:textId="77777777" w:rsidR="001D2C6C" w:rsidRPr="003F1896" w:rsidRDefault="001D2C6C" w:rsidP="002947C8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DB66F" w14:textId="77777777" w:rsidR="001D2C6C" w:rsidRPr="003F1896" w:rsidRDefault="001D2C6C" w:rsidP="002947C8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342CAC12" w14:textId="77777777" w:rsidR="001D2C6C" w:rsidRPr="003F1896" w:rsidRDefault="001D2C6C" w:rsidP="002947C8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21006" w14:textId="77777777" w:rsidR="001D2C6C" w:rsidRPr="003F1896" w:rsidRDefault="001D2C6C" w:rsidP="002947C8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5BD75B9" w14:textId="77777777" w:rsidR="001D2C6C" w:rsidRPr="003F1896" w:rsidRDefault="001D2C6C" w:rsidP="002947C8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1949" w:rsidRPr="003F1896" w14:paraId="33169474" w14:textId="77777777" w:rsidTr="006A7002">
        <w:trPr>
          <w:cantSplit/>
        </w:trPr>
        <w:tc>
          <w:tcPr>
            <w:tcW w:w="2405" w:type="dxa"/>
            <w:vAlign w:val="bottom"/>
          </w:tcPr>
          <w:p w14:paraId="252E222E" w14:textId="77777777" w:rsidR="00851949" w:rsidRPr="003F1896" w:rsidRDefault="00851949" w:rsidP="00851949">
            <w:pPr>
              <w:tabs>
                <w:tab w:val="left" w:pos="171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E1FC86" w14:textId="59535FE7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52" w:type="dxa"/>
            <w:vAlign w:val="bottom"/>
          </w:tcPr>
          <w:p w14:paraId="79A19B42" w14:textId="43A8C217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CE3979" w14:textId="19991FE8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70" w:type="dxa"/>
            <w:vAlign w:val="bottom"/>
          </w:tcPr>
          <w:p w14:paraId="4D7FB298" w14:textId="08BE26EC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F350AE" w14:textId="1C03681B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295" w:type="dxa"/>
            <w:vAlign w:val="bottom"/>
          </w:tcPr>
          <w:p w14:paraId="2F6AE66C" w14:textId="2868C806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tr w:rsidR="00851949" w:rsidRPr="003F1896" w14:paraId="7C4E8F55" w14:textId="77777777" w:rsidTr="006A7002">
        <w:trPr>
          <w:cantSplit/>
        </w:trPr>
        <w:tc>
          <w:tcPr>
            <w:tcW w:w="2405" w:type="dxa"/>
            <w:vAlign w:val="bottom"/>
          </w:tcPr>
          <w:p w14:paraId="3F61629C" w14:textId="77777777" w:rsidR="00851949" w:rsidRPr="003F1896" w:rsidRDefault="00851949" w:rsidP="00851949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10C048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BAD5A2F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697040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0" w:type="dxa"/>
            <w:vAlign w:val="bottom"/>
          </w:tcPr>
          <w:p w14:paraId="3C04236A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CF5D06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F30558A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51949" w:rsidRPr="003F1896" w14:paraId="31D42992" w14:textId="77777777" w:rsidTr="006A7002">
        <w:trPr>
          <w:cantSplit/>
        </w:trPr>
        <w:tc>
          <w:tcPr>
            <w:tcW w:w="2405" w:type="dxa"/>
            <w:vAlign w:val="bottom"/>
          </w:tcPr>
          <w:p w14:paraId="6CDDA7FD" w14:textId="77777777" w:rsidR="00851949" w:rsidRPr="003F1896" w:rsidRDefault="00851949" w:rsidP="00851949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827559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DDC821E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7887DF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0" w:type="dxa"/>
            <w:vAlign w:val="bottom"/>
          </w:tcPr>
          <w:p w14:paraId="5E016115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F6521F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B953E5" w14:textId="77777777" w:rsidR="00851949" w:rsidRPr="003F1896" w:rsidRDefault="00851949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51949" w:rsidRPr="003F1896" w14:paraId="029F4081" w14:textId="77777777" w:rsidTr="006A7002">
        <w:trPr>
          <w:cantSplit/>
        </w:trPr>
        <w:tc>
          <w:tcPr>
            <w:tcW w:w="2405" w:type="dxa"/>
            <w:vAlign w:val="bottom"/>
          </w:tcPr>
          <w:p w14:paraId="334B946A" w14:textId="77777777" w:rsidR="00851949" w:rsidRPr="003F1896" w:rsidRDefault="00851949" w:rsidP="00851949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ณ จุดใดจุดหนึ่ง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898032" w14:textId="45966F37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52" w:type="dxa"/>
            <w:vAlign w:val="bottom"/>
          </w:tcPr>
          <w:p w14:paraId="3707E843" w14:textId="2DBB376E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6633F9" w14:textId="178389A3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70" w:type="dxa"/>
            <w:vAlign w:val="bottom"/>
          </w:tcPr>
          <w:p w14:paraId="7CE4A4EE" w14:textId="382EC5BC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98379E" w14:textId="28FE8285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295" w:type="dxa"/>
            <w:vAlign w:val="bottom"/>
          </w:tcPr>
          <w:p w14:paraId="6C9A9DA9" w14:textId="56A04D83" w:rsidR="00851949" w:rsidRPr="003F1896" w:rsidRDefault="004B1AE7" w:rsidP="00851949">
            <w:pPr>
              <w:ind w:left="-67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851949" w:rsidRPr="003F18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1AE7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</w:tbl>
    <w:p w14:paraId="534EA412" w14:textId="77777777" w:rsidR="001D2C6C" w:rsidRPr="003F1896" w:rsidRDefault="001D2C6C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0B0E23E" w14:textId="328DAB68" w:rsidR="00FA5D15" w:rsidRPr="003F1896" w:rsidRDefault="00B760D4" w:rsidP="00A365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ข้อมูลเกี่ยวกับ</w:t>
      </w:r>
      <w:r w:rsidR="00FA5D15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ลูกค้ารายใหญ่</w:t>
      </w:r>
    </w:p>
    <w:p w14:paraId="7CE455E3" w14:textId="77777777" w:rsidR="00FA5D15" w:rsidRPr="003F1896" w:rsidRDefault="00FA5D15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EBFDED9" w14:textId="59E5EEA3" w:rsidR="00767150" w:rsidRPr="003F1896" w:rsidRDefault="00B760D4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สำหรับปีสิ้นสุดวันที่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ธันวาคม </w:t>
      </w:r>
      <w:r w:rsidR="00DC63A8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กลุ่มกิจการมีลูกค้ารายใหญ่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ราย จากส่วนงานขายสินค้าภายในประเทศ </w:t>
      </w:r>
      <w:r w:rsidR="00024AA5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โดยมีรายได้มากกว่าร้อยละ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จากรายได้ทั้งหมด ซึ่งเป็นจำนวนเงิน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466</w:t>
      </w:r>
      <w:r w:rsidR="002B7E5E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53</w:t>
      </w:r>
      <w:r w:rsidR="0022231D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264994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ล้าน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บาท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(</w:t>
      </w:r>
      <w:r w:rsidR="004E55A3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="00A958CD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: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393</w:t>
      </w:r>
      <w:r w:rsidR="0022231D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79</w:t>
      </w:r>
      <w:r w:rsidR="0022231D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264994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ล้าน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บาท)</w:t>
      </w:r>
    </w:p>
    <w:p w14:paraId="01D50E91" w14:textId="672539B9" w:rsidR="005045C9" w:rsidRPr="003F1896" w:rsidRDefault="005045C9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3F1896" w14:paraId="3F2ACD7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59C7B15" w14:textId="67F458AC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362F44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2F44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681A24BA" w14:textId="77777777" w:rsidR="008A7F60" w:rsidRPr="003F1896" w:rsidRDefault="008A7F60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3F1896" w14:paraId="45D213A6" w14:textId="77777777" w:rsidTr="00362F44">
        <w:trPr>
          <w:cantSplit/>
        </w:trPr>
        <w:tc>
          <w:tcPr>
            <w:tcW w:w="4390" w:type="dxa"/>
            <w:vAlign w:val="bottom"/>
          </w:tcPr>
          <w:p w14:paraId="4DFFD820" w14:textId="77777777" w:rsidR="008A7F60" w:rsidRPr="003F1896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31452" w14:textId="77777777" w:rsidR="008A7F60" w:rsidRPr="003F1896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FF7FAE" w14:textId="77777777" w:rsidR="008A7F60" w:rsidRPr="003F1896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7E227F" w:rsidRPr="003F1896" w14:paraId="710630ED" w14:textId="77777777" w:rsidTr="00362F44">
        <w:trPr>
          <w:cantSplit/>
        </w:trPr>
        <w:tc>
          <w:tcPr>
            <w:tcW w:w="4390" w:type="dxa"/>
            <w:vAlign w:val="bottom"/>
          </w:tcPr>
          <w:p w14:paraId="27488E30" w14:textId="77777777" w:rsidR="007E227F" w:rsidRPr="003F1896" w:rsidRDefault="007E227F" w:rsidP="007E227F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5839AD6" w14:textId="0644BAF1" w:rsidR="007E227F" w:rsidRPr="003F1896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D7BD96" w14:textId="2CFD73DA" w:rsidR="007E227F" w:rsidRPr="003F1896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3910606" w14:textId="49B6346C" w:rsidR="007E227F" w:rsidRPr="003F1896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DA0E88D" w14:textId="742E2607" w:rsidR="007E227F" w:rsidRPr="003F1896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7E227F" w:rsidRPr="003F1896" w14:paraId="099EEF6F" w14:textId="77777777" w:rsidTr="00362F44">
        <w:trPr>
          <w:cantSplit/>
        </w:trPr>
        <w:tc>
          <w:tcPr>
            <w:tcW w:w="4390" w:type="dxa"/>
            <w:vAlign w:val="bottom"/>
          </w:tcPr>
          <w:p w14:paraId="158FEDC9" w14:textId="77777777" w:rsidR="007E227F" w:rsidRPr="003F1896" w:rsidRDefault="007E227F" w:rsidP="007E227F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A1EAE5" w14:textId="77777777" w:rsidR="007E227F" w:rsidRPr="003F1896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7BD39D8" w14:textId="77777777" w:rsidR="007E227F" w:rsidRPr="003F1896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60E777" w14:textId="77777777" w:rsidR="007E227F" w:rsidRPr="003F1896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9C8B75" w14:textId="77777777" w:rsidR="007E227F" w:rsidRPr="003F1896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E227F" w:rsidRPr="003F1896" w14:paraId="496686BF" w14:textId="77777777" w:rsidTr="00362F44">
        <w:trPr>
          <w:cantSplit/>
          <w:trHeight w:val="99"/>
        </w:trPr>
        <w:tc>
          <w:tcPr>
            <w:tcW w:w="4390" w:type="dxa"/>
            <w:vAlign w:val="bottom"/>
          </w:tcPr>
          <w:p w14:paraId="31542654" w14:textId="77777777" w:rsidR="007E227F" w:rsidRPr="003F1896" w:rsidRDefault="007E227F" w:rsidP="007E227F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F366B" w14:textId="77777777" w:rsidR="007E227F" w:rsidRPr="003F1896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DE74870" w14:textId="77777777" w:rsidR="007E227F" w:rsidRPr="003F1896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2D8E9" w14:textId="77777777" w:rsidR="007E227F" w:rsidRPr="003F1896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FD855F6" w14:textId="77777777" w:rsidR="007E227F" w:rsidRPr="003F1896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51949" w:rsidRPr="003F1896" w14:paraId="6A6F7B52" w14:textId="77777777" w:rsidTr="00B0512F">
        <w:trPr>
          <w:cantSplit/>
        </w:trPr>
        <w:tc>
          <w:tcPr>
            <w:tcW w:w="4390" w:type="dxa"/>
            <w:vAlign w:val="bottom"/>
            <w:hideMark/>
          </w:tcPr>
          <w:p w14:paraId="7D4C390E" w14:textId="77777777" w:rsidR="00851949" w:rsidRPr="003F1896" w:rsidRDefault="00851949" w:rsidP="00851949">
            <w:pPr>
              <w:tabs>
                <w:tab w:val="left" w:pos="1245"/>
                <w:tab w:val="left" w:pos="1710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5CEF6" w14:textId="0AF4FCBB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95" w:type="dxa"/>
            <w:vAlign w:val="bottom"/>
          </w:tcPr>
          <w:p w14:paraId="5B519D64" w14:textId="2D1C1FA9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FE010" w14:textId="6019F52B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295" w:type="dxa"/>
            <w:vAlign w:val="bottom"/>
          </w:tcPr>
          <w:p w14:paraId="2D13C4BE" w14:textId="38375486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</w:p>
        </w:tc>
      </w:tr>
      <w:tr w:rsidR="00851949" w:rsidRPr="003F1896" w14:paraId="50A02C0A" w14:textId="77777777" w:rsidTr="00B0512F">
        <w:trPr>
          <w:cantSplit/>
        </w:trPr>
        <w:tc>
          <w:tcPr>
            <w:tcW w:w="4390" w:type="dxa"/>
            <w:vAlign w:val="bottom"/>
            <w:hideMark/>
          </w:tcPr>
          <w:p w14:paraId="51DAF1DF" w14:textId="77777777" w:rsidR="00851949" w:rsidRPr="003F1896" w:rsidRDefault="00851949" w:rsidP="00851949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เงินฝากธนาคาร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ab/>
              <w:t>- ประเภทกระแสรายวัน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DE63B" w14:textId="6F6EB86D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295" w:type="dxa"/>
            <w:vAlign w:val="bottom"/>
          </w:tcPr>
          <w:p w14:paraId="13F646B2" w14:textId="25349A86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2C54C" w14:textId="41AE7EDE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295" w:type="dxa"/>
            <w:vAlign w:val="bottom"/>
          </w:tcPr>
          <w:p w14:paraId="0757DC04" w14:textId="4A8A7B9C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</w:p>
        </w:tc>
      </w:tr>
      <w:tr w:rsidR="00851949" w:rsidRPr="003F1896" w14:paraId="4371BCCB" w14:textId="77777777" w:rsidTr="00B0512F">
        <w:trPr>
          <w:cantSplit/>
        </w:trPr>
        <w:tc>
          <w:tcPr>
            <w:tcW w:w="4390" w:type="dxa"/>
            <w:vAlign w:val="bottom"/>
          </w:tcPr>
          <w:p w14:paraId="2BC66A61" w14:textId="77777777" w:rsidR="00851949" w:rsidRPr="003F1896" w:rsidRDefault="00851949" w:rsidP="00851949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EBD08B" w14:textId="33FDF702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295" w:type="dxa"/>
            <w:vAlign w:val="bottom"/>
          </w:tcPr>
          <w:p w14:paraId="72AC655F" w14:textId="371ED337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951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049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9D789" w14:textId="055A9C95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295" w:type="dxa"/>
            <w:vAlign w:val="bottom"/>
          </w:tcPr>
          <w:p w14:paraId="268E7D82" w14:textId="277FEFC0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002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932</w:t>
            </w:r>
          </w:p>
        </w:tc>
      </w:tr>
      <w:tr w:rsidR="00851949" w:rsidRPr="003F1896" w14:paraId="4AD0A548" w14:textId="77777777" w:rsidTr="00B0512F">
        <w:trPr>
          <w:cantSplit/>
        </w:trPr>
        <w:tc>
          <w:tcPr>
            <w:tcW w:w="4390" w:type="dxa"/>
            <w:vAlign w:val="bottom"/>
          </w:tcPr>
          <w:p w14:paraId="7D64860B" w14:textId="77777777" w:rsidR="00851949" w:rsidRPr="003F1896" w:rsidRDefault="00851949" w:rsidP="00851949">
            <w:pPr>
              <w:tabs>
                <w:tab w:val="left" w:pos="1245"/>
                <w:tab w:val="left" w:pos="1743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74D15" w14:textId="6ABFB915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FD4E67C" w14:textId="66729A37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B044D" w14:textId="3421E30A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700F556" w14:textId="0A3C31CB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</w:p>
        </w:tc>
      </w:tr>
      <w:tr w:rsidR="00851949" w:rsidRPr="003F1896" w14:paraId="6DBB352B" w14:textId="77777777" w:rsidTr="00362F44">
        <w:trPr>
          <w:cantSplit/>
        </w:trPr>
        <w:tc>
          <w:tcPr>
            <w:tcW w:w="4390" w:type="dxa"/>
            <w:vAlign w:val="bottom"/>
          </w:tcPr>
          <w:p w14:paraId="4161881C" w14:textId="77777777" w:rsidR="00851949" w:rsidRPr="003F1896" w:rsidRDefault="00851949" w:rsidP="00851949">
            <w:pPr>
              <w:tabs>
                <w:tab w:val="left" w:pos="124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628D" w14:textId="69CEAC9C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4A6E5" w14:textId="325167CF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379B4" w14:textId="6E7DD0CA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0D86A" w14:textId="367ACF62" w:rsidR="00851949" w:rsidRPr="003F1896" w:rsidRDefault="004B1AE7" w:rsidP="008519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</w:tbl>
    <w:p w14:paraId="570D1547" w14:textId="77777777" w:rsidR="00E94583" w:rsidRPr="003F1896" w:rsidRDefault="00E94583" w:rsidP="00A365CC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</w:pPr>
    </w:p>
    <w:p w14:paraId="3BE3E8A0" w14:textId="79FE4A42" w:rsidR="005847DE" w:rsidRPr="003F1896" w:rsidRDefault="008A7F60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ณ วันที่ </w:t>
      </w:r>
      <w:r w:rsidR="004B1AE7" w:rsidRPr="004B1AE7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>31</w:t>
      </w:r>
      <w:r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ธันวาคม </w:t>
      </w:r>
      <w:r w:rsidR="00DC63A8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>2566</w:t>
      </w:r>
      <w:r w:rsidR="00A25787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>เงินฝากธนาคารประเภทออมทรัพย์มีอัตราดอกเบี้ย</w:t>
      </w:r>
      <w:r w:rsidR="00343926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ร้อยละ </w:t>
      </w:r>
      <w:r w:rsidR="004B1AE7" w:rsidRPr="004B1AE7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>0</w:t>
      </w:r>
      <w:r w:rsidR="00851949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>01</w:t>
      </w:r>
      <w:r w:rsidR="00851949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="00343926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>ถึง</w:t>
      </w:r>
      <w:r w:rsidR="00343926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="00851949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60</w:t>
      </w:r>
      <w:r w:rsidR="00343926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343926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ต่อปี</w:t>
      </w:r>
      <w:r w:rsidR="00C526E8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 </w:t>
      </w:r>
      <w:r w:rsidR="009D341D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>(</w:t>
      </w:r>
      <w:r w:rsidR="004E55A3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>2565</w:t>
      </w:r>
      <w:r w:rsidR="009D341D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 </w:t>
      </w:r>
      <w:r w:rsidR="009D341D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 xml:space="preserve">: </w:t>
      </w:r>
      <w:r w:rsidR="009D341D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 xml:space="preserve">ร้อยละ </w:t>
      </w:r>
      <w:r w:rsidR="004B1AE7" w:rsidRPr="004B1AE7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>0</w:t>
      </w:r>
      <w:r w:rsidR="00DD7BC5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>01</w:t>
      </w:r>
      <w:r w:rsidR="00DD7BC5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lang w:val="en-GB"/>
        </w:rPr>
        <w:t xml:space="preserve"> </w:t>
      </w:r>
      <w:r w:rsidR="00DD7BC5" w:rsidRPr="003F1896">
        <w:rPr>
          <w:rFonts w:ascii="Browallia New" w:eastAsia="Arial Unicode MS" w:hAnsi="Browallia New" w:cs="Browallia New"/>
          <w:color w:val="000000"/>
          <w:spacing w:val="-10"/>
          <w:sz w:val="28"/>
          <w:szCs w:val="28"/>
          <w:cs/>
          <w:lang w:val="en-GB"/>
        </w:rPr>
        <w:t>ถึง</w:t>
      </w:r>
      <w:r w:rsidR="00DD7BC5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DD7BC5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75</w:t>
      </w:r>
      <w:r w:rsidR="00DD7BC5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016B9D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ต่อปี</w:t>
      </w:r>
      <w:r w:rsidR="009D341D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)</w:t>
      </w:r>
      <w:r w:rsidR="00105D11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และเงินฝากธนาคารประเภท</w:t>
      </w:r>
      <w:r w:rsidR="00692752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ฝาก</w:t>
      </w:r>
      <w:r w:rsidR="00105D11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ประจำมีอัตราดอกเบี้ย</w:t>
      </w:r>
      <w:r w:rsidR="00343926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ร้อยละ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851949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20</w:t>
      </w:r>
      <w:r w:rsidR="000B0BE5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343926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ถึง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="009046A7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="000B0BE5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343926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ต่อปี</w:t>
      </w:r>
      <w:r w:rsidR="00E67818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(</w:t>
      </w:r>
      <w:r w:rsidR="004E55A3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="00E67818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: </w:t>
      </w:r>
      <w:r w:rsidR="00A4086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ร้อยละ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7E227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="007E227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A4086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ถึง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22231D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38</w:t>
      </w:r>
      <w:r w:rsidR="0022231D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A4086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ต่อปี</w:t>
      </w:r>
      <w:r w:rsidR="00E67818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)</w:t>
      </w:r>
    </w:p>
    <w:p w14:paraId="4059D6AB" w14:textId="6073A784" w:rsidR="009E6506" w:rsidRPr="003F1896" w:rsidRDefault="00C63A6C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tbl>
      <w:tblPr>
        <w:tblW w:w="94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3F1896" w14:paraId="3B4BF793" w14:textId="77777777" w:rsidTr="005B5AA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F09854F" w14:textId="73C0A5A2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362F44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2F44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6C658E01" w14:textId="77777777" w:rsidR="005561BC" w:rsidRPr="003F1896" w:rsidRDefault="005561BC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F05A0C5" w14:textId="1CFB445E" w:rsidR="009D1905" w:rsidRPr="003F1896" w:rsidRDefault="004B1AE7" w:rsidP="009D190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D1905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D1905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D1905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ลูกหนี้การค้าและลูกหนี้อื่น</w:t>
      </w:r>
    </w:p>
    <w:p w14:paraId="4F3AF0B1" w14:textId="77777777" w:rsidR="000A6B9F" w:rsidRPr="003F1896" w:rsidRDefault="000A6B9F" w:rsidP="009D190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3F1896" w14:paraId="0B810CF5" w14:textId="77777777" w:rsidTr="00362F44">
        <w:trPr>
          <w:cantSplit/>
        </w:trPr>
        <w:tc>
          <w:tcPr>
            <w:tcW w:w="4390" w:type="dxa"/>
            <w:vAlign w:val="bottom"/>
          </w:tcPr>
          <w:p w14:paraId="12B0324A" w14:textId="77777777" w:rsidR="008A7F60" w:rsidRPr="003F1896" w:rsidRDefault="008A7F60" w:rsidP="00267138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85F736" w14:textId="77777777" w:rsidR="008A7F60" w:rsidRPr="003F1896" w:rsidRDefault="008A7F60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697A2F" w14:textId="77777777" w:rsidR="008A7F60" w:rsidRPr="003F1896" w:rsidRDefault="008A7F60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7E227F" w:rsidRPr="003F1896" w14:paraId="0D897ECF" w14:textId="77777777" w:rsidTr="00362F44">
        <w:trPr>
          <w:cantSplit/>
        </w:trPr>
        <w:tc>
          <w:tcPr>
            <w:tcW w:w="4390" w:type="dxa"/>
            <w:vAlign w:val="bottom"/>
          </w:tcPr>
          <w:p w14:paraId="70DAC919" w14:textId="77777777" w:rsidR="007E227F" w:rsidRPr="003F1896" w:rsidRDefault="007E227F" w:rsidP="007E227F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1461C9D5" w14:textId="2A9DFD50" w:rsidR="007E227F" w:rsidRPr="003F1896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688ACB3" w14:textId="7ECDFE19" w:rsidR="007E227F" w:rsidRPr="003F1896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560AF8" w14:textId="359EFF30" w:rsidR="007E227F" w:rsidRPr="003F1896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3EFB1EC" w14:textId="272C1633" w:rsidR="007E227F" w:rsidRPr="003F1896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7E227F" w:rsidRPr="003F1896" w14:paraId="39199EB5" w14:textId="77777777" w:rsidTr="00362F44">
        <w:trPr>
          <w:cantSplit/>
        </w:trPr>
        <w:tc>
          <w:tcPr>
            <w:tcW w:w="4390" w:type="dxa"/>
            <w:vAlign w:val="bottom"/>
          </w:tcPr>
          <w:p w14:paraId="6ED27708" w14:textId="77777777" w:rsidR="007E227F" w:rsidRPr="003F1896" w:rsidRDefault="007E227F" w:rsidP="007E227F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B2D51B7" w14:textId="77777777" w:rsidR="007E227F" w:rsidRPr="003F1896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4A48ADC" w14:textId="77777777" w:rsidR="007E227F" w:rsidRPr="003F1896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76FE84C" w14:textId="77777777" w:rsidR="007E227F" w:rsidRPr="003F1896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B2F854D" w14:textId="77777777" w:rsidR="007E227F" w:rsidRPr="003F1896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E227F" w:rsidRPr="003F1896" w14:paraId="7D654311" w14:textId="77777777" w:rsidTr="00C42FE6">
        <w:trPr>
          <w:cantSplit/>
          <w:trHeight w:val="99"/>
        </w:trPr>
        <w:tc>
          <w:tcPr>
            <w:tcW w:w="4390" w:type="dxa"/>
            <w:vAlign w:val="bottom"/>
          </w:tcPr>
          <w:p w14:paraId="26EA6763" w14:textId="77777777" w:rsidR="007E227F" w:rsidRPr="003F1896" w:rsidRDefault="007E227F" w:rsidP="007E227F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D0E72" w14:textId="77777777" w:rsidR="007E227F" w:rsidRPr="003F1896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6FD7DA" w14:textId="77777777" w:rsidR="007E227F" w:rsidRPr="003F1896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86EA7" w14:textId="77777777" w:rsidR="007E227F" w:rsidRPr="003F1896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7A002A" w14:textId="77777777" w:rsidR="007E227F" w:rsidRPr="003F1896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E227F" w:rsidRPr="003F1896" w14:paraId="050FB825" w14:textId="77777777" w:rsidTr="005065A8">
        <w:trPr>
          <w:cantSplit/>
        </w:trPr>
        <w:tc>
          <w:tcPr>
            <w:tcW w:w="4390" w:type="dxa"/>
          </w:tcPr>
          <w:p w14:paraId="30CACE06" w14:textId="77777777" w:rsidR="007E227F" w:rsidRPr="003F1896" w:rsidRDefault="007E227F" w:rsidP="007E227F">
            <w:pPr>
              <w:spacing w:before="10" w:after="10"/>
              <w:ind w:left="1067" w:right="-102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F4E96EA" w14:textId="2C3E33C6" w:rsidR="007E227F" w:rsidRPr="003F1896" w:rsidRDefault="004B1AE7" w:rsidP="002223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  <w:r w:rsidR="00FA6EF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  <w:r w:rsidR="00FA6EF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</w:p>
        </w:tc>
        <w:tc>
          <w:tcPr>
            <w:tcW w:w="1295" w:type="dxa"/>
            <w:vAlign w:val="bottom"/>
          </w:tcPr>
          <w:p w14:paraId="35008DF0" w14:textId="6A022BC2" w:rsidR="007E227F" w:rsidRPr="003F1896" w:rsidRDefault="004B1AE7" w:rsidP="002223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</w:t>
            </w:r>
            <w:r w:rsidR="00FA6EF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498</w:t>
            </w:r>
            <w:r w:rsidR="00FA6EF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151FEA2" w14:textId="235AAE1E" w:rsidR="007E227F" w:rsidRPr="003F1896" w:rsidRDefault="004B1AE7" w:rsidP="002223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  <w:r w:rsidR="00FA6EF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072</w:t>
            </w:r>
            <w:r w:rsidR="00FA6EF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806</w:t>
            </w:r>
          </w:p>
        </w:tc>
        <w:tc>
          <w:tcPr>
            <w:tcW w:w="1295" w:type="dxa"/>
            <w:vAlign w:val="bottom"/>
          </w:tcPr>
          <w:p w14:paraId="71A293DF" w14:textId="620E63F2" w:rsidR="007E227F" w:rsidRPr="003F1896" w:rsidRDefault="004B1AE7" w:rsidP="002223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FA6EF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="00FA6EF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418</w:t>
            </w:r>
          </w:p>
        </w:tc>
      </w:tr>
      <w:tr w:rsidR="00851949" w:rsidRPr="003F1896" w14:paraId="6A4CDC52" w14:textId="77777777" w:rsidTr="0008276B">
        <w:trPr>
          <w:cantSplit/>
        </w:trPr>
        <w:tc>
          <w:tcPr>
            <w:tcW w:w="4390" w:type="dxa"/>
            <w:hideMark/>
          </w:tcPr>
          <w:p w14:paraId="1595B201" w14:textId="1116641E" w:rsidR="00851949" w:rsidRPr="003F1896" w:rsidRDefault="00851949" w:rsidP="00851949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A9A78" w14:textId="213B0125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5AD640A" w14:textId="029EBFBA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383CF" w14:textId="0FE6AC13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A22F63A" w14:textId="075EBE86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51949" w:rsidRPr="003F1896" w14:paraId="7201FD33" w14:textId="77777777" w:rsidTr="00C42FE6">
        <w:trPr>
          <w:cantSplit/>
        </w:trPr>
        <w:tc>
          <w:tcPr>
            <w:tcW w:w="4390" w:type="dxa"/>
            <w:hideMark/>
          </w:tcPr>
          <w:p w14:paraId="21AD1A0C" w14:textId="77777777" w:rsidR="00851949" w:rsidRPr="003F1896" w:rsidRDefault="00851949" w:rsidP="00851949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CF330" w14:textId="5E5423DF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99A2E16" w14:textId="15EBAC5B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6DDED" w14:textId="42EAB623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5DCC86E" w14:textId="2E94F37E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</w:tr>
      <w:tr w:rsidR="00851949" w:rsidRPr="003F1896" w14:paraId="58580EC4" w14:textId="77777777" w:rsidTr="00C42FE6">
        <w:trPr>
          <w:cantSplit/>
        </w:trPr>
        <w:tc>
          <w:tcPr>
            <w:tcW w:w="4390" w:type="dxa"/>
          </w:tcPr>
          <w:p w14:paraId="515B742E" w14:textId="77777777" w:rsidR="00851949" w:rsidRPr="003F1896" w:rsidRDefault="00851949" w:rsidP="00851949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C84DCDB" w14:textId="77777777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1996B9" w14:textId="77777777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00B816E5" w14:textId="77777777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15300F2" w14:textId="77777777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51949" w:rsidRPr="003F1896" w14:paraId="63AA53A7" w14:textId="77777777" w:rsidTr="00087046">
        <w:trPr>
          <w:cantSplit/>
        </w:trPr>
        <w:tc>
          <w:tcPr>
            <w:tcW w:w="4390" w:type="dxa"/>
          </w:tcPr>
          <w:p w14:paraId="453B6C27" w14:textId="77777777" w:rsidR="00851949" w:rsidRPr="003F1896" w:rsidRDefault="00851949" w:rsidP="001D47B2">
            <w:pPr>
              <w:tabs>
                <w:tab w:val="left" w:pos="1301"/>
              </w:tabs>
              <w:spacing w:before="10" w:after="10"/>
              <w:ind w:left="527" w:right="-10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ลูกหนี้อื่น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ab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3B0E864" w14:textId="7F277A5C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  <w:tc>
          <w:tcPr>
            <w:tcW w:w="1295" w:type="dxa"/>
            <w:vAlign w:val="center"/>
          </w:tcPr>
          <w:p w14:paraId="04CFFE1A" w14:textId="6E50C03F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A53E0A5" w14:textId="7D62D37B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  <w:tc>
          <w:tcPr>
            <w:tcW w:w="1295" w:type="dxa"/>
            <w:vAlign w:val="center"/>
          </w:tcPr>
          <w:p w14:paraId="3EDDF26F" w14:textId="76074EBA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</w:tr>
      <w:tr w:rsidR="00851949" w:rsidRPr="003F1896" w14:paraId="7CF0E4B5" w14:textId="77777777" w:rsidTr="00087046">
        <w:trPr>
          <w:cantSplit/>
        </w:trPr>
        <w:tc>
          <w:tcPr>
            <w:tcW w:w="4390" w:type="dxa"/>
          </w:tcPr>
          <w:p w14:paraId="4F382DB9" w14:textId="607EC627" w:rsidR="00851949" w:rsidRPr="003F1896" w:rsidRDefault="001D47B2" w:rsidP="001D47B2">
            <w:pPr>
              <w:tabs>
                <w:tab w:val="left" w:pos="1301"/>
              </w:tabs>
              <w:spacing w:before="10" w:after="10"/>
              <w:ind w:left="527" w:right="-10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ab/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 xml:space="preserve"> (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93EEC7F" w14:textId="47450D52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3E039941" w14:textId="11635C46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B1B39A4" w14:textId="4E411664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295" w:type="dxa"/>
            <w:vAlign w:val="center"/>
          </w:tcPr>
          <w:p w14:paraId="4E7F190D" w14:textId="38710B7A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448</w:t>
            </w:r>
          </w:p>
        </w:tc>
      </w:tr>
      <w:tr w:rsidR="00851949" w:rsidRPr="003F1896" w14:paraId="1F410E46" w14:textId="77777777" w:rsidTr="00087046">
        <w:trPr>
          <w:cantSplit/>
        </w:trPr>
        <w:tc>
          <w:tcPr>
            <w:tcW w:w="4390" w:type="dxa"/>
          </w:tcPr>
          <w:p w14:paraId="4C832E09" w14:textId="7E92465A" w:rsidR="00851949" w:rsidRPr="003F1896" w:rsidRDefault="00851949" w:rsidP="00851949">
            <w:pPr>
              <w:spacing w:before="10" w:after="10"/>
              <w:ind w:left="1157" w:right="-71" w:hanging="63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936D3F" w14:textId="4C785E5D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FDF39D3" w14:textId="3706A1F6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F22B4D" w14:textId="77C8BCDB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AC83FB6" w14:textId="11C7D050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51949" w:rsidRPr="003F1896" w14:paraId="7AE63F4E" w14:textId="77777777" w:rsidTr="00087046">
        <w:trPr>
          <w:cantSplit/>
        </w:trPr>
        <w:tc>
          <w:tcPr>
            <w:tcW w:w="4390" w:type="dxa"/>
          </w:tcPr>
          <w:p w14:paraId="1DCD4F4D" w14:textId="77777777" w:rsidR="00851949" w:rsidRPr="003F1896" w:rsidRDefault="00851949" w:rsidP="00851949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7F577" w14:textId="24A993D7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D4C8" w14:textId="509F8628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2FF4D8" w14:textId="273D8685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0C370" w14:textId="070D638C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</w:p>
        </w:tc>
      </w:tr>
      <w:tr w:rsidR="00851949" w:rsidRPr="003F1896" w14:paraId="1E2785FD" w14:textId="77777777" w:rsidTr="00C42FE6">
        <w:trPr>
          <w:cantSplit/>
        </w:trPr>
        <w:tc>
          <w:tcPr>
            <w:tcW w:w="4390" w:type="dxa"/>
          </w:tcPr>
          <w:p w14:paraId="6E178633" w14:textId="77777777" w:rsidR="00851949" w:rsidRPr="003F1896" w:rsidRDefault="00851949" w:rsidP="00851949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7843DE7" w14:textId="77777777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4785A2" w14:textId="77777777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DDE72F7" w14:textId="77777777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9ED42C5" w14:textId="77777777" w:rsidR="00851949" w:rsidRPr="003F1896" w:rsidRDefault="00851949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51949" w:rsidRPr="003F1896" w14:paraId="11F70586" w14:textId="77777777" w:rsidTr="00311E63">
        <w:trPr>
          <w:cantSplit/>
        </w:trPr>
        <w:tc>
          <w:tcPr>
            <w:tcW w:w="4390" w:type="dxa"/>
            <w:hideMark/>
          </w:tcPr>
          <w:p w14:paraId="6D4C0FA7" w14:textId="00F7C61C" w:rsidR="00851949" w:rsidRPr="003F1896" w:rsidRDefault="00851949" w:rsidP="00851949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95" w:type="dxa"/>
            <w:shd w:val="clear" w:color="auto" w:fill="FAFAFA"/>
          </w:tcPr>
          <w:p w14:paraId="1A016438" w14:textId="3D1FF8CC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295" w:type="dxa"/>
            <w:vAlign w:val="center"/>
          </w:tcPr>
          <w:p w14:paraId="426E7735" w14:textId="3F1A4F9E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295" w:type="dxa"/>
            <w:shd w:val="clear" w:color="auto" w:fill="FAFAFA"/>
          </w:tcPr>
          <w:p w14:paraId="22E0154E" w14:textId="49C267C0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295" w:type="dxa"/>
            <w:vAlign w:val="center"/>
          </w:tcPr>
          <w:p w14:paraId="099E1E24" w14:textId="0A27E8AE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  <w:tr w:rsidR="00851949" w:rsidRPr="003F1896" w14:paraId="21365478" w14:textId="77777777" w:rsidTr="00311E63">
        <w:trPr>
          <w:cantSplit/>
        </w:trPr>
        <w:tc>
          <w:tcPr>
            <w:tcW w:w="4390" w:type="dxa"/>
          </w:tcPr>
          <w:p w14:paraId="31BA1285" w14:textId="717149DB" w:rsidR="00851949" w:rsidRPr="003F1896" w:rsidRDefault="00851949" w:rsidP="00851949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เงินมัดจำและเงินค้ำประกัน</w:t>
            </w:r>
          </w:p>
        </w:tc>
        <w:tc>
          <w:tcPr>
            <w:tcW w:w="1295" w:type="dxa"/>
            <w:shd w:val="clear" w:color="auto" w:fill="FAFAFA"/>
          </w:tcPr>
          <w:p w14:paraId="4A654C16" w14:textId="4C7C21CD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295" w:type="dxa"/>
            <w:vAlign w:val="center"/>
          </w:tcPr>
          <w:p w14:paraId="2B24C4AE" w14:textId="4082A8B0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  <w:tc>
          <w:tcPr>
            <w:tcW w:w="1295" w:type="dxa"/>
            <w:shd w:val="clear" w:color="auto" w:fill="FAFAFA"/>
          </w:tcPr>
          <w:p w14:paraId="3C9A1523" w14:textId="42D8FCD2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295" w:type="dxa"/>
            <w:vAlign w:val="center"/>
          </w:tcPr>
          <w:p w14:paraId="7E29B5F4" w14:textId="5927F0FE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</w:tr>
      <w:tr w:rsidR="00851949" w:rsidRPr="003F1896" w14:paraId="3A15128E" w14:textId="77777777" w:rsidTr="00311E63">
        <w:trPr>
          <w:cantSplit/>
        </w:trPr>
        <w:tc>
          <w:tcPr>
            <w:tcW w:w="4390" w:type="dxa"/>
          </w:tcPr>
          <w:p w14:paraId="4C9BB33B" w14:textId="77777777" w:rsidR="00851949" w:rsidRPr="003F1896" w:rsidRDefault="00851949" w:rsidP="00851949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95" w:type="dxa"/>
            <w:shd w:val="clear" w:color="auto" w:fill="FAFAFA"/>
          </w:tcPr>
          <w:p w14:paraId="0C37B834" w14:textId="582C4B3E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95" w:type="dxa"/>
            <w:vAlign w:val="center"/>
          </w:tcPr>
          <w:p w14:paraId="50A2473B" w14:textId="1E111F0E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</w:p>
        </w:tc>
        <w:tc>
          <w:tcPr>
            <w:tcW w:w="1295" w:type="dxa"/>
            <w:shd w:val="clear" w:color="auto" w:fill="FAFAFA"/>
          </w:tcPr>
          <w:p w14:paraId="7C937FF1" w14:textId="04CDDA14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95" w:type="dxa"/>
            <w:vAlign w:val="center"/>
          </w:tcPr>
          <w:p w14:paraId="41A034C4" w14:textId="1161DA76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</w:p>
        </w:tc>
      </w:tr>
      <w:tr w:rsidR="00851949" w:rsidRPr="003F1896" w14:paraId="0AD9B8B3" w14:textId="77777777" w:rsidTr="00311E63">
        <w:trPr>
          <w:cantSplit/>
        </w:trPr>
        <w:tc>
          <w:tcPr>
            <w:tcW w:w="4390" w:type="dxa"/>
            <w:hideMark/>
          </w:tcPr>
          <w:p w14:paraId="557592C6" w14:textId="77777777" w:rsidR="00851949" w:rsidRPr="003F1896" w:rsidRDefault="00851949" w:rsidP="00851949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A8C90D2" w14:textId="40376FDE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D9C886E" w14:textId="2ED99E17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92AAA06" w14:textId="7DA25082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4C9554A" w14:textId="2C90F30F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</w:p>
        </w:tc>
      </w:tr>
      <w:tr w:rsidR="00851949" w:rsidRPr="003F1896" w14:paraId="018BFF99" w14:textId="77777777" w:rsidTr="00C42FE6">
        <w:trPr>
          <w:cantSplit/>
        </w:trPr>
        <w:tc>
          <w:tcPr>
            <w:tcW w:w="4390" w:type="dxa"/>
            <w:vAlign w:val="bottom"/>
          </w:tcPr>
          <w:p w14:paraId="5D8F6312" w14:textId="77777777" w:rsidR="00851949" w:rsidRPr="003F1896" w:rsidRDefault="00851949" w:rsidP="00851949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8A4A5" w14:textId="31D792D8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231387D" w14:textId="68DBB71E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0F87D" w14:textId="1AD580C9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="0085194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E59AE98" w14:textId="09B31901" w:rsidR="00851949" w:rsidRPr="003F1896" w:rsidRDefault="004B1AE7" w:rsidP="0085194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  <w:r w:rsidR="0085194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</w:p>
        </w:tc>
      </w:tr>
    </w:tbl>
    <w:p w14:paraId="72D94627" w14:textId="6A5F40BE" w:rsidR="00773ADA" w:rsidRPr="003F1896" w:rsidRDefault="00773ADA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343A5E4" w14:textId="3540191C" w:rsidR="00170AEA" w:rsidRPr="003F1896" w:rsidRDefault="00170AEA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14654181" w14:textId="438E72DF" w:rsidR="00A4086F" w:rsidRPr="003F1896" w:rsidRDefault="004B1AE7" w:rsidP="001A063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1A0635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A0635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4086F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การด้อยค่าของลูกหนี้การค้าและลูกหนี้อื่น</w:t>
      </w:r>
    </w:p>
    <w:p w14:paraId="5938F126" w14:textId="78881472" w:rsidR="00170AEA" w:rsidRPr="003F1896" w:rsidRDefault="00170AEA" w:rsidP="00170AEA">
      <w:pPr>
        <w:ind w:left="540"/>
        <w:rPr>
          <w:rFonts w:ascii="Browallia New" w:hAnsi="Browallia New" w:cs="Browallia New"/>
          <w:sz w:val="28"/>
          <w:szCs w:val="28"/>
        </w:rPr>
      </w:pPr>
    </w:p>
    <w:p w14:paraId="292660B0" w14:textId="77777777" w:rsidR="00170AEA" w:rsidRPr="003F1896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รายละเอียดของผลขาดทุนด้านเครดิตของลูกหนี้การค้าและลูกหนี้อื่น</w:t>
      </w:r>
      <w:r w:rsidRPr="003F189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เป็นดังนี้</w:t>
      </w:r>
    </w:p>
    <w:p w14:paraId="40580E17" w14:textId="77777777" w:rsidR="00170AEA" w:rsidRPr="003F1896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6" w:type="dxa"/>
        <w:tblInd w:w="558" w:type="dxa"/>
        <w:tblLook w:val="04A0" w:firstRow="1" w:lastRow="0" w:firstColumn="1" w:lastColumn="0" w:noHBand="0" w:noVBand="1"/>
      </w:tblPr>
      <w:tblGrid>
        <w:gridCol w:w="1919"/>
        <w:gridCol w:w="1179"/>
        <w:gridCol w:w="1236"/>
        <w:gridCol w:w="1126"/>
        <w:gridCol w:w="1126"/>
        <w:gridCol w:w="1269"/>
        <w:gridCol w:w="1161"/>
      </w:tblGrid>
      <w:tr w:rsidR="00170AEA" w:rsidRPr="003F1896" w14:paraId="7C8D54DA" w14:textId="77777777" w:rsidTr="00ED68D5">
        <w:tc>
          <w:tcPr>
            <w:tcW w:w="1919" w:type="dxa"/>
            <w:vAlign w:val="bottom"/>
          </w:tcPr>
          <w:p w14:paraId="0D214D25" w14:textId="77777777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0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92E2D" w14:textId="77777777" w:rsidR="00170AEA" w:rsidRPr="003F1896" w:rsidRDefault="00170AEA" w:rsidP="00333C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70AEA" w:rsidRPr="003F1896" w14:paraId="30A107B2" w14:textId="77777777" w:rsidTr="00ED68D5">
        <w:tc>
          <w:tcPr>
            <w:tcW w:w="1919" w:type="dxa"/>
            <w:vAlign w:val="bottom"/>
            <w:hideMark/>
          </w:tcPr>
          <w:p w14:paraId="54FD2D99" w14:textId="47BC1772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FCB30E9" w14:textId="370167F2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00475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ยังไม่ถึง</w:t>
            </w:r>
          </w:p>
          <w:p w14:paraId="4457BD9E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กำหนดชำระ</w:t>
            </w:r>
          </w:p>
          <w:p w14:paraId="75122A51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C0882" w14:textId="77777777" w:rsidR="00216058" w:rsidRPr="003F1896" w:rsidRDefault="00170AEA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ไม่เกิน </w:t>
            </w:r>
          </w:p>
          <w:p w14:paraId="54EE5B83" w14:textId="400526AE" w:rsidR="00170AEA" w:rsidRPr="003F1896" w:rsidRDefault="004B1AE7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5739949E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75E0B" w14:textId="56B699D4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50AFB45F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77B52" w14:textId="28D61FF1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5732FEAF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617031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เกินกว่า </w:t>
            </w:r>
          </w:p>
          <w:p w14:paraId="6719E1DD" w14:textId="5B6FFE25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66FAC1DC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C0850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4607B469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0AEA" w:rsidRPr="003F1896" w14:paraId="2D38E0EA" w14:textId="77777777" w:rsidTr="00ED68D5">
        <w:tc>
          <w:tcPr>
            <w:tcW w:w="1919" w:type="dxa"/>
            <w:vAlign w:val="bottom"/>
          </w:tcPr>
          <w:p w14:paraId="2CB1128E" w14:textId="77777777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191BA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052A1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EBDF6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A472E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98E1E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E1002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D68D5" w:rsidRPr="003F1896" w14:paraId="3571C20B" w14:textId="77777777" w:rsidTr="00ED68D5">
        <w:tc>
          <w:tcPr>
            <w:tcW w:w="1919" w:type="dxa"/>
            <w:vAlign w:val="bottom"/>
          </w:tcPr>
          <w:p w14:paraId="7A192FB8" w14:textId="77777777" w:rsidR="00ED68D5" w:rsidRPr="003F1896" w:rsidRDefault="00ED68D5" w:rsidP="00ED68D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348A752" w14:textId="2547EBE6" w:rsidR="00ED68D5" w:rsidRPr="003F1896" w:rsidRDefault="00ED68D5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0547C9D6" w14:textId="5331A9B9" w:rsidR="00ED68D5" w:rsidRPr="003F1896" w:rsidRDefault="00ED68D5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2E16D070" w14:textId="33490FE0" w:rsidR="00ED68D5" w:rsidRPr="003F1896" w:rsidRDefault="00ED68D5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3C472D48" w14:textId="5332033A" w:rsidR="00ED68D5" w:rsidRPr="003F1896" w:rsidRDefault="00ED68D5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69" w:type="dxa"/>
            <w:shd w:val="clear" w:color="auto" w:fill="FAFAFA"/>
            <w:vAlign w:val="bottom"/>
          </w:tcPr>
          <w:p w14:paraId="11A0FFC5" w14:textId="40B2BA43" w:rsidR="00ED68D5" w:rsidRPr="003F1896" w:rsidRDefault="00ED68D5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6880EF85" w14:textId="23A06F4A" w:rsidR="00ED68D5" w:rsidRPr="003F1896" w:rsidRDefault="00ED68D5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ED68D5" w:rsidRPr="003F1896" w14:paraId="12A4F9A8" w14:textId="77777777" w:rsidTr="00CF6DBD">
        <w:tc>
          <w:tcPr>
            <w:tcW w:w="1919" w:type="dxa"/>
            <w:vAlign w:val="bottom"/>
            <w:hideMark/>
          </w:tcPr>
          <w:p w14:paraId="682DFC15" w14:textId="2DDFC26E" w:rsidR="00ED68D5" w:rsidRPr="003F1896" w:rsidRDefault="00ED68D5" w:rsidP="00ED68D5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72C9489" w14:textId="7AFA1A9C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268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690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144B1C9F" w14:textId="7372B85E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12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007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095B2DD" w14:textId="4AC34B1A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384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9FB9D7B" w14:textId="44081F02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273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34D53F51" w14:textId="0B047CAF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1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412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115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73EAD2C6" w14:textId="4A538918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282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768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ED68D5" w:rsidRPr="003F1896" w14:paraId="5B17E734" w14:textId="77777777" w:rsidTr="00ED68D5">
        <w:tc>
          <w:tcPr>
            <w:tcW w:w="1919" w:type="dxa"/>
            <w:vAlign w:val="bottom"/>
          </w:tcPr>
          <w:p w14:paraId="5E0A6218" w14:textId="30E44A7C" w:rsidR="00ED68D5" w:rsidRPr="003F1896" w:rsidRDefault="00ED68D5" w:rsidP="00ED68D5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9" w:type="dxa"/>
            <w:shd w:val="clear" w:color="auto" w:fill="FAFAFA"/>
          </w:tcPr>
          <w:p w14:paraId="4F62182C" w14:textId="17FA6633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1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338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236" w:type="dxa"/>
            <w:shd w:val="clear" w:color="auto" w:fill="FAFAFA"/>
          </w:tcPr>
          <w:p w14:paraId="01462794" w14:textId="6D8081BF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4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625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126" w:type="dxa"/>
            <w:shd w:val="clear" w:color="auto" w:fill="FAFAFA"/>
          </w:tcPr>
          <w:p w14:paraId="7B691933" w14:textId="24980C7B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32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050</w:t>
            </w:r>
          </w:p>
        </w:tc>
        <w:tc>
          <w:tcPr>
            <w:tcW w:w="1126" w:type="dxa"/>
            <w:shd w:val="clear" w:color="auto" w:fill="FAFAFA"/>
          </w:tcPr>
          <w:p w14:paraId="09F8C1D4" w14:textId="3EAB226E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269" w:type="dxa"/>
            <w:shd w:val="clear" w:color="auto" w:fill="FAFAFA"/>
          </w:tcPr>
          <w:p w14:paraId="27308A41" w14:textId="0DBC146A" w:rsidR="00ED68D5" w:rsidRPr="003F1896" w:rsidRDefault="00ED68D5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F189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1" w:type="dxa"/>
            <w:shd w:val="clear" w:color="auto" w:fill="FAFAFA"/>
          </w:tcPr>
          <w:p w14:paraId="0C34A7D9" w14:textId="58CCDF26" w:rsidR="00ED68D5" w:rsidRPr="003F1896" w:rsidRDefault="004B1AE7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hAnsi="Browallia New" w:cs="Browallia New"/>
                <w:lang w:val="en-GB"/>
              </w:rPr>
              <w:t>5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996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Pr="004B1AE7">
              <w:rPr>
                <w:rFonts w:ascii="Browallia New" w:hAnsi="Browallia New" w:cs="Browallia New"/>
                <w:lang w:val="en-GB"/>
              </w:rPr>
              <w:t>412</w:t>
            </w:r>
          </w:p>
        </w:tc>
      </w:tr>
      <w:tr w:rsidR="00ED68D5" w:rsidRPr="003F1896" w14:paraId="408CCD41" w14:textId="77777777" w:rsidTr="00ED68D5">
        <w:tc>
          <w:tcPr>
            <w:tcW w:w="1919" w:type="dxa"/>
            <w:vAlign w:val="bottom"/>
            <w:hideMark/>
          </w:tcPr>
          <w:p w14:paraId="3F0D98A6" w14:textId="77777777" w:rsidR="00ED68D5" w:rsidRPr="003F1896" w:rsidRDefault="00ED68D5" w:rsidP="00ED68D5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AFAFA"/>
          </w:tcPr>
          <w:p w14:paraId="07A5DB38" w14:textId="0E1E894E" w:rsidR="00ED68D5" w:rsidRPr="003F1896" w:rsidRDefault="00847CEE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896">
              <w:rPr>
                <w:rFonts w:ascii="Browallia New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90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510</w:t>
            </w:r>
            <w:r w:rsidRPr="003F18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FAFAFA"/>
          </w:tcPr>
          <w:p w14:paraId="00D7AEB1" w14:textId="68A7D2F1" w:rsidR="00ED68D5" w:rsidRPr="003F1896" w:rsidRDefault="00847CEE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F1896">
              <w:rPr>
                <w:rFonts w:ascii="Browallia New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396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063</w:t>
            </w:r>
            <w:r w:rsidRPr="003F18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6" w:type="dxa"/>
            <w:tcBorders>
              <w:left w:val="nil"/>
              <w:right w:val="nil"/>
            </w:tcBorders>
            <w:shd w:val="clear" w:color="auto" w:fill="FAFAFA"/>
          </w:tcPr>
          <w:p w14:paraId="6D556A61" w14:textId="339E392C" w:rsidR="00ED68D5" w:rsidRPr="003F1896" w:rsidRDefault="00847CEE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896">
              <w:rPr>
                <w:rFonts w:ascii="Browallia New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56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858</w:t>
            </w:r>
            <w:r w:rsidRPr="003F18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6" w:type="dxa"/>
            <w:tcBorders>
              <w:left w:val="nil"/>
              <w:right w:val="nil"/>
            </w:tcBorders>
            <w:shd w:val="clear" w:color="auto" w:fill="FAFAFA"/>
          </w:tcPr>
          <w:p w14:paraId="00DF0048" w14:textId="43995BE1" w:rsidR="00ED68D5" w:rsidRPr="003F1896" w:rsidRDefault="00847CEE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896">
              <w:rPr>
                <w:rFonts w:ascii="Browallia New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160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170</w:t>
            </w:r>
            <w:r w:rsidRPr="003F18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FAFAFA"/>
          </w:tcPr>
          <w:p w14:paraId="061A7E89" w14:textId="31FCC17D" w:rsidR="00ED68D5" w:rsidRPr="003F1896" w:rsidRDefault="00847CEE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F1896">
              <w:rPr>
                <w:rFonts w:ascii="Browallia New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1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412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115</w:t>
            </w:r>
            <w:r w:rsidRPr="003F18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4174FFF9" w14:textId="122E81D7" w:rsidR="00ED68D5" w:rsidRPr="003F1896" w:rsidRDefault="00847CEE" w:rsidP="00ED68D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896">
              <w:rPr>
                <w:rFonts w:ascii="Browallia New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2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115</w:t>
            </w:r>
            <w:r w:rsidR="00ED68D5" w:rsidRPr="003F1896">
              <w:rPr>
                <w:rFonts w:ascii="Browallia New" w:hAnsi="Browallia New" w:cs="Browallia New"/>
              </w:rPr>
              <w:t>,</w:t>
            </w:r>
            <w:r w:rsidR="004B1AE7" w:rsidRPr="004B1AE7">
              <w:rPr>
                <w:rFonts w:ascii="Browallia New" w:hAnsi="Browallia New" w:cs="Browallia New"/>
                <w:lang w:val="en-GB"/>
              </w:rPr>
              <w:t>716</w:t>
            </w:r>
            <w:r w:rsidRPr="003F189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34CA4663" w14:textId="77777777" w:rsidR="00170AEA" w:rsidRPr="003F1896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7" w:type="dxa"/>
        <w:tblInd w:w="558" w:type="dxa"/>
        <w:tblLook w:val="04A0" w:firstRow="1" w:lastRow="0" w:firstColumn="1" w:lastColumn="0" w:noHBand="0" w:noVBand="1"/>
      </w:tblPr>
      <w:tblGrid>
        <w:gridCol w:w="1916"/>
        <w:gridCol w:w="1179"/>
        <w:gridCol w:w="1246"/>
        <w:gridCol w:w="1108"/>
        <w:gridCol w:w="1126"/>
        <w:gridCol w:w="1271"/>
        <w:gridCol w:w="1161"/>
      </w:tblGrid>
      <w:tr w:rsidR="00170AEA" w:rsidRPr="003F1896" w14:paraId="3974BEAC" w14:textId="77777777" w:rsidTr="00170AEA">
        <w:tc>
          <w:tcPr>
            <w:tcW w:w="1942" w:type="dxa"/>
            <w:vAlign w:val="bottom"/>
          </w:tcPr>
          <w:p w14:paraId="4A8DD7BC" w14:textId="77777777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A1DC4" w14:textId="77777777" w:rsidR="00170AEA" w:rsidRPr="003F1896" w:rsidRDefault="00170AEA" w:rsidP="00333C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70AEA" w:rsidRPr="003F1896" w14:paraId="50C42122" w14:textId="77777777" w:rsidTr="00170AEA">
        <w:tc>
          <w:tcPr>
            <w:tcW w:w="1942" w:type="dxa"/>
            <w:shd w:val="clear" w:color="auto" w:fill="auto"/>
            <w:vAlign w:val="bottom"/>
            <w:hideMark/>
          </w:tcPr>
          <w:p w14:paraId="4EC3977D" w14:textId="3FA97F74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097696E" w14:textId="0A7F4841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B484B2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ยังไม่ถึง</w:t>
            </w:r>
          </w:p>
          <w:p w14:paraId="27534B13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กำหนดชำระ</w:t>
            </w:r>
          </w:p>
          <w:p w14:paraId="4173EA66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008B0B" w14:textId="77777777" w:rsidR="00216058" w:rsidRPr="003F1896" w:rsidRDefault="00170AEA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ไม่เกิน </w:t>
            </w:r>
          </w:p>
          <w:p w14:paraId="16F4245F" w14:textId="503DC693" w:rsidR="00170AEA" w:rsidRPr="003F1896" w:rsidRDefault="004B1AE7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2F2417C5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0B071" w14:textId="360C0DE8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136DAAA8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8AD12" w14:textId="1371227E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265474AA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C719B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เกินกว่า </w:t>
            </w:r>
          </w:p>
          <w:p w14:paraId="256F049A" w14:textId="537541B5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2F1051C0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D095F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14FD3417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0AEA" w:rsidRPr="003F1896" w14:paraId="7729ADDF" w14:textId="77777777" w:rsidTr="00170AEA">
        <w:tc>
          <w:tcPr>
            <w:tcW w:w="1942" w:type="dxa"/>
            <w:shd w:val="clear" w:color="auto" w:fill="auto"/>
            <w:vAlign w:val="bottom"/>
          </w:tcPr>
          <w:p w14:paraId="0F37F9D5" w14:textId="77777777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2A1B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443D3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AAC6D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A2F8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9E7FA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1A2B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70AEA" w:rsidRPr="003F1896" w14:paraId="69DB45FE" w14:textId="77777777" w:rsidTr="00170AEA">
        <w:tc>
          <w:tcPr>
            <w:tcW w:w="1942" w:type="dxa"/>
            <w:shd w:val="clear" w:color="auto" w:fill="auto"/>
            <w:vAlign w:val="bottom"/>
          </w:tcPr>
          <w:p w14:paraId="15004471" w14:textId="77777777" w:rsidR="00170AEA" w:rsidRPr="003F1896" w:rsidRDefault="00170AEA" w:rsidP="00170AE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64E636A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848B478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8404D11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D9471D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89F761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6E427E5" w14:textId="77777777" w:rsidR="00170AEA" w:rsidRPr="003F1896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2231D" w:rsidRPr="003F1896" w14:paraId="14B56698" w14:textId="77777777" w:rsidTr="00170AEA">
        <w:tc>
          <w:tcPr>
            <w:tcW w:w="1942" w:type="dxa"/>
            <w:shd w:val="clear" w:color="auto" w:fill="auto"/>
            <w:vAlign w:val="bottom"/>
            <w:hideMark/>
          </w:tcPr>
          <w:p w14:paraId="1C191E42" w14:textId="06B7DF35" w:rsidR="0022231D" w:rsidRPr="003F1896" w:rsidRDefault="0022231D" w:rsidP="0022231D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AA7C8F" w14:textId="0285522C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eastAsia="Arial Unicode MS" w:hAnsi="Browallia New" w:cs="Browallia New"/>
                <w:lang w:val="en-GB"/>
              </w:rPr>
              <w:t>122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153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9791E5D" w14:textId="6690C97C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2231D" w:rsidRPr="003F1896">
              <w:rPr>
                <w:rFonts w:ascii="Browallia New" w:eastAsia="Arial Unicode MS" w:hAnsi="Browallia New" w:cs="Browallia New"/>
                <w:cs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22231D" w:rsidRPr="003F1896">
              <w:rPr>
                <w:rFonts w:ascii="Browallia New" w:eastAsia="Arial Unicode MS" w:hAnsi="Browallia New" w:cs="Browallia New"/>
                <w:cs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889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68EBA44" w14:textId="783DECAD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4B1AE7">
              <w:rPr>
                <w:rFonts w:ascii="Browallia New" w:eastAsia="Arial Unicode MS" w:hAnsi="Browallia New" w:cs="Browallia New"/>
                <w:lang w:val="en-GB"/>
              </w:rPr>
              <w:t>64</w:t>
            </w:r>
            <w:r w:rsidR="0022231D" w:rsidRPr="003F1896">
              <w:rPr>
                <w:rFonts w:ascii="Browallia New" w:eastAsia="Arial Unicode MS" w:hAnsi="Browallia New" w:cs="Browallia New"/>
                <w:cs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8C6E" w14:textId="03D1A87B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22231D" w:rsidRPr="003F1896">
              <w:rPr>
                <w:rFonts w:ascii="Browallia New" w:eastAsia="Arial Unicode MS" w:hAnsi="Browallia New" w:cs="Browallia New"/>
                <w:cs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F44DF9" w14:textId="3604ADB4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4B1AE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483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5602698" w14:textId="067E94EC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498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707</w:t>
            </w:r>
          </w:p>
        </w:tc>
      </w:tr>
      <w:tr w:rsidR="0022231D" w:rsidRPr="003F1896" w14:paraId="24563F99" w14:textId="77777777" w:rsidTr="003A253A">
        <w:tc>
          <w:tcPr>
            <w:tcW w:w="1942" w:type="dxa"/>
            <w:shd w:val="clear" w:color="auto" w:fill="auto"/>
            <w:vAlign w:val="bottom"/>
          </w:tcPr>
          <w:p w14:paraId="0E2D92BD" w14:textId="7C5FA630" w:rsidR="0022231D" w:rsidRPr="003F1896" w:rsidRDefault="0022231D" w:rsidP="0022231D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5631503" w14:textId="38AA0D1A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786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529B7FB" w14:textId="6BA87117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B1AE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2231D" w:rsidRPr="003F1896">
              <w:rPr>
                <w:rFonts w:ascii="Browallia New" w:eastAsia="Arial Unicode MS" w:hAnsi="Browallia New" w:cs="Browallia New"/>
                <w:cs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734</w:t>
            </w:r>
            <w:r w:rsidR="0022231D" w:rsidRPr="003F1896">
              <w:rPr>
                <w:rFonts w:ascii="Browallia New" w:eastAsia="Arial Unicode MS" w:hAnsi="Browallia New" w:cs="Browallia New"/>
                <w:cs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166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C83F23F" w14:textId="6BEF8498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F189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F14177" w14:textId="541DC784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693F54" w14:textId="525CA9B2" w:rsidR="0022231D" w:rsidRPr="003F1896" w:rsidRDefault="0022231D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6AF7632" w14:textId="144D4619" w:rsidR="0022231D" w:rsidRPr="003F1896" w:rsidRDefault="004B1AE7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758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</w:tr>
      <w:tr w:rsidR="0022231D" w:rsidRPr="003F1896" w14:paraId="19A2590C" w14:textId="77777777" w:rsidTr="003A253A">
        <w:tc>
          <w:tcPr>
            <w:tcW w:w="1942" w:type="dxa"/>
            <w:shd w:val="clear" w:color="auto" w:fill="auto"/>
            <w:vAlign w:val="bottom"/>
            <w:hideMark/>
          </w:tcPr>
          <w:p w14:paraId="1BD2857C" w14:textId="77777777" w:rsidR="0022231D" w:rsidRPr="003F1896" w:rsidRDefault="0022231D" w:rsidP="0022231D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7A2A9" w14:textId="37B25AA1" w:rsidR="0022231D" w:rsidRPr="003F1896" w:rsidRDefault="00847CEE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89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22231D" w:rsidRPr="003F189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466</w:t>
            </w:r>
            <w:r w:rsidRPr="003F189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82B94" w14:textId="17B447D2" w:rsidR="0022231D" w:rsidRPr="003F1896" w:rsidRDefault="00847CEE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F189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2231D" w:rsidRPr="003F189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024</w:t>
            </w:r>
            <w:r w:rsidR="0022231D" w:rsidRPr="003F189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012</w:t>
            </w:r>
            <w:r w:rsidRPr="003F189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C7BBF" w14:textId="0F5A77EA" w:rsidR="0022231D" w:rsidRPr="003F1896" w:rsidRDefault="00847CEE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89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22231D" w:rsidRPr="003F189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510</w:t>
            </w:r>
            <w:r w:rsidRPr="003F189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423F4" w14:textId="037214EE" w:rsidR="0022231D" w:rsidRPr="003F1896" w:rsidRDefault="00847CEE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89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22231D" w:rsidRPr="003F189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338</w:t>
            </w:r>
            <w:r w:rsidRPr="003F189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4321E" w14:textId="04B2312C" w:rsidR="0022231D" w:rsidRPr="003F1896" w:rsidRDefault="00847CEE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89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2231D" w:rsidRPr="003F189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483</w:t>
            </w:r>
            <w:r w:rsidR="0022231D" w:rsidRPr="003F189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754</w:t>
            </w:r>
            <w:r w:rsidRPr="003F189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60B9" w14:textId="1A3305BC" w:rsidR="0022231D" w:rsidRPr="003F1896" w:rsidRDefault="00847CEE" w:rsidP="0022231D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636</w:t>
            </w:r>
            <w:r w:rsidR="0022231D" w:rsidRPr="003F189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lang w:val="en-GB"/>
              </w:rPr>
              <w:t>080</w:t>
            </w:r>
            <w:r w:rsidRPr="003F189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</w:tbl>
    <w:p w14:paraId="7DD3353B" w14:textId="77777777" w:rsidR="00170AEA" w:rsidRPr="003F1896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9" w:type="dxa"/>
        <w:tblInd w:w="558" w:type="dxa"/>
        <w:tblLook w:val="04A0" w:firstRow="1" w:lastRow="0" w:firstColumn="1" w:lastColumn="0" w:noHBand="0" w:noVBand="1"/>
      </w:tblPr>
      <w:tblGrid>
        <w:gridCol w:w="1921"/>
        <w:gridCol w:w="1178"/>
        <w:gridCol w:w="1245"/>
        <w:gridCol w:w="1108"/>
        <w:gridCol w:w="1127"/>
        <w:gridCol w:w="1269"/>
        <w:gridCol w:w="1161"/>
      </w:tblGrid>
      <w:tr w:rsidR="00170AEA" w:rsidRPr="003F1896" w14:paraId="00CB7674" w14:textId="77777777" w:rsidTr="00AC2D0B">
        <w:tc>
          <w:tcPr>
            <w:tcW w:w="1929" w:type="dxa"/>
          </w:tcPr>
          <w:p w14:paraId="2AAE247A" w14:textId="77777777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BA2286" w14:textId="77777777" w:rsidR="00170AEA" w:rsidRPr="003F1896" w:rsidRDefault="00170AEA" w:rsidP="00333C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AEA" w:rsidRPr="003F1896" w14:paraId="1D83BDC5" w14:textId="77777777" w:rsidTr="00AC2D0B">
        <w:tc>
          <w:tcPr>
            <w:tcW w:w="1929" w:type="dxa"/>
            <w:vAlign w:val="bottom"/>
            <w:hideMark/>
          </w:tcPr>
          <w:p w14:paraId="188BF8B7" w14:textId="4D847C5A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CD13D47" w14:textId="14B5B7BA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28A600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ยังไม่ถึง</w:t>
            </w:r>
          </w:p>
          <w:p w14:paraId="3C74F7A9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กำหนดชำระ</w:t>
            </w:r>
          </w:p>
          <w:p w14:paraId="6E4DE7EE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B91087" w14:textId="77777777" w:rsidR="00216058" w:rsidRPr="003F1896" w:rsidRDefault="00170AEA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ไม่เกิน </w:t>
            </w:r>
          </w:p>
          <w:p w14:paraId="3DC797FD" w14:textId="0D0233B4" w:rsidR="00170AEA" w:rsidRPr="003F1896" w:rsidRDefault="004B1AE7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2D1E8892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A23B5" w14:textId="710423F0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0DE881FE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F9955" w14:textId="230E590C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563A2439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E0425E" w14:textId="77777777" w:rsidR="006A7002" w:rsidRPr="003F1896" w:rsidRDefault="006A7002" w:rsidP="006A7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DD3D9BB" w14:textId="129BF3AF" w:rsidR="006A7002" w:rsidRPr="003F1896" w:rsidRDefault="006A7002" w:rsidP="006A7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เกินกว่า </w:t>
            </w:r>
          </w:p>
          <w:p w14:paraId="7354C03C" w14:textId="2FC779B0" w:rsidR="006A7002" w:rsidRPr="003F1896" w:rsidRDefault="004B1AE7" w:rsidP="006A7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6A7002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565081EB" w14:textId="155FADD1" w:rsidR="00170AEA" w:rsidRPr="003F1896" w:rsidRDefault="006A7002" w:rsidP="006A7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4E704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106F6BB5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0AEA" w:rsidRPr="003F1896" w14:paraId="62F13099" w14:textId="77777777" w:rsidTr="00AC2D0B">
        <w:tc>
          <w:tcPr>
            <w:tcW w:w="1929" w:type="dxa"/>
          </w:tcPr>
          <w:p w14:paraId="6213FF30" w14:textId="77777777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1BF5C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70DFA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01CB2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894C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4D7AA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2714C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</w:tr>
      <w:tr w:rsidR="00170AEA" w:rsidRPr="003F1896" w14:paraId="3864EE80" w14:textId="77777777" w:rsidTr="00AC2D0B">
        <w:tc>
          <w:tcPr>
            <w:tcW w:w="1929" w:type="dxa"/>
          </w:tcPr>
          <w:p w14:paraId="59E23C11" w14:textId="77777777" w:rsidR="00170AEA" w:rsidRPr="003F1896" w:rsidRDefault="00170AEA" w:rsidP="00170AE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572733E3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15FE71E5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D641D48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64C42ABF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54A8C830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6A14BB5E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</w:tr>
      <w:tr w:rsidR="00AC2D0B" w:rsidRPr="003F1896" w14:paraId="5DB349B0" w14:textId="77777777" w:rsidTr="00AC2D0B">
        <w:tc>
          <w:tcPr>
            <w:tcW w:w="1929" w:type="dxa"/>
            <w:hideMark/>
          </w:tcPr>
          <w:p w14:paraId="131E66D1" w14:textId="19360629" w:rsidR="00AC2D0B" w:rsidRPr="003F1896" w:rsidRDefault="00AC2D0B" w:rsidP="00AC2D0B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105B09E4" w14:textId="30D8E293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0F971884" w14:textId="7ACE6A91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32944BA2" w14:textId="018CF13A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E264ADB" w14:textId="334F99CB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1E12BEED" w14:textId="7A254FF8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50335E3E" w14:textId="1231F4EE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AC2D0B" w:rsidRPr="003F1896" w14:paraId="649BECBB" w14:textId="77777777" w:rsidTr="00AC2D0B">
        <w:tc>
          <w:tcPr>
            <w:tcW w:w="1929" w:type="dxa"/>
          </w:tcPr>
          <w:p w14:paraId="421EC49F" w14:textId="3628F911" w:rsidR="00AC2D0B" w:rsidRPr="003F1896" w:rsidRDefault="00AC2D0B" w:rsidP="00AC2D0B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8" w:type="dxa"/>
            <w:shd w:val="clear" w:color="auto" w:fill="FAFAFA"/>
          </w:tcPr>
          <w:p w14:paraId="3169DFE1" w14:textId="5FE5F62E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247" w:type="dxa"/>
            <w:shd w:val="clear" w:color="auto" w:fill="FAFAFA"/>
          </w:tcPr>
          <w:p w14:paraId="45BE8597" w14:textId="40AE76AC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110" w:type="dxa"/>
            <w:shd w:val="clear" w:color="auto" w:fill="FAFAFA"/>
          </w:tcPr>
          <w:p w14:paraId="3917DD4E" w14:textId="2A44021D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129" w:type="dxa"/>
            <w:shd w:val="clear" w:color="auto" w:fill="FAFAFA"/>
          </w:tcPr>
          <w:p w14:paraId="6391BEF1" w14:textId="51D7E065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271" w:type="dxa"/>
            <w:shd w:val="clear" w:color="auto" w:fill="FAFAFA"/>
          </w:tcPr>
          <w:p w14:paraId="695719EF" w14:textId="4B102C5F" w:rsidR="00AC2D0B" w:rsidRPr="003F1896" w:rsidRDefault="00AC2D0B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45" w:type="dxa"/>
            <w:shd w:val="clear" w:color="auto" w:fill="FAFAFA"/>
          </w:tcPr>
          <w:p w14:paraId="4D8AE5BA" w14:textId="0007FCD3" w:rsidR="00AC2D0B" w:rsidRPr="003F1896" w:rsidRDefault="004B1AE7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AC2D0B" w:rsidRPr="003F1896" w14:paraId="6AA29C31" w14:textId="77777777" w:rsidTr="00AC2D0B">
        <w:tc>
          <w:tcPr>
            <w:tcW w:w="1929" w:type="dxa"/>
            <w:hideMark/>
          </w:tcPr>
          <w:p w14:paraId="4CD5ABCF" w14:textId="77777777" w:rsidR="00AC2D0B" w:rsidRPr="003F1896" w:rsidRDefault="00AC2D0B" w:rsidP="00AC2D0B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AFAFA"/>
          </w:tcPr>
          <w:p w14:paraId="3C2CF0ED" w14:textId="05D51FBE" w:rsidR="00AC2D0B" w:rsidRPr="003F1896" w:rsidRDefault="00847CEE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</w:tcPr>
          <w:p w14:paraId="23238DF0" w14:textId="241FE44D" w:rsidR="00AC2D0B" w:rsidRPr="003F1896" w:rsidRDefault="00847CEE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</w:tcPr>
          <w:p w14:paraId="260901DC" w14:textId="5EE3CA02" w:rsidR="00AC2D0B" w:rsidRPr="003F1896" w:rsidRDefault="00847CEE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FAFAFA"/>
          </w:tcPr>
          <w:p w14:paraId="42992E50" w14:textId="1A172EB5" w:rsidR="00AC2D0B" w:rsidRPr="003F1896" w:rsidRDefault="00847CEE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FAFAFA"/>
          </w:tcPr>
          <w:p w14:paraId="0992814B" w14:textId="70D49528" w:rsidR="00AC2D0B" w:rsidRPr="003F1896" w:rsidRDefault="00847CEE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FAFAFA"/>
          </w:tcPr>
          <w:p w14:paraId="5476BFA2" w14:textId="51807AA2" w:rsidR="00AC2D0B" w:rsidRPr="003F1896" w:rsidRDefault="00847CEE" w:rsidP="00AC2D0B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AC2D0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716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7254E880" w14:textId="060E3C67" w:rsidR="002947C8" w:rsidRPr="003F1896" w:rsidRDefault="002947C8" w:rsidP="00170AE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434DD8" w14:textId="77777777" w:rsidR="00170AEA" w:rsidRPr="003F1896" w:rsidRDefault="002947C8" w:rsidP="00170AE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02" w:type="dxa"/>
        <w:tblInd w:w="558" w:type="dxa"/>
        <w:tblLook w:val="04A0" w:firstRow="1" w:lastRow="0" w:firstColumn="1" w:lastColumn="0" w:noHBand="0" w:noVBand="1"/>
      </w:tblPr>
      <w:tblGrid>
        <w:gridCol w:w="1905"/>
        <w:gridCol w:w="1177"/>
        <w:gridCol w:w="1236"/>
        <w:gridCol w:w="1126"/>
        <w:gridCol w:w="1126"/>
        <w:gridCol w:w="1271"/>
        <w:gridCol w:w="1161"/>
      </w:tblGrid>
      <w:tr w:rsidR="00170AEA" w:rsidRPr="003F1896" w14:paraId="5D141DBF" w14:textId="77777777" w:rsidTr="00333CC0">
        <w:tc>
          <w:tcPr>
            <w:tcW w:w="1930" w:type="dxa"/>
            <w:shd w:val="clear" w:color="auto" w:fill="auto"/>
          </w:tcPr>
          <w:p w14:paraId="3E685FA0" w14:textId="77777777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950F8" w14:textId="77777777" w:rsidR="00170AEA" w:rsidRPr="003F1896" w:rsidRDefault="00170AEA" w:rsidP="00333C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AEA" w:rsidRPr="003F1896" w14:paraId="46765FCA" w14:textId="77777777" w:rsidTr="00333CC0">
        <w:tc>
          <w:tcPr>
            <w:tcW w:w="1930" w:type="dxa"/>
            <w:shd w:val="clear" w:color="auto" w:fill="auto"/>
            <w:vAlign w:val="bottom"/>
            <w:hideMark/>
          </w:tcPr>
          <w:p w14:paraId="67C6188D" w14:textId="586BC2D5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35A8D634" w14:textId="1FB615BE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2E61D5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ยังไม่ถึง</w:t>
            </w:r>
          </w:p>
          <w:p w14:paraId="736BF328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กำหนดชำระ</w:t>
            </w:r>
          </w:p>
          <w:p w14:paraId="0F5C2A03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02AA1" w14:textId="77777777" w:rsidR="00216058" w:rsidRPr="003F1896" w:rsidRDefault="00170AEA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ไม่เกิน</w:t>
            </w:r>
          </w:p>
          <w:p w14:paraId="5DC47EE5" w14:textId="58917755" w:rsidR="00170AEA" w:rsidRPr="003F1896" w:rsidRDefault="00170AEA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5644EDCF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63F724" w14:textId="1786F179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6F0CEADB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9AB809" w14:textId="70DD6D59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13932171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72D9B" w14:textId="77777777" w:rsidR="0062219F" w:rsidRPr="003F1896" w:rsidRDefault="0062219F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E769C4F" w14:textId="53228863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เกินกว่า </w:t>
            </w:r>
          </w:p>
          <w:p w14:paraId="77573546" w14:textId="1B546CE4" w:rsidR="00170AEA" w:rsidRPr="003F1896" w:rsidRDefault="004B1AE7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170AEA"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เดือน</w:t>
            </w:r>
          </w:p>
          <w:p w14:paraId="67A3AF92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358AC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68BD6FC9" w14:textId="77777777" w:rsidR="00170AEA" w:rsidRPr="003F1896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0AEA" w:rsidRPr="003F1896" w14:paraId="6FB68EBE" w14:textId="77777777" w:rsidTr="00333CC0">
        <w:tc>
          <w:tcPr>
            <w:tcW w:w="1930" w:type="dxa"/>
            <w:shd w:val="clear" w:color="auto" w:fill="auto"/>
          </w:tcPr>
          <w:p w14:paraId="4645A631" w14:textId="77777777" w:rsidR="00170AEA" w:rsidRPr="003F1896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8F85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ECD5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D899D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0489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BAD99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F9867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th-TH"/>
              </w:rPr>
            </w:pPr>
          </w:p>
        </w:tc>
      </w:tr>
      <w:tr w:rsidR="00170AEA" w:rsidRPr="003F1896" w14:paraId="324ED2DA" w14:textId="77777777" w:rsidTr="00333CC0">
        <w:tc>
          <w:tcPr>
            <w:tcW w:w="1930" w:type="dxa"/>
            <w:shd w:val="clear" w:color="auto" w:fill="auto"/>
          </w:tcPr>
          <w:p w14:paraId="498EFB5F" w14:textId="77777777" w:rsidR="00170AEA" w:rsidRPr="003F1896" w:rsidRDefault="00170AEA" w:rsidP="006D1E8F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D4E382B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CCD7622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39A5C8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99C2AB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CE123B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111" w:type="dxa"/>
            <w:shd w:val="clear" w:color="auto" w:fill="auto"/>
          </w:tcPr>
          <w:p w14:paraId="609E41CA" w14:textId="77777777" w:rsidR="00170AEA" w:rsidRPr="003F1896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22231D" w:rsidRPr="003F1896" w14:paraId="14C7535E" w14:textId="77777777" w:rsidTr="00333CC0">
        <w:tc>
          <w:tcPr>
            <w:tcW w:w="1930" w:type="dxa"/>
            <w:shd w:val="clear" w:color="auto" w:fill="auto"/>
            <w:hideMark/>
          </w:tcPr>
          <w:p w14:paraId="14FBC153" w14:textId="1F2897FE" w:rsidR="0022231D" w:rsidRPr="003F1896" w:rsidRDefault="0022231D" w:rsidP="006D1E8F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934559C" w14:textId="13FE706C" w:rsidR="0022231D" w:rsidRPr="003F1896" w:rsidRDefault="004B1AE7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7C50DF4" w14:textId="5A1B1C9D" w:rsidR="0022231D" w:rsidRPr="003F1896" w:rsidRDefault="004B1AE7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4F9AC" w14:textId="0DE6E112" w:rsidR="0022231D" w:rsidRPr="003F1896" w:rsidRDefault="004B1AE7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AFF86" w14:textId="4012A49C" w:rsidR="0022231D" w:rsidRPr="003F1896" w:rsidRDefault="004B1AE7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96874" w14:textId="43016744" w:rsidR="0022231D" w:rsidRPr="003F1896" w:rsidRDefault="004B1AE7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111" w:type="dxa"/>
            <w:shd w:val="clear" w:color="auto" w:fill="auto"/>
          </w:tcPr>
          <w:p w14:paraId="107933DD" w14:textId="025BD4FF" w:rsidR="0022231D" w:rsidRPr="003F1896" w:rsidRDefault="004B1AE7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22231D" w:rsidRPr="003F1896" w14:paraId="50FB5D7D" w14:textId="77777777" w:rsidTr="003A253A">
        <w:tc>
          <w:tcPr>
            <w:tcW w:w="1930" w:type="dxa"/>
            <w:shd w:val="clear" w:color="auto" w:fill="auto"/>
          </w:tcPr>
          <w:p w14:paraId="3DD60BD3" w14:textId="1FFCFD2C" w:rsidR="0022231D" w:rsidRPr="003F1896" w:rsidRDefault="0022231D" w:rsidP="006D1E8F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7906CDA" w14:textId="77E20E77" w:rsidR="0022231D" w:rsidRPr="003F1896" w:rsidRDefault="004B1AE7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AACC0CF" w14:textId="0893D145" w:rsidR="0022231D" w:rsidRPr="003F1896" w:rsidRDefault="004B1AE7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6DA855" w14:textId="57469EDB" w:rsidR="0022231D" w:rsidRPr="003F1896" w:rsidRDefault="0022231D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DF8444" w14:textId="4FF347C8" w:rsidR="0022231D" w:rsidRPr="003F1896" w:rsidRDefault="0022231D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2182C" w14:textId="31E5A4AD" w:rsidR="0022231D" w:rsidRPr="003F1896" w:rsidRDefault="0022231D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12C60004" w14:textId="7CA843B2" w:rsidR="0022231D" w:rsidRPr="003F1896" w:rsidRDefault="004B1AE7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22231D" w:rsidRPr="003F1896" w14:paraId="6C35C150" w14:textId="77777777" w:rsidTr="003A253A">
        <w:tc>
          <w:tcPr>
            <w:tcW w:w="1930" w:type="dxa"/>
            <w:shd w:val="clear" w:color="auto" w:fill="auto"/>
            <w:hideMark/>
          </w:tcPr>
          <w:p w14:paraId="563E5B8D" w14:textId="77777777" w:rsidR="0022231D" w:rsidRPr="003F1896" w:rsidRDefault="0022231D" w:rsidP="006D1E8F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B1394" w14:textId="24404778" w:rsidR="0022231D" w:rsidRPr="003F1896" w:rsidRDefault="00847CEE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AE910" w14:textId="2EB0836E" w:rsidR="0022231D" w:rsidRPr="003F1896" w:rsidRDefault="00847CEE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BCB8C" w14:textId="328C6A4B" w:rsidR="0022231D" w:rsidRPr="003F1896" w:rsidRDefault="00847CEE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CB7AB" w14:textId="69ACB835" w:rsidR="0022231D" w:rsidRPr="003F1896" w:rsidRDefault="00847CEE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ECDB3" w14:textId="4C965CFE" w:rsidR="0022231D" w:rsidRPr="003F1896" w:rsidRDefault="00847CEE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</w:tcPr>
          <w:p w14:paraId="6CD616CE" w14:textId="5534D1F6" w:rsidR="0022231D" w:rsidRPr="003F1896" w:rsidRDefault="00847CEE" w:rsidP="0022231D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22231D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0B35E037" w14:textId="6B2FE23B" w:rsidR="00170AEA" w:rsidRPr="003F1896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4B035020" w14:textId="364512CC" w:rsidR="00170AEA" w:rsidRPr="003F1896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รายการกระทบยอดค่าเผื่อผลขาดทุนสำหรับลูกหนี้การค้าและลูกหนี้อื่นสำหรับปีสิ้นสุดวันที่ </w:t>
      </w:r>
      <w:r w:rsidR="004B1AE7" w:rsidRPr="004B1AE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3F189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ธันวาคม มีดังนี้</w:t>
      </w:r>
    </w:p>
    <w:p w14:paraId="5925BB88" w14:textId="77777777" w:rsidR="00170AEA" w:rsidRPr="003F1896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tbl>
      <w:tblPr>
        <w:tblW w:w="9029" w:type="dxa"/>
        <w:tblInd w:w="558" w:type="dxa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170AEA" w:rsidRPr="003F1896" w14:paraId="3F647ABD" w14:textId="77777777" w:rsidTr="0062219F">
        <w:tc>
          <w:tcPr>
            <w:tcW w:w="6293" w:type="dxa"/>
            <w:shd w:val="clear" w:color="auto" w:fill="auto"/>
          </w:tcPr>
          <w:p w14:paraId="17983D6E" w14:textId="77777777" w:rsidR="00170AEA" w:rsidRPr="003F1896" w:rsidRDefault="00170AEA" w:rsidP="00333CC0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96373" w14:textId="77777777" w:rsidR="00170AEA" w:rsidRPr="003F1896" w:rsidRDefault="00170AEA" w:rsidP="00333CC0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39E91F59" w14:textId="77777777" w:rsidR="00170AEA" w:rsidRPr="003F1896" w:rsidRDefault="00170AEA" w:rsidP="00333CC0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AEA" w:rsidRPr="003F1896" w14:paraId="6F41D724" w14:textId="77777777" w:rsidTr="0062219F">
        <w:tc>
          <w:tcPr>
            <w:tcW w:w="6293" w:type="dxa"/>
            <w:shd w:val="clear" w:color="auto" w:fill="auto"/>
          </w:tcPr>
          <w:p w14:paraId="0CC58399" w14:textId="77777777" w:rsidR="00170AEA" w:rsidRPr="003F1896" w:rsidRDefault="00170AEA" w:rsidP="00333CC0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63D62" w14:textId="1FD86A14" w:rsidR="00170AEA" w:rsidRPr="003F1896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577D7FF0" w14:textId="77777777" w:rsidR="00170AEA" w:rsidRPr="003F1896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201E4" w14:textId="26447758" w:rsidR="00170AEA" w:rsidRPr="003F1896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562F4A4A" w14:textId="77777777" w:rsidR="00170AEA" w:rsidRPr="003F1896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0AEA" w:rsidRPr="003F1896" w14:paraId="71D1D364" w14:textId="77777777" w:rsidTr="0062219F">
        <w:tc>
          <w:tcPr>
            <w:tcW w:w="6293" w:type="dxa"/>
            <w:shd w:val="clear" w:color="auto" w:fill="auto"/>
          </w:tcPr>
          <w:p w14:paraId="4BE76D40" w14:textId="77777777" w:rsidR="00170AEA" w:rsidRPr="003F1896" w:rsidRDefault="00170AEA" w:rsidP="00333CC0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56FCC1" w14:textId="77777777" w:rsidR="00170AEA" w:rsidRPr="003F1896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2B3D0D" w14:textId="77777777" w:rsidR="00170AEA" w:rsidRPr="003F1896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2231D" w:rsidRPr="003F1896" w14:paraId="0E97ECC8" w14:textId="77777777" w:rsidTr="0062219F">
        <w:tc>
          <w:tcPr>
            <w:tcW w:w="6293" w:type="dxa"/>
            <w:shd w:val="clear" w:color="auto" w:fill="auto"/>
          </w:tcPr>
          <w:p w14:paraId="19A7A1F6" w14:textId="62B835B3" w:rsidR="0022231D" w:rsidRPr="003F1896" w:rsidRDefault="0022231D" w:rsidP="0022231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4EFD0CF1" w14:textId="3404750B" w:rsidR="0022231D" w:rsidRPr="003F1896" w:rsidRDefault="004B1AE7" w:rsidP="0022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E66AB1" w14:textId="2A1EE3C2" w:rsidR="0022231D" w:rsidRPr="003F1896" w:rsidRDefault="004B1AE7" w:rsidP="0022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  <w:tr w:rsidR="0022231D" w:rsidRPr="003F1896" w14:paraId="0A0AC05C" w14:textId="77777777" w:rsidTr="0062219F">
        <w:tc>
          <w:tcPr>
            <w:tcW w:w="6293" w:type="dxa"/>
            <w:shd w:val="clear" w:color="auto" w:fill="auto"/>
          </w:tcPr>
          <w:p w14:paraId="75637E62" w14:textId="729B59F4" w:rsidR="0022231D" w:rsidRPr="003F1896" w:rsidRDefault="0022231D" w:rsidP="0022231D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รับรู้ค่าเผื่อผลขาดทุนในกำไรหรือขาดทุนในระหว่างปี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F46B9E" w14:textId="216ED7EE" w:rsidR="0022231D" w:rsidRPr="003F1896" w:rsidRDefault="007B58D9" w:rsidP="0022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432C" w14:textId="6A3C6542" w:rsidR="0022231D" w:rsidRPr="003F1896" w:rsidRDefault="0022231D" w:rsidP="0022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2231D" w:rsidRPr="003F1896" w14:paraId="7C3F8156" w14:textId="77777777" w:rsidTr="0062219F">
        <w:tc>
          <w:tcPr>
            <w:tcW w:w="6293" w:type="dxa"/>
            <w:shd w:val="clear" w:color="auto" w:fill="auto"/>
          </w:tcPr>
          <w:p w14:paraId="321C2BCA" w14:textId="52746EB0" w:rsidR="0022231D" w:rsidRPr="003F1896" w:rsidRDefault="0022231D" w:rsidP="0022231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8AD49" w14:textId="0D59020D" w:rsidR="0022231D" w:rsidRPr="003F1896" w:rsidRDefault="004B1AE7" w:rsidP="0022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B58D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7B58D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CBF9C" w14:textId="3F444125" w:rsidR="0022231D" w:rsidRPr="003F1896" w:rsidRDefault="004B1AE7" w:rsidP="0022231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</w:tbl>
    <w:p w14:paraId="0B1DE07C" w14:textId="77777777" w:rsidR="00E33204" w:rsidRPr="003F1896" w:rsidRDefault="00E33204" w:rsidP="00170A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FA1" w:rsidRPr="003F1896" w14:paraId="71C4F6F7" w14:textId="77777777" w:rsidTr="00C955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2B50BC" w14:textId="3FE04335" w:rsidR="00AC2FA1" w:rsidRPr="003F1896" w:rsidRDefault="004B1AE7" w:rsidP="00A365CC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B1A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AC2FA1" w:rsidRPr="003F18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C2FA1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C434430" w14:textId="77777777" w:rsidR="00AC2FA1" w:rsidRPr="003F1896" w:rsidRDefault="00AC2FA1" w:rsidP="00A60B2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2B9BB2FD" w14:textId="51F6DB5D" w:rsidR="00AC2FA1" w:rsidRPr="003F1896" w:rsidRDefault="00A604B0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กลุ่มกิจการมีเครื่องมือทางการเงิน</w:t>
      </w:r>
      <w:r w:rsidR="00AC2FA1" w:rsidRPr="003F1896">
        <w:rPr>
          <w:rFonts w:ascii="Browallia New" w:eastAsia="Arial Unicode MS" w:hAnsi="Browallia New" w:cs="Browallia New"/>
          <w:sz w:val="28"/>
          <w:szCs w:val="28"/>
          <w:cs/>
        </w:rPr>
        <w:t xml:space="preserve"> ดังต่อไปนี้</w:t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3C28A1" w:rsidRPr="003F1896" w14:paraId="3F75BD75" w14:textId="77777777" w:rsidTr="00EF1B82">
        <w:trPr>
          <w:cantSplit/>
        </w:trPr>
        <w:tc>
          <w:tcPr>
            <w:tcW w:w="4390" w:type="dxa"/>
            <w:vAlign w:val="bottom"/>
          </w:tcPr>
          <w:p w14:paraId="0A85C790" w14:textId="77777777" w:rsidR="003C28A1" w:rsidRPr="003F1896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458D51" w14:textId="77777777" w:rsidR="003C28A1" w:rsidRPr="003F1896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4B4A80" w14:textId="77777777" w:rsidR="003C28A1" w:rsidRPr="003F1896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3C28A1" w:rsidRPr="003F1896" w14:paraId="4262FE4C" w14:textId="77777777" w:rsidTr="00EF1B82">
        <w:trPr>
          <w:cantSplit/>
        </w:trPr>
        <w:tc>
          <w:tcPr>
            <w:tcW w:w="4390" w:type="dxa"/>
            <w:vAlign w:val="bottom"/>
          </w:tcPr>
          <w:p w14:paraId="22F20ABF" w14:textId="77777777" w:rsidR="003C28A1" w:rsidRPr="003F1896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A9301AD" w14:textId="704494FE" w:rsidR="003C28A1" w:rsidRPr="003F1896" w:rsidRDefault="00DC63A8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4B41DD8" w14:textId="43986489" w:rsidR="003C28A1" w:rsidRPr="003F1896" w:rsidRDefault="004E55A3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CE9B2B2" w14:textId="2E420800" w:rsidR="003C28A1" w:rsidRPr="003F1896" w:rsidRDefault="00DC63A8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C793E97" w14:textId="5C3C3B69" w:rsidR="003C28A1" w:rsidRPr="003F1896" w:rsidRDefault="004E55A3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3C28A1" w:rsidRPr="003F1896" w14:paraId="69F394A1" w14:textId="77777777" w:rsidTr="00EF1B82">
        <w:trPr>
          <w:cantSplit/>
        </w:trPr>
        <w:tc>
          <w:tcPr>
            <w:tcW w:w="4390" w:type="dxa"/>
            <w:vAlign w:val="bottom"/>
          </w:tcPr>
          <w:p w14:paraId="6AC28279" w14:textId="77777777" w:rsidR="003C28A1" w:rsidRPr="003F1896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3144621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BD34896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3949235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5B9F4DD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C28A1" w:rsidRPr="003F1896" w14:paraId="29714593" w14:textId="77777777" w:rsidTr="00EF1B82">
        <w:trPr>
          <w:cantSplit/>
        </w:trPr>
        <w:tc>
          <w:tcPr>
            <w:tcW w:w="4390" w:type="dxa"/>
            <w:vAlign w:val="bottom"/>
          </w:tcPr>
          <w:p w14:paraId="15FA4FB9" w14:textId="27878632" w:rsidR="003C28A1" w:rsidRPr="003F1896" w:rsidRDefault="003C28A1" w:rsidP="00EF1B82">
            <w:pPr>
              <w:spacing w:before="10" w:after="10"/>
              <w:ind w:right="-102" w:hanging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ED130C4" w14:textId="3D8D07AB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A48B0C2" w14:textId="40A60EA8" w:rsidR="003C28A1" w:rsidRPr="003F1896" w:rsidRDefault="003C28A1" w:rsidP="007F3B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1B1EF59" w14:textId="06673698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2380053" w14:textId="1533FC6A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C28A1" w:rsidRPr="003F1896" w14:paraId="0B831C3E" w14:textId="77777777" w:rsidTr="00EF1B82">
        <w:trPr>
          <w:cantSplit/>
        </w:trPr>
        <w:tc>
          <w:tcPr>
            <w:tcW w:w="4390" w:type="dxa"/>
            <w:vAlign w:val="bottom"/>
          </w:tcPr>
          <w:p w14:paraId="581A4D11" w14:textId="6D56C3E3" w:rsidR="003C28A1" w:rsidRPr="003F1896" w:rsidRDefault="003C28A1" w:rsidP="00EF1B82">
            <w:pPr>
              <w:spacing w:before="10" w:after="10"/>
              <w:ind w:right="-102" w:hanging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40B6E4E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59353BE" w14:textId="77777777" w:rsidR="003C28A1" w:rsidRPr="003F1896" w:rsidRDefault="003C28A1" w:rsidP="007F3B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0007CB6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DBD200A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E6D62" w:rsidRPr="003F1896" w14:paraId="1F18AEA1" w14:textId="77777777" w:rsidTr="00534925">
        <w:trPr>
          <w:cantSplit/>
        </w:trPr>
        <w:tc>
          <w:tcPr>
            <w:tcW w:w="4390" w:type="dxa"/>
            <w:vAlign w:val="bottom"/>
          </w:tcPr>
          <w:p w14:paraId="48F9ED97" w14:textId="4448FCA4" w:rsidR="009E6D62" w:rsidRPr="003F1896" w:rsidRDefault="009E6D62" w:rsidP="009E6D6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5" w:type="dxa"/>
            <w:shd w:val="clear" w:color="auto" w:fill="FAFAFA"/>
          </w:tcPr>
          <w:p w14:paraId="371CA514" w14:textId="38E5B206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295" w:type="dxa"/>
            <w:vAlign w:val="bottom"/>
          </w:tcPr>
          <w:p w14:paraId="60F5C755" w14:textId="20A9DE59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</w:p>
        </w:tc>
        <w:tc>
          <w:tcPr>
            <w:tcW w:w="1295" w:type="dxa"/>
            <w:shd w:val="clear" w:color="auto" w:fill="FAFAFA"/>
          </w:tcPr>
          <w:p w14:paraId="4FECE444" w14:textId="04B1C20B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295" w:type="dxa"/>
            <w:vAlign w:val="bottom"/>
          </w:tcPr>
          <w:p w14:paraId="4DFDDD1E" w14:textId="39C6E119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659</w:t>
            </w:r>
          </w:p>
        </w:tc>
      </w:tr>
      <w:tr w:rsidR="009E6D62" w:rsidRPr="003F1896" w14:paraId="0DC67E46" w14:textId="77777777" w:rsidTr="00534925">
        <w:trPr>
          <w:cantSplit/>
        </w:trPr>
        <w:tc>
          <w:tcPr>
            <w:tcW w:w="4390" w:type="dxa"/>
            <w:vAlign w:val="bottom"/>
          </w:tcPr>
          <w:p w14:paraId="10F00B17" w14:textId="3F10EE07" w:rsidR="009E6D62" w:rsidRPr="003F1896" w:rsidRDefault="009E6D62" w:rsidP="009E6D6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95" w:type="dxa"/>
            <w:shd w:val="clear" w:color="auto" w:fill="FAFAFA"/>
          </w:tcPr>
          <w:p w14:paraId="63E63876" w14:textId="735C3AD3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210EF2C" w14:textId="3DD73D7F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037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</w:p>
        </w:tc>
        <w:tc>
          <w:tcPr>
            <w:tcW w:w="1295" w:type="dxa"/>
            <w:shd w:val="clear" w:color="auto" w:fill="FAFAFA"/>
          </w:tcPr>
          <w:p w14:paraId="2EB41878" w14:textId="059A86C8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1B70E2" w14:textId="43EB8111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396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</w:p>
        </w:tc>
      </w:tr>
      <w:tr w:rsidR="009E6D62" w:rsidRPr="003F1896" w14:paraId="4D63F5D0" w14:textId="77777777" w:rsidTr="00534925">
        <w:trPr>
          <w:cantSplit/>
        </w:trPr>
        <w:tc>
          <w:tcPr>
            <w:tcW w:w="4390" w:type="dxa"/>
            <w:vAlign w:val="bottom"/>
          </w:tcPr>
          <w:p w14:paraId="2BA90C3E" w14:textId="36630F09" w:rsidR="009E6D62" w:rsidRPr="003F1896" w:rsidRDefault="009E6D62" w:rsidP="009E6D6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- เงินให้กู้ยืมระยะสั้นแก่กิจการที่เกี่ยวข้องกัน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</w:tcPr>
          <w:p w14:paraId="0F4761F2" w14:textId="3450719D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08535F7" w14:textId="121094B7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51740F49" w14:textId="01C5CC25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C7B3317" w14:textId="4746AB87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9E6D62" w:rsidRPr="003F1896" w14:paraId="0B03ACD0" w14:textId="77777777" w:rsidTr="00534925">
        <w:trPr>
          <w:cantSplit/>
        </w:trPr>
        <w:tc>
          <w:tcPr>
            <w:tcW w:w="4390" w:type="dxa"/>
            <w:vAlign w:val="bottom"/>
          </w:tcPr>
          <w:p w14:paraId="12E6F3B0" w14:textId="07886334" w:rsidR="009E6D62" w:rsidRPr="003F1896" w:rsidRDefault="009E6D62" w:rsidP="009E6D6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95" w:type="dxa"/>
            <w:shd w:val="clear" w:color="auto" w:fill="FAFAFA"/>
          </w:tcPr>
          <w:p w14:paraId="411F5984" w14:textId="7A1F5413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295" w:type="dxa"/>
            <w:vAlign w:val="bottom"/>
          </w:tcPr>
          <w:p w14:paraId="6AB9E7BB" w14:textId="75DA1244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295" w:type="dxa"/>
            <w:shd w:val="clear" w:color="auto" w:fill="FAFAFA"/>
          </w:tcPr>
          <w:p w14:paraId="78FBD569" w14:textId="563EAA7B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295" w:type="dxa"/>
            <w:vAlign w:val="bottom"/>
          </w:tcPr>
          <w:p w14:paraId="70370D3C" w14:textId="6EBD7BFD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9E6D6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</w:tr>
      <w:tr w:rsidR="009E6D62" w:rsidRPr="003F1896" w14:paraId="53B6798A" w14:textId="77777777" w:rsidTr="00EF1B82">
        <w:trPr>
          <w:cantSplit/>
        </w:trPr>
        <w:tc>
          <w:tcPr>
            <w:tcW w:w="4390" w:type="dxa"/>
            <w:vAlign w:val="bottom"/>
          </w:tcPr>
          <w:p w14:paraId="1F39F05F" w14:textId="6B2462A0" w:rsidR="009E6D62" w:rsidRPr="003F1896" w:rsidRDefault="009E6D62" w:rsidP="009E6D6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CC7386B" w14:textId="77777777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1CC146C" w14:textId="77777777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D384BE1" w14:textId="77777777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3C3A5A5" w14:textId="77777777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E6D62" w:rsidRPr="003F1896" w14:paraId="45402512" w14:textId="77777777" w:rsidTr="00EF1B82">
        <w:trPr>
          <w:cantSplit/>
        </w:trPr>
        <w:tc>
          <w:tcPr>
            <w:tcW w:w="4390" w:type="dxa"/>
            <w:vAlign w:val="bottom"/>
          </w:tcPr>
          <w:p w14:paraId="624AC87A" w14:textId="16A10015" w:rsidR="009E6D62" w:rsidRPr="003F1896" w:rsidRDefault="009E6D62" w:rsidP="009E6D6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ยุติธรรมผ่านกำไรขาดทุน (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FVPL)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9F9E13D" w14:textId="77777777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242C7BD" w14:textId="77777777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6F56AB0" w14:textId="77777777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00AB149" w14:textId="77777777" w:rsidR="009E6D62" w:rsidRPr="003F1896" w:rsidRDefault="009E6D62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E6D62" w:rsidRPr="003F1896" w14:paraId="11010738" w14:textId="77777777" w:rsidTr="00295B72">
        <w:trPr>
          <w:cantSplit/>
        </w:trPr>
        <w:tc>
          <w:tcPr>
            <w:tcW w:w="4390" w:type="dxa"/>
            <w:vAlign w:val="bottom"/>
            <w:hideMark/>
          </w:tcPr>
          <w:p w14:paraId="225E73D1" w14:textId="16528182" w:rsidR="009E6D62" w:rsidRPr="003F1896" w:rsidRDefault="009E6D62" w:rsidP="009E6D6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C8DEF9F" w14:textId="6CED9FD6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C2E604F" w14:textId="64F68BD6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A317D5B" w14:textId="5EBD8B3D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7A2F0EA" w14:textId="11237F42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</w:p>
        </w:tc>
      </w:tr>
      <w:tr w:rsidR="009E6D62" w:rsidRPr="003F1896" w14:paraId="25915EEA" w14:textId="77777777" w:rsidTr="00172CC0">
        <w:trPr>
          <w:cantSplit/>
        </w:trPr>
        <w:tc>
          <w:tcPr>
            <w:tcW w:w="4390" w:type="dxa"/>
            <w:vAlign w:val="bottom"/>
          </w:tcPr>
          <w:p w14:paraId="6F7EAA62" w14:textId="77777777" w:rsidR="009E6D62" w:rsidRPr="003F1896" w:rsidRDefault="009E6D62" w:rsidP="009E6D6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95B76E6" w14:textId="3DFC21A2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ED34C9" w14:textId="2AF4565C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B0EFE0D" w14:textId="2AC52D22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9351C74" w14:textId="60E31D8A" w:rsidR="009E6D62" w:rsidRPr="003F1896" w:rsidRDefault="004B1AE7" w:rsidP="009E6D6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="009E6D62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</w:tr>
    </w:tbl>
    <w:p w14:paraId="4AC6F479" w14:textId="77777777" w:rsidR="003C28A1" w:rsidRPr="003F1896" w:rsidRDefault="002947C8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89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3C28A1" w:rsidRPr="003F1896" w14:paraId="0D46D5D5" w14:textId="77777777" w:rsidTr="00EF1B82">
        <w:trPr>
          <w:cantSplit/>
        </w:trPr>
        <w:tc>
          <w:tcPr>
            <w:tcW w:w="4390" w:type="dxa"/>
            <w:vAlign w:val="bottom"/>
          </w:tcPr>
          <w:p w14:paraId="653D024A" w14:textId="77777777" w:rsidR="003C28A1" w:rsidRPr="003F1896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8DC9D0" w14:textId="77777777" w:rsidR="003C28A1" w:rsidRPr="003F1896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843736" w14:textId="77777777" w:rsidR="003C28A1" w:rsidRPr="003F1896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3C28A1" w:rsidRPr="003F1896" w14:paraId="7D7F910A" w14:textId="77777777" w:rsidTr="00EF1B82">
        <w:trPr>
          <w:cantSplit/>
        </w:trPr>
        <w:tc>
          <w:tcPr>
            <w:tcW w:w="4390" w:type="dxa"/>
            <w:vAlign w:val="bottom"/>
          </w:tcPr>
          <w:p w14:paraId="7185FD3B" w14:textId="77777777" w:rsidR="003C28A1" w:rsidRPr="003F1896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C50AAC2" w14:textId="19D89820" w:rsidR="003C28A1" w:rsidRPr="003F1896" w:rsidRDefault="00DC63A8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DB3A4B9" w14:textId="2630DF3D" w:rsidR="003C28A1" w:rsidRPr="003F1896" w:rsidRDefault="004E55A3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FC33BA6" w14:textId="078AB86B" w:rsidR="003C28A1" w:rsidRPr="003F1896" w:rsidRDefault="00DC63A8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FD4459E" w14:textId="5800D750" w:rsidR="003C28A1" w:rsidRPr="003F1896" w:rsidRDefault="004E55A3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3C28A1" w:rsidRPr="003F1896" w14:paraId="0EB1E9E6" w14:textId="77777777" w:rsidTr="00EF1B82">
        <w:trPr>
          <w:cantSplit/>
        </w:trPr>
        <w:tc>
          <w:tcPr>
            <w:tcW w:w="4390" w:type="dxa"/>
            <w:vAlign w:val="bottom"/>
          </w:tcPr>
          <w:p w14:paraId="21EC3A40" w14:textId="77777777" w:rsidR="003C28A1" w:rsidRPr="003F1896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E836869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2498912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A1C3402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703FA9C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C28A1" w:rsidRPr="003F1896" w14:paraId="4C5CD41F" w14:textId="77777777" w:rsidTr="00EF1B82">
        <w:trPr>
          <w:cantSplit/>
        </w:trPr>
        <w:tc>
          <w:tcPr>
            <w:tcW w:w="4390" w:type="dxa"/>
            <w:vAlign w:val="bottom"/>
          </w:tcPr>
          <w:p w14:paraId="469D8EAE" w14:textId="3FD1E957" w:rsidR="003C28A1" w:rsidRPr="003F1896" w:rsidRDefault="003C28A1" w:rsidP="00EF1B82">
            <w:pPr>
              <w:spacing w:before="10" w:after="10"/>
              <w:ind w:left="-15" w:right="-102" w:firstLine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5777437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B23500" w14:textId="77777777" w:rsidR="003C28A1" w:rsidRPr="003F1896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A824BB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295EAC9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C28A1" w:rsidRPr="003F1896" w14:paraId="33007E29" w14:textId="77777777" w:rsidTr="00EF1B82">
        <w:trPr>
          <w:cantSplit/>
        </w:trPr>
        <w:tc>
          <w:tcPr>
            <w:tcW w:w="4390" w:type="dxa"/>
            <w:vAlign w:val="bottom"/>
          </w:tcPr>
          <w:p w14:paraId="20427E76" w14:textId="002B5B2B" w:rsidR="003C28A1" w:rsidRPr="003F1896" w:rsidRDefault="003C28A1" w:rsidP="00EF1B82">
            <w:pPr>
              <w:spacing w:before="10" w:after="10"/>
              <w:ind w:left="-15" w:right="-102" w:firstLine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1FA2D24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5A2815D" w14:textId="77777777" w:rsidR="003C28A1" w:rsidRPr="003F1896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49AAF9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330D24B" w14:textId="77777777" w:rsidR="003C28A1" w:rsidRPr="003F1896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947C8" w:rsidRPr="003F1896" w14:paraId="71126024" w14:textId="77777777" w:rsidTr="00EF1B82">
        <w:trPr>
          <w:cantSplit/>
        </w:trPr>
        <w:tc>
          <w:tcPr>
            <w:tcW w:w="4390" w:type="dxa"/>
            <w:vAlign w:val="bottom"/>
          </w:tcPr>
          <w:p w14:paraId="1BFA1E73" w14:textId="07307ED7" w:rsidR="002947C8" w:rsidRPr="003F1896" w:rsidRDefault="002947C8" w:rsidP="00EF1B82">
            <w:pPr>
              <w:spacing w:before="10" w:after="10"/>
              <w:ind w:left="-15" w:right="-102" w:firstLine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56EEB0E" w14:textId="77777777" w:rsidR="002947C8" w:rsidRPr="003F1896" w:rsidRDefault="002947C8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B3C6AA6" w14:textId="77777777" w:rsidR="002947C8" w:rsidRPr="003F1896" w:rsidRDefault="002947C8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7D45819" w14:textId="77777777" w:rsidR="002947C8" w:rsidRPr="003F1896" w:rsidRDefault="002947C8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84458DF" w14:textId="77777777" w:rsidR="002947C8" w:rsidRPr="003F1896" w:rsidRDefault="002947C8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712E3" w:rsidRPr="003F1896" w14:paraId="69E4833C" w14:textId="77777777" w:rsidTr="008B49FC">
        <w:trPr>
          <w:cantSplit/>
        </w:trPr>
        <w:tc>
          <w:tcPr>
            <w:tcW w:w="4390" w:type="dxa"/>
            <w:vAlign w:val="bottom"/>
          </w:tcPr>
          <w:p w14:paraId="77A674BA" w14:textId="4ED4232E" w:rsidR="00B712E3" w:rsidRPr="003F1896" w:rsidRDefault="00B712E3" w:rsidP="00B712E3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 xml:space="preserve">       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95" w:type="dxa"/>
            <w:shd w:val="clear" w:color="auto" w:fill="FAFAFA"/>
          </w:tcPr>
          <w:p w14:paraId="47D90AAA" w14:textId="653A84F7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6C7B08C7" w14:textId="5CC001E7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470C9F25" w14:textId="0EC110B6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4A423B29" w14:textId="74C4E946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B712E3" w:rsidRPr="003F1896" w14:paraId="4205E23B" w14:textId="77777777" w:rsidTr="008B49FC">
        <w:trPr>
          <w:cantSplit/>
        </w:trPr>
        <w:tc>
          <w:tcPr>
            <w:tcW w:w="4390" w:type="dxa"/>
            <w:vAlign w:val="bottom"/>
          </w:tcPr>
          <w:p w14:paraId="34F4A890" w14:textId="6CEA1BF7" w:rsidR="00B712E3" w:rsidRPr="003F1896" w:rsidRDefault="00B712E3" w:rsidP="00B712E3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5" w:type="dxa"/>
            <w:shd w:val="clear" w:color="auto" w:fill="FAFAFA"/>
          </w:tcPr>
          <w:p w14:paraId="28F36299" w14:textId="506C9810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330</w:t>
            </w:r>
            <w:r w:rsidR="00A36E6C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A36E6C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</w:p>
        </w:tc>
        <w:tc>
          <w:tcPr>
            <w:tcW w:w="1295" w:type="dxa"/>
            <w:vAlign w:val="bottom"/>
          </w:tcPr>
          <w:p w14:paraId="1C1A4999" w14:textId="6F81B0F0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295" w:type="dxa"/>
            <w:shd w:val="clear" w:color="auto" w:fill="FAFAFA"/>
          </w:tcPr>
          <w:p w14:paraId="37862708" w14:textId="7E5D4D9C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943D71" w14:textId="18E12BF0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</w:p>
        </w:tc>
      </w:tr>
      <w:tr w:rsidR="00B712E3" w:rsidRPr="003F1896" w14:paraId="40BA711F" w14:textId="77777777" w:rsidTr="008B49FC">
        <w:trPr>
          <w:cantSplit/>
        </w:trPr>
        <w:tc>
          <w:tcPr>
            <w:tcW w:w="4390" w:type="dxa"/>
            <w:vAlign w:val="bottom"/>
          </w:tcPr>
          <w:p w14:paraId="76C4C487" w14:textId="6C3FB75B" w:rsidR="00B712E3" w:rsidRPr="003F1896" w:rsidRDefault="00B712E3" w:rsidP="00B712E3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shd w:val="clear" w:color="auto" w:fill="FAFAFA"/>
          </w:tcPr>
          <w:p w14:paraId="75B459BD" w14:textId="6ACB0C04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22E39AAD" w14:textId="29121FFC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10B1B1CC" w14:textId="3DCDCB76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0BFE9583" w14:textId="666A2D5E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B712E3" w:rsidRPr="003F1896" w14:paraId="2571D5B7" w14:textId="77777777" w:rsidTr="008B49FC">
        <w:trPr>
          <w:cantSplit/>
        </w:trPr>
        <w:tc>
          <w:tcPr>
            <w:tcW w:w="4390" w:type="dxa"/>
            <w:vAlign w:val="bottom"/>
          </w:tcPr>
          <w:p w14:paraId="4B928462" w14:textId="636A1C29" w:rsidR="00B712E3" w:rsidRPr="003F1896" w:rsidRDefault="00B712E3" w:rsidP="00B712E3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295" w:type="dxa"/>
            <w:shd w:val="clear" w:color="auto" w:fill="FAFAFA"/>
          </w:tcPr>
          <w:p w14:paraId="4EED8070" w14:textId="02D06D7B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295" w:type="dxa"/>
            <w:vAlign w:val="bottom"/>
          </w:tcPr>
          <w:p w14:paraId="0865248E" w14:textId="79446A2F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696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479</w:t>
            </w:r>
          </w:p>
        </w:tc>
        <w:tc>
          <w:tcPr>
            <w:tcW w:w="1295" w:type="dxa"/>
            <w:shd w:val="clear" w:color="auto" w:fill="FAFAFA"/>
          </w:tcPr>
          <w:p w14:paraId="2B380339" w14:textId="639B8CFC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EE07EEC" w14:textId="5BD68D6E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696</w:t>
            </w:r>
            <w:r w:rsidR="00B712E3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479</w:t>
            </w:r>
          </w:p>
        </w:tc>
      </w:tr>
      <w:tr w:rsidR="00B712E3" w:rsidRPr="003F1896" w14:paraId="0C3BE96F" w14:textId="77777777" w:rsidTr="00EF1B82">
        <w:trPr>
          <w:cantSplit/>
        </w:trPr>
        <w:tc>
          <w:tcPr>
            <w:tcW w:w="4390" w:type="dxa"/>
            <w:vAlign w:val="bottom"/>
          </w:tcPr>
          <w:p w14:paraId="1B2086E1" w14:textId="5DC2B325" w:rsidR="00B712E3" w:rsidRPr="003F1896" w:rsidRDefault="00B712E3" w:rsidP="00B712E3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9E31E75" w14:textId="77777777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9145B9A" w14:textId="77777777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D0AE868" w14:textId="77777777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6829FDD" w14:textId="77777777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712E3" w:rsidRPr="003F1896" w14:paraId="7416DA9F" w14:textId="77777777" w:rsidTr="00EF1B82">
        <w:trPr>
          <w:cantSplit/>
        </w:trPr>
        <w:tc>
          <w:tcPr>
            <w:tcW w:w="4390" w:type="dxa"/>
            <w:vAlign w:val="bottom"/>
          </w:tcPr>
          <w:p w14:paraId="7176FC72" w14:textId="77777777" w:rsidR="00B712E3" w:rsidRPr="003F1896" w:rsidRDefault="00B712E3" w:rsidP="00B712E3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ยุติธรรมผ่านกำไรขาดทุน (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FVPL)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CBF994C" w14:textId="77777777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D68EA6D" w14:textId="77777777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62E24" w14:textId="77777777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B54ED0D" w14:textId="77777777" w:rsidR="00B712E3" w:rsidRPr="003F1896" w:rsidRDefault="00B712E3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712E3" w:rsidRPr="003F1896" w14:paraId="6E8EDCC1" w14:textId="77777777" w:rsidTr="00E233CF">
        <w:trPr>
          <w:cantSplit/>
        </w:trPr>
        <w:tc>
          <w:tcPr>
            <w:tcW w:w="4390" w:type="dxa"/>
            <w:vAlign w:val="bottom"/>
            <w:hideMark/>
          </w:tcPr>
          <w:p w14:paraId="2BCDE9DE" w14:textId="0565B986" w:rsidR="00B712E3" w:rsidRPr="003F1896" w:rsidRDefault="00B712E3" w:rsidP="00B712E3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591B6E7" w14:textId="172CD7A6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22279D0" w14:textId="655AA72F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FA7D563" w14:textId="008BAC3E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B212F9" w14:textId="035B58F6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</w:tr>
      <w:tr w:rsidR="00B712E3" w:rsidRPr="003F1896" w14:paraId="17D5218E" w14:textId="77777777" w:rsidTr="00CC7B5D">
        <w:trPr>
          <w:cantSplit/>
        </w:trPr>
        <w:tc>
          <w:tcPr>
            <w:tcW w:w="4390" w:type="dxa"/>
            <w:vAlign w:val="bottom"/>
          </w:tcPr>
          <w:p w14:paraId="79B7D384" w14:textId="77777777" w:rsidR="00B712E3" w:rsidRPr="003F1896" w:rsidRDefault="00B712E3" w:rsidP="00B712E3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C3A7574" w14:textId="04BFB77C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  <w:r w:rsidR="003C66F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809</w:t>
            </w:r>
            <w:r w:rsidR="003C66F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9B8986B" w14:textId="5F243785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BF9F8" w14:textId="532A2621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B71624F" w14:textId="724F4AA0" w:rsidR="00B712E3" w:rsidRPr="003F1896" w:rsidRDefault="004B1AE7" w:rsidP="00B7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 w:rsidR="00B712E3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</w:p>
        </w:tc>
      </w:tr>
    </w:tbl>
    <w:p w14:paraId="6AF43B67" w14:textId="33BA5EC4" w:rsidR="00C92F44" w:rsidRPr="003F1896" w:rsidRDefault="00C92F44" w:rsidP="00A365CC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5DBF5AB1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C272EB" w14:textId="702EE63C" w:rsidR="00767150" w:rsidRPr="003F1896" w:rsidRDefault="004B1AE7" w:rsidP="00A365CC">
            <w:pPr>
              <w:tabs>
                <w:tab w:val="left" w:pos="432"/>
              </w:tabs>
              <w:spacing w:before="10" w:after="10"/>
              <w:ind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154C8F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2A6F7E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54C8F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6D1E8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="00154C8F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107106B" w14:textId="77777777" w:rsidR="009F6522" w:rsidRPr="003F1896" w:rsidRDefault="009F6522" w:rsidP="00587E6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3F1896" w14:paraId="7D734099" w14:textId="77777777" w:rsidTr="00154C8F">
        <w:trPr>
          <w:cantSplit/>
        </w:trPr>
        <w:tc>
          <w:tcPr>
            <w:tcW w:w="4390" w:type="dxa"/>
            <w:vAlign w:val="bottom"/>
          </w:tcPr>
          <w:p w14:paraId="570DA3B9" w14:textId="77777777" w:rsidR="008A7F60" w:rsidRPr="003F1896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EDBA8" w14:textId="77777777" w:rsidR="008A7F60" w:rsidRPr="003F1896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4D81A5" w14:textId="77777777" w:rsidR="008A7F60" w:rsidRPr="003F1896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8276B" w:rsidRPr="003F1896" w14:paraId="1125BFD6" w14:textId="77777777" w:rsidTr="00154C8F">
        <w:trPr>
          <w:cantSplit/>
        </w:trPr>
        <w:tc>
          <w:tcPr>
            <w:tcW w:w="4390" w:type="dxa"/>
            <w:vAlign w:val="bottom"/>
          </w:tcPr>
          <w:p w14:paraId="49822D7C" w14:textId="77777777" w:rsidR="0008276B" w:rsidRPr="003F1896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217CA49" w14:textId="7E5F1872" w:rsidR="0008276B" w:rsidRPr="003F1896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5B81D01" w14:textId="432A25C8" w:rsidR="0008276B" w:rsidRPr="003F1896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33D519C" w14:textId="219D4C5D" w:rsidR="0008276B" w:rsidRPr="003F1896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2708185" w14:textId="24E8789B" w:rsidR="0008276B" w:rsidRPr="003F1896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08276B" w:rsidRPr="003F1896" w14:paraId="063C864F" w14:textId="77777777" w:rsidTr="00154C8F">
        <w:trPr>
          <w:cantSplit/>
        </w:trPr>
        <w:tc>
          <w:tcPr>
            <w:tcW w:w="4390" w:type="dxa"/>
            <w:vAlign w:val="bottom"/>
          </w:tcPr>
          <w:p w14:paraId="703D2A2A" w14:textId="77777777" w:rsidR="0008276B" w:rsidRPr="003F1896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5877AA6" w14:textId="77777777" w:rsidR="0008276B" w:rsidRPr="003F1896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97939FF" w14:textId="77777777" w:rsidR="0008276B" w:rsidRPr="003F1896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AB2EA0A" w14:textId="77777777" w:rsidR="0008276B" w:rsidRPr="003F1896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CC96BE1" w14:textId="77777777" w:rsidR="0008276B" w:rsidRPr="003F1896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8276B" w:rsidRPr="003F1896" w14:paraId="05FE3667" w14:textId="77777777" w:rsidTr="00581D9A">
        <w:trPr>
          <w:cantSplit/>
          <w:trHeight w:val="99"/>
        </w:trPr>
        <w:tc>
          <w:tcPr>
            <w:tcW w:w="4390" w:type="dxa"/>
            <w:vAlign w:val="bottom"/>
          </w:tcPr>
          <w:p w14:paraId="5AF94A02" w14:textId="77777777" w:rsidR="0008276B" w:rsidRPr="003F1896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9093E" w14:textId="77777777" w:rsidR="0008276B" w:rsidRPr="003F1896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045330" w14:textId="77777777" w:rsidR="0008276B" w:rsidRPr="003F1896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80CBD" w14:textId="77777777" w:rsidR="0008276B" w:rsidRPr="003F1896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0D8042" w14:textId="77777777" w:rsidR="0008276B" w:rsidRPr="003F1896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56FC8" w:rsidRPr="003F1896" w14:paraId="646F9270" w14:textId="77777777" w:rsidTr="00594489">
        <w:trPr>
          <w:cantSplit/>
        </w:trPr>
        <w:tc>
          <w:tcPr>
            <w:tcW w:w="4390" w:type="dxa"/>
            <w:hideMark/>
          </w:tcPr>
          <w:p w14:paraId="0479B968" w14:textId="77777777" w:rsidR="00556FC8" w:rsidRPr="003F1896" w:rsidRDefault="00556FC8" w:rsidP="00556FC8">
            <w:pPr>
              <w:tabs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295" w:type="dxa"/>
            <w:shd w:val="clear" w:color="auto" w:fill="FAFAFA"/>
          </w:tcPr>
          <w:p w14:paraId="4CCA6FCC" w14:textId="01D7EAED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295" w:type="dxa"/>
            <w:vAlign w:val="bottom"/>
          </w:tcPr>
          <w:p w14:paraId="0D2FB49D" w14:textId="0693851F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</w:p>
        </w:tc>
        <w:tc>
          <w:tcPr>
            <w:tcW w:w="1295" w:type="dxa"/>
            <w:shd w:val="clear" w:color="auto" w:fill="FAFAFA"/>
          </w:tcPr>
          <w:p w14:paraId="7A3093CB" w14:textId="52E379D0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295" w:type="dxa"/>
            <w:vAlign w:val="bottom"/>
          </w:tcPr>
          <w:p w14:paraId="34A2CBC2" w14:textId="3BE9AC0A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</w:p>
        </w:tc>
      </w:tr>
      <w:tr w:rsidR="00556FC8" w:rsidRPr="003F1896" w14:paraId="24185FE1" w14:textId="77777777" w:rsidTr="00594489">
        <w:trPr>
          <w:cantSplit/>
        </w:trPr>
        <w:tc>
          <w:tcPr>
            <w:tcW w:w="4390" w:type="dxa"/>
            <w:hideMark/>
          </w:tcPr>
          <w:p w14:paraId="2751BF09" w14:textId="77777777" w:rsidR="00556FC8" w:rsidRPr="003F1896" w:rsidRDefault="00556FC8" w:rsidP="00556FC8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295" w:type="dxa"/>
            <w:shd w:val="clear" w:color="auto" w:fill="FAFAFA"/>
          </w:tcPr>
          <w:p w14:paraId="061A88C6" w14:textId="007341C1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295" w:type="dxa"/>
            <w:vAlign w:val="bottom"/>
          </w:tcPr>
          <w:p w14:paraId="42FDD8DD" w14:textId="4B976752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  <w:tc>
          <w:tcPr>
            <w:tcW w:w="1295" w:type="dxa"/>
            <w:shd w:val="clear" w:color="auto" w:fill="FAFAFA"/>
          </w:tcPr>
          <w:p w14:paraId="1F757453" w14:textId="17967BB0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295" w:type="dxa"/>
            <w:vAlign w:val="bottom"/>
          </w:tcPr>
          <w:p w14:paraId="77FC460D" w14:textId="27A6133A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</w:p>
        </w:tc>
      </w:tr>
      <w:tr w:rsidR="00556FC8" w:rsidRPr="003F1896" w14:paraId="4559D022" w14:textId="77777777" w:rsidTr="00594489">
        <w:trPr>
          <w:cantSplit/>
        </w:trPr>
        <w:tc>
          <w:tcPr>
            <w:tcW w:w="4390" w:type="dxa"/>
            <w:hideMark/>
          </w:tcPr>
          <w:p w14:paraId="5622F7A7" w14:textId="77777777" w:rsidR="00556FC8" w:rsidRPr="003F1896" w:rsidRDefault="00556FC8" w:rsidP="00556FC8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ภาชนะบรรจุและวัสดุหีบห่อ</w:t>
            </w:r>
          </w:p>
        </w:tc>
        <w:tc>
          <w:tcPr>
            <w:tcW w:w="1295" w:type="dxa"/>
            <w:shd w:val="clear" w:color="auto" w:fill="FAFAFA"/>
          </w:tcPr>
          <w:p w14:paraId="1683B55C" w14:textId="2EC731BA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295" w:type="dxa"/>
            <w:vAlign w:val="bottom"/>
          </w:tcPr>
          <w:p w14:paraId="55D14F48" w14:textId="11594DC4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279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</w:p>
        </w:tc>
        <w:tc>
          <w:tcPr>
            <w:tcW w:w="1295" w:type="dxa"/>
            <w:shd w:val="clear" w:color="auto" w:fill="FAFAFA"/>
          </w:tcPr>
          <w:p w14:paraId="59DB5439" w14:textId="3787EA17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869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  <w:tc>
          <w:tcPr>
            <w:tcW w:w="1295" w:type="dxa"/>
            <w:vAlign w:val="bottom"/>
          </w:tcPr>
          <w:p w14:paraId="4E3AEB18" w14:textId="3FEDE534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</w:p>
        </w:tc>
      </w:tr>
      <w:tr w:rsidR="00556FC8" w:rsidRPr="003F1896" w14:paraId="1C9D6C47" w14:textId="77777777" w:rsidTr="00594489">
        <w:trPr>
          <w:cantSplit/>
        </w:trPr>
        <w:tc>
          <w:tcPr>
            <w:tcW w:w="4390" w:type="dxa"/>
            <w:hideMark/>
          </w:tcPr>
          <w:p w14:paraId="21928F15" w14:textId="77777777" w:rsidR="00556FC8" w:rsidRPr="003F1896" w:rsidRDefault="00556FC8" w:rsidP="00556FC8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E87CD3B" w14:textId="26281055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AD9178B" w14:textId="63955C44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568F16F" w14:textId="388F376E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603032B" w14:textId="77670194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556FC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</w:p>
        </w:tc>
      </w:tr>
      <w:tr w:rsidR="00556FC8" w:rsidRPr="003F1896" w14:paraId="021DDA02" w14:textId="77777777" w:rsidTr="00A36BEC">
        <w:trPr>
          <w:cantSplit/>
        </w:trPr>
        <w:tc>
          <w:tcPr>
            <w:tcW w:w="4390" w:type="dxa"/>
          </w:tcPr>
          <w:p w14:paraId="5E4FA999" w14:textId="77777777" w:rsidR="00556FC8" w:rsidRPr="003F1896" w:rsidRDefault="00556FC8" w:rsidP="00556FC8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12A2933" w14:textId="3A0A78FC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814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97B6278" w14:textId="61E807C3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D7D605F" w14:textId="395E2830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E700FD" w14:textId="234A9EC9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556FC8" w:rsidRPr="003F1896" w14:paraId="021E421F" w14:textId="77777777" w:rsidTr="00A36BEC">
        <w:trPr>
          <w:cantSplit/>
        </w:trPr>
        <w:tc>
          <w:tcPr>
            <w:tcW w:w="4390" w:type="dxa"/>
          </w:tcPr>
          <w:p w14:paraId="4E412803" w14:textId="460FB86C" w:rsidR="00556FC8" w:rsidRPr="003F1896" w:rsidRDefault="00556FC8" w:rsidP="00556FC8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4A8D827" w14:textId="501B0C1D" w:rsidR="00556FC8" w:rsidRPr="003F1896" w:rsidRDefault="00556FC8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4C793193" w14:textId="4ECD8B52" w:rsidR="00556FC8" w:rsidRPr="003F1896" w:rsidRDefault="00556FC8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06FB356" w14:textId="061D2243" w:rsidR="00556FC8" w:rsidRPr="003F1896" w:rsidRDefault="00556FC8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83FC967" w14:textId="0084B272" w:rsidR="00556FC8" w:rsidRPr="003F1896" w:rsidRDefault="00556FC8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56FC8" w:rsidRPr="003F1896" w14:paraId="520AE1FE" w14:textId="77777777" w:rsidTr="00581D9A">
        <w:trPr>
          <w:cantSplit/>
        </w:trPr>
        <w:tc>
          <w:tcPr>
            <w:tcW w:w="4390" w:type="dxa"/>
          </w:tcPr>
          <w:p w14:paraId="5DDB6099" w14:textId="77777777" w:rsidR="00556FC8" w:rsidRPr="003F1896" w:rsidRDefault="00556FC8" w:rsidP="00556FC8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5B669" w14:textId="35F54DF1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003A90C" w14:textId="2869FBE0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8EF19" w14:textId="3F9CBAC8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757985B2" w14:textId="5967983E" w:rsidR="00556FC8" w:rsidRPr="003F1896" w:rsidRDefault="004B1AE7" w:rsidP="00556F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="00556FC8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</w:tbl>
    <w:p w14:paraId="068CAF82" w14:textId="77777777" w:rsidR="00FC378E" w:rsidRPr="003F1896" w:rsidRDefault="00FC378E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2DBD8069" w14:textId="1765A09D" w:rsidR="00773ADA" w:rsidRPr="003F1896" w:rsidRDefault="002947C8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38B26F30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9B9511" w14:textId="5B31B17B" w:rsidR="00767150" w:rsidRPr="003F1896" w:rsidRDefault="006115BD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br w:type="page"/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581D9A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1D9A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</w:tbl>
    <w:p w14:paraId="30605F40" w14:textId="77777777" w:rsidR="00DE0032" w:rsidRPr="003F1896" w:rsidRDefault="00DE003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</w:p>
    <w:tbl>
      <w:tblPr>
        <w:tblW w:w="957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789"/>
        <w:gridCol w:w="1453"/>
        <w:gridCol w:w="1468"/>
        <w:gridCol w:w="1454"/>
        <w:gridCol w:w="1397"/>
        <w:gridCol w:w="14"/>
      </w:tblGrid>
      <w:tr w:rsidR="00C22CAB" w:rsidRPr="003F1896" w14:paraId="4F808733" w14:textId="77777777" w:rsidTr="0062219F">
        <w:trPr>
          <w:gridAfter w:val="1"/>
          <w:wAfter w:w="14" w:type="dxa"/>
          <w:cantSplit/>
        </w:trPr>
        <w:tc>
          <w:tcPr>
            <w:tcW w:w="3789" w:type="dxa"/>
            <w:vAlign w:val="bottom"/>
          </w:tcPr>
          <w:p w14:paraId="7C32F9C8" w14:textId="77777777" w:rsidR="00FB72C6" w:rsidRPr="003F1896" w:rsidRDefault="00FB72C6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A55E33" w14:textId="77777777" w:rsidR="00FB72C6" w:rsidRPr="003F1896" w:rsidRDefault="00FB72C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1B9DC6" w14:textId="77777777" w:rsidR="00FB72C6" w:rsidRPr="003F1896" w:rsidRDefault="00FB72C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8276B" w:rsidRPr="003F1896" w14:paraId="7C8FF99F" w14:textId="77777777" w:rsidTr="0062219F">
        <w:trPr>
          <w:cantSplit/>
        </w:trPr>
        <w:tc>
          <w:tcPr>
            <w:tcW w:w="3789" w:type="dxa"/>
            <w:vAlign w:val="bottom"/>
          </w:tcPr>
          <w:p w14:paraId="10CF9A4E" w14:textId="77777777" w:rsidR="0008276B" w:rsidRPr="003F1896" w:rsidRDefault="0008276B" w:rsidP="0008276B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  <w:hideMark/>
          </w:tcPr>
          <w:p w14:paraId="075F4F99" w14:textId="4D18A654" w:rsidR="0008276B" w:rsidRPr="003F1896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  <w:hideMark/>
          </w:tcPr>
          <w:p w14:paraId="6E7D48F7" w14:textId="4DE3861C" w:rsidR="0008276B" w:rsidRPr="003F1896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  <w:hideMark/>
          </w:tcPr>
          <w:p w14:paraId="57652843" w14:textId="0467037D" w:rsidR="0008276B" w:rsidRPr="003F1896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EC667FB" w14:textId="5E5F6EA3" w:rsidR="0008276B" w:rsidRPr="003F1896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222A9D" w:rsidRPr="003F1896" w14:paraId="6BCC42DA" w14:textId="77777777" w:rsidTr="0062219F">
        <w:trPr>
          <w:cantSplit/>
        </w:trPr>
        <w:tc>
          <w:tcPr>
            <w:tcW w:w="3789" w:type="dxa"/>
            <w:vAlign w:val="bottom"/>
          </w:tcPr>
          <w:p w14:paraId="3A68491D" w14:textId="77777777" w:rsidR="00222A9D" w:rsidRPr="003F1896" w:rsidRDefault="00222A9D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  <w:hideMark/>
          </w:tcPr>
          <w:p w14:paraId="4DC9BD38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  <w:hideMark/>
          </w:tcPr>
          <w:p w14:paraId="4F6CE575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  <w:hideMark/>
          </w:tcPr>
          <w:p w14:paraId="1FABAAB9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7C1404B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22A9D" w:rsidRPr="003F1896" w14:paraId="0CA1937A" w14:textId="77777777" w:rsidTr="0062219F">
        <w:trPr>
          <w:cantSplit/>
          <w:trHeight w:val="99"/>
        </w:trPr>
        <w:tc>
          <w:tcPr>
            <w:tcW w:w="3789" w:type="dxa"/>
            <w:vAlign w:val="bottom"/>
          </w:tcPr>
          <w:p w14:paraId="162D9B96" w14:textId="77777777" w:rsidR="00222A9D" w:rsidRPr="003F1896" w:rsidRDefault="00222A9D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67CAA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69D98848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E1C2E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249BEB60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A35E0" w:rsidRPr="003F1896" w14:paraId="69D52FE8" w14:textId="77777777" w:rsidTr="0062219F">
        <w:trPr>
          <w:cantSplit/>
        </w:trPr>
        <w:tc>
          <w:tcPr>
            <w:tcW w:w="3789" w:type="dxa"/>
          </w:tcPr>
          <w:p w14:paraId="2DA35B61" w14:textId="77777777" w:rsidR="008A35E0" w:rsidRPr="003F1896" w:rsidRDefault="008A35E0" w:rsidP="008A35E0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ภาษีซื้อรอขอคืน</w:t>
            </w:r>
          </w:p>
        </w:tc>
        <w:tc>
          <w:tcPr>
            <w:tcW w:w="1453" w:type="dxa"/>
            <w:shd w:val="clear" w:color="auto" w:fill="FAFAFA"/>
          </w:tcPr>
          <w:p w14:paraId="6EF56A95" w14:textId="51E0E3E3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4835D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4835D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68" w:type="dxa"/>
            <w:vAlign w:val="center"/>
          </w:tcPr>
          <w:p w14:paraId="5806C7DE" w14:textId="1E75E06C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54" w:type="dxa"/>
            <w:shd w:val="clear" w:color="auto" w:fill="FAFAFA"/>
          </w:tcPr>
          <w:p w14:paraId="172E85AA" w14:textId="438D5E8C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4835D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843</w:t>
            </w:r>
            <w:r w:rsidR="004835D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11" w:type="dxa"/>
            <w:gridSpan w:val="2"/>
            <w:vAlign w:val="center"/>
          </w:tcPr>
          <w:p w14:paraId="6ECA8174" w14:textId="081A6203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586</w:t>
            </w:r>
          </w:p>
        </w:tc>
      </w:tr>
      <w:tr w:rsidR="008A35E0" w:rsidRPr="003F1896" w14:paraId="0B895AEE" w14:textId="77777777" w:rsidTr="0062219F">
        <w:trPr>
          <w:cantSplit/>
        </w:trPr>
        <w:tc>
          <w:tcPr>
            <w:tcW w:w="3789" w:type="dxa"/>
          </w:tcPr>
          <w:p w14:paraId="329BBF5C" w14:textId="77777777" w:rsidR="008A35E0" w:rsidRPr="003F1896" w:rsidRDefault="008A35E0" w:rsidP="008A35E0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ภาษีซื้อที่ยังไม่ถึงกำหนดชำระ</w:t>
            </w:r>
          </w:p>
        </w:tc>
        <w:tc>
          <w:tcPr>
            <w:tcW w:w="1453" w:type="dxa"/>
            <w:shd w:val="clear" w:color="auto" w:fill="FAFAFA"/>
          </w:tcPr>
          <w:p w14:paraId="1C08EB5D" w14:textId="2DCDB028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468" w:type="dxa"/>
            <w:vAlign w:val="center"/>
          </w:tcPr>
          <w:p w14:paraId="1D3A1871" w14:textId="5679198A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985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54" w:type="dxa"/>
            <w:shd w:val="clear" w:color="auto" w:fill="FAFAFA"/>
          </w:tcPr>
          <w:p w14:paraId="58C86FBB" w14:textId="63E3CE87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11" w:type="dxa"/>
            <w:gridSpan w:val="2"/>
            <w:vAlign w:val="center"/>
          </w:tcPr>
          <w:p w14:paraId="1C733A1E" w14:textId="2E0C728D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858</w:t>
            </w:r>
          </w:p>
        </w:tc>
      </w:tr>
      <w:tr w:rsidR="008A35E0" w:rsidRPr="003F1896" w14:paraId="110EA41E" w14:textId="77777777" w:rsidTr="0062219F">
        <w:trPr>
          <w:cantSplit/>
        </w:trPr>
        <w:tc>
          <w:tcPr>
            <w:tcW w:w="3789" w:type="dxa"/>
          </w:tcPr>
          <w:p w14:paraId="2F72219F" w14:textId="77777777" w:rsidR="008A35E0" w:rsidRPr="003F1896" w:rsidRDefault="008A35E0" w:rsidP="008A35E0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1453" w:type="dxa"/>
            <w:shd w:val="clear" w:color="auto" w:fill="FAFAFA"/>
          </w:tcPr>
          <w:p w14:paraId="48809D57" w14:textId="10A5073E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68" w:type="dxa"/>
            <w:vAlign w:val="center"/>
          </w:tcPr>
          <w:p w14:paraId="0920DE83" w14:textId="657C80CC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54" w:type="dxa"/>
            <w:shd w:val="clear" w:color="auto" w:fill="FAFAFA"/>
          </w:tcPr>
          <w:p w14:paraId="4D04FB24" w14:textId="7CB41C6E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11" w:type="dxa"/>
            <w:gridSpan w:val="2"/>
            <w:vAlign w:val="center"/>
          </w:tcPr>
          <w:p w14:paraId="53236CB8" w14:textId="576B4CE9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</w:p>
        </w:tc>
      </w:tr>
      <w:tr w:rsidR="008A35E0" w:rsidRPr="003F1896" w14:paraId="0248E7EB" w14:textId="77777777" w:rsidTr="0062219F">
        <w:trPr>
          <w:cantSplit/>
        </w:trPr>
        <w:tc>
          <w:tcPr>
            <w:tcW w:w="3789" w:type="dxa"/>
          </w:tcPr>
          <w:p w14:paraId="79BABB22" w14:textId="77777777" w:rsidR="008A35E0" w:rsidRPr="003F1896" w:rsidRDefault="008A35E0" w:rsidP="008A35E0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FAFAFA"/>
          </w:tcPr>
          <w:p w14:paraId="0BA9F5F3" w14:textId="77CE2F1B" w:rsidR="008A35E0" w:rsidRPr="003F1896" w:rsidRDefault="004835D9" w:rsidP="004835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124D22A7" w14:textId="0627CECC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6965B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</w:tcPr>
          <w:p w14:paraId="34371D10" w14:textId="1473F851" w:rsidR="008A35E0" w:rsidRPr="003F1896" w:rsidRDefault="004835D9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center"/>
          </w:tcPr>
          <w:p w14:paraId="4162B1B9" w14:textId="4FCF2268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</w:p>
        </w:tc>
      </w:tr>
      <w:tr w:rsidR="008A35E0" w:rsidRPr="003F1896" w14:paraId="013DA7E4" w14:textId="77777777" w:rsidTr="0062219F">
        <w:trPr>
          <w:cantSplit/>
        </w:trPr>
        <w:tc>
          <w:tcPr>
            <w:tcW w:w="3789" w:type="dxa"/>
          </w:tcPr>
          <w:p w14:paraId="41F5D074" w14:textId="77777777" w:rsidR="008A35E0" w:rsidRPr="003F1896" w:rsidRDefault="008A35E0" w:rsidP="008A35E0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AC0D2" w14:textId="272FA915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64D3F820" w14:textId="20B46A2D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2DA8A" w14:textId="7FBCC6AE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69DB9" w14:textId="261EF879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  <w:r w:rsidR="008A35E0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</w:tbl>
    <w:p w14:paraId="79DB489D" w14:textId="65AAD4D6" w:rsidR="00666C99" w:rsidRPr="003F1896" w:rsidRDefault="00666C99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2DE7B0F2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483360" w14:textId="17CBE452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142A72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42A72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</w:tr>
    </w:tbl>
    <w:p w14:paraId="2C7C058D" w14:textId="77777777" w:rsidR="00DE0032" w:rsidRPr="003F1896" w:rsidRDefault="00DE003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790"/>
        <w:gridCol w:w="1440"/>
        <w:gridCol w:w="1530"/>
        <w:gridCol w:w="1440"/>
        <w:gridCol w:w="1368"/>
      </w:tblGrid>
      <w:tr w:rsidR="00C22CAB" w:rsidRPr="003F1896" w14:paraId="35F81166" w14:textId="77777777" w:rsidTr="0062219F">
        <w:trPr>
          <w:cantSplit/>
        </w:trPr>
        <w:tc>
          <w:tcPr>
            <w:tcW w:w="3790" w:type="dxa"/>
            <w:vAlign w:val="bottom"/>
          </w:tcPr>
          <w:p w14:paraId="2CEDB4F3" w14:textId="77777777" w:rsidR="008A7F60" w:rsidRPr="003F1896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438B62" w14:textId="77777777" w:rsidR="008A7F60" w:rsidRPr="003F1896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46FA2A" w14:textId="77777777" w:rsidR="008A7F60" w:rsidRPr="003F1896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8276B" w:rsidRPr="003F1896" w14:paraId="7744AFA4" w14:textId="77777777" w:rsidTr="0062219F">
        <w:trPr>
          <w:cantSplit/>
        </w:trPr>
        <w:tc>
          <w:tcPr>
            <w:tcW w:w="3790" w:type="dxa"/>
            <w:vAlign w:val="bottom"/>
          </w:tcPr>
          <w:p w14:paraId="08C03E5D" w14:textId="77777777" w:rsidR="0008276B" w:rsidRPr="003F1896" w:rsidRDefault="0008276B" w:rsidP="0008276B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2253420" w14:textId="50719047" w:rsidR="0008276B" w:rsidRPr="003F1896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784D8E42" w14:textId="5E14C446" w:rsidR="0008276B" w:rsidRPr="003F1896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25763A0" w14:textId="26A5668D" w:rsidR="0008276B" w:rsidRPr="003F1896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D95CF75" w14:textId="0AAD17D9" w:rsidR="0008276B" w:rsidRPr="003F1896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222A9D" w:rsidRPr="003F1896" w14:paraId="7702C504" w14:textId="77777777" w:rsidTr="0062219F">
        <w:trPr>
          <w:cantSplit/>
        </w:trPr>
        <w:tc>
          <w:tcPr>
            <w:tcW w:w="3790" w:type="dxa"/>
            <w:vAlign w:val="bottom"/>
          </w:tcPr>
          <w:p w14:paraId="21131566" w14:textId="77777777" w:rsidR="00222A9D" w:rsidRPr="003F1896" w:rsidRDefault="00222A9D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428B667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58EA9124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9CEF881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4205251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22A9D" w:rsidRPr="003F1896" w14:paraId="56E53940" w14:textId="77777777" w:rsidTr="0062219F">
        <w:trPr>
          <w:cantSplit/>
          <w:trHeight w:val="99"/>
        </w:trPr>
        <w:tc>
          <w:tcPr>
            <w:tcW w:w="3790" w:type="dxa"/>
            <w:vAlign w:val="bottom"/>
          </w:tcPr>
          <w:p w14:paraId="404D1141" w14:textId="77777777" w:rsidR="00222A9D" w:rsidRPr="003F1896" w:rsidRDefault="00222A9D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BCC8B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02D9D8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C1C26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087C4" w14:textId="77777777" w:rsidR="00222A9D" w:rsidRPr="003F1896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A35E0" w:rsidRPr="003F1896" w14:paraId="518A8714" w14:textId="77777777" w:rsidTr="0062219F">
        <w:trPr>
          <w:cantSplit/>
        </w:trPr>
        <w:tc>
          <w:tcPr>
            <w:tcW w:w="3790" w:type="dxa"/>
            <w:vAlign w:val="bottom"/>
          </w:tcPr>
          <w:p w14:paraId="32D23E4B" w14:textId="77777777" w:rsidR="008A35E0" w:rsidRPr="003F1896" w:rsidRDefault="008A35E0" w:rsidP="008A35E0">
            <w:pPr>
              <w:tabs>
                <w:tab w:val="left" w:pos="1245"/>
                <w:tab w:val="left" w:pos="173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เงินฝากธนาคาร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AC8841" w14:textId="6E968002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30" w:type="dxa"/>
            <w:vAlign w:val="center"/>
          </w:tcPr>
          <w:p w14:paraId="63F40A9D" w14:textId="58735E28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48238C" w14:textId="2A532D03" w:rsidR="008A35E0" w:rsidRPr="003F1896" w:rsidRDefault="008A35E0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7E8864A8" w14:textId="3D54911C" w:rsidR="008A35E0" w:rsidRPr="003F1896" w:rsidRDefault="008A35E0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A35E0" w:rsidRPr="003F1896" w14:paraId="683F360F" w14:textId="77777777" w:rsidTr="0062219F">
        <w:trPr>
          <w:cantSplit/>
        </w:trPr>
        <w:tc>
          <w:tcPr>
            <w:tcW w:w="3790" w:type="dxa"/>
            <w:vAlign w:val="bottom"/>
          </w:tcPr>
          <w:p w14:paraId="4A6CE275" w14:textId="77777777" w:rsidR="008A35E0" w:rsidRPr="003F1896" w:rsidRDefault="008A35E0" w:rsidP="008A35E0">
            <w:pPr>
              <w:tabs>
                <w:tab w:val="left" w:pos="1245"/>
                <w:tab w:val="left" w:pos="1717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387453" w14:textId="5D182454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6D37B7A" w14:textId="050C945B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34E3AA" w14:textId="0B60E27F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0EE3A0" w14:textId="3E50459B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</w:tr>
      <w:tr w:rsidR="008A35E0" w:rsidRPr="003F1896" w14:paraId="57E6092A" w14:textId="77777777" w:rsidTr="0062219F">
        <w:trPr>
          <w:cantSplit/>
        </w:trPr>
        <w:tc>
          <w:tcPr>
            <w:tcW w:w="3790" w:type="dxa"/>
          </w:tcPr>
          <w:p w14:paraId="5C09BB7C" w14:textId="77777777" w:rsidR="008A35E0" w:rsidRPr="003F1896" w:rsidRDefault="008A35E0" w:rsidP="008A35E0">
            <w:pPr>
              <w:tabs>
                <w:tab w:val="left" w:pos="1245"/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A5C4F" w14:textId="7C5F3D02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6441DB" w14:textId="628FF808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F2B79" w14:textId="3F354B1F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73B4A6" w14:textId="76B3862B" w:rsidR="008A35E0" w:rsidRPr="003F1896" w:rsidRDefault="004B1AE7" w:rsidP="008A35E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783</w:t>
            </w:r>
            <w:r w:rsidR="008A35E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</w:p>
        </w:tc>
      </w:tr>
    </w:tbl>
    <w:p w14:paraId="2EFA6753" w14:textId="77777777" w:rsidR="00FC378E" w:rsidRPr="003F1896" w:rsidRDefault="00FC378E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575AB78A" w14:textId="56062984" w:rsidR="008A7F60" w:rsidRPr="003F1896" w:rsidRDefault="00E36282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ณ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DC63A8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เงินฝากธนาคารที่ติดภาระค้ำประกันประกอบด้วยเงินฝากประเภท</w:t>
      </w:r>
      <w:r w:rsidR="00665C1B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ฝากออมทรัพย์และ</w:t>
      </w:r>
      <w:r w:rsidR="00807CB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="00DA62EA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ฝาก</w:t>
      </w:r>
      <w:r w:rsidR="00DA62EA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ประจำ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ซึ่งมีอัตราดอกเบี้ยร้อยละ</w:t>
      </w:r>
      <w:r w:rsidR="00665C1B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="008A35E0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55</w:t>
      </w:r>
      <w:r w:rsidR="00665C1B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ต่อปี และร้อยละ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="008A35E0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38</w:t>
      </w:r>
      <w:r w:rsidR="005B12F5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6D1E8F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val="en-GB"/>
        </w:rPr>
        <w:t>-</w:t>
      </w:r>
      <w:r w:rsidR="005B12F5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="005B12F5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225</w:t>
      </w:r>
      <w:r w:rsidR="00836692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1A0E3C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ต่อปี </w:t>
      </w:r>
      <w:r w:rsidR="00665C1B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ตามลำดับ 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(</w:t>
      </w:r>
      <w:r w:rsidR="004E55A3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2565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: </w:t>
      </w:r>
      <w:r w:rsidR="00E82E94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ร้อยละ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="0022231D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13</w:t>
      </w:r>
      <w:r w:rsidR="0022231D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ต่อปี</w:t>
      </w:r>
      <w:r w:rsidR="00807CB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br/>
      </w:r>
      <w:r w:rsidR="0022231D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และร้อยละ</w:t>
      </w:r>
      <w:r w:rsidR="0022231D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22231D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38</w:t>
      </w:r>
      <w:r w:rsidR="0022231D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E82E94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ต่อปี ตามลำดับ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)</w:t>
      </w:r>
      <w:r w:rsidR="00666C99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FE46A1"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ซึ่ง</w:t>
      </w:r>
      <w:r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กลุ่มกิจการได้วางเป็นหลักทรัพย์ค้ำประกัน</w:t>
      </w:r>
      <w:r w:rsidR="00665C1B"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การใช้ไฟฟ้า (หมายเหตุข้อ </w:t>
      </w:r>
      <w:r w:rsidR="004B1AE7" w:rsidRPr="004B1AE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33</w:t>
      </w:r>
      <w:r w:rsidR="00973026"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="00665C1B"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) และสำหรับ</w:t>
      </w:r>
      <w:r w:rsidR="00807CB3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br/>
      </w:r>
      <w:r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เงินเบิกเกินบัญชี </w:t>
      </w:r>
      <w:r w:rsidR="00627898"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และ</w:t>
      </w:r>
      <w:r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เงินกู้ยืม</w:t>
      </w:r>
      <w:r w:rsidR="00665C1B"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ระยะสั้น</w:t>
      </w:r>
      <w:r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จากสถาบันการเงิน</w:t>
      </w:r>
      <w:r w:rsidR="00665C1B"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ของบริษัทย่อย </w:t>
      </w:r>
    </w:p>
    <w:p w14:paraId="6EEAE745" w14:textId="309B85AF" w:rsidR="00666C99" w:rsidRPr="003F1896" w:rsidRDefault="002947C8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6DD5DB74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883E97" w14:textId="46A929ED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142A72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42A72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4050DE9C" w14:textId="77777777" w:rsidR="00CF35AC" w:rsidRPr="003F1896" w:rsidRDefault="00CF35AC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7978EF0B" w14:textId="457BFBF6" w:rsidR="006C777B" w:rsidRPr="003F1896" w:rsidRDefault="009A4DE8" w:rsidP="00A365CC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6D1E8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Pr="00807CB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</w:t>
      </w:r>
      <w:r w:rsidR="0032238F" w:rsidRPr="00807CB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ด</w:t>
      </w:r>
      <w:r w:rsidRPr="00807CB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ยกลุ่มกิจการถือหุ้นทางตรง ซึ่งสัดส่วนของส่วนได้เสียในความเป็นเจ้าของที่</w:t>
      </w:r>
      <w:r w:rsidR="0032238F" w:rsidRPr="00807CB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</w:t>
      </w:r>
      <w:r w:rsidRPr="00807CB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ลุ่มกิจการถืออยู่เท่ากับสิทธิในการออกเสียง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ในบริษัทย่อย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ที่ถือโดยกลุ่มกิจการ</w:t>
      </w:r>
    </w:p>
    <w:p w14:paraId="01099F6F" w14:textId="77777777" w:rsidR="00666C99" w:rsidRPr="003F1896" w:rsidRDefault="00666C99" w:rsidP="00A365CC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7"/>
        <w:gridCol w:w="1404"/>
        <w:gridCol w:w="810"/>
        <w:gridCol w:w="720"/>
        <w:gridCol w:w="720"/>
        <w:gridCol w:w="864"/>
        <w:gridCol w:w="864"/>
        <w:gridCol w:w="864"/>
        <w:gridCol w:w="864"/>
      </w:tblGrid>
      <w:tr w:rsidR="006C777B" w:rsidRPr="003F1896" w14:paraId="0CD40302" w14:textId="77777777" w:rsidTr="00142A72">
        <w:tc>
          <w:tcPr>
            <w:tcW w:w="2347" w:type="dxa"/>
            <w:vAlign w:val="bottom"/>
          </w:tcPr>
          <w:p w14:paraId="1596C985" w14:textId="77777777" w:rsidR="006C777B" w:rsidRPr="003F1896" w:rsidRDefault="006C777B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54BDBD7F" w14:textId="77777777" w:rsidR="006C777B" w:rsidRPr="003F1896" w:rsidRDefault="006C777B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0E1B843C" w14:textId="77777777" w:rsidR="006C777B" w:rsidRPr="003F1896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48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B621" w14:textId="77777777" w:rsidR="006C777B" w:rsidRPr="003F1896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เฉพาะกิจการ</w:t>
            </w:r>
          </w:p>
        </w:tc>
      </w:tr>
      <w:tr w:rsidR="006C777B" w:rsidRPr="003F1896" w14:paraId="2F0DBDF6" w14:textId="77777777" w:rsidTr="00142A72">
        <w:tc>
          <w:tcPr>
            <w:tcW w:w="2347" w:type="dxa"/>
            <w:vAlign w:val="bottom"/>
          </w:tcPr>
          <w:p w14:paraId="3C84103C" w14:textId="77777777" w:rsidR="006C777B" w:rsidRPr="003F1896" w:rsidRDefault="006C777B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316FA397" w14:textId="77777777" w:rsidR="006C777B" w:rsidRPr="003F1896" w:rsidRDefault="006C777B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22E3B0DF" w14:textId="77777777" w:rsidR="006C777B" w:rsidRPr="003F1896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4052CC3" w14:textId="77777777" w:rsidR="006C777B" w:rsidRPr="003F1896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592EED6" w14:textId="77777777" w:rsidR="006C777B" w:rsidRPr="003F1896" w:rsidRDefault="009A4DE8" w:rsidP="00A365CC">
            <w:pPr>
              <w:pStyle w:val="a"/>
              <w:ind w:righ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ส่วนได้เสียใน</w:t>
            </w:r>
            <w:r w:rsidR="0032238F"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ความ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0E151D9" w14:textId="77777777" w:rsidR="006C777B" w:rsidRPr="003F1896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มูลค่าเงินลงทุนภายใต้</w:t>
            </w:r>
          </w:p>
        </w:tc>
      </w:tr>
      <w:tr w:rsidR="009A4DE8" w:rsidRPr="003F1896" w14:paraId="3503A9CB" w14:textId="77777777" w:rsidTr="00142A72">
        <w:tc>
          <w:tcPr>
            <w:tcW w:w="2347" w:type="dxa"/>
            <w:vAlign w:val="bottom"/>
          </w:tcPr>
          <w:p w14:paraId="3D3D4ED3" w14:textId="77777777" w:rsidR="009A4DE8" w:rsidRPr="003F1896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7405C0ED" w14:textId="77777777" w:rsidR="009A4DE8" w:rsidRPr="003F1896" w:rsidRDefault="009A4DE8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1BC740DB" w14:textId="77777777" w:rsidR="009A4DE8" w:rsidRPr="003F1896" w:rsidRDefault="009A4DE8" w:rsidP="00A365CC">
            <w:pPr>
              <w:pStyle w:val="a"/>
              <w:ind w:right="-18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ประเทศที่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60FD5AB" w14:textId="77777777" w:rsidR="009A4DE8" w:rsidRPr="003F1896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ทุนชำระแล้ว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884DF3B" w14:textId="77777777" w:rsidR="009A4DE8" w:rsidRPr="003F1896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5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เป็นเจ้าของที่ถือโดยบริษัท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C74B9AB" w14:textId="77777777" w:rsidR="009A4DE8" w:rsidRPr="003F1896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08276B" w:rsidRPr="003F1896" w14:paraId="45785221" w14:textId="77777777" w:rsidTr="00142A72">
        <w:tc>
          <w:tcPr>
            <w:tcW w:w="2347" w:type="dxa"/>
            <w:vAlign w:val="bottom"/>
          </w:tcPr>
          <w:p w14:paraId="68958DF6" w14:textId="77777777" w:rsidR="0008276B" w:rsidRPr="003F1896" w:rsidRDefault="0008276B" w:rsidP="0008276B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4C73FF91" w14:textId="77777777" w:rsidR="0008276B" w:rsidRPr="003F1896" w:rsidRDefault="0008276B" w:rsidP="0008276B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1920386B" w14:textId="77777777" w:rsidR="0008276B" w:rsidRPr="003F1896" w:rsidRDefault="0008276B" w:rsidP="0008276B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จดทะเบียน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4211314" w14:textId="140174C7" w:rsidR="0008276B" w:rsidRPr="003F1896" w:rsidRDefault="00DC63A8" w:rsidP="0008276B">
            <w:pPr>
              <w:pStyle w:val="a"/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3E58E35" w14:textId="1F6D21DC" w:rsidR="0008276B" w:rsidRPr="003F1896" w:rsidRDefault="004E55A3" w:rsidP="0008276B">
            <w:pPr>
              <w:pStyle w:val="a"/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88D339D" w14:textId="46BE1D4C" w:rsidR="0008276B" w:rsidRPr="003F1896" w:rsidRDefault="00DC63A8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01D5E3" w14:textId="167CB1E2" w:rsidR="0008276B" w:rsidRPr="003F1896" w:rsidRDefault="004E55A3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776D15" w14:textId="15C7788D" w:rsidR="0008276B" w:rsidRPr="003F1896" w:rsidRDefault="00DC63A8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9A0B624" w14:textId="5FF3EE26" w:rsidR="0008276B" w:rsidRPr="003F1896" w:rsidRDefault="004E55A3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9A4DE8" w:rsidRPr="003F1896" w14:paraId="7F40AA3E" w14:textId="77777777" w:rsidTr="00142A72"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14:paraId="33F387AB" w14:textId="77777777" w:rsidR="009A4DE8" w:rsidRPr="003F1896" w:rsidRDefault="009A4DE8" w:rsidP="00A365CC">
            <w:pPr>
              <w:ind w:left="-105" w:right="-10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0A87022" w14:textId="77777777" w:rsidR="009A4DE8" w:rsidRPr="003F1896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ลักษณะของธุรกิจ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E286FD" w14:textId="77777777" w:rsidR="009A4DE8" w:rsidRPr="003F1896" w:rsidRDefault="009A4DE8" w:rsidP="00A365CC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จัดตั้ง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61926B" w14:textId="77777777" w:rsidR="009A4DE8" w:rsidRPr="003F1896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3AEC1D" w14:textId="77777777" w:rsidR="009A4DE8" w:rsidRPr="003F1896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E80D4D4" w14:textId="77777777" w:rsidR="009A4DE8" w:rsidRPr="003F1896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F7176A5" w14:textId="77777777" w:rsidR="009A4DE8" w:rsidRPr="003F1896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EE18988" w14:textId="77777777" w:rsidR="009A4DE8" w:rsidRPr="003F1896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660E54" w14:textId="77777777" w:rsidR="009A4DE8" w:rsidRPr="003F1896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9A4DE8" w:rsidRPr="003F1896" w14:paraId="24E27CC7" w14:textId="77777777" w:rsidTr="00D36A33">
        <w:tc>
          <w:tcPr>
            <w:tcW w:w="2347" w:type="dxa"/>
            <w:tcBorders>
              <w:top w:val="single" w:sz="4" w:space="0" w:color="auto"/>
            </w:tcBorders>
            <w:vAlign w:val="bottom"/>
          </w:tcPr>
          <w:p w14:paraId="6ED004EE" w14:textId="77777777" w:rsidR="009A4DE8" w:rsidRPr="003F1896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D5A1AC4" w14:textId="77777777" w:rsidR="009A4DE8" w:rsidRPr="003F1896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4C1B83B" w14:textId="77777777" w:rsidR="009A4DE8" w:rsidRPr="003F1896" w:rsidRDefault="009A4DE8" w:rsidP="00A365CC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57FE8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1C8C444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4E81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B670A0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B61BA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B0C780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9A4DE8" w:rsidRPr="003F1896" w14:paraId="232187E6" w14:textId="77777777" w:rsidTr="00D36A33">
        <w:tc>
          <w:tcPr>
            <w:tcW w:w="2347" w:type="dxa"/>
            <w:vAlign w:val="bottom"/>
          </w:tcPr>
          <w:p w14:paraId="1FD99AC3" w14:textId="77777777" w:rsidR="009A4DE8" w:rsidRPr="003F1896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 ซันสวีท อินเตอร์เนชั่นแนล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  <w:t xml:space="preserve"> จำกัด</w:t>
            </w:r>
          </w:p>
          <w:p w14:paraId="7A12F4B7" w14:textId="77777777" w:rsidR="009A4DE8" w:rsidRPr="003F1896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4443146E" w14:textId="4D7F0039" w:rsidR="009A4DE8" w:rsidRPr="003F1896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จำหน่าย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สินค้า</w:t>
            </w:r>
          </w:p>
          <w:p w14:paraId="5C7394DA" w14:textId="196E9555" w:rsidR="009A4DE8" w:rsidRPr="003F1896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ทางการเกษตร</w:t>
            </w:r>
          </w:p>
        </w:tc>
        <w:tc>
          <w:tcPr>
            <w:tcW w:w="810" w:type="dxa"/>
            <w:vAlign w:val="bottom"/>
          </w:tcPr>
          <w:p w14:paraId="592267AE" w14:textId="77777777" w:rsidR="009A4DE8" w:rsidRPr="003F1896" w:rsidRDefault="009A4DE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7F05B0D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7AE1B738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3ED3B5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54CA40A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3DF2F2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B9DE330" w14:textId="77777777" w:rsidR="009A4DE8" w:rsidRPr="003F1896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0E0FE8" w:rsidRPr="003F1896" w14:paraId="2C8D11DE" w14:textId="77777777" w:rsidTr="00D36A33">
        <w:tc>
          <w:tcPr>
            <w:tcW w:w="2347" w:type="dxa"/>
            <w:vAlign w:val="bottom"/>
          </w:tcPr>
          <w:p w14:paraId="7FC75724" w14:textId="77777777" w:rsidR="000E0FE8" w:rsidRPr="003F1896" w:rsidRDefault="000E0FE8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1D6704C7" w14:textId="173BF9A6" w:rsidR="000E0FE8" w:rsidRPr="003F1896" w:rsidRDefault="000E0FE8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และ</w:t>
            </w:r>
            <w:r w:rsidR="00E93781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จำหน่ายสินค้า</w:t>
            </w:r>
          </w:p>
        </w:tc>
        <w:tc>
          <w:tcPr>
            <w:tcW w:w="810" w:type="dxa"/>
            <w:vAlign w:val="bottom"/>
          </w:tcPr>
          <w:p w14:paraId="142F1425" w14:textId="77777777" w:rsidR="000E0FE8" w:rsidRPr="003F1896" w:rsidRDefault="000E0FE8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D249EB7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30E9B310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874BE6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1777D4A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0E4557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E87030E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E93781" w:rsidRPr="003F1896" w14:paraId="44C9E91E" w14:textId="77777777" w:rsidTr="00D36A33">
        <w:tc>
          <w:tcPr>
            <w:tcW w:w="2347" w:type="dxa"/>
            <w:vAlign w:val="bottom"/>
          </w:tcPr>
          <w:p w14:paraId="64CA795E" w14:textId="77777777" w:rsidR="00E93781" w:rsidRPr="003F1896" w:rsidRDefault="00E93781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469EEC8E" w14:textId="7665D9E0" w:rsidR="00E93781" w:rsidRPr="003F1896" w:rsidRDefault="00E93781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อุปโภคบริโภค</w:t>
            </w:r>
          </w:p>
        </w:tc>
        <w:tc>
          <w:tcPr>
            <w:tcW w:w="810" w:type="dxa"/>
            <w:vAlign w:val="bottom"/>
          </w:tcPr>
          <w:p w14:paraId="59E5E285" w14:textId="77777777" w:rsidR="00E93781" w:rsidRPr="003F1896" w:rsidRDefault="00E93781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32FE779" w14:textId="77777777" w:rsidR="00E93781" w:rsidRPr="003F1896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3FD00105" w14:textId="77777777" w:rsidR="00E93781" w:rsidRPr="003F1896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C40485" w14:textId="77777777" w:rsidR="00E93781" w:rsidRPr="003F1896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FEE24C7" w14:textId="77777777" w:rsidR="00E93781" w:rsidRPr="003F1896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05C48D" w14:textId="77777777" w:rsidR="00E93781" w:rsidRPr="003F1896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E524265" w14:textId="77777777" w:rsidR="00E93781" w:rsidRPr="003F1896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0E0FE8" w:rsidRPr="003F1896" w14:paraId="072D2E5A" w14:textId="77777777" w:rsidTr="00D36A33">
        <w:tc>
          <w:tcPr>
            <w:tcW w:w="2347" w:type="dxa"/>
            <w:vAlign w:val="bottom"/>
          </w:tcPr>
          <w:p w14:paraId="042C15C0" w14:textId="77777777" w:rsidR="000E0FE8" w:rsidRPr="003F1896" w:rsidRDefault="000E0FE8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2A4B0ADE" w14:textId="3C9A3C72" w:rsidR="000E0FE8" w:rsidRPr="003F1896" w:rsidRDefault="000E0FE8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ผ่านตู้จำหน่าย</w:t>
            </w:r>
          </w:p>
        </w:tc>
        <w:tc>
          <w:tcPr>
            <w:tcW w:w="810" w:type="dxa"/>
            <w:vAlign w:val="bottom"/>
          </w:tcPr>
          <w:p w14:paraId="1BECAF42" w14:textId="77777777" w:rsidR="000E0FE8" w:rsidRPr="003F1896" w:rsidRDefault="000E0FE8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20C2AD3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07D3D52B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A59767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FAE40E1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FBD840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AA3C0ED" w14:textId="77777777" w:rsidR="000E0FE8" w:rsidRPr="003F1896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0E0FE8" w:rsidRPr="003F1896" w14:paraId="72F5CB5E" w14:textId="77777777" w:rsidTr="00666C99">
        <w:trPr>
          <w:trHeight w:val="74"/>
        </w:trPr>
        <w:tc>
          <w:tcPr>
            <w:tcW w:w="2347" w:type="dxa"/>
            <w:vAlign w:val="bottom"/>
          </w:tcPr>
          <w:p w14:paraId="586745EA" w14:textId="77777777" w:rsidR="000E0FE8" w:rsidRPr="003F1896" w:rsidRDefault="000E0FE8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0CF2072A" w14:textId="17EDC04A" w:rsidR="000E0FE8" w:rsidRPr="003F1896" w:rsidRDefault="000E0FE8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สินค้าอัตโนมัติ</w:t>
            </w:r>
          </w:p>
        </w:tc>
        <w:tc>
          <w:tcPr>
            <w:tcW w:w="810" w:type="dxa"/>
          </w:tcPr>
          <w:p w14:paraId="3C0991FA" w14:textId="77777777" w:rsidR="000E0FE8" w:rsidRPr="003F1896" w:rsidRDefault="000E0FE8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ไทย</w:t>
            </w:r>
          </w:p>
        </w:tc>
        <w:tc>
          <w:tcPr>
            <w:tcW w:w="720" w:type="dxa"/>
            <w:shd w:val="clear" w:color="auto" w:fill="FAFAFA"/>
          </w:tcPr>
          <w:p w14:paraId="5631F4BE" w14:textId="13ED1D48" w:rsidR="000E0FE8" w:rsidRPr="003F1896" w:rsidRDefault="004B1AE7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720" w:type="dxa"/>
          </w:tcPr>
          <w:p w14:paraId="5586FD75" w14:textId="446BD68F" w:rsidR="000E0FE8" w:rsidRPr="003F1896" w:rsidRDefault="004B1AE7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36B64294" w14:textId="2083D62A" w:rsidR="000E0FE8" w:rsidRPr="003F1896" w:rsidRDefault="004B1AE7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</w:tcPr>
          <w:p w14:paraId="0924EFC6" w14:textId="4B4F726E" w:rsidR="000E0FE8" w:rsidRPr="003F1896" w:rsidRDefault="004B1AE7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0F47C2" w14:textId="6760E704" w:rsidR="000E0FE8" w:rsidRPr="003F1896" w:rsidRDefault="004B1AE7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  <w:tc>
          <w:tcPr>
            <w:tcW w:w="864" w:type="dxa"/>
            <w:vAlign w:val="bottom"/>
          </w:tcPr>
          <w:p w14:paraId="0A40CC99" w14:textId="084EC858" w:rsidR="000E0FE8" w:rsidRPr="003F1896" w:rsidRDefault="004B1AE7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0E0FE8" w:rsidRPr="003F18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</w:tr>
    </w:tbl>
    <w:p w14:paraId="16E9431C" w14:textId="0DC03C80" w:rsidR="00666C99" w:rsidRPr="003F1896" w:rsidRDefault="00666C99">
      <w:pPr>
        <w:rPr>
          <w:rFonts w:ascii="Browallia New" w:hAnsi="Browallia New" w:cs="Browallia New"/>
          <w:sz w:val="28"/>
          <w:szCs w:val="28"/>
        </w:rPr>
      </w:pPr>
    </w:p>
    <w:p w14:paraId="22DDBE3D" w14:textId="77777777" w:rsidR="00666C99" w:rsidRPr="003F1896" w:rsidRDefault="00666C99">
      <w:pPr>
        <w:rPr>
          <w:rFonts w:ascii="Browallia New" w:hAnsi="Browallia New" w:cs="Browallia New"/>
          <w:sz w:val="28"/>
          <w:szCs w:val="28"/>
        </w:rPr>
      </w:pPr>
    </w:p>
    <w:p w14:paraId="251411D8" w14:textId="79B00928" w:rsidR="00AE7754" w:rsidRPr="003F1896" w:rsidRDefault="00AE7754" w:rsidP="000D06FF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  <w:sectPr w:rsidR="00AE7754" w:rsidRPr="003F1896" w:rsidSect="002D7B2B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0DFD5B7F" w14:textId="77777777" w:rsidR="00773ADA" w:rsidRPr="003F1896" w:rsidRDefault="00773ADA" w:rsidP="000D06F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767150" w:rsidRPr="003F1896" w14:paraId="187D3B3A" w14:textId="77777777" w:rsidTr="00D36A3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4BABCA50" w14:textId="422E1529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D36A33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36A33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</w:tr>
    </w:tbl>
    <w:p w14:paraId="1755E395" w14:textId="77777777" w:rsidR="003F3244" w:rsidRPr="003F1896" w:rsidRDefault="003F324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10"/>
          <w:szCs w:val="10"/>
        </w:rPr>
      </w:pPr>
    </w:p>
    <w:tbl>
      <w:tblPr>
        <w:tblW w:w="151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440"/>
        <w:gridCol w:w="1296"/>
        <w:gridCol w:w="1728"/>
        <w:gridCol w:w="1296"/>
        <w:gridCol w:w="1296"/>
        <w:gridCol w:w="1296"/>
      </w:tblGrid>
      <w:tr w:rsidR="00234100" w:rsidRPr="003F1896" w14:paraId="6B4428F0" w14:textId="77777777" w:rsidTr="0022231D">
        <w:trPr>
          <w:trHeight w:val="257"/>
        </w:trPr>
        <w:tc>
          <w:tcPr>
            <w:tcW w:w="4230" w:type="dxa"/>
            <w:shd w:val="clear" w:color="auto" w:fill="auto"/>
          </w:tcPr>
          <w:p w14:paraId="79EA66E7" w14:textId="77777777" w:rsidR="00234100" w:rsidRPr="003F1896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7A9F75" w14:textId="77777777" w:rsidR="00234100" w:rsidRPr="003F1896" w:rsidRDefault="00234100" w:rsidP="002F0E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34100" w:rsidRPr="003F1896" w14:paraId="29A39FD3" w14:textId="77777777" w:rsidTr="0022231D">
        <w:trPr>
          <w:trHeight w:val="257"/>
        </w:trPr>
        <w:tc>
          <w:tcPr>
            <w:tcW w:w="4230" w:type="dxa"/>
            <w:shd w:val="clear" w:color="auto" w:fill="auto"/>
          </w:tcPr>
          <w:p w14:paraId="30E36C6F" w14:textId="77777777" w:rsidR="00234100" w:rsidRPr="003F1896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C3B1DF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18B7FCB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</w:tcPr>
          <w:p w14:paraId="4FB26909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  <w:shd w:val="clear" w:color="auto" w:fill="auto"/>
          </w:tcPr>
          <w:p w14:paraId="0A745364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28" w:type="dxa"/>
            <w:shd w:val="clear" w:color="auto" w:fill="auto"/>
          </w:tcPr>
          <w:p w14:paraId="2BAFE3FE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shd w:val="clear" w:color="auto" w:fill="auto"/>
          </w:tcPr>
          <w:p w14:paraId="15CA57C0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E951760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6" w:type="dxa"/>
            <w:shd w:val="clear" w:color="auto" w:fill="auto"/>
          </w:tcPr>
          <w:p w14:paraId="08AE8150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4100" w:rsidRPr="003F1896" w14:paraId="3CF32BF0" w14:textId="77777777" w:rsidTr="0022231D">
        <w:trPr>
          <w:trHeight w:val="257"/>
        </w:trPr>
        <w:tc>
          <w:tcPr>
            <w:tcW w:w="4230" w:type="dxa"/>
            <w:shd w:val="clear" w:color="auto" w:fill="auto"/>
          </w:tcPr>
          <w:p w14:paraId="05371941" w14:textId="77777777" w:rsidR="00234100" w:rsidRPr="003F1896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2DD07D8C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326D40C6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245AA866" w14:textId="77777777" w:rsidR="00234100" w:rsidRPr="003F1896" w:rsidRDefault="00234100" w:rsidP="002F0E5E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44FB1AEF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28" w:type="dxa"/>
            <w:shd w:val="clear" w:color="auto" w:fill="auto"/>
            <w:hideMark/>
          </w:tcPr>
          <w:p w14:paraId="70452068" w14:textId="77777777" w:rsidR="00234100" w:rsidRPr="003F1896" w:rsidRDefault="00234100" w:rsidP="002F0E5E">
            <w:pPr>
              <w:spacing w:before="10" w:after="10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26F930F7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40D83EE2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42F1450F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34100" w:rsidRPr="003F1896" w14:paraId="0DDD8754" w14:textId="77777777" w:rsidTr="0022231D">
        <w:trPr>
          <w:trHeight w:val="287"/>
        </w:trPr>
        <w:tc>
          <w:tcPr>
            <w:tcW w:w="4230" w:type="dxa"/>
            <w:shd w:val="clear" w:color="auto" w:fill="auto"/>
          </w:tcPr>
          <w:p w14:paraId="57E967B5" w14:textId="77777777" w:rsidR="00234100" w:rsidRPr="003F1896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3C7C92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83C382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F01D3B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E9E3375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28CCDF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4857C9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5C8C84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877D44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34100" w:rsidRPr="003F1896" w14:paraId="3F460490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29B16D91" w14:textId="6B920886" w:rsidR="00234100" w:rsidRPr="003F1896" w:rsidRDefault="00234100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DC63A8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6C5225A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3C3A5E6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3C01BCF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BF790F8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0381397D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F871727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C8FE31F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708FFB1" w14:textId="77777777" w:rsidR="00234100" w:rsidRPr="003F1896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82E94" w:rsidRPr="003F1896" w14:paraId="61D29A17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7C29EB4A" w14:textId="77777777" w:rsidR="00E82E94" w:rsidRPr="003F1896" w:rsidRDefault="00E82E94" w:rsidP="00E82E94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6F34740F" w14:textId="306760DC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4A555F28" w14:textId="1812BE87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4830572D" w14:textId="3058ABE9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auto"/>
          </w:tcPr>
          <w:p w14:paraId="018D246E" w14:textId="5A03717E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E82E9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="00E82E9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728" w:type="dxa"/>
            <w:shd w:val="clear" w:color="auto" w:fill="auto"/>
          </w:tcPr>
          <w:p w14:paraId="1EBB4397" w14:textId="3528B732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</w:tcPr>
          <w:p w14:paraId="111CB11B" w14:textId="13DEF8AE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14C30F19" w14:textId="77A1C4ED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E82E9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E82E9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1A26E958" w14:textId="787F2CAB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</w:tr>
      <w:tr w:rsidR="00E82E94" w:rsidRPr="003F1896" w14:paraId="58C52562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676E40A1" w14:textId="77777777" w:rsidR="00E82E94" w:rsidRPr="003F1896" w:rsidRDefault="00E82E94" w:rsidP="00E82E94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0BB24199" w14:textId="74D6C17B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8B4DA4" w14:textId="464FBAB8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2E7C3A" w14:textId="07A1490B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6062EA" w14:textId="406639CE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9BF5412" w14:textId="052F28DA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C08FEB1" w14:textId="30B1333A" w:rsidR="00E82E94" w:rsidRPr="004F31ED" w:rsidRDefault="00496DC0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E82E9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1FC96F" w14:textId="1B7894A8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7F67FC" w14:textId="73578CCE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2E94" w:rsidRPr="003F1896" w14:paraId="33AA9D19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1E380BFA" w14:textId="77777777" w:rsidR="00E82E94" w:rsidRPr="003F1896" w:rsidRDefault="00E82E94" w:rsidP="00E82E94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303475" w14:textId="147009C6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596703" w14:textId="3ED4E8D5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D1B741" w14:textId="3945CED5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70184B" w14:textId="22D54485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60F3BB" w14:textId="5A1021B3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72F16C" w14:textId="280E5FEB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A4A7AF" w14:textId="0BD08C12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C1AA2F" w14:textId="19EFDDC8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2E94" w:rsidRPr="003F1896" w14:paraId="5BBB5302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3359A19F" w14:textId="5D2264B3" w:rsidR="00E82E94" w:rsidRPr="003F1896" w:rsidRDefault="00E82E94" w:rsidP="00E82E94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A2CED" w14:textId="1826B8BA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A439D" w14:textId="2E739B5F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08466" w14:textId="2FCBF495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416E5" w14:textId="6DAE7ECA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E82E9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E82E9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F20DE" w14:textId="77EBCE36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C97AD" w14:textId="010DAA8F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39612" w14:textId="484F36A4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E82E9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E82E9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22A7" w14:textId="10A95EE0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="00E82E9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</w:tr>
      <w:tr w:rsidR="00E82E94" w:rsidRPr="003F1896" w14:paraId="71D430BD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3C6C549C" w14:textId="77777777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6B931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2B6271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C7A7F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A40DEA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B69130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ECCDB4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9C688D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63D44B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82E94" w:rsidRPr="003F1896" w14:paraId="50E11682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745EA749" w14:textId="2180B45A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E44999F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8C65D93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D00B122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E98524C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249A0B7F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4B7D177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AEBA343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CE323CC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82E94" w:rsidRPr="003F1896" w14:paraId="23B06645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66296B6A" w14:textId="7BC4F550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5E0ABAD1" w14:textId="1C214B9A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242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675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958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5CADC0B0" w14:textId="5E5CE9E2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229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094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10C5F4D6" w14:textId="3370AD8A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88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340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030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154E6181" w14:textId="72F1BCB3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391</w:t>
            </w:r>
            <w:r w:rsidRPr="004F31E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436</w:t>
            </w:r>
            <w:r w:rsidRPr="004F31E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448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7AFF4855" w14:textId="08236D8D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auto"/>
          </w:tcPr>
          <w:p w14:paraId="2E86E71B" w14:textId="59C8E27C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auto"/>
          </w:tcPr>
          <w:p w14:paraId="085CC4F6" w14:textId="0B4AA099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117</w:t>
            </w:r>
            <w:r w:rsidRPr="004F31E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018</w:t>
            </w:r>
            <w:r w:rsidRPr="004F31ED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980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69FCD626" w14:textId="16C94C2F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855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609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181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E82E94" w:rsidRPr="003F1896" w14:paraId="0172CEBC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41501F36" w14:textId="77777777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auto"/>
          </w:tcPr>
          <w:p w14:paraId="39CA32A9" w14:textId="16C9EF71" w:rsidR="00E82E94" w:rsidRPr="003F1896" w:rsidRDefault="001A798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064148" w14:textId="5EEECF36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A798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1A798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1403305D" w14:textId="56469483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1B92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="00B91B92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59632505" w14:textId="0E4CFFF4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728" w:type="dxa"/>
            <w:shd w:val="clear" w:color="auto" w:fill="auto"/>
          </w:tcPr>
          <w:p w14:paraId="4B90045C" w14:textId="16D56BF0" w:rsidR="00E82E94" w:rsidRPr="004F31ED" w:rsidRDefault="004B1AE7" w:rsidP="00E82E94">
            <w:pPr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auto"/>
          </w:tcPr>
          <w:p w14:paraId="6F042B90" w14:textId="2CC637A7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="001A798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14:paraId="0E0833F8" w14:textId="09189F7E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BA1589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="00BA1589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auto"/>
          </w:tcPr>
          <w:p w14:paraId="6BBE5FEC" w14:textId="17E9C67C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BA158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BA158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</w:tr>
      <w:tr w:rsidR="00E82E94" w:rsidRPr="003F1896" w14:paraId="2E3E7C2A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2C71A849" w14:textId="77777777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auto"/>
          </w:tcPr>
          <w:p w14:paraId="1F51D5E2" w14:textId="5BF37C0B" w:rsidR="00E82E94" w:rsidRPr="003F1896" w:rsidRDefault="001A798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870A85" w14:textId="33214B26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A798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1A798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54AB501E" w14:textId="0783B6DF" w:rsidR="00E82E94" w:rsidRPr="003F1896" w:rsidRDefault="004B1AE7" w:rsidP="00E82E94">
            <w:pPr>
              <w:tabs>
                <w:tab w:val="left" w:pos="11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1A798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="001A798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</w:tcPr>
          <w:p w14:paraId="4B2D6F25" w14:textId="0B695665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1A798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1A798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728" w:type="dxa"/>
            <w:shd w:val="clear" w:color="auto" w:fill="auto"/>
          </w:tcPr>
          <w:p w14:paraId="290DB150" w14:textId="7D235DCA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1A7984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</w:tcPr>
          <w:p w14:paraId="0D581FDC" w14:textId="4315FFA0" w:rsidR="00E82E94" w:rsidRPr="004F31ED" w:rsidRDefault="001A798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CAED94" w14:textId="41448DC6" w:rsidR="00E82E94" w:rsidRPr="004F31ED" w:rsidRDefault="00D17BC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08F226" w14:textId="40D2622C" w:rsidR="00E82E94" w:rsidRPr="003F1896" w:rsidRDefault="00D17BC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82E94" w:rsidRPr="003F1896" w14:paraId="73566CE3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2E2E2183" w14:textId="7D69C581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จำหน่ายสินทรัพย์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3AC878A7" w14:textId="17A6ABCC" w:rsidR="00E82E94" w:rsidRPr="003F1896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C9853F" w14:textId="70196183" w:rsidR="00E82E94" w:rsidRPr="003F1896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098EEA" w14:textId="18BEC578" w:rsidR="00E82E94" w:rsidRPr="003F1896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BC765C" w14:textId="23A377F8" w:rsidR="00E82E94" w:rsidRPr="004F31ED" w:rsidRDefault="00E47186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F15689B" w14:textId="57807C5B" w:rsidR="00E82E94" w:rsidRPr="004F31ED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5B0390" w14:textId="1E8EF1CB" w:rsidR="00E82E94" w:rsidRPr="004F31ED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A46B86" w14:textId="2A4926CA" w:rsidR="00E82E94" w:rsidRPr="004F31ED" w:rsidRDefault="00D17BC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BDE712" w14:textId="5779CEBA" w:rsidR="00E82E94" w:rsidRPr="003F1896" w:rsidRDefault="00E47186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2E94" w:rsidRPr="003F1896" w14:paraId="0F9E6944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7D279492" w14:textId="77777777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727B9F65" w14:textId="53EE5854" w:rsidR="00E82E94" w:rsidRPr="003F1896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9ED75C" w14:textId="55FBF3F0" w:rsidR="00E82E94" w:rsidRPr="003F1896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B8AD06" w14:textId="58899CF0" w:rsidR="00E82E94" w:rsidRPr="003F1896" w:rsidRDefault="00D17BC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2D2BFC2" w14:textId="3CEC13C3" w:rsidR="00E82E94" w:rsidRPr="004F31ED" w:rsidRDefault="00496DC0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A1343A0" w14:textId="021ED52D" w:rsidR="00E82E94" w:rsidRPr="004F31ED" w:rsidRDefault="00496DC0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0163C46" w14:textId="38E14DD6" w:rsidR="00E82E94" w:rsidRPr="004F31ED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0131987" w14:textId="4CA421FB" w:rsidR="00E82E94" w:rsidRPr="004F31ED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C7308D" w14:textId="671A9F54" w:rsidR="00E82E94" w:rsidRPr="003F1896" w:rsidRDefault="00546AB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2E94" w:rsidRPr="003F1896" w14:paraId="78ED0C40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4B391996" w14:textId="3ABB087E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977F0F" w14:textId="78EFA3DA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F24E0D" w14:textId="1C6DCF12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A8F5E7" w14:textId="3BAD962B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EE8D10" w14:textId="596520AB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0277F9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A6791A" w14:textId="78B49F89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277F9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80AF91" w14:textId="0D66C50B" w:rsidR="00E82E94" w:rsidRPr="004F31ED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DC0E57" w14:textId="711470F8" w:rsidR="00E82E94" w:rsidRPr="004F31ED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1EF013" w14:textId="41F23621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D17BC8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</w:tr>
      <w:tr w:rsidR="00E82E94" w:rsidRPr="003F1896" w14:paraId="626FA32E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38FBDD20" w14:textId="4C0B6A5F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EE16D" w14:textId="7745C1E4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AF368" w14:textId="5293AAB2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8AA54" w14:textId="0D2F0FBF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58A4" w14:textId="05A1A7B6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47CCB" w14:textId="20A8E316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46331" w14:textId="023E7CA8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3AC7" w14:textId="16DBC2E7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BA1589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BA1589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18DF3" w14:textId="77199F17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="00BA158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BA158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  <w:tr w:rsidR="00E82E94" w:rsidRPr="003F1896" w14:paraId="4FD0DB95" w14:textId="77777777" w:rsidTr="0022231D">
        <w:trPr>
          <w:trHeight w:val="64"/>
        </w:trPr>
        <w:tc>
          <w:tcPr>
            <w:tcW w:w="4230" w:type="dxa"/>
            <w:shd w:val="clear" w:color="auto" w:fill="auto"/>
          </w:tcPr>
          <w:p w14:paraId="6FD3F7F2" w14:textId="77777777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DBEFC2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89AE3B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EDF596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F34167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320D1F3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2346B2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5BF853" w14:textId="77777777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5263F1" w14:textId="7777777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82E94" w:rsidRPr="003F1896" w14:paraId="7EBA84F7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1A84C477" w14:textId="06FBC6DF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271BAD5" w14:textId="60FD1476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01960AA" w14:textId="3866D4AD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89E00CC" w14:textId="066BDBF0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0915DF0" w14:textId="25482E8A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03CD9323" w14:textId="229DEB14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0925C1E" w14:textId="591AE09A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9E4996F" w14:textId="5023ADAF" w:rsidR="00E82E94" w:rsidRPr="004F31ED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1DEE316" w14:textId="1171CBD7" w:rsidR="00E82E94" w:rsidRPr="003F1896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E82E94" w:rsidRPr="003F1896" w14:paraId="6AB6468C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548BE23D" w14:textId="77777777" w:rsidR="00E82E94" w:rsidRPr="003F1896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57332FA" w14:textId="6E54EE75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7F775B1C" w14:textId="3671FE9C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0277F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20EF4D84" w14:textId="79040056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EA7ED6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EA7ED6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177D7CAC" w14:textId="60DA79D8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728" w:type="dxa"/>
            <w:shd w:val="clear" w:color="auto" w:fill="auto"/>
          </w:tcPr>
          <w:p w14:paraId="4424A368" w14:textId="53686B2F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auto"/>
          </w:tcPr>
          <w:p w14:paraId="4C9DAD37" w14:textId="4E1D1B1A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</w:tcPr>
          <w:p w14:paraId="580AE80D" w14:textId="02AC4CAC" w:rsidR="00E82E94" w:rsidRPr="004F31ED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BA1589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BA1589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auto"/>
          </w:tcPr>
          <w:p w14:paraId="35752918" w14:textId="2D7D0773" w:rsidR="00E82E94" w:rsidRPr="003F1896" w:rsidRDefault="004B1AE7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158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BA158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BA1589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</w:p>
        </w:tc>
      </w:tr>
      <w:tr w:rsidR="00E82E94" w:rsidRPr="003F1896" w14:paraId="40095EF1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6DBD57FA" w14:textId="77777777" w:rsidR="00E82E94" w:rsidRPr="003F1896" w:rsidRDefault="00E82E94" w:rsidP="00E82E94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13E4F9F9" w14:textId="35EBE119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568B84" w14:textId="1D89D1EF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331A6C" w14:textId="15FE0CBB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89886A" w14:textId="0FC3DDC9" w:rsidR="00E82E94" w:rsidRPr="004F31ED" w:rsidRDefault="00496DC0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343028F" w14:textId="2F67F944" w:rsidR="00E82E94" w:rsidRPr="004F31ED" w:rsidRDefault="00496DC0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C5D655" w14:textId="4E2C723C" w:rsidR="00E82E94" w:rsidRPr="004F31ED" w:rsidRDefault="00496DC0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BC3F11" w14:textId="44C6DC9E" w:rsidR="000277F9" w:rsidRPr="004F31ED" w:rsidRDefault="000277F9" w:rsidP="000277F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CC2DE3" w14:textId="1C747736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2E94" w:rsidRPr="003F1896" w14:paraId="7FED908E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428C1898" w14:textId="77777777" w:rsidR="00E82E94" w:rsidRPr="003F1896" w:rsidRDefault="00E82E94" w:rsidP="00E82E94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985F48" w14:textId="2581BB26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8BFB63" w14:textId="5AC94FF2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37E194" w14:textId="780CD2D9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D5B1B8" w14:textId="707AEB76" w:rsidR="00E82E94" w:rsidRPr="004F31ED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30FE093" w14:textId="646DA588" w:rsidR="00E82E94" w:rsidRPr="004F31ED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271D47" w14:textId="608B1B6C" w:rsidR="00E82E94" w:rsidRPr="004F31ED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AF745" w14:textId="53A7F320" w:rsidR="00E82E94" w:rsidRPr="004F31ED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0D010A" w14:textId="526C9E06" w:rsidR="00E82E94" w:rsidRPr="003F1896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6DC0" w:rsidRPr="003F1896" w14:paraId="54B4F03A" w14:textId="77777777" w:rsidTr="0022231D">
        <w:trPr>
          <w:trHeight w:val="20"/>
        </w:trPr>
        <w:tc>
          <w:tcPr>
            <w:tcW w:w="4230" w:type="dxa"/>
            <w:shd w:val="clear" w:color="auto" w:fill="auto"/>
          </w:tcPr>
          <w:p w14:paraId="57CF9311" w14:textId="30BE2E42" w:rsidR="00496DC0" w:rsidRPr="003F1896" w:rsidRDefault="00496DC0" w:rsidP="00496DC0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9DA34" w14:textId="255FC922" w:rsidR="00496DC0" w:rsidRPr="003F1896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496DC0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496DC0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4CD5E" w14:textId="638D99A4" w:rsidR="00496DC0" w:rsidRPr="003F1896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96DC0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496DC0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745C5" w14:textId="06F50173" w:rsidR="00496DC0" w:rsidRPr="003F1896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496DC0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496DC0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C805F" w14:textId="642D5033" w:rsidR="00496DC0" w:rsidRPr="004F31ED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55BE8" w14:textId="1D2B11FF" w:rsidR="00496DC0" w:rsidRPr="004F31ED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3B13D" w14:textId="7144102E" w:rsidR="00496DC0" w:rsidRPr="004F31ED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368D2" w14:textId="7A343862" w:rsidR="00496DC0" w:rsidRPr="004F31ED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496DC0" w:rsidRPr="004F31E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91D47" w14:textId="6BFE3710" w:rsidR="00496DC0" w:rsidRPr="003F1896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="00496DC0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496DC0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</w:tbl>
    <w:p w14:paraId="1B57B2C3" w14:textId="395AF3AC" w:rsidR="00234100" w:rsidRPr="003F1896" w:rsidRDefault="0022231D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br w:type="page"/>
      </w:r>
    </w:p>
    <w:tbl>
      <w:tblPr>
        <w:tblW w:w="151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440"/>
        <w:gridCol w:w="1296"/>
        <w:gridCol w:w="1728"/>
        <w:gridCol w:w="1296"/>
        <w:gridCol w:w="1296"/>
        <w:gridCol w:w="1296"/>
      </w:tblGrid>
      <w:tr w:rsidR="0022231D" w:rsidRPr="006828C4" w14:paraId="40B1CD23" w14:textId="77777777" w:rsidTr="00BA1D87">
        <w:trPr>
          <w:trHeight w:val="257"/>
        </w:trPr>
        <w:tc>
          <w:tcPr>
            <w:tcW w:w="4230" w:type="dxa"/>
            <w:shd w:val="clear" w:color="auto" w:fill="auto"/>
          </w:tcPr>
          <w:p w14:paraId="7B57B54E" w14:textId="77777777" w:rsidR="0022231D" w:rsidRPr="003F1896" w:rsidRDefault="0022231D" w:rsidP="00BA1D87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D37163" w14:textId="77777777" w:rsidR="0022231D" w:rsidRPr="006828C4" w:rsidRDefault="0022231D" w:rsidP="00BA1D8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2231D" w:rsidRPr="006828C4" w14:paraId="050850A1" w14:textId="77777777" w:rsidTr="00BA1D87">
        <w:trPr>
          <w:trHeight w:val="257"/>
        </w:trPr>
        <w:tc>
          <w:tcPr>
            <w:tcW w:w="4230" w:type="dxa"/>
            <w:shd w:val="clear" w:color="auto" w:fill="auto"/>
          </w:tcPr>
          <w:p w14:paraId="0017A065" w14:textId="77777777" w:rsidR="0022231D" w:rsidRPr="006828C4" w:rsidRDefault="0022231D" w:rsidP="00BA1D87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70ECA7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83391B7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</w:tcPr>
          <w:p w14:paraId="6D6A1928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  <w:shd w:val="clear" w:color="auto" w:fill="auto"/>
          </w:tcPr>
          <w:p w14:paraId="1A540127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28" w:type="dxa"/>
            <w:shd w:val="clear" w:color="auto" w:fill="auto"/>
          </w:tcPr>
          <w:p w14:paraId="23BD051E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shd w:val="clear" w:color="auto" w:fill="auto"/>
          </w:tcPr>
          <w:p w14:paraId="257A2279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98935E0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6" w:type="dxa"/>
            <w:shd w:val="clear" w:color="auto" w:fill="auto"/>
          </w:tcPr>
          <w:p w14:paraId="7FE4BBDF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231D" w:rsidRPr="006828C4" w14:paraId="4689CC16" w14:textId="77777777" w:rsidTr="00BA1D87">
        <w:trPr>
          <w:trHeight w:val="257"/>
        </w:trPr>
        <w:tc>
          <w:tcPr>
            <w:tcW w:w="4230" w:type="dxa"/>
            <w:shd w:val="clear" w:color="auto" w:fill="auto"/>
          </w:tcPr>
          <w:p w14:paraId="2B09D248" w14:textId="77777777" w:rsidR="0022231D" w:rsidRPr="006828C4" w:rsidRDefault="0022231D" w:rsidP="00BA1D87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32D4EAED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2D45469D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55B2B792" w14:textId="77777777" w:rsidR="0022231D" w:rsidRPr="006828C4" w:rsidRDefault="0022231D" w:rsidP="00BA1D87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44394144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28" w:type="dxa"/>
            <w:shd w:val="clear" w:color="auto" w:fill="auto"/>
            <w:hideMark/>
          </w:tcPr>
          <w:p w14:paraId="6389B6C0" w14:textId="77777777" w:rsidR="0022231D" w:rsidRPr="006828C4" w:rsidRDefault="0022231D" w:rsidP="00BA1D87">
            <w:pPr>
              <w:spacing w:before="10" w:after="10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3534D6EA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4725AFD1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0BD6B27B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2231D" w:rsidRPr="006828C4" w14:paraId="781799A5" w14:textId="77777777" w:rsidTr="00BA1D87">
        <w:trPr>
          <w:trHeight w:val="287"/>
        </w:trPr>
        <w:tc>
          <w:tcPr>
            <w:tcW w:w="4230" w:type="dxa"/>
            <w:shd w:val="clear" w:color="auto" w:fill="auto"/>
          </w:tcPr>
          <w:p w14:paraId="2F6732B2" w14:textId="77777777" w:rsidR="0022231D" w:rsidRPr="006828C4" w:rsidRDefault="0022231D" w:rsidP="00BA1D87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10B42D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DCF034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F7A3CE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53D00E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7618818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AEE6DA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DADC69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469038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2231D" w:rsidRPr="006828C4" w14:paraId="43C81411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3C6E3EF6" w14:textId="2E1F9262" w:rsidR="0022231D" w:rsidRPr="006828C4" w:rsidRDefault="0022231D" w:rsidP="00BA1D87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6C722C1F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73138969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F8B6D91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2F72739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EA87D7D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30E2FEB3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0F51EE26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5529E878" w14:textId="77777777" w:rsidR="0022231D" w:rsidRPr="006828C4" w:rsidRDefault="0022231D" w:rsidP="00BA1D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96DC0" w:rsidRPr="006828C4" w14:paraId="4C7D5B99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6DB6AD29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41DE7B2" w14:textId="3AC14AFE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5A4E5D6C" w14:textId="49CBB66F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0B62D633" w14:textId="30C77C83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69C00D76" w14:textId="146F8034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728" w:type="dxa"/>
            <w:shd w:val="clear" w:color="auto" w:fill="FAFAFA"/>
          </w:tcPr>
          <w:p w14:paraId="07D144C8" w14:textId="5CA1E769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FAFAFA"/>
          </w:tcPr>
          <w:p w14:paraId="02486921" w14:textId="4ED7AFA8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FAFAFA"/>
          </w:tcPr>
          <w:p w14:paraId="2EF5BA81" w14:textId="25ECAB48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FAFAFA"/>
          </w:tcPr>
          <w:p w14:paraId="2400C474" w14:textId="06ED91C6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</w:p>
        </w:tc>
      </w:tr>
      <w:tr w:rsidR="00496DC0" w:rsidRPr="006828C4" w14:paraId="606B05C5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002FE509" w14:textId="77777777" w:rsidR="00496DC0" w:rsidRPr="006828C4" w:rsidRDefault="00496DC0" w:rsidP="00496DC0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487245B0" w14:textId="2C5E92D9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E84C5A" w14:textId="1072D46B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C5F1A4" w14:textId="3E99F63D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D3C4FE" w14:textId="16A2F68C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F3928C1" w14:textId="63469C53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DD3DD8" w14:textId="0FBFEEE0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89A571E" w14:textId="3D9C4ACD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0CF6F5" w14:textId="2DCBEC51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6DC0" w:rsidRPr="006828C4" w14:paraId="7CD98D2D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04C93E92" w14:textId="77777777" w:rsidR="00496DC0" w:rsidRPr="006828C4" w:rsidRDefault="00496DC0" w:rsidP="00496DC0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721F03" w14:textId="26F6299B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1C83DE" w14:textId="3B74C6B4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FBA3F4" w14:textId="7F9D5309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CDAC58" w14:textId="7D115CA1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D598A9A" w14:textId="21085E9A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271F97" w14:textId="75D31F48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F3E868" w14:textId="7E8C634F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279DB3" w14:textId="05EBB66B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6DC0" w:rsidRPr="006828C4" w14:paraId="530FDF49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4109FD8B" w14:textId="77777777" w:rsidR="00496DC0" w:rsidRPr="006828C4" w:rsidRDefault="00496DC0" w:rsidP="00496DC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0A3A0" w14:textId="3A684D0C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1FAB5" w14:textId="3A512077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BB378" w14:textId="19B94814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0C189" w14:textId="0EA43831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D6E6E" w14:textId="694D0CC8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222AA" w14:textId="5B08EF38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8B026" w14:textId="2AD82C9E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A53DA" w14:textId="04434062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  <w:tr w:rsidR="00496DC0" w:rsidRPr="006828C4" w14:paraId="4A61625A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22F5CE8F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021206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7A545C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0321A4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2E70B5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4A6D1AE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C6D8D9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79F877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3DBBFB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96DC0" w:rsidRPr="006828C4" w14:paraId="2F29CC13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1506EC31" w14:textId="5D288EEE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59FD0F1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1F1F8FC9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8DBCA85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2F50225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C601743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1D694CAB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6BAF021A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33F09250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96DC0" w:rsidRPr="006828C4" w14:paraId="1302EB0A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7186B38A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57A2AFA4" w14:textId="454BD638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1738FFD2" w14:textId="31544384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00BADB95" w14:textId="7F9ED348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1B8690C3" w14:textId="378363D9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728" w:type="dxa"/>
            <w:shd w:val="clear" w:color="auto" w:fill="FAFAFA"/>
          </w:tcPr>
          <w:p w14:paraId="146C5412" w14:textId="2A17F6C5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96" w:type="dxa"/>
            <w:shd w:val="clear" w:color="auto" w:fill="FAFAFA"/>
          </w:tcPr>
          <w:p w14:paraId="1AE2039B" w14:textId="0B5C6CB5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FAFAFA"/>
          </w:tcPr>
          <w:p w14:paraId="6BB110F5" w14:textId="7B755283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FAFAFA"/>
          </w:tcPr>
          <w:p w14:paraId="02E47FAE" w14:textId="61FDDF46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  <w:tr w:rsidR="00496DC0" w:rsidRPr="006828C4" w14:paraId="075F2F89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71FF9448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14:paraId="74E88118" w14:textId="2847BCAE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FAFAFA"/>
          </w:tcPr>
          <w:p w14:paraId="16AD6823" w14:textId="5FF14749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1580C848" w14:textId="6C319E16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FAFAFA"/>
          </w:tcPr>
          <w:p w14:paraId="0890232A" w14:textId="62184C03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</w:p>
        </w:tc>
        <w:tc>
          <w:tcPr>
            <w:tcW w:w="1728" w:type="dxa"/>
            <w:shd w:val="clear" w:color="auto" w:fill="FAFAFA"/>
          </w:tcPr>
          <w:p w14:paraId="1CA1ADCB" w14:textId="5244B583" w:rsidR="00496DC0" w:rsidRPr="008B2808" w:rsidRDefault="004B1AE7" w:rsidP="00496DC0">
            <w:pPr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01950CAE" w14:textId="7CEECBC9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FAFAFA"/>
          </w:tcPr>
          <w:p w14:paraId="4E143113" w14:textId="7AD15F7A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96" w:type="dxa"/>
            <w:shd w:val="clear" w:color="auto" w:fill="FAFAFA"/>
          </w:tcPr>
          <w:p w14:paraId="77AB72C7" w14:textId="4F0D55C0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</w:p>
        </w:tc>
      </w:tr>
      <w:tr w:rsidR="00496DC0" w:rsidRPr="006828C4" w14:paraId="478C1AE4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69AF5C54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07760040" w14:textId="65A62880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F442C8" w14:textId="366BCF25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</w:tcPr>
          <w:p w14:paraId="39B2E0F4" w14:textId="10EE040F" w:rsidR="00496DC0" w:rsidRPr="006828C4" w:rsidRDefault="004B1AE7" w:rsidP="00496DC0">
            <w:pPr>
              <w:tabs>
                <w:tab w:val="left" w:pos="11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FAFAFA"/>
          </w:tcPr>
          <w:p w14:paraId="1E6CB281" w14:textId="7008EAA5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728" w:type="dxa"/>
            <w:shd w:val="clear" w:color="auto" w:fill="FAFAFA"/>
          </w:tcPr>
          <w:p w14:paraId="4B08CBBD" w14:textId="277BE547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2B7CF970" w14:textId="07E63409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7A071D" w14:textId="2F78B36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6FE40A" w14:textId="7B7906AC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96DC0" w:rsidRPr="006828C4" w14:paraId="496592F1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64F06CB3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จำหน่ายสินทรัพย์ 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768700FE" w14:textId="1A225BD2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3DF4AE" w14:textId="33293F30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E079F9" w14:textId="5069DB3E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B4193B" w14:textId="16C85E05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D38A2C1" w14:textId="102D1AFC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C8BA66" w14:textId="2751DC89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A3D7AA" w14:textId="7F8210C4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B954ADC" w14:textId="61886741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6DC0" w:rsidRPr="006828C4" w14:paraId="2572412B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0EBDFA3F" w14:textId="0FC6E48D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2935F70A" w14:textId="1D33C77D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52FE4C" w14:textId="6678B816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F25DEA" w14:textId="6481D8DA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509853E" w14:textId="349E29BB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9496DF1" w14:textId="3C33E3F9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0BAF43" w14:textId="570DB494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4F68B7" w14:textId="43D5745F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712A58" w14:textId="2BFF2596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6DC0" w:rsidRPr="006828C4" w14:paraId="0FECB600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58C30A28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4D697BDE" w14:textId="327A352B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C1DD98" w14:textId="5B441BEC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5F0A47" w14:textId="38E2C6FD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31A1B83" w14:textId="3A6AFB49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B9E42A3" w14:textId="15D8B4D3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16F3D14" w14:textId="013B00D1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3872E9C" w14:textId="5C0B1580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140ABD" w14:textId="077625C1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6DC0" w:rsidRPr="006828C4" w14:paraId="1D80184D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01BFF3D3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9A75D" w14:textId="36BDCE9B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68016" w14:textId="64DB6124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CD303" w14:textId="0CA58596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80038" w14:textId="75117466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D2DFF" w14:textId="018B2324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A7EAE" w14:textId="577AD798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ABA8A" w14:textId="0D9534C6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33E76" w14:textId="63DC5F28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</w:tr>
      <w:tr w:rsidR="00496DC0" w:rsidRPr="006828C4" w14:paraId="3C43A2DD" w14:textId="77777777" w:rsidTr="00BA1D87">
        <w:trPr>
          <w:trHeight w:val="64"/>
        </w:trPr>
        <w:tc>
          <w:tcPr>
            <w:tcW w:w="4230" w:type="dxa"/>
            <w:shd w:val="clear" w:color="auto" w:fill="auto"/>
          </w:tcPr>
          <w:p w14:paraId="5630F6DF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7BABFE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820717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56D2B3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DDF298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3B09BB2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51B36A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5CA261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CE37E9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96DC0" w:rsidRPr="006828C4" w14:paraId="7830ECB0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09CBBB21" w14:textId="0F2100FC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67D68600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BDFA3DD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D9E2469" w14:textId="77777777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6E7A2CA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F5D06A3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1ED45A62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539C19CC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69689CB" w14:textId="7777777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96DC0" w:rsidRPr="006828C4" w14:paraId="14C1E45D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07F501C5" w14:textId="77777777" w:rsidR="00496DC0" w:rsidRPr="006828C4" w:rsidRDefault="00496DC0" w:rsidP="00496DC0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5D519059" w14:textId="64D3FBA5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FAFAFA"/>
          </w:tcPr>
          <w:p w14:paraId="1D1B7F80" w14:textId="7B624453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</w:tcPr>
          <w:p w14:paraId="42F70AD2" w14:textId="40D3425D" w:rsidR="00496DC0" w:rsidRPr="006828C4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="00496DC0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FAFAFA"/>
          </w:tcPr>
          <w:p w14:paraId="1A66F268" w14:textId="62424994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728" w:type="dxa"/>
            <w:shd w:val="clear" w:color="auto" w:fill="FAFAFA"/>
          </w:tcPr>
          <w:p w14:paraId="7A6E4AA2" w14:textId="64C6E907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FAFAFA"/>
          </w:tcPr>
          <w:p w14:paraId="7432144C" w14:textId="2850444D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296" w:type="dxa"/>
            <w:shd w:val="clear" w:color="auto" w:fill="FAFAFA"/>
          </w:tcPr>
          <w:p w14:paraId="404193BB" w14:textId="3B86920D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</w:tcPr>
          <w:p w14:paraId="2ECD4AF8" w14:textId="0C15F07D" w:rsidR="00496DC0" w:rsidRPr="008B2808" w:rsidRDefault="004B1AE7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496DC0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</w:tr>
      <w:tr w:rsidR="00496DC0" w:rsidRPr="006828C4" w14:paraId="66917CFF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6D627636" w14:textId="77777777" w:rsidR="00496DC0" w:rsidRPr="006828C4" w:rsidRDefault="00496DC0" w:rsidP="00496DC0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755DD8D2" w14:textId="51DB1C18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53DD03" w14:textId="305CD696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528526" w14:textId="6279380E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CABA1B" w14:textId="78F5D4FD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C52533B" w14:textId="479C2376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4FEBD4" w14:textId="5F357BFC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1710E2" w14:textId="3D82E3A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EFAB75" w14:textId="3F29169B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96DC0" w:rsidRPr="006828C4" w14:paraId="2C5410EB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76752623" w14:textId="77777777" w:rsidR="00496DC0" w:rsidRPr="006828C4" w:rsidRDefault="00496DC0" w:rsidP="00496DC0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451550" w14:textId="63807C36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4F56A3" w14:textId="532A1296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BB6402" w14:textId="1017DEB6" w:rsidR="00496DC0" w:rsidRPr="006828C4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F894CA" w14:textId="7B38CFD7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C70FF8B" w14:textId="1087D474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086291" w14:textId="18E38C6D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BA442B" w14:textId="6C8EF9AD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D60A41" w14:textId="28C5AC0E" w:rsidR="00496DC0" w:rsidRPr="008B2808" w:rsidRDefault="00496DC0" w:rsidP="00496DC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F1951" w:rsidRPr="003F1896" w14:paraId="35B5B676" w14:textId="77777777" w:rsidTr="00BA1D87">
        <w:trPr>
          <w:trHeight w:val="20"/>
        </w:trPr>
        <w:tc>
          <w:tcPr>
            <w:tcW w:w="4230" w:type="dxa"/>
            <w:shd w:val="clear" w:color="auto" w:fill="auto"/>
          </w:tcPr>
          <w:p w14:paraId="3019CEC7" w14:textId="77777777" w:rsidR="001F1951" w:rsidRPr="006828C4" w:rsidRDefault="001F1951" w:rsidP="001F1951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E861A" w14:textId="6BAA8A4D" w:rsidR="001F1951" w:rsidRPr="006828C4" w:rsidRDefault="004B1AE7" w:rsidP="001F19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1F1951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1F1951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B7D2B" w14:textId="36D10D21" w:rsidR="001F1951" w:rsidRPr="006828C4" w:rsidRDefault="004B1AE7" w:rsidP="001F19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1F1951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1F1951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DBFC5" w14:textId="0CBB3A81" w:rsidR="001F1951" w:rsidRPr="006828C4" w:rsidRDefault="004B1AE7" w:rsidP="001F19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1F1951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1F1951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2F103" w14:textId="06AA2915" w:rsidR="001F1951" w:rsidRPr="008B2808" w:rsidRDefault="004B1AE7" w:rsidP="001F19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4D117" w14:textId="3B5295B7" w:rsidR="001F1951" w:rsidRPr="008B2808" w:rsidRDefault="004B1AE7" w:rsidP="001F19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62065" w14:textId="24D56AD7" w:rsidR="001F1951" w:rsidRPr="008B2808" w:rsidRDefault="004B1AE7" w:rsidP="001F19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58FA4" w14:textId="3892C2FF" w:rsidR="001F1951" w:rsidRPr="008B2808" w:rsidRDefault="004B1AE7" w:rsidP="001F19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47552" w14:textId="12E2231C" w:rsidR="001F1951" w:rsidRPr="008B2808" w:rsidRDefault="004B1AE7" w:rsidP="001F19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="001F1951" w:rsidRPr="008B280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</w:tr>
    </w:tbl>
    <w:p w14:paraId="461A55BB" w14:textId="77777777" w:rsidR="0022231D" w:rsidRPr="003F1896" w:rsidRDefault="0022231D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4E7CAEC3" w14:textId="77777777" w:rsidR="00234100" w:rsidRPr="003F1896" w:rsidRDefault="00234100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234100" w:rsidRPr="003F1896">
          <w:pgSz w:w="16834" w:h="11909" w:orient="landscape"/>
          <w:pgMar w:top="1440" w:right="864" w:bottom="720" w:left="864" w:header="706" w:footer="576" w:gutter="0"/>
          <w:cols w:space="720"/>
        </w:sectPr>
      </w:pPr>
    </w:p>
    <w:p w14:paraId="1659654C" w14:textId="4405BA75" w:rsidR="002F0E5E" w:rsidRPr="003F1896" w:rsidRDefault="002F0E5E" w:rsidP="002F0E5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1520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440"/>
        <w:gridCol w:w="1296"/>
        <w:gridCol w:w="1692"/>
        <w:gridCol w:w="1296"/>
        <w:gridCol w:w="1296"/>
        <w:gridCol w:w="1296"/>
      </w:tblGrid>
      <w:tr w:rsidR="002F0E5E" w:rsidRPr="003F1896" w14:paraId="03EF163F" w14:textId="77777777" w:rsidTr="0022231D">
        <w:tc>
          <w:tcPr>
            <w:tcW w:w="4293" w:type="dxa"/>
            <w:shd w:val="clear" w:color="auto" w:fill="auto"/>
          </w:tcPr>
          <w:p w14:paraId="7E8FCD8D" w14:textId="77777777" w:rsidR="002F0E5E" w:rsidRPr="003F1896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CD9C39" w14:textId="77777777" w:rsidR="002F0E5E" w:rsidRPr="003F1896" w:rsidRDefault="002F0E5E" w:rsidP="002F0E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2F0E5E" w:rsidRPr="003F1896" w14:paraId="1B410892" w14:textId="77777777" w:rsidTr="0022231D">
        <w:tc>
          <w:tcPr>
            <w:tcW w:w="4293" w:type="dxa"/>
            <w:shd w:val="clear" w:color="auto" w:fill="auto"/>
          </w:tcPr>
          <w:p w14:paraId="063512C8" w14:textId="77777777" w:rsidR="002F0E5E" w:rsidRPr="003F1896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1E365B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1827A3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B5653D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1F9CADF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6E8B4A3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66B312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6F09BEB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9A732B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0E5E" w:rsidRPr="003F1896" w14:paraId="686FFA6C" w14:textId="77777777" w:rsidTr="0022231D">
        <w:tc>
          <w:tcPr>
            <w:tcW w:w="4293" w:type="dxa"/>
            <w:shd w:val="clear" w:color="auto" w:fill="auto"/>
          </w:tcPr>
          <w:p w14:paraId="28F29B9D" w14:textId="77777777" w:rsidR="002F0E5E" w:rsidRPr="003F1896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7E488FF4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40C76D24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3DB2CE54" w14:textId="77777777" w:rsidR="002F0E5E" w:rsidRPr="003F1896" w:rsidRDefault="002F0E5E" w:rsidP="002F0E5E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0FA2349A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92" w:type="dxa"/>
            <w:shd w:val="clear" w:color="auto" w:fill="auto"/>
            <w:hideMark/>
          </w:tcPr>
          <w:p w14:paraId="5CC8A161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17E3F13D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1EAA7353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0C16F98B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0E5E" w:rsidRPr="003F1896" w14:paraId="73E21610" w14:textId="77777777" w:rsidTr="0022231D">
        <w:tc>
          <w:tcPr>
            <w:tcW w:w="4293" w:type="dxa"/>
            <w:shd w:val="clear" w:color="auto" w:fill="auto"/>
          </w:tcPr>
          <w:p w14:paraId="2AE6F287" w14:textId="77777777" w:rsidR="002F0E5E" w:rsidRPr="003F1896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8F2F118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180D92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D6A97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77EE072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755B18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346DDA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671EA3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0F0FE9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F0E5E" w:rsidRPr="003F1896" w14:paraId="5A7F0460" w14:textId="77777777" w:rsidTr="0022231D">
        <w:tc>
          <w:tcPr>
            <w:tcW w:w="4293" w:type="dxa"/>
            <w:shd w:val="clear" w:color="auto" w:fill="auto"/>
          </w:tcPr>
          <w:p w14:paraId="5567C403" w14:textId="6B8DC91E" w:rsidR="002F0E5E" w:rsidRPr="003F1896" w:rsidRDefault="002F0E5E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DC63A8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8D78D12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04BA72E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1598008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1917118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shd w:val="clear" w:color="auto" w:fill="auto"/>
          </w:tcPr>
          <w:p w14:paraId="23AC9CC8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0077BA6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A1F64B9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167E9BF" w14:textId="77777777" w:rsidR="002F0E5E" w:rsidRPr="003F1896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B142E" w:rsidRPr="003F1896" w14:paraId="38B4CB82" w14:textId="77777777" w:rsidTr="0022231D">
        <w:tc>
          <w:tcPr>
            <w:tcW w:w="4293" w:type="dxa"/>
            <w:shd w:val="clear" w:color="auto" w:fill="auto"/>
          </w:tcPr>
          <w:p w14:paraId="55D7B55C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F556622" w14:textId="5615E4B3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1A3C0CC8" w14:textId="03B5DC78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0CC313C0" w14:textId="203A4B8D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auto"/>
          </w:tcPr>
          <w:p w14:paraId="32D95DFB" w14:textId="4BC22105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</w:p>
        </w:tc>
        <w:tc>
          <w:tcPr>
            <w:tcW w:w="1692" w:type="dxa"/>
            <w:shd w:val="clear" w:color="auto" w:fill="auto"/>
          </w:tcPr>
          <w:p w14:paraId="57F7269F" w14:textId="3CE6334C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3F9183B1" w14:textId="2604A497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</w:tcPr>
          <w:p w14:paraId="4C7606A6" w14:textId="5898911E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66E9F6FA" w14:textId="66463182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</w:p>
        </w:tc>
      </w:tr>
      <w:tr w:rsidR="004B142E" w:rsidRPr="003F1896" w14:paraId="181A3485" w14:textId="77777777" w:rsidTr="0022231D">
        <w:tc>
          <w:tcPr>
            <w:tcW w:w="4293" w:type="dxa"/>
            <w:shd w:val="clear" w:color="auto" w:fill="auto"/>
          </w:tcPr>
          <w:p w14:paraId="0AF00948" w14:textId="77777777" w:rsidR="004B142E" w:rsidRPr="003F1896" w:rsidRDefault="004B142E" w:rsidP="004B142E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35A0B479" w14:textId="5C849D5C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384AF7" w14:textId="7E333A45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A0CABD" w14:textId="70D2768D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8E6272" w14:textId="0747500A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07636238" w14:textId="36EA659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BBB7AB" w14:textId="174101B3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E81CCDF" w14:textId="71294B0F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9D783B" w14:textId="5911D066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B142E" w:rsidRPr="003F1896" w14:paraId="64C601A8" w14:textId="77777777" w:rsidTr="0022231D">
        <w:tc>
          <w:tcPr>
            <w:tcW w:w="4293" w:type="dxa"/>
            <w:shd w:val="clear" w:color="auto" w:fill="auto"/>
          </w:tcPr>
          <w:p w14:paraId="405D97ED" w14:textId="77777777" w:rsidR="004B142E" w:rsidRPr="003F1896" w:rsidRDefault="004B142E" w:rsidP="004B142E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9A2F1F" w14:textId="1637AD59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0E91CC" w14:textId="73B6EAB8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C41A3" w14:textId="75F8AD6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6ECDE0" w14:textId="2FA241D9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DDCE50B" w14:textId="66A71F44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4B823A" w14:textId="60D3DCDA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CFE3DA" w14:textId="5523DDE0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651AE7" w14:textId="7C9A8232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B142E" w:rsidRPr="003F1896" w14:paraId="2896D352" w14:textId="77777777" w:rsidTr="0022231D">
        <w:tc>
          <w:tcPr>
            <w:tcW w:w="4293" w:type="dxa"/>
            <w:shd w:val="clear" w:color="auto" w:fill="auto"/>
          </w:tcPr>
          <w:p w14:paraId="1B3A800C" w14:textId="77777777" w:rsidR="004B142E" w:rsidRPr="003F1896" w:rsidRDefault="004B142E" w:rsidP="004B142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F030F" w14:textId="69DCCBE2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520DB" w14:textId="56486427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A3333" w14:textId="663D4410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AE37F" w14:textId="05473CE2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67346" w14:textId="655D81F8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1331A" w14:textId="4A0159A1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22ACA" w14:textId="75A75857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03FA7" w14:textId="71667085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="004B142E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4B142E" w:rsidRPr="003F1896" w14:paraId="756C3C61" w14:textId="77777777" w:rsidTr="0022231D">
        <w:tc>
          <w:tcPr>
            <w:tcW w:w="4293" w:type="dxa"/>
            <w:shd w:val="clear" w:color="auto" w:fill="auto"/>
          </w:tcPr>
          <w:p w14:paraId="3D35B640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9D7756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F80006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25C198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80AEC5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36BDB181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4F781C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BF8045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A8B673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B142E" w:rsidRPr="003F1896" w14:paraId="55A80428" w14:textId="77777777" w:rsidTr="0022231D">
        <w:tc>
          <w:tcPr>
            <w:tcW w:w="4293" w:type="dxa"/>
            <w:shd w:val="clear" w:color="auto" w:fill="auto"/>
          </w:tcPr>
          <w:p w14:paraId="545556F0" w14:textId="77B4B0AE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8F51F35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EBB3548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EF7DCC2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5DCAA89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shd w:val="clear" w:color="auto" w:fill="auto"/>
          </w:tcPr>
          <w:p w14:paraId="0D871C1E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34E7648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41C514B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D677960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B142E" w:rsidRPr="003F1896" w14:paraId="64D1505D" w14:textId="77777777" w:rsidTr="0022231D">
        <w:tc>
          <w:tcPr>
            <w:tcW w:w="4293" w:type="dxa"/>
            <w:shd w:val="clear" w:color="auto" w:fill="auto"/>
          </w:tcPr>
          <w:p w14:paraId="29B459C9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06E5330A" w14:textId="632B4CC6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242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675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958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21E3B0E5" w14:textId="34234EFA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229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094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370605C0" w14:textId="44C726E0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88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340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030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7D17784E" w14:textId="226E232D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391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436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446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692" w:type="dxa"/>
            <w:shd w:val="clear" w:color="auto" w:fill="auto"/>
          </w:tcPr>
          <w:p w14:paraId="086F3536" w14:textId="4EC7F979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290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822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2D59093F" w14:textId="52442244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609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380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4BC48B4E" w14:textId="20B1B8E0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117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018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980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4E210BDF" w14:textId="2BA06ED6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855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600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4"/>
                <w:szCs w:val="24"/>
                <w:lang w:val="en-GB"/>
              </w:rPr>
              <w:t>710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4B142E" w:rsidRPr="003F1896" w14:paraId="0BCF28BE" w14:textId="77777777" w:rsidTr="0022231D">
        <w:tc>
          <w:tcPr>
            <w:tcW w:w="4293" w:type="dxa"/>
            <w:shd w:val="clear" w:color="auto" w:fill="auto"/>
          </w:tcPr>
          <w:p w14:paraId="4D04DE45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auto"/>
          </w:tcPr>
          <w:p w14:paraId="4ECFD8C7" w14:textId="1A1AF807" w:rsidR="004B142E" w:rsidRPr="003F1896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BC30B9" w14:textId="693DE5E7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4CA5E84C" w14:textId="38FD86A5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13CD8334" w14:textId="352EBAC1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</w:p>
        </w:tc>
        <w:tc>
          <w:tcPr>
            <w:tcW w:w="1692" w:type="dxa"/>
            <w:shd w:val="clear" w:color="auto" w:fill="auto"/>
          </w:tcPr>
          <w:p w14:paraId="4E2F2254" w14:textId="1A15334B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0144D273" w14:textId="2EC13703" w:rsidR="004B142E" w:rsidRPr="003F1896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4A48C3" w14:textId="31BB130A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6B0FE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="006B0FE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auto"/>
          </w:tcPr>
          <w:p w14:paraId="64D64984" w14:textId="62D92A47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="006B0FE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="006B0FE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</w:tr>
      <w:tr w:rsidR="004B142E" w:rsidRPr="003F1896" w14:paraId="772BEF41" w14:textId="77777777" w:rsidTr="0022231D">
        <w:tc>
          <w:tcPr>
            <w:tcW w:w="4293" w:type="dxa"/>
            <w:shd w:val="clear" w:color="auto" w:fill="auto"/>
          </w:tcPr>
          <w:p w14:paraId="255AC80F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auto"/>
          </w:tcPr>
          <w:p w14:paraId="26B9A26B" w14:textId="39086B0F" w:rsidR="004B142E" w:rsidRPr="003F1896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98BAD6" w14:textId="77D3A99C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10448707" w14:textId="36EA6E13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</w:tcPr>
          <w:p w14:paraId="2FFCBE82" w14:textId="0C4960D7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692" w:type="dxa"/>
            <w:shd w:val="clear" w:color="auto" w:fill="auto"/>
          </w:tcPr>
          <w:p w14:paraId="0E254617" w14:textId="140423B3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7976F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auto"/>
          </w:tcPr>
          <w:p w14:paraId="46FE910F" w14:textId="33F03242" w:rsidR="004B142E" w:rsidRPr="003F1896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0FC8D6" w14:textId="33B434BA" w:rsidR="004B142E" w:rsidRPr="003F1896" w:rsidRDefault="006B0FE4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989229" w14:textId="1EB69CE7" w:rsidR="004B142E" w:rsidRPr="003F1896" w:rsidRDefault="006B0FE4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B142E" w:rsidRPr="003F1896" w14:paraId="303B9018" w14:textId="77777777" w:rsidTr="0022231D">
        <w:tc>
          <w:tcPr>
            <w:tcW w:w="4293" w:type="dxa"/>
            <w:shd w:val="clear" w:color="auto" w:fill="auto"/>
          </w:tcPr>
          <w:p w14:paraId="6B8691F0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249991CF" w14:textId="69F11AA9" w:rsidR="004B142E" w:rsidRPr="003F1896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7B8226" w14:textId="6198A2D4" w:rsidR="004B142E" w:rsidRPr="003F1896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3CBE60" w14:textId="37AB8C43" w:rsidR="004B142E" w:rsidRPr="003F1896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604929" w14:textId="3BE02838" w:rsidR="004B142E" w:rsidRPr="003F1896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08E36D09" w14:textId="73753480" w:rsidR="004B142E" w:rsidRPr="003F1896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DA9C29" w14:textId="522F5CCE" w:rsidR="004B142E" w:rsidRPr="003F1896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A580FD" w14:textId="56B8FC83" w:rsidR="004B142E" w:rsidRPr="003F1896" w:rsidRDefault="006B0FE4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524C07" w14:textId="11053030" w:rsidR="004B142E" w:rsidRPr="003F1896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B142E" w:rsidRPr="003F1896" w14:paraId="6CAB7609" w14:textId="77777777" w:rsidTr="0022231D">
        <w:tc>
          <w:tcPr>
            <w:tcW w:w="4293" w:type="dxa"/>
            <w:shd w:val="clear" w:color="auto" w:fill="auto"/>
          </w:tcPr>
          <w:p w14:paraId="3DD78439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0FF852C8" w14:textId="7AC649B4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8C6E7D" w14:textId="698D469B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779537" w14:textId="5E016793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8A436B9" w14:textId="2128DF9C" w:rsidR="004B142E" w:rsidRPr="003F1896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0ED42596" w14:textId="7E0D1AF9" w:rsidR="004B142E" w:rsidRPr="003F1896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BB29ED1" w14:textId="54F8EF94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83A207" w14:textId="7A8D9968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EBA1CF" w14:textId="69333AB9" w:rsidR="004B142E" w:rsidRPr="003F1896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B142E" w:rsidRPr="003F1896" w14:paraId="3889E919" w14:textId="77777777" w:rsidTr="0022231D">
        <w:tc>
          <w:tcPr>
            <w:tcW w:w="4293" w:type="dxa"/>
            <w:shd w:val="clear" w:color="auto" w:fill="auto"/>
          </w:tcPr>
          <w:p w14:paraId="08DC3095" w14:textId="7CDFBEAF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407A9B" w14:textId="33453921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AC41CE" w14:textId="01AD6E53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657034" w14:textId="756E16A1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8E48BE" w14:textId="7EF8ADFF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6B0FE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3C89704C" w14:textId="53D7E0E0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6B0FE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A5F430" w14:textId="509553CD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95DAD0" w14:textId="0BBCC1B5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F81D54" w14:textId="0AF6BB36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6B0FE4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</w:tr>
      <w:tr w:rsidR="004B142E" w:rsidRPr="003F1896" w14:paraId="60824021" w14:textId="77777777" w:rsidTr="0022231D">
        <w:tc>
          <w:tcPr>
            <w:tcW w:w="4293" w:type="dxa"/>
            <w:shd w:val="clear" w:color="auto" w:fill="auto"/>
          </w:tcPr>
          <w:p w14:paraId="1DC025CC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6C20C" w14:textId="505FBE33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F3661" w14:textId="5528BF57" w:rsidR="004B142E" w:rsidRPr="003F1896" w:rsidRDefault="004B1AE7" w:rsidP="004B142E">
            <w:pPr>
              <w:tabs>
                <w:tab w:val="left" w:pos="104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5EFFF" w14:textId="1848AF70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4CB6D" w14:textId="7F0246CA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CF762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CF762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CDA81" w14:textId="410CB47F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772C3" w14:textId="70919EEC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A6BE4" w14:textId="12823489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A0DDB" w14:textId="689243BD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4B142E" w:rsidRPr="003F1896" w14:paraId="6BF6B09F" w14:textId="77777777" w:rsidTr="0022231D">
        <w:tc>
          <w:tcPr>
            <w:tcW w:w="4293" w:type="dxa"/>
            <w:shd w:val="clear" w:color="auto" w:fill="auto"/>
          </w:tcPr>
          <w:p w14:paraId="7FE32D51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4E7BE1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F33F87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D90140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11BA9C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4B30BBA7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9BCC5D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FBC555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CE1489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B142E" w:rsidRPr="003F1896" w14:paraId="0288FA73" w14:textId="77777777" w:rsidTr="0022231D">
        <w:tc>
          <w:tcPr>
            <w:tcW w:w="4293" w:type="dxa"/>
            <w:shd w:val="clear" w:color="auto" w:fill="auto"/>
          </w:tcPr>
          <w:p w14:paraId="71E2B055" w14:textId="485966F0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0938E5D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7C94566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F783C0F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2A4FBC5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shd w:val="clear" w:color="auto" w:fill="auto"/>
          </w:tcPr>
          <w:p w14:paraId="2E5B72C2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54E4D2E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7F382E1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3F0A8D0" w14:textId="77777777" w:rsidR="004B142E" w:rsidRPr="003F1896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B142E" w:rsidRPr="003F1896" w14:paraId="5AC7F7EC" w14:textId="77777777" w:rsidTr="0022231D">
        <w:tc>
          <w:tcPr>
            <w:tcW w:w="4293" w:type="dxa"/>
            <w:shd w:val="clear" w:color="auto" w:fill="auto"/>
          </w:tcPr>
          <w:p w14:paraId="5BFCBACF" w14:textId="77777777" w:rsidR="004B142E" w:rsidRPr="003F1896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997776A" w14:textId="29AE0E61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12CCCA51" w14:textId="701F45C1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557A50BA" w14:textId="38C25D4B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5077DE77" w14:textId="2EE21AE4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1692" w:type="dxa"/>
            <w:shd w:val="clear" w:color="auto" w:fill="auto"/>
          </w:tcPr>
          <w:p w14:paraId="219E4E7A" w14:textId="150A7825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</w:tcPr>
          <w:p w14:paraId="51357097" w14:textId="351DDA94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0A2D3BA2" w14:textId="419C7137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auto"/>
          </w:tcPr>
          <w:p w14:paraId="0455631D" w14:textId="7975B28A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762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="00CF762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CF762F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</w:tr>
      <w:tr w:rsidR="004B142E" w:rsidRPr="003F1896" w14:paraId="38A0EB29" w14:textId="77777777" w:rsidTr="0022231D">
        <w:tc>
          <w:tcPr>
            <w:tcW w:w="4293" w:type="dxa"/>
            <w:shd w:val="clear" w:color="auto" w:fill="auto"/>
          </w:tcPr>
          <w:p w14:paraId="447EEEE7" w14:textId="77777777" w:rsidR="004B142E" w:rsidRPr="003F1896" w:rsidRDefault="004B142E" w:rsidP="004B142E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549FE969" w14:textId="77616E99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CA44A7" w14:textId="0A78FDF9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B8768A" w14:textId="72BD7537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EA844A1" w14:textId="6FF34075" w:rsidR="004B142E" w:rsidRPr="003F1896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585DACAD" w14:textId="37590136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B66109" w14:textId="74FF352C" w:rsidR="004B142E" w:rsidRPr="003F1896" w:rsidRDefault="00CF762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BB5573C" w14:textId="0C82BAF9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E05EC8" w14:textId="2C99E8DF" w:rsidR="004B142E" w:rsidRPr="003F1896" w:rsidRDefault="00CF762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B142E" w:rsidRPr="003F1896" w14:paraId="753DE0D5" w14:textId="77777777" w:rsidTr="0022231D">
        <w:tc>
          <w:tcPr>
            <w:tcW w:w="4293" w:type="dxa"/>
            <w:shd w:val="clear" w:color="auto" w:fill="auto"/>
          </w:tcPr>
          <w:p w14:paraId="106A48D5" w14:textId="77777777" w:rsidR="004B142E" w:rsidRPr="003F1896" w:rsidRDefault="004B142E" w:rsidP="004B142E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78CB0D" w14:textId="224E7F81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1289FD" w14:textId="387E3F6C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4487B3" w14:textId="5E53D79E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16C13B" w14:textId="34F82F9D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36FFE128" w14:textId="40324A2D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6D8484" w14:textId="144DB458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816C48" w14:textId="040C5CBA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3E610" w14:textId="186D2EC6" w:rsidR="004B142E" w:rsidRPr="003F1896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B142E" w:rsidRPr="003F1896" w14:paraId="739676CF" w14:textId="77777777" w:rsidTr="0022231D">
        <w:tc>
          <w:tcPr>
            <w:tcW w:w="4293" w:type="dxa"/>
            <w:shd w:val="clear" w:color="auto" w:fill="auto"/>
          </w:tcPr>
          <w:p w14:paraId="61E7303B" w14:textId="77777777" w:rsidR="004B142E" w:rsidRPr="003F1896" w:rsidRDefault="004B142E" w:rsidP="004B142E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3427" w14:textId="13BAF552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7AB84" w14:textId="617F21DB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B976E" w14:textId="015BB91A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44CE" w14:textId="19AE01C8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5779D" w14:textId="4C931C93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A7A3" w14:textId="450CA169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DFDBE" w14:textId="5F93F37B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4095" w14:textId="678AA9E6" w:rsidR="004B142E" w:rsidRPr="003F1896" w:rsidRDefault="004B1AE7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="005717AA"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</w:tbl>
    <w:p w14:paraId="6E58C581" w14:textId="762AD96E" w:rsidR="0022231D" w:rsidRPr="003F1896" w:rsidRDefault="0022231D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F72120A" w14:textId="64E43BF5" w:rsidR="00D85791" w:rsidRPr="003F1896" w:rsidRDefault="0022231D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1520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440"/>
        <w:gridCol w:w="1296"/>
        <w:gridCol w:w="1818"/>
        <w:gridCol w:w="1170"/>
        <w:gridCol w:w="1296"/>
        <w:gridCol w:w="1296"/>
      </w:tblGrid>
      <w:tr w:rsidR="00E973AF" w:rsidRPr="006828C4" w14:paraId="1AF2A9A3" w14:textId="77777777" w:rsidTr="00BA1D87">
        <w:tc>
          <w:tcPr>
            <w:tcW w:w="4293" w:type="dxa"/>
          </w:tcPr>
          <w:p w14:paraId="31D46290" w14:textId="77777777" w:rsidR="00E973AF" w:rsidRPr="003F1896" w:rsidRDefault="00E973AF" w:rsidP="00E973AF">
            <w:pPr>
              <w:spacing w:before="10" w:after="10" w:line="280" w:lineRule="exac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08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D5FA5E" w14:textId="282DC6E7" w:rsidR="00E973AF" w:rsidRPr="006828C4" w:rsidRDefault="00E973AF" w:rsidP="00E973AF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22231D" w:rsidRPr="006828C4" w14:paraId="1D60039D" w14:textId="77777777" w:rsidTr="00184829">
        <w:tc>
          <w:tcPr>
            <w:tcW w:w="4293" w:type="dxa"/>
          </w:tcPr>
          <w:p w14:paraId="6A62A29C" w14:textId="77777777" w:rsidR="0022231D" w:rsidRPr="006828C4" w:rsidRDefault="0022231D" w:rsidP="00E973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05370D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41DDBA5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8800E53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3B267A2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hideMark/>
          </w:tcPr>
          <w:p w14:paraId="2E3E97C1" w14:textId="77777777" w:rsidR="0022231D" w:rsidRPr="006828C4" w:rsidRDefault="0022231D" w:rsidP="00E973AF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เครื่องตกแต่ง ติดตั้ง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50A227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A69803E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69AEB4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231D" w:rsidRPr="006828C4" w14:paraId="3DC70193" w14:textId="77777777" w:rsidTr="00184829">
        <w:tc>
          <w:tcPr>
            <w:tcW w:w="4293" w:type="dxa"/>
          </w:tcPr>
          <w:p w14:paraId="077757CF" w14:textId="77777777" w:rsidR="0022231D" w:rsidRPr="006828C4" w:rsidRDefault="0022231D" w:rsidP="00E973A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hideMark/>
          </w:tcPr>
          <w:p w14:paraId="08705567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14:paraId="5889028B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1B337C32" w14:textId="5E17E377" w:rsidR="0022231D" w:rsidRPr="006828C4" w:rsidRDefault="00E973AF" w:rsidP="00E973AF">
            <w:pPr>
              <w:spacing w:before="10" w:after="10"/>
              <w:ind w:left="-83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14:paraId="21303AA5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818" w:type="dxa"/>
            <w:hideMark/>
          </w:tcPr>
          <w:p w14:paraId="5246936C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70" w:type="dxa"/>
            <w:hideMark/>
          </w:tcPr>
          <w:p w14:paraId="78927B03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14:paraId="268607B2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6" w:type="dxa"/>
            <w:hideMark/>
          </w:tcPr>
          <w:p w14:paraId="7EE1F6D3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2231D" w:rsidRPr="006828C4" w14:paraId="31A76200" w14:textId="77777777" w:rsidTr="00184829">
        <w:tc>
          <w:tcPr>
            <w:tcW w:w="4293" w:type="dxa"/>
          </w:tcPr>
          <w:p w14:paraId="1694473C" w14:textId="77777777" w:rsidR="0022231D" w:rsidRPr="006828C4" w:rsidRDefault="0022231D" w:rsidP="00E973AF">
            <w:pPr>
              <w:spacing w:before="10" w:after="10" w:line="280" w:lineRule="exac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17D92AD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970D46F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8927B24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68B0599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hideMark/>
          </w:tcPr>
          <w:p w14:paraId="1E62792E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42CF8ED6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FA77944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6E3F128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2231D" w:rsidRPr="006828C4" w14:paraId="41C421B4" w14:textId="77777777" w:rsidTr="00184829">
        <w:tc>
          <w:tcPr>
            <w:tcW w:w="4293" w:type="dxa"/>
          </w:tcPr>
          <w:p w14:paraId="7D676500" w14:textId="5E36542D" w:rsidR="0022231D" w:rsidRPr="006828C4" w:rsidRDefault="0022231D" w:rsidP="00E973AF">
            <w:pPr>
              <w:tabs>
                <w:tab w:val="left" w:pos="990"/>
              </w:tabs>
              <w:spacing w:before="10" w:after="10" w:line="280" w:lineRule="exac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029AAA63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02875556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CE16EA8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F5EE62A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shd w:val="clear" w:color="auto" w:fill="FAFAFA"/>
          </w:tcPr>
          <w:p w14:paraId="46B0A1DD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013E7581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542E7DA6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16973475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22231D" w:rsidRPr="006828C4" w14:paraId="6B29693B" w14:textId="77777777" w:rsidTr="00184829">
        <w:tc>
          <w:tcPr>
            <w:tcW w:w="4293" w:type="dxa"/>
          </w:tcPr>
          <w:p w14:paraId="1C4DCEE2" w14:textId="77777777" w:rsidR="0022231D" w:rsidRPr="006828C4" w:rsidRDefault="0022231D" w:rsidP="00E973AF">
            <w:pPr>
              <w:tabs>
                <w:tab w:val="left" w:pos="990"/>
              </w:tabs>
              <w:spacing w:before="10" w:after="10" w:line="280" w:lineRule="exac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0067B6E" w14:textId="44F89B37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43BA282B" w14:textId="75F1E637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57A3C12D" w14:textId="44D1BEBA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4036C718" w14:textId="687EC7DE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1818" w:type="dxa"/>
            <w:shd w:val="clear" w:color="auto" w:fill="FAFAFA"/>
          </w:tcPr>
          <w:p w14:paraId="1080C534" w14:textId="71F1C4C2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170" w:type="dxa"/>
            <w:shd w:val="clear" w:color="auto" w:fill="FAFAFA"/>
          </w:tcPr>
          <w:p w14:paraId="371A1B6E" w14:textId="159E5518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FAFAFA"/>
          </w:tcPr>
          <w:p w14:paraId="7F9B25FF" w14:textId="2033338D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FAFAFA"/>
          </w:tcPr>
          <w:p w14:paraId="7E0D9C12" w14:textId="2854D0B0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</w:tr>
      <w:tr w:rsidR="0022231D" w:rsidRPr="006828C4" w14:paraId="0B566C92" w14:textId="77777777" w:rsidTr="00184829">
        <w:tc>
          <w:tcPr>
            <w:tcW w:w="4293" w:type="dxa"/>
          </w:tcPr>
          <w:p w14:paraId="2EB6DEAA" w14:textId="77777777" w:rsidR="0022231D" w:rsidRPr="006828C4" w:rsidRDefault="0022231D" w:rsidP="00E973AF">
            <w:pPr>
              <w:tabs>
                <w:tab w:val="left" w:pos="343"/>
              </w:tabs>
              <w:spacing w:before="10" w:after="10" w:line="280" w:lineRule="exac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3888FEB1" w14:textId="16F86194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9FAB75" w14:textId="30283409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819B91" w14:textId="39D8881E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939F174" w14:textId="4B96EF6C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7EF0B891" w14:textId="503CD2D5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73E5932D" w14:textId="61A9D989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94C12F8" w14:textId="59ED0AD9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80840C" w14:textId="686B2B9D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2231D" w:rsidRPr="006828C4" w14:paraId="79A83616" w14:textId="77777777" w:rsidTr="00184829">
        <w:tc>
          <w:tcPr>
            <w:tcW w:w="4293" w:type="dxa"/>
          </w:tcPr>
          <w:p w14:paraId="0D8FD6F6" w14:textId="77777777" w:rsidR="0022231D" w:rsidRPr="006828C4" w:rsidRDefault="0022231D" w:rsidP="00E973AF">
            <w:pPr>
              <w:tabs>
                <w:tab w:val="left" w:pos="343"/>
              </w:tabs>
              <w:spacing w:before="10" w:after="10" w:line="280" w:lineRule="exac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365E80" w14:textId="642A1DE3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D44B1C" w14:textId="54107905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525F9E" w14:textId="63F121A2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2B0032" w14:textId="5B3D29B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18B3692A" w14:textId="53C7C1B4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5D6326C" w14:textId="03CD2CE1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591B9E" w14:textId="2AF6DD2B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857A0D" w14:textId="223898D9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2231D" w:rsidRPr="006828C4" w14:paraId="06B4A503" w14:textId="77777777" w:rsidTr="00184829">
        <w:tc>
          <w:tcPr>
            <w:tcW w:w="4293" w:type="dxa"/>
          </w:tcPr>
          <w:p w14:paraId="452FE373" w14:textId="77777777" w:rsidR="0022231D" w:rsidRPr="006828C4" w:rsidRDefault="0022231D" w:rsidP="00E973AF">
            <w:pPr>
              <w:spacing w:before="10" w:after="10" w:line="280" w:lineRule="exac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59D8D" w14:textId="104C263C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9FDD7" w14:textId="1E97F52F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C1638" w14:textId="00D4BF89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D3897" w14:textId="0CD5A284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60AEF5" w14:textId="6014117F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4A606" w14:textId="2269C840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216CA" w14:textId="1C19A25E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0F85C" w14:textId="4502C200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22231D" w:rsidRPr="006828C4" w14:paraId="4B5E26BB" w14:textId="77777777" w:rsidTr="00184829">
        <w:tc>
          <w:tcPr>
            <w:tcW w:w="4293" w:type="dxa"/>
          </w:tcPr>
          <w:p w14:paraId="5B2B116C" w14:textId="77777777" w:rsidR="0022231D" w:rsidRPr="006828C4" w:rsidRDefault="0022231D" w:rsidP="00E973AF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4831F4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B12FB0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7F48CD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18E6D2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0E5BD3FE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3E0789C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7FE180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FAA379" w14:textId="77777777" w:rsidR="0022231D" w:rsidRPr="006828C4" w:rsidRDefault="0022231D" w:rsidP="00E973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2231D" w:rsidRPr="006828C4" w14:paraId="06588A44" w14:textId="77777777" w:rsidTr="00184829">
        <w:tc>
          <w:tcPr>
            <w:tcW w:w="4293" w:type="dxa"/>
          </w:tcPr>
          <w:p w14:paraId="7600C29A" w14:textId="7551D457" w:rsidR="0022231D" w:rsidRPr="006828C4" w:rsidRDefault="0022231D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163672A7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1D928F0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30468D6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1B36B7EE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shd w:val="clear" w:color="auto" w:fill="FAFAFA"/>
          </w:tcPr>
          <w:p w14:paraId="1D3AE54D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777B8B84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59A45145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0FCEA9E6" w14:textId="77777777" w:rsidR="0022231D" w:rsidRPr="006828C4" w:rsidRDefault="0022231D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22231D" w:rsidRPr="006828C4" w14:paraId="68457A67" w14:textId="77777777" w:rsidTr="00184829">
        <w:tc>
          <w:tcPr>
            <w:tcW w:w="4293" w:type="dxa"/>
          </w:tcPr>
          <w:p w14:paraId="0DBCFE8A" w14:textId="77777777" w:rsidR="0022231D" w:rsidRPr="006828C4" w:rsidRDefault="0022231D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267DB193" w14:textId="500D12C6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3F122C25" w14:textId="34954280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373455D1" w14:textId="542A71E4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6DCD0C9D" w14:textId="093C4A37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818" w:type="dxa"/>
            <w:shd w:val="clear" w:color="auto" w:fill="FAFAFA"/>
          </w:tcPr>
          <w:p w14:paraId="6E69CD22" w14:textId="7044D05C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170" w:type="dxa"/>
            <w:shd w:val="clear" w:color="auto" w:fill="FAFAFA"/>
          </w:tcPr>
          <w:p w14:paraId="6BEF72FB" w14:textId="10C32715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FAFAFA"/>
          </w:tcPr>
          <w:p w14:paraId="5C1AFB19" w14:textId="60EF1957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FAFAFA"/>
          </w:tcPr>
          <w:p w14:paraId="121FC7ED" w14:textId="434ADB5B" w:rsidR="0022231D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="0022231D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F318A4" w:rsidRPr="006828C4" w14:paraId="07827C8A" w14:textId="77777777" w:rsidTr="00184829">
        <w:tc>
          <w:tcPr>
            <w:tcW w:w="4293" w:type="dxa"/>
          </w:tcPr>
          <w:p w14:paraId="4C75C12C" w14:textId="77777777" w:rsidR="00F318A4" w:rsidRPr="006828C4" w:rsidRDefault="00F318A4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14:paraId="5C808335" w14:textId="62F5ADD8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FAFAFA"/>
          </w:tcPr>
          <w:p w14:paraId="49367A5F" w14:textId="0FAB31DA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4A015A7D" w14:textId="7706AD53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FAFAFA"/>
          </w:tcPr>
          <w:p w14:paraId="30F94E4B" w14:textId="1135B738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</w:p>
        </w:tc>
        <w:tc>
          <w:tcPr>
            <w:tcW w:w="1818" w:type="dxa"/>
            <w:shd w:val="clear" w:color="auto" w:fill="FAFAFA"/>
          </w:tcPr>
          <w:p w14:paraId="673D67C3" w14:textId="2DEC4572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170" w:type="dxa"/>
            <w:shd w:val="clear" w:color="auto" w:fill="FAFAFA"/>
          </w:tcPr>
          <w:p w14:paraId="39C29FD9" w14:textId="63720142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FAFAFA"/>
          </w:tcPr>
          <w:p w14:paraId="7A7B12E8" w14:textId="1B2A040B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96" w:type="dxa"/>
            <w:shd w:val="clear" w:color="auto" w:fill="FAFAFA"/>
          </w:tcPr>
          <w:p w14:paraId="5E914EA2" w14:textId="78E3489E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</w:p>
        </w:tc>
      </w:tr>
      <w:tr w:rsidR="00F318A4" w:rsidRPr="006828C4" w14:paraId="398D1AEA" w14:textId="77777777" w:rsidTr="00184829">
        <w:tc>
          <w:tcPr>
            <w:tcW w:w="4293" w:type="dxa"/>
          </w:tcPr>
          <w:p w14:paraId="33F06BE3" w14:textId="77777777" w:rsidR="00F318A4" w:rsidRPr="006828C4" w:rsidRDefault="00F318A4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2967AE52" w14:textId="28CEF254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9744E0" w14:textId="3C74311F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</w:tcPr>
          <w:p w14:paraId="0B3A0AFD" w14:textId="26EB1175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FAFAFA"/>
          </w:tcPr>
          <w:p w14:paraId="4CC43592" w14:textId="5679D7F5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520E07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="00520E07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818" w:type="dxa"/>
            <w:shd w:val="clear" w:color="auto" w:fill="FAFAFA"/>
          </w:tcPr>
          <w:p w14:paraId="1E47FB95" w14:textId="0503450B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FAFAFA"/>
          </w:tcPr>
          <w:p w14:paraId="4A8B38ED" w14:textId="358E81E4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13C5F8" w14:textId="1B5D7ED9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9EAE2F" w14:textId="768313D5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318A4" w:rsidRPr="006828C4" w14:paraId="740F1FBC" w14:textId="77777777" w:rsidTr="00184829">
        <w:tc>
          <w:tcPr>
            <w:tcW w:w="4293" w:type="dxa"/>
          </w:tcPr>
          <w:p w14:paraId="754E54AD" w14:textId="01B6B371" w:rsidR="00F318A4" w:rsidRPr="006828C4" w:rsidRDefault="00F318A4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จำหน่ายสินทรัพย์ </w:t>
            </w:r>
            <w:r w:rsidR="00807CB3" w:rsidRPr="006828C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-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59137099" w14:textId="1D9CD96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D3923E" w14:textId="254D042F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9E4D9C" w14:textId="16A648A8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142187" w14:textId="37DED05E" w:rsidR="00F318A4" w:rsidRPr="006828C4" w:rsidRDefault="00520E0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6757194C" w14:textId="582DCA9B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3726FF9" w14:textId="31ABAB44" w:rsidR="00F318A4" w:rsidRPr="006828C4" w:rsidRDefault="00520E0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83E647F" w14:textId="6FD27CAA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A22916" w14:textId="129D1D15" w:rsidR="00F318A4" w:rsidRPr="006828C4" w:rsidRDefault="00520E0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318A4" w:rsidRPr="006828C4" w14:paraId="5459DA32" w14:textId="77777777" w:rsidTr="00184829">
        <w:tc>
          <w:tcPr>
            <w:tcW w:w="4293" w:type="dxa"/>
          </w:tcPr>
          <w:p w14:paraId="21E9D981" w14:textId="6B2F4227" w:rsidR="00F318A4" w:rsidRPr="006828C4" w:rsidRDefault="00F318A4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ตัดจำหน่ายสินทรัพย์ </w:t>
            </w:r>
            <w:r w:rsidR="00807CB3" w:rsidRPr="006828C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-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2349FDEF" w14:textId="5F4AF5A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9F8C05" w14:textId="59BEFA3B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CB7F9F" w14:textId="015E59EE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8EBCE80" w14:textId="29F315DD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18" w:type="dxa"/>
            <w:shd w:val="clear" w:color="auto" w:fill="FAFAFA"/>
          </w:tcPr>
          <w:p w14:paraId="695DF93C" w14:textId="6D9A960D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52F72D9" w14:textId="5E7B5799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55D8EF" w14:textId="3CDC718F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700418" w14:textId="4C116A95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318A4" w:rsidRPr="006828C4" w14:paraId="7A1D6E03" w14:textId="77777777" w:rsidTr="00184829">
        <w:tc>
          <w:tcPr>
            <w:tcW w:w="4293" w:type="dxa"/>
          </w:tcPr>
          <w:p w14:paraId="03415B1F" w14:textId="77777777" w:rsidR="00F318A4" w:rsidRPr="006828C4" w:rsidRDefault="00F318A4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7D51766C" w14:textId="61AB1D95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38F5FD" w14:textId="0ABD3789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941B2EA" w14:textId="286E8FE9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879AA34" w14:textId="5CF58373" w:rsidR="00F318A4" w:rsidRPr="006828C4" w:rsidRDefault="00520E0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7E8355A4" w14:textId="2C86F94C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0F798318" w14:textId="69BBE346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A6F5C7" w14:textId="7B8DC08F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2FA6C3" w14:textId="02DFB000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318A4" w:rsidRPr="006828C4" w14:paraId="41000834" w14:textId="77777777" w:rsidTr="00184829">
        <w:tc>
          <w:tcPr>
            <w:tcW w:w="4293" w:type="dxa"/>
          </w:tcPr>
          <w:p w14:paraId="78C28C44" w14:textId="52DD2D8C" w:rsidR="00F318A4" w:rsidRPr="006828C4" w:rsidRDefault="00F318A4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807CB3" w:rsidRPr="006828C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-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C02AD" w14:textId="17B9DA84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F93B8" w14:textId="1E184ED8" w:rsidR="00F318A4" w:rsidRPr="006828C4" w:rsidRDefault="004B1AE7" w:rsidP="00E973AF">
            <w:pPr>
              <w:tabs>
                <w:tab w:val="left" w:pos="1044"/>
              </w:tabs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2D0C3" w14:textId="6E0F41DB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F974B" w14:textId="45B32A0E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="00520E07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520E07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BD28A" w14:textId="10B3E56A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8DE1D" w14:textId="69FA0919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DBA41" w14:textId="7DCAD32C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F208A" w14:textId="3B783B48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2C5A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DF2C5A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="00DF2C5A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</w:tr>
      <w:tr w:rsidR="00F318A4" w:rsidRPr="006828C4" w14:paraId="7971A05C" w14:textId="77777777" w:rsidTr="00184829">
        <w:tc>
          <w:tcPr>
            <w:tcW w:w="4293" w:type="dxa"/>
          </w:tcPr>
          <w:p w14:paraId="394783F7" w14:textId="77777777" w:rsidR="00F318A4" w:rsidRPr="006828C4" w:rsidRDefault="00F318A4" w:rsidP="00807CB3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9E62BE" w14:textId="77777777" w:rsidR="00F318A4" w:rsidRPr="006828C4" w:rsidRDefault="00F318A4" w:rsidP="00807CB3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3EB57D" w14:textId="77777777" w:rsidR="00F318A4" w:rsidRPr="006828C4" w:rsidRDefault="00F318A4" w:rsidP="00807CB3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C56B88" w14:textId="77777777" w:rsidR="00F318A4" w:rsidRPr="006828C4" w:rsidRDefault="00F318A4" w:rsidP="00807CB3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BB0232" w14:textId="77777777" w:rsidR="00F318A4" w:rsidRPr="006828C4" w:rsidRDefault="00F318A4" w:rsidP="00807CB3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7B4FFE12" w14:textId="77777777" w:rsidR="00F318A4" w:rsidRPr="006828C4" w:rsidRDefault="00F318A4" w:rsidP="00807CB3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6D2E470" w14:textId="77777777" w:rsidR="00F318A4" w:rsidRPr="006828C4" w:rsidRDefault="00F318A4" w:rsidP="00807CB3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9265BF" w14:textId="77777777" w:rsidR="00F318A4" w:rsidRPr="006828C4" w:rsidRDefault="00F318A4" w:rsidP="00807CB3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5607AF" w14:textId="77777777" w:rsidR="00F318A4" w:rsidRPr="006828C4" w:rsidRDefault="00F318A4" w:rsidP="00807CB3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F318A4" w:rsidRPr="006828C4" w14:paraId="55C2EC79" w14:textId="77777777" w:rsidTr="00184829">
        <w:tc>
          <w:tcPr>
            <w:tcW w:w="4293" w:type="dxa"/>
          </w:tcPr>
          <w:p w14:paraId="1721D6D2" w14:textId="0DB0073F" w:rsidR="00F318A4" w:rsidRPr="006828C4" w:rsidRDefault="00F318A4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083AF143" w14:textId="7777777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584648F1" w14:textId="7777777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B6928D5" w14:textId="7777777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C5040B5" w14:textId="7777777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shd w:val="clear" w:color="auto" w:fill="FAFAFA"/>
          </w:tcPr>
          <w:p w14:paraId="1DCF249E" w14:textId="7777777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2EBC721A" w14:textId="7777777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0E722BD6" w14:textId="7777777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D0862CB" w14:textId="77777777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318A4" w:rsidRPr="006828C4" w14:paraId="555C2E6A" w14:textId="77777777" w:rsidTr="00184829">
        <w:tc>
          <w:tcPr>
            <w:tcW w:w="4293" w:type="dxa"/>
          </w:tcPr>
          <w:p w14:paraId="31F6B8EC" w14:textId="77777777" w:rsidR="00F318A4" w:rsidRPr="006828C4" w:rsidRDefault="00F318A4" w:rsidP="00E973AF">
            <w:pPr>
              <w:tabs>
                <w:tab w:val="left" w:pos="990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6120FCD7" w14:textId="4DAD54A5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FAFAFA"/>
          </w:tcPr>
          <w:p w14:paraId="4990AC68" w14:textId="29DE1AED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</w:tcPr>
          <w:p w14:paraId="4E32E5A0" w14:textId="2B455300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FAFAFA"/>
          </w:tcPr>
          <w:p w14:paraId="11A00EC8" w14:textId="251433CA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20E07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520E07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520E07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818" w:type="dxa"/>
            <w:shd w:val="clear" w:color="auto" w:fill="FAFAFA"/>
          </w:tcPr>
          <w:p w14:paraId="4463D876" w14:textId="6E4AEA86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170" w:type="dxa"/>
            <w:shd w:val="clear" w:color="auto" w:fill="FAFAFA"/>
          </w:tcPr>
          <w:p w14:paraId="4573FD7C" w14:textId="68C0AC6F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FAFAFA"/>
          </w:tcPr>
          <w:p w14:paraId="0DD056FD" w14:textId="588B9E37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</w:tcPr>
          <w:p w14:paraId="0CA5F2B1" w14:textId="509D1476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</w:tr>
      <w:tr w:rsidR="00F318A4" w:rsidRPr="006828C4" w14:paraId="13073B55" w14:textId="77777777" w:rsidTr="00184829">
        <w:tc>
          <w:tcPr>
            <w:tcW w:w="4293" w:type="dxa"/>
          </w:tcPr>
          <w:p w14:paraId="4C6D889A" w14:textId="77777777" w:rsidR="00F318A4" w:rsidRPr="006828C4" w:rsidRDefault="00F318A4" w:rsidP="00E973AF">
            <w:pPr>
              <w:tabs>
                <w:tab w:val="left" w:pos="346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211E4B99" w14:textId="78055FE6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46E348" w14:textId="6C57563E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8A0B90" w14:textId="2E203B10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EA54F4" w14:textId="39601FEE" w:rsidR="00F318A4" w:rsidRPr="006828C4" w:rsidRDefault="00520E0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4EC9CC9D" w14:textId="045B6354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2EBB70D0" w14:textId="515B8149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E3A3DE" w14:textId="1529188A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12605B" w14:textId="11C58168" w:rsidR="00F318A4" w:rsidRPr="006828C4" w:rsidRDefault="00520E0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318A4" w:rsidRPr="006828C4" w14:paraId="208AF46C" w14:textId="77777777" w:rsidTr="00184829">
        <w:tc>
          <w:tcPr>
            <w:tcW w:w="4293" w:type="dxa"/>
          </w:tcPr>
          <w:p w14:paraId="177BEF2B" w14:textId="77777777" w:rsidR="00F318A4" w:rsidRPr="006828C4" w:rsidRDefault="00F318A4" w:rsidP="00E973AF">
            <w:pPr>
              <w:tabs>
                <w:tab w:val="left" w:pos="346"/>
                <w:tab w:val="left" w:pos="787"/>
              </w:tabs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92FC72" w14:textId="4710A28F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EB6142" w14:textId="64392250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FECB2A" w14:textId="7EE63325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C4C7D9" w14:textId="35E8E30E" w:rsidR="00F318A4" w:rsidRPr="006828C4" w:rsidRDefault="00DF2C5A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2A33B583" w14:textId="29B66CD5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CC728BA" w14:textId="2C370E32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721BA6" w14:textId="5728695B" w:rsidR="00F318A4" w:rsidRPr="006828C4" w:rsidRDefault="00F318A4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9B6BFE" w14:textId="297CBE56" w:rsidR="00F318A4" w:rsidRPr="006828C4" w:rsidRDefault="00DF2C5A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318A4" w:rsidRPr="003F1896" w14:paraId="481BCFDA" w14:textId="77777777" w:rsidTr="00184829">
        <w:tc>
          <w:tcPr>
            <w:tcW w:w="4293" w:type="dxa"/>
          </w:tcPr>
          <w:p w14:paraId="0DCFA489" w14:textId="21C5DB43" w:rsidR="00F318A4" w:rsidRPr="006828C4" w:rsidRDefault="00F318A4" w:rsidP="00E973AF">
            <w:pPr>
              <w:spacing w:before="10" w:after="10" w:line="28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="00807CB3" w:rsidRPr="006828C4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-</w:t>
            </w:r>
            <w:r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7D251" w14:textId="193D2391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C5041" w14:textId="35559920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FBDEE" w14:textId="400032A9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63803" w14:textId="27C97026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="00520E07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520E07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FC24D" w14:textId="5A959939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DDD84" w14:textId="5B2632F5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7C6C1" w14:textId="3160B409" w:rsidR="00F318A4" w:rsidRPr="006828C4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F318A4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09DA0" w14:textId="21612CD1" w:rsidR="00F318A4" w:rsidRPr="003F1896" w:rsidRDefault="004B1AE7" w:rsidP="00E973AF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F2C5A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DF2C5A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="00DF2C5A" w:rsidRPr="006828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</w:tr>
    </w:tbl>
    <w:p w14:paraId="030EBC61" w14:textId="77777777" w:rsidR="00E973AF" w:rsidRPr="003900C5" w:rsidRDefault="00E973AF" w:rsidP="002947C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576F904E" w14:textId="7EB4EDA3" w:rsidR="00115F3E" w:rsidRDefault="007B0A44" w:rsidP="002947C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ณ วันที่ </w:t>
      </w:r>
      <w:r w:rsidR="004B1AE7" w:rsidRPr="004B1AE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31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ธันวาคม 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114964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อาคาร 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เครื่องจักรและอุปกรณ์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ของกลุ่มกิจการบางส่วน</w:t>
      </w:r>
      <w:r w:rsidR="00D77205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ราคาทุน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จำนวน</w:t>
      </w:r>
      <w:r w:rsidR="00D77205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4B1AE7" w:rsidRPr="004B1AE7">
        <w:rPr>
          <w:rFonts w:ascii="Browallia New" w:hAnsi="Browallia New" w:cs="Browallia New"/>
          <w:sz w:val="28"/>
          <w:szCs w:val="28"/>
          <w:lang w:val="en-GB"/>
        </w:rPr>
        <w:t>405</w:t>
      </w:r>
      <w:r w:rsidR="005E4AE9" w:rsidRPr="003F1896">
        <w:rPr>
          <w:rFonts w:ascii="Browallia New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z w:val="28"/>
          <w:szCs w:val="28"/>
          <w:lang w:val="en-GB"/>
        </w:rPr>
        <w:t>68</w:t>
      </w:r>
      <w:r w:rsidR="006F75E5"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ล้านบาท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(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2565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: 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เครื่องจักรและอุปกรณ์ของกลุ่มกิจการ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บางส่วน</w:t>
      </w:r>
      <w:r w:rsidR="00D77205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ราคาทุน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จำนวน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bookmarkStart w:id="24" w:name="_Hlk126891750"/>
      <w:bookmarkStart w:id="25" w:name="_Hlk126891844"/>
      <w:r w:rsidR="004B1AE7" w:rsidRPr="004B1AE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420</w:t>
      </w:r>
      <w:r w:rsidR="0022231D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33</w:t>
      </w:r>
      <w:r w:rsidR="0022231D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bookmarkEnd w:id="24"/>
      <w:bookmarkEnd w:id="25"/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ล้านบาท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)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ได้นำไปเป็นหลักทรัพย์เพื่อค้ำประกันเงินกู้ยืมจากสถาบันการเงิน (หมายเหตุข้อ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</w:t>
      </w:r>
      <w:r w:rsidR="00115F3E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</w:p>
    <w:p w14:paraId="7CDFF3B6" w14:textId="77777777" w:rsidR="00807CB3" w:rsidRPr="003900C5" w:rsidRDefault="00807CB3" w:rsidP="002947C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995B645" w14:textId="65B4422B" w:rsidR="006D4190" w:rsidRDefault="00115F3E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D267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ต้นทุนการกู้ยืมจำนวน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FD31B7" w:rsidRPr="002D267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04</w:t>
      </w:r>
      <w:r w:rsidRPr="002D267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2D267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บาท (พ.ศ.</w:t>
      </w:r>
      <w:r w:rsidR="00FD31B7" w:rsidRPr="002D267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2D267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: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="00FD31B7" w:rsidRPr="002D2676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78</w:t>
      </w:r>
      <w:r w:rsidRPr="002D267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D31B7" w:rsidRPr="002D267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</w:t>
      </w:r>
      <w:r w:rsidRPr="002D267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บาท) เกิดจากเงินกู้ยืมที่ยืมมาเฉพาะเพื่อสร้าง</w:t>
      </w:r>
      <w:r w:rsidR="004813FC" w:rsidRPr="002D2676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เครื่องจักรและอุปกรณ์</w:t>
      </w:r>
      <w:r w:rsidRPr="002D267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และได้บันทึกเป็นต้นทุนของสินทรัพย์รวมและอยู่ในรายการซื้อสินทรัพย์</w:t>
      </w:r>
    </w:p>
    <w:p w14:paraId="5E9DCBB0" w14:textId="14DCE6FA" w:rsidR="00115F3E" w:rsidRPr="003F1896" w:rsidRDefault="00115F3E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sectPr w:rsidR="00115F3E" w:rsidRPr="003F1896">
          <w:pgSz w:w="16834" w:h="11909" w:orient="landscape"/>
          <w:pgMar w:top="1440" w:right="864" w:bottom="720" w:left="864" w:header="706" w:footer="576" w:gutter="0"/>
          <w:cols w:space="720"/>
        </w:sectPr>
      </w:pPr>
    </w:p>
    <w:p w14:paraId="669C1971" w14:textId="77777777" w:rsidR="00773ADA" w:rsidRPr="003F1896" w:rsidRDefault="00773ADA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79F3" w:rsidRPr="003F1896" w14:paraId="078840C1" w14:textId="77777777" w:rsidTr="00C955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BD919E" w14:textId="2D4E0B40" w:rsidR="008C79F3" w:rsidRPr="003F1896" w:rsidRDefault="004B1AE7" w:rsidP="00A365CC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B1A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8C79F3" w:rsidRPr="003F18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9F3" w:rsidRPr="003F18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8C79F3" w:rsidRPr="003F18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8C79F3" w:rsidRPr="003F18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- สุทธิ</w:t>
            </w:r>
          </w:p>
        </w:tc>
      </w:tr>
    </w:tbl>
    <w:p w14:paraId="1128E43D" w14:textId="77777777" w:rsidR="008C79F3" w:rsidRPr="003F1896" w:rsidRDefault="008C79F3" w:rsidP="00A365C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C8AD82" w14:textId="657472F2" w:rsidR="008C79F3" w:rsidRPr="003F1896" w:rsidRDefault="007B28A6" w:rsidP="00A365C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F1896">
        <w:rPr>
          <w:rFonts w:ascii="Browallia New" w:hAnsi="Browallia New" w:cs="Browallia New"/>
          <w:sz w:val="28"/>
          <w:szCs w:val="28"/>
          <w:cs/>
        </w:rPr>
        <w:t>รายการเคลื่อนไหวของ</w:t>
      </w:r>
      <w:r w:rsidR="008C79F3" w:rsidRPr="003F1896">
        <w:rPr>
          <w:rFonts w:ascii="Browallia New" w:hAnsi="Browallia New" w:cs="Browallia New"/>
          <w:sz w:val="28"/>
          <w:szCs w:val="28"/>
          <w:cs/>
        </w:rPr>
        <w:t>สินทรัพย์สิทธิการใช้</w:t>
      </w:r>
      <w:r w:rsidRPr="003F1896">
        <w:rPr>
          <w:rFonts w:ascii="Browallia New" w:hAnsi="Browallia New" w:cs="Browallia New"/>
          <w:sz w:val="28"/>
          <w:szCs w:val="28"/>
          <w:cs/>
        </w:rPr>
        <w:t>มี</w:t>
      </w:r>
      <w:r w:rsidR="008C79F3" w:rsidRPr="003F1896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75B53AA7" w14:textId="77777777" w:rsidR="008C79F3" w:rsidRPr="003F1896" w:rsidRDefault="008C79F3" w:rsidP="007B0A44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8C79F3" w:rsidRPr="003F1896" w14:paraId="1CD1CBBE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FE1F" w14:textId="77777777" w:rsidR="008C79F3" w:rsidRPr="003F1896" w:rsidRDefault="008C79F3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CC301" w14:textId="7C149B10" w:rsidR="008C79F3" w:rsidRPr="003F1896" w:rsidRDefault="008C79F3" w:rsidP="00A365C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79F3" w:rsidRPr="003F1896" w14:paraId="29C874C5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EB5A" w14:textId="77777777" w:rsidR="008C79F3" w:rsidRPr="003F1896" w:rsidRDefault="008C79F3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E9F6F" w14:textId="77777777" w:rsidR="008C79F3" w:rsidRPr="003F1896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2098" w14:textId="77777777" w:rsidR="008C79F3" w:rsidRPr="003F1896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34B1" w14:textId="77777777" w:rsidR="008C79F3" w:rsidRPr="003F1896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6375" w14:textId="77777777" w:rsidR="008C79F3" w:rsidRPr="003F1896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C79F3" w:rsidRPr="003F1896" w14:paraId="0B5DFA60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6750" w14:textId="77777777" w:rsidR="008C79F3" w:rsidRPr="003F1896" w:rsidRDefault="008C79F3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0EF4" w14:textId="77777777" w:rsidR="008C79F3" w:rsidRPr="003F1896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66489" w14:textId="77777777" w:rsidR="008C79F3" w:rsidRPr="003F1896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B9097" w14:textId="77777777" w:rsidR="008C79F3" w:rsidRPr="003F1896" w:rsidRDefault="008C79F3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F33B" w14:textId="77777777" w:rsidR="008C79F3" w:rsidRPr="003F1896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79F3" w:rsidRPr="003F1896" w14:paraId="5C5C2B68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E37B" w14:textId="77777777" w:rsidR="008C79F3" w:rsidRPr="003F1896" w:rsidRDefault="008C79F3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5BEC6" w14:textId="77777777" w:rsidR="008C79F3" w:rsidRPr="003F1896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048AA5" w14:textId="77777777" w:rsidR="008C79F3" w:rsidRPr="003F1896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7B82E" w14:textId="77777777" w:rsidR="008C79F3" w:rsidRPr="003F1896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18730" w14:textId="77777777" w:rsidR="008C79F3" w:rsidRPr="003F1896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C79F3" w:rsidRPr="003F1896" w14:paraId="3EA990BD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0EFE" w14:textId="77777777" w:rsidR="008C79F3" w:rsidRPr="003F1896" w:rsidRDefault="008C79F3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1AC9" w14:textId="77777777" w:rsidR="008C79F3" w:rsidRPr="003F1896" w:rsidRDefault="008C79F3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67C2A" w14:textId="77777777" w:rsidR="008C79F3" w:rsidRPr="003F1896" w:rsidRDefault="008C79F3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4DB7" w14:textId="77777777" w:rsidR="008C79F3" w:rsidRPr="003F1896" w:rsidRDefault="008C79F3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06C59" w14:textId="77777777" w:rsidR="008C79F3" w:rsidRPr="003F1896" w:rsidRDefault="008C79F3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22231D" w:rsidRPr="003F1896" w14:paraId="7AFDFA1F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89FBB" w14:textId="6CF7C243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CC21" w14:textId="3BCA812D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8104B" w14:textId="7ED0F388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BBED" w14:textId="08ABAA65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75329" w14:textId="0E22EEC8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22231D" w:rsidRPr="003F1896" w14:paraId="6882EB8B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F1E9F" w14:textId="41EEDE8C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B145" w14:textId="5468DA3F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9968" w14:textId="241F88B7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8EF7D" w14:textId="0B20C151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87DE7" w14:textId="00795458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22231D" w:rsidRPr="003F1896" w14:paraId="7E17ABA9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A75FF" w14:textId="03DC6AE4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การสิ้นสุดของสัญญา</w:t>
            </w: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D97D8" w14:textId="50FF09FD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71C00" w14:textId="5F3ED52F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A005F" w14:textId="24838525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D0438" w14:textId="6569CB46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2231D" w:rsidRPr="003F1896" w14:paraId="3410A3CB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09B3" w14:textId="4B0AC37D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D7A4" w14:textId="728B3D28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9095" w14:textId="68142261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59473" w14:textId="530C1CA9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CBDF9" w14:textId="7D8BC3E3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2231D" w:rsidRPr="003F1896" w14:paraId="0BE8DA95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0810F" w14:textId="35BF52B3" w:rsidR="0022231D" w:rsidRPr="003F1896" w:rsidRDefault="0022231D" w:rsidP="002947C8">
            <w:pPr>
              <w:ind w:right="-73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4032E" w14:textId="7C57A37D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AB04F" w14:textId="120A2DC4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AB42B" w14:textId="1B377282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EBDEC" w14:textId="5C620D88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</w:tr>
      <w:tr w:rsidR="0022231D" w:rsidRPr="003F1896" w14:paraId="44D452FE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34C9" w14:textId="77777777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0D9F0" w14:textId="77777777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59AA3" w14:textId="77777777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A3FDE" w14:textId="77777777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133FD" w14:textId="77777777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22231D" w:rsidRPr="003F1896" w14:paraId="1D12E6D4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266A0" w14:textId="46990047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7B1EF" w14:textId="1A618BEA" w:rsidR="0022231D" w:rsidRPr="00225C9D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22231D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  <w:r w:rsidR="0022231D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2054C" w14:textId="3FD1CD18" w:rsidR="0022231D" w:rsidRPr="00225C9D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22EE4" w14:textId="0624EB6A" w:rsidR="0022231D" w:rsidRPr="00225C9D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2231D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  <w:r w:rsidR="0022231D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DCB74" w14:textId="57A6ED1C" w:rsidR="0022231D" w:rsidRPr="00225C9D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22231D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  <w:r w:rsidR="0022231D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</w:tr>
      <w:tr w:rsidR="00091AE2" w:rsidRPr="003F1896" w14:paraId="7078FB3F" w14:textId="77777777" w:rsidTr="00C03AF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E03A4" w14:textId="77777777" w:rsidR="00091AE2" w:rsidRPr="003F1896" w:rsidRDefault="00091AE2" w:rsidP="00091AE2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EA65B" w14:textId="1E3AE43D" w:rsidR="00091AE2" w:rsidRPr="00225C9D" w:rsidRDefault="004B1AE7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91AE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091AE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0F3F5" w14:textId="6D3630A7" w:rsidR="00091AE2" w:rsidRPr="00225C9D" w:rsidRDefault="00091AE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BE46E" w14:textId="52F55A66" w:rsidR="00091AE2" w:rsidRPr="00225C9D" w:rsidRDefault="00091AE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73569" w14:textId="2F1B9582" w:rsidR="00091AE2" w:rsidRPr="00225C9D" w:rsidRDefault="004B1AE7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91AE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091AE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091AE2" w:rsidRPr="003F1896" w14:paraId="632ED453" w14:textId="77777777" w:rsidTr="00C03AF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B08F" w14:textId="53172463" w:rsidR="00091AE2" w:rsidRPr="003F1896" w:rsidRDefault="00091AE2" w:rsidP="00091AE2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การสิ้นสุดของสัญญา</w:t>
            </w: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54966" w14:textId="3775BDD4" w:rsidR="00091AE2" w:rsidRPr="00225C9D" w:rsidRDefault="00091AE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D93AA" w14:textId="09CB7677" w:rsidR="00091AE2" w:rsidRPr="00225C9D" w:rsidRDefault="00E83A0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6B0C8" w14:textId="7D7AB3BD" w:rsidR="00091AE2" w:rsidRPr="00225C9D" w:rsidRDefault="00091AE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8C233" w14:textId="3633E04A" w:rsidR="00091AE2" w:rsidRPr="00225C9D" w:rsidRDefault="00091AE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91AE2" w:rsidRPr="003F1896" w14:paraId="5CC77C17" w14:textId="77777777" w:rsidTr="00C03AF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94B3" w14:textId="77777777" w:rsidR="00091AE2" w:rsidRPr="003F1896" w:rsidRDefault="00091AE2" w:rsidP="00091AE2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477C3" w14:textId="723774B3" w:rsidR="00091AE2" w:rsidRPr="00225C9D" w:rsidRDefault="00E83A0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33A80" w14:textId="1E14AFF2" w:rsidR="00091AE2" w:rsidRPr="00225C9D" w:rsidRDefault="00091AE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7FEFE" w14:textId="085942FD" w:rsidR="00091AE2" w:rsidRPr="00225C9D" w:rsidRDefault="00E83A0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091AE2" w:rsidRPr="00225C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E1C7C" w14:textId="1D564BE7" w:rsidR="00091AE2" w:rsidRPr="00225C9D" w:rsidRDefault="00091AE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  <w:r w:rsidRPr="00225C9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91AE2" w:rsidRPr="003F1896" w14:paraId="37655D30" w14:textId="77777777" w:rsidTr="00FC5ED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F4E92" w14:textId="30686A4B" w:rsidR="00091AE2" w:rsidRPr="003F1896" w:rsidRDefault="00091AE2" w:rsidP="00091AE2">
            <w:pPr>
              <w:ind w:right="-73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62377" w14:textId="34022968" w:rsidR="00091AE2" w:rsidRPr="00225C9D" w:rsidRDefault="004B1AE7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E83A0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E83A0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B3957" w14:textId="485329E0" w:rsidR="00091AE2" w:rsidRPr="00225C9D" w:rsidRDefault="00E83A02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25C9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37F6C" w14:textId="295F9D29" w:rsidR="00091AE2" w:rsidRPr="00225C9D" w:rsidRDefault="004B1AE7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83A0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E83A0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C2146" w14:textId="33D1D4A9" w:rsidR="00091AE2" w:rsidRPr="00225C9D" w:rsidRDefault="004B1AE7" w:rsidP="00091A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091AE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  <w:r w:rsidR="00091AE2" w:rsidRPr="00225C9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</w:tbl>
    <w:p w14:paraId="46B4BD59" w14:textId="4077F1D5" w:rsidR="00216058" w:rsidRPr="003F1896" w:rsidRDefault="00216058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7CAAD345" w14:textId="77777777" w:rsidR="00A60B21" w:rsidRPr="003F1896" w:rsidRDefault="00216058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B410DA" w:rsidRPr="003F1896" w14:paraId="2208E7FF" w14:textId="77777777" w:rsidTr="00811F7F">
        <w:trPr>
          <w:trHeight w:val="271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DBB9958" w14:textId="77777777" w:rsidR="00B410DA" w:rsidRPr="003F1896" w:rsidRDefault="00B410DA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F6AAF2" w14:textId="3D8DB863" w:rsidR="00B410DA" w:rsidRPr="003F1896" w:rsidRDefault="00B410DA" w:rsidP="00811F7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0DA" w:rsidRPr="003F1896" w14:paraId="22AD4316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AB8F28F" w14:textId="77777777" w:rsidR="00B410DA" w:rsidRPr="003F1896" w:rsidRDefault="00B410DA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3E3862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D8AC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2CDB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39664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410DA" w:rsidRPr="003F1896" w14:paraId="3491C753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BF364C7" w14:textId="77777777" w:rsidR="00B410DA" w:rsidRPr="003F1896" w:rsidRDefault="00B410DA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E1290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0A48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629E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27E8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410DA" w:rsidRPr="003F1896" w14:paraId="68A1D890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7987F09" w14:textId="77777777" w:rsidR="00B410DA" w:rsidRPr="003F1896" w:rsidRDefault="00B410DA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4E6BD7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BDC57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0C927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1A4F3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410DA" w:rsidRPr="003F1896" w14:paraId="754EE3F8" w14:textId="77777777" w:rsidTr="00811F7F">
        <w:trPr>
          <w:trHeight w:val="1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3FE07CC" w14:textId="77777777" w:rsidR="00B410DA" w:rsidRPr="003F1896" w:rsidRDefault="00B410DA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DDDC5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1C566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EDD68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0A24B" w14:textId="77777777" w:rsidR="00B410DA" w:rsidRPr="003F1896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2231D" w:rsidRPr="003F1896" w14:paraId="73963FEF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E8CA14B" w14:textId="13587529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4B25C" w14:textId="7A3727C1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2D7E" w14:textId="7499D8B0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0BD8" w14:textId="74BFBAD9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C4BD6" w14:textId="17BDA774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22231D" w:rsidRPr="003F1896" w14:paraId="603A042F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61FA2F1" w14:textId="77777777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ADFC6" w14:textId="304BBD93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7A22C" w14:textId="6EA01B08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3365" w14:textId="4016766B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1997D" w14:textId="7E1C9333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22231D" w:rsidRPr="003F1896" w14:paraId="09EAB9E8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CBF6C9F" w14:textId="77777777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การสิ้นสุดของสัญญา</w:t>
            </w: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6D8AB" w14:textId="46B71576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2E7D8" w14:textId="142C0302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52D7F" w14:textId="2F0F35B8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F4DDB" w14:textId="0B39B0B6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2231D" w:rsidRPr="003F1896" w14:paraId="075DE85A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CEAA9C3" w14:textId="77777777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F6553" w14:textId="4B250032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EDF92" w14:textId="48AA833B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A347" w14:textId="1E4A3D96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C052" w14:textId="59DEBFB1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2231D" w:rsidRPr="003F1896" w14:paraId="3FA01C28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03E16C6" w14:textId="690B49CE" w:rsidR="0022231D" w:rsidRPr="003F1896" w:rsidRDefault="0022231D" w:rsidP="002947C8">
            <w:pPr>
              <w:ind w:right="-73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C51F0" w14:textId="56913DC8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0643E" w14:textId="4D1D2E7F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270A5" w14:textId="57A909AB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846C6" w14:textId="049893E1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</w:p>
        </w:tc>
      </w:tr>
      <w:tr w:rsidR="0022231D" w:rsidRPr="003F1896" w14:paraId="35F0AE58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C64F8AE" w14:textId="77777777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5165C" w14:textId="77777777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797AD" w14:textId="77777777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26991" w14:textId="77777777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8AF7A" w14:textId="77777777" w:rsidR="0022231D" w:rsidRPr="003F1896" w:rsidRDefault="0022231D" w:rsidP="0022231D">
            <w:pPr>
              <w:ind w:left="-40"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22231D" w:rsidRPr="003F1896" w14:paraId="140B729B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D2355" w14:textId="7FB1ED48" w:rsidR="0022231D" w:rsidRPr="003F1896" w:rsidRDefault="0022231D" w:rsidP="002947C8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bookmarkStart w:id="26" w:name="OLE_LINK4"/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16B04" w14:textId="0D33630D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34B1A" w14:textId="34C91D3C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4E555" w14:textId="4C45F83B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ED342" w14:textId="3C2CA0C7" w:rsidR="0022231D" w:rsidRPr="003F1896" w:rsidRDefault="004B1AE7" w:rsidP="0022231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="0022231D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</w:p>
        </w:tc>
      </w:tr>
      <w:tr w:rsidR="00A029E2" w:rsidRPr="003F1896" w14:paraId="4658CD3A" w14:textId="77777777" w:rsidTr="008C1DE5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85FCE" w14:textId="77777777" w:rsidR="00A029E2" w:rsidRPr="003F1896" w:rsidRDefault="00A029E2" w:rsidP="00A029E2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01DDB" w14:textId="034B5E43" w:rsidR="00A029E2" w:rsidRPr="00CB3F1D" w:rsidRDefault="004B1AE7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029E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A029E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620FD" w14:textId="7EF13CD9" w:rsidR="00A029E2" w:rsidRPr="00CB3F1D" w:rsidRDefault="00A029E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C8038" w14:textId="07B854C9" w:rsidR="00A029E2" w:rsidRPr="00CB3F1D" w:rsidRDefault="00A029E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FDD47" w14:textId="115B1CAE" w:rsidR="00A029E2" w:rsidRPr="00CB3F1D" w:rsidRDefault="004B1AE7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029E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A029E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A029E2" w:rsidRPr="003F1896" w14:paraId="452E32A9" w14:textId="77777777" w:rsidTr="008C1DE5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7C5FB24" w14:textId="77777777" w:rsidR="00A029E2" w:rsidRPr="003F1896" w:rsidRDefault="00A029E2" w:rsidP="00A029E2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การสิ้นสุดของสัญญา</w:t>
            </w: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08272" w14:textId="4BD99728" w:rsidR="00A029E2" w:rsidRPr="00CB3F1D" w:rsidRDefault="00A029E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93E9D" w14:textId="4E30D426" w:rsidR="00A029E2" w:rsidRPr="00CB3F1D" w:rsidRDefault="00E83A0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3AF6D" w14:textId="62BF76B2" w:rsidR="00A029E2" w:rsidRPr="00CB3F1D" w:rsidRDefault="00A029E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DD0C0" w14:textId="1CAD84D3" w:rsidR="00A029E2" w:rsidRPr="00CB3F1D" w:rsidRDefault="00A029E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029E2" w:rsidRPr="003F1896" w14:paraId="37C62453" w14:textId="77777777" w:rsidTr="008C1DE5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85A603A" w14:textId="77777777" w:rsidR="00A029E2" w:rsidRPr="003F1896" w:rsidRDefault="00A029E2" w:rsidP="00A029E2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A5AF3" w14:textId="5D7B2618" w:rsidR="00A029E2" w:rsidRPr="00CB3F1D" w:rsidRDefault="00E83A0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FF9DE" w14:textId="76B52073" w:rsidR="00A029E2" w:rsidRPr="00CB3F1D" w:rsidRDefault="00A029E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1681B" w14:textId="6BAB9957" w:rsidR="00A029E2" w:rsidRPr="00CB3F1D" w:rsidRDefault="00E83A0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39EF7" w14:textId="2FE9B0EB" w:rsidR="00A029E2" w:rsidRPr="00CB3F1D" w:rsidRDefault="00A029E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  <w:r w:rsidRPr="00CB3F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029E2" w:rsidRPr="003F1896" w14:paraId="370439E3" w14:textId="77777777" w:rsidTr="00452447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1ED3A" w14:textId="17EC05FE" w:rsidR="00A029E2" w:rsidRPr="003F1896" w:rsidRDefault="00A029E2" w:rsidP="00A029E2">
            <w:pPr>
              <w:ind w:right="-163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มูลค่าตามบัญชีสุทธิ ณ วันที่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F18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C6C1F4" w14:textId="4EEC2270" w:rsidR="00A029E2" w:rsidRPr="00CB3F1D" w:rsidRDefault="004B1AE7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E83A0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E83A0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B9F75" w14:textId="0A3712E1" w:rsidR="00A029E2" w:rsidRPr="00CB3F1D" w:rsidRDefault="00E83A02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F1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121F9" w14:textId="1AAD17B0" w:rsidR="00A029E2" w:rsidRPr="00CB3F1D" w:rsidRDefault="004B1AE7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83A0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E83A0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1876" w14:textId="265E1B61" w:rsidR="00A029E2" w:rsidRPr="00CB3F1D" w:rsidRDefault="004B1AE7" w:rsidP="00A029E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029E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="00A029E2" w:rsidRPr="00CB3F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bookmarkEnd w:id="26"/>
    </w:tbl>
    <w:p w14:paraId="62264614" w14:textId="1E27C99B" w:rsidR="00B410DA" w:rsidRPr="003F1896" w:rsidRDefault="00B410DA" w:rsidP="00B410D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8F457F0" w14:textId="55EF469B" w:rsidR="00B410DA" w:rsidRPr="003F1896" w:rsidRDefault="00B410DA" w:rsidP="00B410D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ค่าใช้จ่ายและกระแสเงินสดที่เกี่ยวข้องกับสัญญาเช่าที่ประกอบด้วยรายการดังต่อไปนี้</w:t>
      </w:r>
    </w:p>
    <w:p w14:paraId="60DE64AF" w14:textId="77777777" w:rsidR="00B410DA" w:rsidRPr="003F1896" w:rsidRDefault="00B410DA" w:rsidP="00B410D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7B0A44" w:rsidRPr="003F1896" w14:paraId="5505A7E2" w14:textId="77777777" w:rsidTr="0022231D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0ECE5D5" w14:textId="77777777" w:rsidR="007B0A44" w:rsidRPr="003F1896" w:rsidRDefault="007B0A44" w:rsidP="0022231D">
            <w:pPr>
              <w:spacing w:after="10" w:line="310" w:lineRule="exac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91575" w14:textId="08247890" w:rsidR="007B0A44" w:rsidRPr="003F1896" w:rsidRDefault="007B0A44" w:rsidP="0022231D">
            <w:pPr>
              <w:spacing w:after="10" w:line="310" w:lineRule="exact"/>
              <w:ind w:left="320" w:right="-72"/>
              <w:contextualSpacing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Calibri" w:hAnsi="Browallia New" w:cs="Browallia New"/>
                <w:b/>
                <w:bCs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5803E" w14:textId="04E13CA2" w:rsidR="007B0A44" w:rsidRPr="003F1896" w:rsidRDefault="007B0A44" w:rsidP="0022231D">
            <w:pPr>
              <w:spacing w:after="10" w:line="310" w:lineRule="exact"/>
              <w:ind w:left="320" w:right="-72"/>
              <w:contextualSpacing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Calibri" w:hAnsi="Browallia New" w:cs="Browallia New"/>
                <w:b/>
                <w:bCs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A44" w:rsidRPr="003F1896" w14:paraId="18F1A4CB" w14:textId="77777777" w:rsidTr="0022231D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F377EA7" w14:textId="77777777" w:rsidR="007B0A44" w:rsidRPr="003F1896" w:rsidRDefault="007B0A44" w:rsidP="0022231D">
            <w:pPr>
              <w:spacing w:after="10" w:line="310" w:lineRule="exac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5F269" w14:textId="1DBB8333" w:rsidR="007B0A44" w:rsidRPr="003F1896" w:rsidRDefault="007B0A44" w:rsidP="0022231D">
            <w:pPr>
              <w:spacing w:after="10" w:line="310" w:lineRule="exact"/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706C7" w14:textId="7D3516BA" w:rsidR="007B0A44" w:rsidRPr="003F1896" w:rsidRDefault="007B0A44" w:rsidP="0022231D">
            <w:pPr>
              <w:spacing w:after="10" w:line="310" w:lineRule="exact"/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2B5CA" w14:textId="0586B0F9" w:rsidR="007B0A44" w:rsidRPr="003F1896" w:rsidRDefault="007B0A44" w:rsidP="0022231D">
            <w:pPr>
              <w:spacing w:after="10" w:line="310" w:lineRule="exact"/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50084" w14:textId="7F2A8D3E" w:rsidR="007B0A44" w:rsidRPr="003F1896" w:rsidRDefault="007B0A44" w:rsidP="0022231D">
            <w:pPr>
              <w:spacing w:after="10" w:line="310" w:lineRule="exact"/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7B0A44" w:rsidRPr="003F1896" w14:paraId="65B3B930" w14:textId="77777777" w:rsidTr="0022231D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94BB540" w14:textId="77777777" w:rsidR="007B0A44" w:rsidRPr="003F1896" w:rsidRDefault="007B0A44" w:rsidP="0022231D">
            <w:pPr>
              <w:spacing w:after="10" w:line="310" w:lineRule="exac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04748" w14:textId="095E603C" w:rsidR="007B0A44" w:rsidRPr="003F1896" w:rsidRDefault="007B0A44" w:rsidP="0022231D">
            <w:pPr>
              <w:spacing w:after="10" w:line="310" w:lineRule="exact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2B551" w14:textId="049E97F2" w:rsidR="007B0A44" w:rsidRPr="003F1896" w:rsidRDefault="007B0A44" w:rsidP="0022231D">
            <w:pPr>
              <w:spacing w:after="10" w:line="310" w:lineRule="exact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4FFE3" w14:textId="6C5BB8F0" w:rsidR="007B0A44" w:rsidRPr="003F1896" w:rsidRDefault="007B0A44" w:rsidP="0022231D">
            <w:pPr>
              <w:spacing w:after="10" w:line="310" w:lineRule="exact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984AC" w14:textId="77777777" w:rsidR="007B0A44" w:rsidRPr="003F1896" w:rsidRDefault="007B0A44" w:rsidP="0022231D">
            <w:pPr>
              <w:spacing w:after="10" w:line="310" w:lineRule="exact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B0A44" w:rsidRPr="003F1896" w14:paraId="24E80549" w14:textId="77777777" w:rsidTr="0022231D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4645" w14:textId="77777777" w:rsidR="007B0A44" w:rsidRPr="003F1896" w:rsidRDefault="007B0A44" w:rsidP="00811F7F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2A615" w14:textId="77777777" w:rsidR="007B0A44" w:rsidRPr="003F1896" w:rsidRDefault="007B0A44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D244F" w14:textId="6DAB4568" w:rsidR="007B0A44" w:rsidRPr="003F1896" w:rsidRDefault="007B0A44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8AB1E" w14:textId="4F82AE14" w:rsidR="007B0A44" w:rsidRPr="003F1896" w:rsidRDefault="007B0A44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986E0" w14:textId="77777777" w:rsidR="007B0A44" w:rsidRPr="003F1896" w:rsidRDefault="007B0A44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029E2" w:rsidRPr="003F1896" w14:paraId="2B391D65" w14:textId="77777777" w:rsidTr="0022231D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F870D" w14:textId="77777777" w:rsidR="00A029E2" w:rsidRPr="003F1896" w:rsidRDefault="00A029E2" w:rsidP="00A029E2">
            <w:pPr>
              <w:spacing w:after="10" w:line="31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B9DEB" w14:textId="6EA14A43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86722" w14:textId="02197B14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CED23" w14:textId="7DEBB546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5BD0" w14:textId="5C2A2764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029E2" w:rsidRPr="003F1896" w14:paraId="64E85C11" w14:textId="77777777" w:rsidTr="0022231D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7592" w14:textId="77777777" w:rsidR="00A029E2" w:rsidRPr="003F1896" w:rsidRDefault="00A029E2" w:rsidP="00A029E2">
            <w:pPr>
              <w:spacing w:after="10" w:line="310" w:lineRule="exact"/>
              <w:ind w:right="-75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03E36" w14:textId="7C00B2D7" w:rsidR="00A029E2" w:rsidRPr="003F1896" w:rsidRDefault="00A029E2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F962A" w14:textId="2D9220DE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03FA0" w14:textId="36E7A8AA" w:rsidR="00A029E2" w:rsidRPr="003F1896" w:rsidRDefault="00A029E2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5B1F1" w14:textId="5C05FAB6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</w:tr>
      <w:tr w:rsidR="00A029E2" w:rsidRPr="003F1896" w14:paraId="45CE8925" w14:textId="77777777" w:rsidTr="0022231D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0D935" w14:textId="77777777" w:rsidR="00A029E2" w:rsidRPr="003F1896" w:rsidRDefault="00A029E2" w:rsidP="00A029E2">
            <w:pPr>
              <w:spacing w:after="10" w:line="310" w:lineRule="exact"/>
              <w:ind w:right="-7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(รวมอยู่ในต้นทุนทางการเงิน)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B57E9" w14:textId="19AF64CE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DDAB" w14:textId="329A6DD2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9A8B6" w14:textId="39162F36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A1B84" w14:textId="2DE6109C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</w:tr>
      <w:tr w:rsidR="00A029E2" w:rsidRPr="003F1896" w14:paraId="1E517C5B" w14:textId="77777777" w:rsidTr="0022231D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02364" w14:textId="77777777" w:rsidR="00A029E2" w:rsidRPr="003F1896" w:rsidRDefault="00A029E2" w:rsidP="00A029E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B5042" w14:textId="38CDB8DD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7F15" w14:textId="52A64247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A69BA" w14:textId="1F0A9035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6D977" w14:textId="511A8C8A" w:rsidR="00A029E2" w:rsidRPr="003F1896" w:rsidRDefault="004B1AE7" w:rsidP="00A029E2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="00A029E2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</w:tr>
    </w:tbl>
    <w:p w14:paraId="1AEE67DF" w14:textId="48423A21" w:rsidR="00216058" w:rsidRPr="003F1896" w:rsidRDefault="00216058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1FD4F831" w14:textId="77777777" w:rsidR="00B410DA" w:rsidRPr="003F1896" w:rsidRDefault="00216058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3F1896" w14:paraId="6646B56C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A5BFEB1" w14:textId="223BC653" w:rsidR="00767150" w:rsidRPr="003F1896" w:rsidRDefault="004B1AE7" w:rsidP="007E5C0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D1F16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1F16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41AAEA5E" w14:textId="77777777" w:rsidR="003F3244" w:rsidRPr="003F1896" w:rsidRDefault="003F3244" w:rsidP="007E5C0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600"/>
        <w:gridCol w:w="1213"/>
        <w:gridCol w:w="1213"/>
        <w:gridCol w:w="1321"/>
        <w:gridCol w:w="1213"/>
      </w:tblGrid>
      <w:tr w:rsidR="00E851EB" w:rsidRPr="003F1896" w14:paraId="0B860D5E" w14:textId="77777777" w:rsidTr="00A60B21">
        <w:trPr>
          <w:cantSplit/>
        </w:trPr>
        <w:tc>
          <w:tcPr>
            <w:tcW w:w="4600" w:type="dxa"/>
            <w:vAlign w:val="bottom"/>
          </w:tcPr>
          <w:p w14:paraId="54EDF4D5" w14:textId="77777777" w:rsidR="00E851EB" w:rsidRPr="003F1896" w:rsidRDefault="00E851EB" w:rsidP="00A60B21">
            <w:pPr>
              <w:spacing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</w:p>
        </w:tc>
        <w:tc>
          <w:tcPr>
            <w:tcW w:w="49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683AB" w14:textId="76BC75EB" w:rsidR="00E851EB" w:rsidRPr="003F1896" w:rsidRDefault="00E851EB" w:rsidP="00A60B21">
            <w:pPr>
              <w:spacing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84F48" w:rsidRPr="003F1896" w14:paraId="66F5C53C" w14:textId="77777777" w:rsidTr="00A60B21">
        <w:trPr>
          <w:cantSplit/>
        </w:trPr>
        <w:tc>
          <w:tcPr>
            <w:tcW w:w="4600" w:type="dxa"/>
            <w:vAlign w:val="bottom"/>
          </w:tcPr>
          <w:p w14:paraId="30BB853F" w14:textId="77777777" w:rsidR="00C84F48" w:rsidRPr="003F1896" w:rsidRDefault="00C84F48" w:rsidP="00A60B21">
            <w:pPr>
              <w:spacing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4F3A146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E40E0F4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317EB6AC" w14:textId="3BBBC9FE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532BFD2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84F48" w:rsidRPr="003F1896" w14:paraId="6B2BF14F" w14:textId="77777777" w:rsidTr="00A60B21">
        <w:trPr>
          <w:cantSplit/>
        </w:trPr>
        <w:tc>
          <w:tcPr>
            <w:tcW w:w="4600" w:type="dxa"/>
            <w:vAlign w:val="bottom"/>
          </w:tcPr>
          <w:p w14:paraId="7D9C88DA" w14:textId="77777777" w:rsidR="00C84F48" w:rsidRPr="003F1896" w:rsidRDefault="00C84F48" w:rsidP="00A60B21">
            <w:pPr>
              <w:spacing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vAlign w:val="bottom"/>
            <w:hideMark/>
          </w:tcPr>
          <w:p w14:paraId="793B0F46" w14:textId="7268EB3B" w:rsidR="00C84F48" w:rsidRPr="003F1896" w:rsidRDefault="00A60B21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213" w:type="dxa"/>
          </w:tcPr>
          <w:p w14:paraId="24FF864F" w14:textId="3B1359DB" w:rsidR="00C84F48" w:rsidRPr="003F1896" w:rsidRDefault="00A60B21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1321" w:type="dxa"/>
            <w:vAlign w:val="bottom"/>
            <w:hideMark/>
          </w:tcPr>
          <w:p w14:paraId="69C5E8D6" w14:textId="0A02B5A7" w:rsidR="00C84F48" w:rsidRPr="003F1896" w:rsidRDefault="00C84F48" w:rsidP="00A60B21">
            <w:pPr>
              <w:spacing w:after="10"/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3" w:type="dxa"/>
            <w:vAlign w:val="bottom"/>
          </w:tcPr>
          <w:p w14:paraId="6882560C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84F48" w:rsidRPr="003F1896" w14:paraId="5F71B91F" w14:textId="77777777" w:rsidTr="00A60B21">
        <w:trPr>
          <w:cantSplit/>
        </w:trPr>
        <w:tc>
          <w:tcPr>
            <w:tcW w:w="4600" w:type="dxa"/>
            <w:vAlign w:val="bottom"/>
          </w:tcPr>
          <w:p w14:paraId="0FD55392" w14:textId="77777777" w:rsidR="00C84F48" w:rsidRPr="003F1896" w:rsidRDefault="00C84F48" w:rsidP="00A60B21">
            <w:pPr>
              <w:spacing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vAlign w:val="bottom"/>
            <w:hideMark/>
          </w:tcPr>
          <w:p w14:paraId="05F3C2DD" w14:textId="74977B7A" w:rsidR="00C84F48" w:rsidRPr="003F1896" w:rsidRDefault="00C84F48" w:rsidP="00A60B21">
            <w:pPr>
              <w:spacing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3" w:type="dxa"/>
          </w:tcPr>
          <w:p w14:paraId="48ED2FA2" w14:textId="3F2CF72D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การค้า</w:t>
            </w:r>
          </w:p>
        </w:tc>
        <w:tc>
          <w:tcPr>
            <w:tcW w:w="1321" w:type="dxa"/>
            <w:vAlign w:val="bottom"/>
            <w:hideMark/>
          </w:tcPr>
          <w:p w14:paraId="73873BF3" w14:textId="79D058D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13" w:type="dxa"/>
            <w:vAlign w:val="bottom"/>
            <w:hideMark/>
          </w:tcPr>
          <w:p w14:paraId="2613C4CD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84F48" w:rsidRPr="003F1896" w14:paraId="1B654D89" w14:textId="77777777" w:rsidTr="00A60B21">
        <w:trPr>
          <w:cantSplit/>
        </w:trPr>
        <w:tc>
          <w:tcPr>
            <w:tcW w:w="4600" w:type="dxa"/>
            <w:vAlign w:val="bottom"/>
          </w:tcPr>
          <w:p w14:paraId="28D7D37F" w14:textId="77777777" w:rsidR="00C84F48" w:rsidRPr="003F1896" w:rsidRDefault="00C84F48" w:rsidP="00A60B21">
            <w:pPr>
              <w:spacing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7AD984ED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A36D4A0" w14:textId="64CFD1BA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  <w:hideMark/>
          </w:tcPr>
          <w:p w14:paraId="05CD777B" w14:textId="4E4939AF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366D5511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84F48" w:rsidRPr="003F1896" w14:paraId="7DBE6091" w14:textId="77777777" w:rsidTr="00A60B21">
        <w:trPr>
          <w:cantSplit/>
        </w:trPr>
        <w:tc>
          <w:tcPr>
            <w:tcW w:w="4600" w:type="dxa"/>
            <w:vAlign w:val="bottom"/>
          </w:tcPr>
          <w:p w14:paraId="185C4AE0" w14:textId="3757A164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มกราคม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13F81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CB99646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E0051" w14:textId="5487E719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1611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84F48" w:rsidRPr="003F1896" w14:paraId="14698E04" w14:textId="77777777" w:rsidTr="00A60B21">
        <w:trPr>
          <w:cantSplit/>
        </w:trPr>
        <w:tc>
          <w:tcPr>
            <w:tcW w:w="4600" w:type="dxa"/>
            <w:vAlign w:val="bottom"/>
          </w:tcPr>
          <w:p w14:paraId="0B8B8514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213" w:type="dxa"/>
            <w:shd w:val="clear" w:color="auto" w:fill="auto"/>
          </w:tcPr>
          <w:p w14:paraId="027D010C" w14:textId="7A576B2A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</w:p>
        </w:tc>
        <w:tc>
          <w:tcPr>
            <w:tcW w:w="1213" w:type="dxa"/>
          </w:tcPr>
          <w:p w14:paraId="4C59B475" w14:textId="3F70BC8D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109DE65B" w14:textId="6ECDEE88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213" w:type="dxa"/>
            <w:shd w:val="clear" w:color="auto" w:fill="auto"/>
          </w:tcPr>
          <w:p w14:paraId="149ADEFF" w14:textId="2CB20CB7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</w:p>
        </w:tc>
      </w:tr>
      <w:tr w:rsidR="00C84F48" w:rsidRPr="003F1896" w14:paraId="2E725A8C" w14:textId="77777777" w:rsidTr="00A60B21">
        <w:trPr>
          <w:cantSplit/>
        </w:trPr>
        <w:tc>
          <w:tcPr>
            <w:tcW w:w="4600" w:type="dxa"/>
            <w:vAlign w:val="bottom"/>
          </w:tcPr>
          <w:p w14:paraId="3079FDD4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530B87B4" w14:textId="0D6C11A5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1945D88" w14:textId="62FE311B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7C61EE7C" w14:textId="286CD0D6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5407130A" w14:textId="078BE992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C84F48" w:rsidRPr="003F1896" w14:paraId="2901DE5C" w14:textId="77777777" w:rsidTr="00A60B21">
        <w:trPr>
          <w:cantSplit/>
        </w:trPr>
        <w:tc>
          <w:tcPr>
            <w:tcW w:w="4600" w:type="dxa"/>
            <w:vAlign w:val="bottom"/>
          </w:tcPr>
          <w:p w14:paraId="7408869F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72D5" w14:textId="6FE8E1EE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385B7C9" w14:textId="4CAEC860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F0C9A" w14:textId="78A480E9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44C4" w14:textId="5DA17220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</w:p>
        </w:tc>
      </w:tr>
      <w:tr w:rsidR="00C84F48" w:rsidRPr="003F1896" w14:paraId="38674287" w14:textId="77777777" w:rsidTr="00A60B21">
        <w:trPr>
          <w:cantSplit/>
        </w:trPr>
        <w:tc>
          <w:tcPr>
            <w:tcW w:w="4600" w:type="dxa"/>
            <w:vAlign w:val="bottom"/>
          </w:tcPr>
          <w:p w14:paraId="47BC2A04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B6F1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9BB3544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B0D14" w14:textId="3BE84C12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15D5A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4F48" w:rsidRPr="003F1896" w14:paraId="1429EDCC" w14:textId="77777777" w:rsidTr="00A60B21">
        <w:trPr>
          <w:cantSplit/>
        </w:trPr>
        <w:tc>
          <w:tcPr>
            <w:tcW w:w="4600" w:type="dxa"/>
            <w:vAlign w:val="bottom"/>
          </w:tcPr>
          <w:p w14:paraId="6C70171F" w14:textId="40CC00EC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333F78D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</w:tcPr>
          <w:p w14:paraId="1345033B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BAC964B" w14:textId="7DF74CAA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70E8C52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84F48" w:rsidRPr="003F1896" w14:paraId="3153A553" w14:textId="77777777" w:rsidTr="00A60B21">
        <w:trPr>
          <w:cantSplit/>
        </w:trPr>
        <w:tc>
          <w:tcPr>
            <w:tcW w:w="4600" w:type="dxa"/>
            <w:vAlign w:val="bottom"/>
          </w:tcPr>
          <w:p w14:paraId="279473F1" w14:textId="6FEA9CF4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13" w:type="dxa"/>
            <w:shd w:val="clear" w:color="auto" w:fill="auto"/>
          </w:tcPr>
          <w:p w14:paraId="0530AD4F" w14:textId="53482A83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13" w:type="dxa"/>
          </w:tcPr>
          <w:p w14:paraId="7812E039" w14:textId="6849F678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3775717D" w14:textId="256AA1DC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213" w:type="dxa"/>
            <w:shd w:val="clear" w:color="auto" w:fill="auto"/>
          </w:tcPr>
          <w:p w14:paraId="2F8F8E52" w14:textId="4A04C90E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</w:p>
        </w:tc>
      </w:tr>
      <w:tr w:rsidR="00C84F48" w:rsidRPr="003F1896" w14:paraId="48EB0B31" w14:textId="77777777" w:rsidTr="00A60B21">
        <w:trPr>
          <w:cantSplit/>
        </w:trPr>
        <w:tc>
          <w:tcPr>
            <w:tcW w:w="4600" w:type="dxa"/>
            <w:vAlign w:val="bottom"/>
          </w:tcPr>
          <w:p w14:paraId="70FA2A34" w14:textId="50DD918E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213" w:type="dxa"/>
            <w:shd w:val="clear" w:color="auto" w:fill="auto"/>
          </w:tcPr>
          <w:p w14:paraId="483210EA" w14:textId="4304C40A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13" w:type="dxa"/>
          </w:tcPr>
          <w:p w14:paraId="7B8B348F" w14:textId="78815380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43BFBCF2" w14:textId="430BCB25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13" w:type="dxa"/>
            <w:shd w:val="clear" w:color="auto" w:fill="auto"/>
          </w:tcPr>
          <w:p w14:paraId="2DC064E2" w14:textId="1C3A42A2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313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</w:p>
        </w:tc>
      </w:tr>
      <w:tr w:rsidR="00C84F48" w:rsidRPr="003F1896" w14:paraId="0EEAD40D" w14:textId="77777777" w:rsidTr="00A60B21">
        <w:trPr>
          <w:cantSplit/>
        </w:trPr>
        <w:tc>
          <w:tcPr>
            <w:tcW w:w="4600" w:type="dxa"/>
            <w:vAlign w:val="bottom"/>
          </w:tcPr>
          <w:p w14:paraId="7363CFA0" w14:textId="5CCF999F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การโอนเข้า(ออก)</w:t>
            </w:r>
          </w:p>
        </w:tc>
        <w:tc>
          <w:tcPr>
            <w:tcW w:w="1213" w:type="dxa"/>
            <w:shd w:val="clear" w:color="auto" w:fill="auto"/>
          </w:tcPr>
          <w:p w14:paraId="572117D2" w14:textId="7C8C114E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13" w:type="dxa"/>
          </w:tcPr>
          <w:p w14:paraId="24A1139B" w14:textId="146D43A6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2B9BC64E" w14:textId="7CA920EE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</w:tcPr>
          <w:p w14:paraId="12137136" w14:textId="782F2F05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84F48" w:rsidRPr="003F1896" w14:paraId="7D9BE6B2" w14:textId="77777777" w:rsidTr="00A60B21">
        <w:trPr>
          <w:cantSplit/>
        </w:trPr>
        <w:tc>
          <w:tcPr>
            <w:tcW w:w="4600" w:type="dxa"/>
            <w:vAlign w:val="bottom"/>
          </w:tcPr>
          <w:p w14:paraId="27733B55" w14:textId="4AEE006E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0AB7ED85" w14:textId="5EBD3074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71012C1" w14:textId="3EC8EB61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4D1FBF4A" w14:textId="5279D5E8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55FA47A8" w14:textId="53FB618D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C84F48" w:rsidRPr="003F1896" w14:paraId="785BAC71" w14:textId="77777777" w:rsidTr="00A60B21">
        <w:trPr>
          <w:cantSplit/>
        </w:trPr>
        <w:tc>
          <w:tcPr>
            <w:tcW w:w="4600" w:type="dxa"/>
            <w:vAlign w:val="bottom"/>
          </w:tcPr>
          <w:p w14:paraId="60EE45BB" w14:textId="5A8048F2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5F592" w14:textId="7BF253FB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1FEF1E92" w14:textId="3CFACB4B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AA554" w14:textId="23DB6CC9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53F57" w14:textId="2216D061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</w:p>
        </w:tc>
      </w:tr>
      <w:tr w:rsidR="00C84F48" w:rsidRPr="003F1896" w14:paraId="52806E1A" w14:textId="77777777" w:rsidTr="00A60B21">
        <w:trPr>
          <w:cantSplit/>
        </w:trPr>
        <w:tc>
          <w:tcPr>
            <w:tcW w:w="4600" w:type="dxa"/>
            <w:vAlign w:val="bottom"/>
          </w:tcPr>
          <w:p w14:paraId="6FF361F6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1FE65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18057AB0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95569" w14:textId="33748455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E8C7C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4F48" w:rsidRPr="003F1896" w14:paraId="70C9AA8D" w14:textId="77777777" w:rsidTr="00A60B21">
        <w:trPr>
          <w:cantSplit/>
        </w:trPr>
        <w:tc>
          <w:tcPr>
            <w:tcW w:w="4600" w:type="dxa"/>
            <w:vAlign w:val="bottom"/>
          </w:tcPr>
          <w:p w14:paraId="240CBB6E" w14:textId="008908AC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77F3897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</w:tcPr>
          <w:p w14:paraId="3203CABE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6AAB33A" w14:textId="25406231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DAA7EA7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84F48" w:rsidRPr="003F1896" w14:paraId="5240B04E" w14:textId="77777777" w:rsidTr="00A60B21">
        <w:trPr>
          <w:cantSplit/>
        </w:trPr>
        <w:tc>
          <w:tcPr>
            <w:tcW w:w="4600" w:type="dxa"/>
            <w:vAlign w:val="bottom"/>
          </w:tcPr>
          <w:p w14:paraId="03A0D3EB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213" w:type="dxa"/>
            <w:shd w:val="clear" w:color="auto" w:fill="auto"/>
          </w:tcPr>
          <w:p w14:paraId="4BEE990A" w14:textId="6FF48D04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856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</w:p>
        </w:tc>
        <w:tc>
          <w:tcPr>
            <w:tcW w:w="1213" w:type="dxa"/>
          </w:tcPr>
          <w:p w14:paraId="60368DF3" w14:textId="7C55DB07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1B71F717" w14:textId="19FD7810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213" w:type="dxa"/>
            <w:shd w:val="clear" w:color="auto" w:fill="auto"/>
          </w:tcPr>
          <w:p w14:paraId="7E20FAC1" w14:textId="1CAC9811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</w:p>
        </w:tc>
      </w:tr>
      <w:tr w:rsidR="00C84F48" w:rsidRPr="003F1896" w14:paraId="186AC27E" w14:textId="77777777" w:rsidTr="00A60B21">
        <w:trPr>
          <w:cantSplit/>
        </w:trPr>
        <w:tc>
          <w:tcPr>
            <w:tcW w:w="4600" w:type="dxa"/>
            <w:vAlign w:val="bottom"/>
          </w:tcPr>
          <w:p w14:paraId="16B87349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D2B6DEB" w14:textId="15F19682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527329" w14:textId="04C09322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4624A544" w14:textId="27F0935F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06E4F3D4" w14:textId="3EA8D516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C84F48" w:rsidRPr="003F1896" w14:paraId="526E38FC" w14:textId="77777777" w:rsidTr="00A60B21">
        <w:trPr>
          <w:cantSplit/>
        </w:trPr>
        <w:tc>
          <w:tcPr>
            <w:tcW w:w="4600" w:type="dxa"/>
            <w:vAlign w:val="bottom"/>
          </w:tcPr>
          <w:p w14:paraId="52B41145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7786E" w14:textId="0ACF3701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AE22968" w14:textId="6AD92EEE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3F12B" w14:textId="5636067A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7FD54" w14:textId="7900D8C9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</w:p>
        </w:tc>
      </w:tr>
      <w:tr w:rsidR="00C84F48" w:rsidRPr="003F1896" w14:paraId="7B4E0A5C" w14:textId="77777777" w:rsidTr="00A60B21">
        <w:trPr>
          <w:cantSplit/>
        </w:trPr>
        <w:tc>
          <w:tcPr>
            <w:tcW w:w="4600" w:type="dxa"/>
            <w:vAlign w:val="bottom"/>
          </w:tcPr>
          <w:p w14:paraId="6F212B6F" w14:textId="15F662F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68C37A2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</w:tcPr>
          <w:p w14:paraId="49765107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2C3F3ADD" w14:textId="2BA08E0D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10C1F12D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60B21" w:rsidRPr="003F1896" w14:paraId="7CF77FBF" w14:textId="77777777" w:rsidTr="00A60B21">
        <w:trPr>
          <w:cantSplit/>
        </w:trPr>
        <w:tc>
          <w:tcPr>
            <w:tcW w:w="4600" w:type="dxa"/>
            <w:vAlign w:val="bottom"/>
          </w:tcPr>
          <w:p w14:paraId="412D7584" w14:textId="54755729" w:rsidR="00A60B21" w:rsidRPr="003F1896" w:rsidRDefault="00A60B21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8021D8D" w14:textId="77777777" w:rsidR="00A60B21" w:rsidRPr="003F1896" w:rsidRDefault="00A60B21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</w:tcPr>
          <w:p w14:paraId="54346078" w14:textId="77777777" w:rsidR="00A60B21" w:rsidRPr="003F1896" w:rsidRDefault="00A60B21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7865C8E9" w14:textId="77777777" w:rsidR="00A60B21" w:rsidRPr="003F1896" w:rsidRDefault="00A60B21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3D9935E" w14:textId="77777777" w:rsidR="00A60B21" w:rsidRPr="003F1896" w:rsidRDefault="00A60B21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84F48" w:rsidRPr="003F1896" w14:paraId="0DE87BD5" w14:textId="77777777" w:rsidTr="00A60B21">
        <w:trPr>
          <w:cantSplit/>
        </w:trPr>
        <w:tc>
          <w:tcPr>
            <w:tcW w:w="4600" w:type="dxa"/>
            <w:vAlign w:val="bottom"/>
          </w:tcPr>
          <w:p w14:paraId="7BF06268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13" w:type="dxa"/>
            <w:shd w:val="clear" w:color="auto" w:fill="FAFAFA"/>
          </w:tcPr>
          <w:p w14:paraId="4FFC1AB4" w14:textId="280B4802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213" w:type="dxa"/>
            <w:shd w:val="clear" w:color="auto" w:fill="FAFAFA"/>
          </w:tcPr>
          <w:p w14:paraId="779F7585" w14:textId="28EA476A" w:rsidR="00C84F48" w:rsidRPr="003F1896" w:rsidRDefault="00E851EB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FAFAFA"/>
          </w:tcPr>
          <w:p w14:paraId="15994D06" w14:textId="5F1B07A6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280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213" w:type="dxa"/>
            <w:shd w:val="clear" w:color="auto" w:fill="FAFAFA"/>
          </w:tcPr>
          <w:p w14:paraId="352CACA8" w14:textId="7BA2763A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  <w:r w:rsidR="00C84F4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</w:p>
        </w:tc>
      </w:tr>
      <w:tr w:rsidR="00C84F48" w:rsidRPr="003F1896" w14:paraId="7AC40FFD" w14:textId="77777777" w:rsidTr="00A60B21">
        <w:trPr>
          <w:cantSplit/>
        </w:trPr>
        <w:tc>
          <w:tcPr>
            <w:tcW w:w="4600" w:type="dxa"/>
            <w:vAlign w:val="bottom"/>
          </w:tcPr>
          <w:p w14:paraId="2AE342D8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213" w:type="dxa"/>
            <w:shd w:val="clear" w:color="auto" w:fill="FAFAFA"/>
          </w:tcPr>
          <w:p w14:paraId="6B880F3D" w14:textId="18AEA72C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396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</w:p>
        </w:tc>
        <w:tc>
          <w:tcPr>
            <w:tcW w:w="1213" w:type="dxa"/>
            <w:shd w:val="clear" w:color="auto" w:fill="FAFAFA"/>
          </w:tcPr>
          <w:p w14:paraId="469DDA11" w14:textId="03E0451D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</w:t>
            </w:r>
            <w:r w:rsidR="00CC2129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21" w:type="dxa"/>
            <w:shd w:val="clear" w:color="auto" w:fill="FAFAFA"/>
          </w:tcPr>
          <w:p w14:paraId="5DBD8EE5" w14:textId="3B6C58F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4C1FCB38" w14:textId="3550602E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850</w:t>
            </w:r>
          </w:p>
        </w:tc>
      </w:tr>
      <w:tr w:rsidR="00C84F48" w:rsidRPr="003F1896" w14:paraId="47E05EBC" w14:textId="77777777" w:rsidTr="00A60B21">
        <w:trPr>
          <w:cantSplit/>
        </w:trPr>
        <w:tc>
          <w:tcPr>
            <w:tcW w:w="4600" w:type="dxa"/>
            <w:vAlign w:val="bottom"/>
          </w:tcPr>
          <w:p w14:paraId="0264F478" w14:textId="20E54B24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การโอนเข้า(ออก)</w:t>
            </w:r>
          </w:p>
        </w:tc>
        <w:tc>
          <w:tcPr>
            <w:tcW w:w="1213" w:type="dxa"/>
            <w:shd w:val="clear" w:color="auto" w:fill="FAFAFA"/>
          </w:tcPr>
          <w:p w14:paraId="7603516B" w14:textId="330472D1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280</w:t>
            </w:r>
            <w:r w:rsidR="00C84F48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213" w:type="dxa"/>
            <w:shd w:val="clear" w:color="auto" w:fill="FAFAFA"/>
          </w:tcPr>
          <w:p w14:paraId="58DCD7F2" w14:textId="2C30270B" w:rsidR="00C84F48" w:rsidRPr="003F1896" w:rsidRDefault="00CC2129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1" w:type="dxa"/>
            <w:shd w:val="clear" w:color="auto" w:fill="FAFAFA"/>
          </w:tcPr>
          <w:p w14:paraId="78576E0E" w14:textId="6CE635E2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280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552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FAFAFA"/>
          </w:tcPr>
          <w:p w14:paraId="4D260D7D" w14:textId="75694442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84F48" w:rsidRPr="003F1896" w14:paraId="240F577E" w14:textId="77777777" w:rsidTr="00A60B21">
        <w:trPr>
          <w:cantSplit/>
        </w:trPr>
        <w:tc>
          <w:tcPr>
            <w:tcW w:w="4600" w:type="dxa"/>
            <w:vAlign w:val="bottom"/>
          </w:tcPr>
          <w:p w14:paraId="07E3AE26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449CA865" w14:textId="3E15ABD8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602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095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010FE309" w14:textId="2A039AF7" w:rsidR="00C84F48" w:rsidRPr="003F1896" w:rsidRDefault="00CC2129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</w:tcPr>
          <w:p w14:paraId="48F4F432" w14:textId="2B55439F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78490345" w14:textId="26A719C1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602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C84F48" w:rsidRPr="003F1896" w14:paraId="7643EE79" w14:textId="77777777" w:rsidTr="00A60B21">
        <w:trPr>
          <w:cantSplit/>
        </w:trPr>
        <w:tc>
          <w:tcPr>
            <w:tcW w:w="4600" w:type="dxa"/>
            <w:vAlign w:val="bottom"/>
          </w:tcPr>
          <w:p w14:paraId="7B9C4620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B3329" w14:textId="398AC945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C84F48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403</w:t>
            </w:r>
            <w:r w:rsidR="00F245C0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A8CC5" w14:textId="036BCB22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</w:t>
            </w:r>
            <w:r w:rsidR="00CC2129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67759" w14:textId="5985938E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D67CC" w14:textId="28C7869A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</w:tr>
      <w:tr w:rsidR="00C84F48" w:rsidRPr="003F1896" w14:paraId="459C7898" w14:textId="77777777" w:rsidTr="00A60B21">
        <w:trPr>
          <w:cantSplit/>
        </w:trPr>
        <w:tc>
          <w:tcPr>
            <w:tcW w:w="4600" w:type="dxa"/>
            <w:vAlign w:val="bottom"/>
          </w:tcPr>
          <w:p w14:paraId="27209158" w14:textId="146AAC7A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9A56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</w:tcPr>
          <w:p w14:paraId="28C0ED67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A604" w14:textId="1C77533C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AB9F3" w14:textId="77777777" w:rsidR="00C84F48" w:rsidRPr="003F1896" w:rsidRDefault="00C84F48" w:rsidP="00A60B21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4F48" w:rsidRPr="003F1896" w14:paraId="2DC5294E" w14:textId="77777777" w:rsidTr="00A60B21">
        <w:trPr>
          <w:cantSplit/>
        </w:trPr>
        <w:tc>
          <w:tcPr>
            <w:tcW w:w="4600" w:type="dxa"/>
            <w:vAlign w:val="bottom"/>
          </w:tcPr>
          <w:p w14:paraId="1ECB267A" w14:textId="79EFF2C4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728FE631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</w:tcPr>
          <w:p w14:paraId="68B4AF00" w14:textId="77777777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157ED7C5" w14:textId="0C6062A3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3E285EAF" w14:textId="3D08D67F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84F48" w:rsidRPr="003F1896" w14:paraId="11D2970A" w14:textId="77777777" w:rsidTr="00A60B21">
        <w:trPr>
          <w:cantSplit/>
        </w:trPr>
        <w:tc>
          <w:tcPr>
            <w:tcW w:w="4600" w:type="dxa"/>
            <w:vAlign w:val="bottom"/>
          </w:tcPr>
          <w:p w14:paraId="7FCE64FB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213" w:type="dxa"/>
            <w:shd w:val="clear" w:color="auto" w:fill="FAFAFA"/>
          </w:tcPr>
          <w:p w14:paraId="2C04F49C" w14:textId="50C4DBFA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533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</w:p>
        </w:tc>
        <w:tc>
          <w:tcPr>
            <w:tcW w:w="1213" w:type="dxa"/>
            <w:shd w:val="clear" w:color="auto" w:fill="FAFAFA"/>
          </w:tcPr>
          <w:p w14:paraId="05B647E8" w14:textId="61A9560D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</w:t>
            </w:r>
            <w:r w:rsidR="00CC2129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21" w:type="dxa"/>
            <w:shd w:val="clear" w:color="auto" w:fill="FAFAFA"/>
          </w:tcPr>
          <w:p w14:paraId="5528CF39" w14:textId="76AA7E25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19A2B3A6" w14:textId="1A5B1EC2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</w:p>
        </w:tc>
      </w:tr>
      <w:tr w:rsidR="00C84F48" w:rsidRPr="003F1896" w14:paraId="5EF70ED6" w14:textId="77777777" w:rsidTr="00A60B21">
        <w:trPr>
          <w:cantSplit/>
        </w:trPr>
        <w:tc>
          <w:tcPr>
            <w:tcW w:w="4600" w:type="dxa"/>
            <w:vAlign w:val="bottom"/>
          </w:tcPr>
          <w:p w14:paraId="56F902CB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29ED0D60" w14:textId="32F6F1BA" w:rsidR="00C84F48" w:rsidRPr="003F1896" w:rsidRDefault="00CC2129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0F9D9283" w14:textId="0133E5D9" w:rsidR="00C84F48" w:rsidRPr="003F1896" w:rsidRDefault="00CC2129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</w:tcPr>
          <w:p w14:paraId="0626D75F" w14:textId="3CF14980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1B211388" w14:textId="1CB48D2B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375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C84F48" w:rsidRPr="003F1896" w14:paraId="4BA93C8F" w14:textId="77777777" w:rsidTr="00A60B21">
        <w:trPr>
          <w:cantSplit/>
        </w:trPr>
        <w:tc>
          <w:tcPr>
            <w:tcW w:w="4600" w:type="dxa"/>
            <w:vAlign w:val="bottom"/>
          </w:tcPr>
          <w:p w14:paraId="47011E0E" w14:textId="77777777" w:rsidR="00C84F48" w:rsidRPr="003F1896" w:rsidRDefault="00C84F48" w:rsidP="00A60B21">
            <w:pPr>
              <w:spacing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AD1A9" w14:textId="5ABF47D4" w:rsidR="00C84F48" w:rsidRPr="003F1896" w:rsidRDefault="004B1AE7" w:rsidP="00A60B21">
            <w:pPr>
              <w:spacing w:after="10"/>
              <w:ind w:left="-249" w:right="-72" w:firstLine="249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F245C0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403</w:t>
            </w:r>
            <w:r w:rsidR="00F245C0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432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54BA3" w14:textId="25734FBC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</w:t>
            </w:r>
            <w:r w:rsidR="00CC2129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9FA51" w14:textId="2B0A6B5B" w:rsidR="00C84F48" w:rsidRPr="003F1896" w:rsidRDefault="00C84F48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4B890" w14:textId="7D60444C" w:rsidR="00C84F48" w:rsidRPr="003F1896" w:rsidRDefault="004B1AE7" w:rsidP="00A60B21">
            <w:pPr>
              <w:spacing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</w:tr>
    </w:tbl>
    <w:p w14:paraId="257FF8B9" w14:textId="53076578" w:rsidR="00A60B21" w:rsidRPr="003F1896" w:rsidRDefault="00A60B21">
      <w:pPr>
        <w:rPr>
          <w:rFonts w:ascii="Browallia New" w:hAnsi="Browallia New" w:cs="Browallia New"/>
          <w:cs/>
        </w:rPr>
      </w:pPr>
    </w:p>
    <w:p w14:paraId="68E92398" w14:textId="77777777" w:rsidR="00810D82" w:rsidRPr="003F1896" w:rsidRDefault="00A60B21">
      <w:pPr>
        <w:rPr>
          <w:rFonts w:ascii="Browallia New" w:hAnsi="Browallia New" w:cs="Browallia New"/>
          <w:sz w:val="28"/>
          <w:szCs w:val="28"/>
        </w:rPr>
      </w:pPr>
      <w:r w:rsidRPr="003F1896">
        <w:rPr>
          <w:rFonts w:ascii="Browallia New" w:hAnsi="Browallia New" w:cs="Browallia New"/>
          <w:cs/>
        </w:rPr>
        <w:br w:type="page"/>
      </w: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600"/>
        <w:gridCol w:w="1260"/>
        <w:gridCol w:w="1170"/>
        <w:gridCol w:w="1350"/>
        <w:gridCol w:w="1170"/>
      </w:tblGrid>
      <w:tr w:rsidR="00810D82" w:rsidRPr="003F1896" w14:paraId="31EE7061" w14:textId="77777777" w:rsidTr="00A60B21">
        <w:trPr>
          <w:cantSplit/>
          <w:trHeight w:val="288"/>
        </w:trPr>
        <w:tc>
          <w:tcPr>
            <w:tcW w:w="4600" w:type="dxa"/>
            <w:vAlign w:val="bottom"/>
          </w:tcPr>
          <w:p w14:paraId="28756EED" w14:textId="77777777" w:rsidR="00810D82" w:rsidRPr="003F1896" w:rsidRDefault="00810D82" w:rsidP="00A60B21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D53A3" w14:textId="63FDAB7B" w:rsidR="00810D82" w:rsidRPr="003F1896" w:rsidRDefault="00810D82" w:rsidP="00A60B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D82" w:rsidRPr="003F1896" w14:paraId="4FD03A11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2359FCC0" w14:textId="77777777" w:rsidR="00810D82" w:rsidRPr="003F1896" w:rsidRDefault="00810D82" w:rsidP="00A60B21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421E7A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74C5F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980828" w14:textId="2DF6D37E" w:rsidR="00810D82" w:rsidRPr="003F1896" w:rsidRDefault="00A60B21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7DDE91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10D82" w:rsidRPr="003F1896" w14:paraId="46DFF811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02506C68" w14:textId="77777777" w:rsidR="00810D82" w:rsidRPr="003F1896" w:rsidRDefault="00810D82" w:rsidP="00A60B21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25B772B" w14:textId="4CDB42BE" w:rsidR="00810D82" w:rsidRPr="003F1896" w:rsidRDefault="00A60B21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170" w:type="dxa"/>
          </w:tcPr>
          <w:p w14:paraId="78444B5C" w14:textId="6FAB0E2F" w:rsidR="00810D82" w:rsidRPr="003F1896" w:rsidRDefault="00A60B21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1350" w:type="dxa"/>
            <w:vAlign w:val="bottom"/>
            <w:hideMark/>
          </w:tcPr>
          <w:p w14:paraId="69F79EF6" w14:textId="4F5DB682" w:rsidR="00810D82" w:rsidRPr="003F1896" w:rsidRDefault="00A60B21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70" w:type="dxa"/>
            <w:vAlign w:val="bottom"/>
          </w:tcPr>
          <w:p w14:paraId="5B9A3B40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10D82" w:rsidRPr="003F1896" w14:paraId="09A4F05D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193C7AA5" w14:textId="77777777" w:rsidR="00810D82" w:rsidRPr="003F1896" w:rsidRDefault="00810D82" w:rsidP="00A60B21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4039D6F2" w14:textId="6E83AEF1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396F0DFF" w14:textId="097885A0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การค้า</w:t>
            </w:r>
          </w:p>
        </w:tc>
        <w:tc>
          <w:tcPr>
            <w:tcW w:w="1350" w:type="dxa"/>
            <w:vAlign w:val="bottom"/>
            <w:hideMark/>
          </w:tcPr>
          <w:p w14:paraId="05F7D4F0" w14:textId="42FF188D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170" w:type="dxa"/>
            <w:vAlign w:val="bottom"/>
            <w:hideMark/>
          </w:tcPr>
          <w:p w14:paraId="0FB0B88F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10D82" w:rsidRPr="003F1896" w14:paraId="6F034B3C" w14:textId="77777777" w:rsidTr="00A60B21">
        <w:trPr>
          <w:cantSplit/>
          <w:trHeight w:val="70"/>
        </w:trPr>
        <w:tc>
          <w:tcPr>
            <w:tcW w:w="4600" w:type="dxa"/>
            <w:vAlign w:val="bottom"/>
          </w:tcPr>
          <w:p w14:paraId="17A5CBEC" w14:textId="77777777" w:rsidR="00810D82" w:rsidRPr="003F1896" w:rsidRDefault="00810D82" w:rsidP="00A60B21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4E8CCFAF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186787" w14:textId="55D006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0B085A33" w14:textId="7478C48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5A790009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10D82" w:rsidRPr="003F1896" w14:paraId="54C967B1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6C6A2133" w14:textId="7424AF49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มกราคม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88AA7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D1CD99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BFC84" w14:textId="3B4882E1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3113E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10D82" w:rsidRPr="003F1896" w14:paraId="6B602D89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4D9BC7FE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6C543B2E" w14:textId="50B715FB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</w:p>
        </w:tc>
        <w:tc>
          <w:tcPr>
            <w:tcW w:w="1170" w:type="dxa"/>
          </w:tcPr>
          <w:p w14:paraId="25B2D320" w14:textId="70745709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66F40BB" w14:textId="6D08924A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170" w:type="dxa"/>
            <w:shd w:val="clear" w:color="auto" w:fill="auto"/>
          </w:tcPr>
          <w:p w14:paraId="25132ADD" w14:textId="0707646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</w:p>
        </w:tc>
      </w:tr>
      <w:tr w:rsidR="00810D82" w:rsidRPr="003F1896" w14:paraId="155DFCC2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63BFC506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F65284" w14:textId="46F86442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FAC57E" w14:textId="3A3BF96B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C87BE7" w14:textId="585A4AF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46209D" w14:textId="093A91E5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10D82" w:rsidRPr="003F1896" w14:paraId="184EE487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51B64A29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7DCC3" w14:textId="5E00009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CC6DDE" w14:textId="29DC4F2C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D04D3" w14:textId="1960526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EE048" w14:textId="353654DD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</w:p>
        </w:tc>
      </w:tr>
      <w:tr w:rsidR="00810D82" w:rsidRPr="003F1896" w14:paraId="13FE2760" w14:textId="77777777" w:rsidTr="00A60B21">
        <w:trPr>
          <w:cantSplit/>
          <w:trHeight w:val="354"/>
        </w:trPr>
        <w:tc>
          <w:tcPr>
            <w:tcW w:w="4600" w:type="dxa"/>
            <w:vAlign w:val="bottom"/>
          </w:tcPr>
          <w:p w14:paraId="25A1D5A1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D3902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00E91F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F26B" w14:textId="049FC979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0D3E7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10D82" w:rsidRPr="003F1896" w14:paraId="2E03D4B8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18395B47" w14:textId="55FC80E8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6F7E9E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27E1399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96CB5" w14:textId="1AFC0CA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AC3898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10D82" w:rsidRPr="003F1896" w14:paraId="4F65CA44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640464D8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60" w:type="dxa"/>
            <w:shd w:val="clear" w:color="auto" w:fill="auto"/>
          </w:tcPr>
          <w:p w14:paraId="179D8FAF" w14:textId="5A2D0CBB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377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089</w:t>
            </w:r>
          </w:p>
        </w:tc>
        <w:tc>
          <w:tcPr>
            <w:tcW w:w="1170" w:type="dxa"/>
          </w:tcPr>
          <w:p w14:paraId="4C276CC1" w14:textId="33A6DA12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9DDE8E" w14:textId="52DF22F9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170" w:type="dxa"/>
            <w:shd w:val="clear" w:color="auto" w:fill="auto"/>
          </w:tcPr>
          <w:p w14:paraId="4D6FA6FB" w14:textId="0FC4DF0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641</w:t>
            </w:r>
          </w:p>
        </w:tc>
      </w:tr>
      <w:tr w:rsidR="00810D82" w:rsidRPr="003F1896" w14:paraId="574E0F16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0F0D7FCD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13ECA0EF" w14:textId="40CC2D46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</w:p>
        </w:tc>
        <w:tc>
          <w:tcPr>
            <w:tcW w:w="1170" w:type="dxa"/>
          </w:tcPr>
          <w:p w14:paraId="250F8D8A" w14:textId="2308A940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E6B2E8" w14:textId="1F83F9B6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6A766C" w14:textId="182CADF3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</w:p>
        </w:tc>
      </w:tr>
      <w:tr w:rsidR="00810D82" w:rsidRPr="003F1896" w14:paraId="6BBA3C0C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1EA7E198" w14:textId="77305693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การโอนเข้า(ออก)</w:t>
            </w:r>
          </w:p>
        </w:tc>
        <w:tc>
          <w:tcPr>
            <w:tcW w:w="1260" w:type="dxa"/>
            <w:shd w:val="clear" w:color="auto" w:fill="auto"/>
          </w:tcPr>
          <w:p w14:paraId="29864735" w14:textId="7ED89DF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70" w:type="dxa"/>
          </w:tcPr>
          <w:p w14:paraId="36996F10" w14:textId="1E51C562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667E91" w14:textId="37085AA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A125100" w14:textId="04539B39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10D82" w:rsidRPr="003F1896" w14:paraId="4D6665A2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68A59083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A5E368" w14:textId="12B2E58E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83430" w14:textId="420DFEDE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11E340" w14:textId="37468850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47D941" w14:textId="1EF96A6F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10D82" w:rsidRPr="003F1896" w14:paraId="07DE97B2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6C55DB94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5B3E7" w14:textId="19942C63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A254E0" w14:textId="2DF76251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37791" w14:textId="6138A911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EB690" w14:textId="539CF36F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</w:p>
        </w:tc>
      </w:tr>
      <w:tr w:rsidR="00810D82" w:rsidRPr="003F1896" w14:paraId="4E1144C9" w14:textId="77777777" w:rsidTr="00A60B21">
        <w:trPr>
          <w:cantSplit/>
          <w:trHeight w:val="354"/>
        </w:trPr>
        <w:tc>
          <w:tcPr>
            <w:tcW w:w="4600" w:type="dxa"/>
            <w:vAlign w:val="bottom"/>
          </w:tcPr>
          <w:p w14:paraId="016E31EE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E15A7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C64C98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1AF97" w14:textId="639F211D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A05E7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10D82" w:rsidRPr="003F1896" w14:paraId="0D7AEE91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0788B302" w14:textId="3F4CC30E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47FAFE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44EF09C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749CA5" w14:textId="5475551C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AA2C87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10D82" w:rsidRPr="003F1896" w14:paraId="0D5E9AD3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401EFB01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7F903664" w14:textId="2A8A94A2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856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</w:p>
        </w:tc>
        <w:tc>
          <w:tcPr>
            <w:tcW w:w="1170" w:type="dxa"/>
          </w:tcPr>
          <w:p w14:paraId="3E38B5FB" w14:textId="068384D6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A83A325" w14:textId="1DAD4122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170" w:type="dxa"/>
            <w:shd w:val="clear" w:color="auto" w:fill="auto"/>
          </w:tcPr>
          <w:p w14:paraId="0716B65C" w14:textId="1C6AAC7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</w:p>
        </w:tc>
      </w:tr>
      <w:tr w:rsidR="00810D82" w:rsidRPr="003F1896" w14:paraId="1F57CD51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01665B5C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CB8F92" w14:textId="0CD1BA40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2864DC" w14:textId="7E8BBD30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24FA1E3" w14:textId="20AA3E65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028290" w14:textId="6E3A9D3D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10D82" w:rsidRPr="003F1896" w14:paraId="3F43BE13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066C71C6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56823" w14:textId="6CE20DB0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8DA4F5" w14:textId="51E5C429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8CAD4" w14:textId="31421F37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9DEC4" w14:textId="305ADB4F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</w:p>
        </w:tc>
      </w:tr>
      <w:tr w:rsidR="00810D82" w:rsidRPr="003F1896" w14:paraId="3BB4875B" w14:textId="77777777" w:rsidTr="00A60B21">
        <w:trPr>
          <w:cantSplit/>
          <w:trHeight w:val="341"/>
        </w:trPr>
        <w:tc>
          <w:tcPr>
            <w:tcW w:w="4600" w:type="dxa"/>
            <w:vAlign w:val="bottom"/>
          </w:tcPr>
          <w:p w14:paraId="24DFB393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F8CB9F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AFAFA"/>
          </w:tcPr>
          <w:p w14:paraId="401E719C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7A85599" w14:textId="0EFDF7F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FE8A953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10D82" w:rsidRPr="003F1896" w14:paraId="27783CCC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17B97C5D" w14:textId="7AFD0E75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E4A825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7D782A8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C135B4B" w14:textId="6AF944F6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A253DF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10D82" w:rsidRPr="003F1896" w14:paraId="645BC494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4AC12D15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60" w:type="dxa"/>
            <w:shd w:val="clear" w:color="auto" w:fill="FAFAFA"/>
          </w:tcPr>
          <w:p w14:paraId="6FEB69B3" w14:textId="4F693D2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170" w:type="dxa"/>
            <w:shd w:val="clear" w:color="auto" w:fill="FAFAFA"/>
          </w:tcPr>
          <w:p w14:paraId="51C05257" w14:textId="76A33E1F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542E786" w14:textId="725593BB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170" w:type="dxa"/>
            <w:shd w:val="clear" w:color="auto" w:fill="FAFAFA"/>
          </w:tcPr>
          <w:p w14:paraId="62B8BDF1" w14:textId="0C2D4F18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398</w:t>
            </w:r>
            <w:r w:rsidR="00810D82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877</w:t>
            </w:r>
          </w:p>
        </w:tc>
      </w:tr>
      <w:tr w:rsidR="00810D82" w:rsidRPr="003F1896" w14:paraId="10E3FD58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2F914F89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260" w:type="dxa"/>
            <w:shd w:val="clear" w:color="auto" w:fill="FAFAFA"/>
          </w:tcPr>
          <w:p w14:paraId="74A51894" w14:textId="504A8608" w:rsidR="00810D82" w:rsidRPr="003F1896" w:rsidRDefault="004B1AE7" w:rsidP="00A60B21">
            <w:pPr>
              <w:tabs>
                <w:tab w:val="left" w:pos="10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="009E6D20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170" w:type="dxa"/>
            <w:shd w:val="clear" w:color="auto" w:fill="FAFAFA"/>
          </w:tcPr>
          <w:p w14:paraId="2562E45B" w14:textId="504759CA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</w:t>
            </w:r>
            <w:r w:rsidR="000D2D14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50" w:type="dxa"/>
            <w:shd w:val="clear" w:color="auto" w:fill="FAFAFA"/>
          </w:tcPr>
          <w:p w14:paraId="7CACCF7C" w14:textId="5A23AAF8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CA0D3A4" w14:textId="7717A48F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415</w:t>
            </w:r>
            <w:r w:rsidR="00810D82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550</w:t>
            </w:r>
          </w:p>
        </w:tc>
      </w:tr>
      <w:tr w:rsidR="00810D82" w:rsidRPr="003F1896" w14:paraId="7032F0E0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157AC661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การโอนเข้า(ออก)</w:t>
            </w:r>
          </w:p>
        </w:tc>
        <w:tc>
          <w:tcPr>
            <w:tcW w:w="1260" w:type="dxa"/>
            <w:shd w:val="clear" w:color="auto" w:fill="FAFAFA"/>
          </w:tcPr>
          <w:p w14:paraId="22192D90" w14:textId="16D5566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70</w:t>
            </w:r>
            <w:r w:rsidR="00810D82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552</w:t>
            </w:r>
          </w:p>
        </w:tc>
        <w:tc>
          <w:tcPr>
            <w:tcW w:w="1170" w:type="dxa"/>
            <w:shd w:val="clear" w:color="auto" w:fill="FAFAFA"/>
          </w:tcPr>
          <w:p w14:paraId="58805822" w14:textId="629876EA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AF5BB3D" w14:textId="62374D4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552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001CE968" w14:textId="4CF7D578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10D82" w:rsidRPr="003F1896" w14:paraId="272106DC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6D4FC71F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896E155" w14:textId="553E6303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563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4109FA3" w14:textId="169DDC33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F4F311A" w14:textId="4EC2039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C1B8743" w14:textId="58E69851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563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10D82" w:rsidRPr="003F1896" w14:paraId="63FDC106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3910E084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20371" w14:textId="10854BA7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D2D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0D2D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E4B4C" w14:textId="6A8BCE07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</w:t>
            </w:r>
            <w:r w:rsidR="000D2D14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AD793" w14:textId="0CC8D349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CEDDB" w14:textId="4AE0C72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810D82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250</w:t>
            </w:r>
            <w:r w:rsidR="00810D82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702</w:t>
            </w:r>
          </w:p>
        </w:tc>
      </w:tr>
      <w:tr w:rsidR="00810D82" w:rsidRPr="003F1896" w14:paraId="74DFECA4" w14:textId="77777777" w:rsidTr="00A60B21">
        <w:trPr>
          <w:cantSplit/>
          <w:trHeight w:val="354"/>
        </w:trPr>
        <w:tc>
          <w:tcPr>
            <w:tcW w:w="4600" w:type="dxa"/>
            <w:vAlign w:val="bottom"/>
          </w:tcPr>
          <w:p w14:paraId="18E2F48D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71E1" w14:textId="77777777" w:rsidR="00810D82" w:rsidRPr="003F1896" w:rsidRDefault="00810D82" w:rsidP="00A60B21">
            <w:pPr>
              <w:ind w:right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C9659A7" w14:textId="77777777" w:rsidR="00810D82" w:rsidRPr="003F1896" w:rsidRDefault="00810D82" w:rsidP="00A60B21">
            <w:pPr>
              <w:ind w:right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9A878" w14:textId="2F7B69CB" w:rsidR="00810D82" w:rsidRPr="003F1896" w:rsidRDefault="00810D82" w:rsidP="00A60B21">
            <w:pPr>
              <w:ind w:right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0D45F" w14:textId="77777777" w:rsidR="00810D82" w:rsidRPr="003F1896" w:rsidRDefault="00810D82" w:rsidP="00A60B21">
            <w:pPr>
              <w:ind w:right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10D82" w:rsidRPr="003F1896" w14:paraId="5B7F83D9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4D864F42" w14:textId="2E0C163E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49B7550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E5F7F5B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AF04BD6" w14:textId="1EFA2B65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9A3F68" w14:textId="77777777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10D82" w:rsidRPr="003F1896" w14:paraId="686ECB9B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45F1FA77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</w:tcPr>
          <w:p w14:paraId="6F2290E0" w14:textId="160069E6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318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</w:p>
        </w:tc>
        <w:tc>
          <w:tcPr>
            <w:tcW w:w="1170" w:type="dxa"/>
            <w:shd w:val="clear" w:color="auto" w:fill="FAFAFA"/>
          </w:tcPr>
          <w:p w14:paraId="5FC58BEA" w14:textId="6B260645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</w:t>
            </w:r>
            <w:r w:rsidR="000D2D14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50" w:type="dxa"/>
            <w:shd w:val="clear" w:color="auto" w:fill="FAFAFA"/>
          </w:tcPr>
          <w:p w14:paraId="1C1CE5ED" w14:textId="30A5B2B5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BAD7504" w14:textId="6689B327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810D82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342</w:t>
            </w:r>
            <w:r w:rsidR="00810D82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297</w:t>
            </w:r>
          </w:p>
        </w:tc>
      </w:tr>
      <w:tr w:rsidR="00810D82" w:rsidRPr="003F1896" w14:paraId="691A1C2B" w14:textId="77777777" w:rsidTr="00A60B21">
        <w:trPr>
          <w:cantSplit/>
          <w:trHeight w:val="329"/>
        </w:trPr>
        <w:tc>
          <w:tcPr>
            <w:tcW w:w="4600" w:type="dxa"/>
            <w:vAlign w:val="bottom"/>
          </w:tcPr>
          <w:p w14:paraId="7D85D923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2E82022" w14:textId="742B7DFC" w:rsidR="00810D82" w:rsidRPr="003F1896" w:rsidRDefault="00CC2129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94681C4" w14:textId="38956081" w:rsidR="00810D82" w:rsidRPr="003F1896" w:rsidRDefault="000D2D14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E257B1C" w14:textId="389578C2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EF0DB4E" w14:textId="35297800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szCs w:val="28"/>
                <w:lang w:val="en-GB"/>
              </w:rPr>
              <w:t>10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szCs w:val="28"/>
                <w:lang w:val="en-GB"/>
              </w:rPr>
              <w:t>091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szCs w:val="28"/>
                <w:lang w:val="en-GB"/>
              </w:rPr>
              <w:t>595</w:t>
            </w: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szCs w:val="28"/>
                <w:lang w:val="en-GB"/>
              </w:rPr>
              <w:t>)</w:t>
            </w:r>
          </w:p>
        </w:tc>
      </w:tr>
      <w:tr w:rsidR="00810D82" w:rsidRPr="003F1896" w14:paraId="2E92C3EC" w14:textId="77777777" w:rsidTr="00A60B21">
        <w:trPr>
          <w:cantSplit/>
          <w:trHeight w:val="315"/>
        </w:trPr>
        <w:tc>
          <w:tcPr>
            <w:tcW w:w="4600" w:type="dxa"/>
            <w:vAlign w:val="bottom"/>
          </w:tcPr>
          <w:p w14:paraId="29B79FD9" w14:textId="77777777" w:rsidR="00810D82" w:rsidRPr="003F1896" w:rsidRDefault="00810D82" w:rsidP="00A60B21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C15D6" w14:textId="3694A08D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226</w:t>
            </w:r>
            <w:r w:rsidR="00CC212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72D31" w14:textId="74AC3B4E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</w:t>
            </w:r>
            <w:r w:rsidR="000D2D14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E6997" w14:textId="00ED2D80" w:rsidR="00810D82" w:rsidRPr="003F1896" w:rsidRDefault="00810D82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59E32" w14:textId="3E416A36" w:rsidR="00810D82" w:rsidRPr="003F1896" w:rsidRDefault="004B1AE7" w:rsidP="00A60B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810D82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250</w:t>
            </w:r>
            <w:r w:rsidR="00810D82" w:rsidRPr="003F189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702</w:t>
            </w:r>
          </w:p>
        </w:tc>
      </w:tr>
    </w:tbl>
    <w:p w14:paraId="6E009C34" w14:textId="37A99080" w:rsidR="0088679A" w:rsidRPr="003F1896" w:rsidRDefault="0088679A" w:rsidP="007E5C0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F082CC0" w14:textId="77777777" w:rsidR="00504173" w:rsidRPr="003F1896" w:rsidRDefault="0088679A" w:rsidP="007E5C0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0F46F869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B7A7E" w14:textId="60E6B236" w:rsidR="00767150" w:rsidRPr="003F1896" w:rsidRDefault="004B1AE7" w:rsidP="007E5C0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9D1F16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D1F16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30B4964F" w14:textId="77777777" w:rsidR="003F3244" w:rsidRPr="003F1896" w:rsidRDefault="003F3244" w:rsidP="007E5C00">
      <w:pPr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1AF71717" w14:textId="77777777" w:rsidR="003F3244" w:rsidRPr="003F1896" w:rsidRDefault="003F3244" w:rsidP="007E5C0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43D7E49" w14:textId="77777777" w:rsidR="003F3244" w:rsidRPr="003F1896" w:rsidRDefault="003F3244" w:rsidP="007E5C00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6"/>
        <w:gridCol w:w="1296"/>
        <w:gridCol w:w="1296"/>
        <w:gridCol w:w="1296"/>
      </w:tblGrid>
      <w:tr w:rsidR="00C22CAB" w:rsidRPr="003F1896" w14:paraId="0123950D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16228173" w14:textId="77777777" w:rsidR="003F3244" w:rsidRPr="003F1896" w:rsidRDefault="003F3244" w:rsidP="00FE670E">
            <w:pPr>
              <w:spacing w:after="10" w:line="31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CE4D4" w14:textId="77777777" w:rsidR="003F3244" w:rsidRPr="003F1896" w:rsidRDefault="003F3244" w:rsidP="00FE670E">
            <w:pPr>
              <w:spacing w:after="1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7380DF" w14:textId="77777777" w:rsidR="003F3244" w:rsidRPr="003F1896" w:rsidRDefault="003F3244" w:rsidP="00FE670E">
            <w:pPr>
              <w:spacing w:after="10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67BE" w:rsidRPr="003F1896" w14:paraId="7EAFD7E7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4D19C360" w14:textId="77777777" w:rsidR="00C967BE" w:rsidRPr="003F1896" w:rsidRDefault="00C967BE" w:rsidP="00FE670E">
            <w:pPr>
              <w:spacing w:after="10" w:line="31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927CB" w14:textId="4CF07D48" w:rsidR="00C967BE" w:rsidRPr="003F1896" w:rsidRDefault="00DC63A8" w:rsidP="00FE670E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288DF6" w14:textId="2E1638CD" w:rsidR="00C967BE" w:rsidRPr="003F1896" w:rsidRDefault="004E55A3" w:rsidP="00FE670E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DAC98B" w14:textId="0A9983C1" w:rsidR="00C967BE" w:rsidRPr="003F1896" w:rsidRDefault="00DC63A8" w:rsidP="00FE670E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72B5A8" w14:textId="0F260D7C" w:rsidR="00C967BE" w:rsidRPr="003F1896" w:rsidRDefault="004E55A3" w:rsidP="00FE670E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C967BE" w:rsidRPr="003F1896" w14:paraId="4B965E14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3AFAAC02" w14:textId="77777777" w:rsidR="00C967BE" w:rsidRPr="003F1896" w:rsidRDefault="00C967BE" w:rsidP="00FE670E">
            <w:pPr>
              <w:spacing w:after="10" w:line="31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A5A291" w14:textId="77777777" w:rsidR="00C967BE" w:rsidRPr="003F1896" w:rsidRDefault="00C967BE" w:rsidP="00FE670E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5A665A" w14:textId="77777777" w:rsidR="00C967BE" w:rsidRPr="003F1896" w:rsidRDefault="00C967BE" w:rsidP="00FE670E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153DB9" w14:textId="77777777" w:rsidR="00C967BE" w:rsidRPr="003F1896" w:rsidRDefault="00C967BE" w:rsidP="00FE670E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EDB06F" w14:textId="77777777" w:rsidR="00C967BE" w:rsidRPr="003F1896" w:rsidRDefault="00C967BE" w:rsidP="00FE670E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967BE" w:rsidRPr="003F1896" w14:paraId="0BFA9B50" w14:textId="77777777" w:rsidTr="00351F82">
        <w:trPr>
          <w:cantSplit/>
          <w:trHeight w:val="20"/>
        </w:trPr>
        <w:tc>
          <w:tcPr>
            <w:tcW w:w="4390" w:type="dxa"/>
            <w:vAlign w:val="bottom"/>
          </w:tcPr>
          <w:p w14:paraId="62A3F13E" w14:textId="77777777" w:rsidR="00C967BE" w:rsidRPr="003F1896" w:rsidRDefault="00C967BE" w:rsidP="00FE670E">
            <w:pPr>
              <w:ind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AB868" w14:textId="77777777" w:rsidR="00C967BE" w:rsidRPr="003F1896" w:rsidRDefault="00C967BE" w:rsidP="00FE67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31424E" w14:textId="77777777" w:rsidR="00C967BE" w:rsidRPr="003F1896" w:rsidRDefault="00C967BE" w:rsidP="00FE67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599F" w14:textId="77777777" w:rsidR="00C967BE" w:rsidRPr="003F1896" w:rsidRDefault="00C967BE" w:rsidP="00FE67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FCD7A" w14:textId="77777777" w:rsidR="00C967BE" w:rsidRPr="003F1896" w:rsidRDefault="00C967BE" w:rsidP="00FE67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54965" w:rsidRPr="003F1896" w14:paraId="33D3FF8F" w14:textId="77777777" w:rsidTr="00990B05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2825054F" w14:textId="77777777" w:rsidR="00B54965" w:rsidRPr="003F1896" w:rsidRDefault="00B54965" w:rsidP="00B54965">
            <w:pPr>
              <w:spacing w:after="10" w:line="31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2F4978D9" w14:textId="44D768F9" w:rsidR="00B54965" w:rsidRPr="003F1896" w:rsidRDefault="004B1AE7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296" w:type="dxa"/>
          </w:tcPr>
          <w:p w14:paraId="30ADEBCF" w14:textId="5A683671" w:rsidR="00B54965" w:rsidRPr="003F1896" w:rsidRDefault="004B1AE7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296" w:type="dxa"/>
            <w:shd w:val="clear" w:color="auto" w:fill="FAFAFA"/>
          </w:tcPr>
          <w:p w14:paraId="1B3C28E9" w14:textId="1CD7AF60" w:rsidR="00B54965" w:rsidRPr="003F1896" w:rsidRDefault="004B1AE7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296" w:type="dxa"/>
          </w:tcPr>
          <w:p w14:paraId="6DFA3BC6" w14:textId="21EFF91E" w:rsidR="00B54965" w:rsidRPr="003F1896" w:rsidRDefault="004B1AE7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</w:p>
        </w:tc>
      </w:tr>
      <w:tr w:rsidR="00B54965" w:rsidRPr="003F1896" w14:paraId="647FA6A2" w14:textId="77777777" w:rsidTr="00990B05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1A6E735F" w14:textId="77777777" w:rsidR="00B54965" w:rsidRPr="003F1896" w:rsidRDefault="00B54965" w:rsidP="00B54965">
            <w:pPr>
              <w:spacing w:after="10" w:line="31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4CB232" w14:textId="7035E006" w:rsidR="00B54965" w:rsidRPr="003F1896" w:rsidRDefault="00B54965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5CE1DD" w14:textId="1D959126" w:rsidR="00B54965" w:rsidRPr="003F1896" w:rsidRDefault="00B54965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518985" w14:textId="7C303B01" w:rsidR="00B54965" w:rsidRPr="003F1896" w:rsidRDefault="00B54965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156991" w14:textId="49C75988" w:rsidR="00B54965" w:rsidRPr="003F1896" w:rsidRDefault="00B54965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54965" w:rsidRPr="003F1896" w14:paraId="069A595A" w14:textId="77777777" w:rsidTr="001B6596">
        <w:trPr>
          <w:cantSplit/>
          <w:trHeight w:val="341"/>
        </w:trPr>
        <w:tc>
          <w:tcPr>
            <w:tcW w:w="4390" w:type="dxa"/>
            <w:vAlign w:val="bottom"/>
          </w:tcPr>
          <w:p w14:paraId="59C98AD8" w14:textId="6AAFDE37" w:rsidR="00B54965" w:rsidRPr="003F1896" w:rsidRDefault="00B54965" w:rsidP="00B54965">
            <w:pPr>
              <w:spacing w:after="10" w:line="31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06014" w14:textId="67B42095" w:rsidR="00B54965" w:rsidRPr="003F1896" w:rsidRDefault="004B1AE7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D2B069" w14:textId="7D8BD2E7" w:rsidR="00B54965" w:rsidRPr="003F1896" w:rsidRDefault="004B1AE7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6A17C" w14:textId="780AB0E2" w:rsidR="00B54965" w:rsidRPr="003F1896" w:rsidRDefault="004B1AE7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2DD6E7" w14:textId="4040CB07" w:rsidR="00B54965" w:rsidRPr="003F1896" w:rsidRDefault="004B1AE7" w:rsidP="00B54965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</w:tbl>
    <w:p w14:paraId="087C4560" w14:textId="5DCC91F8" w:rsidR="00877D84" w:rsidRPr="003F1896" w:rsidRDefault="00877D8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C08CE15" w14:textId="48D6C030" w:rsidR="00A60B21" w:rsidRPr="003F1896" w:rsidRDefault="00A60B21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197D2FE" w14:textId="68864724" w:rsidR="00A60B21" w:rsidRPr="003F1896" w:rsidRDefault="00A60B21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2642D70" w14:textId="582FD0BE" w:rsidR="00A60B21" w:rsidRPr="003F1896" w:rsidRDefault="00A60B21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D67E590" w14:textId="77777777" w:rsidR="00A60B21" w:rsidRPr="003F1896" w:rsidRDefault="00A60B21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A6287DE" w14:textId="3CDD1505" w:rsidR="00AE7754" w:rsidRPr="003F1896" w:rsidRDefault="00AE7754" w:rsidP="005041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sectPr w:rsidR="00AE7754" w:rsidRPr="003F1896" w:rsidSect="00C14371">
          <w:footerReference w:type="first" r:id="rId10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61033600" w14:textId="77777777" w:rsidR="00877D84" w:rsidRPr="003F1896" w:rsidRDefault="00877D8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33B7C7C" w14:textId="77777777" w:rsidR="00D15B12" w:rsidRPr="003F1896" w:rsidRDefault="00D15B12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รายการเคลื่อนไหวของภาษีเงินได้รอการตัดบัญชีมีดังนี้ </w:t>
      </w:r>
    </w:p>
    <w:p w14:paraId="2C237CC3" w14:textId="77777777" w:rsidR="009D1F16" w:rsidRPr="003F1896" w:rsidRDefault="009D1F16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147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536"/>
        <w:gridCol w:w="1440"/>
        <w:gridCol w:w="1440"/>
        <w:gridCol w:w="1440"/>
        <w:gridCol w:w="1440"/>
        <w:gridCol w:w="1585"/>
        <w:gridCol w:w="1440"/>
        <w:gridCol w:w="1440"/>
      </w:tblGrid>
      <w:tr w:rsidR="00121A64" w:rsidRPr="003F1896" w14:paraId="2A6CCF1B" w14:textId="77777777" w:rsidTr="001377F1">
        <w:trPr>
          <w:cantSplit/>
          <w:trHeight w:val="20"/>
        </w:trPr>
        <w:tc>
          <w:tcPr>
            <w:tcW w:w="4536" w:type="dxa"/>
            <w:vAlign w:val="bottom"/>
          </w:tcPr>
          <w:p w14:paraId="687604E7" w14:textId="77777777" w:rsidR="00121A64" w:rsidRPr="003F1896" w:rsidRDefault="00121A6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A6F760" w14:textId="09C27892" w:rsidR="00121A64" w:rsidRPr="003F1896" w:rsidRDefault="00121A6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087B74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973B5" w:rsidRPr="003F1896" w14:paraId="19692892" w14:textId="77777777" w:rsidTr="001377F1">
        <w:trPr>
          <w:cantSplit/>
          <w:trHeight w:val="20"/>
        </w:trPr>
        <w:tc>
          <w:tcPr>
            <w:tcW w:w="4536" w:type="dxa"/>
            <w:vAlign w:val="bottom"/>
          </w:tcPr>
          <w:p w14:paraId="2B51FF40" w14:textId="77777777" w:rsidR="00F973B5" w:rsidRPr="003F1896" w:rsidRDefault="00F973B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9F5D2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ค่าเผื่อผล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183C47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080622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ค่าเผื่อ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E01567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ค่าเผื่อมูลค่า</w:t>
            </w: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34A1DC19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05220C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2A075C" w14:textId="43229043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973B5" w:rsidRPr="003F1896" w14:paraId="2E5D6D71" w14:textId="77777777" w:rsidTr="001377F1">
        <w:trPr>
          <w:cantSplit/>
          <w:trHeight w:val="20"/>
        </w:trPr>
        <w:tc>
          <w:tcPr>
            <w:tcW w:w="4536" w:type="dxa"/>
            <w:vAlign w:val="bottom"/>
          </w:tcPr>
          <w:p w14:paraId="72461BD6" w14:textId="77777777" w:rsidR="00F973B5" w:rsidRPr="003F1896" w:rsidRDefault="00F973B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A6E6CB" w14:textId="58EBDFA4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ขาดทุนที่</w:t>
            </w:r>
          </w:p>
        </w:tc>
        <w:tc>
          <w:tcPr>
            <w:tcW w:w="1440" w:type="dxa"/>
            <w:vAlign w:val="bottom"/>
          </w:tcPr>
          <w:p w14:paraId="4BF0AB93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440" w:type="dxa"/>
            <w:vAlign w:val="bottom"/>
          </w:tcPr>
          <w:p w14:paraId="06298A09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40" w:type="dxa"/>
          </w:tcPr>
          <w:p w14:paraId="02A14155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85" w:type="dxa"/>
          </w:tcPr>
          <w:p w14:paraId="7F5406FB" w14:textId="11161955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</w:tcPr>
          <w:p w14:paraId="67326173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D33269E" w14:textId="7FF7F9AD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973B5" w:rsidRPr="003F1896" w14:paraId="6D8D0DCA" w14:textId="77777777" w:rsidTr="001377F1">
        <w:trPr>
          <w:cantSplit/>
          <w:trHeight w:val="20"/>
        </w:trPr>
        <w:tc>
          <w:tcPr>
            <w:tcW w:w="4536" w:type="dxa"/>
            <w:vAlign w:val="bottom"/>
          </w:tcPr>
          <w:p w14:paraId="513C4D35" w14:textId="77777777" w:rsidR="00F973B5" w:rsidRPr="003F1896" w:rsidRDefault="00F973B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6ADD32" w14:textId="6BEF7356" w:rsidR="00F973B5" w:rsidRPr="003F1896" w:rsidRDefault="00F973B5" w:rsidP="00587E66">
            <w:pPr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4BB49311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40" w:type="dxa"/>
            <w:vAlign w:val="bottom"/>
          </w:tcPr>
          <w:p w14:paraId="271AC3FF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ของสินทรัพย์</w:t>
            </w:r>
          </w:p>
        </w:tc>
        <w:tc>
          <w:tcPr>
            <w:tcW w:w="1440" w:type="dxa"/>
          </w:tcPr>
          <w:p w14:paraId="48DDE2E8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85" w:type="dxa"/>
          </w:tcPr>
          <w:p w14:paraId="0356ACE3" w14:textId="0391E084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0549B2D5" w14:textId="307E5B1D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57B8F49D" w14:textId="0C7FC353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973B5" w:rsidRPr="003F1896" w14:paraId="7D563063" w14:textId="77777777" w:rsidTr="001377F1">
        <w:trPr>
          <w:cantSplit/>
          <w:trHeight w:val="20"/>
        </w:trPr>
        <w:tc>
          <w:tcPr>
            <w:tcW w:w="4536" w:type="dxa"/>
            <w:vAlign w:val="bottom"/>
          </w:tcPr>
          <w:p w14:paraId="5756E7A8" w14:textId="77777777" w:rsidR="00F973B5" w:rsidRPr="003F1896" w:rsidRDefault="00F973B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1F9D0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97BFA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936273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4ABDF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57B25889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F2B8F" w14:textId="5EF512B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BA6F8D" w14:textId="775E361F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973B5" w:rsidRPr="003F1896" w14:paraId="4E1309A4" w14:textId="77777777" w:rsidTr="001377F1">
        <w:trPr>
          <w:cantSplit/>
          <w:trHeight w:val="20"/>
        </w:trPr>
        <w:tc>
          <w:tcPr>
            <w:tcW w:w="4536" w:type="dxa"/>
            <w:vAlign w:val="bottom"/>
          </w:tcPr>
          <w:p w14:paraId="6E8B40B2" w14:textId="77777777" w:rsidR="00F973B5" w:rsidRPr="003F1896" w:rsidRDefault="00F973B5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DDAE2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2F16F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86508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B8D379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5A95B48E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EA6D42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E60321" w14:textId="1C470729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973B5" w:rsidRPr="003F1896" w14:paraId="7F537571" w14:textId="77777777" w:rsidTr="001377F1">
        <w:trPr>
          <w:cantSplit/>
          <w:trHeight w:val="20"/>
        </w:trPr>
        <w:tc>
          <w:tcPr>
            <w:tcW w:w="4536" w:type="dxa"/>
            <w:vAlign w:val="bottom"/>
          </w:tcPr>
          <w:p w14:paraId="4B65ADC5" w14:textId="77777777" w:rsidR="00F973B5" w:rsidRPr="003F1896" w:rsidRDefault="00F973B5" w:rsidP="00A365CC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84C90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2DFCAB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0FDC2E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07E81DD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5" w:type="dxa"/>
          </w:tcPr>
          <w:p w14:paraId="5048DB1E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7694F2E" w14:textId="77777777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D3D9A41" w14:textId="1B6E741D" w:rsidR="00F973B5" w:rsidRPr="003F1896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11A192AB" w14:textId="77777777" w:rsidTr="001377F1">
        <w:trPr>
          <w:cantSplit/>
          <w:trHeight w:val="20"/>
        </w:trPr>
        <w:tc>
          <w:tcPr>
            <w:tcW w:w="4536" w:type="dxa"/>
            <w:hideMark/>
          </w:tcPr>
          <w:p w14:paraId="3FCD7B58" w14:textId="5CADC030" w:rsidR="00934277" w:rsidRPr="003F1896" w:rsidRDefault="00934277" w:rsidP="0093427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01AC38" w14:textId="02686B1E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38C499" w14:textId="4D7984C8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492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vAlign w:val="center"/>
          </w:tcPr>
          <w:p w14:paraId="781FED93" w14:textId="5D4935B4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419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</w:tcPr>
          <w:p w14:paraId="7BEA22B3" w14:textId="2A485C84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</w:p>
        </w:tc>
        <w:tc>
          <w:tcPr>
            <w:tcW w:w="1585" w:type="dxa"/>
          </w:tcPr>
          <w:p w14:paraId="6042286F" w14:textId="37303078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</w:tcPr>
          <w:p w14:paraId="538688E5" w14:textId="1452671B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99C0612" w14:textId="044FDFE6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452</w:t>
            </w:r>
          </w:p>
        </w:tc>
      </w:tr>
      <w:tr w:rsidR="00934277" w:rsidRPr="003F1896" w14:paraId="724B7088" w14:textId="77777777" w:rsidTr="001377F1">
        <w:trPr>
          <w:cantSplit/>
          <w:trHeight w:val="20"/>
        </w:trPr>
        <w:tc>
          <w:tcPr>
            <w:tcW w:w="4536" w:type="dxa"/>
          </w:tcPr>
          <w:p w14:paraId="4C8834FF" w14:textId="3FF2937B" w:rsidR="00934277" w:rsidRPr="003F1896" w:rsidRDefault="00C677B2" w:rsidP="0093427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ม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) </w:t>
            </w:r>
            <w:r w:rsidR="00087B7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ล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ด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ในกำไรหรือขาดทุน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(หมายเหตุข้อ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5FF0B" w14:textId="0E1904B0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60BC3" w14:textId="13473810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07E93" w14:textId="44AEDC0D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49B53" w14:textId="76DD7DFD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4087BBC2" w14:textId="2C0E7B3F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A6F767" w14:textId="59C300DC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3FF72" w14:textId="4CC77920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934277" w:rsidRPr="003F1896" w14:paraId="1CA6666B" w14:textId="77777777" w:rsidTr="001377F1">
        <w:trPr>
          <w:cantSplit/>
          <w:trHeight w:val="20"/>
        </w:trPr>
        <w:tc>
          <w:tcPr>
            <w:tcW w:w="4536" w:type="dxa"/>
          </w:tcPr>
          <w:p w14:paraId="7ACB28D7" w14:textId="6ACA068E" w:rsidR="00934277" w:rsidRPr="003F1896" w:rsidRDefault="00934277" w:rsidP="0093427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ABCC9" w14:textId="39A22F7F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94E72" w14:textId="6115AEA1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1AFBC4" w14:textId="3B5A18FB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394DAA" w14:textId="025395DD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78656D30" w14:textId="48C1B5D0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BD5442" w14:textId="70277867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63E72" w14:textId="50DD93BD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</w:p>
        </w:tc>
      </w:tr>
      <w:tr w:rsidR="00934277" w:rsidRPr="003F1896" w14:paraId="4974EB70" w14:textId="77777777" w:rsidTr="001377F1">
        <w:trPr>
          <w:cantSplit/>
          <w:trHeight w:val="20"/>
        </w:trPr>
        <w:tc>
          <w:tcPr>
            <w:tcW w:w="4536" w:type="dxa"/>
          </w:tcPr>
          <w:p w14:paraId="07148BAF" w14:textId="77777777" w:rsidR="00934277" w:rsidRPr="003F1896" w:rsidRDefault="00934277" w:rsidP="0093427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3F6801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85C761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7294E7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C75264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55B07A8D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C36886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8DAEBB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552086D0" w14:textId="77777777" w:rsidTr="001377F1">
        <w:trPr>
          <w:cantSplit/>
          <w:trHeight w:val="20"/>
        </w:trPr>
        <w:tc>
          <w:tcPr>
            <w:tcW w:w="4536" w:type="dxa"/>
          </w:tcPr>
          <w:p w14:paraId="0F5E46FA" w14:textId="60AD5DFC" w:rsidR="00934277" w:rsidRPr="003F1896" w:rsidRDefault="00934277" w:rsidP="0093427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D5AB41" w14:textId="680F4A81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527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17AC90" w14:textId="7BC670E4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63D862" w14:textId="720D2704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FAFAFA"/>
          </w:tcPr>
          <w:p w14:paraId="2971111A" w14:textId="38A68F62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</w:p>
        </w:tc>
        <w:tc>
          <w:tcPr>
            <w:tcW w:w="1585" w:type="dxa"/>
            <w:shd w:val="clear" w:color="auto" w:fill="FAFAFA"/>
          </w:tcPr>
          <w:p w14:paraId="71A9E2B1" w14:textId="2F59BD0F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FAFAFA"/>
          </w:tcPr>
          <w:p w14:paraId="0FE263E7" w14:textId="37D51B88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FAFAFA"/>
          </w:tcPr>
          <w:p w14:paraId="1BF30556" w14:textId="4BE792B6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</w:p>
        </w:tc>
      </w:tr>
      <w:tr w:rsidR="00B54965" w:rsidRPr="003F1896" w14:paraId="45AF2791" w14:textId="77777777" w:rsidTr="001377F1">
        <w:trPr>
          <w:cantSplit/>
          <w:trHeight w:val="20"/>
        </w:trPr>
        <w:tc>
          <w:tcPr>
            <w:tcW w:w="4536" w:type="dxa"/>
          </w:tcPr>
          <w:p w14:paraId="17F88C30" w14:textId="2E49672A" w:rsidR="00B54965" w:rsidRPr="003F1896" w:rsidRDefault="00C677B2" w:rsidP="00B5496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)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ลด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ในกำไรหรือขาดทุน</w:t>
            </w:r>
            <w:r w:rsidR="0051290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51290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(หมายเหตุข้อ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51290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26D66B" w14:textId="3390D70E" w:rsidR="00B54965" w:rsidRPr="003F1896" w:rsidRDefault="00B54965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C9D91" w14:textId="1BECBDB7" w:rsidR="00B54965" w:rsidRPr="003F1896" w:rsidRDefault="004B1AE7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357D38" w14:textId="268F6A87" w:rsidR="00B54965" w:rsidRPr="003F1896" w:rsidRDefault="00B54965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11BA5D" w14:textId="7840D9D5" w:rsidR="00B54965" w:rsidRPr="003F1896" w:rsidRDefault="00B54965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0D2766A4" w14:textId="1B386299" w:rsidR="00B54965" w:rsidRPr="003F1896" w:rsidRDefault="004B1AE7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2F6B6E" w14:textId="6C81BD70" w:rsidR="00B54965" w:rsidRPr="003F1896" w:rsidRDefault="00B54965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391388" w14:textId="51A54929" w:rsidR="00B54965" w:rsidRPr="003F1896" w:rsidRDefault="004B1AE7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</w:p>
        </w:tc>
      </w:tr>
      <w:tr w:rsidR="00B54965" w:rsidRPr="003F1896" w14:paraId="21335DB8" w14:textId="77777777" w:rsidTr="001377F1">
        <w:trPr>
          <w:cantSplit/>
          <w:trHeight w:val="20"/>
        </w:trPr>
        <w:tc>
          <w:tcPr>
            <w:tcW w:w="4536" w:type="dxa"/>
          </w:tcPr>
          <w:p w14:paraId="7196A553" w14:textId="5D9FE3B1" w:rsidR="00B54965" w:rsidRPr="003F1896" w:rsidRDefault="00B54965" w:rsidP="00B5496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27" w:name="_Hlk126943743"/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14B07" w14:textId="0A89953F" w:rsidR="00B54965" w:rsidRPr="003F1896" w:rsidRDefault="004B1AE7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423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81858" w14:textId="5B0719A0" w:rsidR="00B54965" w:rsidRPr="003F1896" w:rsidRDefault="004B1AE7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547D8" w14:textId="60264D5E" w:rsidR="00B54965" w:rsidRPr="003F1896" w:rsidRDefault="004B1AE7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2033B" w14:textId="43DE916B" w:rsidR="00B54965" w:rsidRPr="003F1896" w:rsidRDefault="004B1AE7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2DF81" w14:textId="70011356" w:rsidR="00B54965" w:rsidRPr="003F1896" w:rsidRDefault="004B1AE7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4E94C" w14:textId="45EA2D63" w:rsidR="00B54965" w:rsidRPr="003F1896" w:rsidRDefault="00B54965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093D0" w14:textId="2DBF884C" w:rsidR="00B54965" w:rsidRPr="003F1896" w:rsidRDefault="004B1AE7" w:rsidP="00B5496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  <w:r w:rsidR="00B5496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202</w:t>
            </w:r>
          </w:p>
        </w:tc>
      </w:tr>
      <w:bookmarkEnd w:id="27"/>
    </w:tbl>
    <w:p w14:paraId="4A9F1670" w14:textId="77777777" w:rsidR="00BF4C05" w:rsidRPr="003F1896" w:rsidRDefault="00BF4C05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CBAB1A1" w14:textId="46D81F0C" w:rsidR="00BF4C05" w:rsidRPr="003F1896" w:rsidRDefault="00BF4C05" w:rsidP="00087B7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  <w:sectPr w:rsidR="00BF4C05" w:rsidRPr="003F1896" w:rsidSect="00AA0F2C">
          <w:pgSz w:w="16834" w:h="11909" w:orient="landscape" w:code="9"/>
          <w:pgMar w:top="1440" w:right="1080" w:bottom="720" w:left="1080" w:header="706" w:footer="576" w:gutter="0"/>
          <w:cols w:space="720"/>
          <w:docGrid w:linePitch="272"/>
        </w:sectPr>
      </w:pPr>
    </w:p>
    <w:p w14:paraId="713D1233" w14:textId="77777777" w:rsidR="00877D84" w:rsidRPr="003F1896" w:rsidRDefault="00877D84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44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389"/>
        <w:gridCol w:w="1666"/>
        <w:gridCol w:w="1355"/>
        <w:gridCol w:w="1343"/>
      </w:tblGrid>
      <w:tr w:rsidR="00487991" w:rsidRPr="003F1896" w14:paraId="03FE005B" w14:textId="77777777" w:rsidTr="00587E66">
        <w:tc>
          <w:tcPr>
            <w:tcW w:w="3690" w:type="dxa"/>
            <w:shd w:val="clear" w:color="auto" w:fill="auto"/>
            <w:vAlign w:val="bottom"/>
          </w:tcPr>
          <w:p w14:paraId="4EF02EE1" w14:textId="77777777" w:rsidR="00487991" w:rsidRPr="003F1896" w:rsidRDefault="00487991" w:rsidP="00CE4B34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34D6B" w14:textId="7DD0BC9A" w:rsidR="00487991" w:rsidRPr="003F1896" w:rsidRDefault="00487991" w:rsidP="00A36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75B11" w:rsidRPr="003F1896" w14:paraId="53C3E8C0" w14:textId="77777777" w:rsidTr="00587E66">
        <w:tc>
          <w:tcPr>
            <w:tcW w:w="3690" w:type="dxa"/>
            <w:shd w:val="clear" w:color="auto" w:fill="auto"/>
            <w:vAlign w:val="bottom"/>
          </w:tcPr>
          <w:p w14:paraId="4260478D" w14:textId="77777777" w:rsidR="00E75B11" w:rsidRPr="003F1896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A5B150" w14:textId="5E663A73" w:rsidR="00E75B11" w:rsidRPr="003F1896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98FE94F" w14:textId="361D8031" w:rsidR="00E75B11" w:rsidRPr="003F1896" w:rsidRDefault="00E75B11" w:rsidP="00E7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5" w:type="dxa"/>
            <w:vAlign w:val="bottom"/>
          </w:tcPr>
          <w:p w14:paraId="10AC162E" w14:textId="1049B003" w:rsidR="00E75B11" w:rsidRPr="003F1896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กำไรจากการ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0F64BBA" w14:textId="77659FB0" w:rsidR="00E75B11" w:rsidRPr="003F1896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75B11" w:rsidRPr="003F1896" w14:paraId="39176AC4" w14:textId="77777777" w:rsidTr="00587E66">
        <w:tc>
          <w:tcPr>
            <w:tcW w:w="3690" w:type="dxa"/>
            <w:shd w:val="clear" w:color="auto" w:fill="auto"/>
            <w:vAlign w:val="bottom"/>
          </w:tcPr>
          <w:p w14:paraId="1DC4E0D9" w14:textId="77777777" w:rsidR="00E75B11" w:rsidRPr="003F1896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4F2A92B" w14:textId="6636D05E" w:rsidR="00E75B11" w:rsidRPr="003F1896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C50A347" w14:textId="0358261E" w:rsidR="00E75B11" w:rsidRPr="003F1896" w:rsidRDefault="00E75B11" w:rsidP="00E7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5" w:type="dxa"/>
            <w:vAlign w:val="bottom"/>
          </w:tcPr>
          <w:p w14:paraId="6939E8CB" w14:textId="2E0909A4" w:rsidR="00E75B11" w:rsidRPr="003F1896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C94874E" w14:textId="34DBA446" w:rsidR="00E75B11" w:rsidRPr="003F1896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75B11" w:rsidRPr="003F1896" w14:paraId="4941EE5C" w14:textId="77777777" w:rsidTr="00587E66">
        <w:tc>
          <w:tcPr>
            <w:tcW w:w="3690" w:type="dxa"/>
            <w:shd w:val="clear" w:color="auto" w:fill="auto"/>
            <w:vAlign w:val="bottom"/>
          </w:tcPr>
          <w:p w14:paraId="5267BA38" w14:textId="77777777" w:rsidR="00E75B11" w:rsidRPr="003F1896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FC817" w14:textId="77777777" w:rsidR="00E75B11" w:rsidRPr="003F1896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BFAB7" w14:textId="77777777" w:rsidR="00E75B11" w:rsidRPr="003F1896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616790A8" w14:textId="600E7CA5" w:rsidR="00E75B11" w:rsidRPr="003F1896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E08BD" w14:textId="6DA4AC01" w:rsidR="00E75B11" w:rsidRPr="003F1896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5B11" w:rsidRPr="003F1896" w14:paraId="33FD243D" w14:textId="77777777" w:rsidTr="00587E66">
        <w:tc>
          <w:tcPr>
            <w:tcW w:w="3690" w:type="dxa"/>
            <w:shd w:val="clear" w:color="auto" w:fill="auto"/>
            <w:vAlign w:val="bottom"/>
          </w:tcPr>
          <w:p w14:paraId="01622601" w14:textId="77777777" w:rsidR="00E75B11" w:rsidRPr="003F1896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89B07" w14:textId="77777777" w:rsidR="00E75B11" w:rsidRPr="003F1896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02AE5" w14:textId="77777777" w:rsidR="00E75B11" w:rsidRPr="003F1896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EAA61D9" w14:textId="77777777" w:rsidR="00E75B11" w:rsidRPr="003F1896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A5FE2" w14:textId="5D256541" w:rsidR="00E75B11" w:rsidRPr="003F1896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75B11" w:rsidRPr="003F1896" w14:paraId="05D95178" w14:textId="77777777" w:rsidTr="00587E66">
        <w:tc>
          <w:tcPr>
            <w:tcW w:w="3690" w:type="dxa"/>
            <w:shd w:val="clear" w:color="auto" w:fill="auto"/>
            <w:vAlign w:val="bottom"/>
          </w:tcPr>
          <w:p w14:paraId="11640869" w14:textId="77777777" w:rsidR="00E75B11" w:rsidRPr="003F1896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5A36C3A" w14:textId="77777777" w:rsidR="00E75B11" w:rsidRPr="003F1896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297BBCDF" w14:textId="77777777" w:rsidR="00E75B11" w:rsidRPr="003F1896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5ACF4CF6" w14:textId="77777777" w:rsidR="00E75B11" w:rsidRPr="003F1896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B097BA6" w14:textId="6978CFF8" w:rsidR="00E75B11" w:rsidRPr="003F1896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34277" w:rsidRPr="003F1896" w14:paraId="5D0E2B95" w14:textId="77777777" w:rsidTr="00587E66">
        <w:tc>
          <w:tcPr>
            <w:tcW w:w="3690" w:type="dxa"/>
            <w:shd w:val="clear" w:color="auto" w:fill="auto"/>
            <w:vAlign w:val="bottom"/>
          </w:tcPr>
          <w:p w14:paraId="7D172AFA" w14:textId="44AAF17C" w:rsidR="00934277" w:rsidRPr="003F1896" w:rsidRDefault="00934277" w:rsidP="00934277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CD8B679" w14:textId="52AEE3EF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0DD3153" w14:textId="2B8E3CB1" w:rsidR="00934277" w:rsidRPr="003F1896" w:rsidRDefault="00934277" w:rsidP="00934277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5" w:type="dxa"/>
            <w:vAlign w:val="bottom"/>
          </w:tcPr>
          <w:p w14:paraId="6A43BD61" w14:textId="1C58D886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0BA103F" w14:textId="6DECA219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34277" w:rsidRPr="003F1896" w14:paraId="65581926" w14:textId="77777777" w:rsidTr="00587E66">
        <w:tc>
          <w:tcPr>
            <w:tcW w:w="3690" w:type="dxa"/>
            <w:shd w:val="clear" w:color="auto" w:fill="auto"/>
            <w:vAlign w:val="bottom"/>
          </w:tcPr>
          <w:p w14:paraId="03AAE626" w14:textId="595A3CDC" w:rsidR="00934277" w:rsidRPr="003F1896" w:rsidRDefault="0051290D" w:rsidP="00934277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เพิ่ม(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ลด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ในกำไรหรือขาดทุน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(หมายเหตุข้อ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EC50" w14:textId="63455D6D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58EDB" w14:textId="53F11CE1" w:rsidR="00934277" w:rsidRPr="003F1896" w:rsidRDefault="00934277" w:rsidP="00934277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CB1A74D" w14:textId="33A85BC4" w:rsidR="00934277" w:rsidRPr="003F1896" w:rsidRDefault="004B1AE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34277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934277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4093" w14:textId="22B875F1" w:rsidR="00934277" w:rsidRPr="003F1896" w:rsidRDefault="004B1AE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34277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934277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</w:p>
        </w:tc>
      </w:tr>
      <w:tr w:rsidR="00934277" w:rsidRPr="003F1896" w14:paraId="60A1A7AE" w14:textId="77777777" w:rsidTr="00587E66">
        <w:tc>
          <w:tcPr>
            <w:tcW w:w="3690" w:type="dxa"/>
            <w:shd w:val="clear" w:color="auto" w:fill="auto"/>
            <w:vAlign w:val="bottom"/>
          </w:tcPr>
          <w:p w14:paraId="5E7850B6" w14:textId="78D9BC9C" w:rsidR="00934277" w:rsidRPr="003F1896" w:rsidRDefault="00934277" w:rsidP="00934277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BD3D5E" w14:textId="57EBEAF2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EE82487" w14:textId="4BEF62A6" w:rsidR="00934277" w:rsidRPr="003F1896" w:rsidRDefault="00934277" w:rsidP="00934277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5" w:type="dxa"/>
            <w:vAlign w:val="bottom"/>
          </w:tcPr>
          <w:p w14:paraId="657CE14B" w14:textId="279E338B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ACE1FAA" w14:textId="122A5131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34277" w:rsidRPr="003F1896" w14:paraId="70AA9086" w14:textId="77777777" w:rsidTr="00587E66">
        <w:tc>
          <w:tcPr>
            <w:tcW w:w="3690" w:type="dxa"/>
            <w:shd w:val="clear" w:color="auto" w:fill="auto"/>
            <w:vAlign w:val="bottom"/>
          </w:tcPr>
          <w:p w14:paraId="3A84D1C7" w14:textId="77777777" w:rsidR="00934277" w:rsidRPr="003F1896" w:rsidRDefault="00934277" w:rsidP="00934277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8FFE" w14:textId="77777777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CECD" w14:textId="77777777" w:rsidR="00934277" w:rsidRPr="003F1896" w:rsidRDefault="00934277" w:rsidP="00934277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5E7AB" w14:textId="77777777" w:rsidR="00934277" w:rsidRPr="003F1896" w:rsidRDefault="00934277" w:rsidP="00934277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A6BE8" w14:textId="02DBE326" w:rsidR="00934277" w:rsidRPr="003F1896" w:rsidRDefault="00934277" w:rsidP="00934277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34277" w:rsidRPr="003F1896" w14:paraId="0BE88FAE" w14:textId="77777777" w:rsidTr="00587E66">
        <w:tc>
          <w:tcPr>
            <w:tcW w:w="3690" w:type="dxa"/>
            <w:shd w:val="clear" w:color="auto" w:fill="auto"/>
            <w:vAlign w:val="bottom"/>
          </w:tcPr>
          <w:p w14:paraId="5A775E70" w14:textId="214CC09E" w:rsidR="00934277" w:rsidRPr="003F1896" w:rsidRDefault="00934277" w:rsidP="00934277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06ECEF9" w14:textId="7F1C734B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2606E998" w14:textId="5D0A9650" w:rsidR="00934277" w:rsidRPr="003F1896" w:rsidRDefault="00934277" w:rsidP="00934277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F369FCB" w14:textId="7ED73183" w:rsidR="00934277" w:rsidRPr="003F1896" w:rsidRDefault="00934277" w:rsidP="00934277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723C3C77" w14:textId="38338B44" w:rsidR="00934277" w:rsidRPr="003F1896" w:rsidRDefault="00934277" w:rsidP="00934277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54965" w:rsidRPr="003F1896" w14:paraId="05DE5E55" w14:textId="77777777" w:rsidTr="00271A49">
        <w:tc>
          <w:tcPr>
            <w:tcW w:w="3690" w:type="dxa"/>
            <w:shd w:val="clear" w:color="auto" w:fill="auto"/>
            <w:vAlign w:val="bottom"/>
          </w:tcPr>
          <w:p w14:paraId="73DCAFCB" w14:textId="7A20435C" w:rsidR="00B54965" w:rsidRPr="003F1896" w:rsidRDefault="00B54965" w:rsidP="00B54965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ลด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ในกำไรหรือขาดทุน</w:t>
            </w:r>
            <w:r w:rsidR="0051290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(หมายเหตุข้อ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51290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7450F7AD" w14:textId="1D6AC3EE" w:rsidR="00B54965" w:rsidRPr="003F1896" w:rsidRDefault="00B54965" w:rsidP="00B54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</w:tcPr>
          <w:p w14:paraId="613AAEA4" w14:textId="123802E8" w:rsidR="00B54965" w:rsidRPr="003F1896" w:rsidRDefault="004B1AE7" w:rsidP="00B54965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64EFA00" w14:textId="61F16601" w:rsidR="00B54965" w:rsidRPr="003F1896" w:rsidRDefault="00B54965" w:rsidP="00B54965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234AC117" w14:textId="2AE4E3E7" w:rsidR="00B54965" w:rsidRPr="003F1896" w:rsidRDefault="004B1AE7" w:rsidP="00B54965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  <w:r w:rsidR="00B54965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</w:p>
        </w:tc>
      </w:tr>
      <w:tr w:rsidR="00B54965" w:rsidRPr="003F1896" w14:paraId="62517C74" w14:textId="77777777" w:rsidTr="001A5880">
        <w:tc>
          <w:tcPr>
            <w:tcW w:w="3690" w:type="dxa"/>
            <w:shd w:val="clear" w:color="auto" w:fill="auto"/>
            <w:vAlign w:val="bottom"/>
          </w:tcPr>
          <w:p w14:paraId="3C3D17BC" w14:textId="3174268D" w:rsidR="00B54965" w:rsidRPr="003F1896" w:rsidRDefault="00B54965" w:rsidP="00B54965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0EC44AA9" w14:textId="2885B4BC" w:rsidR="00B54965" w:rsidRPr="003F1896" w:rsidRDefault="00B54965" w:rsidP="00B54965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</w:tcPr>
          <w:p w14:paraId="1B70F430" w14:textId="0ADE56FE" w:rsidR="00B54965" w:rsidRPr="003F1896" w:rsidRDefault="00B54965" w:rsidP="00B54965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E49EE64" w14:textId="6D511374" w:rsidR="00B54965" w:rsidRPr="003F1896" w:rsidRDefault="00B54965" w:rsidP="00B54965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57549127" w14:textId="5D48982C" w:rsidR="00B54965" w:rsidRPr="003F1896" w:rsidRDefault="00B54965" w:rsidP="00B54965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6B204E92" w14:textId="77777777" w:rsidR="00BF4C05" w:rsidRPr="003F1896" w:rsidRDefault="00BF4C05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43B2E725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4D8" w14:textId="5BC294C3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31624E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1624E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415A4484" w14:textId="77777777" w:rsidR="008A7F60" w:rsidRPr="003F1896" w:rsidRDefault="008A7F60" w:rsidP="00A365CC">
      <w:pPr>
        <w:ind w:left="540" w:hanging="54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F036022" w14:textId="5A6FDCFD" w:rsidR="008A7F60" w:rsidRPr="003F1896" w:rsidRDefault="004B1AE7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7F3603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368D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A7F6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เงินกู้ยืมระยะสั้นจากสถาบันการเงิน</w:t>
      </w:r>
    </w:p>
    <w:p w14:paraId="5DE0FE0D" w14:textId="1B7F145D" w:rsidR="00C56027" w:rsidRPr="003F1896" w:rsidRDefault="00C56027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tbl>
      <w:tblPr>
        <w:tblW w:w="90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27"/>
        <w:gridCol w:w="1295"/>
        <w:gridCol w:w="1295"/>
        <w:gridCol w:w="1295"/>
        <w:gridCol w:w="1295"/>
      </w:tblGrid>
      <w:tr w:rsidR="00C56027" w:rsidRPr="003F1896" w14:paraId="79E801D8" w14:textId="77777777" w:rsidTr="005B50FE">
        <w:trPr>
          <w:cantSplit/>
        </w:trPr>
        <w:tc>
          <w:tcPr>
            <w:tcW w:w="3827" w:type="dxa"/>
            <w:vAlign w:val="bottom"/>
          </w:tcPr>
          <w:p w14:paraId="7D2D7DE4" w14:textId="77777777" w:rsidR="00C56027" w:rsidRPr="003F1896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437DA0" w14:textId="77777777" w:rsidR="00C56027" w:rsidRPr="003F1896" w:rsidRDefault="00C56027" w:rsidP="002234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374F40" w14:textId="77777777" w:rsidR="00C56027" w:rsidRPr="003F1896" w:rsidRDefault="00C56027" w:rsidP="002234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C56027" w:rsidRPr="003F1896" w14:paraId="135A0F47" w14:textId="77777777" w:rsidTr="005B50FE">
        <w:trPr>
          <w:cantSplit/>
        </w:trPr>
        <w:tc>
          <w:tcPr>
            <w:tcW w:w="3827" w:type="dxa"/>
            <w:vAlign w:val="bottom"/>
          </w:tcPr>
          <w:p w14:paraId="549BB321" w14:textId="77777777" w:rsidR="00C56027" w:rsidRPr="003F1896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433D5F9" w14:textId="743BACED" w:rsidR="00C56027" w:rsidRPr="003F1896" w:rsidRDefault="00DC63A8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3A49B43" w14:textId="5320C76A" w:rsidR="00C56027" w:rsidRPr="003F1896" w:rsidRDefault="004E55A3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CE4F8BC" w14:textId="18FEFFCE" w:rsidR="00C56027" w:rsidRPr="003F1896" w:rsidRDefault="00DC63A8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7272242" w14:textId="19537EB9" w:rsidR="00C56027" w:rsidRPr="003F1896" w:rsidRDefault="004E55A3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C56027" w:rsidRPr="003F1896" w14:paraId="4765E352" w14:textId="77777777" w:rsidTr="005B50FE">
        <w:trPr>
          <w:cantSplit/>
        </w:trPr>
        <w:tc>
          <w:tcPr>
            <w:tcW w:w="3827" w:type="dxa"/>
            <w:vAlign w:val="bottom"/>
          </w:tcPr>
          <w:p w14:paraId="0108CD58" w14:textId="77777777" w:rsidR="00C56027" w:rsidRPr="003F1896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9BA6570" w14:textId="77777777" w:rsidR="00C56027" w:rsidRPr="003F1896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ED24392" w14:textId="77777777" w:rsidR="00C56027" w:rsidRPr="003F1896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376FABA" w14:textId="77777777" w:rsidR="00C56027" w:rsidRPr="003F1896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7D7E5E" w14:textId="77777777" w:rsidR="00C56027" w:rsidRPr="003F1896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56027" w:rsidRPr="003F1896" w14:paraId="511A7B79" w14:textId="77777777" w:rsidTr="005B50FE">
        <w:trPr>
          <w:cantSplit/>
          <w:trHeight w:val="99"/>
        </w:trPr>
        <w:tc>
          <w:tcPr>
            <w:tcW w:w="3827" w:type="dxa"/>
            <w:vAlign w:val="bottom"/>
          </w:tcPr>
          <w:p w14:paraId="2ACE8E57" w14:textId="77777777" w:rsidR="00C56027" w:rsidRPr="003F1896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7795E" w14:textId="77777777" w:rsidR="00C56027" w:rsidRPr="003F1896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37FC37" w14:textId="77777777" w:rsidR="00C56027" w:rsidRPr="003F1896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3A77D" w14:textId="77777777" w:rsidR="00C56027" w:rsidRPr="003F1896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0CD5AA0" w14:textId="77777777" w:rsidR="00C56027" w:rsidRPr="003F1896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039D1" w:rsidRPr="003F1896" w14:paraId="0E859460" w14:textId="77777777" w:rsidTr="009910D2">
        <w:trPr>
          <w:cantSplit/>
        </w:trPr>
        <w:tc>
          <w:tcPr>
            <w:tcW w:w="3827" w:type="dxa"/>
            <w:vAlign w:val="bottom"/>
          </w:tcPr>
          <w:p w14:paraId="3502A9CE" w14:textId="6BF4EC52" w:rsidR="00F039D1" w:rsidRPr="003F1896" w:rsidRDefault="00F039D1" w:rsidP="00F039D1">
            <w:pPr>
              <w:tabs>
                <w:tab w:val="left" w:pos="1245"/>
                <w:tab w:val="left" w:pos="1717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th-TH"/>
              </w:rPr>
              <w:t>เงินกู้ยืมระยะสั้น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th-TH"/>
              </w:rPr>
              <w:tab/>
              <w:t>- ตั๋วสัญญาใช้เงิน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23903FA" w14:textId="154D8D0B" w:rsidR="00F039D1" w:rsidRPr="003F1896" w:rsidRDefault="004B1AE7" w:rsidP="00F03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F039D1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F039D1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05A53E1" w14:textId="489B2064" w:rsidR="00F039D1" w:rsidRPr="003F1896" w:rsidRDefault="00F039D1" w:rsidP="00F03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450B235" w14:textId="40C403E5" w:rsidR="00F039D1" w:rsidRPr="003F1896" w:rsidRDefault="004B1AE7" w:rsidP="00F03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F039D1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F039D1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6D1826E" w14:textId="57D66513" w:rsidR="00F039D1" w:rsidRPr="003F1896" w:rsidRDefault="00F039D1" w:rsidP="00F03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039D1" w:rsidRPr="003F1896" w14:paraId="01276CB1" w14:textId="77777777" w:rsidTr="005B50FE">
        <w:trPr>
          <w:cantSplit/>
        </w:trPr>
        <w:tc>
          <w:tcPr>
            <w:tcW w:w="3827" w:type="dxa"/>
          </w:tcPr>
          <w:p w14:paraId="3599D542" w14:textId="77777777" w:rsidR="00F039D1" w:rsidRPr="003F1896" w:rsidRDefault="00F039D1" w:rsidP="00F039D1">
            <w:pPr>
              <w:tabs>
                <w:tab w:val="left" w:pos="1245"/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70929" w14:textId="4673F850" w:rsidR="00F039D1" w:rsidRPr="003F1896" w:rsidRDefault="004B1AE7" w:rsidP="00F03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2474EF9" w14:textId="00CD055D" w:rsidR="00F039D1" w:rsidRPr="003F1896" w:rsidRDefault="00F039D1" w:rsidP="00F03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D8191" w14:textId="1C386D69" w:rsidR="00F039D1" w:rsidRPr="003F1896" w:rsidRDefault="004B1AE7" w:rsidP="00F03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F509315" w14:textId="6228FF6C" w:rsidR="00F039D1" w:rsidRPr="003F1896" w:rsidRDefault="00F039D1" w:rsidP="00F03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1A9472C8" w14:textId="77777777" w:rsidR="00AE7754" w:rsidRPr="003F1896" w:rsidRDefault="00AE775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</w:p>
    <w:p w14:paraId="39C9E9E4" w14:textId="03078304" w:rsidR="008A7F60" w:rsidRPr="003F1896" w:rsidRDefault="00C56027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เงินเบิกเกินบัญชีและเงิน</w:t>
      </w:r>
      <w:r w:rsidR="008A7F60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กู้ยืมระยะสั้นจากสถาบันการเงินมีเงินฝากธนาคาร (หมายเหตุ</w:t>
      </w:r>
      <w:r w:rsidR="00964D2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ข้อ</w:t>
      </w:r>
      <w:r w:rsidR="00DA62EA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14</w:t>
      </w:r>
      <w:r w:rsidR="008A7F60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) และเครื่องจักร</w:t>
      </w:r>
      <w:r w:rsidR="000F051E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และอุปกรณ์</w:t>
      </w:r>
      <w:r w:rsidR="008A7F60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บางส่วน (หมายเหตุ</w:t>
      </w:r>
      <w:r w:rsidR="00964D2F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ข้อ</w:t>
      </w:r>
      <w:r w:rsidR="00DA62EA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16</w:t>
      </w:r>
      <w:r w:rsidR="008A7F60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)</w:t>
      </w:r>
      <w:r w:rsidR="008A7F6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F5D9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ถูกนำไป</w:t>
      </w:r>
      <w:r w:rsidR="008A7F6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เป็นหลัก</w:t>
      </w:r>
      <w:r w:rsidR="000F051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ทรัพย์</w:t>
      </w:r>
      <w:r w:rsidR="004F5D9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ค้ำ</w:t>
      </w:r>
      <w:r w:rsidR="008A7F6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ประกัน</w:t>
      </w:r>
    </w:p>
    <w:p w14:paraId="121E8F98" w14:textId="6655AF15" w:rsidR="00EA5D99" w:rsidRPr="003F1896" w:rsidRDefault="00EA5D99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9D5EFEC" w14:textId="77777777" w:rsidR="0088679A" w:rsidRPr="003F1896" w:rsidRDefault="0088679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397783CD" w14:textId="43FADBFA" w:rsidR="00FC378E" w:rsidRPr="003F1896" w:rsidRDefault="00FC378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รายการเคลื่อนไหวของเงินกู้ยืมระยะสั้นจากสถาบันการเงิน มีดังนี้</w:t>
      </w:r>
    </w:p>
    <w:p w14:paraId="2239830E" w14:textId="77777777" w:rsidR="007E5C00" w:rsidRPr="003F1896" w:rsidRDefault="007E5C0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3F1896" w14:paraId="744E5431" w14:textId="77777777" w:rsidTr="00BA13C5">
        <w:trPr>
          <w:cantSplit/>
        </w:trPr>
        <w:tc>
          <w:tcPr>
            <w:tcW w:w="4390" w:type="dxa"/>
            <w:vAlign w:val="bottom"/>
          </w:tcPr>
          <w:p w14:paraId="3908112F" w14:textId="77777777" w:rsidR="00FC378E" w:rsidRPr="003F1896" w:rsidRDefault="00FC378E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81D62" w14:textId="7628652E" w:rsidR="00FC378E" w:rsidRPr="003F1896" w:rsidRDefault="00BA13C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8FA8DE" w14:textId="2022AA58" w:rsidR="00FC378E" w:rsidRPr="003F1896" w:rsidRDefault="00FC378E" w:rsidP="00BA13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BA13C5" w:rsidRPr="003F1896" w14:paraId="3B70A326" w14:textId="77777777" w:rsidTr="00BA13C5">
        <w:trPr>
          <w:cantSplit/>
        </w:trPr>
        <w:tc>
          <w:tcPr>
            <w:tcW w:w="4390" w:type="dxa"/>
            <w:vAlign w:val="bottom"/>
          </w:tcPr>
          <w:p w14:paraId="7C00CC44" w14:textId="77777777" w:rsidR="00BA13C5" w:rsidRPr="003F1896" w:rsidRDefault="00BA13C5" w:rsidP="00BA13C5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5A93F45" w14:textId="28D7B720" w:rsidR="00BA13C5" w:rsidRPr="003F1896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8ED0992" w14:textId="664982E8" w:rsidR="00BA13C5" w:rsidRPr="003F1896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894CECE" w14:textId="3217C2FE" w:rsidR="00BA13C5" w:rsidRPr="003F1896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FCE611E" w14:textId="2467A9AA" w:rsidR="00BA13C5" w:rsidRPr="003F1896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BA13C5" w:rsidRPr="003F1896" w14:paraId="6A2E9359" w14:textId="77777777" w:rsidTr="00BA13C5">
        <w:trPr>
          <w:cantSplit/>
        </w:trPr>
        <w:tc>
          <w:tcPr>
            <w:tcW w:w="4390" w:type="dxa"/>
            <w:vAlign w:val="bottom"/>
          </w:tcPr>
          <w:p w14:paraId="6B2FCE2E" w14:textId="77777777" w:rsidR="00BA13C5" w:rsidRPr="003F1896" w:rsidRDefault="00BA13C5" w:rsidP="00BA13C5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405B1B3" w14:textId="28E8153E" w:rsidR="00BA13C5" w:rsidRPr="003F1896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97EE497" w14:textId="6A83B699" w:rsidR="00BA13C5" w:rsidRPr="003F1896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414300C" w14:textId="77777777" w:rsidR="00BA13C5" w:rsidRPr="003F1896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584293A" w14:textId="77777777" w:rsidR="00BA13C5" w:rsidRPr="003F1896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BFE" w:rsidRPr="003F1896" w14:paraId="7EAD4F0E" w14:textId="77777777" w:rsidTr="003900C5">
        <w:trPr>
          <w:cantSplit/>
        </w:trPr>
        <w:tc>
          <w:tcPr>
            <w:tcW w:w="4390" w:type="dxa"/>
            <w:vAlign w:val="bottom"/>
          </w:tcPr>
          <w:p w14:paraId="17D7B226" w14:textId="77777777" w:rsidR="00C70BFE" w:rsidRPr="003F1896" w:rsidRDefault="00C70BFE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A1619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8EA30F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25876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2D84A75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E1B77" w:rsidRPr="003F1896" w14:paraId="3B39422B" w14:textId="77777777" w:rsidTr="003900C5">
        <w:trPr>
          <w:cantSplit/>
        </w:trPr>
        <w:tc>
          <w:tcPr>
            <w:tcW w:w="4390" w:type="dxa"/>
            <w:vAlign w:val="bottom"/>
          </w:tcPr>
          <w:p w14:paraId="59BEC325" w14:textId="14530CB6" w:rsidR="009E1B77" w:rsidRPr="003F1896" w:rsidRDefault="009E1B77" w:rsidP="009E1B77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ยอดยกมาต้นปี</w:t>
            </w:r>
          </w:p>
        </w:tc>
        <w:tc>
          <w:tcPr>
            <w:tcW w:w="1295" w:type="dxa"/>
            <w:shd w:val="clear" w:color="auto" w:fill="FAFAFA"/>
          </w:tcPr>
          <w:p w14:paraId="06515469" w14:textId="5F38E8E7" w:rsidR="009E1B77" w:rsidRPr="003F1896" w:rsidRDefault="009E1B7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91FFE2F" w14:textId="26DFB2BC" w:rsidR="009E1B77" w:rsidRPr="003F1896" w:rsidRDefault="004B1AE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5B673A33" w14:textId="10361C97" w:rsidR="009E1B77" w:rsidRPr="003F1896" w:rsidRDefault="009E1B7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22308A60" w14:textId="05805337" w:rsidR="009E1B77" w:rsidRPr="003F1896" w:rsidRDefault="004B1AE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9E1B77" w:rsidRPr="003F1896" w14:paraId="6C92FD44" w14:textId="77777777" w:rsidTr="003900C5">
        <w:trPr>
          <w:cantSplit/>
        </w:trPr>
        <w:tc>
          <w:tcPr>
            <w:tcW w:w="4390" w:type="dxa"/>
            <w:vAlign w:val="bottom"/>
          </w:tcPr>
          <w:p w14:paraId="1EAC356E" w14:textId="77777777" w:rsidR="009E1B77" w:rsidRPr="003F1896" w:rsidRDefault="009E1B77" w:rsidP="009E1B77">
            <w:pPr>
              <w:tabs>
                <w:tab w:val="left" w:pos="226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กู้ยืมเพิ่มระหว่างปี</w:t>
            </w:r>
          </w:p>
        </w:tc>
        <w:tc>
          <w:tcPr>
            <w:tcW w:w="1295" w:type="dxa"/>
            <w:shd w:val="clear" w:color="auto" w:fill="FAFAFA"/>
          </w:tcPr>
          <w:p w14:paraId="4F8A6D37" w14:textId="62AD3308" w:rsidR="009E1B77" w:rsidRPr="003F1896" w:rsidRDefault="004B1AE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</w:p>
        </w:tc>
        <w:tc>
          <w:tcPr>
            <w:tcW w:w="1295" w:type="dxa"/>
            <w:vAlign w:val="bottom"/>
          </w:tcPr>
          <w:p w14:paraId="0C8CAFEC" w14:textId="12D22E79" w:rsidR="009E1B77" w:rsidRPr="003F1896" w:rsidRDefault="004B1AE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543</w:t>
            </w:r>
          </w:p>
        </w:tc>
        <w:tc>
          <w:tcPr>
            <w:tcW w:w="1295" w:type="dxa"/>
            <w:shd w:val="clear" w:color="auto" w:fill="FAFAFA"/>
          </w:tcPr>
          <w:p w14:paraId="0C45BB84" w14:textId="6DB51544" w:rsidR="009E1B77" w:rsidRPr="003F1896" w:rsidRDefault="004B1AE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</w:p>
        </w:tc>
        <w:tc>
          <w:tcPr>
            <w:tcW w:w="1295" w:type="dxa"/>
            <w:vAlign w:val="bottom"/>
          </w:tcPr>
          <w:p w14:paraId="6A377511" w14:textId="144F05A4" w:rsidR="009E1B77" w:rsidRPr="003F1896" w:rsidRDefault="004B1AE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="009E1B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</w:p>
        </w:tc>
      </w:tr>
      <w:tr w:rsidR="009E1B77" w:rsidRPr="003F1896" w14:paraId="28A69CE1" w14:textId="77777777" w:rsidTr="003900C5">
        <w:trPr>
          <w:cantSplit/>
        </w:trPr>
        <w:tc>
          <w:tcPr>
            <w:tcW w:w="4390" w:type="dxa"/>
            <w:vAlign w:val="bottom"/>
          </w:tcPr>
          <w:p w14:paraId="5E0B0FB7" w14:textId="77777777" w:rsidR="009E1B77" w:rsidRPr="003F1896" w:rsidRDefault="009E1B77" w:rsidP="009E1B77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ชำระคืนเงินกู้ยืมระหว่างปี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966BC9D" w14:textId="62F19D06" w:rsidR="009E1B77" w:rsidRPr="003F1896" w:rsidRDefault="009E1B7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55ECAC6" w14:textId="0715BDC6" w:rsidR="009E1B77" w:rsidRPr="003F1896" w:rsidRDefault="009E1B7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095CB72" w14:textId="2EE72272" w:rsidR="009E1B77" w:rsidRPr="003F1896" w:rsidRDefault="009E1B7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DAAB31F" w14:textId="63974135" w:rsidR="009E1B77" w:rsidRPr="003F1896" w:rsidRDefault="009E1B7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9E1B77" w:rsidRPr="003F1896" w14:paraId="7D316FE3" w14:textId="77777777" w:rsidTr="003900C5">
        <w:trPr>
          <w:cantSplit/>
        </w:trPr>
        <w:tc>
          <w:tcPr>
            <w:tcW w:w="4390" w:type="dxa"/>
            <w:vAlign w:val="bottom"/>
          </w:tcPr>
          <w:p w14:paraId="1ADD3DCE" w14:textId="77777777" w:rsidR="009E1B77" w:rsidRPr="003F1896" w:rsidRDefault="009E1B77" w:rsidP="009E1B77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ยอดคงเหลือปลายปี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8C80D" w14:textId="4683D17F" w:rsidR="009E1B77" w:rsidRPr="003F1896" w:rsidRDefault="004B1AE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9E1B77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9E1B77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43F67BF" w14:textId="7D03DD23" w:rsidR="009E1B77" w:rsidRPr="003F1896" w:rsidRDefault="009E1B7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C0019" w14:textId="5057CEB7" w:rsidR="009E1B77" w:rsidRPr="003F1896" w:rsidRDefault="004B1AE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9E1B77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9E1B77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31CA6A3" w14:textId="1F849C58" w:rsidR="009E1B77" w:rsidRPr="003F1896" w:rsidRDefault="009E1B77" w:rsidP="009E1B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56EC0041" w14:textId="6F61EC00" w:rsidR="00AE7754" w:rsidRPr="003F1896" w:rsidRDefault="00AE7754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FD2D82E" w14:textId="517751D4" w:rsidR="005021D1" w:rsidRPr="003F1896" w:rsidRDefault="0090096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เงินเบิกเกินบัญชีและ</w:t>
      </w:r>
      <w:r w:rsidR="005021D1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เงินกู้ยืมระยะสั้นจากสถาบันการเงิน ณ วันที่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C70BFE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C70BFE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ธันวาคม </w:t>
      </w:r>
      <w:r w:rsidR="00DC63A8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="00C70BFE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C70BFE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และ </w:t>
      </w:r>
      <w:r w:rsidR="004E55A3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2565</w:t>
      </w:r>
      <w:r w:rsidR="0023501B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5021D1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มีรายละเอียด</w:t>
      </w:r>
      <w:r w:rsidR="005021D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ดังนี้</w:t>
      </w:r>
    </w:p>
    <w:tbl>
      <w:tblPr>
        <w:tblW w:w="893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20"/>
        <w:gridCol w:w="979"/>
        <w:gridCol w:w="1314"/>
        <w:gridCol w:w="2106"/>
        <w:gridCol w:w="953"/>
        <w:gridCol w:w="954"/>
        <w:gridCol w:w="954"/>
        <w:gridCol w:w="954"/>
      </w:tblGrid>
      <w:tr w:rsidR="0090096D" w:rsidRPr="003F1896" w14:paraId="60030D2D" w14:textId="77777777" w:rsidTr="00AE7754">
        <w:trPr>
          <w:cantSplit/>
        </w:trPr>
        <w:tc>
          <w:tcPr>
            <w:tcW w:w="720" w:type="dxa"/>
            <w:vAlign w:val="bottom"/>
          </w:tcPr>
          <w:p w14:paraId="16A0A04E" w14:textId="77777777" w:rsidR="0090096D" w:rsidRPr="003F1896" w:rsidRDefault="0090096D" w:rsidP="00A365CC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</w:tcPr>
          <w:p w14:paraId="2B3281B7" w14:textId="77777777" w:rsidR="0090096D" w:rsidRPr="003F1896" w:rsidRDefault="0090096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717DB" w14:textId="19B37665" w:rsidR="0090096D" w:rsidRPr="003F1896" w:rsidRDefault="0090096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เงื่อนไขสำคัญของสัญญาเงินกู้ยืม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C45135" w14:textId="524336A4" w:rsidR="0090096D" w:rsidRPr="003F1896" w:rsidRDefault="0090096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B88FD" w14:textId="0C335BA5" w:rsidR="0090096D" w:rsidRPr="003F1896" w:rsidRDefault="0090096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096D" w:rsidRPr="003F1896" w14:paraId="37AB8F9D" w14:textId="77777777" w:rsidTr="00AE7754">
        <w:trPr>
          <w:cantSplit/>
        </w:trPr>
        <w:tc>
          <w:tcPr>
            <w:tcW w:w="720" w:type="dxa"/>
            <w:vAlign w:val="bottom"/>
          </w:tcPr>
          <w:p w14:paraId="701D6B2F" w14:textId="77777777" w:rsidR="0090096D" w:rsidRPr="003F1896" w:rsidRDefault="0090096D" w:rsidP="009009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</w:tcPr>
          <w:p w14:paraId="33A5E33C" w14:textId="77777777" w:rsidR="0090096D" w:rsidRPr="003F1896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วงเงินกู้ยืม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E0B43B1" w14:textId="77777777" w:rsidR="0090096D" w:rsidRPr="003F1896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อัตราดอกเบี้ย</w:t>
            </w: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1130E7C5" w14:textId="77777777" w:rsidR="0090096D" w:rsidRPr="003F1896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4E0BE95C" w14:textId="33591FF7" w:rsidR="0090096D" w:rsidRPr="003F1896" w:rsidRDefault="00DC63A8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E756A2B" w14:textId="21DEA7B8" w:rsidR="0090096D" w:rsidRPr="003F1896" w:rsidRDefault="004E55A3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A5842E6" w14:textId="69A39B28" w:rsidR="0090096D" w:rsidRPr="003F1896" w:rsidRDefault="00DC63A8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70B4D91" w14:textId="22CF3529" w:rsidR="0090096D" w:rsidRPr="003F1896" w:rsidRDefault="004E55A3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2565</w:t>
            </w:r>
          </w:p>
        </w:tc>
      </w:tr>
      <w:tr w:rsidR="0090096D" w:rsidRPr="003F1896" w14:paraId="4411A3E3" w14:textId="77777777" w:rsidTr="00AE7754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</w:tcPr>
          <w:p w14:paraId="4BB14F01" w14:textId="77777777" w:rsidR="0090096D" w:rsidRPr="003F1896" w:rsidRDefault="0090096D" w:rsidP="009009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ลำดับที่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C30B273" w14:textId="77777777" w:rsidR="0090096D" w:rsidRPr="003F1896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33AE4DC" w14:textId="77777777" w:rsidR="0090096D" w:rsidRPr="003F1896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ร้อยละต่อปี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256A81CC" w14:textId="77777777" w:rsidR="0090096D" w:rsidRPr="003F1896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ค้ำประกันโดย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51B99F7C" w14:textId="038250EC" w:rsidR="0090096D" w:rsidRPr="003F1896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B761367" w14:textId="167CA37E" w:rsidR="0090096D" w:rsidRPr="003F1896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  <w:hideMark/>
          </w:tcPr>
          <w:p w14:paraId="77656F15" w14:textId="1976BE7A" w:rsidR="0090096D" w:rsidRPr="003F1896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  <w:hideMark/>
          </w:tcPr>
          <w:p w14:paraId="09635DC9" w14:textId="77777777" w:rsidR="0090096D" w:rsidRPr="003F1896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0096D" w:rsidRPr="003F1896" w14:paraId="1F00BEF6" w14:textId="77777777" w:rsidTr="005205E2">
        <w:trPr>
          <w:cantSplit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C91A52" w14:textId="77777777" w:rsidR="0090096D" w:rsidRPr="003F1896" w:rsidRDefault="0090096D" w:rsidP="0090096D">
            <w:pPr>
              <w:ind w:left="-110" w:right="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503BA59" w14:textId="77777777" w:rsidR="0090096D" w:rsidRPr="003F1896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B1093DD" w14:textId="77777777" w:rsidR="0090096D" w:rsidRPr="003F1896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46057394" w14:textId="77777777" w:rsidR="0090096D" w:rsidRPr="003F1896" w:rsidRDefault="0090096D" w:rsidP="0090096D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FAFAFA"/>
          </w:tcPr>
          <w:p w14:paraId="775EF401" w14:textId="77777777" w:rsidR="0090096D" w:rsidRPr="003F1896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72A6C66C" w14:textId="59283AA7" w:rsidR="0090096D" w:rsidRPr="003F1896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A9E94" w14:textId="7BD34263" w:rsidR="0090096D" w:rsidRPr="003F1896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98283A1" w14:textId="77777777" w:rsidR="0090096D" w:rsidRPr="003F1896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34277" w:rsidRPr="003F1896" w14:paraId="50048925" w14:textId="77777777" w:rsidTr="005205E2">
        <w:trPr>
          <w:cantSplit/>
        </w:trPr>
        <w:tc>
          <w:tcPr>
            <w:tcW w:w="720" w:type="dxa"/>
          </w:tcPr>
          <w:p w14:paraId="733EAC1A" w14:textId="09ECF926" w:rsidR="00934277" w:rsidRPr="003F1896" w:rsidRDefault="004B1AE7" w:rsidP="00934277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979" w:type="dxa"/>
          </w:tcPr>
          <w:p w14:paraId="465D45A0" w14:textId="29016E80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14" w:type="dxa"/>
          </w:tcPr>
          <w:p w14:paraId="0344DF6C" w14:textId="35BC2877" w:rsidR="00934277" w:rsidRPr="003F1896" w:rsidRDefault="00934277" w:rsidP="0093427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MMR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+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</w:t>
            </w:r>
          </w:p>
        </w:tc>
        <w:tc>
          <w:tcPr>
            <w:tcW w:w="2106" w:type="dxa"/>
          </w:tcPr>
          <w:p w14:paraId="043BF2FA" w14:textId="7ACCAB9D" w:rsidR="00934277" w:rsidRPr="003F1896" w:rsidRDefault="00934277" w:rsidP="00934277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เครื่องจักรและอุปกรณ์บางส่วน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FAFAFA"/>
          </w:tcPr>
          <w:p w14:paraId="0AE511E7" w14:textId="082B0D0A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0EC946B" w14:textId="2F220666" w:rsidR="00934277" w:rsidRPr="003F1896" w:rsidRDefault="0093427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5F06785B" w14:textId="7100B688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64429CE" w14:textId="5736A421" w:rsidR="00934277" w:rsidRPr="003F1896" w:rsidRDefault="0093427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934277" w:rsidRPr="003F1896" w14:paraId="1F9A2471" w14:textId="77777777" w:rsidTr="00013E7D">
        <w:trPr>
          <w:cantSplit/>
        </w:trPr>
        <w:tc>
          <w:tcPr>
            <w:tcW w:w="720" w:type="dxa"/>
          </w:tcPr>
          <w:p w14:paraId="0A0F804E" w14:textId="77777777" w:rsidR="00934277" w:rsidRPr="003F1896" w:rsidRDefault="00934277" w:rsidP="00934277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</w:tcPr>
          <w:p w14:paraId="0FB9DC3F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314" w:type="dxa"/>
          </w:tcPr>
          <w:p w14:paraId="6843214B" w14:textId="77777777" w:rsidR="00934277" w:rsidRPr="003F1896" w:rsidRDefault="00934277" w:rsidP="0093427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106" w:type="dxa"/>
          </w:tcPr>
          <w:p w14:paraId="7261343A" w14:textId="77777777" w:rsidR="00934277" w:rsidRPr="003F1896" w:rsidRDefault="00934277" w:rsidP="00934277">
            <w:pPr>
              <w:ind w:left="155" w:right="-109" w:hanging="155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C6C74" w14:textId="7053068F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4F91C" w14:textId="3853B87F" w:rsidR="00934277" w:rsidRPr="003F1896" w:rsidRDefault="0093427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B16E4" w14:textId="0977F6A4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9E1D9" w14:textId="4474DA85" w:rsidR="00934277" w:rsidRPr="003F1896" w:rsidRDefault="0093427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</w:tr>
    </w:tbl>
    <w:p w14:paraId="7774B806" w14:textId="77777777" w:rsidR="00913C36" w:rsidRPr="003F1896" w:rsidRDefault="00913C3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3C4A821" w14:textId="23147328" w:rsidR="00A32BE8" w:rsidRPr="003F1896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มูลค่ายุติธรรมของ</w:t>
      </w:r>
      <w:r w:rsidR="0090096D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ของเงินเบิกเกินบัญชีและ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เงินกู้ยืมระยะสั้นมีมูลค่าใกล้เคียงกับราคาตามบัญชีเนื่องจากมีระยะเวลา</w:t>
      </w:r>
      <w:r w:rsidR="005E115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ที่ครบกำหนด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ภายในหนึ่งปี ผลกระทบของอัตราคิดลดจึงไม่มีสาระสำคัญ</w:t>
      </w:r>
    </w:p>
    <w:p w14:paraId="045F6EC3" w14:textId="23B950FB" w:rsidR="006F15B6" w:rsidRPr="003F1896" w:rsidRDefault="00216058" w:rsidP="00A32BE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614F4808" w14:textId="62F021BE" w:rsidR="003F3244" w:rsidRPr="003F1896" w:rsidRDefault="004B1AE7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3F3244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021D1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3F3244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เงินกู้ยืมระยะยาวจากสถาบันการเงิน</w:t>
      </w:r>
    </w:p>
    <w:p w14:paraId="398B4B13" w14:textId="77777777" w:rsidR="003F3244" w:rsidRPr="003F1896" w:rsidRDefault="003F3244" w:rsidP="00A365CC">
      <w:pPr>
        <w:tabs>
          <w:tab w:val="right" w:pos="9000"/>
        </w:tabs>
        <w:ind w:left="540" w:right="375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2FCBEE85" w14:textId="20140356" w:rsidR="003F3244" w:rsidRPr="003F1896" w:rsidRDefault="003F3244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เงินกู้ยืมระยะยาวจากสถาบันการเงิน ณ 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C70BFE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C70BF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DC63A8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="00C70BFE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C70BF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และ </w:t>
      </w:r>
      <w:r w:rsidR="004E55A3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มีกำหนดชำระคืนดังนี้</w:t>
      </w:r>
    </w:p>
    <w:p w14:paraId="3D8A3D42" w14:textId="77777777" w:rsidR="003F3244" w:rsidRPr="003F1896" w:rsidRDefault="003F3244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EB5B9A" w:rsidRPr="003F1896" w14:paraId="46ABECCC" w14:textId="77777777" w:rsidTr="005B50FE">
        <w:trPr>
          <w:cantSplit/>
        </w:trPr>
        <w:tc>
          <w:tcPr>
            <w:tcW w:w="6984" w:type="dxa"/>
            <w:vAlign w:val="bottom"/>
          </w:tcPr>
          <w:p w14:paraId="7B5CD7C0" w14:textId="77777777" w:rsidR="00EB5B9A" w:rsidRPr="003F1896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CDEB98" w14:textId="77777777" w:rsidR="00EB5B9A" w:rsidRPr="003F1896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7DD3F005" w14:textId="77777777" w:rsidR="00EB5B9A" w:rsidRPr="003F1896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EB5B9A" w:rsidRPr="003F1896" w14:paraId="5E6118E9" w14:textId="77777777" w:rsidTr="005B50FE">
        <w:trPr>
          <w:cantSplit/>
        </w:trPr>
        <w:tc>
          <w:tcPr>
            <w:tcW w:w="6984" w:type="dxa"/>
            <w:vAlign w:val="bottom"/>
          </w:tcPr>
          <w:p w14:paraId="4CA8270C" w14:textId="77777777" w:rsidR="00EB5B9A" w:rsidRPr="003F1896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EEE880" w14:textId="237D541F" w:rsidR="00EB5B9A" w:rsidRPr="003F1896" w:rsidRDefault="00DC63A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D5A5AFB" w14:textId="19017602" w:rsidR="00EB5B9A" w:rsidRPr="003F1896" w:rsidRDefault="004E55A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EB5B9A" w:rsidRPr="003F1896" w14:paraId="67D35643" w14:textId="77777777" w:rsidTr="005B50FE">
        <w:trPr>
          <w:cantSplit/>
        </w:trPr>
        <w:tc>
          <w:tcPr>
            <w:tcW w:w="6984" w:type="dxa"/>
            <w:vAlign w:val="bottom"/>
          </w:tcPr>
          <w:p w14:paraId="4E0598A8" w14:textId="77777777" w:rsidR="00EB5B9A" w:rsidRPr="003F1896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7BE4218" w14:textId="77777777" w:rsidR="00EB5B9A" w:rsidRPr="003F1896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8FA5D1F" w14:textId="77777777" w:rsidR="00EB5B9A" w:rsidRPr="003F1896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B5B9A" w:rsidRPr="003F1896" w14:paraId="70D1B0FF" w14:textId="77777777" w:rsidTr="005B50FE">
        <w:trPr>
          <w:cantSplit/>
        </w:trPr>
        <w:tc>
          <w:tcPr>
            <w:tcW w:w="6984" w:type="dxa"/>
          </w:tcPr>
          <w:p w14:paraId="34143265" w14:textId="77777777" w:rsidR="00EB5B9A" w:rsidRPr="003F1896" w:rsidRDefault="00EB5B9A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5DE26FC" w14:textId="77777777" w:rsidR="00EB5B9A" w:rsidRPr="003F1896" w:rsidRDefault="00EB5B9A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68A404E" w14:textId="77777777" w:rsidR="00EB5B9A" w:rsidRPr="003F1896" w:rsidRDefault="00EB5B9A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6184A03C" w14:textId="77777777" w:rsidTr="005B50FE">
        <w:trPr>
          <w:cantSplit/>
        </w:trPr>
        <w:tc>
          <w:tcPr>
            <w:tcW w:w="6984" w:type="dxa"/>
            <w:vAlign w:val="bottom"/>
          </w:tcPr>
          <w:p w14:paraId="37801D79" w14:textId="1DB6EE03" w:rsidR="00934277" w:rsidRPr="003F1896" w:rsidRDefault="00934277" w:rsidP="00934277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- ส่วนที่ถึงกำหนดชำระภายใน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8F78818" w14:textId="5EC47F5F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705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5B2CD217" w14:textId="72B0FAC7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934277" w:rsidRPr="003F1896" w14:paraId="1D71C6F7" w14:textId="77777777" w:rsidTr="005B50FE">
        <w:trPr>
          <w:cantSplit/>
        </w:trPr>
        <w:tc>
          <w:tcPr>
            <w:tcW w:w="6984" w:type="dxa"/>
            <w:vAlign w:val="bottom"/>
          </w:tcPr>
          <w:p w14:paraId="3803FC82" w14:textId="5BB840BC" w:rsidR="00934277" w:rsidRPr="003F1896" w:rsidRDefault="00934277" w:rsidP="00934277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- ส่วนที่ถึงกำหนดชำระเกิน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AD17C" w14:textId="6552D37A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492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4335C0" w14:textId="0685055E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934277" w:rsidRPr="003F1896" w14:paraId="2729B2C8" w14:textId="77777777" w:rsidTr="005B50FE">
        <w:trPr>
          <w:cantSplit/>
        </w:trPr>
        <w:tc>
          <w:tcPr>
            <w:tcW w:w="6984" w:type="dxa"/>
            <w:vAlign w:val="bottom"/>
          </w:tcPr>
          <w:p w14:paraId="30EABEC2" w14:textId="77777777" w:rsidR="00934277" w:rsidRPr="003F1896" w:rsidRDefault="00934277" w:rsidP="00934277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4E7D4" w14:textId="3902D01D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E7134" w14:textId="03F07589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17995813" w14:textId="17647BF0" w:rsidR="00E66448" w:rsidRPr="003F1896" w:rsidRDefault="00E66448" w:rsidP="00A365CC">
      <w:pPr>
        <w:ind w:left="540" w:right="4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2726F22B" w14:textId="379DB63D" w:rsidR="003F3244" w:rsidRPr="003F1896" w:rsidRDefault="005021D1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รายการเคลื่อนไหวของเงินกู้ยืมระยะยาวจากสถาบันการเงิน มีดังนี้</w:t>
      </w:r>
    </w:p>
    <w:p w14:paraId="3865213F" w14:textId="77777777" w:rsidR="007E5C00" w:rsidRPr="003F1896" w:rsidRDefault="007E5C00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76"/>
        <w:gridCol w:w="1295"/>
        <w:gridCol w:w="1295"/>
      </w:tblGrid>
      <w:tr w:rsidR="00EB5B9A" w:rsidRPr="003F1896" w14:paraId="598FEBBE" w14:textId="77777777" w:rsidTr="00EB5B9A">
        <w:trPr>
          <w:cantSplit/>
        </w:trPr>
        <w:tc>
          <w:tcPr>
            <w:tcW w:w="6976" w:type="dxa"/>
            <w:vAlign w:val="bottom"/>
          </w:tcPr>
          <w:p w14:paraId="598C6C88" w14:textId="77777777" w:rsidR="00EB5B9A" w:rsidRPr="003F1896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2C7BD0" w14:textId="200FDDE9" w:rsidR="00EB5B9A" w:rsidRPr="003F1896" w:rsidRDefault="006D57C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</w:t>
            </w:r>
            <w:r w:rsidR="00EB5B9A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บการเงินรวมและ</w:t>
            </w:r>
          </w:p>
          <w:p w14:paraId="7496D5AB" w14:textId="77777777" w:rsidR="00EB5B9A" w:rsidRPr="003F1896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AB79C3" w:rsidRPr="003F1896" w14:paraId="59A7D9E3" w14:textId="77777777" w:rsidTr="00EB5B9A">
        <w:trPr>
          <w:cantSplit/>
        </w:trPr>
        <w:tc>
          <w:tcPr>
            <w:tcW w:w="6976" w:type="dxa"/>
            <w:vAlign w:val="bottom"/>
          </w:tcPr>
          <w:p w14:paraId="0153C426" w14:textId="77777777" w:rsidR="00AB79C3" w:rsidRPr="003F1896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5989D68" w14:textId="36828F5F" w:rsidR="00AB79C3" w:rsidRPr="003F1896" w:rsidRDefault="00DC63A8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ADB49B7" w14:textId="5A41F3C1" w:rsidR="00AB79C3" w:rsidRPr="003F1896" w:rsidRDefault="004E55A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AB79C3" w:rsidRPr="003F1896" w14:paraId="7A30B783" w14:textId="77777777" w:rsidTr="00EB5B9A">
        <w:trPr>
          <w:cantSplit/>
        </w:trPr>
        <w:tc>
          <w:tcPr>
            <w:tcW w:w="6976" w:type="dxa"/>
            <w:vAlign w:val="bottom"/>
          </w:tcPr>
          <w:p w14:paraId="175EC357" w14:textId="77777777" w:rsidR="00AB79C3" w:rsidRPr="003F1896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978AD55" w14:textId="77777777" w:rsidR="00AB79C3" w:rsidRPr="003F1896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59E6FB9" w14:textId="77777777" w:rsidR="00AB79C3" w:rsidRPr="003F1896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B79C3" w:rsidRPr="003F1896" w14:paraId="506AEC3D" w14:textId="77777777" w:rsidTr="00EB5B9A">
        <w:trPr>
          <w:cantSplit/>
        </w:trPr>
        <w:tc>
          <w:tcPr>
            <w:tcW w:w="6976" w:type="dxa"/>
            <w:vAlign w:val="bottom"/>
          </w:tcPr>
          <w:p w14:paraId="39FD1C58" w14:textId="77777777" w:rsidR="00AB79C3" w:rsidRPr="003F1896" w:rsidRDefault="00AB79C3" w:rsidP="00AB79C3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52A45" w14:textId="77777777" w:rsidR="00AB79C3" w:rsidRPr="003F1896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8A36BCA" w14:textId="77777777" w:rsidR="00AB79C3" w:rsidRPr="003F1896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58CCE1AC" w14:textId="77777777" w:rsidTr="00EB5B9A">
        <w:trPr>
          <w:cantSplit/>
        </w:trPr>
        <w:tc>
          <w:tcPr>
            <w:tcW w:w="6976" w:type="dxa"/>
          </w:tcPr>
          <w:p w14:paraId="30F5C16B" w14:textId="75AC10D4" w:rsidR="00934277" w:rsidRPr="003F1896" w:rsidRDefault="00934277" w:rsidP="00934277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09F6DE" w14:textId="4CE11C86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C508A0D" w14:textId="410DF8D7" w:rsidR="00934277" w:rsidRPr="003F1896" w:rsidRDefault="004B1AE7" w:rsidP="00934277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F039D1" w:rsidRPr="003F1896" w14:paraId="398E4ECB" w14:textId="77777777" w:rsidTr="00F439D9">
        <w:trPr>
          <w:cantSplit/>
        </w:trPr>
        <w:tc>
          <w:tcPr>
            <w:tcW w:w="6976" w:type="dxa"/>
          </w:tcPr>
          <w:p w14:paraId="46FA723A" w14:textId="77777777" w:rsidR="00F039D1" w:rsidRPr="003F1896" w:rsidRDefault="00F039D1" w:rsidP="00F039D1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กู้ยืมเพิ่มระหว่างปี</w:t>
            </w:r>
          </w:p>
        </w:tc>
        <w:tc>
          <w:tcPr>
            <w:tcW w:w="1295" w:type="dxa"/>
            <w:shd w:val="clear" w:color="auto" w:fill="FAFAFA"/>
          </w:tcPr>
          <w:p w14:paraId="10FD06BF" w14:textId="1903251F" w:rsidR="00F039D1" w:rsidRPr="003F1896" w:rsidRDefault="004B1AE7" w:rsidP="00F039D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="00F039D1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="00F039D1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55F88189" w14:textId="18C2F8A4" w:rsidR="00F039D1" w:rsidRPr="003F1896" w:rsidRDefault="004B1AE7" w:rsidP="00F039D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F039D1" w:rsidRPr="003F1896" w14:paraId="31DBE7C3" w14:textId="77777777" w:rsidTr="00F439D9">
        <w:trPr>
          <w:cantSplit/>
        </w:trPr>
        <w:tc>
          <w:tcPr>
            <w:tcW w:w="6976" w:type="dxa"/>
          </w:tcPr>
          <w:p w14:paraId="23719C69" w14:textId="77777777" w:rsidR="00F039D1" w:rsidRPr="003F1896" w:rsidRDefault="00F039D1" w:rsidP="00F039D1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ชำระคืนเงินกู้ยืมระหว่างปี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88A39BE" w14:textId="4F3A4AEE" w:rsidR="00F039D1" w:rsidRPr="003F1896" w:rsidRDefault="00F039D1" w:rsidP="00F039D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9D60072" w14:textId="25DB456F" w:rsidR="00F039D1" w:rsidRPr="003F1896" w:rsidRDefault="00F039D1" w:rsidP="00F039D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F039D1" w:rsidRPr="003F1896" w14:paraId="5BF1A8DD" w14:textId="77777777" w:rsidTr="00EB5B9A">
        <w:trPr>
          <w:cantSplit/>
        </w:trPr>
        <w:tc>
          <w:tcPr>
            <w:tcW w:w="6976" w:type="dxa"/>
          </w:tcPr>
          <w:p w14:paraId="5C56EF37" w14:textId="77777777" w:rsidR="00F039D1" w:rsidRPr="003F1896" w:rsidRDefault="00F039D1" w:rsidP="00F039D1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406D9" w14:textId="6AC71BE0" w:rsidR="00F039D1" w:rsidRPr="003F1896" w:rsidRDefault="004B1AE7" w:rsidP="00F039D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F039D1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F039D1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75B99" w14:textId="5E6F642B" w:rsidR="00F039D1" w:rsidRPr="003F1896" w:rsidRDefault="004B1AE7" w:rsidP="00F039D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F039D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60E80D89" w14:textId="77777777" w:rsidR="00E66448" w:rsidRPr="003F1896" w:rsidRDefault="00E66448" w:rsidP="00AE775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15C2626" w14:textId="77777777" w:rsidR="00E66448" w:rsidRPr="003F1896" w:rsidRDefault="00E66448" w:rsidP="00AE775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730506E" w14:textId="77777777" w:rsidR="00332241" w:rsidRPr="003F1896" w:rsidRDefault="00332241" w:rsidP="00E03739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sectPr w:rsidR="00332241" w:rsidRPr="003F1896" w:rsidSect="00C14371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638A5085" w14:textId="77777777" w:rsidR="00773ADA" w:rsidRPr="003900C5" w:rsidRDefault="00773ADA" w:rsidP="00E03739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497C5AE2" w14:textId="08B4D012" w:rsidR="003F3244" w:rsidRPr="003F1896" w:rsidRDefault="003F3244" w:rsidP="00E03739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รายละเอียดสำหรับเงินกู้ยืมระยะยาว ณ 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C70BFE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C70BF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DC63A8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="00C70BFE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C70BF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และ </w:t>
      </w:r>
      <w:r w:rsidR="004E55A3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มีดังต่อไปนี้</w:t>
      </w:r>
    </w:p>
    <w:tbl>
      <w:tblPr>
        <w:tblW w:w="1485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810"/>
        <w:gridCol w:w="1177"/>
        <w:gridCol w:w="2070"/>
        <w:gridCol w:w="2203"/>
        <w:gridCol w:w="2700"/>
        <w:gridCol w:w="1530"/>
        <w:gridCol w:w="1930"/>
        <w:gridCol w:w="1231"/>
        <w:gridCol w:w="1199"/>
      </w:tblGrid>
      <w:tr w:rsidR="00E66448" w:rsidRPr="003F1896" w14:paraId="39BFD498" w14:textId="77777777" w:rsidTr="0088679A">
        <w:trPr>
          <w:cantSplit/>
        </w:trPr>
        <w:tc>
          <w:tcPr>
            <w:tcW w:w="810" w:type="dxa"/>
          </w:tcPr>
          <w:p w14:paraId="42B76705" w14:textId="77777777" w:rsidR="00E66448" w:rsidRPr="003F1896" w:rsidRDefault="00E66448" w:rsidP="00A60B21">
            <w:pPr>
              <w:pStyle w:val="Heading2"/>
              <w:tabs>
                <w:tab w:val="clear" w:pos="540"/>
              </w:tabs>
              <w:spacing w:line="280" w:lineRule="exact"/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10F7F945" w14:textId="77777777" w:rsidR="00E66448" w:rsidRPr="003F1896" w:rsidRDefault="00E66448" w:rsidP="00A60B21">
            <w:pPr>
              <w:pStyle w:val="Heading2"/>
              <w:tabs>
                <w:tab w:val="clear" w:pos="540"/>
              </w:tabs>
              <w:spacing w:line="280" w:lineRule="exact"/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1422865D" w14:textId="77777777" w:rsidR="00E66448" w:rsidRPr="003F1896" w:rsidRDefault="00E66448" w:rsidP="00A60B21">
            <w:pPr>
              <w:pStyle w:val="Heading2"/>
              <w:spacing w:line="280" w:lineRule="exact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3" w:type="dxa"/>
          </w:tcPr>
          <w:p w14:paraId="0B895D67" w14:textId="77777777" w:rsidR="00E66448" w:rsidRPr="003F1896" w:rsidRDefault="00E66448" w:rsidP="00A60B2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FD0F410" w14:textId="77777777" w:rsidR="00E66448" w:rsidRPr="003F1896" w:rsidRDefault="00E66448" w:rsidP="00A60B21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E2FD3C3" w14:textId="77777777" w:rsidR="00E66448" w:rsidRPr="003F1896" w:rsidRDefault="00E66448" w:rsidP="00A60B21">
            <w:pPr>
              <w:pStyle w:val="Heading2"/>
              <w:tabs>
                <w:tab w:val="left" w:pos="360"/>
              </w:tabs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930" w:type="dxa"/>
          </w:tcPr>
          <w:p w14:paraId="0BDBEAC3" w14:textId="77777777" w:rsidR="00E66448" w:rsidRPr="003F1896" w:rsidRDefault="00E66448" w:rsidP="00A60B21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9E554" w14:textId="77777777" w:rsidR="00E66448" w:rsidRPr="003F1896" w:rsidRDefault="00E66448" w:rsidP="00A60B21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26F7A9D" w14:textId="77777777" w:rsidR="00E66448" w:rsidRPr="003F1896" w:rsidRDefault="00E66448" w:rsidP="00A60B21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B79C3" w:rsidRPr="003F1896" w14:paraId="643249C4" w14:textId="77777777" w:rsidTr="0088679A">
        <w:trPr>
          <w:cantSplit/>
        </w:trPr>
        <w:tc>
          <w:tcPr>
            <w:tcW w:w="810" w:type="dxa"/>
          </w:tcPr>
          <w:p w14:paraId="0F4B92EE" w14:textId="77777777" w:rsidR="00AB79C3" w:rsidRPr="003F1896" w:rsidRDefault="00AB79C3" w:rsidP="00A60B21">
            <w:pPr>
              <w:pStyle w:val="Heading2"/>
              <w:tabs>
                <w:tab w:val="clear" w:pos="540"/>
              </w:tabs>
              <w:spacing w:line="280" w:lineRule="exact"/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6150616B" w14:textId="77777777" w:rsidR="00AB79C3" w:rsidRPr="003F1896" w:rsidRDefault="00AB79C3" w:rsidP="00A60B21">
            <w:pPr>
              <w:pStyle w:val="Heading2"/>
              <w:tabs>
                <w:tab w:val="clear" w:pos="540"/>
              </w:tabs>
              <w:spacing w:line="280" w:lineRule="exact"/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2070" w:type="dxa"/>
          </w:tcPr>
          <w:p w14:paraId="63B61F1C" w14:textId="77777777" w:rsidR="00AB79C3" w:rsidRPr="003F1896" w:rsidRDefault="00AB79C3" w:rsidP="00A60B21">
            <w:pPr>
              <w:pStyle w:val="Heading2"/>
              <w:spacing w:line="280" w:lineRule="exact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3" w:type="dxa"/>
          </w:tcPr>
          <w:p w14:paraId="5CD45BD2" w14:textId="77777777" w:rsidR="00AB79C3" w:rsidRPr="003F1896" w:rsidRDefault="00AB79C3" w:rsidP="00A60B2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</w:tcPr>
          <w:p w14:paraId="59D381A5" w14:textId="77777777" w:rsidR="00AB79C3" w:rsidRPr="003F1896" w:rsidRDefault="00AB79C3" w:rsidP="00A60B21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218889" w14:textId="77777777" w:rsidR="00AB79C3" w:rsidRPr="003F1896" w:rsidRDefault="00AB79C3" w:rsidP="00A60B21">
            <w:pPr>
              <w:pStyle w:val="Heading2"/>
              <w:tabs>
                <w:tab w:val="left" w:pos="360"/>
              </w:tabs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กำหนดชำระ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คืน</w:t>
            </w:r>
          </w:p>
        </w:tc>
        <w:tc>
          <w:tcPr>
            <w:tcW w:w="1930" w:type="dxa"/>
          </w:tcPr>
          <w:p w14:paraId="7B7FB154" w14:textId="77777777" w:rsidR="00AB79C3" w:rsidRPr="003F1896" w:rsidRDefault="00AB79C3" w:rsidP="00A60B21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CC2E13E" w14:textId="146412F9" w:rsidR="00AB79C3" w:rsidRPr="003F1896" w:rsidRDefault="00DC63A8" w:rsidP="003900C5">
            <w:pPr>
              <w:pStyle w:val="Heading2"/>
              <w:spacing w:line="280" w:lineRule="exact"/>
              <w:ind w:left="0" w:right="-72" w:firstLine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B47FFF0" w14:textId="3A2B6130" w:rsidR="00AB79C3" w:rsidRPr="003F1896" w:rsidRDefault="004E55A3" w:rsidP="003900C5">
            <w:pPr>
              <w:spacing w:line="280" w:lineRule="exact"/>
              <w:ind w:right="-72" w:hanging="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B79C3" w:rsidRPr="003F1896" w14:paraId="7F315871" w14:textId="77777777" w:rsidTr="0088679A">
        <w:trPr>
          <w:cantSplit/>
        </w:trPr>
        <w:tc>
          <w:tcPr>
            <w:tcW w:w="810" w:type="dxa"/>
            <w:tcBorders>
              <w:bottom w:val="single" w:sz="4" w:space="0" w:color="auto"/>
            </w:tcBorders>
          </w:tcPr>
          <w:p w14:paraId="7844CB27" w14:textId="77777777" w:rsidR="00AB79C3" w:rsidRPr="003F1896" w:rsidRDefault="00AB79C3" w:rsidP="00A60B21">
            <w:pPr>
              <w:pStyle w:val="Heading2"/>
              <w:tabs>
                <w:tab w:val="clear" w:pos="540"/>
              </w:tabs>
              <w:spacing w:line="280" w:lineRule="exact"/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0232870A" w14:textId="77777777" w:rsidR="00AB79C3" w:rsidRPr="003F1896" w:rsidRDefault="00AB79C3" w:rsidP="00A60B21">
            <w:pPr>
              <w:spacing w:line="280" w:lineRule="exact"/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7734573" w14:textId="77777777" w:rsidR="00AB79C3" w:rsidRPr="003F1896" w:rsidRDefault="00AB79C3" w:rsidP="00A60B21">
            <w:pPr>
              <w:spacing w:line="280" w:lineRule="exact"/>
              <w:ind w:left="126" w:right="-72" w:hanging="12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</w:tcPr>
          <w:p w14:paraId="4C3C3D2C" w14:textId="77777777" w:rsidR="00AB79C3" w:rsidRPr="003F1896" w:rsidRDefault="00AB79C3" w:rsidP="00A60B2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3E039D26" w14:textId="77777777" w:rsidR="00AB79C3" w:rsidRPr="003F1896" w:rsidRDefault="00AB79C3" w:rsidP="00A60B21">
            <w:pPr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กำหนดชำระเงินต้น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B07E51" w14:textId="77777777" w:rsidR="00AB79C3" w:rsidRPr="003F1896" w:rsidRDefault="00AB79C3" w:rsidP="00A60B21">
            <w:pPr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bottom"/>
          </w:tcPr>
          <w:p w14:paraId="2CEAB627" w14:textId="77777777" w:rsidR="00AB79C3" w:rsidRPr="003F1896" w:rsidRDefault="00AB79C3" w:rsidP="00A60B21">
            <w:pPr>
              <w:tabs>
                <w:tab w:val="left" w:pos="540"/>
              </w:tabs>
              <w:spacing w:line="280" w:lineRule="exact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35AD002" w14:textId="77777777" w:rsidR="00AB79C3" w:rsidRPr="003F1896" w:rsidRDefault="00AB79C3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DEAAE67" w14:textId="77777777" w:rsidR="00AB79C3" w:rsidRPr="003F1896" w:rsidRDefault="00AB79C3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2501" w:rsidRPr="003F1896" w14:paraId="556412E3" w14:textId="77777777" w:rsidTr="00625CA0">
        <w:trPr>
          <w:cantSplit/>
        </w:trPr>
        <w:tc>
          <w:tcPr>
            <w:tcW w:w="810" w:type="dxa"/>
          </w:tcPr>
          <w:p w14:paraId="42246825" w14:textId="0180F6BD" w:rsidR="00862501" w:rsidRPr="003F1896" w:rsidRDefault="004B1AE7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  <w:p w14:paraId="09BC2544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1EE62AB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14C001C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ACD84F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F33A00" w14:textId="2A91360C" w:rsidR="00862501" w:rsidRPr="003F1896" w:rsidRDefault="004B1AE7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  <w:p w14:paraId="5E04D522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A716FF6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E11ECF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367E184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343313D" w14:textId="1EFA69B5" w:rsidR="00862501" w:rsidRPr="003F1896" w:rsidRDefault="004B1AE7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  <w:p w14:paraId="13C4B20D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BEF5BBC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89F3249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58DF13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25B4E7" w14:textId="016DA8EF" w:rsidR="00862501" w:rsidRPr="003F1896" w:rsidRDefault="004B1AE7" w:rsidP="00A60B21">
            <w:pPr>
              <w:spacing w:line="280" w:lineRule="exact"/>
              <w:ind w:left="-364"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77" w:type="dxa"/>
          </w:tcPr>
          <w:p w14:paraId="7C9ADC4E" w14:textId="794A3220" w:rsidR="00862501" w:rsidRPr="003F1896" w:rsidRDefault="004B1AE7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5C02A78D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CE2B8F1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DDE4E5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BA2FC08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ABACC0" w14:textId="41EBE483" w:rsidR="00862501" w:rsidRPr="003F1896" w:rsidRDefault="004B1AE7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630F26AD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4BAE63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6DE941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9A1B8F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201896" w14:textId="4F5F6D7E" w:rsidR="00862501" w:rsidRPr="003F1896" w:rsidRDefault="004B1AE7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1D5C11F4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02980D9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341026A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0066077" w14:textId="77777777" w:rsidR="00862501" w:rsidRPr="003F1896" w:rsidRDefault="00862501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FEDE49" w14:textId="06D8946B" w:rsidR="00862501" w:rsidRPr="003F1896" w:rsidRDefault="004B1AE7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4699EE7D" w14:textId="18A8ACEE" w:rsidR="00E7183F" w:rsidRPr="003F1896" w:rsidRDefault="00E7183F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15D7CC2" w14:textId="2B66536E" w:rsidR="00862501" w:rsidRPr="003F1896" w:rsidRDefault="00862501" w:rsidP="00A60B21">
            <w:pPr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เพื่อการลงทุนในการก่อสร้างโรงงาน และเครื่องจักร</w:t>
            </w:r>
          </w:p>
          <w:p w14:paraId="0A87F04D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1A7AF0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EEB0F2C" w14:textId="77777777" w:rsidR="00862501" w:rsidRPr="003F1896" w:rsidRDefault="00862501" w:rsidP="004D4F91">
            <w:pPr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5AB1D77C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3A49B57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E85D02" w14:textId="77777777" w:rsidR="00862501" w:rsidRPr="003F1896" w:rsidRDefault="00862501" w:rsidP="004D4F91">
            <w:pPr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4944C7B4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EAE2425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1268462" w14:textId="77777777" w:rsidR="0029498B" w:rsidRPr="003F1896" w:rsidRDefault="0029498B" w:rsidP="004D4F91">
            <w:pPr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1A5F12D2" w14:textId="6E1545E0" w:rsidR="00862501" w:rsidRPr="003F1896" w:rsidRDefault="00862501" w:rsidP="009E2128">
            <w:pPr>
              <w:spacing w:line="280" w:lineRule="exact"/>
              <w:ind w:left="126" w:right="-72" w:hanging="1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03" w:type="dxa"/>
          </w:tcPr>
          <w:p w14:paraId="059B85A4" w14:textId="72AABE5E" w:rsidR="00862501" w:rsidRPr="003F1896" w:rsidRDefault="004B1AE7" w:rsidP="004D4F91">
            <w:pPr>
              <w:spacing w:line="280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 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MLR-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  <w:p w14:paraId="3A628AA4" w14:textId="68023C2D" w:rsidR="00862501" w:rsidRPr="003F1896" w:rsidRDefault="00862501" w:rsidP="004D4F9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เดือนต่อไป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MLR-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  <w:p w14:paraId="716D99E8" w14:textId="77777777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B63B71" w14:textId="77777777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130FBB" w14:textId="77777777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  <w:p w14:paraId="2C4F3CD2" w14:textId="10AD1822" w:rsidR="00862501" w:rsidRPr="003F1896" w:rsidRDefault="004B1AE7" w:rsidP="00A60B21">
            <w:pPr>
              <w:spacing w:line="280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 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  <w:p w14:paraId="76DD0D7E" w14:textId="721965B4" w:rsidR="00862501" w:rsidRPr="003F1896" w:rsidRDefault="00862501" w:rsidP="004D4F9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ต่อไป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  <w:p w14:paraId="195B8660" w14:textId="77777777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73EBE0E" w14:textId="77777777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D0E0D3A" w14:textId="77777777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F1E6AB9" w14:textId="27F121C9" w:rsidR="00862501" w:rsidRPr="003F1896" w:rsidRDefault="004B1AE7" w:rsidP="00A60B21">
            <w:pPr>
              <w:spacing w:line="280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 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  <w:p w14:paraId="5CF11066" w14:textId="17DB5E12" w:rsidR="00862501" w:rsidRPr="003F1896" w:rsidRDefault="00862501" w:rsidP="004D4F9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ต่อไป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  <w:p w14:paraId="270F070D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8E4A14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BC9844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D2A289E" w14:textId="35538BA5" w:rsidR="00862501" w:rsidRPr="003F1896" w:rsidRDefault="004B1AE7" w:rsidP="00A60B21">
            <w:pPr>
              <w:spacing w:line="280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 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  <w:p w14:paraId="4C61BADC" w14:textId="0EB93599" w:rsidR="00862501" w:rsidRPr="003F1896" w:rsidRDefault="00862501" w:rsidP="00A60B2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เดือนต่อไป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2700" w:type="dxa"/>
          </w:tcPr>
          <w:p w14:paraId="50AD4CD7" w14:textId="55D15F75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ผ่อนชำระเงินต้นและดอกเบี้ยภายใน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งวด</w:t>
            </w:r>
          </w:p>
          <w:p w14:paraId="2369BA29" w14:textId="0C8DE11F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(ทุกงวดราย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เดือน) เดือนละ</w:t>
            </w:r>
          </w:p>
          <w:p w14:paraId="2A177982" w14:textId="445716C2" w:rsidR="00862501" w:rsidRPr="003F1896" w:rsidRDefault="004D4F9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ไม่น้อยกว่า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70770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70770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ล้าน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  <w:p w14:paraId="619D360F" w14:textId="77777777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72FC260" w14:textId="4E754449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ผ่อนชำระเงินต้นและดอกเบี้ยภายใน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งวด</w:t>
            </w:r>
          </w:p>
          <w:p w14:paraId="2E40D06A" w14:textId="7D4AE25B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(ทุกงวดราย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เดือน) เดือนละ</w:t>
            </w:r>
          </w:p>
          <w:p w14:paraId="07884FCC" w14:textId="466AAFF7" w:rsidR="00862501" w:rsidRPr="003F1896" w:rsidRDefault="004D4F9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ไม่น้อยกว่า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770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70770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ล้าน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  <w:p w14:paraId="1369FE0F" w14:textId="77777777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4443AB9" w14:textId="64603CD3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ผ่อนชำระเงินต้นและดอกเบี้ยภายใน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งวด</w:t>
            </w:r>
          </w:p>
          <w:p w14:paraId="288DAAAB" w14:textId="5DE6E3D3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(ทุกงวดราย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เดือน) เดือนละ</w:t>
            </w:r>
          </w:p>
          <w:p w14:paraId="5DD92555" w14:textId="0DA58249" w:rsidR="00862501" w:rsidRPr="003F1896" w:rsidRDefault="004D4F9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ไม่น้อยกว่า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70770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70770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ล้านบาท</w:t>
            </w:r>
          </w:p>
          <w:p w14:paraId="6E7A0518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A22540A" w14:textId="367EEA17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ผ่อนชำระเงินต้นและดอกเบี้ยภายใน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งวด</w:t>
            </w:r>
          </w:p>
          <w:p w14:paraId="71FEFA3E" w14:textId="22B9D225" w:rsidR="00862501" w:rsidRPr="003F1896" w:rsidRDefault="00862501" w:rsidP="00A60B21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(ทุกงวดราย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เดือน) เดือนละ</w:t>
            </w:r>
          </w:p>
          <w:p w14:paraId="1D6F0213" w14:textId="6B682016" w:rsidR="00862501" w:rsidRDefault="004D4F91" w:rsidP="00A60B21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ไม่น้อยกว่า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0770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70770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ล้าน</w:t>
            </w:r>
            <w:r w:rsidR="00862501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  <w:p w14:paraId="5C4A6914" w14:textId="02E16F14" w:rsidR="003900C5" w:rsidRPr="003F1896" w:rsidRDefault="003900C5" w:rsidP="00A60B21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4589C0C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14:paraId="56672491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เป็นรายเดือน</w:t>
            </w:r>
          </w:p>
          <w:p w14:paraId="4DF2AEF5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22ED680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9E7E31D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0097B2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14:paraId="51C83811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เป็นรายเดือน</w:t>
            </w:r>
          </w:p>
          <w:p w14:paraId="091BCB0E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A499AA0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4BDAAFD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B5594F6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14:paraId="5D406E2B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เป็นรายเดือน</w:t>
            </w:r>
          </w:p>
          <w:p w14:paraId="0BCF486F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A1A7183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381885A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B58D5C4" w14:textId="77777777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14:paraId="2DAE1855" w14:textId="0A0D775B" w:rsidR="00862501" w:rsidRPr="003F1896" w:rsidRDefault="00862501" w:rsidP="00A60B21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เป็นรายเดือน</w:t>
            </w:r>
          </w:p>
        </w:tc>
        <w:tc>
          <w:tcPr>
            <w:tcW w:w="1930" w:type="dxa"/>
          </w:tcPr>
          <w:p w14:paraId="41A8858C" w14:textId="77777777" w:rsidR="00862501" w:rsidRPr="003F1896" w:rsidRDefault="00862501" w:rsidP="00A60B21">
            <w:pPr>
              <w:tabs>
                <w:tab w:val="left" w:pos="540"/>
              </w:tabs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  <w:p w14:paraId="79181B21" w14:textId="77777777" w:rsidR="00862501" w:rsidRPr="003F1896" w:rsidRDefault="00862501" w:rsidP="00A60B21">
            <w:pPr>
              <w:tabs>
                <w:tab w:val="left" w:pos="540"/>
              </w:tabs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และอุปกรณ์บางส่วน</w:t>
            </w:r>
          </w:p>
          <w:p w14:paraId="2CD5C7F0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63FAE9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9D8361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3C5E5B2" w14:textId="77777777" w:rsidR="00862501" w:rsidRPr="003F1896" w:rsidRDefault="00862501" w:rsidP="00A60B21">
            <w:pPr>
              <w:tabs>
                <w:tab w:val="left" w:pos="540"/>
              </w:tabs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  <w:p w14:paraId="6A09C61D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และอุปกรณ์บางส่วน</w:t>
            </w:r>
          </w:p>
          <w:p w14:paraId="14022852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1D186D7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2EB0A9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03C12F7" w14:textId="77777777" w:rsidR="00862501" w:rsidRPr="003F1896" w:rsidRDefault="00862501" w:rsidP="00A60B21">
            <w:pPr>
              <w:tabs>
                <w:tab w:val="left" w:pos="540"/>
              </w:tabs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  <w:p w14:paraId="4BB08A30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และอุปกรณ์บางส่วน</w:t>
            </w:r>
          </w:p>
          <w:p w14:paraId="4EB22209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D0A1DE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DE7905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D59792" w14:textId="77777777" w:rsidR="00862501" w:rsidRPr="003F1896" w:rsidRDefault="00862501" w:rsidP="00A60B21">
            <w:pPr>
              <w:tabs>
                <w:tab w:val="left" w:pos="540"/>
              </w:tabs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  <w:p w14:paraId="2224A551" w14:textId="77777777" w:rsidR="00862501" w:rsidRPr="003F1896" w:rsidRDefault="00862501" w:rsidP="00A60B21">
            <w:pPr>
              <w:spacing w:line="28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และอุปกรณ์บางส่วน</w:t>
            </w:r>
          </w:p>
          <w:p w14:paraId="0AE83638" w14:textId="77777777" w:rsidR="00862501" w:rsidRPr="003F1896" w:rsidRDefault="00862501" w:rsidP="00A60B21">
            <w:pPr>
              <w:tabs>
                <w:tab w:val="left" w:pos="540"/>
              </w:tabs>
              <w:spacing w:line="280" w:lineRule="exact"/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shd w:val="clear" w:color="auto" w:fill="FAFAFA"/>
          </w:tcPr>
          <w:p w14:paraId="72E6CFC4" w14:textId="4CC5C0F4" w:rsidR="00862501" w:rsidRPr="003F1896" w:rsidRDefault="004B1AE7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1BBD8D03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1D77AD7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906046" w14:textId="01BC5721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1672DBC" w14:textId="77777777" w:rsidR="00A60B21" w:rsidRPr="003F1896" w:rsidRDefault="00A60B2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7CA32ED" w14:textId="103EF3FF" w:rsidR="00862501" w:rsidRPr="003F1896" w:rsidRDefault="004B1AE7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73106B3D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7EEE564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E30C44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5A457F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EC5C3C" w14:textId="56EC8CB3" w:rsidR="00862501" w:rsidRPr="003F1896" w:rsidRDefault="004B1AE7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1C9B2332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A1EDE3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D2FE433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1523DFD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74C4CF" w14:textId="168F1557" w:rsidR="00862501" w:rsidRPr="003F1896" w:rsidRDefault="004B1AE7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9" w:type="dxa"/>
          </w:tcPr>
          <w:p w14:paraId="45981C6B" w14:textId="4C0D7DBF" w:rsidR="00862501" w:rsidRPr="003F1896" w:rsidRDefault="004B1AE7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77871BBF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40574A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6170BF" w14:textId="5E52473C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83B3A6" w14:textId="77777777" w:rsidR="00A60B21" w:rsidRPr="003F1896" w:rsidRDefault="00A60B2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2F3870" w14:textId="22BCA3C0" w:rsidR="00862501" w:rsidRPr="003F1896" w:rsidRDefault="004B1AE7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862501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  <w:p w14:paraId="4F94ED7D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F67B538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89FF2E4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4CEC5B5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B838E44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  <w:p w14:paraId="10F5948F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50DADC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E90A82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744D5DF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CDB225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  <w:p w14:paraId="1C37D8A9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552A1D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FAEF118" w14:textId="77777777" w:rsidR="00862501" w:rsidRPr="003F1896" w:rsidRDefault="00862501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E2128" w:rsidRPr="003F1896" w14:paraId="0AC96D7A" w14:textId="77777777" w:rsidTr="00625CA0">
        <w:trPr>
          <w:cantSplit/>
        </w:trPr>
        <w:tc>
          <w:tcPr>
            <w:tcW w:w="810" w:type="dxa"/>
          </w:tcPr>
          <w:p w14:paraId="44F01E55" w14:textId="3F6F2D25" w:rsidR="009E2128" w:rsidRPr="003F1896" w:rsidRDefault="004B1AE7" w:rsidP="009E2128">
            <w:pPr>
              <w:spacing w:line="28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177" w:type="dxa"/>
          </w:tcPr>
          <w:p w14:paraId="4AC86A6F" w14:textId="368E17C8" w:rsidR="009E2128" w:rsidRPr="003F1896" w:rsidRDefault="004B1AE7" w:rsidP="00E7183F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9498B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29498B" w:rsidRPr="003F18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</w:tcPr>
          <w:p w14:paraId="1F7C1CEB" w14:textId="77777777" w:rsidR="0029498B" w:rsidRPr="003F1896" w:rsidRDefault="0029498B" w:rsidP="004D4F91">
            <w:pPr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05A81013" w14:textId="78CE5ABE" w:rsidR="009E2128" w:rsidRPr="003F1896" w:rsidRDefault="009E2128" w:rsidP="0029498B">
            <w:pPr>
              <w:spacing w:line="280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03" w:type="dxa"/>
          </w:tcPr>
          <w:p w14:paraId="3122FFFF" w14:textId="4AFB9D9D" w:rsidR="009E2128" w:rsidRPr="003F1896" w:rsidRDefault="004B1AE7" w:rsidP="009E2128">
            <w:pPr>
              <w:spacing w:line="28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E2128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 </w:t>
            </w:r>
            <w:r w:rsidR="009E2128"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  <w:p w14:paraId="1B7D6406" w14:textId="13D23F9F" w:rsidR="009E2128" w:rsidRPr="003F1896" w:rsidRDefault="009E2128" w:rsidP="004D4F9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ต่อไป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2700" w:type="dxa"/>
          </w:tcPr>
          <w:p w14:paraId="3DAC36C7" w14:textId="75C8C739" w:rsidR="009E2128" w:rsidRPr="003F1896" w:rsidRDefault="009E2128" w:rsidP="009E2128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ผ่อนชำระเงินต้นและดอกเบี้ยภายใน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งวด </w:t>
            </w:r>
          </w:p>
          <w:p w14:paraId="12BE3707" w14:textId="40D47641" w:rsidR="009E2128" w:rsidRPr="003F1896" w:rsidRDefault="009E2128" w:rsidP="009E2128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(ทุกงวดราย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เดือน) เดือนละ</w:t>
            </w:r>
          </w:p>
          <w:p w14:paraId="3472F9B8" w14:textId="7D521318" w:rsidR="009E2128" w:rsidRPr="003F1896" w:rsidRDefault="009E2128" w:rsidP="009E2128">
            <w:pPr>
              <w:spacing w:line="28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ไม่น้อยกว่า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30" w:type="dxa"/>
          </w:tcPr>
          <w:p w14:paraId="2B326174" w14:textId="77777777" w:rsidR="009E2128" w:rsidRPr="003F1896" w:rsidRDefault="009E2128" w:rsidP="009E2128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14:paraId="39E2E2E2" w14:textId="46D15A8F" w:rsidR="009E2128" w:rsidRPr="003F1896" w:rsidRDefault="009E2128" w:rsidP="009E2128">
            <w:pPr>
              <w:spacing w:line="280" w:lineRule="exact"/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เป็นรายเดือน</w:t>
            </w:r>
          </w:p>
        </w:tc>
        <w:tc>
          <w:tcPr>
            <w:tcW w:w="1930" w:type="dxa"/>
          </w:tcPr>
          <w:p w14:paraId="688BFB5C" w14:textId="77777777" w:rsidR="009E2128" w:rsidRPr="003F1896" w:rsidRDefault="009E2128" w:rsidP="009E2128">
            <w:pPr>
              <w:tabs>
                <w:tab w:val="left" w:pos="540"/>
              </w:tabs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  <w:p w14:paraId="5026C62D" w14:textId="5D36E956" w:rsidR="009E2128" w:rsidRPr="003F1896" w:rsidRDefault="009E2128" w:rsidP="009E2128">
            <w:pPr>
              <w:tabs>
                <w:tab w:val="left" w:pos="540"/>
              </w:tabs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และอุปกรณ์บางส่วน</w:t>
            </w:r>
          </w:p>
        </w:tc>
        <w:tc>
          <w:tcPr>
            <w:tcW w:w="1231" w:type="dxa"/>
            <w:shd w:val="clear" w:color="auto" w:fill="FAFAFA"/>
          </w:tcPr>
          <w:p w14:paraId="7A8D9086" w14:textId="2D8B315E" w:rsidR="009E2128" w:rsidRPr="003F1896" w:rsidRDefault="004B1AE7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9E2128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9E2128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9" w:type="dxa"/>
          </w:tcPr>
          <w:p w14:paraId="23EE5F44" w14:textId="5ACF80CD" w:rsidR="009E2128" w:rsidRPr="003F1896" w:rsidRDefault="009E2128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2128" w:rsidRPr="003F1896" w14:paraId="76B4CD06" w14:textId="77777777" w:rsidTr="00625CA0">
        <w:trPr>
          <w:cantSplit/>
        </w:trPr>
        <w:tc>
          <w:tcPr>
            <w:tcW w:w="810" w:type="dxa"/>
          </w:tcPr>
          <w:p w14:paraId="123B4789" w14:textId="77777777" w:rsidR="009E2128" w:rsidRPr="003F1896" w:rsidRDefault="009E2128" w:rsidP="009E2128">
            <w:pPr>
              <w:spacing w:line="280" w:lineRule="exact"/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</w:tcPr>
          <w:p w14:paraId="073420A0" w14:textId="77777777" w:rsidR="009E2128" w:rsidRPr="003F1896" w:rsidRDefault="009E2128" w:rsidP="009E2128">
            <w:pPr>
              <w:spacing w:line="280" w:lineRule="exact"/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75D44308" w14:textId="77777777" w:rsidR="009E2128" w:rsidRPr="003F1896" w:rsidRDefault="009E2128" w:rsidP="009E2128">
            <w:pPr>
              <w:spacing w:line="280" w:lineRule="exact"/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03" w:type="dxa"/>
          </w:tcPr>
          <w:p w14:paraId="6B1C90DA" w14:textId="77777777" w:rsidR="009E2128" w:rsidRPr="003F1896" w:rsidRDefault="009E2128" w:rsidP="009E212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</w:tcPr>
          <w:p w14:paraId="41EDDA48" w14:textId="77777777" w:rsidR="009E2128" w:rsidRPr="003F1896" w:rsidRDefault="009E2128" w:rsidP="009E21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CDBC2F6" w14:textId="77777777" w:rsidR="009E2128" w:rsidRPr="003F1896" w:rsidRDefault="009E2128" w:rsidP="009E2128">
            <w:pPr>
              <w:spacing w:line="280" w:lineRule="exact"/>
              <w:ind w:left="115" w:right="-72" w:hanging="1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30" w:type="dxa"/>
          </w:tcPr>
          <w:p w14:paraId="75D34A28" w14:textId="77777777" w:rsidR="009E2128" w:rsidRPr="003F1896" w:rsidRDefault="009E2128" w:rsidP="009E2128">
            <w:pPr>
              <w:tabs>
                <w:tab w:val="left" w:pos="540"/>
              </w:tabs>
              <w:spacing w:line="280" w:lineRule="exact"/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</w:tcPr>
          <w:p w14:paraId="45D0C4DC" w14:textId="3A42B45C" w:rsidR="009E2128" w:rsidRPr="003F1896" w:rsidRDefault="004B1AE7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1F2234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1F2234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51D0E26" w14:textId="32D194A6" w:rsidR="009E2128" w:rsidRPr="003F1896" w:rsidRDefault="004B1AE7" w:rsidP="003900C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9E2128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9E2128" w:rsidRPr="003F18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00FBD62" w14:textId="77777777" w:rsidR="00E66448" w:rsidRPr="003900C5" w:rsidRDefault="00E66448" w:rsidP="00A365C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lang w:val="en-GB"/>
        </w:rPr>
      </w:pPr>
    </w:p>
    <w:p w14:paraId="46E10A47" w14:textId="77777777" w:rsidR="003F3244" w:rsidRPr="003900C5" w:rsidRDefault="003F3244" w:rsidP="00A365CC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cs/>
          <w:lang w:val="en-GB"/>
        </w:rPr>
        <w:sectPr w:rsidR="003F3244" w:rsidRPr="003900C5" w:rsidSect="0000041B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4254300B" w14:textId="77777777" w:rsidR="00773ADA" w:rsidRPr="003F1896" w:rsidRDefault="00773ADA" w:rsidP="00E037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2C3DF34" w14:textId="77777777" w:rsidR="004F110D" w:rsidRPr="003F1896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มูลค่ายุติธรรม</w:t>
      </w:r>
    </w:p>
    <w:p w14:paraId="1F569320" w14:textId="77777777" w:rsidR="004F110D" w:rsidRPr="003F1896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757062B" w14:textId="2816EB00" w:rsidR="004F110D" w:rsidRPr="003F1896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B37B9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ราคาตามบัญชีและมูลค่ายุติธรรมของเงินกู้ยืมระยะยาวมีดังต่อไปนี้</w:t>
      </w:r>
      <w:r w:rsidR="000F051E" w:rsidRPr="00B37B94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0F051E" w:rsidRPr="00B37B9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โดยมูลค่ายุติธรรมคำนวณจากกระแสเงินสดในอนาคตคิด</w:t>
      </w:r>
      <w:r w:rsidR="000F051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ลดด้วยอัตราดอกเบี้ยเงินกู้ยืมที่อัตราตลาดร้อยละ </w:t>
      </w:r>
      <w:r w:rsidR="004F5D90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MLR</w:t>
      </w:r>
      <w:r w:rsidR="004F5D9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ลบอัตราคงที่</w:t>
      </w:r>
      <w:r w:rsidR="000F051E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(</w:t>
      </w:r>
      <w:r w:rsidR="004E55A3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="000F051E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: </w:t>
      </w:r>
      <w:r w:rsidR="00913C36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MLR</w:t>
      </w:r>
      <w:r w:rsidR="00913C36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ลบอัตราคงที่</w:t>
      </w:r>
      <w:r w:rsidR="000F051E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  <w:r w:rsidR="000F051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และอยู่ในข้อมูลระดับ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0F051E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0F051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ของลำดับชั้นมูลค่ายุติธรรม</w:t>
      </w:r>
    </w:p>
    <w:p w14:paraId="030F0F45" w14:textId="77777777" w:rsidR="00C4014A" w:rsidRPr="003F1896" w:rsidRDefault="00C4014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3F1896" w14:paraId="3A02B1DB" w14:textId="77777777" w:rsidTr="000F051E">
        <w:trPr>
          <w:cantSplit/>
        </w:trPr>
        <w:tc>
          <w:tcPr>
            <w:tcW w:w="4390" w:type="dxa"/>
            <w:vAlign w:val="bottom"/>
          </w:tcPr>
          <w:p w14:paraId="1E0F727E" w14:textId="77777777" w:rsidR="004F110D" w:rsidRPr="003F1896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20E4" w14:textId="77777777" w:rsidR="004F110D" w:rsidRPr="003F1896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4F110D" w:rsidRPr="003F1896" w14:paraId="0E319C40" w14:textId="77777777" w:rsidTr="000F051E">
        <w:trPr>
          <w:cantSplit/>
        </w:trPr>
        <w:tc>
          <w:tcPr>
            <w:tcW w:w="4390" w:type="dxa"/>
            <w:vAlign w:val="bottom"/>
          </w:tcPr>
          <w:p w14:paraId="146DEF09" w14:textId="77777777" w:rsidR="004F110D" w:rsidRPr="003F1896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77E2E4" w14:textId="77777777" w:rsidR="004F110D" w:rsidRPr="003F1896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ราคาตามบัญชี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482EA1" w14:textId="77777777" w:rsidR="004F110D" w:rsidRPr="003F1896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B79C3" w:rsidRPr="003F1896" w14:paraId="1FDC570E" w14:textId="77777777" w:rsidTr="004172F5">
        <w:trPr>
          <w:cantSplit/>
        </w:trPr>
        <w:tc>
          <w:tcPr>
            <w:tcW w:w="4390" w:type="dxa"/>
            <w:vAlign w:val="bottom"/>
          </w:tcPr>
          <w:p w14:paraId="2043FAD9" w14:textId="77777777" w:rsidR="00AB79C3" w:rsidRPr="003F1896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AFB2820" w14:textId="40690799" w:rsidR="00AB79C3" w:rsidRPr="003F1896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03F56E6" w14:textId="19C6C7C0" w:rsidR="00AB79C3" w:rsidRPr="003F1896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F59862" w14:textId="6D372AB9" w:rsidR="00AB79C3" w:rsidRPr="003F1896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0E3D7D8" w14:textId="5003F2B1" w:rsidR="00AB79C3" w:rsidRPr="003F1896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F110D" w:rsidRPr="003F1896" w14:paraId="121FE2B0" w14:textId="77777777" w:rsidTr="00913FC9">
        <w:trPr>
          <w:cantSplit/>
        </w:trPr>
        <w:tc>
          <w:tcPr>
            <w:tcW w:w="4390" w:type="dxa"/>
            <w:vAlign w:val="bottom"/>
          </w:tcPr>
          <w:p w14:paraId="630488E7" w14:textId="77777777" w:rsidR="004F110D" w:rsidRPr="003F1896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04F76F" w14:textId="77777777" w:rsidR="004F110D" w:rsidRPr="003F1896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9953E49" w14:textId="77777777" w:rsidR="004F110D" w:rsidRPr="003F1896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D832BA6" w14:textId="77777777" w:rsidR="004F110D" w:rsidRPr="003F1896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C2E2A76" w14:textId="77777777" w:rsidR="004F110D" w:rsidRPr="003F1896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F110D" w:rsidRPr="003F1896" w14:paraId="7A98F8A8" w14:textId="77777777" w:rsidTr="00913FC9">
        <w:trPr>
          <w:cantSplit/>
        </w:trPr>
        <w:tc>
          <w:tcPr>
            <w:tcW w:w="4390" w:type="dxa"/>
            <w:vAlign w:val="bottom"/>
          </w:tcPr>
          <w:p w14:paraId="6C482A1D" w14:textId="77777777" w:rsidR="004F110D" w:rsidRPr="003F1896" w:rsidRDefault="004F110D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492DF" w14:textId="77777777" w:rsidR="004F110D" w:rsidRPr="003F1896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034410" w14:textId="77777777" w:rsidR="004F110D" w:rsidRPr="003F1896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6E57E" w14:textId="77777777" w:rsidR="004F110D" w:rsidRPr="003F1896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AED7C9" w14:textId="77777777" w:rsidR="004F110D" w:rsidRPr="003F1896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26691808" w14:textId="77777777" w:rsidTr="00AE2C5C">
        <w:trPr>
          <w:cantSplit/>
        </w:trPr>
        <w:tc>
          <w:tcPr>
            <w:tcW w:w="4390" w:type="dxa"/>
          </w:tcPr>
          <w:p w14:paraId="59883F8A" w14:textId="77777777" w:rsidR="00934277" w:rsidRPr="003F1896" w:rsidRDefault="00934277" w:rsidP="0093427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AFA6A5F" w14:textId="1CAD34B4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3CFA52A" w14:textId="0EF0FEC0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0001040" w14:textId="520F782B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147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355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D7C58D6" w14:textId="4A865DFB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874</w:t>
            </w:r>
          </w:p>
        </w:tc>
      </w:tr>
    </w:tbl>
    <w:p w14:paraId="28CBC259" w14:textId="77777777" w:rsidR="004F110D" w:rsidRPr="003F1896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EBA933" w14:textId="73C98E53" w:rsidR="00DE7E37" w:rsidRPr="003F1896" w:rsidRDefault="00DE7E37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อัตราดอกเบี้ยที่แท้จริง ณ วันที่</w:t>
      </w:r>
      <w:r w:rsidR="000578A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ในงบแสดงฐานะการเงิน</w:t>
      </w:r>
      <w:r w:rsidR="00BC3EEF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มีดังนี้</w:t>
      </w:r>
    </w:p>
    <w:tbl>
      <w:tblPr>
        <w:tblW w:w="957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220"/>
        <w:gridCol w:w="1677"/>
        <w:gridCol w:w="1680"/>
      </w:tblGrid>
      <w:tr w:rsidR="00EB5B9A" w:rsidRPr="003F1896" w14:paraId="40376A1B" w14:textId="77777777" w:rsidTr="00F973B5">
        <w:trPr>
          <w:cantSplit/>
        </w:trPr>
        <w:tc>
          <w:tcPr>
            <w:tcW w:w="6220" w:type="dxa"/>
            <w:vAlign w:val="bottom"/>
          </w:tcPr>
          <w:p w14:paraId="07C044D9" w14:textId="77777777" w:rsidR="00EB5B9A" w:rsidRPr="003F1896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DDBD2" w14:textId="77777777" w:rsidR="00EB5B9A" w:rsidRPr="003F1896" w:rsidRDefault="00EB5B9A" w:rsidP="00A365CC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งบการเงินรวมและ</w:t>
            </w:r>
          </w:p>
          <w:p w14:paraId="728700D2" w14:textId="77777777" w:rsidR="00EB5B9A" w:rsidRPr="003F1896" w:rsidRDefault="00EB5B9A" w:rsidP="00A365CC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B79C3" w:rsidRPr="003F1896" w14:paraId="088328ED" w14:textId="77777777" w:rsidTr="00F973B5">
        <w:trPr>
          <w:cantSplit/>
        </w:trPr>
        <w:tc>
          <w:tcPr>
            <w:tcW w:w="6220" w:type="dxa"/>
            <w:vAlign w:val="bottom"/>
          </w:tcPr>
          <w:p w14:paraId="28EE645A" w14:textId="77777777" w:rsidR="00AB79C3" w:rsidRPr="003F1896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C8CA2AA" w14:textId="4ADA3FB4" w:rsidR="00AB79C3" w:rsidRPr="003F1896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1A494906" w14:textId="4A223712" w:rsidR="00AB79C3" w:rsidRPr="003F1896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B79C3" w:rsidRPr="003F1896" w14:paraId="49C92F7B" w14:textId="77777777" w:rsidTr="00F973B5">
        <w:trPr>
          <w:cantSplit/>
        </w:trPr>
        <w:tc>
          <w:tcPr>
            <w:tcW w:w="6220" w:type="dxa"/>
            <w:vAlign w:val="bottom"/>
          </w:tcPr>
          <w:p w14:paraId="2AC5B2FD" w14:textId="77777777" w:rsidR="00AB79C3" w:rsidRPr="003F1896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7D7051CC" w14:textId="77777777" w:rsidR="00AB79C3" w:rsidRPr="003F1896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8FF00A9" w14:textId="77777777" w:rsidR="00AB79C3" w:rsidRPr="003F1896" w:rsidRDefault="00AB79C3" w:rsidP="00AB79C3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AB79C3" w:rsidRPr="003F1896" w14:paraId="5E0C7F2F" w14:textId="77777777" w:rsidTr="00F973B5">
        <w:trPr>
          <w:cantSplit/>
        </w:trPr>
        <w:tc>
          <w:tcPr>
            <w:tcW w:w="6220" w:type="dxa"/>
          </w:tcPr>
          <w:p w14:paraId="6096BCD1" w14:textId="77777777" w:rsidR="00AB79C3" w:rsidRPr="003F1896" w:rsidRDefault="00AB79C3" w:rsidP="00AB79C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677" w:type="dxa"/>
            <w:shd w:val="clear" w:color="auto" w:fill="FAFAFA"/>
          </w:tcPr>
          <w:p w14:paraId="11D697B0" w14:textId="77777777" w:rsidR="00AB79C3" w:rsidRPr="003F1896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7085F4C8" w14:textId="77777777" w:rsidR="00AB79C3" w:rsidRPr="003F1896" w:rsidRDefault="00AB79C3" w:rsidP="00AB79C3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934277" w:rsidRPr="003F1896" w14:paraId="67BC0C63" w14:textId="77777777" w:rsidTr="00F973B5">
        <w:trPr>
          <w:cantSplit/>
        </w:trPr>
        <w:tc>
          <w:tcPr>
            <w:tcW w:w="6220" w:type="dxa"/>
          </w:tcPr>
          <w:p w14:paraId="207828E2" w14:textId="77777777" w:rsidR="00934277" w:rsidRPr="003F1896" w:rsidRDefault="00934277" w:rsidP="009342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677" w:type="dxa"/>
            <w:shd w:val="clear" w:color="auto" w:fill="FAFAFA"/>
          </w:tcPr>
          <w:p w14:paraId="3CC534C7" w14:textId="42A61DA7" w:rsidR="00934277" w:rsidRPr="003F1896" w:rsidRDefault="007F08FD" w:rsidP="00934277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3F1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CB3F1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</w:t>
            </w:r>
            <w:r w:rsidRPr="00CB3F1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5E115B" w:rsidRPr="00CB3F1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-</w:t>
            </w:r>
            <w:r w:rsidRPr="00CB3F1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B3F1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</w:p>
        </w:tc>
        <w:tc>
          <w:tcPr>
            <w:tcW w:w="1680" w:type="dxa"/>
          </w:tcPr>
          <w:p w14:paraId="7486857D" w14:textId="165413E7" w:rsidR="00934277" w:rsidRPr="003F1896" w:rsidRDefault="00934277" w:rsidP="00934277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</w:tr>
    </w:tbl>
    <w:p w14:paraId="6572B29E" w14:textId="5F77C8EC" w:rsidR="005232F9" w:rsidRPr="003F1896" w:rsidRDefault="005232F9" w:rsidP="00F973B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5233027C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A754D" w14:textId="44DCF6BE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DF2E9A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09F31E1A" w14:textId="77777777" w:rsidR="008A7F60" w:rsidRPr="003F1896" w:rsidRDefault="008A7F60" w:rsidP="00A365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3F1896" w14:paraId="30B2DFE3" w14:textId="77777777" w:rsidTr="00AE7754">
        <w:trPr>
          <w:cantSplit/>
        </w:trPr>
        <w:tc>
          <w:tcPr>
            <w:tcW w:w="4390" w:type="dxa"/>
            <w:vAlign w:val="bottom"/>
          </w:tcPr>
          <w:p w14:paraId="4ED670C2" w14:textId="77777777" w:rsidR="008A7F60" w:rsidRPr="003F1896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B0ADDA" w14:textId="77777777" w:rsidR="008A7F60" w:rsidRPr="003F1896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0A42D5" w14:textId="77777777" w:rsidR="008A7F60" w:rsidRPr="003F1896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AB79C3" w:rsidRPr="003F1896" w14:paraId="087ABAF8" w14:textId="77777777" w:rsidTr="00AE7754">
        <w:trPr>
          <w:cantSplit/>
        </w:trPr>
        <w:tc>
          <w:tcPr>
            <w:tcW w:w="4390" w:type="dxa"/>
            <w:vAlign w:val="bottom"/>
          </w:tcPr>
          <w:p w14:paraId="5943E0B4" w14:textId="77777777" w:rsidR="00AB79C3" w:rsidRPr="003F1896" w:rsidRDefault="00AB79C3" w:rsidP="00AB79C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10400B" w14:textId="3C7C6606" w:rsidR="00AB79C3" w:rsidRPr="003F1896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675B9FE" w14:textId="69EAD773" w:rsidR="00AB79C3" w:rsidRPr="003F1896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D6D1080" w14:textId="550EC408" w:rsidR="00AB79C3" w:rsidRPr="003F1896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C1EE66D" w14:textId="71B66147" w:rsidR="00AB79C3" w:rsidRPr="003F1896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70BFE" w:rsidRPr="003F1896" w14:paraId="75842D20" w14:textId="77777777" w:rsidTr="00AE7754">
        <w:trPr>
          <w:cantSplit/>
        </w:trPr>
        <w:tc>
          <w:tcPr>
            <w:tcW w:w="4390" w:type="dxa"/>
            <w:vAlign w:val="bottom"/>
          </w:tcPr>
          <w:p w14:paraId="676367A0" w14:textId="77777777" w:rsidR="00C70BFE" w:rsidRPr="003F1896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B8B536B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B0C1818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054408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70FD5A7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BFE" w:rsidRPr="003F1896" w14:paraId="5F436672" w14:textId="77777777" w:rsidTr="00AE7754">
        <w:trPr>
          <w:cantSplit/>
        </w:trPr>
        <w:tc>
          <w:tcPr>
            <w:tcW w:w="4390" w:type="dxa"/>
            <w:vAlign w:val="bottom"/>
          </w:tcPr>
          <w:p w14:paraId="6AC40D13" w14:textId="77777777" w:rsidR="00C70BFE" w:rsidRPr="003F1896" w:rsidRDefault="00C70BFE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673D5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A069BBB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11765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B3B5BF3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F08FD" w:rsidRPr="003F1896" w14:paraId="16DA30C0" w14:textId="77777777" w:rsidTr="00931FD4">
        <w:trPr>
          <w:cantSplit/>
        </w:trPr>
        <w:tc>
          <w:tcPr>
            <w:tcW w:w="4390" w:type="dxa"/>
            <w:vAlign w:val="bottom"/>
          </w:tcPr>
          <w:p w14:paraId="37BE1648" w14:textId="24AE2696" w:rsidR="007F08FD" w:rsidRPr="003F1896" w:rsidRDefault="007F08FD" w:rsidP="007F08FD">
            <w:pPr>
              <w:tabs>
                <w:tab w:val="left" w:pos="1065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เจ้าหนี้การค้า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ab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98D18" w14:textId="49144416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295" w:type="dxa"/>
            <w:vAlign w:val="bottom"/>
          </w:tcPr>
          <w:p w14:paraId="76568963" w14:textId="694C4A8C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655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19997" w14:textId="35CD1086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295" w:type="dxa"/>
            <w:vAlign w:val="bottom"/>
          </w:tcPr>
          <w:p w14:paraId="19CE3529" w14:textId="684333C4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</w:p>
        </w:tc>
      </w:tr>
      <w:tr w:rsidR="007F08FD" w:rsidRPr="003F1896" w14:paraId="621D002F" w14:textId="77777777" w:rsidTr="00931FD4">
        <w:trPr>
          <w:cantSplit/>
        </w:trPr>
        <w:tc>
          <w:tcPr>
            <w:tcW w:w="4390" w:type="dxa"/>
            <w:vAlign w:val="bottom"/>
          </w:tcPr>
          <w:p w14:paraId="77B7CBC8" w14:textId="0F18C6E4" w:rsidR="007F08FD" w:rsidRPr="003F1896" w:rsidRDefault="007F08FD" w:rsidP="007F08FD">
            <w:pPr>
              <w:tabs>
                <w:tab w:val="left" w:pos="1065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ab/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บริษัทย่อย (หมายเหตุข้อ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1BE9A" w14:textId="5FF0C24F" w:rsidR="007F08FD" w:rsidRPr="003F1896" w:rsidRDefault="007F08FD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00C9F909" w14:textId="276619A2" w:rsidR="007F08FD" w:rsidRPr="003F1896" w:rsidRDefault="007F08FD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36EA3" w14:textId="0FA04714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295" w:type="dxa"/>
            <w:vAlign w:val="bottom"/>
          </w:tcPr>
          <w:p w14:paraId="04984F0B" w14:textId="42CAE5E6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</w:p>
        </w:tc>
      </w:tr>
      <w:tr w:rsidR="007F08FD" w:rsidRPr="003F1896" w14:paraId="7F61E2B6" w14:textId="77777777" w:rsidTr="00931FD4">
        <w:trPr>
          <w:cantSplit/>
        </w:trPr>
        <w:tc>
          <w:tcPr>
            <w:tcW w:w="4390" w:type="dxa"/>
            <w:vAlign w:val="bottom"/>
          </w:tcPr>
          <w:p w14:paraId="4B8CFAD5" w14:textId="01A74050" w:rsidR="007F08FD" w:rsidRPr="003F1896" w:rsidRDefault="007F08FD" w:rsidP="007F08FD">
            <w:pPr>
              <w:tabs>
                <w:tab w:val="left" w:pos="796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ab/>
              <w:t xml:space="preserve">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FA959" w14:textId="1E0C3CFF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295" w:type="dxa"/>
            <w:vAlign w:val="bottom"/>
          </w:tcPr>
          <w:p w14:paraId="0E90B1B9" w14:textId="6D701935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EB962" w14:textId="15CA327D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295" w:type="dxa"/>
            <w:vAlign w:val="bottom"/>
          </w:tcPr>
          <w:p w14:paraId="4A1AC0C3" w14:textId="5849E78E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7F08FD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</w:tr>
      <w:tr w:rsidR="007F08FD" w:rsidRPr="003F1896" w14:paraId="641E8126" w14:textId="77777777" w:rsidTr="00B918A1">
        <w:trPr>
          <w:cantSplit/>
        </w:trPr>
        <w:tc>
          <w:tcPr>
            <w:tcW w:w="4390" w:type="dxa"/>
            <w:vAlign w:val="bottom"/>
          </w:tcPr>
          <w:p w14:paraId="21A92587" w14:textId="77777777" w:rsidR="007F08FD" w:rsidRPr="003F1896" w:rsidRDefault="007F08FD" w:rsidP="007F08FD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116AE8" w14:textId="41E3844E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295" w:type="dxa"/>
          </w:tcPr>
          <w:p w14:paraId="443F2F55" w14:textId="46B0201B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079CD5" w14:textId="433F4911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295" w:type="dxa"/>
          </w:tcPr>
          <w:p w14:paraId="0A185FC3" w14:textId="65EAF23A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</w:p>
        </w:tc>
      </w:tr>
      <w:tr w:rsidR="007F08FD" w:rsidRPr="003F1896" w14:paraId="1AD5DA2C" w14:textId="77777777" w:rsidTr="00C22BF3">
        <w:trPr>
          <w:cantSplit/>
        </w:trPr>
        <w:tc>
          <w:tcPr>
            <w:tcW w:w="4390" w:type="dxa"/>
            <w:vAlign w:val="bottom"/>
          </w:tcPr>
          <w:p w14:paraId="014D6952" w14:textId="77777777" w:rsidR="007F08FD" w:rsidRPr="003F1896" w:rsidRDefault="007F08FD" w:rsidP="007F08FD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1CE3274" w14:textId="33F49A6C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E724071" w14:textId="5C4C6AA9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1F0C26" w14:textId="0008AC2F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221EEDF" w14:textId="1F782DB5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  <w:tr w:rsidR="007F08FD" w:rsidRPr="003F1896" w14:paraId="6C53D4E4" w14:textId="77777777" w:rsidTr="00534E53">
        <w:trPr>
          <w:cantSplit/>
        </w:trPr>
        <w:tc>
          <w:tcPr>
            <w:tcW w:w="4390" w:type="dxa"/>
            <w:vAlign w:val="bottom"/>
          </w:tcPr>
          <w:p w14:paraId="191F98E3" w14:textId="77777777" w:rsidR="007F08FD" w:rsidRPr="003F1896" w:rsidRDefault="007F08FD" w:rsidP="007F08FD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8FA34" w14:textId="64651A3D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0E39081" w14:textId="18DD81CA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B8932" w14:textId="6594C0C9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23AFEF5" w14:textId="3D53ED7B" w:rsidR="007F08FD" w:rsidRPr="003F1896" w:rsidRDefault="004B1AE7" w:rsidP="007F08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  <w:r w:rsidR="007F08FD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</w:p>
        </w:tc>
      </w:tr>
    </w:tbl>
    <w:p w14:paraId="4198A426" w14:textId="77777777" w:rsidR="00D8044D" w:rsidRPr="003F1896" w:rsidRDefault="00CE79D5" w:rsidP="00A365CC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6C80" w:rsidRPr="003F1896" w14:paraId="51F1088C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46F350" w14:textId="03CB409F" w:rsidR="008B6C80" w:rsidRPr="003F1896" w:rsidRDefault="008B6C80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26E1BD73" w14:textId="77777777" w:rsidR="008B6C80" w:rsidRPr="003F1896" w:rsidRDefault="008B6C80" w:rsidP="00A365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D2DAF68" w14:textId="0AC53082" w:rsidR="008B6C80" w:rsidRPr="003F1896" w:rsidRDefault="008F510C" w:rsidP="0088679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หนี้สินที่เกิดจากสัญญาคือเงินรับล่วงหน้า</w:t>
      </w:r>
      <w:r w:rsidR="00E64648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ค่าสินค้า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จากลูกค้า โดย</w:t>
      </w:r>
      <w:r w:rsidR="008B6C80"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1CAEFF53" w14:textId="77777777" w:rsidR="0064214D" w:rsidRPr="003F1896" w:rsidRDefault="0064214D" w:rsidP="00A365C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0028D" w:rsidRPr="003F1896" w14:paraId="5CFE72C5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5E521" w14:textId="77777777" w:rsidR="0090028D" w:rsidRPr="003F1896" w:rsidRDefault="0090028D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3CB87" w14:textId="77777777" w:rsidR="0090028D" w:rsidRPr="003F1896" w:rsidRDefault="0090028D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2B93B7C9" w14:textId="77777777" w:rsidR="0090028D" w:rsidRPr="003F1896" w:rsidRDefault="0090028D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117" w:rsidRPr="003F1896" w14:paraId="5EEF0183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E278" w14:textId="77777777" w:rsidR="00C32117" w:rsidRPr="003F1896" w:rsidRDefault="00C32117" w:rsidP="00C3211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DF128" w14:textId="748A65D0" w:rsidR="00C32117" w:rsidRPr="003F1896" w:rsidRDefault="00DC63A8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96405" w14:textId="107EC0C7" w:rsidR="00C32117" w:rsidRPr="003F1896" w:rsidRDefault="004E55A3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C32117" w:rsidRPr="003F1896" w14:paraId="6881DDA3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9D56F" w14:textId="77777777" w:rsidR="00C32117" w:rsidRPr="003F1896" w:rsidRDefault="00C32117" w:rsidP="00C3211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DCACF" w14:textId="77777777" w:rsidR="00C32117" w:rsidRPr="003F1896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A259E" w14:textId="77777777" w:rsidR="00C32117" w:rsidRPr="003F1896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32117" w:rsidRPr="003F1896" w14:paraId="6A65DB81" w14:textId="77777777" w:rsidTr="000045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9BBE" w14:textId="77777777" w:rsidR="00C32117" w:rsidRPr="003F1896" w:rsidRDefault="00C32117" w:rsidP="00C32117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03A695" w14:textId="77777777" w:rsidR="00C32117" w:rsidRPr="003F1896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A84CF" w14:textId="77777777" w:rsidR="00C32117" w:rsidRPr="003F1896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34277" w:rsidRPr="003F1896" w14:paraId="389DB08F" w14:textId="77777777" w:rsidTr="000045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A2C9B0" w14:textId="77777777" w:rsidR="00934277" w:rsidRPr="003F1896" w:rsidRDefault="00934277" w:rsidP="009342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05F5E" w14:textId="2FE50D6C" w:rsidR="00934277" w:rsidRPr="003F1896" w:rsidRDefault="004B1AE7" w:rsidP="00934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95B2B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D95B2B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791B5" w14:textId="3A457995" w:rsidR="00934277" w:rsidRPr="003F1896" w:rsidRDefault="004B1AE7" w:rsidP="009342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934277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934277" w:rsidRPr="003F18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</w:tr>
    </w:tbl>
    <w:p w14:paraId="4C5A5C5B" w14:textId="52A6C985" w:rsidR="00773ADA" w:rsidRPr="003F1896" w:rsidRDefault="00773AD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2CEF89EE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95DA96" w14:textId="3502C003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8" w:name="OLE_LINK9"/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6115ED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15ED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7C8B3657" w14:textId="77777777" w:rsidR="005F05DA" w:rsidRPr="003F1896" w:rsidRDefault="005F05DA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</w:p>
    <w:p w14:paraId="03B0A15E" w14:textId="1BACF8F0" w:rsidR="00DF78BD" w:rsidRPr="003F1896" w:rsidRDefault="00DF78BD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รายการเคลื่อนไหวของภาระผูกพันผลประโยชน์พนักงาน</w:t>
      </w:r>
      <w:r w:rsidR="008B6C80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ที่กำหนดไว้ระหว่างปี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มีดังนี้</w:t>
      </w:r>
    </w:p>
    <w:p w14:paraId="55D6D924" w14:textId="77777777" w:rsidR="005E32AF" w:rsidRPr="003F1896" w:rsidRDefault="005E32AF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670"/>
        <w:gridCol w:w="1440"/>
        <w:gridCol w:w="1440"/>
      </w:tblGrid>
      <w:tr w:rsidR="00BF7049" w:rsidRPr="003F1896" w14:paraId="551BB10E" w14:textId="77777777" w:rsidTr="00FF7BB7">
        <w:trPr>
          <w:cantSplit/>
        </w:trPr>
        <w:tc>
          <w:tcPr>
            <w:tcW w:w="6670" w:type="dxa"/>
            <w:vAlign w:val="bottom"/>
          </w:tcPr>
          <w:p w14:paraId="5A386EAC" w14:textId="77777777" w:rsidR="00BF7049" w:rsidRPr="003F1896" w:rsidRDefault="00BF7049" w:rsidP="00BF7049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0F99AB5F" w14:textId="77777777" w:rsidR="00BF7049" w:rsidRPr="003F1896" w:rsidRDefault="00BF7049" w:rsidP="00BF70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41FAB319" w14:textId="15501596" w:rsidR="00BF7049" w:rsidRPr="003F1896" w:rsidRDefault="00BF7049" w:rsidP="00BF70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7049" w:rsidRPr="003F1896" w14:paraId="1339DCC6" w14:textId="77777777" w:rsidTr="00FF7BB7">
        <w:trPr>
          <w:cantSplit/>
        </w:trPr>
        <w:tc>
          <w:tcPr>
            <w:tcW w:w="6670" w:type="dxa"/>
            <w:vAlign w:val="bottom"/>
          </w:tcPr>
          <w:p w14:paraId="22645116" w14:textId="77777777" w:rsidR="00BF7049" w:rsidRPr="003F1896" w:rsidRDefault="00BF7049" w:rsidP="00BF7049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77B27" w14:textId="2228B11D" w:rsidR="00BF7049" w:rsidRPr="003F1896" w:rsidRDefault="00DC63A8" w:rsidP="00BF704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C6FEB" w14:textId="671BF1ED" w:rsidR="00BF7049" w:rsidRPr="003F1896" w:rsidRDefault="004E55A3" w:rsidP="00BF704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F7049" w:rsidRPr="003F1896" w14:paraId="487180CD" w14:textId="77777777" w:rsidTr="00FF7BB7">
        <w:trPr>
          <w:cantSplit/>
        </w:trPr>
        <w:tc>
          <w:tcPr>
            <w:tcW w:w="6670" w:type="dxa"/>
            <w:vAlign w:val="bottom"/>
          </w:tcPr>
          <w:p w14:paraId="2DD75A2B" w14:textId="77777777" w:rsidR="00BF7049" w:rsidRPr="003F1896" w:rsidRDefault="00BF7049" w:rsidP="00BF7049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9AAECFA" w14:textId="31A6541F" w:rsidR="00BF7049" w:rsidRPr="003F1896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D5205FD" w14:textId="77777777" w:rsidR="00BF7049" w:rsidRPr="003F1896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F7049" w:rsidRPr="003F1896" w14:paraId="407048F7" w14:textId="77777777" w:rsidTr="00FF7BB7">
        <w:trPr>
          <w:cantSplit/>
        </w:trPr>
        <w:tc>
          <w:tcPr>
            <w:tcW w:w="6670" w:type="dxa"/>
            <w:vAlign w:val="bottom"/>
          </w:tcPr>
          <w:p w14:paraId="45670D97" w14:textId="77777777" w:rsidR="00BF7049" w:rsidRPr="003F1896" w:rsidRDefault="00BF7049" w:rsidP="00BF7049">
            <w:pPr>
              <w:ind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140E2" w14:textId="77777777" w:rsidR="00BF7049" w:rsidRPr="003F1896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2EE94" w14:textId="77777777" w:rsidR="00BF7049" w:rsidRPr="003F1896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17931559" w14:textId="77777777" w:rsidTr="00B52F3B">
        <w:trPr>
          <w:cantSplit/>
        </w:trPr>
        <w:tc>
          <w:tcPr>
            <w:tcW w:w="6670" w:type="dxa"/>
            <w:hideMark/>
          </w:tcPr>
          <w:p w14:paraId="2EAC00A0" w14:textId="384D1B85" w:rsidR="00934277" w:rsidRPr="003F1896" w:rsidRDefault="00934277" w:rsidP="0093427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17A0CC40" w14:textId="029519B7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071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vAlign w:val="bottom"/>
          </w:tcPr>
          <w:p w14:paraId="0EC869BA" w14:textId="151995A5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</w:tr>
      <w:tr w:rsidR="00D95B2B" w:rsidRPr="003F1896" w14:paraId="7C03EECA" w14:textId="77777777" w:rsidTr="00AE2C5C">
        <w:trPr>
          <w:cantSplit/>
        </w:trPr>
        <w:tc>
          <w:tcPr>
            <w:tcW w:w="6670" w:type="dxa"/>
            <w:hideMark/>
          </w:tcPr>
          <w:p w14:paraId="00A6A950" w14:textId="77777777" w:rsidR="00D95B2B" w:rsidRPr="003F1896" w:rsidRDefault="00D95B2B" w:rsidP="00D95B2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14BA1B76" w14:textId="2B789178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</w:tcPr>
          <w:p w14:paraId="42BC3697" w14:textId="2F182A5A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</w:p>
        </w:tc>
      </w:tr>
      <w:tr w:rsidR="00D95B2B" w:rsidRPr="003F1896" w14:paraId="3E5C896E" w14:textId="77777777" w:rsidTr="00AE2C5C">
        <w:trPr>
          <w:cantSplit/>
        </w:trPr>
        <w:tc>
          <w:tcPr>
            <w:tcW w:w="6670" w:type="dxa"/>
            <w:hideMark/>
          </w:tcPr>
          <w:p w14:paraId="3DECC58D" w14:textId="1A7405E3" w:rsidR="00D95B2B" w:rsidRPr="003F1896" w:rsidRDefault="00D95B2B" w:rsidP="00D95B2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3F6389F7" w14:textId="5483D810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</w:tcPr>
          <w:p w14:paraId="68B0971A" w14:textId="3BB35398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</w:p>
        </w:tc>
      </w:tr>
      <w:tr w:rsidR="00D95B2B" w:rsidRPr="003F1896" w14:paraId="580F9756" w14:textId="77777777" w:rsidTr="00AE2C5C">
        <w:trPr>
          <w:cantSplit/>
        </w:trPr>
        <w:tc>
          <w:tcPr>
            <w:tcW w:w="6670" w:type="dxa"/>
          </w:tcPr>
          <w:p w14:paraId="7D0A248A" w14:textId="77777777" w:rsidR="00D95B2B" w:rsidRPr="003F1896" w:rsidRDefault="00D95B2B" w:rsidP="00D95B2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28B633" w14:textId="0D4A6E34" w:rsidR="00D95B2B" w:rsidRPr="003F1896" w:rsidRDefault="00D95B2B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283F0" w14:textId="5413CA63" w:rsidR="00D95B2B" w:rsidRPr="003F1896" w:rsidRDefault="00D95B2B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95B2B" w:rsidRPr="003F1896" w14:paraId="53E257DE" w14:textId="77777777" w:rsidTr="00AE2C5C">
        <w:trPr>
          <w:cantSplit/>
        </w:trPr>
        <w:tc>
          <w:tcPr>
            <w:tcW w:w="6670" w:type="dxa"/>
            <w:hideMark/>
          </w:tcPr>
          <w:p w14:paraId="692D9E26" w14:textId="569C662F" w:rsidR="00D95B2B" w:rsidRPr="003F1896" w:rsidRDefault="00D95B2B" w:rsidP="00D95B2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904D4" w14:textId="66EE1159" w:rsidR="00D95B2B" w:rsidRPr="003F1896" w:rsidRDefault="004B1AE7" w:rsidP="00D95B2B">
            <w:pPr>
              <w:tabs>
                <w:tab w:val="left" w:pos="114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862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DAF781" w14:textId="1E4DF7B0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071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</w:tr>
    </w:tbl>
    <w:p w14:paraId="77A23795" w14:textId="253B3675" w:rsidR="00AE7754" w:rsidRPr="003F1896" w:rsidRDefault="00AE7754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3414B8C6" w14:textId="28B2ED5F" w:rsidR="008A7F60" w:rsidRPr="003F1896" w:rsidRDefault="008A7F60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ข้อสมมติ</w:t>
      </w:r>
      <w:r w:rsidR="006B447D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หลักในการประมาณการ</w:t>
      </w:r>
      <w:r w:rsidR="00AD7B7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ตามหลักคณิตศาสตร์ประกันภัยที่ใช้เป็นดังนี้</w:t>
      </w:r>
    </w:p>
    <w:p w14:paraId="7349217C" w14:textId="77777777" w:rsidR="00FF7BB7" w:rsidRPr="003F1896" w:rsidRDefault="00FF7BB7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670"/>
        <w:gridCol w:w="1440"/>
        <w:gridCol w:w="1440"/>
      </w:tblGrid>
      <w:tr w:rsidR="00C22CAB" w:rsidRPr="003F1896" w14:paraId="02F54AFF" w14:textId="77777777" w:rsidTr="00FF7BB7">
        <w:trPr>
          <w:cantSplit/>
        </w:trPr>
        <w:tc>
          <w:tcPr>
            <w:tcW w:w="6670" w:type="dxa"/>
            <w:vAlign w:val="bottom"/>
          </w:tcPr>
          <w:p w14:paraId="3D2D11A4" w14:textId="77777777" w:rsidR="00AD7B70" w:rsidRPr="003F1896" w:rsidRDefault="00AD7B7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50A9B52" w14:textId="222E0A40" w:rsidR="00AD7B70" w:rsidRPr="003F1896" w:rsidRDefault="00AD7B7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  <w:r w:rsidR="00E2340F"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และ</w:t>
            </w:r>
          </w:p>
        </w:tc>
      </w:tr>
      <w:tr w:rsidR="00AD7B70" w:rsidRPr="003F1896" w14:paraId="5C879C7C" w14:textId="77777777" w:rsidTr="00FF7BB7">
        <w:trPr>
          <w:cantSplit/>
        </w:trPr>
        <w:tc>
          <w:tcPr>
            <w:tcW w:w="6670" w:type="dxa"/>
            <w:vAlign w:val="bottom"/>
          </w:tcPr>
          <w:p w14:paraId="174AC094" w14:textId="77777777" w:rsidR="00AD7B70" w:rsidRPr="003F1896" w:rsidRDefault="00AD7B7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CA9A21" w14:textId="16CF1A3B" w:rsidR="00AD7B70" w:rsidRPr="003F1896" w:rsidRDefault="00AD7B7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241C2C" w:rsidRPr="003F1896" w14:paraId="47703593" w14:textId="77777777" w:rsidTr="00FF7BB7">
        <w:trPr>
          <w:cantSplit/>
        </w:trPr>
        <w:tc>
          <w:tcPr>
            <w:tcW w:w="6670" w:type="dxa"/>
            <w:vAlign w:val="bottom"/>
          </w:tcPr>
          <w:p w14:paraId="598B193C" w14:textId="77777777" w:rsidR="00241C2C" w:rsidRPr="003F1896" w:rsidRDefault="00241C2C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540AFB" w14:textId="7A0DADA3" w:rsidR="00241C2C" w:rsidRPr="003F1896" w:rsidRDefault="004B1AE7" w:rsidP="00A365CC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41C2C"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362682" w14:textId="0789FAEA" w:rsidR="00241C2C" w:rsidRPr="003F1896" w:rsidRDefault="004B1AE7" w:rsidP="00A365CC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241C2C"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C32117" w:rsidRPr="003F1896" w14:paraId="78CC92B7" w14:textId="77777777" w:rsidTr="00FF7BB7">
        <w:trPr>
          <w:cantSplit/>
        </w:trPr>
        <w:tc>
          <w:tcPr>
            <w:tcW w:w="6670" w:type="dxa"/>
            <w:vAlign w:val="bottom"/>
          </w:tcPr>
          <w:p w14:paraId="36C414E8" w14:textId="77777777" w:rsidR="00C32117" w:rsidRPr="003F1896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2CD38" w14:textId="64294282" w:rsidR="00C32117" w:rsidRPr="003F1896" w:rsidRDefault="00DC63A8" w:rsidP="00C32117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79504" w14:textId="1EACE142" w:rsidR="00C32117" w:rsidRPr="003F1896" w:rsidRDefault="004E55A3" w:rsidP="00C32117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32117" w:rsidRPr="003F1896" w14:paraId="28F84C12" w14:textId="77777777" w:rsidTr="00FF7BB7">
        <w:trPr>
          <w:cantSplit/>
        </w:trPr>
        <w:tc>
          <w:tcPr>
            <w:tcW w:w="6670" w:type="dxa"/>
            <w:vAlign w:val="bottom"/>
          </w:tcPr>
          <w:p w14:paraId="5B2575A2" w14:textId="77777777" w:rsidR="00C32117" w:rsidRPr="003F1896" w:rsidRDefault="00C32117" w:rsidP="00C32117">
            <w:pPr>
              <w:ind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AB22" w14:textId="77777777" w:rsidR="00C32117" w:rsidRPr="003F1896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9804AD" w14:textId="77777777" w:rsidR="00C32117" w:rsidRPr="003F1896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25A88646" w14:textId="77777777" w:rsidTr="00AE2C5C">
        <w:trPr>
          <w:cantSplit/>
        </w:trPr>
        <w:tc>
          <w:tcPr>
            <w:tcW w:w="6670" w:type="dxa"/>
            <w:vAlign w:val="center"/>
            <w:hideMark/>
          </w:tcPr>
          <w:p w14:paraId="588B25AE" w14:textId="77777777" w:rsidR="00934277" w:rsidRPr="003F1896" w:rsidRDefault="00934277" w:rsidP="0093427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440" w:type="dxa"/>
            <w:shd w:val="clear" w:color="auto" w:fill="FAFAFA"/>
          </w:tcPr>
          <w:p w14:paraId="6D316790" w14:textId="6970337D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</w:tcPr>
          <w:p w14:paraId="1B5EF9F9" w14:textId="5260E9EE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</w:tr>
      <w:tr w:rsidR="00934277" w:rsidRPr="003F1896" w14:paraId="40BCF280" w14:textId="77777777" w:rsidTr="00AE2C5C">
        <w:trPr>
          <w:cantSplit/>
        </w:trPr>
        <w:tc>
          <w:tcPr>
            <w:tcW w:w="6670" w:type="dxa"/>
            <w:vAlign w:val="center"/>
            <w:hideMark/>
          </w:tcPr>
          <w:p w14:paraId="4D33E37A" w14:textId="77777777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5AAA9410" w14:textId="603CB2F1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</w:tcPr>
          <w:p w14:paraId="5CFF145C" w14:textId="724195B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</w:p>
        </w:tc>
      </w:tr>
      <w:tr w:rsidR="00934277" w:rsidRPr="003F1896" w14:paraId="2FB742BF" w14:textId="77777777" w:rsidTr="00AE2C5C">
        <w:trPr>
          <w:cantSplit/>
        </w:trPr>
        <w:tc>
          <w:tcPr>
            <w:tcW w:w="6670" w:type="dxa"/>
            <w:vAlign w:val="center"/>
          </w:tcPr>
          <w:p w14:paraId="2BAFF39D" w14:textId="6049FBE8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อัตราการลาออกของพนักงานรายเดือน</w:t>
            </w:r>
          </w:p>
        </w:tc>
        <w:tc>
          <w:tcPr>
            <w:tcW w:w="1440" w:type="dxa"/>
            <w:shd w:val="clear" w:color="auto" w:fill="FAFAFA"/>
          </w:tcPr>
          <w:p w14:paraId="1821A315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7A1652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34277" w:rsidRPr="003F1896" w14:paraId="51B2633C" w14:textId="77777777" w:rsidTr="00AE2C5C">
        <w:trPr>
          <w:cantSplit/>
        </w:trPr>
        <w:tc>
          <w:tcPr>
            <w:tcW w:w="6670" w:type="dxa"/>
            <w:vAlign w:val="center"/>
          </w:tcPr>
          <w:p w14:paraId="24887600" w14:textId="42D0962B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- อายุน้อยกว่า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223A4F6" w14:textId="68B849EB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</w:tcPr>
          <w:p w14:paraId="4C7C255E" w14:textId="6019B413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</w:p>
        </w:tc>
      </w:tr>
      <w:tr w:rsidR="00934277" w:rsidRPr="003F1896" w14:paraId="34F48552" w14:textId="77777777" w:rsidTr="00AE2C5C">
        <w:trPr>
          <w:cantSplit/>
        </w:trPr>
        <w:tc>
          <w:tcPr>
            <w:tcW w:w="6670" w:type="dxa"/>
            <w:vAlign w:val="center"/>
          </w:tcPr>
          <w:p w14:paraId="4395D7B4" w14:textId="66449D3C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- ตั้งแต่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ถึง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40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680E53C" w14:textId="14BA531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</w:tcPr>
          <w:p w14:paraId="79E72E9F" w14:textId="18C9B12A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</w:p>
        </w:tc>
      </w:tr>
      <w:tr w:rsidR="00934277" w:rsidRPr="003F1896" w14:paraId="0A3379AE" w14:textId="77777777" w:rsidTr="00AE2C5C">
        <w:trPr>
          <w:cantSplit/>
        </w:trPr>
        <w:tc>
          <w:tcPr>
            <w:tcW w:w="6670" w:type="dxa"/>
            <w:vAlign w:val="center"/>
          </w:tcPr>
          <w:p w14:paraId="23AB627F" w14:textId="3E531E5F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- ตั้งแต่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ถึง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0EE7576" w14:textId="6637598C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</w:tcPr>
          <w:p w14:paraId="571CE2BE" w14:textId="05F8D151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934277" w:rsidRPr="003F1896" w14:paraId="4D4BC51E" w14:textId="77777777" w:rsidTr="00AE2C5C">
        <w:trPr>
          <w:cantSplit/>
        </w:trPr>
        <w:tc>
          <w:tcPr>
            <w:tcW w:w="6670" w:type="dxa"/>
            <w:vAlign w:val="center"/>
          </w:tcPr>
          <w:p w14:paraId="73CFC14E" w14:textId="2561D41B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- อายุ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ขึ้นไป</w:t>
            </w:r>
          </w:p>
        </w:tc>
        <w:tc>
          <w:tcPr>
            <w:tcW w:w="1440" w:type="dxa"/>
            <w:shd w:val="clear" w:color="auto" w:fill="FAFAFA"/>
          </w:tcPr>
          <w:p w14:paraId="0437B6EA" w14:textId="0C653EE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</w:tcPr>
          <w:p w14:paraId="6870DFEF" w14:textId="3CCCD86B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</w:tr>
      <w:tr w:rsidR="00934277" w:rsidRPr="003F1896" w14:paraId="408DFCEC" w14:textId="77777777" w:rsidTr="00AE2C5C">
        <w:trPr>
          <w:cantSplit/>
        </w:trPr>
        <w:tc>
          <w:tcPr>
            <w:tcW w:w="6670" w:type="dxa"/>
            <w:vAlign w:val="center"/>
          </w:tcPr>
          <w:p w14:paraId="04664E38" w14:textId="36A7A715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อัตราการลาออกของพนักงานรายวัน</w:t>
            </w:r>
          </w:p>
        </w:tc>
        <w:tc>
          <w:tcPr>
            <w:tcW w:w="1440" w:type="dxa"/>
            <w:shd w:val="clear" w:color="auto" w:fill="FAFAFA"/>
          </w:tcPr>
          <w:p w14:paraId="63D37E27" w14:textId="4783A4AD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9B86C5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934277" w:rsidRPr="003F1896" w14:paraId="2A22C8AC" w14:textId="77777777" w:rsidTr="00AE2C5C">
        <w:trPr>
          <w:cantSplit/>
        </w:trPr>
        <w:tc>
          <w:tcPr>
            <w:tcW w:w="6670" w:type="dxa"/>
            <w:vAlign w:val="center"/>
          </w:tcPr>
          <w:p w14:paraId="7616734C" w14:textId="59836A4C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- อายุน้อยกว่า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65215D5" w14:textId="3F9A6A16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</w:p>
        </w:tc>
        <w:tc>
          <w:tcPr>
            <w:tcW w:w="1440" w:type="dxa"/>
          </w:tcPr>
          <w:p w14:paraId="261C6386" w14:textId="5B10332C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</w:p>
        </w:tc>
      </w:tr>
      <w:tr w:rsidR="00934277" w:rsidRPr="003F1896" w14:paraId="316CFB5F" w14:textId="77777777" w:rsidTr="00AE2C5C">
        <w:trPr>
          <w:cantSplit/>
        </w:trPr>
        <w:tc>
          <w:tcPr>
            <w:tcW w:w="6670" w:type="dxa"/>
            <w:vAlign w:val="center"/>
          </w:tcPr>
          <w:p w14:paraId="2B75BF8A" w14:textId="03EDDE7E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- ตั้งแต่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ถึง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40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F41D7CA" w14:textId="75883C3E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</w:p>
        </w:tc>
        <w:tc>
          <w:tcPr>
            <w:tcW w:w="1440" w:type="dxa"/>
          </w:tcPr>
          <w:p w14:paraId="7C00453C" w14:textId="5E059768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</w:t>
            </w:r>
          </w:p>
        </w:tc>
      </w:tr>
      <w:tr w:rsidR="00934277" w:rsidRPr="003F1896" w14:paraId="4BF94718" w14:textId="77777777" w:rsidTr="00AE2C5C">
        <w:trPr>
          <w:cantSplit/>
        </w:trPr>
        <w:tc>
          <w:tcPr>
            <w:tcW w:w="6670" w:type="dxa"/>
            <w:vAlign w:val="center"/>
          </w:tcPr>
          <w:p w14:paraId="41D73631" w14:textId="6E753B17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- ตั้งแต่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41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ถึง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846C05A" w14:textId="4B864844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</w:p>
        </w:tc>
        <w:tc>
          <w:tcPr>
            <w:tcW w:w="1440" w:type="dxa"/>
          </w:tcPr>
          <w:p w14:paraId="4D4E32A2" w14:textId="06256994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</w:p>
        </w:tc>
      </w:tr>
      <w:tr w:rsidR="00934277" w:rsidRPr="003F1896" w14:paraId="47FBAA64" w14:textId="77777777" w:rsidTr="00AE2C5C">
        <w:trPr>
          <w:cantSplit/>
        </w:trPr>
        <w:tc>
          <w:tcPr>
            <w:tcW w:w="6670" w:type="dxa"/>
            <w:vAlign w:val="center"/>
          </w:tcPr>
          <w:p w14:paraId="5DD7A31D" w14:textId="28B10A04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- อายุ </w:t>
            </w:r>
            <w:r w:rsidR="004B1AE7" w:rsidRPr="004B1AE7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</w:t>
            </w: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ปี ขึ้นไป</w:t>
            </w:r>
          </w:p>
        </w:tc>
        <w:tc>
          <w:tcPr>
            <w:tcW w:w="1440" w:type="dxa"/>
            <w:shd w:val="clear" w:color="auto" w:fill="FAFAFA"/>
          </w:tcPr>
          <w:p w14:paraId="34996F72" w14:textId="45EA8FB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</w:tcPr>
          <w:p w14:paraId="7D552F11" w14:textId="32D667BE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</w:p>
        </w:tc>
      </w:tr>
      <w:tr w:rsidR="00934277" w:rsidRPr="003F1896" w14:paraId="42E98EB9" w14:textId="77777777" w:rsidTr="00AE2C5C">
        <w:trPr>
          <w:cantSplit/>
        </w:trPr>
        <w:tc>
          <w:tcPr>
            <w:tcW w:w="6670" w:type="dxa"/>
            <w:vAlign w:val="center"/>
          </w:tcPr>
          <w:p w14:paraId="6ED5DBF3" w14:textId="77777777" w:rsidR="00934277" w:rsidRPr="003F1896" w:rsidRDefault="00934277" w:rsidP="0093427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F1896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</w:tcPr>
          <w:p w14:paraId="1D63E121" w14:textId="6A3DAA86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BC07F8A" w14:textId="2531781F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bookmarkEnd w:id="28"/>
    </w:tbl>
    <w:p w14:paraId="151534E3" w14:textId="68F80E64" w:rsidR="00773ADA" w:rsidRPr="003F1896" w:rsidRDefault="00773ADA" w:rsidP="00A365CC">
      <w:pPr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8"/>
          <w:szCs w:val="28"/>
        </w:rPr>
      </w:pPr>
    </w:p>
    <w:p w14:paraId="699AAE98" w14:textId="77777777" w:rsidR="00C8023A" w:rsidRPr="003F1896" w:rsidRDefault="00C8023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การวิเคราะห์ความอ่อนไหวของข้อสมมติ</w:t>
      </w:r>
      <w:r w:rsidR="004B4F9A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ฐาน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หลักในการประมาณการตามหลักคณิตศาสตร์ประกันภัยเป็นดังต่อไปนี้</w:t>
      </w:r>
    </w:p>
    <w:p w14:paraId="6E28FE05" w14:textId="77777777" w:rsidR="00C8023A" w:rsidRPr="003F1896" w:rsidRDefault="00C8023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354"/>
        <w:gridCol w:w="1512"/>
        <w:gridCol w:w="1512"/>
        <w:gridCol w:w="1512"/>
        <w:gridCol w:w="1512"/>
      </w:tblGrid>
      <w:tr w:rsidR="00C22CAB" w:rsidRPr="003F1896" w14:paraId="22D5369B" w14:textId="77777777" w:rsidTr="006115ED">
        <w:tc>
          <w:tcPr>
            <w:tcW w:w="2070" w:type="dxa"/>
          </w:tcPr>
          <w:p w14:paraId="35A5E8DF" w14:textId="77777777" w:rsidR="00C8023A" w:rsidRPr="003F1896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38E391F2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62D014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8023A" w:rsidRPr="003F1896" w14:paraId="3341F40A" w14:textId="77777777" w:rsidTr="006115ED">
        <w:tc>
          <w:tcPr>
            <w:tcW w:w="2070" w:type="dxa"/>
          </w:tcPr>
          <w:p w14:paraId="689C99A5" w14:textId="77777777" w:rsidR="00C8023A" w:rsidRPr="003F1896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5ABF37C4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CB3876" w14:textId="77777777" w:rsidR="00C8023A" w:rsidRPr="003F1896" w:rsidRDefault="0007472E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ผลกระทบต่อภาระผู</w:t>
            </w:r>
            <w:r w:rsidR="00C8023A"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กพันโครงการผลประโยชน์ที่กำหนดไว้</w:t>
            </w:r>
          </w:p>
        </w:tc>
      </w:tr>
      <w:tr w:rsidR="00C8023A" w:rsidRPr="003F1896" w14:paraId="60142DCD" w14:textId="77777777" w:rsidTr="006115ED">
        <w:tc>
          <w:tcPr>
            <w:tcW w:w="2070" w:type="dxa"/>
          </w:tcPr>
          <w:p w14:paraId="043BF023" w14:textId="77777777" w:rsidR="00C8023A" w:rsidRPr="003F1896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0A7833A7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24557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  <w:r w:rsidR="004B4F9A"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AF2E0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การลดลงของข้อสมมติ</w:t>
            </w:r>
            <w:r w:rsidR="004B4F9A"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</w:tr>
      <w:tr w:rsidR="00C32117" w:rsidRPr="003F1896" w14:paraId="2ACDC564" w14:textId="77777777" w:rsidTr="004172F5">
        <w:tc>
          <w:tcPr>
            <w:tcW w:w="2070" w:type="dxa"/>
          </w:tcPr>
          <w:p w14:paraId="012DF4AF" w14:textId="77777777" w:rsidR="00C32117" w:rsidRPr="003F1896" w:rsidRDefault="00C32117" w:rsidP="00C32117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B107D91" w14:textId="54D4D4B8" w:rsidR="00C32117" w:rsidRPr="003F1896" w:rsidRDefault="00C32117" w:rsidP="00C32117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ในข้อสมมติฐาน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E1306" w14:textId="5078EB24" w:rsidR="00C32117" w:rsidRPr="003F1896" w:rsidRDefault="00DC63A8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C88FA" w14:textId="709944D9" w:rsidR="00C32117" w:rsidRPr="003F1896" w:rsidRDefault="004E55A3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F9059" w14:textId="3AF2CDE9" w:rsidR="00C32117" w:rsidRPr="003F1896" w:rsidRDefault="00DC63A8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182A5" w14:textId="108D6436" w:rsidR="00C32117" w:rsidRPr="003F1896" w:rsidRDefault="004E55A3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8023A" w:rsidRPr="003F1896" w14:paraId="62BD8950" w14:textId="77777777" w:rsidTr="006115ED">
        <w:tc>
          <w:tcPr>
            <w:tcW w:w="2070" w:type="dxa"/>
          </w:tcPr>
          <w:p w14:paraId="331A51D0" w14:textId="77777777" w:rsidR="00C8023A" w:rsidRPr="003F1896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3C17327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6B69CB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6C68DA7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A3511B8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F56F5A" w14:textId="77777777" w:rsidR="00C8023A" w:rsidRPr="003F1896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34277" w:rsidRPr="003F1896" w14:paraId="6119E465" w14:textId="77777777" w:rsidTr="00AE2C5C">
        <w:tc>
          <w:tcPr>
            <w:tcW w:w="2070" w:type="dxa"/>
          </w:tcPr>
          <w:p w14:paraId="1C49B60E" w14:textId="77777777" w:rsidR="00934277" w:rsidRPr="003F1896" w:rsidRDefault="00934277" w:rsidP="00934277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354" w:type="dxa"/>
          </w:tcPr>
          <w:p w14:paraId="52D9FCEB" w14:textId="67DC4F79" w:rsidR="00934277" w:rsidRPr="003F1896" w:rsidRDefault="00934277" w:rsidP="00934277">
            <w:pPr>
              <w:pStyle w:val="Heading2"/>
              <w:tabs>
                <w:tab w:val="clear" w:pos="540"/>
              </w:tabs>
              <w:ind w:left="0" w:right="-7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0FC8A84E" w14:textId="79C89AFC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512" w:type="dxa"/>
            <w:shd w:val="clear" w:color="auto" w:fill="auto"/>
          </w:tcPr>
          <w:p w14:paraId="1FED5F27" w14:textId="252AF81A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512" w:type="dxa"/>
            <w:shd w:val="clear" w:color="auto" w:fill="FAFAFA"/>
          </w:tcPr>
          <w:p w14:paraId="70681216" w14:textId="2A5A20D1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638ADBAA" w14:textId="2E43A631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</w:p>
        </w:tc>
      </w:tr>
      <w:tr w:rsidR="00934277" w:rsidRPr="003F1896" w14:paraId="24F53130" w14:textId="77777777" w:rsidTr="00AE2C5C">
        <w:tc>
          <w:tcPr>
            <w:tcW w:w="2070" w:type="dxa"/>
          </w:tcPr>
          <w:p w14:paraId="395BD627" w14:textId="77777777" w:rsidR="00934277" w:rsidRPr="003F1896" w:rsidRDefault="00934277" w:rsidP="00934277">
            <w:pPr>
              <w:ind w:left="-100" w:right="-13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4" w:type="dxa"/>
          </w:tcPr>
          <w:p w14:paraId="13335962" w14:textId="2B858577" w:rsidR="00934277" w:rsidRPr="003F1896" w:rsidRDefault="00934277" w:rsidP="00934277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33F8B575" w14:textId="3F2F0AE0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67560D76" w14:textId="1007C145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FAFAFA"/>
          </w:tcPr>
          <w:p w14:paraId="6B4F5E67" w14:textId="0D725D0C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5EE57CE4" w14:textId="7B3D1283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</w:p>
        </w:tc>
      </w:tr>
      <w:tr w:rsidR="00934277" w:rsidRPr="003F1896" w14:paraId="69F899C6" w14:textId="77777777" w:rsidTr="00AE2C5C">
        <w:tc>
          <w:tcPr>
            <w:tcW w:w="2070" w:type="dxa"/>
          </w:tcPr>
          <w:p w14:paraId="6D6CC9AA" w14:textId="77777777" w:rsidR="00934277" w:rsidRPr="003F1896" w:rsidRDefault="00934277" w:rsidP="00934277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อัตราการลาออก</w:t>
            </w:r>
          </w:p>
        </w:tc>
        <w:tc>
          <w:tcPr>
            <w:tcW w:w="1354" w:type="dxa"/>
          </w:tcPr>
          <w:p w14:paraId="018166B0" w14:textId="2B75FED5" w:rsidR="00934277" w:rsidRPr="003F1896" w:rsidRDefault="00934277" w:rsidP="00934277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5C4D1F04" w14:textId="4CDBE892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15ABB552" w14:textId="0C3E4B50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7757DA0F" w14:textId="585D3EC7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</w:tcPr>
          <w:p w14:paraId="00557866" w14:textId="3BEB991A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934277" w:rsidRPr="003F1896" w14:paraId="403B1AAA" w14:textId="77777777" w:rsidTr="00AE2C5C">
        <w:tc>
          <w:tcPr>
            <w:tcW w:w="2070" w:type="dxa"/>
          </w:tcPr>
          <w:p w14:paraId="37058DAB" w14:textId="3328CADF" w:rsidR="00934277" w:rsidRPr="003F1896" w:rsidRDefault="00934277" w:rsidP="00934277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พนักงานรายเดือน</w:t>
            </w:r>
          </w:p>
        </w:tc>
        <w:tc>
          <w:tcPr>
            <w:tcW w:w="1354" w:type="dxa"/>
          </w:tcPr>
          <w:p w14:paraId="6B1899C8" w14:textId="4883E81F" w:rsidR="00934277" w:rsidRPr="003F1896" w:rsidRDefault="00934277" w:rsidP="00934277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29D0847F" w14:textId="784BB990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512" w:type="dxa"/>
            <w:shd w:val="clear" w:color="auto" w:fill="auto"/>
          </w:tcPr>
          <w:p w14:paraId="3F77B2E9" w14:textId="7BA313D5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512" w:type="dxa"/>
            <w:shd w:val="clear" w:color="auto" w:fill="FAFAFA"/>
          </w:tcPr>
          <w:p w14:paraId="6E176604" w14:textId="596D9EF2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512" w:type="dxa"/>
          </w:tcPr>
          <w:p w14:paraId="12B18B56" w14:textId="162E296E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</w:p>
        </w:tc>
      </w:tr>
      <w:tr w:rsidR="00934277" w:rsidRPr="003F1896" w14:paraId="326F8432" w14:textId="77777777" w:rsidTr="00AE2C5C">
        <w:tc>
          <w:tcPr>
            <w:tcW w:w="2070" w:type="dxa"/>
          </w:tcPr>
          <w:p w14:paraId="66CAAA72" w14:textId="620EC812" w:rsidR="00934277" w:rsidRPr="003F1896" w:rsidRDefault="00934277" w:rsidP="00934277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พนักงานรายเดือน</w:t>
            </w:r>
          </w:p>
        </w:tc>
        <w:tc>
          <w:tcPr>
            <w:tcW w:w="1354" w:type="dxa"/>
          </w:tcPr>
          <w:p w14:paraId="07F9B60D" w14:textId="72CBA5DD" w:rsidR="00934277" w:rsidRPr="003F1896" w:rsidRDefault="00934277" w:rsidP="00934277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11C9D403" w14:textId="59FB3379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512" w:type="dxa"/>
            <w:shd w:val="clear" w:color="auto" w:fill="auto"/>
          </w:tcPr>
          <w:p w14:paraId="06D72EEA" w14:textId="5FA7D92F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512" w:type="dxa"/>
            <w:shd w:val="clear" w:color="auto" w:fill="FAFAFA"/>
          </w:tcPr>
          <w:p w14:paraId="082F86DA" w14:textId="2D275181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D95B2B"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512" w:type="dxa"/>
          </w:tcPr>
          <w:p w14:paraId="22550362" w14:textId="739FB2AE" w:rsidR="00934277" w:rsidRPr="003F1896" w:rsidRDefault="00934277" w:rsidP="00934277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3F18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B1AE7" w:rsidRPr="004B1AE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</w:tr>
    </w:tbl>
    <w:p w14:paraId="20092CB4" w14:textId="77777777" w:rsidR="00C8023A" w:rsidRPr="003F1896" w:rsidRDefault="00C8023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B04BF6C" w14:textId="0EE11C84" w:rsidR="00C8023A" w:rsidRPr="003F1896" w:rsidRDefault="00C8023A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การวิเคราะห์ความอ่อนไหวข้างต้นนี้อ้างอิงจากการเปลี่ยนแปลงข้อสมมติใดข้อสมมติ</w:t>
      </w:r>
      <w:r w:rsidR="004B4F9A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ฐาน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หนึ่ง ขณะที่ให้ข้อสมมติ</w:t>
      </w:r>
      <w:r w:rsidR="004B4F9A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ฐาน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4B4F9A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ฐาน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บางเรื่องอาจมีความสัมพันธ์กัน ในการคำนวณการวิเคราะห์ความอ่อนไหวของภาระผูกพัน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ผลประโยชน์ที่กำหนดไว้ที่มีต่อการเปลี่ยนแปลงในข้อสมมติ</w:t>
      </w:r>
      <w:r w:rsidR="004B4F9A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ฐาน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หลักได้ใช้วิธีเดียว</w:t>
      </w:r>
      <w:r w:rsidR="008B6C8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กับ</w:t>
      </w:r>
      <w:r w:rsidR="008B6C8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การคำนวณหนี้สิน</w:t>
      </w:r>
      <w:r w:rsidR="00AD7B7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ผลประโยชน์เมื่อเกษียณอายุ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ที่รับรู้ในงบแสดงฐานะการเงิน</w:t>
      </w:r>
    </w:p>
    <w:p w14:paraId="20305765" w14:textId="6D0FBB22" w:rsidR="0007472E" w:rsidRPr="003F1896" w:rsidRDefault="0088679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79958A44" w14:textId="77777777" w:rsidR="00266E5A" w:rsidRPr="003F1896" w:rsidRDefault="00266E5A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วิธีการและประเภทของข้อสมมติ</w:t>
      </w:r>
      <w:r w:rsidR="004B4F9A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ฐาน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0BE787B1" w14:textId="77777777" w:rsidR="00DB50C7" w:rsidRPr="003F1896" w:rsidRDefault="00DB50C7" w:rsidP="00DB50C7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4D3664" w14:textId="4B3F0640" w:rsidR="00DB50C7" w:rsidRPr="003F1896" w:rsidRDefault="00DB50C7" w:rsidP="00DB50C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ระยะเวลาถัวเฉลี่ยถ่วงน้ำหนักของภาระผูกพันตามโครงการผลประโยชน์ของกลุ่มกิจการคือ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23</w:t>
      </w:r>
      <w:r w:rsidR="00D95B2B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82</w:t>
      </w:r>
      <w:r w:rsidR="00934277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ปี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="004E55A3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: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24</w:t>
      </w:r>
      <w:r w:rsidR="00934277" w:rsidRPr="003F1896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72</w:t>
      </w:r>
      <w:r w:rsidR="00934277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ปี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</w:p>
    <w:p w14:paraId="11D2DD51" w14:textId="0F8AF6A0" w:rsidR="0007472E" w:rsidRPr="003F1896" w:rsidRDefault="0007472E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321175B" w14:textId="1985AB7E" w:rsidR="00D150B8" w:rsidRPr="003F1896" w:rsidRDefault="00D150B8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การวิเคราะห์การครบกำหนดของการจ่ายชำระผลประโยชน์เมื่อเกษียณอายุที่</w:t>
      </w:r>
      <w:r w:rsidR="008B6C8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ไม่มีการคิดลด</w:t>
      </w:r>
      <w:r w:rsidR="00CE2054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เป็นดังต่อไปนี้</w:t>
      </w:r>
    </w:p>
    <w:p w14:paraId="7789B188" w14:textId="77777777" w:rsidR="00595C68" w:rsidRPr="003F1896" w:rsidRDefault="00595C68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934277" w:rsidRPr="003F1896" w14:paraId="485C1246" w14:textId="77777777" w:rsidTr="00934277">
        <w:trPr>
          <w:cantSplit/>
        </w:trPr>
        <w:tc>
          <w:tcPr>
            <w:tcW w:w="6984" w:type="dxa"/>
            <w:vAlign w:val="bottom"/>
          </w:tcPr>
          <w:p w14:paraId="786CA670" w14:textId="77777777" w:rsidR="00934277" w:rsidRPr="003F1896" w:rsidRDefault="00934277" w:rsidP="00A365CC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CCAA9C" w14:textId="77777777" w:rsidR="00934277" w:rsidRPr="003F1896" w:rsidRDefault="00934277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7E817B17" w14:textId="1B92DA48" w:rsidR="00934277" w:rsidRPr="003F1896" w:rsidRDefault="00934277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934277" w:rsidRPr="003F1896" w14:paraId="2F3EA29C" w14:textId="77777777" w:rsidTr="00934277">
        <w:trPr>
          <w:cantSplit/>
        </w:trPr>
        <w:tc>
          <w:tcPr>
            <w:tcW w:w="6984" w:type="dxa"/>
            <w:vAlign w:val="bottom"/>
          </w:tcPr>
          <w:p w14:paraId="0F35D715" w14:textId="77777777" w:rsidR="00934277" w:rsidRPr="003F1896" w:rsidRDefault="00934277" w:rsidP="00C32117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18CEE5F" w14:textId="793BF26A" w:rsidR="00934277" w:rsidRPr="003F1896" w:rsidRDefault="00934277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A190D8" w14:textId="3AD9974D" w:rsidR="00934277" w:rsidRPr="003F1896" w:rsidRDefault="00934277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34277" w:rsidRPr="003F1896" w14:paraId="2EF983FD" w14:textId="77777777" w:rsidTr="00934277">
        <w:trPr>
          <w:cantSplit/>
        </w:trPr>
        <w:tc>
          <w:tcPr>
            <w:tcW w:w="6984" w:type="dxa"/>
            <w:vAlign w:val="bottom"/>
          </w:tcPr>
          <w:p w14:paraId="10F10321" w14:textId="77777777" w:rsidR="00934277" w:rsidRPr="003F1896" w:rsidRDefault="00934277" w:rsidP="00C32117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B94B1F" w14:textId="77777777" w:rsidR="00934277" w:rsidRPr="003F1896" w:rsidRDefault="0093427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C83950B" w14:textId="77777777" w:rsidR="00934277" w:rsidRPr="003F1896" w:rsidRDefault="0093427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34277" w:rsidRPr="003F1896" w14:paraId="11DAA1AE" w14:textId="77777777" w:rsidTr="00934277">
        <w:trPr>
          <w:cantSplit/>
        </w:trPr>
        <w:tc>
          <w:tcPr>
            <w:tcW w:w="6984" w:type="dxa"/>
          </w:tcPr>
          <w:p w14:paraId="35495535" w14:textId="77777777" w:rsidR="00934277" w:rsidRPr="003F1896" w:rsidRDefault="00934277" w:rsidP="00C32117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2D259" w14:textId="77777777" w:rsidR="00934277" w:rsidRPr="003F1896" w:rsidRDefault="0093427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3C6424" w14:textId="77777777" w:rsidR="00934277" w:rsidRPr="003F1896" w:rsidRDefault="0093427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95B2B" w:rsidRPr="003F1896" w14:paraId="50992F9F" w14:textId="77777777" w:rsidTr="00934277">
        <w:trPr>
          <w:cantSplit/>
        </w:trPr>
        <w:tc>
          <w:tcPr>
            <w:tcW w:w="6984" w:type="dxa"/>
          </w:tcPr>
          <w:p w14:paraId="0B795992" w14:textId="77BE67B6" w:rsidR="00D95B2B" w:rsidRPr="003F1896" w:rsidRDefault="00D95B2B" w:rsidP="00D95B2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น้อยกว่า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19888940" w14:textId="4D2E92F9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968</w:t>
            </w:r>
            <w:r w:rsidR="00D95B2B" w:rsidRPr="003F18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295" w:type="dxa"/>
          </w:tcPr>
          <w:p w14:paraId="26060922" w14:textId="2BCD9DAB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750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486</w:t>
            </w:r>
          </w:p>
        </w:tc>
      </w:tr>
      <w:tr w:rsidR="00D95B2B" w:rsidRPr="003F1896" w14:paraId="30E66C6F" w14:textId="77777777" w:rsidTr="00934277">
        <w:trPr>
          <w:cantSplit/>
        </w:trPr>
        <w:tc>
          <w:tcPr>
            <w:tcW w:w="6984" w:type="dxa"/>
          </w:tcPr>
          <w:p w14:paraId="1FC4D189" w14:textId="38EF3888" w:rsidR="00D95B2B" w:rsidRPr="003F1896" w:rsidRDefault="00D95B2B" w:rsidP="00D95B2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ระหว่าง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ปี ถึง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0BCA1C70" w14:textId="5AB0F935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</w:t>
            </w:r>
            <w:r w:rsidR="00D95B2B" w:rsidRPr="003F18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064</w:t>
            </w:r>
            <w:r w:rsidR="00D95B2B" w:rsidRPr="003F1896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295" w:type="dxa"/>
          </w:tcPr>
          <w:p w14:paraId="63B1A3D1" w14:textId="6F5F12E7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</w:tr>
      <w:tr w:rsidR="00D95B2B" w:rsidRPr="003F1896" w14:paraId="27DAC150" w14:textId="77777777" w:rsidTr="00934277">
        <w:trPr>
          <w:cantSplit/>
        </w:trPr>
        <w:tc>
          <w:tcPr>
            <w:tcW w:w="6984" w:type="dxa"/>
          </w:tcPr>
          <w:p w14:paraId="12DA9A32" w14:textId="7B273FCD" w:rsidR="00D95B2B" w:rsidRPr="003F1896" w:rsidRDefault="00D95B2B" w:rsidP="00D95B2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เกินกว่า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FB45351" w14:textId="6FB049BE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  <w:r w:rsidR="00200206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  <w:r w:rsidR="00200206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065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3ED0B64" w14:textId="6F5F4955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360</w:t>
            </w:r>
          </w:p>
        </w:tc>
      </w:tr>
      <w:tr w:rsidR="00D95B2B" w:rsidRPr="003F1896" w14:paraId="66874A67" w14:textId="77777777" w:rsidTr="00934277">
        <w:trPr>
          <w:cantSplit/>
        </w:trPr>
        <w:tc>
          <w:tcPr>
            <w:tcW w:w="6984" w:type="dxa"/>
          </w:tcPr>
          <w:p w14:paraId="0E36E691" w14:textId="77777777" w:rsidR="00D95B2B" w:rsidRPr="003F1896" w:rsidRDefault="00D95B2B" w:rsidP="00D95B2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1B319" w14:textId="04DFABF7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  <w:r w:rsidR="00200206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200206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3E07F7A" w14:textId="004DA95E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571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688</w:t>
            </w:r>
          </w:p>
        </w:tc>
      </w:tr>
    </w:tbl>
    <w:p w14:paraId="6F3E3E83" w14:textId="7A8B06EF" w:rsidR="008B6C80" w:rsidRPr="003F1896" w:rsidRDefault="008B6C80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1D60" w:rsidRPr="003F1896" w14:paraId="08D64937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316AAD" w14:textId="6287A074" w:rsidR="00791D60" w:rsidRPr="003F1896" w:rsidRDefault="004B1AE7" w:rsidP="00791D6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791D60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162D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</w:t>
            </w:r>
            <w:r w:rsidR="00791D60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1FC378B5" w14:textId="77777777" w:rsidR="00791D60" w:rsidRPr="003F1896" w:rsidRDefault="00791D60" w:rsidP="00791D60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791D60" w:rsidRPr="003F1896" w14:paraId="2AEA59F8" w14:textId="77777777" w:rsidTr="00791D60">
        <w:trPr>
          <w:cantSplit/>
        </w:trPr>
        <w:tc>
          <w:tcPr>
            <w:tcW w:w="6958" w:type="dxa"/>
            <w:vAlign w:val="bottom"/>
          </w:tcPr>
          <w:p w14:paraId="28FA744C" w14:textId="77777777" w:rsidR="00791D60" w:rsidRPr="003F1896" w:rsidRDefault="00791D60" w:rsidP="00791D6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2B4C5875" w14:textId="77777777" w:rsidR="00791D60" w:rsidRPr="003F1896" w:rsidRDefault="00791D60" w:rsidP="00791D60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งบการเงินรวมและ</w:t>
            </w:r>
          </w:p>
        </w:tc>
      </w:tr>
      <w:tr w:rsidR="00791D60" w:rsidRPr="003F1896" w14:paraId="49602E4E" w14:textId="77777777" w:rsidTr="00791D60">
        <w:trPr>
          <w:cantSplit/>
        </w:trPr>
        <w:tc>
          <w:tcPr>
            <w:tcW w:w="6958" w:type="dxa"/>
            <w:vAlign w:val="bottom"/>
          </w:tcPr>
          <w:p w14:paraId="7B8A5449" w14:textId="77777777" w:rsidR="00791D60" w:rsidRPr="003F1896" w:rsidRDefault="00791D60" w:rsidP="00791D6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04D06285" w14:textId="77777777" w:rsidR="00791D60" w:rsidRPr="003F1896" w:rsidRDefault="00791D60" w:rsidP="00791D60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791D60" w:rsidRPr="003F1896" w14:paraId="7DBC5E01" w14:textId="77777777" w:rsidTr="00791D60">
        <w:trPr>
          <w:cantSplit/>
        </w:trPr>
        <w:tc>
          <w:tcPr>
            <w:tcW w:w="6958" w:type="dxa"/>
            <w:vAlign w:val="bottom"/>
          </w:tcPr>
          <w:p w14:paraId="09DD43B3" w14:textId="77777777" w:rsidR="00791D60" w:rsidRPr="003F1896" w:rsidRDefault="00791D60" w:rsidP="00791D6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AE9F2" w14:textId="55E3F1B3" w:rsidR="00791D60" w:rsidRPr="003F1896" w:rsidRDefault="00DC63A8" w:rsidP="00791D60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9A11" w14:textId="6304F6D4" w:rsidR="00791D60" w:rsidRPr="003F1896" w:rsidRDefault="004E55A3" w:rsidP="00791D60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1D60" w:rsidRPr="003F1896" w14:paraId="74D7CD93" w14:textId="77777777" w:rsidTr="00791D60">
        <w:trPr>
          <w:cantSplit/>
        </w:trPr>
        <w:tc>
          <w:tcPr>
            <w:tcW w:w="6958" w:type="dxa"/>
            <w:vAlign w:val="bottom"/>
          </w:tcPr>
          <w:p w14:paraId="3E6F58DB" w14:textId="77777777" w:rsidR="00791D60" w:rsidRPr="003F1896" w:rsidRDefault="00791D60" w:rsidP="00791D60">
            <w:pPr>
              <w:ind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09336" w14:textId="77777777" w:rsidR="00791D60" w:rsidRPr="003F1896" w:rsidRDefault="00791D60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10C6DAA" w14:textId="77777777" w:rsidR="00791D60" w:rsidRPr="003F1896" w:rsidRDefault="00791D60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95B2B" w:rsidRPr="003F1896" w14:paraId="6451BBD8" w14:textId="77777777" w:rsidTr="00791D60">
        <w:trPr>
          <w:cantSplit/>
        </w:trPr>
        <w:tc>
          <w:tcPr>
            <w:tcW w:w="6958" w:type="dxa"/>
            <w:vAlign w:val="center"/>
          </w:tcPr>
          <w:p w14:paraId="15F670CC" w14:textId="7C284595" w:rsidR="00D95B2B" w:rsidRPr="003F1896" w:rsidRDefault="00D95B2B" w:rsidP="00D95B2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95" w:type="dxa"/>
            <w:shd w:val="clear" w:color="auto" w:fill="FAFAFA"/>
          </w:tcPr>
          <w:p w14:paraId="2A520745" w14:textId="0EA8AABE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</w:tcPr>
          <w:p w14:paraId="27EDAEA5" w14:textId="734A5925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D95B2B" w:rsidRPr="003F1896" w14:paraId="7B6D0858" w14:textId="77777777" w:rsidTr="001F394E">
        <w:trPr>
          <w:cantSplit/>
        </w:trPr>
        <w:tc>
          <w:tcPr>
            <w:tcW w:w="6958" w:type="dxa"/>
            <w:vAlign w:val="center"/>
          </w:tcPr>
          <w:p w14:paraId="2EA02762" w14:textId="77777777" w:rsidR="00D95B2B" w:rsidRPr="003F1896" w:rsidRDefault="00D95B2B" w:rsidP="00D95B2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113B33E" w14:textId="61AD01DC" w:rsidR="00D95B2B" w:rsidRPr="003F1896" w:rsidRDefault="00D95B2B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BD026CA" w14:textId="5A38CB9B" w:rsidR="00D95B2B" w:rsidRPr="003F1896" w:rsidRDefault="00D95B2B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95B2B" w:rsidRPr="003F1896" w14:paraId="24572EE8" w14:textId="77777777" w:rsidTr="001F394E">
        <w:trPr>
          <w:cantSplit/>
        </w:trPr>
        <w:tc>
          <w:tcPr>
            <w:tcW w:w="6958" w:type="dxa"/>
            <w:vAlign w:val="center"/>
          </w:tcPr>
          <w:p w14:paraId="20E606A4" w14:textId="1F8D510F" w:rsidR="00D95B2B" w:rsidRPr="003F1896" w:rsidRDefault="00D95B2B" w:rsidP="00D95B2B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97FFF" w14:textId="7E7F8F61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2D018E1" w14:textId="392378E7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3FAF327A" w14:textId="77777777" w:rsidR="00791D60" w:rsidRPr="003F1896" w:rsidRDefault="00791D60" w:rsidP="00791D60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F305500" w14:textId="43DB330B" w:rsidR="00791D60" w:rsidRPr="003F1896" w:rsidRDefault="00791D60" w:rsidP="00791D6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ตามพระราชบัญญัติบริษัทมหาชนจำกัด 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2535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บริษัทต้องสำรองตามกฎหมายอย่างน้อยร้อยละ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14:paraId="6D45ACA6" w14:textId="5C9561B0" w:rsidR="003F6F27" w:rsidRPr="003F1896" w:rsidRDefault="00AE775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58828BAB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11369" w14:textId="3DC56028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6115ED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A2236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63506C5C" w14:textId="0CF0D039" w:rsidR="0072738F" w:rsidRPr="003F1896" w:rsidRDefault="0072738F" w:rsidP="00A365CC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98C0ACD" w14:textId="0F81EAE5" w:rsidR="008D7679" w:rsidRPr="003F1896" w:rsidRDefault="008D7679" w:rsidP="008D7679">
      <w:pPr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  <w:lang w:val="en-GB"/>
        </w:rPr>
        <w:t>พ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val="en-GB"/>
        </w:rPr>
        <w:t>.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  <w:lang w:val="en-GB"/>
        </w:rPr>
        <w:t>ศ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val="en-GB"/>
        </w:rPr>
        <w:t>.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val="en-GB"/>
        </w:rPr>
        <w:t>2565</w:t>
      </w:r>
    </w:p>
    <w:p w14:paraId="2D5B4F95" w14:textId="77777777" w:rsidR="0000041B" w:rsidRPr="003F1896" w:rsidRDefault="0000041B" w:rsidP="008D7679">
      <w:pPr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val="en-GB"/>
        </w:rPr>
      </w:pPr>
    </w:p>
    <w:p w14:paraId="0FE326E1" w14:textId="44AC1BAE" w:rsidR="004A0269" w:rsidRPr="003F1896" w:rsidRDefault="004A0269" w:rsidP="004A026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ตามมติ</w:t>
      </w:r>
      <w:r w:rsidRPr="003F189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ที่ประชุมสามัญผู้ถือหุ้นประจำปี</w:t>
      </w:r>
      <w:r w:rsidR="00BC5392" w:rsidRPr="003F189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4B1AE7" w:rsidRPr="004B1AE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3F189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4B1AE7" w:rsidRPr="004B1AE7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Pr="003F189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เมษายน พ.ศ. </w:t>
      </w:r>
      <w:r w:rsidR="004B1AE7" w:rsidRPr="004B1AE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3F189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ผู้ถือหุ้นมีมติ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อนุมัติให้จ่ายเงินปันผลสำหรับผลการดำเนินงานประจำปี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3F189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ในอัตราหุ้นละ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3F189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3F189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เป็นจำนวนเงินทั้งสิ้น </w:t>
      </w:r>
      <w:bookmarkStart w:id="29" w:name="_Hlk126895956"/>
      <w:r w:rsidR="004B1AE7" w:rsidRPr="004B1AE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161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3F189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End w:id="29"/>
      <w:r w:rsidRPr="003F18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 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อย่างไรก็ตาม บริษัท</w:t>
      </w:r>
      <w:r w:rsidR="005E115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br/>
      </w:r>
      <w:r w:rsidRPr="005E115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ได้จ่ายเงินปันผลระหว่างกาลไปแล้วในอัตราหุ้นละ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5E115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10</w:t>
      </w:r>
      <w:r w:rsidRPr="005E115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5E115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บาท รวมเป็นเงินจำนวน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64</w:t>
      </w:r>
      <w:r w:rsidRPr="005E115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50</w:t>
      </w:r>
      <w:r w:rsidRPr="005E115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5E115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ล้านบาท 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5E115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5E115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กันยายน 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2564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ดังนั้น</w:t>
      </w:r>
      <w:r w:rsidRPr="003F189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จึงมีเงินปันผลส่วนที่เหลือในอัตราหุ้นละ </w:t>
      </w:r>
      <w:r w:rsidR="004B1AE7" w:rsidRPr="004B1AE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3F189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 w:rsidRPr="003F189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บาท รวมเป็นเงินจำนวน </w:t>
      </w:r>
      <w:bookmarkStart w:id="30" w:name="_Hlk126895982"/>
      <w:r w:rsidR="004B1AE7" w:rsidRPr="004B1AE7">
        <w:rPr>
          <w:rFonts w:ascii="Browallia New" w:hAnsi="Browallia New" w:cs="Browallia New"/>
          <w:color w:val="000000"/>
          <w:sz w:val="28"/>
          <w:szCs w:val="28"/>
          <w:lang w:val="en-GB"/>
        </w:rPr>
        <w:t>96</w:t>
      </w:r>
      <w:r w:rsidRPr="003F189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color w:val="000000"/>
          <w:sz w:val="28"/>
          <w:szCs w:val="28"/>
          <w:lang w:val="en-GB"/>
        </w:rPr>
        <w:t>75</w:t>
      </w:r>
      <w:r w:rsidRPr="003F189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End w:id="30"/>
      <w:r w:rsidRPr="003F189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ซึ่งได้จ่ายให้แก่ผู้ถือหุ้นในวันที่ </w:t>
      </w:r>
      <w:r w:rsidR="004B1AE7" w:rsidRPr="004B1AE7">
        <w:rPr>
          <w:rFonts w:ascii="Browallia New" w:hAnsi="Browallia New" w:cs="Browallia New"/>
          <w:color w:val="000000"/>
          <w:sz w:val="28"/>
          <w:szCs w:val="28"/>
          <w:lang w:val="en-GB"/>
        </w:rPr>
        <w:t>19</w:t>
      </w:r>
      <w:r w:rsidRPr="003F189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พฤษภาคม พ.ศ. </w:t>
      </w:r>
      <w:r w:rsidR="004B1AE7" w:rsidRPr="004B1AE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</w:p>
    <w:p w14:paraId="589BC36E" w14:textId="69DA4391" w:rsidR="007A2236" w:rsidRPr="003F1896" w:rsidRDefault="007A2236" w:rsidP="00FF7BB7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48E5E1F" w14:textId="6D8A2414" w:rsidR="004A0269" w:rsidRPr="003F1896" w:rsidRDefault="004A0269" w:rsidP="004A026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ตามมติที่ประชุมคณะกรรมการบริษัทเมื่อวันที่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พฤศจิกายน พ.ศ.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3F189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ได้อนุมัติให้จ่ายเงินปันผลระหว่างกาลจากผลการดำเนินงานตั้งแต่วันที่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3F189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ถึง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3F189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กันยายน พ.ศ.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3F189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ให้แก่ผู้ถือหุ้นสามัญทั้งหมดจำนวน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644</w:t>
      </w:r>
      <w:r w:rsidRPr="003F1896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997</w:t>
      </w:r>
      <w:r w:rsidRPr="003F1896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425</w:t>
      </w:r>
      <w:r w:rsidRPr="003F189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หุ้น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ในอัตราหุ้นละ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bookmarkStart w:id="31" w:name="_Hlk126896343"/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05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bookmarkEnd w:id="31"/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บาท รวมเป็นเงินทั้งสิ้น </w:t>
      </w:r>
      <w:bookmarkStart w:id="32" w:name="_Hlk126896351"/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32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25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bookmarkEnd w:id="32"/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ล้านบาท โดย</w:t>
      </w:r>
      <w:r w:rsidR="00BC5392"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ได้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จ่ายเงินปันผลดังกล่าวให้แก่ผู้ถือหุ้นในวันที่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9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ธันวาคม พ.ศ.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</w:p>
    <w:p w14:paraId="499703AB" w14:textId="417483C6" w:rsidR="001F7588" w:rsidRPr="003F1896" w:rsidRDefault="001F7588" w:rsidP="004A026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0BEC464D" w14:textId="615FA9A2" w:rsidR="001F7588" w:rsidRPr="003F1896" w:rsidRDefault="001F7588" w:rsidP="001F7588">
      <w:pPr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  <w:lang w:val="en-GB"/>
        </w:rPr>
        <w:t>พ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val="en-GB"/>
        </w:rPr>
        <w:t>.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  <w:lang w:val="en-GB"/>
        </w:rPr>
        <w:t>ศ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val="en-GB"/>
        </w:rPr>
        <w:t>.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cs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u w:val="single"/>
          <w:lang w:val="en-GB"/>
        </w:rPr>
        <w:t>2566</w:t>
      </w:r>
    </w:p>
    <w:p w14:paraId="20DF16FC" w14:textId="5F7713BD" w:rsidR="001F7588" w:rsidRPr="003F1896" w:rsidRDefault="001F7588" w:rsidP="004A026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763D2BA0" w14:textId="0A46AC7C" w:rsidR="003A30D6" w:rsidRPr="003F1896" w:rsidRDefault="003A30D6" w:rsidP="004A026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ตามมติที่ประชุมสามัญผู้ถือหุ้นประจำปี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เมื่อวันที่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20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เมษายน พ.ศ.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ผู้ถือหุ้นมีมติอนุมัติให้จ่ายเงินปันผลสำหรับ</w:t>
      </w:r>
      <w:r w:rsidR="00B37B94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br/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ผลการดำเนินงานประจำปี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ในอัตราหุ้นละ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15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บาท เป็นจำนวนเงินทั้งสิ้น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96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75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ล้านบาท อย่างไรก็ตาม บริษัทได้จ่ายเ</w:t>
      </w:r>
      <w:r w:rsidR="00216058"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br/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งินปันผลระหว่างกาลไปแล้วในอัตราหุ้นละ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05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บาท รวมเป็นเงินจำนวน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32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25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ล้านบาท เมื่อวันที่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9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ธันวาคม พ.ศ.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ดังนั้นจึงมีเงินปันผลส่วนที่เหลือในอัตราหุ้นละ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10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บาท รวมเป็นเงินจำนวน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64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50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ล้านบาท ซึ่งได้จ่ายให้แก่ผู้ถือหุ้นในวันที่ </w:t>
      </w:r>
      <w:r w:rsidR="00A60B21"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br/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19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พฤษภาคม พ.ศ.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</w:p>
    <w:p w14:paraId="0E53D99B" w14:textId="77777777" w:rsidR="00D27078" w:rsidRPr="003F1896" w:rsidRDefault="00D27078" w:rsidP="004A0269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36261916" w14:textId="2B56C97C" w:rsidR="001F7588" w:rsidRPr="003F1896" w:rsidRDefault="001F7588" w:rsidP="001F758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ตามมติที่ประชุมคณะกรรมการบริษัท</w:t>
      </w:r>
      <w:r w:rsidR="00A40B85" w:rsidRPr="003F189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วันที่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สิงหาคม พ.ศ.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ได้อนุมัติให้จ่ายเงินปันผลระหว่างกาลจากผลการดำเนินงานตั้งแต่วันที่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4B1AE7" w:rsidRPr="004B1AE7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3F189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ถึง </w:t>
      </w:r>
      <w:r w:rsidR="004B1AE7" w:rsidRPr="004B1AE7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4B1AE7" w:rsidRPr="004B1AE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3F189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ในอัตราหุ้นละ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10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บาท รวมเป็นเงินทั้งสิ้น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64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>.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50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ล้านบาท โดยจะจ่ายเงินปันผลดังกล่าวให้แก่ผู้ถือหุ้นในวันที่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8</w:t>
      </w:r>
      <w:r w:rsidRPr="003F189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3F189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กันยายน พ.ศ. </w:t>
      </w:r>
      <w:r w:rsidR="004B1AE7" w:rsidRPr="004B1AE7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</w:p>
    <w:p w14:paraId="66CF34B6" w14:textId="77777777" w:rsidR="001F7588" w:rsidRPr="003F1896" w:rsidRDefault="001F7588" w:rsidP="004A026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F840A0" w14:textId="277D8741" w:rsidR="00767150" w:rsidRPr="003F1896" w:rsidRDefault="00FF08C5" w:rsidP="00FF08C5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3585B9B8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E9E867" w14:textId="777E8A8B" w:rsidR="00767150" w:rsidRPr="003F1896" w:rsidRDefault="00B338D4" w:rsidP="00FF08C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F40F55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40F55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  <w:r w:rsidR="00D95B2B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66329CE3" w14:textId="77777777" w:rsidR="00C33ACD" w:rsidRPr="003F1896" w:rsidRDefault="00C33ACD" w:rsidP="00FF08C5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6828C4" w14:paraId="3BE1DFF4" w14:textId="77777777" w:rsidTr="00F40F55">
        <w:trPr>
          <w:cantSplit/>
        </w:trPr>
        <w:tc>
          <w:tcPr>
            <w:tcW w:w="4390" w:type="dxa"/>
            <w:vAlign w:val="bottom"/>
          </w:tcPr>
          <w:p w14:paraId="3EB99086" w14:textId="77777777" w:rsidR="00D63FD5" w:rsidRPr="003F1896" w:rsidRDefault="00D63FD5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A3945" w14:textId="77777777" w:rsidR="00D63FD5" w:rsidRPr="006828C4" w:rsidRDefault="00D63FD5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A40F0B" w14:textId="77777777" w:rsidR="00D63FD5" w:rsidRPr="006828C4" w:rsidRDefault="00D63FD5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C32117" w:rsidRPr="006828C4" w14:paraId="22F55818" w14:textId="77777777" w:rsidTr="004172F5">
        <w:trPr>
          <w:cantSplit/>
        </w:trPr>
        <w:tc>
          <w:tcPr>
            <w:tcW w:w="4390" w:type="dxa"/>
            <w:vAlign w:val="bottom"/>
          </w:tcPr>
          <w:p w14:paraId="63596E01" w14:textId="77777777" w:rsidR="00C32117" w:rsidRPr="006828C4" w:rsidRDefault="00C3211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DDF872" w14:textId="65201E21" w:rsidR="00C32117" w:rsidRPr="006828C4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9136AE" w14:textId="161CA16B" w:rsidR="00C32117" w:rsidRPr="006828C4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EBA86C" w14:textId="5CFB887A" w:rsidR="00C32117" w:rsidRPr="006828C4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AA910C6" w14:textId="4209306B" w:rsidR="00C32117" w:rsidRPr="006828C4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70BFE" w:rsidRPr="006828C4" w14:paraId="5E54BD45" w14:textId="77777777" w:rsidTr="00F40F55">
        <w:trPr>
          <w:cantSplit/>
        </w:trPr>
        <w:tc>
          <w:tcPr>
            <w:tcW w:w="4390" w:type="dxa"/>
            <w:vAlign w:val="bottom"/>
          </w:tcPr>
          <w:p w14:paraId="3941543B" w14:textId="77777777" w:rsidR="00C70BFE" w:rsidRPr="006828C4" w:rsidRDefault="00C70BFE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A49282A" w14:textId="77777777" w:rsidR="00C70BFE" w:rsidRPr="006828C4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39686BD" w14:textId="77777777" w:rsidR="00C70BFE" w:rsidRPr="006828C4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BBABF8" w14:textId="77777777" w:rsidR="00C70BFE" w:rsidRPr="006828C4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C1227B" w14:textId="77777777" w:rsidR="00C70BFE" w:rsidRPr="006828C4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BFE" w:rsidRPr="006828C4" w14:paraId="084A5EE2" w14:textId="77777777" w:rsidTr="00F40F55">
        <w:trPr>
          <w:cantSplit/>
        </w:trPr>
        <w:tc>
          <w:tcPr>
            <w:tcW w:w="4390" w:type="dxa"/>
            <w:vAlign w:val="bottom"/>
          </w:tcPr>
          <w:p w14:paraId="73EDF22E" w14:textId="77777777" w:rsidR="00C70BFE" w:rsidRPr="006828C4" w:rsidRDefault="00C70BFE" w:rsidP="00FF08C5">
            <w:pPr>
              <w:ind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0C10E" w14:textId="77777777" w:rsidR="00C70BFE" w:rsidRPr="006828C4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2AAF0C2" w14:textId="77777777" w:rsidR="00C70BFE" w:rsidRPr="006828C4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2FE92" w14:textId="77777777" w:rsidR="00C70BFE" w:rsidRPr="006828C4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4CF471" w14:textId="77777777" w:rsidR="00C70BFE" w:rsidRPr="006828C4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6828C4" w14:paraId="3C22F785" w14:textId="77777777" w:rsidTr="000447CC">
        <w:trPr>
          <w:cantSplit/>
        </w:trPr>
        <w:tc>
          <w:tcPr>
            <w:tcW w:w="4390" w:type="dxa"/>
          </w:tcPr>
          <w:p w14:paraId="2826B0B0" w14:textId="77777777" w:rsidR="00934277" w:rsidRPr="006828C4" w:rsidRDefault="00934277" w:rsidP="0093427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5" w:type="dxa"/>
            <w:shd w:val="clear" w:color="auto" w:fill="FAFAFA"/>
          </w:tcPr>
          <w:p w14:paraId="6F550655" w14:textId="42DA063C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850</w:t>
            </w:r>
            <w:r w:rsidR="00E64598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</w:p>
        </w:tc>
        <w:tc>
          <w:tcPr>
            <w:tcW w:w="1295" w:type="dxa"/>
            <w:shd w:val="clear" w:color="auto" w:fill="auto"/>
          </w:tcPr>
          <w:p w14:paraId="2BE0E623" w14:textId="63604FF0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295" w:type="dxa"/>
            <w:shd w:val="clear" w:color="auto" w:fill="FAFAFA"/>
          </w:tcPr>
          <w:p w14:paraId="6DE99EE9" w14:textId="1F7B1A4B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046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</w:p>
        </w:tc>
        <w:tc>
          <w:tcPr>
            <w:tcW w:w="1295" w:type="dxa"/>
            <w:vAlign w:val="center"/>
          </w:tcPr>
          <w:p w14:paraId="36823473" w14:textId="009C01A6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380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</w:p>
        </w:tc>
      </w:tr>
      <w:tr w:rsidR="00934277" w:rsidRPr="006828C4" w14:paraId="52F101B5" w14:textId="77777777" w:rsidTr="000447CC">
        <w:trPr>
          <w:cantSplit/>
        </w:trPr>
        <w:tc>
          <w:tcPr>
            <w:tcW w:w="4390" w:type="dxa"/>
          </w:tcPr>
          <w:p w14:paraId="7F9AAF64" w14:textId="710ACC12" w:rsidR="00934277" w:rsidRPr="006828C4" w:rsidRDefault="00934277" w:rsidP="0093427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รายได้จากการขายเศษวัสดุ</w:t>
            </w:r>
          </w:p>
        </w:tc>
        <w:tc>
          <w:tcPr>
            <w:tcW w:w="1295" w:type="dxa"/>
            <w:shd w:val="clear" w:color="auto" w:fill="FAFAFA"/>
          </w:tcPr>
          <w:p w14:paraId="6C47888F" w14:textId="33A5FF76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</w:p>
        </w:tc>
        <w:tc>
          <w:tcPr>
            <w:tcW w:w="1295" w:type="dxa"/>
            <w:shd w:val="clear" w:color="auto" w:fill="auto"/>
          </w:tcPr>
          <w:p w14:paraId="0F4ED242" w14:textId="2DEA1A7F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95" w:type="dxa"/>
            <w:shd w:val="clear" w:color="auto" w:fill="FAFAFA"/>
          </w:tcPr>
          <w:p w14:paraId="5DE4EEA3" w14:textId="527A2FCF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</w:p>
        </w:tc>
        <w:tc>
          <w:tcPr>
            <w:tcW w:w="1295" w:type="dxa"/>
            <w:vAlign w:val="center"/>
          </w:tcPr>
          <w:p w14:paraId="32A3DA0D" w14:textId="7592B901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571</w:t>
            </w:r>
          </w:p>
        </w:tc>
      </w:tr>
      <w:tr w:rsidR="00934277" w:rsidRPr="006828C4" w14:paraId="74A13B0F" w14:textId="77777777" w:rsidTr="000447CC">
        <w:trPr>
          <w:cantSplit/>
        </w:trPr>
        <w:tc>
          <w:tcPr>
            <w:tcW w:w="4390" w:type="dxa"/>
          </w:tcPr>
          <w:p w14:paraId="6B604FCE" w14:textId="017BDEBA" w:rsidR="00934277" w:rsidRPr="006828C4" w:rsidRDefault="00934277" w:rsidP="0093427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</w:tcPr>
          <w:p w14:paraId="68E27603" w14:textId="5E763DC2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  <w:r w:rsidR="00A412E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</w:p>
        </w:tc>
        <w:tc>
          <w:tcPr>
            <w:tcW w:w="1295" w:type="dxa"/>
            <w:shd w:val="clear" w:color="auto" w:fill="auto"/>
          </w:tcPr>
          <w:p w14:paraId="52D64BBF" w14:textId="42CC6299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974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909</w:t>
            </w:r>
          </w:p>
        </w:tc>
        <w:tc>
          <w:tcPr>
            <w:tcW w:w="1295" w:type="dxa"/>
            <w:shd w:val="clear" w:color="auto" w:fill="FAFAFA"/>
          </w:tcPr>
          <w:p w14:paraId="0224C57E" w14:textId="3B316124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</w:p>
        </w:tc>
        <w:tc>
          <w:tcPr>
            <w:tcW w:w="1295" w:type="dxa"/>
            <w:vAlign w:val="center"/>
          </w:tcPr>
          <w:p w14:paraId="57B923DA" w14:textId="28F2CD46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034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909</w:t>
            </w:r>
          </w:p>
        </w:tc>
      </w:tr>
      <w:tr w:rsidR="00934277" w:rsidRPr="006828C4" w14:paraId="6A4405A8" w14:textId="77777777" w:rsidTr="000447CC">
        <w:trPr>
          <w:cantSplit/>
        </w:trPr>
        <w:tc>
          <w:tcPr>
            <w:tcW w:w="4390" w:type="dxa"/>
          </w:tcPr>
          <w:p w14:paraId="37BE1ABA" w14:textId="5B3E7207" w:rsidR="00934277" w:rsidRPr="006828C4" w:rsidRDefault="00934277" w:rsidP="0093427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รายได้จากการขายเครื่องแบบพนักงาน</w:t>
            </w:r>
          </w:p>
        </w:tc>
        <w:tc>
          <w:tcPr>
            <w:tcW w:w="1295" w:type="dxa"/>
            <w:shd w:val="clear" w:color="auto" w:fill="FAFAFA"/>
          </w:tcPr>
          <w:p w14:paraId="13141A67" w14:textId="739A8648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</w:p>
        </w:tc>
        <w:tc>
          <w:tcPr>
            <w:tcW w:w="1295" w:type="dxa"/>
            <w:shd w:val="clear" w:color="auto" w:fill="auto"/>
          </w:tcPr>
          <w:p w14:paraId="0545AA2D" w14:textId="44AE5648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668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  <w:tc>
          <w:tcPr>
            <w:tcW w:w="1295" w:type="dxa"/>
            <w:shd w:val="clear" w:color="auto" w:fill="FAFAFA"/>
          </w:tcPr>
          <w:p w14:paraId="5C9E4222" w14:textId="6A0E39FA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</w:p>
        </w:tc>
        <w:tc>
          <w:tcPr>
            <w:tcW w:w="1295" w:type="dxa"/>
            <w:vAlign w:val="center"/>
          </w:tcPr>
          <w:p w14:paraId="3E5BFEA0" w14:textId="410D28CD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668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</w:p>
        </w:tc>
      </w:tr>
      <w:tr w:rsidR="00934277" w:rsidRPr="006828C4" w14:paraId="67CE761B" w14:textId="77777777" w:rsidTr="000447CC">
        <w:trPr>
          <w:cantSplit/>
        </w:trPr>
        <w:tc>
          <w:tcPr>
            <w:tcW w:w="4390" w:type="dxa"/>
          </w:tcPr>
          <w:p w14:paraId="2283EAE5" w14:textId="1E344803" w:rsidR="00934277" w:rsidRPr="006828C4" w:rsidRDefault="00934277" w:rsidP="0093427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รายได้ค่าชดเชยสินค้าเสียหาย</w:t>
            </w:r>
          </w:p>
        </w:tc>
        <w:tc>
          <w:tcPr>
            <w:tcW w:w="1295" w:type="dxa"/>
            <w:shd w:val="clear" w:color="auto" w:fill="FAFAFA"/>
          </w:tcPr>
          <w:p w14:paraId="39D71D5F" w14:textId="12D447FB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</w:p>
        </w:tc>
        <w:tc>
          <w:tcPr>
            <w:tcW w:w="1295" w:type="dxa"/>
            <w:shd w:val="clear" w:color="auto" w:fill="auto"/>
          </w:tcPr>
          <w:p w14:paraId="0C8E989C" w14:textId="6E69B3CE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</w:p>
        </w:tc>
        <w:tc>
          <w:tcPr>
            <w:tcW w:w="1295" w:type="dxa"/>
            <w:shd w:val="clear" w:color="auto" w:fill="FAFAFA"/>
          </w:tcPr>
          <w:p w14:paraId="55815D01" w14:textId="0AF16F07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426</w:t>
            </w:r>
          </w:p>
        </w:tc>
        <w:tc>
          <w:tcPr>
            <w:tcW w:w="1295" w:type="dxa"/>
            <w:vAlign w:val="center"/>
          </w:tcPr>
          <w:p w14:paraId="5ED9E260" w14:textId="75CBA7EB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852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</w:tr>
      <w:tr w:rsidR="00B23E3F" w:rsidRPr="006828C4" w14:paraId="11878B78" w14:textId="77777777" w:rsidTr="000447CC">
        <w:trPr>
          <w:cantSplit/>
        </w:trPr>
        <w:tc>
          <w:tcPr>
            <w:tcW w:w="4390" w:type="dxa"/>
          </w:tcPr>
          <w:p w14:paraId="2016A31B" w14:textId="01366C80" w:rsidR="00B23E3F" w:rsidRPr="006828C4" w:rsidRDefault="00B23E3F" w:rsidP="0093427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รายได้บัตรภาษี</w:t>
            </w:r>
          </w:p>
        </w:tc>
        <w:tc>
          <w:tcPr>
            <w:tcW w:w="1295" w:type="dxa"/>
            <w:shd w:val="clear" w:color="auto" w:fill="FAFAFA"/>
          </w:tcPr>
          <w:p w14:paraId="1F7C0220" w14:textId="42EF6E62" w:rsidR="00B23E3F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</w:p>
        </w:tc>
        <w:tc>
          <w:tcPr>
            <w:tcW w:w="1295" w:type="dxa"/>
            <w:shd w:val="clear" w:color="auto" w:fill="auto"/>
          </w:tcPr>
          <w:p w14:paraId="736A4BC1" w14:textId="1136336E" w:rsidR="00B23E3F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</w:p>
        </w:tc>
        <w:tc>
          <w:tcPr>
            <w:tcW w:w="1295" w:type="dxa"/>
            <w:shd w:val="clear" w:color="auto" w:fill="FAFAFA"/>
          </w:tcPr>
          <w:p w14:paraId="4FE92BEA" w14:textId="6C889C2A" w:rsidR="00B23E3F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392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</w:p>
        </w:tc>
        <w:tc>
          <w:tcPr>
            <w:tcW w:w="1295" w:type="dxa"/>
            <w:vAlign w:val="center"/>
          </w:tcPr>
          <w:p w14:paraId="3F469323" w14:textId="5E7951C3" w:rsidR="00B23E3F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853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</w:p>
        </w:tc>
      </w:tr>
      <w:tr w:rsidR="00B23E3F" w:rsidRPr="006828C4" w14:paraId="5A9EEE8A" w14:textId="77777777" w:rsidTr="000447CC">
        <w:trPr>
          <w:cantSplit/>
        </w:trPr>
        <w:tc>
          <w:tcPr>
            <w:tcW w:w="4390" w:type="dxa"/>
          </w:tcPr>
          <w:p w14:paraId="06318997" w14:textId="5133F30C" w:rsidR="00B23E3F" w:rsidRPr="006828C4" w:rsidRDefault="00B23E3F" w:rsidP="0093427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รายได้ค่าขนส่งและบริการ</w:t>
            </w:r>
          </w:p>
        </w:tc>
        <w:tc>
          <w:tcPr>
            <w:tcW w:w="1295" w:type="dxa"/>
            <w:shd w:val="clear" w:color="auto" w:fill="FAFAFA"/>
          </w:tcPr>
          <w:p w14:paraId="35780F11" w14:textId="532D31D2" w:rsidR="00B23E3F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034</w:t>
            </w:r>
          </w:p>
        </w:tc>
        <w:tc>
          <w:tcPr>
            <w:tcW w:w="1295" w:type="dxa"/>
            <w:shd w:val="clear" w:color="auto" w:fill="auto"/>
          </w:tcPr>
          <w:p w14:paraId="59E6D544" w14:textId="20865948" w:rsidR="00B23E3F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725</w:t>
            </w:r>
          </w:p>
        </w:tc>
        <w:tc>
          <w:tcPr>
            <w:tcW w:w="1295" w:type="dxa"/>
            <w:shd w:val="clear" w:color="auto" w:fill="FAFAFA"/>
          </w:tcPr>
          <w:p w14:paraId="07908698" w14:textId="40A0AA6E" w:rsidR="00B23E3F" w:rsidRPr="006828C4" w:rsidRDefault="004B1AE7" w:rsidP="00B23E3F">
            <w:pPr>
              <w:tabs>
                <w:tab w:val="left" w:pos="103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209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826</w:t>
            </w:r>
          </w:p>
        </w:tc>
        <w:tc>
          <w:tcPr>
            <w:tcW w:w="1295" w:type="dxa"/>
            <w:vAlign w:val="center"/>
          </w:tcPr>
          <w:p w14:paraId="4E88367B" w14:textId="016C4166" w:rsidR="00B23E3F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</w:p>
        </w:tc>
      </w:tr>
      <w:tr w:rsidR="00934277" w:rsidRPr="006828C4" w14:paraId="16DEC45A" w14:textId="77777777" w:rsidTr="000447CC">
        <w:trPr>
          <w:cantSplit/>
        </w:trPr>
        <w:tc>
          <w:tcPr>
            <w:tcW w:w="4390" w:type="dxa"/>
            <w:hideMark/>
          </w:tcPr>
          <w:p w14:paraId="247E77B2" w14:textId="77777777" w:rsidR="00934277" w:rsidRPr="006828C4" w:rsidRDefault="00934277" w:rsidP="0093427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2C29AFE" w14:textId="0AF35096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EC0C603" w14:textId="14B355A0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4791C5B" w14:textId="7D8277DF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541C2E7" w14:textId="4548AA6E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  <w:r w:rsidR="00B23E3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996</w:t>
            </w:r>
          </w:p>
        </w:tc>
      </w:tr>
      <w:tr w:rsidR="00934277" w:rsidRPr="003F1896" w14:paraId="696FF599" w14:textId="77777777" w:rsidTr="000447CC">
        <w:trPr>
          <w:cantSplit/>
        </w:trPr>
        <w:tc>
          <w:tcPr>
            <w:tcW w:w="4390" w:type="dxa"/>
            <w:hideMark/>
          </w:tcPr>
          <w:p w14:paraId="7B1F7F84" w14:textId="77777777" w:rsidR="00934277" w:rsidRPr="006828C4" w:rsidRDefault="00934277" w:rsidP="00934277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BEE75" w14:textId="2E3DC4F6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554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A998" w14:textId="6ED13EE1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1CA58" w14:textId="25ABA308" w:rsidR="00934277" w:rsidRPr="006828C4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97539F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C5D30" w14:textId="42CD8B88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087</w:t>
            </w:r>
            <w:r w:rsidR="00934277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600</w:t>
            </w:r>
          </w:p>
        </w:tc>
      </w:tr>
    </w:tbl>
    <w:p w14:paraId="072DE7F8" w14:textId="5A04FFA1" w:rsidR="00656FBD" w:rsidRPr="003F1896" w:rsidRDefault="00656FBD" w:rsidP="00FF08C5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441EC9A4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28D277" w14:textId="650A35C8" w:rsidR="00767150" w:rsidRPr="003F1896" w:rsidRDefault="004B1AE7" w:rsidP="00FF08C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F40F55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40F55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ต้นทุนทางการเงิน</w:t>
            </w:r>
          </w:p>
        </w:tc>
      </w:tr>
    </w:tbl>
    <w:p w14:paraId="6C2A6B12" w14:textId="77777777" w:rsidR="00C33ACD" w:rsidRPr="003F1896" w:rsidRDefault="00C33ACD" w:rsidP="00FF08C5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3F1896" w14:paraId="045252E5" w14:textId="77777777" w:rsidTr="00F40F55">
        <w:trPr>
          <w:cantSplit/>
        </w:trPr>
        <w:tc>
          <w:tcPr>
            <w:tcW w:w="4390" w:type="dxa"/>
            <w:vAlign w:val="bottom"/>
          </w:tcPr>
          <w:p w14:paraId="325A9138" w14:textId="77777777" w:rsidR="00D63FD5" w:rsidRPr="003F1896" w:rsidRDefault="00D63FD5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81D899" w14:textId="77777777" w:rsidR="00D63FD5" w:rsidRPr="003F1896" w:rsidRDefault="00D63FD5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5F5BD2" w14:textId="77777777" w:rsidR="00D63FD5" w:rsidRPr="003F1896" w:rsidRDefault="00D63FD5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C32117" w:rsidRPr="003F1896" w14:paraId="6F8A96FD" w14:textId="77777777" w:rsidTr="004172F5">
        <w:trPr>
          <w:cantSplit/>
        </w:trPr>
        <w:tc>
          <w:tcPr>
            <w:tcW w:w="4390" w:type="dxa"/>
            <w:vAlign w:val="bottom"/>
          </w:tcPr>
          <w:p w14:paraId="6542D93B" w14:textId="77777777" w:rsidR="00C32117" w:rsidRPr="003F1896" w:rsidRDefault="00C3211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094958F" w14:textId="26312945" w:rsidR="00C32117" w:rsidRPr="003F1896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F3A62B7" w14:textId="3F8C5A21" w:rsidR="00C32117" w:rsidRPr="003F1896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DEA0988" w14:textId="2BE4863C" w:rsidR="00C32117" w:rsidRPr="003F1896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7C7469" w14:textId="56C9D65A" w:rsidR="00C32117" w:rsidRPr="003F1896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70BFE" w:rsidRPr="003F1896" w14:paraId="373120F7" w14:textId="77777777" w:rsidTr="00F40F55">
        <w:trPr>
          <w:cantSplit/>
        </w:trPr>
        <w:tc>
          <w:tcPr>
            <w:tcW w:w="4390" w:type="dxa"/>
            <w:vAlign w:val="bottom"/>
          </w:tcPr>
          <w:p w14:paraId="32CF669D" w14:textId="77777777" w:rsidR="00C70BFE" w:rsidRPr="003F1896" w:rsidRDefault="00C70BFE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9A074DE" w14:textId="77777777" w:rsidR="00C70BFE" w:rsidRPr="003F1896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BB04EB3" w14:textId="77777777" w:rsidR="00C70BFE" w:rsidRPr="003F1896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5C81201" w14:textId="77777777" w:rsidR="00C70BFE" w:rsidRPr="003F1896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7677645" w14:textId="77777777" w:rsidR="00C70BFE" w:rsidRPr="003F1896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BFE" w:rsidRPr="003F1896" w14:paraId="6F639988" w14:textId="77777777" w:rsidTr="00F40F55">
        <w:trPr>
          <w:cantSplit/>
        </w:trPr>
        <w:tc>
          <w:tcPr>
            <w:tcW w:w="4390" w:type="dxa"/>
            <w:vAlign w:val="bottom"/>
          </w:tcPr>
          <w:p w14:paraId="72CA6CC8" w14:textId="77777777" w:rsidR="00C70BFE" w:rsidRPr="003F1896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C38AE" w14:textId="77777777" w:rsidR="00C70BFE" w:rsidRPr="003F1896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1D74727" w14:textId="77777777" w:rsidR="00C70BFE" w:rsidRPr="003F1896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151C6" w14:textId="77777777" w:rsidR="00C70BFE" w:rsidRPr="003F1896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3AF206" w14:textId="77777777" w:rsidR="00C70BFE" w:rsidRPr="003F1896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85AAF" w:rsidRPr="003F1896" w14:paraId="1EB83F7E" w14:textId="77777777" w:rsidTr="00DC44C0">
        <w:trPr>
          <w:cantSplit/>
        </w:trPr>
        <w:tc>
          <w:tcPr>
            <w:tcW w:w="4390" w:type="dxa"/>
          </w:tcPr>
          <w:p w14:paraId="5B05EFF0" w14:textId="77777777" w:rsidR="00685AAF" w:rsidRPr="003F1896" w:rsidRDefault="00685AAF" w:rsidP="00685AAF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ดอกเบี้ยจ่าย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295" w:type="dxa"/>
            <w:shd w:val="clear" w:color="auto" w:fill="FAFAFA"/>
          </w:tcPr>
          <w:p w14:paraId="0DD2BC02" w14:textId="6A27B2C2" w:rsidR="00685AAF" w:rsidRPr="003F1896" w:rsidRDefault="004B1AE7" w:rsidP="00685A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295" w:type="dxa"/>
          </w:tcPr>
          <w:p w14:paraId="688348D4" w14:textId="6A8AE60F" w:rsidR="00685AAF" w:rsidRPr="003F1896" w:rsidRDefault="004B1AE7" w:rsidP="00685A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295" w:type="dxa"/>
            <w:shd w:val="clear" w:color="auto" w:fill="FAFAFA"/>
          </w:tcPr>
          <w:p w14:paraId="0F8DDE63" w14:textId="119049CC" w:rsidR="00685AAF" w:rsidRPr="003F1896" w:rsidRDefault="004B1AE7" w:rsidP="00685A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295" w:type="dxa"/>
          </w:tcPr>
          <w:p w14:paraId="5099289F" w14:textId="4EF41D26" w:rsidR="00685AAF" w:rsidRPr="003F1896" w:rsidRDefault="004B1AE7" w:rsidP="00685A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685AAF" w:rsidRPr="003F1896" w14:paraId="5F15588B" w14:textId="77777777" w:rsidTr="00DC44C0">
        <w:trPr>
          <w:cantSplit/>
        </w:trPr>
        <w:tc>
          <w:tcPr>
            <w:tcW w:w="4390" w:type="dxa"/>
          </w:tcPr>
          <w:p w14:paraId="1D68958C" w14:textId="77777777" w:rsidR="00685AAF" w:rsidRPr="003F1896" w:rsidRDefault="00685AAF" w:rsidP="00685AAF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ดอกเบี้ยจ่าย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สัญญาเช่า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03DEE5B" w14:textId="7F621749" w:rsidR="00685AAF" w:rsidRPr="003F1896" w:rsidRDefault="004B1AE7" w:rsidP="00685A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2EDF25F" w14:textId="68964B62" w:rsidR="00685AAF" w:rsidRPr="003F1896" w:rsidRDefault="004B1AE7" w:rsidP="00685A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D781422" w14:textId="18124E9D" w:rsidR="00685AAF" w:rsidRPr="003F1896" w:rsidRDefault="004B1AE7" w:rsidP="00685A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2A92C4C" w14:textId="37C8455E" w:rsidR="00685AAF" w:rsidRPr="003F1896" w:rsidRDefault="004B1AE7" w:rsidP="00685A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685AAF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D95B2B" w:rsidRPr="003F1896" w14:paraId="47C21A63" w14:textId="77777777" w:rsidTr="006A54AD">
        <w:trPr>
          <w:cantSplit/>
        </w:trPr>
        <w:tc>
          <w:tcPr>
            <w:tcW w:w="4390" w:type="dxa"/>
          </w:tcPr>
          <w:p w14:paraId="50F2ACEE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E0F789" w14:textId="0FDBAA4B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9850AC7" w14:textId="7655964C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B3D20" w14:textId="15A7AEEE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464BD62" w14:textId="62991501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</w:tbl>
    <w:p w14:paraId="3F68B2F4" w14:textId="79185E6D" w:rsidR="00FF08C5" w:rsidRPr="003F1896" w:rsidRDefault="00FF08C5" w:rsidP="00FF08C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11D37ABD" w14:textId="77777777" w:rsidR="00AE7754" w:rsidRPr="003F1896" w:rsidRDefault="00FF08C5" w:rsidP="00FF08C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30D2EEB8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8FCDB2" w14:textId="0E213F7D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F40F55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40F55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271CE682" w14:textId="77777777" w:rsidR="00D63FD5" w:rsidRPr="003F1896" w:rsidRDefault="00D63FD5" w:rsidP="00FF08C5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</w:rPr>
      </w:pPr>
    </w:p>
    <w:tbl>
      <w:tblPr>
        <w:tblW w:w="955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162"/>
        <w:gridCol w:w="1350"/>
        <w:gridCol w:w="1299"/>
        <w:gridCol w:w="6"/>
        <w:gridCol w:w="1395"/>
        <w:gridCol w:w="1345"/>
      </w:tblGrid>
      <w:tr w:rsidR="00C22CAB" w:rsidRPr="003F1896" w14:paraId="1588B064" w14:textId="77777777" w:rsidTr="00477C34">
        <w:trPr>
          <w:cantSplit/>
        </w:trPr>
        <w:tc>
          <w:tcPr>
            <w:tcW w:w="4162" w:type="dxa"/>
            <w:vAlign w:val="bottom"/>
          </w:tcPr>
          <w:p w14:paraId="1AC3BEA7" w14:textId="77777777" w:rsidR="009D0467" w:rsidRPr="003F1896" w:rsidRDefault="009D046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75D3B3" w14:textId="77777777" w:rsidR="009D0467" w:rsidRPr="003F1896" w:rsidRDefault="009D0467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475B5C" w14:textId="77777777" w:rsidR="009D0467" w:rsidRPr="003F1896" w:rsidRDefault="009D0467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C32117" w:rsidRPr="003F1896" w14:paraId="52CB1CED" w14:textId="77777777" w:rsidTr="00477C34">
        <w:trPr>
          <w:cantSplit/>
        </w:trPr>
        <w:tc>
          <w:tcPr>
            <w:tcW w:w="4162" w:type="dxa"/>
            <w:vAlign w:val="bottom"/>
          </w:tcPr>
          <w:p w14:paraId="37E3A93F" w14:textId="77777777" w:rsidR="00C32117" w:rsidRPr="003F1896" w:rsidRDefault="00C3211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E0A337" w14:textId="24116D7F" w:rsidR="00C32117" w:rsidRPr="003F1896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4BE239D7" w14:textId="31E4AB0C" w:rsidR="00C32117" w:rsidRPr="003F1896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0D1C42C" w14:textId="11E1F26E" w:rsidR="00C32117" w:rsidRPr="003F1896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4A5FA85F" w14:textId="3160F3C2" w:rsidR="00C32117" w:rsidRPr="003F1896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32117" w:rsidRPr="003F1896" w14:paraId="2489DC1A" w14:textId="77777777" w:rsidTr="00477C34">
        <w:trPr>
          <w:cantSplit/>
        </w:trPr>
        <w:tc>
          <w:tcPr>
            <w:tcW w:w="4162" w:type="dxa"/>
            <w:vAlign w:val="bottom"/>
          </w:tcPr>
          <w:p w14:paraId="552196D3" w14:textId="77777777" w:rsidR="00C32117" w:rsidRPr="003F1896" w:rsidRDefault="00C3211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04A3F79F" w14:textId="77777777" w:rsidR="00C32117" w:rsidRPr="003F1896" w:rsidRDefault="00C32117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15F2F82" w14:textId="77777777" w:rsidR="00C32117" w:rsidRPr="003F1896" w:rsidRDefault="00C32117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  <w:hideMark/>
          </w:tcPr>
          <w:p w14:paraId="5BAE5029" w14:textId="77777777" w:rsidR="00C32117" w:rsidRPr="003F1896" w:rsidRDefault="00C32117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  <w:hideMark/>
          </w:tcPr>
          <w:p w14:paraId="49462F1A" w14:textId="77777777" w:rsidR="00C32117" w:rsidRPr="003F1896" w:rsidRDefault="00C32117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32117" w:rsidRPr="003F1896" w14:paraId="1FAF359C" w14:textId="77777777" w:rsidTr="00477C34">
        <w:trPr>
          <w:cantSplit/>
        </w:trPr>
        <w:tc>
          <w:tcPr>
            <w:tcW w:w="4162" w:type="dxa"/>
            <w:vAlign w:val="bottom"/>
          </w:tcPr>
          <w:p w14:paraId="57CD9B40" w14:textId="77777777" w:rsidR="00C32117" w:rsidRPr="003F1896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9BCDF" w14:textId="77777777" w:rsidR="00C32117" w:rsidRPr="003F1896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275F6997" w14:textId="77777777" w:rsidR="00C32117" w:rsidRPr="003F1896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290A3" w14:textId="77777777" w:rsidR="00C32117" w:rsidRPr="003F1896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A537B54" w14:textId="77777777" w:rsidR="00C32117" w:rsidRPr="003F1896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95B2B" w:rsidRPr="003F1896" w14:paraId="26C0F602" w14:textId="77777777" w:rsidTr="00477C34">
        <w:trPr>
          <w:cantSplit/>
        </w:trPr>
        <w:tc>
          <w:tcPr>
            <w:tcW w:w="4162" w:type="dxa"/>
            <w:hideMark/>
          </w:tcPr>
          <w:p w14:paraId="1FA87153" w14:textId="1CFAD9EE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ค่าใช้จ่ายในการซื้อวัตถุดิบ</w:t>
            </w:r>
            <w:r w:rsidR="00DA01B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และสินค้า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033DA" w14:textId="7931FA85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584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532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489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FC9A" w14:textId="72D56C7E" w:rsidR="00D95B2B" w:rsidRPr="00DB6241" w:rsidRDefault="004B1AE7" w:rsidP="00D95B2B">
            <w:pPr>
              <w:ind w:left="-5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</w:t>
            </w:r>
            <w:r w:rsidR="003C4E3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877</w:t>
            </w:r>
            <w:r w:rsidR="003C4E3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856</w:t>
            </w:r>
            <w:r w:rsidR="003C4E3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453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6195" w14:textId="19569E04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566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422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256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6F77" w14:textId="0E5845A7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</w:t>
            </w:r>
            <w:r w:rsidR="009258D0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854</w:t>
            </w:r>
            <w:r w:rsidR="009258D0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080</w:t>
            </w:r>
            <w:r w:rsidR="009258D0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036</w:t>
            </w:r>
          </w:p>
        </w:tc>
      </w:tr>
      <w:tr w:rsidR="00D95B2B" w:rsidRPr="003F1896" w14:paraId="49A80323" w14:textId="77777777" w:rsidTr="00477C34">
        <w:trPr>
          <w:cantSplit/>
        </w:trPr>
        <w:tc>
          <w:tcPr>
            <w:tcW w:w="4162" w:type="dxa"/>
            <w:hideMark/>
          </w:tcPr>
          <w:p w14:paraId="53AA7308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การเปลี่ยนแปลงในงานระหว่างทำและสินค้าสำเร็จรูป</w:t>
            </w:r>
          </w:p>
        </w:tc>
        <w:tc>
          <w:tcPr>
            <w:tcW w:w="1350" w:type="dxa"/>
            <w:shd w:val="clear" w:color="auto" w:fill="FAFAFA"/>
          </w:tcPr>
          <w:p w14:paraId="4D0BDE9C" w14:textId="6E6B325A" w:rsidR="00D95B2B" w:rsidRPr="003F1896" w:rsidRDefault="00DB6241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332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683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977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305" w:type="dxa"/>
            <w:gridSpan w:val="2"/>
          </w:tcPr>
          <w:p w14:paraId="5B67E54E" w14:textId="050B8596" w:rsidR="00D95B2B" w:rsidRPr="00DB6241" w:rsidRDefault="00D95B2B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</w:t>
            </w:r>
            <w:r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155</w:t>
            </w:r>
            <w:r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970</w:t>
            </w:r>
            <w:r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3BD4CAFC" w14:textId="635CBA6E" w:rsidR="00D95B2B" w:rsidRPr="00DB6241" w:rsidRDefault="00D95B2B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DB624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Pr="00DB62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Pr="00DB62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Pr="00DB624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5" w:type="dxa"/>
            <w:vAlign w:val="bottom"/>
          </w:tcPr>
          <w:p w14:paraId="6D7C03BB" w14:textId="61626795" w:rsidR="00D95B2B" w:rsidRPr="00DB6241" w:rsidRDefault="00D95B2B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</w:t>
            </w:r>
            <w:r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155</w:t>
            </w:r>
            <w:r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970</w:t>
            </w:r>
            <w:r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)</w:t>
            </w:r>
          </w:p>
        </w:tc>
      </w:tr>
      <w:tr w:rsidR="00D95B2B" w:rsidRPr="003F1896" w14:paraId="26F8DB12" w14:textId="77777777" w:rsidTr="00477C34">
        <w:trPr>
          <w:cantSplit/>
        </w:trPr>
        <w:tc>
          <w:tcPr>
            <w:tcW w:w="4162" w:type="dxa"/>
            <w:hideMark/>
          </w:tcPr>
          <w:p w14:paraId="4D8D2643" w14:textId="77777777" w:rsidR="00D95B2B" w:rsidRPr="003F1896" w:rsidRDefault="00D95B2B" w:rsidP="00D95B2B">
            <w:pPr>
              <w:tabs>
                <w:tab w:val="left" w:pos="2634"/>
              </w:tabs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350" w:type="dxa"/>
            <w:shd w:val="clear" w:color="auto" w:fill="FAFAFA"/>
          </w:tcPr>
          <w:p w14:paraId="3B01BC4B" w14:textId="7CDF4BBE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433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650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632</w:t>
            </w:r>
          </w:p>
        </w:tc>
        <w:tc>
          <w:tcPr>
            <w:tcW w:w="1305" w:type="dxa"/>
            <w:gridSpan w:val="2"/>
          </w:tcPr>
          <w:p w14:paraId="4CA16EEC" w14:textId="29AF5D52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349</w:t>
            </w:r>
            <w:r w:rsidR="003C4E3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885</w:t>
            </w:r>
            <w:r w:rsidR="003C4E3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825</w:t>
            </w:r>
          </w:p>
        </w:tc>
        <w:tc>
          <w:tcPr>
            <w:tcW w:w="1395" w:type="dxa"/>
            <w:shd w:val="clear" w:color="auto" w:fill="FAFAFA"/>
          </w:tcPr>
          <w:p w14:paraId="6829403A" w14:textId="19402DF0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426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483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055</w:t>
            </w:r>
          </w:p>
        </w:tc>
        <w:tc>
          <w:tcPr>
            <w:tcW w:w="1345" w:type="dxa"/>
            <w:vAlign w:val="bottom"/>
          </w:tcPr>
          <w:p w14:paraId="1191F1E0" w14:textId="4275DDCF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348</w:t>
            </w:r>
            <w:r w:rsidR="009258D0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683</w:t>
            </w:r>
            <w:r w:rsidR="009258D0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689</w:t>
            </w:r>
          </w:p>
        </w:tc>
      </w:tr>
      <w:tr w:rsidR="00D95B2B" w:rsidRPr="003F1896" w14:paraId="7421636C" w14:textId="77777777" w:rsidTr="00477C34">
        <w:trPr>
          <w:cantSplit/>
        </w:trPr>
        <w:tc>
          <w:tcPr>
            <w:tcW w:w="4162" w:type="dxa"/>
            <w:hideMark/>
          </w:tcPr>
          <w:p w14:paraId="33F8F9F6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ค่าขนส่งสินค้า</w:t>
            </w:r>
          </w:p>
        </w:tc>
        <w:tc>
          <w:tcPr>
            <w:tcW w:w="1350" w:type="dxa"/>
            <w:shd w:val="clear" w:color="auto" w:fill="FAFAFA"/>
          </w:tcPr>
          <w:p w14:paraId="719A2396" w14:textId="12B7BA37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222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965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166</w:t>
            </w:r>
          </w:p>
        </w:tc>
        <w:tc>
          <w:tcPr>
            <w:tcW w:w="1305" w:type="dxa"/>
            <w:gridSpan w:val="2"/>
          </w:tcPr>
          <w:p w14:paraId="41542DCC" w14:textId="08851F2B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248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746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082</w:t>
            </w:r>
          </w:p>
        </w:tc>
        <w:tc>
          <w:tcPr>
            <w:tcW w:w="1395" w:type="dxa"/>
            <w:shd w:val="clear" w:color="auto" w:fill="FAFAFA"/>
          </w:tcPr>
          <w:p w14:paraId="556DD223" w14:textId="0FCD5234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221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137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527</w:t>
            </w:r>
          </w:p>
        </w:tc>
        <w:tc>
          <w:tcPr>
            <w:tcW w:w="1345" w:type="dxa"/>
            <w:vAlign w:val="bottom"/>
          </w:tcPr>
          <w:p w14:paraId="7123592F" w14:textId="4176FDF9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247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565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071</w:t>
            </w:r>
          </w:p>
        </w:tc>
      </w:tr>
      <w:tr w:rsidR="00D95B2B" w:rsidRPr="003F1896" w14:paraId="3AA0BFF1" w14:textId="77777777" w:rsidTr="00477C34">
        <w:trPr>
          <w:cantSplit/>
        </w:trPr>
        <w:tc>
          <w:tcPr>
            <w:tcW w:w="4162" w:type="dxa"/>
            <w:hideMark/>
          </w:tcPr>
          <w:p w14:paraId="3FF0101C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FAFAFA"/>
          </w:tcPr>
          <w:p w14:paraId="77A6CEF8" w14:textId="2894A261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80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918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667</w:t>
            </w:r>
          </w:p>
        </w:tc>
        <w:tc>
          <w:tcPr>
            <w:tcW w:w="1305" w:type="dxa"/>
            <w:gridSpan w:val="2"/>
          </w:tcPr>
          <w:p w14:paraId="555F0743" w14:textId="76D789EA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77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853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496</w:t>
            </w:r>
          </w:p>
        </w:tc>
        <w:tc>
          <w:tcPr>
            <w:tcW w:w="1395" w:type="dxa"/>
            <w:shd w:val="clear" w:color="auto" w:fill="FAFAFA"/>
          </w:tcPr>
          <w:p w14:paraId="39A68941" w14:textId="5E1A3D0F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80</w:t>
            </w:r>
            <w:r w:rsidR="00A46792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537</w:t>
            </w:r>
            <w:r w:rsidR="00A46792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006</w:t>
            </w:r>
          </w:p>
        </w:tc>
        <w:tc>
          <w:tcPr>
            <w:tcW w:w="1345" w:type="dxa"/>
            <w:vAlign w:val="bottom"/>
          </w:tcPr>
          <w:p w14:paraId="44EC5C61" w14:textId="7821C971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77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576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512</w:t>
            </w:r>
          </w:p>
        </w:tc>
      </w:tr>
      <w:tr w:rsidR="00D95B2B" w:rsidRPr="003F1896" w14:paraId="5158B5C7" w14:textId="77777777" w:rsidTr="00477C34">
        <w:trPr>
          <w:cantSplit/>
        </w:trPr>
        <w:tc>
          <w:tcPr>
            <w:tcW w:w="4162" w:type="dxa"/>
          </w:tcPr>
          <w:p w14:paraId="43F05E10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ค่าสาธารณูปโภค</w:t>
            </w:r>
          </w:p>
        </w:tc>
        <w:tc>
          <w:tcPr>
            <w:tcW w:w="1350" w:type="dxa"/>
            <w:shd w:val="clear" w:color="auto" w:fill="FAFAFA"/>
          </w:tcPr>
          <w:p w14:paraId="775559A9" w14:textId="76E92922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66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487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502</w:t>
            </w:r>
          </w:p>
        </w:tc>
        <w:tc>
          <w:tcPr>
            <w:tcW w:w="1305" w:type="dxa"/>
            <w:gridSpan w:val="2"/>
          </w:tcPr>
          <w:p w14:paraId="205D9E09" w14:textId="4387D1EA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49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356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715</w:t>
            </w:r>
          </w:p>
        </w:tc>
        <w:tc>
          <w:tcPr>
            <w:tcW w:w="1395" w:type="dxa"/>
            <w:shd w:val="clear" w:color="auto" w:fill="FAFAFA"/>
          </w:tcPr>
          <w:p w14:paraId="428479A4" w14:textId="2C01B504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66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410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341</w:t>
            </w:r>
          </w:p>
        </w:tc>
        <w:tc>
          <w:tcPr>
            <w:tcW w:w="1345" w:type="dxa"/>
            <w:vAlign w:val="bottom"/>
          </w:tcPr>
          <w:p w14:paraId="6F3B4F28" w14:textId="1B8A3360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49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295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915</w:t>
            </w:r>
          </w:p>
        </w:tc>
      </w:tr>
      <w:tr w:rsidR="00D95B2B" w:rsidRPr="003F1896" w14:paraId="1357EEDB" w14:textId="77777777" w:rsidTr="00477C34">
        <w:trPr>
          <w:cantSplit/>
        </w:trPr>
        <w:tc>
          <w:tcPr>
            <w:tcW w:w="4162" w:type="dxa"/>
          </w:tcPr>
          <w:p w14:paraId="5342840F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ค่าใช้จ่ายในการส่งเสริมการปลูก</w:t>
            </w:r>
          </w:p>
        </w:tc>
        <w:tc>
          <w:tcPr>
            <w:tcW w:w="1350" w:type="dxa"/>
            <w:shd w:val="clear" w:color="auto" w:fill="FAFAFA"/>
          </w:tcPr>
          <w:p w14:paraId="39D11B73" w14:textId="30411622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305" w:type="dxa"/>
            <w:gridSpan w:val="2"/>
          </w:tcPr>
          <w:p w14:paraId="2616E91D" w14:textId="714E2277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37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339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602</w:t>
            </w:r>
          </w:p>
        </w:tc>
        <w:tc>
          <w:tcPr>
            <w:tcW w:w="1395" w:type="dxa"/>
            <w:shd w:val="clear" w:color="auto" w:fill="FAFAFA"/>
          </w:tcPr>
          <w:p w14:paraId="57F9CB4F" w14:textId="0C9DE449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40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506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859</w:t>
            </w:r>
          </w:p>
        </w:tc>
        <w:tc>
          <w:tcPr>
            <w:tcW w:w="1345" w:type="dxa"/>
          </w:tcPr>
          <w:p w14:paraId="24F9845F" w14:textId="08BD7508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37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339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602</w:t>
            </w:r>
          </w:p>
        </w:tc>
      </w:tr>
      <w:tr w:rsidR="00D95B2B" w:rsidRPr="003F1896" w14:paraId="3DD7B259" w14:textId="77777777" w:rsidTr="00477C34">
        <w:trPr>
          <w:cantSplit/>
        </w:trPr>
        <w:tc>
          <w:tcPr>
            <w:tcW w:w="4162" w:type="dxa"/>
          </w:tcPr>
          <w:p w14:paraId="2F72FFD5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ค่าเช่าจ่าย</w:t>
            </w:r>
          </w:p>
        </w:tc>
        <w:tc>
          <w:tcPr>
            <w:tcW w:w="1350" w:type="dxa"/>
            <w:shd w:val="clear" w:color="auto" w:fill="FAFAFA"/>
          </w:tcPr>
          <w:p w14:paraId="69CD51AA" w14:textId="04BBDFCE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21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948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082</w:t>
            </w:r>
          </w:p>
        </w:tc>
        <w:tc>
          <w:tcPr>
            <w:tcW w:w="1305" w:type="dxa"/>
            <w:gridSpan w:val="2"/>
          </w:tcPr>
          <w:p w14:paraId="04C2C4F2" w14:textId="75452BDB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11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959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453</w:t>
            </w:r>
          </w:p>
        </w:tc>
        <w:tc>
          <w:tcPr>
            <w:tcW w:w="1395" w:type="dxa"/>
            <w:shd w:val="clear" w:color="auto" w:fill="FAFAFA"/>
          </w:tcPr>
          <w:p w14:paraId="3F0A37C1" w14:textId="7FCBE734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20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877</w:t>
            </w:r>
            <w:r w:rsidR="00B40BF6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296</w:t>
            </w:r>
          </w:p>
        </w:tc>
        <w:tc>
          <w:tcPr>
            <w:tcW w:w="1345" w:type="dxa"/>
          </w:tcPr>
          <w:p w14:paraId="0609B7AA" w14:textId="50229C70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12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094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931</w:t>
            </w:r>
          </w:p>
        </w:tc>
      </w:tr>
      <w:tr w:rsidR="00D95B2B" w:rsidRPr="003F1896" w14:paraId="7BF6F4D8" w14:textId="77777777" w:rsidTr="00477C34">
        <w:trPr>
          <w:cantSplit/>
        </w:trPr>
        <w:tc>
          <w:tcPr>
            <w:tcW w:w="4162" w:type="dxa"/>
            <w:vAlign w:val="bottom"/>
          </w:tcPr>
          <w:p w14:paraId="16E1E603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ค่าจ้างและค่าแรงเหมา</w:t>
            </w:r>
          </w:p>
        </w:tc>
        <w:tc>
          <w:tcPr>
            <w:tcW w:w="1350" w:type="dxa"/>
            <w:shd w:val="clear" w:color="auto" w:fill="FAFAFA"/>
          </w:tcPr>
          <w:p w14:paraId="7341C738" w14:textId="32993874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37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473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771</w:t>
            </w:r>
          </w:p>
        </w:tc>
        <w:tc>
          <w:tcPr>
            <w:tcW w:w="1305" w:type="dxa"/>
            <w:gridSpan w:val="2"/>
          </w:tcPr>
          <w:p w14:paraId="3D84B025" w14:textId="38F5AF72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13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643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879</w:t>
            </w:r>
          </w:p>
        </w:tc>
        <w:tc>
          <w:tcPr>
            <w:tcW w:w="1395" w:type="dxa"/>
            <w:shd w:val="clear" w:color="auto" w:fill="FAFAFA"/>
          </w:tcPr>
          <w:p w14:paraId="26665E93" w14:textId="7CEE8941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38</w:t>
            </w:r>
            <w:r w:rsidR="00A46792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642</w:t>
            </w:r>
            <w:r w:rsidR="00A46792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072</w:t>
            </w:r>
          </w:p>
        </w:tc>
        <w:tc>
          <w:tcPr>
            <w:tcW w:w="1345" w:type="dxa"/>
            <w:vAlign w:val="bottom"/>
          </w:tcPr>
          <w:p w14:paraId="4046ECCB" w14:textId="126FEA74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13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621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379</w:t>
            </w:r>
          </w:p>
        </w:tc>
      </w:tr>
      <w:tr w:rsidR="00D95B2B" w:rsidRPr="003F1896" w14:paraId="176275A4" w14:textId="77777777" w:rsidTr="00477C34">
        <w:trPr>
          <w:cantSplit/>
        </w:trPr>
        <w:tc>
          <w:tcPr>
            <w:tcW w:w="4162" w:type="dxa"/>
            <w:hideMark/>
          </w:tcPr>
          <w:p w14:paraId="4C1BFF26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50" w:type="dxa"/>
            <w:shd w:val="clear" w:color="auto" w:fill="FAFAFA"/>
          </w:tcPr>
          <w:p w14:paraId="6918383B" w14:textId="1B8EBD0C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305" w:type="dxa"/>
            <w:gridSpan w:val="2"/>
          </w:tcPr>
          <w:p w14:paraId="6132310F" w14:textId="2089ED06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22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934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206</w:t>
            </w:r>
          </w:p>
        </w:tc>
        <w:tc>
          <w:tcPr>
            <w:tcW w:w="1395" w:type="dxa"/>
            <w:shd w:val="clear" w:color="auto" w:fill="FAFAFA"/>
          </w:tcPr>
          <w:p w14:paraId="5D90EF6E" w14:textId="2C7A1BD9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33</w:t>
            </w:r>
            <w:r w:rsidR="00A46792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640</w:t>
            </w:r>
            <w:r w:rsidR="00A46792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640</w:t>
            </w:r>
          </w:p>
        </w:tc>
        <w:tc>
          <w:tcPr>
            <w:tcW w:w="1345" w:type="dxa"/>
          </w:tcPr>
          <w:p w14:paraId="1C3E26C8" w14:textId="4B7DE6C0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22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825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548</w:t>
            </w:r>
          </w:p>
        </w:tc>
      </w:tr>
      <w:tr w:rsidR="00D95B2B" w:rsidRPr="003F1896" w14:paraId="2A798C4D" w14:textId="77777777" w:rsidTr="00477C34">
        <w:trPr>
          <w:cantSplit/>
        </w:trPr>
        <w:tc>
          <w:tcPr>
            <w:tcW w:w="4162" w:type="dxa"/>
          </w:tcPr>
          <w:p w14:paraId="3747C3C9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ค่าโฆษณาและส่งเสริมการขาย</w:t>
            </w:r>
          </w:p>
        </w:tc>
        <w:tc>
          <w:tcPr>
            <w:tcW w:w="1350" w:type="dxa"/>
            <w:shd w:val="clear" w:color="auto" w:fill="FAFAFA"/>
          </w:tcPr>
          <w:p w14:paraId="572EBA21" w14:textId="2B57D76E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305" w:type="dxa"/>
            <w:gridSpan w:val="2"/>
          </w:tcPr>
          <w:p w14:paraId="36A76219" w14:textId="50D31261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277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063</w:t>
            </w:r>
          </w:p>
        </w:tc>
        <w:tc>
          <w:tcPr>
            <w:tcW w:w="1395" w:type="dxa"/>
            <w:shd w:val="clear" w:color="auto" w:fill="FAFAFA"/>
          </w:tcPr>
          <w:p w14:paraId="4E6B3851" w14:textId="1D344DE4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13</w:t>
            </w:r>
            <w:r w:rsidR="00A46792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529</w:t>
            </w:r>
            <w:r w:rsidR="00A46792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679</w:t>
            </w:r>
          </w:p>
        </w:tc>
        <w:tc>
          <w:tcPr>
            <w:tcW w:w="1345" w:type="dxa"/>
          </w:tcPr>
          <w:p w14:paraId="025C5019" w14:textId="1F60C5F4" w:rsidR="00D95B2B" w:rsidRPr="00DB6241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225</w:t>
            </w:r>
            <w:r w:rsidR="00D95B2B" w:rsidRPr="00DB624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616</w:t>
            </w:r>
          </w:p>
        </w:tc>
      </w:tr>
      <w:tr w:rsidR="00D95B2B" w:rsidRPr="003F1896" w14:paraId="477BD292" w14:textId="77777777" w:rsidTr="00477C34">
        <w:trPr>
          <w:cantSplit/>
        </w:trPr>
        <w:tc>
          <w:tcPr>
            <w:tcW w:w="4162" w:type="dxa"/>
            <w:vAlign w:val="bottom"/>
          </w:tcPr>
          <w:p w14:paraId="140828D0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ค่าใช้จ่ายโรงงานและสำนักงาน</w:t>
            </w:r>
          </w:p>
        </w:tc>
        <w:tc>
          <w:tcPr>
            <w:tcW w:w="1350" w:type="dxa"/>
            <w:shd w:val="clear" w:color="auto" w:fill="FAFAFA"/>
          </w:tcPr>
          <w:p w14:paraId="18127EF1" w14:textId="11E181CA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19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324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918</w:t>
            </w:r>
          </w:p>
        </w:tc>
        <w:tc>
          <w:tcPr>
            <w:tcW w:w="1305" w:type="dxa"/>
            <w:gridSpan w:val="2"/>
          </w:tcPr>
          <w:p w14:paraId="189CB30D" w14:textId="6CF33B17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15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993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420</w:t>
            </w:r>
          </w:p>
        </w:tc>
        <w:tc>
          <w:tcPr>
            <w:tcW w:w="1395" w:type="dxa"/>
            <w:shd w:val="clear" w:color="auto" w:fill="FAFAFA"/>
          </w:tcPr>
          <w:p w14:paraId="4E8DC8D9" w14:textId="7E8B166D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19</w:t>
            </w:r>
            <w:r w:rsidR="00B40BF6" w:rsidRPr="00B40B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166</w:t>
            </w:r>
            <w:r w:rsidR="00B40BF6" w:rsidRPr="00B40B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161</w:t>
            </w:r>
          </w:p>
        </w:tc>
        <w:tc>
          <w:tcPr>
            <w:tcW w:w="1345" w:type="dxa"/>
            <w:vAlign w:val="bottom"/>
          </w:tcPr>
          <w:p w14:paraId="305EFF7B" w14:textId="0897CAFF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15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993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420</w:t>
            </w:r>
          </w:p>
        </w:tc>
      </w:tr>
      <w:tr w:rsidR="00D95B2B" w:rsidRPr="003F1896" w14:paraId="60E9F4F8" w14:textId="77777777" w:rsidTr="00477C34">
        <w:trPr>
          <w:cantSplit/>
        </w:trPr>
        <w:tc>
          <w:tcPr>
            <w:tcW w:w="4162" w:type="dxa"/>
          </w:tcPr>
          <w:p w14:paraId="744A106A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ค่านายหน้าและค่าตอบแทน</w:t>
            </w:r>
          </w:p>
        </w:tc>
        <w:tc>
          <w:tcPr>
            <w:tcW w:w="1350" w:type="dxa"/>
            <w:shd w:val="clear" w:color="auto" w:fill="FAFAFA"/>
          </w:tcPr>
          <w:p w14:paraId="5864A97E" w14:textId="12C68D40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D95B2B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05" w:type="dxa"/>
            <w:gridSpan w:val="2"/>
          </w:tcPr>
          <w:p w14:paraId="28C731B3" w14:textId="1E2D28CC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11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942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429</w:t>
            </w:r>
          </w:p>
        </w:tc>
        <w:tc>
          <w:tcPr>
            <w:tcW w:w="1395" w:type="dxa"/>
            <w:shd w:val="clear" w:color="auto" w:fill="FAFAFA"/>
          </w:tcPr>
          <w:p w14:paraId="7CCA5B38" w14:textId="4993BCF2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17</w:t>
            </w:r>
            <w:r w:rsidR="00B40BF6" w:rsidRPr="00B40B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312</w:t>
            </w:r>
            <w:r w:rsidR="00B40BF6" w:rsidRPr="00B40B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659</w:t>
            </w:r>
          </w:p>
        </w:tc>
        <w:tc>
          <w:tcPr>
            <w:tcW w:w="1345" w:type="dxa"/>
          </w:tcPr>
          <w:p w14:paraId="7A1A6036" w14:textId="58310E3A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11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878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248</w:t>
            </w:r>
          </w:p>
        </w:tc>
      </w:tr>
      <w:tr w:rsidR="00D95B2B" w:rsidRPr="003F1896" w14:paraId="577298DD" w14:textId="77777777" w:rsidTr="00477C34">
        <w:trPr>
          <w:cantSplit/>
        </w:trPr>
        <w:tc>
          <w:tcPr>
            <w:tcW w:w="4162" w:type="dxa"/>
            <w:hideMark/>
          </w:tcPr>
          <w:p w14:paraId="0A67C9F4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ค่าบริการและค่าที่ปรึกษา</w:t>
            </w:r>
          </w:p>
        </w:tc>
        <w:tc>
          <w:tcPr>
            <w:tcW w:w="1350" w:type="dxa"/>
            <w:shd w:val="clear" w:color="auto" w:fill="FAFAFA"/>
          </w:tcPr>
          <w:p w14:paraId="4ABB52C8" w14:textId="524E8B25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417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750</w:t>
            </w:r>
          </w:p>
        </w:tc>
        <w:tc>
          <w:tcPr>
            <w:tcW w:w="1305" w:type="dxa"/>
            <w:gridSpan w:val="2"/>
          </w:tcPr>
          <w:p w14:paraId="0F63A4E4" w14:textId="0D97EDF7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673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718</w:t>
            </w:r>
          </w:p>
        </w:tc>
        <w:tc>
          <w:tcPr>
            <w:tcW w:w="1395" w:type="dxa"/>
            <w:shd w:val="clear" w:color="auto" w:fill="FAFAFA"/>
          </w:tcPr>
          <w:p w14:paraId="7CB97752" w14:textId="06F20E88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</w:t>
            </w:r>
            <w:r w:rsidR="00B40BF6" w:rsidRPr="00B40B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166</w:t>
            </w:r>
            <w:r w:rsidR="00B40BF6" w:rsidRPr="00B40B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683</w:t>
            </w:r>
          </w:p>
        </w:tc>
        <w:tc>
          <w:tcPr>
            <w:tcW w:w="1345" w:type="dxa"/>
          </w:tcPr>
          <w:p w14:paraId="72238357" w14:textId="7B7C5B87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736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718</w:t>
            </w:r>
          </w:p>
        </w:tc>
      </w:tr>
      <w:tr w:rsidR="00D95B2B" w:rsidRPr="003F1896" w14:paraId="184D08E3" w14:textId="77777777" w:rsidTr="00477C34">
        <w:trPr>
          <w:cantSplit/>
        </w:trPr>
        <w:tc>
          <w:tcPr>
            <w:tcW w:w="4162" w:type="dxa"/>
          </w:tcPr>
          <w:p w14:paraId="625F44A7" w14:textId="77777777" w:rsidR="00D95B2B" w:rsidRPr="003F1896" w:rsidRDefault="00D95B2B" w:rsidP="00D95B2B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ค่าเดินทางและค่ารับรอง</w:t>
            </w:r>
          </w:p>
        </w:tc>
        <w:tc>
          <w:tcPr>
            <w:tcW w:w="1350" w:type="dxa"/>
            <w:shd w:val="clear" w:color="auto" w:fill="FAFAFA"/>
          </w:tcPr>
          <w:p w14:paraId="7BD9A9DC" w14:textId="0AEE84F8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10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138</w:t>
            </w:r>
            <w:r w:rsidR="003C4E36" w:rsidRPr="003C4E3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445</w:t>
            </w:r>
          </w:p>
        </w:tc>
        <w:tc>
          <w:tcPr>
            <w:tcW w:w="1305" w:type="dxa"/>
            <w:gridSpan w:val="2"/>
          </w:tcPr>
          <w:p w14:paraId="68564C0A" w14:textId="5E30C3CF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005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077</w:t>
            </w:r>
          </w:p>
        </w:tc>
        <w:tc>
          <w:tcPr>
            <w:tcW w:w="1395" w:type="dxa"/>
            <w:shd w:val="clear" w:color="auto" w:fill="FAFAFA"/>
          </w:tcPr>
          <w:p w14:paraId="51B003DB" w14:textId="6FDF5DB7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10</w:t>
            </w:r>
            <w:r w:rsidR="00B40BF6" w:rsidRPr="00B40B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021</w:t>
            </w:r>
            <w:r w:rsidR="00B40BF6" w:rsidRPr="00B40B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374</w:t>
            </w:r>
          </w:p>
        </w:tc>
        <w:tc>
          <w:tcPr>
            <w:tcW w:w="1345" w:type="dxa"/>
          </w:tcPr>
          <w:p w14:paraId="6890DBCC" w14:textId="5EAFDE97" w:rsidR="00D95B2B" w:rsidRPr="003F1896" w:rsidRDefault="004B1AE7" w:rsidP="00D95B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667</w:t>
            </w:r>
            <w:r w:rsidR="00D95B2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392</w:t>
            </w:r>
          </w:p>
        </w:tc>
      </w:tr>
      <w:tr w:rsidR="00B40BF6" w:rsidRPr="003F1896" w14:paraId="088F96B5" w14:textId="77777777" w:rsidTr="00477C34">
        <w:trPr>
          <w:cantSplit/>
        </w:trPr>
        <w:tc>
          <w:tcPr>
            <w:tcW w:w="4162" w:type="dxa"/>
          </w:tcPr>
          <w:p w14:paraId="64B18DD8" w14:textId="77777777" w:rsidR="00B715F6" w:rsidRPr="00B715F6" w:rsidRDefault="00B40BF6" w:rsidP="00B40BF6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th-TH"/>
              </w:rPr>
            </w:pPr>
            <w:r w:rsidRPr="00B715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(กลับรายการ)</w:t>
            </w:r>
            <w:r w:rsidR="009A13A3" w:rsidRPr="00B715F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9A13A3" w:rsidRPr="00B715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ค่าเผื่อขาดทุนที่คาดว่า</w:t>
            </w:r>
          </w:p>
          <w:p w14:paraId="5E5AB5E5" w14:textId="1F9EC27A" w:rsidR="00B40BF6" w:rsidRPr="009A13A3" w:rsidRDefault="00B715F6" w:rsidP="00B715F6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val="th-TH"/>
              </w:rPr>
            </w:pPr>
            <w:r w:rsidRPr="00B715F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="009A13A3" w:rsidRPr="00B715F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จะเกิดขึ้นของลูกหนี้</w:t>
            </w:r>
          </w:p>
        </w:tc>
        <w:tc>
          <w:tcPr>
            <w:tcW w:w="1350" w:type="dxa"/>
            <w:shd w:val="clear" w:color="auto" w:fill="FAFAFA"/>
          </w:tcPr>
          <w:p w14:paraId="1FACCA2A" w14:textId="77777777" w:rsidR="00DB6241" w:rsidRDefault="00DB6241" w:rsidP="00DB62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00EC54" w14:textId="798AEE9C" w:rsidR="00B40BF6" w:rsidRPr="009A13A3" w:rsidRDefault="00B40BF6" w:rsidP="00DB62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13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Pr="009A13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Pr="009A13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</w:tcPr>
          <w:p w14:paraId="6892BDD6" w14:textId="77777777" w:rsidR="00DB6241" w:rsidRDefault="00DB6241" w:rsidP="00DB6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  <w:p w14:paraId="13774010" w14:textId="0C9DB8C7" w:rsidR="00B40BF6" w:rsidRPr="009A13A3" w:rsidRDefault="00B40BF6" w:rsidP="00DB6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9A13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70</w:t>
            </w:r>
            <w:r w:rsidRPr="009A13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922</w:t>
            </w:r>
            <w:r w:rsidRPr="009A13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1E264F7A" w14:textId="77777777" w:rsidR="00DB6241" w:rsidRDefault="00DB6241" w:rsidP="00DB62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0E16EB7" w14:textId="6EDAA7D8" w:rsidR="00B40BF6" w:rsidRPr="009A13A3" w:rsidRDefault="00B40BF6" w:rsidP="00DB6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9A13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Pr="009A13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Pr="009A13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5" w:type="dxa"/>
          </w:tcPr>
          <w:p w14:paraId="7731D5F4" w14:textId="77777777" w:rsidR="00DB6241" w:rsidRDefault="00DB6241" w:rsidP="00DB6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  <w:p w14:paraId="43615891" w14:textId="6C2767CB" w:rsidR="00B40BF6" w:rsidRPr="009A13A3" w:rsidRDefault="00B40BF6" w:rsidP="00DB6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9A13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70</w:t>
            </w:r>
            <w:r w:rsidRPr="009A13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922</w:t>
            </w:r>
            <w:r w:rsidRPr="009A13A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)</w:t>
            </w:r>
          </w:p>
        </w:tc>
      </w:tr>
    </w:tbl>
    <w:p w14:paraId="0795640A" w14:textId="320E22B1" w:rsidR="001D11DF" w:rsidRPr="003F1896" w:rsidRDefault="001D11DF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6818B5C1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2B95A6" w14:textId="45052EEC" w:rsidR="00767150" w:rsidRPr="003F1896" w:rsidRDefault="001D11DF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aps/>
                <w:color w:val="000000"/>
                <w:sz w:val="28"/>
                <w:szCs w:val="28"/>
                <w:cs/>
              </w:rPr>
              <w:br w:type="page"/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F40F55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40F55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17018CA6" w14:textId="77777777" w:rsidR="00B15C99" w:rsidRPr="003F1896" w:rsidRDefault="00B15C99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</w:rPr>
      </w:pPr>
    </w:p>
    <w:p w14:paraId="317D867C" w14:textId="77777777" w:rsidR="0090699C" w:rsidRPr="003F1896" w:rsidRDefault="0090699C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aps/>
          <w:color w:val="000000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379D1625" w14:textId="77777777" w:rsidR="0090699C" w:rsidRPr="003F1896" w:rsidRDefault="0090699C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3F1896" w14:paraId="3F8C81D0" w14:textId="77777777" w:rsidTr="00F40F55">
        <w:trPr>
          <w:cantSplit/>
        </w:trPr>
        <w:tc>
          <w:tcPr>
            <w:tcW w:w="4390" w:type="dxa"/>
            <w:vAlign w:val="bottom"/>
          </w:tcPr>
          <w:p w14:paraId="20674DC7" w14:textId="77777777" w:rsidR="008B4326" w:rsidRPr="003F1896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1F97F2" w14:textId="77777777" w:rsidR="008B4326" w:rsidRPr="003F1896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14F1C8" w14:textId="77777777" w:rsidR="008B4326" w:rsidRPr="003F1896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C32117" w:rsidRPr="003F1896" w14:paraId="3AA0955F" w14:textId="77777777" w:rsidTr="004172F5">
        <w:trPr>
          <w:cantSplit/>
        </w:trPr>
        <w:tc>
          <w:tcPr>
            <w:tcW w:w="4390" w:type="dxa"/>
            <w:vAlign w:val="bottom"/>
          </w:tcPr>
          <w:p w14:paraId="0C5CE1A8" w14:textId="77777777" w:rsidR="00C32117" w:rsidRPr="003F1896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499C62" w14:textId="01C77666" w:rsidR="00C32117" w:rsidRPr="003F1896" w:rsidRDefault="00DC63A8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D0137D7" w14:textId="4E2B1C8B" w:rsidR="00C32117" w:rsidRPr="003F1896" w:rsidRDefault="004E55A3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C7FD95" w14:textId="596492FC" w:rsidR="00C32117" w:rsidRPr="003F1896" w:rsidRDefault="00DC63A8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D582C18" w14:textId="5ED7E3C3" w:rsidR="00C32117" w:rsidRPr="003F1896" w:rsidRDefault="004E55A3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70BFE" w:rsidRPr="003F1896" w14:paraId="78001733" w14:textId="77777777" w:rsidTr="00F40F55">
        <w:trPr>
          <w:cantSplit/>
        </w:trPr>
        <w:tc>
          <w:tcPr>
            <w:tcW w:w="4390" w:type="dxa"/>
            <w:vAlign w:val="bottom"/>
          </w:tcPr>
          <w:p w14:paraId="3D8F32B5" w14:textId="77777777" w:rsidR="00C70BFE" w:rsidRPr="003F1896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9991163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3CCF51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7EA33C9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ED18C4B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60FA0" w:rsidRPr="003F1896" w14:paraId="37DA8A45" w14:textId="77777777" w:rsidTr="00963E04">
        <w:trPr>
          <w:cantSplit/>
        </w:trPr>
        <w:tc>
          <w:tcPr>
            <w:tcW w:w="4390" w:type="dxa"/>
            <w:hideMark/>
          </w:tcPr>
          <w:p w14:paraId="3686E668" w14:textId="105788F2" w:rsidR="00960FA0" w:rsidRPr="003F1896" w:rsidRDefault="00960FA0" w:rsidP="00A365CC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41E664" w14:textId="77777777" w:rsidR="00960FA0" w:rsidRPr="003F1896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2B307687" w14:textId="77777777" w:rsidR="00960FA0" w:rsidRPr="003F1896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D3FD79B" w14:textId="77777777" w:rsidR="00960FA0" w:rsidRPr="003F1896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153F48DA" w14:textId="77777777" w:rsidR="00960FA0" w:rsidRPr="003F1896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B45E9" w:rsidRPr="003F1896" w14:paraId="60074577" w14:textId="77777777" w:rsidTr="0032033D">
        <w:trPr>
          <w:cantSplit/>
        </w:trPr>
        <w:tc>
          <w:tcPr>
            <w:tcW w:w="4390" w:type="dxa"/>
          </w:tcPr>
          <w:p w14:paraId="65D40366" w14:textId="7FAF406B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95" w:type="dxa"/>
            <w:shd w:val="clear" w:color="auto" w:fill="FAFAFA"/>
          </w:tcPr>
          <w:p w14:paraId="11935851" w14:textId="77CFA97B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</w:tcPr>
          <w:p w14:paraId="5CAFE35B" w14:textId="5C98C64A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62B20248" w14:textId="157CE2B8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5" w:type="dxa"/>
          </w:tcPr>
          <w:p w14:paraId="620E7765" w14:textId="41A3E14E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Pr="003F189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B45E9" w:rsidRPr="003F1896" w14:paraId="10619142" w14:textId="77777777" w:rsidTr="004A0269">
        <w:trPr>
          <w:cantSplit/>
        </w:trPr>
        <w:tc>
          <w:tcPr>
            <w:tcW w:w="4390" w:type="dxa"/>
          </w:tcPr>
          <w:p w14:paraId="1200D607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51F7E52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643DD6F8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36CD75D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718EDA82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B45E9" w:rsidRPr="003F1896" w14:paraId="665860D1" w14:textId="77777777" w:rsidTr="004A0269">
        <w:trPr>
          <w:cantSplit/>
        </w:trPr>
        <w:tc>
          <w:tcPr>
            <w:tcW w:w="4390" w:type="dxa"/>
          </w:tcPr>
          <w:p w14:paraId="0A0E5756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: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394738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76E2C67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8AA24F6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4258DE63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B45E9" w:rsidRPr="003F1896" w14:paraId="591B2024" w14:textId="77777777" w:rsidTr="004A0269">
        <w:trPr>
          <w:cantSplit/>
        </w:trPr>
        <w:tc>
          <w:tcPr>
            <w:tcW w:w="4390" w:type="dxa"/>
          </w:tcPr>
          <w:p w14:paraId="67871E7F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เพิ่ม(ลด)ในสินทรัพย์ภาษีเงินได้รอการตัดบัญชี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5A9CF8B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1E8BE66F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813E91E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EE317F7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B45E9" w:rsidRPr="003F1896" w14:paraId="153309D0" w14:textId="77777777" w:rsidTr="004A0269">
        <w:trPr>
          <w:cantSplit/>
        </w:trPr>
        <w:tc>
          <w:tcPr>
            <w:tcW w:w="4390" w:type="dxa"/>
          </w:tcPr>
          <w:p w14:paraId="00ACF4E0" w14:textId="24E325FF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(หมายเหตุข้อ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3AE928" w14:textId="7EF1879E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</w:t>
            </w:r>
            <w:r w:rsidR="008D3C3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773</w:t>
            </w:r>
            <w:r w:rsidR="008D3C3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870</w:t>
            </w:r>
          </w:p>
        </w:tc>
        <w:tc>
          <w:tcPr>
            <w:tcW w:w="1295" w:type="dxa"/>
            <w:vAlign w:val="bottom"/>
          </w:tcPr>
          <w:p w14:paraId="1D0F445A" w14:textId="4FDB2EDC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319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120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BE0518" w14:textId="1DBAC5F9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</w:t>
            </w:r>
            <w:r w:rsidR="008D3C3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773</w:t>
            </w:r>
            <w:r w:rsidR="008D3C3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870</w:t>
            </w:r>
          </w:p>
        </w:tc>
        <w:tc>
          <w:tcPr>
            <w:tcW w:w="1295" w:type="dxa"/>
            <w:vAlign w:val="bottom"/>
          </w:tcPr>
          <w:p w14:paraId="2DD666D0" w14:textId="2026BB64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319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120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4B45E9" w:rsidRPr="003F1896" w14:paraId="5BB689AF" w14:textId="77777777" w:rsidTr="004A0269">
        <w:trPr>
          <w:cantSplit/>
        </w:trPr>
        <w:tc>
          <w:tcPr>
            <w:tcW w:w="4390" w:type="dxa"/>
          </w:tcPr>
          <w:p w14:paraId="620C38A4" w14:textId="6B507B39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เพิ่มในหนี้สินภาษีเงินได้รอการตัดบัญชี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E5E1BE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5311FAA8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3C9E78E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3C51B56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B45E9" w:rsidRPr="003F1896" w14:paraId="12C8C15B" w14:textId="77777777" w:rsidTr="004A0269">
        <w:trPr>
          <w:cantSplit/>
        </w:trPr>
        <w:tc>
          <w:tcPr>
            <w:tcW w:w="4390" w:type="dxa"/>
          </w:tcPr>
          <w:p w14:paraId="04CCD771" w14:textId="6D55835D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  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(หมายเหตุข้อ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71CDDC" w14:textId="2AD4A3B6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926</w:t>
            </w:r>
            <w:r w:rsidR="008D3C3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331</w:t>
            </w:r>
          </w:p>
        </w:tc>
        <w:tc>
          <w:tcPr>
            <w:tcW w:w="1295" w:type="dxa"/>
            <w:vAlign w:val="bottom"/>
          </w:tcPr>
          <w:p w14:paraId="45F35986" w14:textId="63C1E21E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</w:t>
            </w:r>
            <w:r w:rsidR="004B45E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147</w:t>
            </w:r>
            <w:r w:rsidR="004B45E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367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3BE3309" w14:textId="233A59C3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926</w:t>
            </w:r>
            <w:r w:rsidR="008D3C3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331</w:t>
            </w:r>
          </w:p>
        </w:tc>
        <w:tc>
          <w:tcPr>
            <w:tcW w:w="1295" w:type="dxa"/>
            <w:vAlign w:val="bottom"/>
          </w:tcPr>
          <w:p w14:paraId="52B8B370" w14:textId="7093BCF0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</w:t>
            </w:r>
            <w:r w:rsidR="004B45E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147</w:t>
            </w:r>
            <w:r w:rsidR="004B45E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367</w:t>
            </w:r>
          </w:p>
        </w:tc>
      </w:tr>
      <w:tr w:rsidR="004B45E9" w:rsidRPr="003F1896" w14:paraId="63CEF381" w14:textId="77777777" w:rsidTr="004A0269">
        <w:trPr>
          <w:cantSplit/>
        </w:trPr>
        <w:tc>
          <w:tcPr>
            <w:tcW w:w="4390" w:type="dxa"/>
            <w:hideMark/>
          </w:tcPr>
          <w:p w14:paraId="70AF8C06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BBE0A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D642DA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F6808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D6D5A6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</w:tr>
      <w:tr w:rsidR="004B45E9" w:rsidRPr="003F1896" w14:paraId="7172AD26" w14:textId="77777777" w:rsidTr="004A0269">
        <w:trPr>
          <w:cantSplit/>
        </w:trPr>
        <w:tc>
          <w:tcPr>
            <w:tcW w:w="4390" w:type="dxa"/>
            <w:hideMark/>
          </w:tcPr>
          <w:p w14:paraId="15609088" w14:textId="12EE4436" w:rsidR="004B45E9" w:rsidRPr="003F1896" w:rsidRDefault="004B45E9" w:rsidP="004B45E9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="0023101A"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55DC4" w14:textId="584A964B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282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214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13AF00F" w14:textId="60AA19E0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248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199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850B5" w14:textId="03C4A264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206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217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DD00C1" w14:textId="122F852E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248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199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</w:tbl>
    <w:p w14:paraId="7A9DC65B" w14:textId="2A8233E7" w:rsidR="00FF08C5" w:rsidRPr="003F1896" w:rsidRDefault="00BF1AC3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aps/>
          <w:color w:val="000000"/>
          <w:sz w:val="28"/>
          <w:szCs w:val="28"/>
        </w:rPr>
        <w:br w:type="page"/>
      </w:r>
    </w:p>
    <w:p w14:paraId="2A3D8B59" w14:textId="2EFBAC5A" w:rsidR="008B4326" w:rsidRPr="003F1896" w:rsidRDefault="008B4326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aps/>
          <w:color w:val="000000"/>
          <w:sz w:val="28"/>
          <w:szCs w:val="28"/>
          <w:cs/>
        </w:rPr>
        <w:t>ภาษีเงินได้สำหรับกำไรก่อนหักภาษีเงินได้ของกลุ่มกิจการมียอดจำนวนเงินที่แตกต่างจากการคำนวณกำไรทางบัญชีคูณกับ</w:t>
      </w:r>
      <w:r w:rsidR="00371289" w:rsidRPr="003F1896">
        <w:rPr>
          <w:rFonts w:ascii="Browallia New" w:eastAsia="Arial Unicode MS" w:hAnsi="Browallia New" w:cs="Browallia New"/>
          <w:caps/>
          <w:color w:val="000000"/>
          <w:sz w:val="28"/>
          <w:szCs w:val="28"/>
          <w:cs/>
        </w:rPr>
        <w:t>อัตรา</w:t>
      </w:r>
      <w:r w:rsidRPr="003F1896">
        <w:rPr>
          <w:rFonts w:ascii="Browallia New" w:eastAsia="Arial Unicode MS" w:hAnsi="Browallia New" w:cs="Browallia New"/>
          <w:caps/>
          <w:color w:val="000000"/>
          <w:sz w:val="28"/>
          <w:szCs w:val="28"/>
          <w:cs/>
        </w:rPr>
        <w:t>ภาษี โดยมีรายละเอียดดังนี้</w:t>
      </w:r>
    </w:p>
    <w:p w14:paraId="080FD409" w14:textId="77777777" w:rsidR="00AE7754" w:rsidRPr="003F1896" w:rsidRDefault="00AE7754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8"/>
          <w:szCs w:val="28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3F1896" w14:paraId="473F9879" w14:textId="77777777" w:rsidTr="00F40F55">
        <w:trPr>
          <w:cantSplit/>
        </w:trPr>
        <w:tc>
          <w:tcPr>
            <w:tcW w:w="4390" w:type="dxa"/>
            <w:vAlign w:val="bottom"/>
          </w:tcPr>
          <w:p w14:paraId="1617AF8C" w14:textId="77777777" w:rsidR="008B4326" w:rsidRPr="003F1896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B65C03" w14:textId="77777777" w:rsidR="008B4326" w:rsidRPr="003F1896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F4A3DF" w14:textId="77777777" w:rsidR="008B4326" w:rsidRPr="003F1896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A23BF9" w:rsidRPr="003F1896" w14:paraId="722C4BBD" w14:textId="77777777" w:rsidTr="004172F5">
        <w:trPr>
          <w:cantSplit/>
        </w:trPr>
        <w:tc>
          <w:tcPr>
            <w:tcW w:w="4390" w:type="dxa"/>
            <w:vAlign w:val="bottom"/>
          </w:tcPr>
          <w:p w14:paraId="6DC93A76" w14:textId="77777777" w:rsidR="00A23BF9" w:rsidRPr="003F1896" w:rsidRDefault="00A23BF9" w:rsidP="00A23BF9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BD4BF45" w14:textId="627F357C" w:rsidR="00A23BF9" w:rsidRPr="003F1896" w:rsidRDefault="00DC63A8" w:rsidP="00A23BF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BAA465" w14:textId="70297CF8" w:rsidR="00A23BF9" w:rsidRPr="003F1896" w:rsidRDefault="004E55A3" w:rsidP="00A23BF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416081" w14:textId="2A3413AF" w:rsidR="00A23BF9" w:rsidRPr="003F1896" w:rsidRDefault="00DC63A8" w:rsidP="00A23BF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1FF5F9" w14:textId="06978B5B" w:rsidR="00A23BF9" w:rsidRPr="003F1896" w:rsidRDefault="004E55A3" w:rsidP="00A23BF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70BFE" w:rsidRPr="003F1896" w14:paraId="7886DCEA" w14:textId="77777777" w:rsidTr="00F40F55">
        <w:trPr>
          <w:cantSplit/>
        </w:trPr>
        <w:tc>
          <w:tcPr>
            <w:tcW w:w="4390" w:type="dxa"/>
            <w:vAlign w:val="bottom"/>
          </w:tcPr>
          <w:p w14:paraId="28627C49" w14:textId="77777777" w:rsidR="00C70BFE" w:rsidRPr="003F1896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546C247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697FBC0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FA1EC68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1F7550F" w14:textId="77777777" w:rsidR="00C70BFE" w:rsidRPr="003F1896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A5A59" w:rsidRPr="003F1896" w14:paraId="0ED7DF73" w14:textId="77777777" w:rsidTr="006A5A59">
        <w:trPr>
          <w:cantSplit/>
        </w:trPr>
        <w:tc>
          <w:tcPr>
            <w:tcW w:w="4390" w:type="dxa"/>
          </w:tcPr>
          <w:p w14:paraId="68D5ED40" w14:textId="77777777" w:rsidR="006A5A59" w:rsidRPr="003F1896" w:rsidRDefault="006A5A59" w:rsidP="00A365CC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FB8DFC" w14:textId="77777777" w:rsidR="006A5A59" w:rsidRPr="003F1896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  <w:tc>
          <w:tcPr>
            <w:tcW w:w="1295" w:type="dxa"/>
            <w:vAlign w:val="bottom"/>
          </w:tcPr>
          <w:p w14:paraId="5A82DF4D" w14:textId="77777777" w:rsidR="006A5A59" w:rsidRPr="003F1896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BD7665" w14:textId="77777777" w:rsidR="006A5A59" w:rsidRPr="003F1896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473F056" w14:textId="77777777" w:rsidR="006A5A59" w:rsidRPr="003F1896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</w:tr>
      <w:tr w:rsidR="004B45E9" w:rsidRPr="003F1896" w14:paraId="76B2A32F" w14:textId="77777777" w:rsidTr="00B107CF">
        <w:trPr>
          <w:cantSplit/>
        </w:trPr>
        <w:tc>
          <w:tcPr>
            <w:tcW w:w="4390" w:type="dxa"/>
            <w:hideMark/>
          </w:tcPr>
          <w:p w14:paraId="0AA3E7D7" w14:textId="44337EB4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D01EB43" w14:textId="0DD4976C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406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666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112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DAB401B" w14:textId="6BD484FD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150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371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DC732B0" w14:textId="72D51600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406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329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565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DF04C7A" w14:textId="77BD379E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151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088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402</w:t>
            </w:r>
          </w:p>
        </w:tc>
      </w:tr>
      <w:tr w:rsidR="004B45E9" w:rsidRPr="003F1896" w14:paraId="6D296161" w14:textId="77777777" w:rsidTr="000C672D">
        <w:trPr>
          <w:cantSplit/>
        </w:trPr>
        <w:tc>
          <w:tcPr>
            <w:tcW w:w="4390" w:type="dxa"/>
          </w:tcPr>
          <w:p w14:paraId="3E2B2B20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9223794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BAF125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2EC2041D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424A70C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B45E9" w:rsidRPr="003F1896" w14:paraId="21183654" w14:textId="77777777" w:rsidTr="000C672D">
        <w:trPr>
          <w:cantSplit/>
        </w:trPr>
        <w:tc>
          <w:tcPr>
            <w:tcW w:w="4390" w:type="dxa"/>
            <w:hideMark/>
          </w:tcPr>
          <w:p w14:paraId="6789C743" w14:textId="09B145B6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295" w:type="dxa"/>
            <w:shd w:val="clear" w:color="auto" w:fill="FAFAFA"/>
          </w:tcPr>
          <w:p w14:paraId="2BAE4D74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</w:tcPr>
          <w:p w14:paraId="58DE1522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5ADDA9D1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</w:tcPr>
          <w:p w14:paraId="04C8A96C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B45E9" w:rsidRPr="003F1896" w14:paraId="6035C52F" w14:textId="77777777" w:rsidTr="0014476A">
        <w:trPr>
          <w:cantSplit/>
        </w:trPr>
        <w:tc>
          <w:tcPr>
            <w:tcW w:w="4390" w:type="dxa"/>
            <w:hideMark/>
          </w:tcPr>
          <w:p w14:paraId="38E900CB" w14:textId="341A8E0D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(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: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5DD04223" w14:textId="27CE6801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81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333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222</w:t>
            </w:r>
          </w:p>
        </w:tc>
        <w:tc>
          <w:tcPr>
            <w:tcW w:w="1295" w:type="dxa"/>
          </w:tcPr>
          <w:p w14:paraId="1986231E" w14:textId="117D0B42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30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074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332</w:t>
            </w:r>
          </w:p>
        </w:tc>
        <w:tc>
          <w:tcPr>
            <w:tcW w:w="1295" w:type="dxa"/>
            <w:shd w:val="clear" w:color="auto" w:fill="FAFAFA"/>
          </w:tcPr>
          <w:p w14:paraId="49FDE6AD" w14:textId="410F2600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81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265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913</w:t>
            </w:r>
          </w:p>
        </w:tc>
        <w:tc>
          <w:tcPr>
            <w:tcW w:w="1295" w:type="dxa"/>
          </w:tcPr>
          <w:p w14:paraId="2C875E34" w14:textId="7FD87AD3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30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217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680</w:t>
            </w:r>
          </w:p>
        </w:tc>
      </w:tr>
      <w:tr w:rsidR="004B45E9" w:rsidRPr="003F1896" w14:paraId="08F33915" w14:textId="77777777" w:rsidTr="000C672D">
        <w:trPr>
          <w:cantSplit/>
        </w:trPr>
        <w:tc>
          <w:tcPr>
            <w:tcW w:w="4390" w:type="dxa"/>
            <w:hideMark/>
          </w:tcPr>
          <w:p w14:paraId="09DA832E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ผลกระทบ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95" w:type="dxa"/>
            <w:shd w:val="clear" w:color="auto" w:fill="FAFAFA"/>
          </w:tcPr>
          <w:p w14:paraId="1EE72CCB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</w:tcPr>
          <w:p w14:paraId="25AE1A40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2331CD10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  <w:tc>
          <w:tcPr>
            <w:tcW w:w="1295" w:type="dxa"/>
          </w:tcPr>
          <w:p w14:paraId="4894A10D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B45E9" w:rsidRPr="003F1896" w14:paraId="6CA16587" w14:textId="77777777" w:rsidTr="000C672D">
        <w:trPr>
          <w:cantSplit/>
        </w:trPr>
        <w:tc>
          <w:tcPr>
            <w:tcW w:w="4390" w:type="dxa"/>
          </w:tcPr>
          <w:p w14:paraId="75E1876F" w14:textId="0A9FFFD1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การยกเว้นภาษีเงินได้ภายใต้</w:t>
            </w:r>
          </w:p>
        </w:tc>
        <w:tc>
          <w:tcPr>
            <w:tcW w:w="1295" w:type="dxa"/>
            <w:shd w:val="clear" w:color="auto" w:fill="FAFAFA"/>
          </w:tcPr>
          <w:p w14:paraId="68159EFD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</w:tcPr>
          <w:p w14:paraId="20813EE2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195617F4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</w:tcPr>
          <w:p w14:paraId="16E1B9CB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B45E9" w:rsidRPr="003F1896" w14:paraId="1FF9CCDD" w14:textId="77777777" w:rsidTr="000C672D">
        <w:trPr>
          <w:cantSplit/>
        </w:trPr>
        <w:tc>
          <w:tcPr>
            <w:tcW w:w="4390" w:type="dxa"/>
          </w:tcPr>
          <w:p w14:paraId="06C0E282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   สิทธิประโยชน์จากการส่งเสริมการลงทุน</w:t>
            </w:r>
          </w:p>
        </w:tc>
        <w:tc>
          <w:tcPr>
            <w:tcW w:w="1295" w:type="dxa"/>
            <w:shd w:val="clear" w:color="auto" w:fill="FAFAFA"/>
          </w:tcPr>
          <w:p w14:paraId="30BE4F72" w14:textId="74CCF71A" w:rsidR="004B45E9" w:rsidRPr="003F1896" w:rsidRDefault="004B45E9" w:rsidP="004B45E9">
            <w:pPr>
              <w:tabs>
                <w:tab w:val="left" w:pos="11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31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767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009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</w:tcPr>
          <w:p w14:paraId="0FFAA76D" w14:textId="0F214A00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599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259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1DF5C05D" w14:textId="7F889328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31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767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009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</w:tcPr>
          <w:p w14:paraId="77E1795D" w14:textId="6E39FA19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599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259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B45E9" w:rsidRPr="003F1896" w14:paraId="6105861F" w14:textId="77777777" w:rsidTr="000C672D">
        <w:trPr>
          <w:cantSplit/>
        </w:trPr>
        <w:tc>
          <w:tcPr>
            <w:tcW w:w="4390" w:type="dxa"/>
            <w:hideMark/>
          </w:tcPr>
          <w:p w14:paraId="4D34F94D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5" w:type="dxa"/>
            <w:shd w:val="clear" w:color="auto" w:fill="FAFAFA"/>
          </w:tcPr>
          <w:p w14:paraId="044CCF99" w14:textId="7AC2014F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188</w:t>
            </w:r>
            <w:r w:rsidR="00DE558F" w:rsidRPr="003F1896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837</w:t>
            </w:r>
          </w:p>
        </w:tc>
        <w:tc>
          <w:tcPr>
            <w:tcW w:w="1295" w:type="dxa"/>
          </w:tcPr>
          <w:p w14:paraId="11C4E525" w14:textId="61D30C8E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266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705</w:t>
            </w:r>
          </w:p>
        </w:tc>
        <w:tc>
          <w:tcPr>
            <w:tcW w:w="1295" w:type="dxa"/>
            <w:shd w:val="clear" w:color="auto" w:fill="FAFAFA"/>
          </w:tcPr>
          <w:p w14:paraId="499777A2" w14:textId="470C83D4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180</w:t>
            </w:r>
            <w:r w:rsidR="00DE558F" w:rsidRPr="003F1896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149</w:t>
            </w:r>
          </w:p>
        </w:tc>
        <w:tc>
          <w:tcPr>
            <w:tcW w:w="1295" w:type="dxa"/>
          </w:tcPr>
          <w:p w14:paraId="52D56EB9" w14:textId="1F043634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266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706</w:t>
            </w:r>
          </w:p>
        </w:tc>
      </w:tr>
      <w:tr w:rsidR="004B45E9" w:rsidRPr="003F1896" w14:paraId="27C9E465" w14:textId="77777777" w:rsidTr="000C672D">
        <w:trPr>
          <w:cantSplit/>
        </w:trPr>
        <w:tc>
          <w:tcPr>
            <w:tcW w:w="4390" w:type="dxa"/>
            <w:hideMark/>
          </w:tcPr>
          <w:p w14:paraId="2BF74814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ค่าใช้จ่ายที่สามารถหักภาษีได้สองเท่า</w:t>
            </w:r>
          </w:p>
        </w:tc>
        <w:tc>
          <w:tcPr>
            <w:tcW w:w="1295" w:type="dxa"/>
            <w:shd w:val="clear" w:color="auto" w:fill="FAFAFA"/>
          </w:tcPr>
          <w:p w14:paraId="4894E18F" w14:textId="5F9D9903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472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836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</w:tcPr>
          <w:p w14:paraId="129E10EE" w14:textId="5AB49780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636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928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54FC361A" w14:textId="0F493EA3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472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836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95" w:type="dxa"/>
          </w:tcPr>
          <w:p w14:paraId="6AB473C3" w14:textId="6B29B2AA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636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928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4B45E9" w:rsidRPr="003F1896" w14:paraId="471A0A4D" w14:textId="77777777" w:rsidTr="000C672D">
        <w:trPr>
          <w:cantSplit/>
        </w:trPr>
        <w:tc>
          <w:tcPr>
            <w:tcW w:w="4390" w:type="dxa"/>
          </w:tcPr>
          <w:p w14:paraId="0A63F60E" w14:textId="4598E275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5" w:type="dxa"/>
            <w:shd w:val="clear" w:color="auto" w:fill="FAFAFA"/>
          </w:tcPr>
          <w:p w14:paraId="37E3264B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</w:tcPr>
          <w:p w14:paraId="2040CF5C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715FB42A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</w:tcPr>
          <w:p w14:paraId="7F8FB4DA" w14:textId="77777777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B45E9" w:rsidRPr="003F1896" w14:paraId="28C2A19D" w14:textId="77777777" w:rsidTr="000C672D">
        <w:trPr>
          <w:cantSplit/>
        </w:trPr>
        <w:tc>
          <w:tcPr>
            <w:tcW w:w="4390" w:type="dxa"/>
          </w:tcPr>
          <w:p w14:paraId="4D0A1698" w14:textId="5BA0D13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1711B145" w14:textId="4F29021F" w:rsidR="004B45E9" w:rsidRPr="003F1896" w:rsidRDefault="00DE558F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295" w:type="dxa"/>
          </w:tcPr>
          <w:p w14:paraId="1CCA54B3" w14:textId="6451B3D7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143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349</w:t>
            </w:r>
          </w:p>
        </w:tc>
        <w:tc>
          <w:tcPr>
            <w:tcW w:w="1295" w:type="dxa"/>
            <w:shd w:val="clear" w:color="auto" w:fill="FAFAFA"/>
          </w:tcPr>
          <w:p w14:paraId="19200616" w14:textId="75FAE037" w:rsidR="004B45E9" w:rsidRPr="003F1896" w:rsidRDefault="00DE558F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295" w:type="dxa"/>
          </w:tcPr>
          <w:p w14:paraId="7C963029" w14:textId="5D507963" w:rsidR="004B45E9" w:rsidRPr="003F1896" w:rsidRDefault="004B45E9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4B45E9" w:rsidRPr="003F1896" w14:paraId="0B5D6C5D" w14:textId="77777777" w:rsidTr="00F277DB">
        <w:trPr>
          <w:cantSplit/>
        </w:trPr>
        <w:tc>
          <w:tcPr>
            <w:tcW w:w="4390" w:type="dxa"/>
            <w:hideMark/>
          </w:tcPr>
          <w:p w14:paraId="53DB55B8" w14:textId="77777777" w:rsidR="004B45E9" w:rsidRPr="003F1896" w:rsidRDefault="004B45E9" w:rsidP="004B45E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446F1" w14:textId="4EF25B9C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49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282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214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7D24FE3" w14:textId="3FB0190A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25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248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F841E" w14:textId="3B1BAB71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49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206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217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78C45C4" w14:textId="50826E55" w:rsidR="004B45E9" w:rsidRPr="003F1896" w:rsidRDefault="004B1AE7" w:rsidP="004B4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25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248</w:t>
            </w:r>
            <w:r w:rsidR="004B45E9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199</w:t>
            </w:r>
          </w:p>
        </w:tc>
      </w:tr>
    </w:tbl>
    <w:p w14:paraId="5DAA0388" w14:textId="28DCF48B" w:rsidR="00BF1AC3" w:rsidRPr="003F1896" w:rsidRDefault="00BF1AC3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bookmarkStart w:id="33" w:name="OLE_LINK7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6270C2AE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C406F" w14:textId="4111F527" w:rsidR="00767150" w:rsidRPr="003F1896" w:rsidRDefault="00B338D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F40F55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34" w:name="_Hlk94643652"/>
            <w:r w:rsidR="00BA2242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กำไรต่อหุ้นขั้นพื้นฐาน</w:t>
            </w:r>
            <w:bookmarkEnd w:id="34"/>
          </w:p>
        </w:tc>
      </w:tr>
    </w:tbl>
    <w:p w14:paraId="1AE97DAE" w14:textId="77777777" w:rsidR="008B4326" w:rsidRPr="003F1896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A874857" w14:textId="476D7539" w:rsidR="008B4326" w:rsidRPr="003F1896" w:rsidRDefault="00BA224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ที่ออกอยู่ในระหว่าง</w:t>
      </w:r>
      <w:r w:rsidR="00366781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ปี</w:t>
      </w:r>
    </w:p>
    <w:p w14:paraId="4D36F7D4" w14:textId="77777777" w:rsidR="00366781" w:rsidRPr="003F1896" w:rsidRDefault="00366781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3F1896" w14:paraId="6F96ECC9" w14:textId="77777777" w:rsidTr="00F40F55">
        <w:trPr>
          <w:cantSplit/>
        </w:trPr>
        <w:tc>
          <w:tcPr>
            <w:tcW w:w="4390" w:type="dxa"/>
            <w:vAlign w:val="bottom"/>
          </w:tcPr>
          <w:p w14:paraId="02EEFA11" w14:textId="77777777" w:rsidR="008B4326" w:rsidRPr="003F1896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FC0417" w14:textId="77777777" w:rsidR="008B4326" w:rsidRPr="003F1896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35BCBF" w14:textId="77777777" w:rsidR="008B4326" w:rsidRPr="003F1896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89514F" w:rsidRPr="003F1896" w14:paraId="474DAA85" w14:textId="77777777" w:rsidTr="004172F5">
        <w:trPr>
          <w:cantSplit/>
        </w:trPr>
        <w:tc>
          <w:tcPr>
            <w:tcW w:w="4390" w:type="dxa"/>
            <w:vAlign w:val="bottom"/>
          </w:tcPr>
          <w:p w14:paraId="0C06CF89" w14:textId="77777777" w:rsidR="0089514F" w:rsidRPr="003F1896" w:rsidRDefault="0089514F" w:rsidP="0089514F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547FA0" w14:textId="01C44792" w:rsidR="0089514F" w:rsidRPr="003F1896" w:rsidRDefault="00DC63A8" w:rsidP="0089514F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B11A8E" w14:textId="5A6BFC71" w:rsidR="0089514F" w:rsidRPr="003F1896" w:rsidRDefault="004E55A3" w:rsidP="0089514F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549620" w14:textId="42461558" w:rsidR="0089514F" w:rsidRPr="003F1896" w:rsidRDefault="00DC63A8" w:rsidP="0089514F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10099E" w14:textId="41D220A1" w:rsidR="0089514F" w:rsidRPr="003F1896" w:rsidRDefault="004E55A3" w:rsidP="0089514F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9514F" w:rsidRPr="003F1896" w14:paraId="1221987B" w14:textId="77777777" w:rsidTr="00936230">
        <w:trPr>
          <w:cantSplit/>
        </w:trPr>
        <w:tc>
          <w:tcPr>
            <w:tcW w:w="4390" w:type="dxa"/>
            <w:vAlign w:val="bottom"/>
          </w:tcPr>
          <w:p w14:paraId="09938C08" w14:textId="77777777" w:rsidR="0089514F" w:rsidRPr="003F1896" w:rsidRDefault="0089514F" w:rsidP="0089514F">
            <w:pPr>
              <w:ind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FCEF7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863E58B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A0399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D18F953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61701" w:rsidRPr="003F1896" w14:paraId="09B78421" w14:textId="77777777" w:rsidTr="00936230">
        <w:trPr>
          <w:cantSplit/>
        </w:trPr>
        <w:tc>
          <w:tcPr>
            <w:tcW w:w="4390" w:type="dxa"/>
          </w:tcPr>
          <w:p w14:paraId="382C07C4" w14:textId="6C3BA673" w:rsidR="00661701" w:rsidRPr="003F1896" w:rsidRDefault="00661701" w:rsidP="00661701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กำไรสำหรับปีส่วนที่เป็นของบริษัท (บาท)</w:t>
            </w:r>
          </w:p>
        </w:tc>
        <w:tc>
          <w:tcPr>
            <w:tcW w:w="1295" w:type="dxa"/>
            <w:shd w:val="clear" w:color="auto" w:fill="FAFAFA"/>
          </w:tcPr>
          <w:p w14:paraId="0C32CE16" w14:textId="56361F68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357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383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898</w:t>
            </w:r>
          </w:p>
        </w:tc>
        <w:tc>
          <w:tcPr>
            <w:tcW w:w="1295" w:type="dxa"/>
          </w:tcPr>
          <w:p w14:paraId="1418DA57" w14:textId="26BD7D7B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125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123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463</w:t>
            </w:r>
          </w:p>
        </w:tc>
        <w:tc>
          <w:tcPr>
            <w:tcW w:w="1295" w:type="dxa"/>
            <w:shd w:val="clear" w:color="auto" w:fill="FAFAFA"/>
          </w:tcPr>
          <w:p w14:paraId="187D05DD" w14:textId="60B264E8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357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123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348</w:t>
            </w:r>
          </w:p>
        </w:tc>
        <w:tc>
          <w:tcPr>
            <w:tcW w:w="1295" w:type="dxa"/>
          </w:tcPr>
          <w:p w14:paraId="0F56A2FD" w14:textId="48EA1E9B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125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840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203</w:t>
            </w:r>
          </w:p>
        </w:tc>
      </w:tr>
      <w:tr w:rsidR="00661701" w:rsidRPr="003F1896" w14:paraId="55F4BB2C" w14:textId="77777777" w:rsidTr="00936230">
        <w:trPr>
          <w:cantSplit/>
        </w:trPr>
        <w:tc>
          <w:tcPr>
            <w:tcW w:w="4390" w:type="dxa"/>
          </w:tcPr>
          <w:p w14:paraId="60548CA6" w14:textId="77777777" w:rsidR="00661701" w:rsidRPr="003F1896" w:rsidRDefault="00661701" w:rsidP="00661701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5" w:type="dxa"/>
            <w:shd w:val="clear" w:color="auto" w:fill="FAFAFA"/>
          </w:tcPr>
          <w:p w14:paraId="26A4B205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</w:tcPr>
          <w:p w14:paraId="174E2B02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2CD4A041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</w:tcPr>
          <w:p w14:paraId="74149DC0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61701" w:rsidRPr="003F1896" w14:paraId="4C181080" w14:textId="77777777" w:rsidTr="00B37B94">
        <w:trPr>
          <w:cantSplit/>
        </w:trPr>
        <w:tc>
          <w:tcPr>
            <w:tcW w:w="4390" w:type="dxa"/>
            <w:hideMark/>
          </w:tcPr>
          <w:p w14:paraId="28BD5A88" w14:textId="3CC2E0E4" w:rsidR="00661701" w:rsidRPr="003F1896" w:rsidRDefault="00661701" w:rsidP="00661701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lang w:val="en-GB"/>
              </w:rPr>
              <w:t xml:space="preserve">   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346DB31" w14:textId="4A2B4379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0539ABA" w14:textId="1D5B7B77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263A6B1" w14:textId="3318935B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3FEABF8" w14:textId="4362D06B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</w:tr>
      <w:tr w:rsidR="00661701" w:rsidRPr="003F1896" w14:paraId="0ACB070E" w14:textId="77777777" w:rsidTr="00B37B94">
        <w:trPr>
          <w:cantSplit/>
        </w:trPr>
        <w:tc>
          <w:tcPr>
            <w:tcW w:w="4390" w:type="dxa"/>
          </w:tcPr>
          <w:p w14:paraId="523DDC4F" w14:textId="77777777" w:rsidR="00661701" w:rsidRPr="003F1896" w:rsidRDefault="00661701" w:rsidP="00661701">
            <w:pPr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2A39AC6D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1989064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4E8080C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4898548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61701" w:rsidRPr="003F1896" w14:paraId="7BB80A5E" w14:textId="77777777" w:rsidTr="00B37B94">
        <w:trPr>
          <w:cantSplit/>
        </w:trPr>
        <w:tc>
          <w:tcPr>
            <w:tcW w:w="4390" w:type="dxa"/>
            <w:hideMark/>
          </w:tcPr>
          <w:p w14:paraId="29DA6D25" w14:textId="1D3DF340" w:rsidR="00661701" w:rsidRPr="003F1896" w:rsidRDefault="00661701" w:rsidP="00661701">
            <w:pPr>
              <w:ind w:right="-139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กำไรต่อหุ้นขั้นพื้นฐาน (บาทต่อหุ้น</w:t>
            </w:r>
            <w:r w:rsidRPr="003F189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B99DBBD" w14:textId="0C6E6827" w:rsidR="00661701" w:rsidRPr="003F1896" w:rsidRDefault="004B1AE7" w:rsidP="00661701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4B1AE7">
              <w:rPr>
                <w:rFonts w:ascii="Browallia New" w:eastAsia="Arial Unicode MS" w:hAnsi="Browallia New" w:cs="Browallia New"/>
                <w:color w:val="000000"/>
                <w:lang w:val="en-GB"/>
              </w:rPr>
              <w:t>55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88FBD73" w14:textId="4BC7713C" w:rsidR="00661701" w:rsidRPr="003F1896" w:rsidRDefault="004B1AE7" w:rsidP="00661701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4B1AE7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D63ABCF" w14:textId="70DE76D0" w:rsidR="00661701" w:rsidRPr="003F1896" w:rsidRDefault="004B1AE7" w:rsidP="00661701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4B1AE7">
              <w:rPr>
                <w:rFonts w:ascii="Browallia New" w:eastAsia="Arial Unicode MS" w:hAnsi="Browallia New" w:cs="Browallia New"/>
                <w:color w:val="000000"/>
                <w:lang w:val="en-GB"/>
              </w:rPr>
              <w:t>55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3C30588" w14:textId="09693C8D" w:rsidR="00661701" w:rsidRPr="003F1896" w:rsidRDefault="004B1AE7" w:rsidP="00661701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4B1AE7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</w:p>
        </w:tc>
      </w:tr>
    </w:tbl>
    <w:p w14:paraId="5E72C1CA" w14:textId="77777777" w:rsidR="008B4326" w:rsidRPr="003F1896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33"/>
    <w:p w14:paraId="73815625" w14:textId="414BE10B" w:rsidR="00A32BE8" w:rsidRPr="003F1896" w:rsidRDefault="00BA2242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cs/>
        </w:rPr>
      </w:pPr>
      <w:r w:rsidRPr="003F1896">
        <w:rPr>
          <w:rFonts w:ascii="Browallia New" w:eastAsia="Arial Unicode MS" w:hAnsi="Browallia New" w:cs="Browallia New"/>
          <w:color w:val="000000"/>
          <w:spacing w:val="-5"/>
          <w:cs/>
        </w:rPr>
        <w:t>กลุ่มกิจการ</w:t>
      </w:r>
      <w:r w:rsidR="008B4326" w:rsidRPr="003F1896">
        <w:rPr>
          <w:rFonts w:ascii="Browallia New" w:eastAsia="Arial Unicode MS" w:hAnsi="Browallia New" w:cs="Browallia New"/>
          <w:color w:val="000000"/>
          <w:spacing w:val="-5"/>
          <w:cs/>
        </w:rPr>
        <w:t>ไม่มีการออกหุ้นสามัญเทียบเท่าปรับลด</w:t>
      </w:r>
      <w:r w:rsidR="00433379" w:rsidRPr="003F1896">
        <w:rPr>
          <w:rFonts w:ascii="Browallia New" w:eastAsia="Arial Unicode MS" w:hAnsi="Browallia New" w:cs="Browallia New"/>
          <w:color w:val="000000"/>
          <w:spacing w:val="-5"/>
          <w:cs/>
        </w:rPr>
        <w:t>ในระหว่าง</w:t>
      </w:r>
      <w:r w:rsidR="008B4326" w:rsidRPr="003F1896">
        <w:rPr>
          <w:rFonts w:ascii="Browallia New" w:eastAsia="Arial Unicode MS" w:hAnsi="Browallia New" w:cs="Browallia New"/>
          <w:color w:val="000000"/>
          <w:spacing w:val="-5"/>
          <w:cs/>
        </w:rPr>
        <w:t>ปี</w:t>
      </w:r>
      <w:r w:rsidR="00B10A0D" w:rsidRPr="003F1896">
        <w:rPr>
          <w:rFonts w:ascii="Browallia New" w:eastAsia="Arial Unicode MS" w:hAnsi="Browallia New" w:cs="Browallia New"/>
          <w:color w:val="000000"/>
          <w:spacing w:val="-5"/>
          <w:cs/>
        </w:rPr>
        <w:t xml:space="preserve">สิ้นสุดวันที่ </w:t>
      </w:r>
      <w:r w:rsidR="004B1AE7" w:rsidRPr="004B1AE7">
        <w:rPr>
          <w:rFonts w:ascii="Browallia New" w:eastAsia="Arial Unicode MS" w:hAnsi="Browallia New" w:cs="Browallia New"/>
          <w:color w:val="000000"/>
          <w:spacing w:val="-5"/>
          <w:lang w:val="en-GB"/>
        </w:rPr>
        <w:t>31</w:t>
      </w:r>
      <w:r w:rsidR="00C70BFE" w:rsidRPr="003F1896">
        <w:rPr>
          <w:rFonts w:ascii="Browallia New" w:eastAsia="Arial Unicode MS" w:hAnsi="Browallia New" w:cs="Browallia New"/>
          <w:color w:val="000000"/>
          <w:spacing w:val="-5"/>
          <w:lang w:val="en-GB"/>
        </w:rPr>
        <w:t xml:space="preserve"> </w:t>
      </w:r>
      <w:r w:rsidR="00C70BFE" w:rsidRPr="003F1896">
        <w:rPr>
          <w:rFonts w:ascii="Browallia New" w:eastAsia="Arial Unicode MS" w:hAnsi="Browallia New" w:cs="Browallia New"/>
          <w:color w:val="000000"/>
          <w:spacing w:val="-5"/>
          <w:cs/>
          <w:lang w:val="en-GB"/>
        </w:rPr>
        <w:t xml:space="preserve">ธันวาคม </w:t>
      </w:r>
      <w:r w:rsidR="00DC63A8" w:rsidRPr="003F1896">
        <w:rPr>
          <w:rFonts w:ascii="Browallia New" w:eastAsia="Arial Unicode MS" w:hAnsi="Browallia New" w:cs="Browallia New"/>
          <w:color w:val="000000"/>
          <w:spacing w:val="-5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5"/>
          <w:lang w:val="en-GB"/>
        </w:rPr>
        <w:t>2566</w:t>
      </w:r>
      <w:r w:rsidR="00C70BFE" w:rsidRPr="003F1896">
        <w:rPr>
          <w:rFonts w:ascii="Browallia New" w:eastAsia="Arial Unicode MS" w:hAnsi="Browallia New" w:cs="Browallia New"/>
          <w:color w:val="000000"/>
          <w:spacing w:val="-5"/>
          <w:lang w:val="en-GB"/>
        </w:rPr>
        <w:t xml:space="preserve"> </w:t>
      </w:r>
      <w:r w:rsidR="00B9461A" w:rsidRPr="003F1896">
        <w:rPr>
          <w:rFonts w:ascii="Browallia New" w:eastAsia="Arial Unicode MS" w:hAnsi="Browallia New" w:cs="Browallia New"/>
          <w:color w:val="000000"/>
          <w:spacing w:val="-5"/>
          <w:cs/>
          <w:lang w:val="en-GB"/>
        </w:rPr>
        <w:t>และ</w:t>
      </w:r>
      <w:r w:rsidR="00587E66" w:rsidRPr="003F1896">
        <w:rPr>
          <w:rFonts w:ascii="Browallia New" w:eastAsia="Arial Unicode MS" w:hAnsi="Browallia New" w:cs="Browallia New"/>
          <w:color w:val="000000"/>
          <w:spacing w:val="-5"/>
          <w:lang w:val="en-GB"/>
        </w:rPr>
        <w:t xml:space="preserve"> </w:t>
      </w:r>
      <w:r w:rsidR="004E55A3" w:rsidRPr="003F1896">
        <w:rPr>
          <w:rFonts w:ascii="Browallia New" w:eastAsia="Arial Unicode MS" w:hAnsi="Browallia New" w:cs="Browallia New"/>
          <w:color w:val="000000"/>
          <w:spacing w:val="-5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5"/>
          <w:lang w:val="en-GB"/>
        </w:rPr>
        <w:t>2565</w:t>
      </w:r>
      <w:r w:rsidR="00B9461A" w:rsidRPr="003F1896">
        <w:rPr>
          <w:rFonts w:ascii="Browallia New" w:eastAsia="Arial Unicode MS" w:hAnsi="Browallia New" w:cs="Browallia New"/>
          <w:color w:val="000000"/>
          <w:spacing w:val="-5"/>
        </w:rPr>
        <w:t xml:space="preserve"> </w:t>
      </w:r>
      <w:r w:rsidR="008B4326" w:rsidRPr="003F1896">
        <w:rPr>
          <w:rFonts w:ascii="Browallia New" w:eastAsia="Arial Unicode MS" w:hAnsi="Browallia New" w:cs="Browallia New"/>
          <w:color w:val="000000"/>
          <w:spacing w:val="-5"/>
          <w:cs/>
        </w:rPr>
        <w:t>ดังนั้นจึงไม่มีการนำเสนอกำไรต่อหุ้นปรับลด</w:t>
      </w:r>
    </w:p>
    <w:p w14:paraId="43D2BBA2" w14:textId="4F5CE2DC" w:rsidR="00852268" w:rsidRPr="003F1896" w:rsidRDefault="00477C34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</w:rPr>
      </w:pPr>
      <w:r w:rsidRPr="003F1896">
        <w:rPr>
          <w:rFonts w:ascii="Browallia New" w:eastAsia="Arial Unicode MS" w:hAnsi="Browallia New" w:cs="Browallia New"/>
          <w:color w:val="000000"/>
          <w:spacing w:val="-5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66712" w:rsidRPr="003F1896" w14:paraId="6FD8411F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642B26" w14:textId="2DCB4E97" w:rsidR="00F66712" w:rsidRPr="003F1896" w:rsidRDefault="004B1AE7" w:rsidP="007D4988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F66712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66712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81D2F2B" w14:textId="42A76594" w:rsidR="00F66712" w:rsidRPr="003F1896" w:rsidRDefault="00F66712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728"/>
        <w:gridCol w:w="1728"/>
        <w:gridCol w:w="1728"/>
      </w:tblGrid>
      <w:tr w:rsidR="008B164B" w:rsidRPr="003F1896" w14:paraId="0B4477DA" w14:textId="77777777" w:rsidTr="008B164B">
        <w:trPr>
          <w:cantSplit/>
        </w:trPr>
        <w:tc>
          <w:tcPr>
            <w:tcW w:w="4390" w:type="dxa"/>
          </w:tcPr>
          <w:p w14:paraId="27065F3C" w14:textId="77777777" w:rsidR="008B164B" w:rsidRPr="003F1896" w:rsidRDefault="008B164B" w:rsidP="007D4988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586E2" w14:textId="6C66C796" w:rsidR="008B164B" w:rsidRPr="003F1896" w:rsidRDefault="008B164B" w:rsidP="007317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งบการเงินรวมและงบการเงินเฉพาะกิจการ</w:t>
            </w:r>
          </w:p>
        </w:tc>
      </w:tr>
      <w:tr w:rsidR="00F66712" w:rsidRPr="003F1896" w14:paraId="60CC68FC" w14:textId="77777777" w:rsidTr="008B164B">
        <w:trPr>
          <w:cantSplit/>
        </w:trPr>
        <w:tc>
          <w:tcPr>
            <w:tcW w:w="4390" w:type="dxa"/>
          </w:tcPr>
          <w:p w14:paraId="22CB2944" w14:textId="77777777" w:rsidR="00F66712" w:rsidRPr="003F1896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BF043" w14:textId="5C2D1ED4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0A96" w14:textId="0C0AF114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เงินกู้ยืมระยะสั้น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CC0AEF" w14:textId="20337B21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เงินกู้ยืมระยะยาว</w:t>
            </w:r>
          </w:p>
        </w:tc>
      </w:tr>
      <w:tr w:rsidR="00F66712" w:rsidRPr="003F1896" w14:paraId="4402D9B9" w14:textId="77777777" w:rsidTr="008B164B">
        <w:trPr>
          <w:cantSplit/>
        </w:trPr>
        <w:tc>
          <w:tcPr>
            <w:tcW w:w="4390" w:type="dxa"/>
          </w:tcPr>
          <w:p w14:paraId="68623C7C" w14:textId="77777777" w:rsidR="00F66712" w:rsidRPr="003F1896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BB75856" w14:textId="4A049710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สัญญาเช่า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C4954F" w14:textId="65A14909" w:rsidR="00F66712" w:rsidRPr="003F1896" w:rsidRDefault="00F66712" w:rsidP="005E115B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จากสถาบันการเงิน</w:t>
            </w:r>
          </w:p>
        </w:tc>
        <w:tc>
          <w:tcPr>
            <w:tcW w:w="1728" w:type="dxa"/>
            <w:vAlign w:val="bottom"/>
          </w:tcPr>
          <w:p w14:paraId="07A0EF24" w14:textId="2E5FD41B" w:rsidR="00F66712" w:rsidRPr="003F1896" w:rsidRDefault="00F66712" w:rsidP="005E115B">
            <w:pPr>
              <w:ind w:left="-2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จากสถาบันการเงิน</w:t>
            </w:r>
          </w:p>
        </w:tc>
      </w:tr>
      <w:tr w:rsidR="00F66712" w:rsidRPr="003F1896" w14:paraId="2D0D7A20" w14:textId="77777777" w:rsidTr="008B164B">
        <w:trPr>
          <w:cantSplit/>
        </w:trPr>
        <w:tc>
          <w:tcPr>
            <w:tcW w:w="4390" w:type="dxa"/>
          </w:tcPr>
          <w:p w14:paraId="0A5FA782" w14:textId="77777777" w:rsidR="00F66712" w:rsidRPr="003F1896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9E4CB" w14:textId="36000D27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B0CED" w14:textId="70B5AAF6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EB9706" w14:textId="5594C174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F66712" w:rsidRPr="003F1896" w14:paraId="35F3A398" w14:textId="77777777" w:rsidTr="008B164B">
        <w:trPr>
          <w:cantSplit/>
        </w:trPr>
        <w:tc>
          <w:tcPr>
            <w:tcW w:w="4390" w:type="dxa"/>
          </w:tcPr>
          <w:p w14:paraId="7004D262" w14:textId="77777777" w:rsidR="00F66712" w:rsidRPr="003F1896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7E940" w14:textId="77777777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E23D" w14:textId="77777777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731B86" w14:textId="77777777" w:rsidR="00F66712" w:rsidRPr="003F1896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</w:tr>
      <w:tr w:rsidR="00934277" w:rsidRPr="003F1896" w14:paraId="7EFF5E32" w14:textId="77777777" w:rsidTr="00F66712">
        <w:trPr>
          <w:cantSplit/>
        </w:trPr>
        <w:tc>
          <w:tcPr>
            <w:tcW w:w="4390" w:type="dxa"/>
          </w:tcPr>
          <w:p w14:paraId="5ADCCFE7" w14:textId="3FE484F0" w:rsidR="00934277" w:rsidRPr="003F1896" w:rsidRDefault="00934277" w:rsidP="0093427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หนี้สิน 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0BB50" w14:textId="676161DF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13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886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777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BEE991" w14:textId="6EC2459D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</w:p>
        </w:tc>
        <w:tc>
          <w:tcPr>
            <w:tcW w:w="1728" w:type="dxa"/>
            <w:vAlign w:val="bottom"/>
          </w:tcPr>
          <w:p w14:paraId="75134307" w14:textId="4897E4CC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485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</w:p>
        </w:tc>
      </w:tr>
      <w:tr w:rsidR="00934277" w:rsidRPr="003F1896" w14:paraId="145AB576" w14:textId="77777777" w:rsidTr="00F66712">
        <w:trPr>
          <w:cantSplit/>
        </w:trPr>
        <w:tc>
          <w:tcPr>
            <w:tcW w:w="4390" w:type="dxa"/>
          </w:tcPr>
          <w:p w14:paraId="2ABD6F7D" w14:textId="3251147F" w:rsidR="00934277" w:rsidRPr="003F1896" w:rsidRDefault="00934277" w:rsidP="0093427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กระแสเงินสดรับ (จ่าย)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6AE879" w14:textId="16C0367F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773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191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655088" w14:textId="2DF9382B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vAlign w:val="bottom"/>
          </w:tcPr>
          <w:p w14:paraId="29CF64CC" w14:textId="77000131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33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100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</w:p>
        </w:tc>
      </w:tr>
      <w:tr w:rsidR="00934277" w:rsidRPr="003F1896" w14:paraId="41DDE7CD" w14:textId="77777777" w:rsidTr="008B164B">
        <w:trPr>
          <w:cantSplit/>
        </w:trPr>
        <w:tc>
          <w:tcPr>
            <w:tcW w:w="4390" w:type="dxa"/>
          </w:tcPr>
          <w:p w14:paraId="204C3B1B" w14:textId="042DA046" w:rsidR="00934277" w:rsidRPr="003F1896" w:rsidRDefault="00934277" w:rsidP="0093427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843302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A5900C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  <w:tc>
          <w:tcPr>
            <w:tcW w:w="1728" w:type="dxa"/>
            <w:vAlign w:val="bottom"/>
          </w:tcPr>
          <w:p w14:paraId="0B93D84E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</w:tr>
      <w:tr w:rsidR="00934277" w:rsidRPr="003F1896" w14:paraId="60555CFB" w14:textId="77777777" w:rsidTr="008B164B">
        <w:trPr>
          <w:cantSplit/>
        </w:trPr>
        <w:tc>
          <w:tcPr>
            <w:tcW w:w="4390" w:type="dxa"/>
          </w:tcPr>
          <w:p w14:paraId="29661C15" w14:textId="5B70E714" w:rsidR="00934277" w:rsidRPr="003F1896" w:rsidRDefault="00934277" w:rsidP="0093427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การเพิ่มของหนี้สินตามสัญญาเช่า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16CA" w14:textId="3B04A465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582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893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70FF6" w14:textId="5C1F1CB0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7C1C46" w14:textId="7B66900C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934277" w:rsidRPr="003F1896" w14:paraId="73DD964F" w14:textId="77777777" w:rsidTr="00FF7BB7">
        <w:trPr>
          <w:cantSplit/>
        </w:trPr>
        <w:tc>
          <w:tcPr>
            <w:tcW w:w="4390" w:type="dxa"/>
          </w:tcPr>
          <w:p w14:paraId="4AF3D3B4" w14:textId="4C19EBBB" w:rsidR="00934277" w:rsidRPr="003F1896" w:rsidRDefault="00934277" w:rsidP="0093427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 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D6E3F" w14:textId="78A2089D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696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479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B0FCD" w14:textId="2D179845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9E5B1" w14:textId="30CA9CD3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59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585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</w:p>
        </w:tc>
      </w:tr>
      <w:tr w:rsidR="00661701" w:rsidRPr="003F1896" w14:paraId="4FC66499" w14:textId="77777777" w:rsidTr="004A0269">
        <w:trPr>
          <w:cantSplit/>
        </w:trPr>
        <w:tc>
          <w:tcPr>
            <w:tcW w:w="4390" w:type="dxa"/>
          </w:tcPr>
          <w:p w14:paraId="0F0BBE58" w14:textId="7AD749E6" w:rsidR="00661701" w:rsidRPr="003F1896" w:rsidRDefault="00661701" w:rsidP="00661701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กระแสเงินสดรับ (จ่าย)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091F8E1" w14:textId="055595C4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(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7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223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="004B1AE7"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187</w:t>
            </w: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05B173" w14:textId="4C45BC90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30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000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7536DB" w14:textId="43AFFBFA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87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612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000</w:t>
            </w:r>
          </w:p>
        </w:tc>
      </w:tr>
      <w:tr w:rsidR="00661701" w:rsidRPr="003F1896" w14:paraId="1CD778D1" w14:textId="77777777" w:rsidTr="004A0269">
        <w:trPr>
          <w:cantSplit/>
        </w:trPr>
        <w:tc>
          <w:tcPr>
            <w:tcW w:w="4390" w:type="dxa"/>
          </w:tcPr>
          <w:p w14:paraId="340E4F02" w14:textId="41245E1D" w:rsidR="00661701" w:rsidRPr="003F1896" w:rsidRDefault="00661701" w:rsidP="00661701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F9BDFE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EFA90F1" w14:textId="0B39922A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D9734F5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661701" w:rsidRPr="003F1896" w14:paraId="7432ED37" w14:textId="77777777" w:rsidTr="004A0269">
        <w:trPr>
          <w:cantSplit/>
        </w:trPr>
        <w:tc>
          <w:tcPr>
            <w:tcW w:w="4390" w:type="dxa"/>
          </w:tcPr>
          <w:p w14:paraId="7AB31FDA" w14:textId="2B3B44F8" w:rsidR="00661701" w:rsidRPr="003F1896" w:rsidRDefault="00661701" w:rsidP="00661701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การเพิ่มของหนี้สินตามสัญญาเช่า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9F66A" w14:textId="2349F9E9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174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F2309" w14:textId="0CA2919A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00B01" w14:textId="53B8880D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661701" w:rsidRPr="003F1896" w14:paraId="55F0DAFC" w14:textId="77777777" w:rsidTr="004A0269">
        <w:trPr>
          <w:cantSplit/>
        </w:trPr>
        <w:tc>
          <w:tcPr>
            <w:tcW w:w="4390" w:type="dxa"/>
          </w:tcPr>
          <w:p w14:paraId="05AFA7F9" w14:textId="007C4F50" w:rsidR="00661701" w:rsidRPr="003F1896" w:rsidRDefault="00661701" w:rsidP="0066170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หนี้สิน ณ วันที่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BA1E5" w14:textId="35DF1D50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9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647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299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EAF00" w14:textId="6EC5E0F5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30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000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C608D" w14:textId="4AE06EF8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147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197</w:t>
            </w:r>
            <w:r w:rsidR="00661701" w:rsidRPr="003F1896">
              <w:rPr>
                <w:rFonts w:ascii="Browallia New" w:hAnsi="Browallia New" w:cs="Browallia New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 w:eastAsia="zh-CN"/>
              </w:rPr>
              <w:t>000</w:t>
            </w:r>
          </w:p>
        </w:tc>
      </w:tr>
    </w:tbl>
    <w:p w14:paraId="01D2072C" w14:textId="2EC6F44D" w:rsidR="00BF1AC3" w:rsidRPr="003F1896" w:rsidRDefault="00BF1AC3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52DF56DF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7508CD" w14:textId="0DA65705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936230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6230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</w:t>
            </w:r>
            <w:r w:rsidR="00BB75BE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หรือ</w:t>
            </w:r>
            <w:r w:rsidR="00936230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</w:tbl>
    <w:p w14:paraId="5D147DE7" w14:textId="77777777" w:rsidR="008A7F60" w:rsidRPr="003F1896" w:rsidRDefault="008A7F60" w:rsidP="00A32BE8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cs/>
        </w:rPr>
      </w:pPr>
    </w:p>
    <w:p w14:paraId="762EFF66" w14:textId="23F07551" w:rsidR="008A7F60" w:rsidRPr="003F1896" w:rsidRDefault="0002385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บุคคลและ</w:t>
      </w:r>
      <w:r w:rsidR="008A7F6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</w:t>
      </w:r>
      <w:r w:rsidR="008A7F60" w:rsidRPr="005E115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</w:t>
      </w:r>
      <w:r w:rsidR="005E115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="008A7F60" w:rsidRPr="005E115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ออกเสียง</w:t>
      </w:r>
      <w:r w:rsidR="008A7F6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ของบริษัท</w:t>
      </w:r>
      <w:r w:rsidR="00BB75B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8A7F6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และ</w:t>
      </w:r>
      <w:r w:rsidR="008A7F6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กิจการ</w:t>
      </w:r>
      <w:r w:rsidR="00D51772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ที่เกี่ยวข้องกับบุคคลเหล่านั้น</w:t>
      </w:r>
      <w:r w:rsidR="008A7F6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ถือเป็นบุคคลหรือกิจการ</w:t>
      </w:r>
      <w:r w:rsidR="005E115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="008A7F60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ที่เกี่ยวข้องกับบริษัท</w:t>
      </w:r>
    </w:p>
    <w:p w14:paraId="0408EF42" w14:textId="77777777" w:rsidR="00B338D4" w:rsidRPr="003F1896" w:rsidRDefault="00B338D4" w:rsidP="0088679A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</w:rPr>
      </w:pPr>
    </w:p>
    <w:p w14:paraId="65CF6C8C" w14:textId="77777777" w:rsidR="0060052D" w:rsidRPr="003F1896" w:rsidRDefault="0060052D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ใ</w:t>
      </w:r>
      <w:r w:rsidRPr="00B37B9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มากกว่ารูปแบบความสัมพันธ์ตามกฎหมาย</w:t>
      </w:r>
    </w:p>
    <w:p w14:paraId="61843231" w14:textId="605BC376" w:rsidR="0060052D" w:rsidRPr="003F1896" w:rsidRDefault="00477C34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 w:type="page"/>
      </w:r>
    </w:p>
    <w:p w14:paraId="27865AE4" w14:textId="1E29D612" w:rsidR="008A7F60" w:rsidRPr="003F1896" w:rsidRDefault="008A7F60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ความสัมพันธ์ระหว่างบริษัท</w:t>
      </w:r>
      <w:r w:rsidR="00D51772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กับบุคคลหรือกิจการที่เกี่ยวข้องกัน</w:t>
      </w:r>
      <w:r w:rsidR="003923BF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มี</w:t>
      </w:r>
      <w:r w:rsidR="00D51772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ดังต่อไปนี้</w:t>
      </w:r>
    </w:p>
    <w:p w14:paraId="6859B58B" w14:textId="77777777" w:rsidR="0071317C" w:rsidRPr="003F1896" w:rsidRDefault="0071317C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tbl>
      <w:tblPr>
        <w:tblW w:w="944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961"/>
        <w:gridCol w:w="3690"/>
        <w:gridCol w:w="2790"/>
      </w:tblGrid>
      <w:tr w:rsidR="00C67F9B" w:rsidRPr="003F1896" w14:paraId="603F47ED" w14:textId="77777777" w:rsidTr="00CB5DAE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EFBEDB" w14:textId="77777777" w:rsidR="00C67F9B" w:rsidRPr="003F1896" w:rsidRDefault="00C67F9B" w:rsidP="00CB5DAE">
            <w:pPr>
              <w:spacing w:before="6" w:after="6"/>
              <w:ind w:left="15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ชื่อบริษัท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2079D0F2" w14:textId="77777777" w:rsidR="00C67F9B" w:rsidRPr="003F1896" w:rsidRDefault="00C67F9B" w:rsidP="00CB5DAE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ประเภทธุรกิจ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7C519147" w14:textId="77777777" w:rsidR="00C67F9B" w:rsidRPr="003F1896" w:rsidRDefault="00C67F9B" w:rsidP="00CB5DA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</w:tr>
      <w:tr w:rsidR="00C67F9B" w:rsidRPr="003F1896" w14:paraId="19949C75" w14:textId="77777777" w:rsidTr="00CB5DAE">
        <w:tc>
          <w:tcPr>
            <w:tcW w:w="2961" w:type="dxa"/>
            <w:tcBorders>
              <w:top w:val="single" w:sz="4" w:space="0" w:color="auto"/>
            </w:tcBorders>
          </w:tcPr>
          <w:p w14:paraId="76B7481B" w14:textId="77777777" w:rsidR="00C67F9B" w:rsidRPr="003F1896" w:rsidRDefault="00C67F9B" w:rsidP="00CB5DAE">
            <w:pPr>
              <w:spacing w:before="6" w:after="6"/>
              <w:ind w:left="154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14:paraId="70561B0F" w14:textId="77777777" w:rsidR="00C67F9B" w:rsidRPr="003F1896" w:rsidRDefault="00C67F9B" w:rsidP="00CB5DAE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3258F3FA" w14:textId="77777777" w:rsidR="00C67F9B" w:rsidRPr="003F1896" w:rsidRDefault="00C67F9B" w:rsidP="00CB5DA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C67F9B" w:rsidRPr="003F1896" w14:paraId="1581D629" w14:textId="77777777" w:rsidTr="00CB5DAE">
        <w:tc>
          <w:tcPr>
            <w:tcW w:w="2961" w:type="dxa"/>
          </w:tcPr>
          <w:p w14:paraId="7542F7C9" w14:textId="77777777" w:rsidR="00C67F9B" w:rsidRPr="003F1896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690" w:type="dxa"/>
          </w:tcPr>
          <w:p w14:paraId="2528DE92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</w:tcPr>
          <w:p w14:paraId="2BEF46F4" w14:textId="77777777" w:rsidR="00C67F9B" w:rsidRPr="003F1896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C67F9B" w:rsidRPr="003F1896" w14:paraId="3BC398C7" w14:textId="77777777" w:rsidTr="00CB5DAE">
        <w:tc>
          <w:tcPr>
            <w:tcW w:w="2961" w:type="dxa"/>
          </w:tcPr>
          <w:p w14:paraId="31019C5E" w14:textId="77777777" w:rsidR="00C67F9B" w:rsidRPr="003F1896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บริษัท ซันสวีท อินเตอร์เนชั่นแนล จำกัด</w:t>
            </w:r>
          </w:p>
        </w:tc>
        <w:tc>
          <w:tcPr>
            <w:tcW w:w="3690" w:type="dxa"/>
          </w:tcPr>
          <w:p w14:paraId="25D881D7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จำหน่ายสินค้าทางการเกษตร และจำหน่ายสินค้าอุปโภคบริโภคผ่านตู้จำหน่ายสินค้าอัตโนมัติ</w:t>
            </w:r>
          </w:p>
          <w:p w14:paraId="7DF9D7B7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</w:tcPr>
          <w:p w14:paraId="74D573AD" w14:textId="77777777" w:rsidR="00C67F9B" w:rsidRPr="003F1896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ถือหุ้นทางตรง มีผู้ถือหุ้นและ</w:t>
            </w: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br/>
              <w:t>มีกรรมการร่วมกัน</w:t>
            </w:r>
          </w:p>
        </w:tc>
      </w:tr>
      <w:tr w:rsidR="00C67F9B" w:rsidRPr="003F1896" w14:paraId="7F459E32" w14:textId="77777777" w:rsidTr="00CB5DAE">
        <w:tc>
          <w:tcPr>
            <w:tcW w:w="2961" w:type="dxa"/>
          </w:tcPr>
          <w:p w14:paraId="59C8D78B" w14:textId="77777777" w:rsidR="00C67F9B" w:rsidRPr="003F1896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690" w:type="dxa"/>
          </w:tcPr>
          <w:p w14:paraId="0901D3C1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</w:tcPr>
          <w:p w14:paraId="262547F1" w14:textId="77777777" w:rsidR="00C67F9B" w:rsidRPr="003F1896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C67F9B" w:rsidRPr="003F1896" w14:paraId="5A066FFA" w14:textId="77777777" w:rsidTr="00CB5DAE">
        <w:tc>
          <w:tcPr>
            <w:tcW w:w="2961" w:type="dxa"/>
          </w:tcPr>
          <w:p w14:paraId="2CD2E677" w14:textId="77777777" w:rsidR="00C67F9B" w:rsidRPr="003F1896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3690" w:type="dxa"/>
          </w:tcPr>
          <w:p w14:paraId="31E03846" w14:textId="7794356E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ผลิตและจำหน่ายพลังงานไฟฟ้าและสินค้า</w:t>
            </w:r>
            <w:r w:rsidR="0083276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br/>
            </w: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แปรรูปจากวัสดุเหลือใช้ทางการเกษตร</w:t>
            </w:r>
          </w:p>
          <w:p w14:paraId="01DBB57E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</w:tcPr>
          <w:p w14:paraId="64CE5101" w14:textId="77777777" w:rsidR="00C67F9B" w:rsidRPr="003F1896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บริษัทภายใต้การควบคุมเดียวกันและมีผู้ถือหุ้นและมีกรรมการร่วมกัน</w:t>
            </w:r>
          </w:p>
        </w:tc>
      </w:tr>
      <w:tr w:rsidR="00C67F9B" w:rsidRPr="003F1896" w14:paraId="44832FF7" w14:textId="77777777" w:rsidTr="00CB5DAE">
        <w:tc>
          <w:tcPr>
            <w:tcW w:w="2961" w:type="dxa"/>
          </w:tcPr>
          <w:p w14:paraId="4402A7C8" w14:textId="77777777" w:rsidR="00C67F9B" w:rsidRPr="003F1896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โซสวีท จำกัด</w:t>
            </w:r>
          </w:p>
        </w:tc>
        <w:tc>
          <w:tcPr>
            <w:tcW w:w="3690" w:type="dxa"/>
          </w:tcPr>
          <w:p w14:paraId="34EB74F4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จำหน่ายผลิตภัณฑ์จากข้าวโพดหวาน</w:t>
            </w: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br/>
              <w:t>เพื่อธุรกิจร้านค้าปลีกในระบบแฟรนไชส์</w:t>
            </w:r>
          </w:p>
          <w:p w14:paraId="47F2918D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</w:tcPr>
          <w:p w14:paraId="3FC6B10E" w14:textId="77777777" w:rsidR="00C67F9B" w:rsidRPr="003F1896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บริษัทภายใต้การควบคุมเดียวกันและมีผู้ถือหุ้นและมีกรรมการร่วมกัน</w:t>
            </w:r>
          </w:p>
        </w:tc>
      </w:tr>
      <w:tr w:rsidR="00C67F9B" w:rsidRPr="003F1896" w14:paraId="2A71F57E" w14:textId="77777777" w:rsidTr="00CB5DAE">
        <w:tc>
          <w:tcPr>
            <w:tcW w:w="2961" w:type="dxa"/>
          </w:tcPr>
          <w:p w14:paraId="77D3F450" w14:textId="77777777" w:rsidR="00C67F9B" w:rsidRPr="003F1896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ซันสวีท อโกรเทค จำกัด</w:t>
            </w:r>
          </w:p>
        </w:tc>
        <w:tc>
          <w:tcPr>
            <w:tcW w:w="3690" w:type="dxa"/>
          </w:tcPr>
          <w:p w14:paraId="19509C3F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ผลิตและจำหน่ายผลไม้กระป๋อง</w:t>
            </w:r>
          </w:p>
          <w:p w14:paraId="4486E80A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และพืชผลทางการเกษตร</w:t>
            </w:r>
          </w:p>
          <w:p w14:paraId="0680A898" w14:textId="77777777" w:rsidR="00C67F9B" w:rsidRPr="003F189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</w:tcPr>
          <w:p w14:paraId="10D08459" w14:textId="77777777" w:rsidR="00C67F9B" w:rsidRPr="003F1896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บริษัทภายใต้การควบคุมเดียวกันและมีผู้ถือหุ้นและมีกรรมการร่วมกัน</w:t>
            </w:r>
          </w:p>
        </w:tc>
      </w:tr>
      <w:tr w:rsidR="00C67F9B" w:rsidRPr="003F1896" w14:paraId="692FC2CE" w14:textId="77777777" w:rsidTr="00CB5DAE">
        <w:tc>
          <w:tcPr>
            <w:tcW w:w="2961" w:type="dxa"/>
          </w:tcPr>
          <w:p w14:paraId="70E3AE39" w14:textId="77777777" w:rsidR="00C67F9B" w:rsidRPr="003F1896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690" w:type="dxa"/>
          </w:tcPr>
          <w:p w14:paraId="3037224A" w14:textId="28978D7A" w:rsidR="00C67F9B" w:rsidRPr="003F1896" w:rsidRDefault="00C67F9B" w:rsidP="00B715F6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ประกอบกิจการดำเนินธุรกิจนำเที่ยว</w:t>
            </w: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รวมทั้งธุรกิจที่เกี่ยวข้องกับการนำเที่ยวทุกประเภท</w:t>
            </w:r>
          </w:p>
        </w:tc>
        <w:tc>
          <w:tcPr>
            <w:tcW w:w="2790" w:type="dxa"/>
          </w:tcPr>
          <w:p w14:paraId="4E2B2B7A" w14:textId="77777777" w:rsidR="00C67F9B" w:rsidRPr="003F1896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67F9B" w:rsidRPr="003F1896" w14:paraId="5883B8A5" w14:textId="77777777" w:rsidTr="00CB5DAE">
        <w:tc>
          <w:tcPr>
            <w:tcW w:w="2961" w:type="dxa"/>
          </w:tcPr>
          <w:p w14:paraId="129294AA" w14:textId="04D65B80" w:rsidR="00C67F9B" w:rsidRPr="003F1896" w:rsidRDefault="00C67F9B" w:rsidP="00B715F6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เวียงเจ็ดริน จำกัด</w:t>
            </w:r>
          </w:p>
        </w:tc>
        <w:tc>
          <w:tcPr>
            <w:tcW w:w="3690" w:type="dxa"/>
          </w:tcPr>
          <w:p w14:paraId="5A7B0249" w14:textId="591B3BEA" w:rsidR="00C67F9B" w:rsidRPr="003F1896" w:rsidRDefault="00C67F9B" w:rsidP="00B715F6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จำหน่ายและเป็นตัวแทนจำหน่ายไอศกรีม</w:t>
            </w:r>
          </w:p>
        </w:tc>
        <w:tc>
          <w:tcPr>
            <w:tcW w:w="2790" w:type="dxa"/>
          </w:tcPr>
          <w:p w14:paraId="3C13A3E7" w14:textId="77777777" w:rsidR="00C67F9B" w:rsidRPr="003F1896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67F9B" w:rsidRPr="003F1896" w14:paraId="2829CD95" w14:textId="77777777" w:rsidTr="00CB5DAE">
        <w:tc>
          <w:tcPr>
            <w:tcW w:w="2961" w:type="dxa"/>
          </w:tcPr>
          <w:p w14:paraId="164A96C4" w14:textId="226A66D9" w:rsidR="00C67F9B" w:rsidRPr="003F1896" w:rsidRDefault="00C67F9B" w:rsidP="00B715F6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pacing w:val="-12"/>
                <w:sz w:val="28"/>
                <w:szCs w:val="28"/>
                <w:cs/>
                <w:lang w:val="en-GB"/>
              </w:rPr>
              <w:t>บริษัท เชียงใหม่วิสาหกิจเพื่อสังคม จำกัด</w:t>
            </w:r>
          </w:p>
        </w:tc>
        <w:tc>
          <w:tcPr>
            <w:tcW w:w="3690" w:type="dxa"/>
          </w:tcPr>
          <w:p w14:paraId="335515CA" w14:textId="2E80E8A9" w:rsidR="00C67F9B" w:rsidRPr="003F1896" w:rsidRDefault="00C67F9B" w:rsidP="00B715F6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ดำเนินธุรกิจเพื่อสังคม</w:t>
            </w:r>
          </w:p>
        </w:tc>
        <w:tc>
          <w:tcPr>
            <w:tcW w:w="2790" w:type="dxa"/>
          </w:tcPr>
          <w:p w14:paraId="6231B641" w14:textId="77777777" w:rsidR="00C67F9B" w:rsidRPr="003F1896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773994" w:rsidRPr="003F1896" w14:paraId="51320338" w14:textId="77777777" w:rsidTr="00CB5DAE">
        <w:tc>
          <w:tcPr>
            <w:tcW w:w="2961" w:type="dxa"/>
          </w:tcPr>
          <w:p w14:paraId="66C08B2B" w14:textId="70C46DEF" w:rsidR="00773994" w:rsidRPr="003F1896" w:rsidRDefault="00773994" w:rsidP="00773994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โฮลดิ้งส์ จำกัด</w:t>
            </w:r>
          </w:p>
        </w:tc>
        <w:tc>
          <w:tcPr>
            <w:tcW w:w="3690" w:type="dxa"/>
          </w:tcPr>
          <w:p w14:paraId="03A7D9C0" w14:textId="17D0D65A" w:rsidR="00773994" w:rsidRPr="003F1896" w:rsidRDefault="00773994" w:rsidP="00773994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ดำเนินธุรกิจลงทุนในบริษัทอื่น</w:t>
            </w:r>
          </w:p>
        </w:tc>
        <w:tc>
          <w:tcPr>
            <w:tcW w:w="2790" w:type="dxa"/>
          </w:tcPr>
          <w:p w14:paraId="59594828" w14:textId="62173ADF" w:rsidR="00773994" w:rsidRPr="003F1896" w:rsidRDefault="00773994" w:rsidP="00773994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</w:tbl>
    <w:p w14:paraId="68C31243" w14:textId="77777777" w:rsidR="00852268" w:rsidRPr="003F1896" w:rsidRDefault="00BF1AC3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val="th-TH" w:eastAsia="th-TH"/>
        </w:rPr>
      </w:pPr>
      <w:r w:rsidRPr="003F1896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br w:type="page"/>
      </w:r>
    </w:p>
    <w:p w14:paraId="47F500CC" w14:textId="77777777" w:rsidR="00936230" w:rsidRPr="003F1896" w:rsidRDefault="00936230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3F1896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1D2C5DA4" w14:textId="77777777" w:rsidR="00936230" w:rsidRPr="003F1896" w:rsidRDefault="00936230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</w:p>
    <w:p w14:paraId="4A1113A6" w14:textId="5F016C79" w:rsidR="00936230" w:rsidRPr="003F1896" w:rsidRDefault="004B1AE7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93623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3623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93623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</w:t>
      </w:r>
    </w:p>
    <w:p w14:paraId="0C2BB48E" w14:textId="77777777" w:rsidR="00936230" w:rsidRPr="003F1896" w:rsidRDefault="00936230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3F1896" w14:paraId="01A2A57B" w14:textId="77777777" w:rsidTr="009D7F27">
        <w:trPr>
          <w:cantSplit/>
        </w:trPr>
        <w:tc>
          <w:tcPr>
            <w:tcW w:w="4392" w:type="dxa"/>
            <w:vAlign w:val="bottom"/>
          </w:tcPr>
          <w:p w14:paraId="03BA589F" w14:textId="77777777" w:rsidR="009D7F27" w:rsidRPr="003F1896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1EE6859C" w14:textId="77777777" w:rsidR="009D7F27" w:rsidRPr="003F1896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0CA06DD8" w14:textId="77777777" w:rsidR="009D7F27" w:rsidRPr="003F1896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89514F" w:rsidRPr="003F1896" w14:paraId="07057DA1" w14:textId="77777777" w:rsidTr="004172F5">
        <w:trPr>
          <w:cantSplit/>
        </w:trPr>
        <w:tc>
          <w:tcPr>
            <w:tcW w:w="4392" w:type="dxa"/>
            <w:vAlign w:val="bottom"/>
          </w:tcPr>
          <w:p w14:paraId="57B30107" w14:textId="77777777" w:rsidR="0089514F" w:rsidRPr="003F1896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93B3CDE" w14:textId="12BFE674" w:rsidR="0089514F" w:rsidRPr="003F1896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09ACEFD" w14:textId="6CF72711" w:rsidR="0089514F" w:rsidRPr="003F1896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E039E8C" w14:textId="59B43151" w:rsidR="0089514F" w:rsidRPr="003F1896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E62425" w14:textId="2D8E8DD1" w:rsidR="0089514F" w:rsidRPr="003F1896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D7F27" w:rsidRPr="003F1896" w14:paraId="164E3971" w14:textId="77777777" w:rsidTr="009D7F27">
        <w:trPr>
          <w:cantSplit/>
        </w:trPr>
        <w:tc>
          <w:tcPr>
            <w:tcW w:w="4392" w:type="dxa"/>
            <w:vAlign w:val="bottom"/>
          </w:tcPr>
          <w:p w14:paraId="78B14953" w14:textId="77777777" w:rsidR="009D7F27" w:rsidRPr="003F1896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456EC10" w14:textId="77777777" w:rsidR="009D7F27" w:rsidRPr="003F1896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5AB05D7" w14:textId="77777777" w:rsidR="009D7F27" w:rsidRPr="003F1896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D0BF5C1" w14:textId="77777777" w:rsidR="009D7F27" w:rsidRPr="003F1896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EDFAF1F" w14:textId="77777777" w:rsidR="009D7F27" w:rsidRPr="003F1896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235E8" w:rsidRPr="003F1896" w14:paraId="77F861F5" w14:textId="77777777" w:rsidTr="007C3CF7">
        <w:trPr>
          <w:cantSplit/>
        </w:trPr>
        <w:tc>
          <w:tcPr>
            <w:tcW w:w="4392" w:type="dxa"/>
          </w:tcPr>
          <w:p w14:paraId="3BBFFF92" w14:textId="77777777" w:rsidR="00D235E8" w:rsidRPr="003F1896" w:rsidRDefault="00D235E8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FBC5CFA" w14:textId="77777777" w:rsidR="00D235E8" w:rsidRPr="003F1896" w:rsidRDefault="00D235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847D3F7" w14:textId="77777777" w:rsidR="00D235E8" w:rsidRPr="003F1896" w:rsidRDefault="00D235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69B68D9" w14:textId="77777777" w:rsidR="00D235E8" w:rsidRPr="003F1896" w:rsidRDefault="00D235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3121690" w14:textId="77777777" w:rsidR="00D235E8" w:rsidRPr="003F1896" w:rsidRDefault="00D235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235E8" w:rsidRPr="003F1896" w14:paraId="2FDF1672" w14:textId="77777777" w:rsidTr="007C3CF7">
        <w:trPr>
          <w:cantSplit/>
        </w:trPr>
        <w:tc>
          <w:tcPr>
            <w:tcW w:w="4392" w:type="dxa"/>
          </w:tcPr>
          <w:p w14:paraId="41300070" w14:textId="1CAB50CC" w:rsidR="00D235E8" w:rsidRPr="003F1896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98D8EBE" w14:textId="77777777" w:rsidR="00D235E8" w:rsidRPr="003F1896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6AA08DB" w14:textId="77777777" w:rsidR="00D235E8" w:rsidRPr="003F1896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422A0BB" w14:textId="77777777" w:rsidR="00D235E8" w:rsidRPr="003F1896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F7D2AC7" w14:textId="77777777" w:rsidR="00D235E8" w:rsidRPr="003F1896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69DC0FF1" w14:textId="77777777" w:rsidTr="007C3CF7">
        <w:trPr>
          <w:cantSplit/>
        </w:trPr>
        <w:tc>
          <w:tcPr>
            <w:tcW w:w="4392" w:type="dxa"/>
          </w:tcPr>
          <w:p w14:paraId="2976C1A9" w14:textId="0E8A9666" w:rsidR="00934277" w:rsidRPr="003F1896" w:rsidRDefault="00934277" w:rsidP="0093427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BF027C4" w14:textId="0E107127" w:rsidR="00934277" w:rsidRPr="003F1896" w:rsidRDefault="00661701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57326CF5" w14:textId="669DFE06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48ADC47" w14:textId="42994C49" w:rsidR="00934277" w:rsidRPr="003F1896" w:rsidRDefault="00661701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1E317180" w14:textId="497DB6F0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</w:p>
        </w:tc>
      </w:tr>
      <w:tr w:rsidR="00934277" w:rsidRPr="003F1896" w14:paraId="7E02EB08" w14:textId="77777777" w:rsidTr="007C3CF7">
        <w:trPr>
          <w:cantSplit/>
        </w:trPr>
        <w:tc>
          <w:tcPr>
            <w:tcW w:w="4392" w:type="dxa"/>
          </w:tcPr>
          <w:p w14:paraId="1D9E489D" w14:textId="77777777" w:rsidR="00934277" w:rsidRPr="003F1896" w:rsidRDefault="00934277" w:rsidP="0093427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C546BBA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DB59D5B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B627D48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C6D0918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5137FDE0" w14:textId="77777777" w:rsidTr="007C3CF7">
        <w:trPr>
          <w:cantSplit/>
        </w:trPr>
        <w:tc>
          <w:tcPr>
            <w:tcW w:w="4392" w:type="dxa"/>
          </w:tcPr>
          <w:p w14:paraId="51FE5D38" w14:textId="77777777" w:rsidR="00934277" w:rsidRPr="003F1896" w:rsidRDefault="00934277" w:rsidP="00934277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64B1DE3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AC66090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77338A6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A5104F5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61701" w:rsidRPr="003F1896" w14:paraId="0BE932FA" w14:textId="77777777" w:rsidTr="009A0CA0">
        <w:trPr>
          <w:cantSplit/>
        </w:trPr>
        <w:tc>
          <w:tcPr>
            <w:tcW w:w="4392" w:type="dxa"/>
          </w:tcPr>
          <w:p w14:paraId="6C13502A" w14:textId="77777777" w:rsidR="00661701" w:rsidRPr="003F1896" w:rsidRDefault="00661701" w:rsidP="00661701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BF75AA3" w14:textId="02BB3F9A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1B5CF0F7" w14:textId="224F0774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94EDB9" w14:textId="761D58C9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093</w:t>
            </w:r>
          </w:p>
        </w:tc>
        <w:tc>
          <w:tcPr>
            <w:tcW w:w="1295" w:type="dxa"/>
            <w:vAlign w:val="bottom"/>
          </w:tcPr>
          <w:p w14:paraId="0770C2AE" w14:textId="09D8BA96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855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</w:p>
        </w:tc>
      </w:tr>
      <w:tr w:rsidR="00661701" w:rsidRPr="003F1896" w14:paraId="39C4142C" w14:textId="77777777" w:rsidTr="009A0CA0">
        <w:trPr>
          <w:cantSplit/>
        </w:trPr>
        <w:tc>
          <w:tcPr>
            <w:tcW w:w="4392" w:type="dxa"/>
          </w:tcPr>
          <w:p w14:paraId="0C556948" w14:textId="739F52A7" w:rsidR="00661701" w:rsidRPr="003F1896" w:rsidRDefault="00661701" w:rsidP="00661701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บริษัทภายใต้การควบคุมเดียวกัน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3B49512" w14:textId="0E917C9C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01C7A9EF" w14:textId="2D093934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CEF9DB" w14:textId="348CAA05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6544412" w14:textId="64D4584E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661701" w:rsidRPr="003F1896" w14:paraId="4E8D3C5E" w14:textId="77777777" w:rsidTr="00886CEB">
        <w:trPr>
          <w:cantSplit/>
        </w:trPr>
        <w:tc>
          <w:tcPr>
            <w:tcW w:w="4392" w:type="dxa"/>
            <w:vAlign w:val="bottom"/>
          </w:tcPr>
          <w:p w14:paraId="66AC5D9C" w14:textId="7397FBA3" w:rsidR="00661701" w:rsidRPr="003F1896" w:rsidRDefault="00661701" w:rsidP="00661701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  </w:t>
            </w:r>
            <w:r w:rsidRPr="003F1896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 xml:space="preserve">-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01CD5" w14:textId="29226EF0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CAF1E8D" w14:textId="781F8FF3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3D4C7" w14:textId="758E9FAB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7689B2" w14:textId="1DD32455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</w:p>
        </w:tc>
      </w:tr>
      <w:tr w:rsidR="00661701" w:rsidRPr="003F1896" w14:paraId="58DE4696" w14:textId="77777777" w:rsidTr="00591E88">
        <w:trPr>
          <w:cantSplit/>
        </w:trPr>
        <w:tc>
          <w:tcPr>
            <w:tcW w:w="4392" w:type="dxa"/>
            <w:vAlign w:val="bottom"/>
          </w:tcPr>
          <w:p w14:paraId="3246A737" w14:textId="77777777" w:rsidR="00661701" w:rsidRPr="003F1896" w:rsidRDefault="00661701" w:rsidP="00661701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9AA8B" w14:textId="33BF9541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6DDD" w14:textId="654A4696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3892E" w14:textId="6FB7B350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29800" w14:textId="6FAF6A6D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</w:p>
        </w:tc>
      </w:tr>
      <w:tr w:rsidR="00661701" w:rsidRPr="003F1896" w14:paraId="222B25E3" w14:textId="77777777" w:rsidTr="00591E88">
        <w:trPr>
          <w:cantSplit/>
        </w:trPr>
        <w:tc>
          <w:tcPr>
            <w:tcW w:w="4392" w:type="dxa"/>
            <w:vAlign w:val="bottom"/>
          </w:tcPr>
          <w:p w14:paraId="6246DBCE" w14:textId="77777777" w:rsidR="00661701" w:rsidRPr="003F1896" w:rsidRDefault="00661701" w:rsidP="00661701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B5C94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CB8570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AF434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07328E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61701" w:rsidRPr="003F1896" w14:paraId="5B5AE881" w14:textId="77777777" w:rsidTr="007C3CF7">
        <w:trPr>
          <w:cantSplit/>
        </w:trPr>
        <w:tc>
          <w:tcPr>
            <w:tcW w:w="4392" w:type="dxa"/>
          </w:tcPr>
          <w:p w14:paraId="6C59470F" w14:textId="77777777" w:rsidR="00661701" w:rsidRPr="003F1896" w:rsidRDefault="00661701" w:rsidP="00661701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รายได้ค่าเช่ารับจาก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808033C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670E725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46041D1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BC9E4CB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61701" w:rsidRPr="003F1896" w14:paraId="0558C2CE" w14:textId="77777777" w:rsidTr="00591E88">
        <w:trPr>
          <w:cantSplit/>
        </w:trPr>
        <w:tc>
          <w:tcPr>
            <w:tcW w:w="4392" w:type="dxa"/>
          </w:tcPr>
          <w:p w14:paraId="499695DF" w14:textId="77777777" w:rsidR="00661701" w:rsidRPr="003F1896" w:rsidRDefault="00661701" w:rsidP="00661701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1007344" w14:textId="13A606C9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952B6B7" w14:textId="68FCC0AA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388177" w14:textId="376BD619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3CB9D28" w14:textId="3090377F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661701" w:rsidRPr="003F1896" w14:paraId="09E6FBA8" w14:textId="77777777" w:rsidTr="00591E88">
        <w:trPr>
          <w:cantSplit/>
        </w:trPr>
        <w:tc>
          <w:tcPr>
            <w:tcW w:w="4392" w:type="dxa"/>
          </w:tcPr>
          <w:p w14:paraId="3935FFF3" w14:textId="7500CCB8" w:rsidR="00661701" w:rsidRPr="003F1896" w:rsidRDefault="00661701" w:rsidP="00661701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บริษัทภายใต้การควบคุมเดียวกัน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8E012" w14:textId="4E89B308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A907BA" w14:textId="0A91A83F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A47B4" w14:textId="3BC0D4FC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BDBC21" w14:textId="694A38CD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</w:tr>
      <w:tr w:rsidR="00661701" w:rsidRPr="003F1896" w14:paraId="2FCDFD52" w14:textId="77777777" w:rsidTr="00591E88">
        <w:trPr>
          <w:cantSplit/>
        </w:trPr>
        <w:tc>
          <w:tcPr>
            <w:tcW w:w="4392" w:type="dxa"/>
            <w:vAlign w:val="bottom"/>
          </w:tcPr>
          <w:p w14:paraId="7D512250" w14:textId="77777777" w:rsidR="00661701" w:rsidRPr="003F1896" w:rsidRDefault="00661701" w:rsidP="00661701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E4AF1" w14:textId="1CAA3E45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DC2C3" w14:textId="30E908B8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58A0E" w14:textId="321ABD74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E2569" w14:textId="70109B61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</w:tr>
      <w:tr w:rsidR="00661701" w:rsidRPr="003F1896" w14:paraId="33F2C08C" w14:textId="77777777" w:rsidTr="00052828">
        <w:trPr>
          <w:cantSplit/>
        </w:trPr>
        <w:tc>
          <w:tcPr>
            <w:tcW w:w="4392" w:type="dxa"/>
          </w:tcPr>
          <w:p w14:paraId="47966E2D" w14:textId="77F996E5" w:rsidR="00661701" w:rsidRPr="003F1896" w:rsidRDefault="00661701" w:rsidP="00661701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รายได้ดอกเบี้ยจาก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10D929B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0BE317B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B7D0830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6AFDE5F" w14:textId="777777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61701" w:rsidRPr="003F1896" w14:paraId="354D921E" w14:textId="77777777" w:rsidTr="00052828">
        <w:trPr>
          <w:cantSplit/>
        </w:trPr>
        <w:tc>
          <w:tcPr>
            <w:tcW w:w="4392" w:type="dxa"/>
          </w:tcPr>
          <w:p w14:paraId="02D19321" w14:textId="7B9F5066" w:rsidR="00661701" w:rsidRPr="003F1896" w:rsidRDefault="00661701" w:rsidP="00661701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D060B6A" w14:textId="6D1B4555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2BF0C4B7" w14:textId="141EB277" w:rsidR="00661701" w:rsidRPr="003F1896" w:rsidRDefault="00661701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EB77DD7" w14:textId="5EE0BBBC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236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890</w:t>
            </w:r>
          </w:p>
        </w:tc>
        <w:tc>
          <w:tcPr>
            <w:tcW w:w="1295" w:type="dxa"/>
            <w:vAlign w:val="bottom"/>
          </w:tcPr>
          <w:p w14:paraId="70638761" w14:textId="3AFD95C8" w:rsidR="00661701" w:rsidRPr="003F1896" w:rsidRDefault="004B1AE7" w:rsidP="00661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661701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</w:p>
        </w:tc>
      </w:tr>
    </w:tbl>
    <w:p w14:paraId="47C86A05" w14:textId="4BC90033" w:rsidR="002E4B6F" w:rsidRPr="003F1896" w:rsidRDefault="002E4B6F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CC5081F" w14:textId="12D414F0" w:rsidR="00FC5FA8" w:rsidRPr="003F1896" w:rsidRDefault="004B1AE7" w:rsidP="00FC5FA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FC5FA8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C5FA8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C5FA8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รายได้จากการขายอุปกรณ์</w:t>
      </w:r>
    </w:p>
    <w:p w14:paraId="6DD557D0" w14:textId="77777777" w:rsidR="00FC5FA8" w:rsidRPr="003F1896" w:rsidRDefault="00FC5FA8" w:rsidP="00FC5FA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FC5FA8" w:rsidRPr="003F1896" w14:paraId="1CAA256F" w14:textId="77777777" w:rsidTr="00BC649E">
        <w:trPr>
          <w:cantSplit/>
        </w:trPr>
        <w:tc>
          <w:tcPr>
            <w:tcW w:w="4392" w:type="dxa"/>
            <w:vAlign w:val="bottom"/>
          </w:tcPr>
          <w:p w14:paraId="2C96BC80" w14:textId="77777777" w:rsidR="00FC5FA8" w:rsidRPr="003F1896" w:rsidRDefault="00FC5FA8" w:rsidP="00BC649E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2DCA50BE" w14:textId="77777777" w:rsidR="00FC5FA8" w:rsidRPr="003F1896" w:rsidRDefault="00FC5FA8" w:rsidP="00BC649E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4588657C" w14:textId="77777777" w:rsidR="00FC5FA8" w:rsidRPr="003F1896" w:rsidRDefault="00FC5FA8" w:rsidP="00BC649E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FC5FA8" w:rsidRPr="003F1896" w14:paraId="3B4720D8" w14:textId="77777777" w:rsidTr="00BC649E">
        <w:trPr>
          <w:cantSplit/>
        </w:trPr>
        <w:tc>
          <w:tcPr>
            <w:tcW w:w="4392" w:type="dxa"/>
            <w:vAlign w:val="bottom"/>
          </w:tcPr>
          <w:p w14:paraId="466ACF91" w14:textId="77777777" w:rsidR="00FC5FA8" w:rsidRPr="003F1896" w:rsidRDefault="00FC5FA8" w:rsidP="00BC649E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AA9C904" w14:textId="74B77444" w:rsidR="00FC5FA8" w:rsidRPr="003F1896" w:rsidRDefault="00FC5FA8" w:rsidP="00BC649E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E91620A" w14:textId="00BE243F" w:rsidR="00FC5FA8" w:rsidRPr="003F1896" w:rsidRDefault="00FC5FA8" w:rsidP="00BC649E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A6AED55" w14:textId="5EB2B587" w:rsidR="00FC5FA8" w:rsidRPr="003F1896" w:rsidRDefault="00FC5FA8" w:rsidP="00BC649E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31F853D" w14:textId="356AF1AC" w:rsidR="00FC5FA8" w:rsidRPr="003F1896" w:rsidRDefault="00FC5FA8" w:rsidP="00BC649E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C5FA8" w:rsidRPr="003F1896" w14:paraId="470B601A" w14:textId="77777777" w:rsidTr="00BC649E">
        <w:trPr>
          <w:cantSplit/>
        </w:trPr>
        <w:tc>
          <w:tcPr>
            <w:tcW w:w="4392" w:type="dxa"/>
            <w:vAlign w:val="bottom"/>
          </w:tcPr>
          <w:p w14:paraId="32C3D456" w14:textId="77777777" w:rsidR="00FC5FA8" w:rsidRPr="003F1896" w:rsidRDefault="00FC5FA8" w:rsidP="00BC649E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DB5C73A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1A8C9B2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34E9266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85319A4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C5FA8" w:rsidRPr="003F1896" w14:paraId="4860EDF4" w14:textId="77777777" w:rsidTr="00BC649E">
        <w:trPr>
          <w:cantSplit/>
        </w:trPr>
        <w:tc>
          <w:tcPr>
            <w:tcW w:w="4392" w:type="dxa"/>
          </w:tcPr>
          <w:p w14:paraId="1A728FC7" w14:textId="77777777" w:rsidR="00FC5FA8" w:rsidRPr="003F1896" w:rsidRDefault="00FC5FA8" w:rsidP="00BC649E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ขายอุปกรณ์ให้แก่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8027FF6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2F3E2D2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51860D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F9092E9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C5FA8" w:rsidRPr="003F1896" w14:paraId="6983333A" w14:textId="77777777" w:rsidTr="00BC649E">
        <w:trPr>
          <w:cantSplit/>
        </w:trPr>
        <w:tc>
          <w:tcPr>
            <w:tcW w:w="4392" w:type="dxa"/>
          </w:tcPr>
          <w:p w14:paraId="49958667" w14:textId="77777777" w:rsidR="00FC5FA8" w:rsidRPr="003F1896" w:rsidRDefault="00FC5FA8" w:rsidP="00BC649E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51F251" w14:textId="7D0E9501" w:rsidR="00FC5FA8" w:rsidRPr="003F1896" w:rsidRDefault="004B1AE7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295" w:type="dxa"/>
            <w:vAlign w:val="bottom"/>
          </w:tcPr>
          <w:p w14:paraId="4AC9B92F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7D21CE9" w14:textId="0201576D" w:rsidR="00FC5FA8" w:rsidRPr="003F1896" w:rsidRDefault="004B1AE7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  <w:tc>
          <w:tcPr>
            <w:tcW w:w="1295" w:type="dxa"/>
            <w:vAlign w:val="bottom"/>
          </w:tcPr>
          <w:p w14:paraId="12ABF282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1D70E235" w14:textId="77777777" w:rsidR="002E4B6F" w:rsidRPr="003F1896" w:rsidRDefault="002E4B6F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9052EA5" w14:textId="658F6A70" w:rsidR="009A0CA0" w:rsidRPr="003F1896" w:rsidRDefault="004A0269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9AB2586" w14:textId="4E9C5678" w:rsidR="008A7F60" w:rsidRPr="003F1896" w:rsidRDefault="004B1AE7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35" w:name="_Hlk126968943"/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3C569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8A7F6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8A7F6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การซื้อสินค้าและรับบริการ</w:t>
      </w:r>
    </w:p>
    <w:bookmarkEnd w:id="35"/>
    <w:p w14:paraId="65CB75D8" w14:textId="77777777" w:rsidR="0071317C" w:rsidRPr="003F1896" w:rsidRDefault="0071317C" w:rsidP="00711D2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3F1896" w14:paraId="7126813D" w14:textId="77777777" w:rsidTr="009D7F27">
        <w:trPr>
          <w:cantSplit/>
        </w:trPr>
        <w:tc>
          <w:tcPr>
            <w:tcW w:w="4392" w:type="dxa"/>
            <w:vAlign w:val="bottom"/>
          </w:tcPr>
          <w:p w14:paraId="4974DC73" w14:textId="77777777" w:rsidR="009D7F27" w:rsidRPr="003F1896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bookmarkStart w:id="36" w:name="_Hlk32389093"/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233A00B8" w14:textId="77777777" w:rsidR="009D7F27" w:rsidRPr="003F1896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033A5DA0" w14:textId="77777777" w:rsidR="009D7F27" w:rsidRPr="003F1896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89514F" w:rsidRPr="003F1896" w14:paraId="1145C113" w14:textId="77777777" w:rsidTr="004172F5">
        <w:trPr>
          <w:cantSplit/>
        </w:trPr>
        <w:tc>
          <w:tcPr>
            <w:tcW w:w="4392" w:type="dxa"/>
            <w:vAlign w:val="bottom"/>
          </w:tcPr>
          <w:p w14:paraId="6D38F141" w14:textId="77777777" w:rsidR="0089514F" w:rsidRPr="003F1896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C8C3157" w14:textId="44AAF626" w:rsidR="0089514F" w:rsidRPr="003F1896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4DB1A4" w14:textId="5B4C4868" w:rsidR="0089514F" w:rsidRPr="003F1896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4A4D504" w14:textId="42E4F861" w:rsidR="0089514F" w:rsidRPr="003F1896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28CDEA2" w14:textId="1DAA7EE8" w:rsidR="0089514F" w:rsidRPr="003F1896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D7F27" w:rsidRPr="003F1896" w14:paraId="43F3F3F2" w14:textId="77777777" w:rsidTr="009D7F27">
        <w:trPr>
          <w:cantSplit/>
        </w:trPr>
        <w:tc>
          <w:tcPr>
            <w:tcW w:w="4392" w:type="dxa"/>
            <w:vAlign w:val="bottom"/>
          </w:tcPr>
          <w:p w14:paraId="3C0CAFAC" w14:textId="77777777" w:rsidR="009D7F27" w:rsidRPr="003F1896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BC350C" w14:textId="77777777" w:rsidR="009D7F27" w:rsidRPr="003F1896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84BE5D9" w14:textId="77777777" w:rsidR="009D7F27" w:rsidRPr="003F1896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2BDA387" w14:textId="77777777" w:rsidR="009D7F27" w:rsidRPr="003F1896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03748E2" w14:textId="77777777" w:rsidR="009D7F27" w:rsidRPr="003F1896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A0CA0" w:rsidRPr="003F1896" w14:paraId="78123546" w14:textId="77777777" w:rsidTr="009D7F27">
        <w:trPr>
          <w:cantSplit/>
        </w:trPr>
        <w:tc>
          <w:tcPr>
            <w:tcW w:w="4392" w:type="dxa"/>
            <w:vAlign w:val="bottom"/>
          </w:tcPr>
          <w:p w14:paraId="4AADEF53" w14:textId="015FB46E" w:rsidR="009A0CA0" w:rsidRPr="003F1896" w:rsidRDefault="009A0CA0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ซื้อสินค้าจาก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DC331C0" w14:textId="77777777" w:rsidR="009A0CA0" w:rsidRPr="003F1896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4584A20" w14:textId="77777777" w:rsidR="009A0CA0" w:rsidRPr="003F1896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A206A05" w14:textId="77777777" w:rsidR="009A0CA0" w:rsidRPr="003F1896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89004BA" w14:textId="77777777" w:rsidR="009A0CA0" w:rsidRPr="003F1896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3E51A55B" w14:textId="77777777" w:rsidTr="009D7F27">
        <w:trPr>
          <w:cantSplit/>
        </w:trPr>
        <w:tc>
          <w:tcPr>
            <w:tcW w:w="4392" w:type="dxa"/>
            <w:vAlign w:val="bottom"/>
          </w:tcPr>
          <w:p w14:paraId="737BBF49" w14:textId="0328F72C" w:rsidR="00934277" w:rsidRPr="003F1896" w:rsidRDefault="00934277" w:rsidP="0093427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665538" w14:textId="6DB26EEB" w:rsidR="00934277" w:rsidRPr="003F1896" w:rsidRDefault="00EA4CC9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09E02F5F" w14:textId="4306402B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88603E2" w14:textId="3E345353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EA4CC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EA4CC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295" w:type="dxa"/>
            <w:vAlign w:val="bottom"/>
          </w:tcPr>
          <w:p w14:paraId="484FF408" w14:textId="2B1FADC6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</w:p>
        </w:tc>
      </w:tr>
      <w:tr w:rsidR="00934277" w:rsidRPr="003F1896" w14:paraId="3694B915" w14:textId="77777777" w:rsidTr="009D7F27">
        <w:trPr>
          <w:cantSplit/>
        </w:trPr>
        <w:tc>
          <w:tcPr>
            <w:tcW w:w="4392" w:type="dxa"/>
            <w:vAlign w:val="bottom"/>
          </w:tcPr>
          <w:p w14:paraId="47A52DA1" w14:textId="77777777" w:rsidR="00934277" w:rsidRPr="003F1896" w:rsidRDefault="00934277" w:rsidP="0093427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D45C05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BDB0030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BA2F924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63CD3C4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56A9A9BD" w14:textId="77777777" w:rsidTr="009D7F27">
        <w:trPr>
          <w:cantSplit/>
        </w:trPr>
        <w:tc>
          <w:tcPr>
            <w:tcW w:w="4392" w:type="dxa"/>
            <w:vAlign w:val="bottom"/>
          </w:tcPr>
          <w:p w14:paraId="00E26FB2" w14:textId="77777777" w:rsidR="00934277" w:rsidRPr="003F1896" w:rsidRDefault="00934277" w:rsidP="0093427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ค่าเช่าจ่ายแก่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E3BEE8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11F8973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E8C47A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9C64749" w14:textId="77777777" w:rsidR="00934277" w:rsidRPr="003F1896" w:rsidRDefault="0093427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A4CC9" w:rsidRPr="003F1896" w14:paraId="1A98681E" w14:textId="77777777" w:rsidTr="009D7F27">
        <w:trPr>
          <w:cantSplit/>
        </w:trPr>
        <w:tc>
          <w:tcPr>
            <w:tcW w:w="4392" w:type="dxa"/>
            <w:vAlign w:val="bottom"/>
          </w:tcPr>
          <w:p w14:paraId="45E198EB" w14:textId="77777777" w:rsidR="00EA4CC9" w:rsidRPr="003F1896" w:rsidRDefault="00EA4CC9" w:rsidP="00EA4CC9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AB4405E" w14:textId="71562075" w:rsidR="00EA4CC9" w:rsidRPr="003F1896" w:rsidRDefault="00EA4CC9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0163D8C" w14:textId="452E03A2" w:rsidR="00EA4CC9" w:rsidRPr="003F1896" w:rsidRDefault="00EA4CC9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044172D" w14:textId="03B5E4C1" w:rsidR="00EA4CC9" w:rsidRPr="003F1896" w:rsidRDefault="004B1AE7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="00EA4CC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6F39E1CD" w14:textId="76003986" w:rsidR="00EA4CC9" w:rsidRPr="003F1896" w:rsidRDefault="004B1AE7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="00EA4CC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EA4CC9" w:rsidRPr="003F1896" w14:paraId="1C9B29E4" w14:textId="77777777" w:rsidTr="00591E88">
        <w:trPr>
          <w:cantSplit/>
        </w:trPr>
        <w:tc>
          <w:tcPr>
            <w:tcW w:w="4392" w:type="dxa"/>
            <w:vAlign w:val="bottom"/>
          </w:tcPr>
          <w:p w14:paraId="63DEF713" w14:textId="645FA1EE" w:rsidR="00EA4CC9" w:rsidRPr="003F1896" w:rsidRDefault="00EA4CC9" w:rsidP="00EA4CC9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98C3C" w14:textId="102828B6" w:rsidR="00EA4CC9" w:rsidRPr="003F1896" w:rsidRDefault="00EA4CC9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45CF10" w14:textId="14DBE3C7" w:rsidR="00EA4CC9" w:rsidRPr="003F1896" w:rsidRDefault="00EA4CC9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556A1" w14:textId="7E681E27" w:rsidR="00EA4CC9" w:rsidRPr="003F1896" w:rsidRDefault="00EA4CC9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7932B5" w14:textId="31F76EC0" w:rsidR="00EA4CC9" w:rsidRPr="003F1896" w:rsidRDefault="00EA4CC9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A4CC9" w:rsidRPr="003F1896" w14:paraId="04AC0F11" w14:textId="77777777" w:rsidTr="00591E88">
        <w:trPr>
          <w:cantSplit/>
        </w:trPr>
        <w:tc>
          <w:tcPr>
            <w:tcW w:w="4392" w:type="dxa"/>
          </w:tcPr>
          <w:p w14:paraId="07A2C508" w14:textId="77777777" w:rsidR="00EA4CC9" w:rsidRPr="003F1896" w:rsidRDefault="00EA4CC9" w:rsidP="00EA4CC9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D7609" w14:textId="6FAE7980" w:rsidR="00EA4CC9" w:rsidRPr="003F1896" w:rsidRDefault="00EA4CC9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FE9A" w14:textId="137803DC" w:rsidR="00EA4CC9" w:rsidRPr="003F1896" w:rsidRDefault="00EA4CC9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530CA" w14:textId="1AF8A5E6" w:rsidR="00EA4CC9" w:rsidRPr="003F1896" w:rsidRDefault="004B1AE7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D7CDD" w14:textId="5EFC1164" w:rsidR="00EA4CC9" w:rsidRPr="003F1896" w:rsidRDefault="004B1AE7" w:rsidP="00EA4CC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410</w:t>
            </w:r>
            <w:r w:rsidR="00FC5FA8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</w:p>
        </w:tc>
      </w:tr>
      <w:bookmarkEnd w:id="36"/>
    </w:tbl>
    <w:p w14:paraId="3A726E8C" w14:textId="77777777" w:rsidR="006D5A2D" w:rsidRPr="003F1896" w:rsidRDefault="006D5A2D" w:rsidP="00FC5FA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105F2A7F" w14:textId="0306A186" w:rsidR="00FC5FA8" w:rsidRPr="003F1896" w:rsidRDefault="004B1AE7" w:rsidP="00FC5FA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FC5FA8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C5FA8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C5FA8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การซื้อสินทรัพย์</w:t>
      </w:r>
    </w:p>
    <w:p w14:paraId="2DEDF320" w14:textId="77777777" w:rsidR="00FC5FA8" w:rsidRPr="003F1896" w:rsidRDefault="00FC5FA8" w:rsidP="00FC5FA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FC5FA8" w:rsidRPr="003F1896" w14:paraId="7AD4BF36" w14:textId="77777777" w:rsidTr="00BC649E">
        <w:trPr>
          <w:cantSplit/>
        </w:trPr>
        <w:tc>
          <w:tcPr>
            <w:tcW w:w="4392" w:type="dxa"/>
            <w:vAlign w:val="bottom"/>
          </w:tcPr>
          <w:p w14:paraId="1C94D3D1" w14:textId="77777777" w:rsidR="00FC5FA8" w:rsidRPr="003F1896" w:rsidRDefault="00FC5FA8" w:rsidP="00BC649E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148EAD74" w14:textId="77777777" w:rsidR="00FC5FA8" w:rsidRPr="003F1896" w:rsidRDefault="00FC5FA8" w:rsidP="00BC649E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40A0FB48" w14:textId="77777777" w:rsidR="00FC5FA8" w:rsidRPr="003F1896" w:rsidRDefault="00FC5FA8" w:rsidP="00BC649E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FC5FA8" w:rsidRPr="003F1896" w14:paraId="086438FC" w14:textId="77777777" w:rsidTr="00BC649E">
        <w:trPr>
          <w:cantSplit/>
        </w:trPr>
        <w:tc>
          <w:tcPr>
            <w:tcW w:w="4392" w:type="dxa"/>
            <w:vAlign w:val="bottom"/>
          </w:tcPr>
          <w:p w14:paraId="4EB87473" w14:textId="77777777" w:rsidR="00FC5FA8" w:rsidRPr="003F1896" w:rsidRDefault="00FC5FA8" w:rsidP="00BC649E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558471B" w14:textId="6F06A89C" w:rsidR="00FC5FA8" w:rsidRPr="003F1896" w:rsidRDefault="00FC5FA8" w:rsidP="00BC649E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AC9CCA" w14:textId="4BC1CCE1" w:rsidR="00FC5FA8" w:rsidRPr="003F1896" w:rsidRDefault="00FC5FA8" w:rsidP="00BC649E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707E43F" w14:textId="58F12589" w:rsidR="00FC5FA8" w:rsidRPr="003F1896" w:rsidRDefault="00FC5FA8" w:rsidP="00BC649E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4CC3042" w14:textId="6584E2FE" w:rsidR="00FC5FA8" w:rsidRPr="003F1896" w:rsidRDefault="00FC5FA8" w:rsidP="00BC649E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C5FA8" w:rsidRPr="003F1896" w14:paraId="5F7E28AB" w14:textId="77777777" w:rsidTr="00BC649E">
        <w:trPr>
          <w:cantSplit/>
        </w:trPr>
        <w:tc>
          <w:tcPr>
            <w:tcW w:w="4392" w:type="dxa"/>
            <w:vAlign w:val="bottom"/>
          </w:tcPr>
          <w:p w14:paraId="07EAC955" w14:textId="77777777" w:rsidR="00FC5FA8" w:rsidRPr="003F1896" w:rsidRDefault="00FC5FA8" w:rsidP="00BC649E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53A74AE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E9B16E5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ECA274E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C52CC8E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C5FA8" w:rsidRPr="003F1896" w14:paraId="29426CD9" w14:textId="77777777" w:rsidTr="00BC649E">
        <w:trPr>
          <w:cantSplit/>
        </w:trPr>
        <w:tc>
          <w:tcPr>
            <w:tcW w:w="4392" w:type="dxa"/>
          </w:tcPr>
          <w:p w14:paraId="05EB1419" w14:textId="77777777" w:rsidR="00FC5FA8" w:rsidRPr="003F1896" w:rsidRDefault="00FC5FA8" w:rsidP="00BC649E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ซื้อที่ดินจาก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66EACBE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EE5CE8F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1324679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0C679FC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C5FA8" w:rsidRPr="003F1896" w14:paraId="5C1C7645" w14:textId="77777777" w:rsidTr="00BC649E">
        <w:trPr>
          <w:cantSplit/>
        </w:trPr>
        <w:tc>
          <w:tcPr>
            <w:tcW w:w="4392" w:type="dxa"/>
          </w:tcPr>
          <w:p w14:paraId="7456926D" w14:textId="77777777" w:rsidR="00FC5FA8" w:rsidRPr="003F1896" w:rsidRDefault="00FC5FA8" w:rsidP="00BC649E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83C5862" w14:textId="32A35ED9" w:rsidR="00FC5FA8" w:rsidRPr="003F1896" w:rsidRDefault="004B1AE7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1A0D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272</w:t>
            </w:r>
            <w:r w:rsidR="001A0D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372</w:t>
            </w:r>
          </w:p>
        </w:tc>
        <w:tc>
          <w:tcPr>
            <w:tcW w:w="1295" w:type="dxa"/>
            <w:vAlign w:val="bottom"/>
          </w:tcPr>
          <w:p w14:paraId="7E1779F2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5AE2AA7" w14:textId="350765C4" w:rsidR="00FC5FA8" w:rsidRPr="003F1896" w:rsidRDefault="004B1AE7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1A0D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272</w:t>
            </w:r>
            <w:r w:rsidR="001A0D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372</w:t>
            </w:r>
          </w:p>
        </w:tc>
        <w:tc>
          <w:tcPr>
            <w:tcW w:w="1295" w:type="dxa"/>
            <w:vAlign w:val="bottom"/>
          </w:tcPr>
          <w:p w14:paraId="65A73EAE" w14:textId="77777777" w:rsidR="00FC5FA8" w:rsidRPr="003F1896" w:rsidRDefault="00FC5FA8" w:rsidP="00B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03F3953B" w14:textId="32B0AC96" w:rsidR="00FC5FA8" w:rsidRPr="003F1896" w:rsidRDefault="00FC5FA8" w:rsidP="00711D2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63AA9AC7" w14:textId="2585493E" w:rsidR="008A7F60" w:rsidRPr="003F1896" w:rsidRDefault="004B1AE7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8A7F6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A7F6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ยอดค้างชำระที่เกิดจากการซื้อและขายสินค้าและบริการ</w:t>
      </w:r>
    </w:p>
    <w:p w14:paraId="2300A660" w14:textId="77777777" w:rsidR="008A7F60" w:rsidRPr="003F1896" w:rsidRDefault="008A7F60" w:rsidP="00711D2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5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10"/>
        <w:gridCol w:w="1275"/>
        <w:gridCol w:w="1335"/>
        <w:gridCol w:w="1276"/>
        <w:gridCol w:w="1249"/>
      </w:tblGrid>
      <w:tr w:rsidR="00F370DF" w:rsidRPr="003F1896" w14:paraId="7BEAA692" w14:textId="77777777" w:rsidTr="00711D29">
        <w:tc>
          <w:tcPr>
            <w:tcW w:w="4410" w:type="dxa"/>
            <w:vAlign w:val="bottom"/>
          </w:tcPr>
          <w:p w14:paraId="00FF9101" w14:textId="77777777" w:rsidR="00F370DF" w:rsidRPr="003F1896" w:rsidRDefault="00F370DF" w:rsidP="00CB5DAE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A735B" w14:textId="2DFF1209" w:rsidR="00F370DF" w:rsidRPr="003F1896" w:rsidRDefault="00DA72FE" w:rsidP="00CB5DAE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F370DF"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85966" w14:textId="7D47D230" w:rsidR="00F370DF" w:rsidRPr="003F1896" w:rsidRDefault="00DA72FE" w:rsidP="00CB5DAE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="00F370DF"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="00F370DF"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370DF" w:rsidRPr="003F1896" w14:paraId="5D97FAA6" w14:textId="77777777" w:rsidTr="00711D29">
        <w:tc>
          <w:tcPr>
            <w:tcW w:w="4410" w:type="dxa"/>
            <w:vAlign w:val="bottom"/>
          </w:tcPr>
          <w:p w14:paraId="444C4ED9" w14:textId="77777777" w:rsidR="00F370DF" w:rsidRPr="003F1896" w:rsidRDefault="00F370DF" w:rsidP="00CB5DAE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vAlign w:val="bottom"/>
          </w:tcPr>
          <w:p w14:paraId="3E79AE14" w14:textId="37E1B92A" w:rsidR="00F370DF" w:rsidRPr="003F1896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35" w:type="dxa"/>
            <w:vAlign w:val="bottom"/>
          </w:tcPr>
          <w:p w14:paraId="5D180789" w14:textId="54F646E4" w:rsidR="00F370DF" w:rsidRPr="003F1896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Pr="003F18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DE5FD8A" w14:textId="78E45D24" w:rsidR="00F370DF" w:rsidRPr="003F1896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49" w:type="dxa"/>
            <w:vAlign w:val="bottom"/>
          </w:tcPr>
          <w:p w14:paraId="7B3C911D" w14:textId="108CAAFF" w:rsidR="00F370DF" w:rsidRPr="003F1896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Pr="003F189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370DF" w:rsidRPr="003F1896" w14:paraId="0BED53C1" w14:textId="77777777" w:rsidTr="00711D29">
        <w:tc>
          <w:tcPr>
            <w:tcW w:w="4410" w:type="dxa"/>
            <w:vAlign w:val="bottom"/>
          </w:tcPr>
          <w:p w14:paraId="2A77888C" w14:textId="77777777" w:rsidR="00F370DF" w:rsidRPr="003F1896" w:rsidRDefault="00F370DF" w:rsidP="00CB5DAE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6BE3F52" w14:textId="77777777" w:rsidR="00F370DF" w:rsidRPr="003F1896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B900C2D" w14:textId="77777777" w:rsidR="00F370DF" w:rsidRPr="003F1896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2FD697" w14:textId="77777777" w:rsidR="00F370DF" w:rsidRPr="003F1896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6483A32" w14:textId="77777777" w:rsidR="00F370DF" w:rsidRPr="003F1896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34277" w:rsidRPr="003F1896" w14:paraId="4F954478" w14:textId="77777777" w:rsidTr="00711D29">
        <w:tc>
          <w:tcPr>
            <w:tcW w:w="4410" w:type="dxa"/>
            <w:vAlign w:val="bottom"/>
          </w:tcPr>
          <w:p w14:paraId="2AB2C072" w14:textId="5C2D50BE" w:rsidR="00934277" w:rsidRPr="003F1896" w:rsidRDefault="00934277" w:rsidP="00934277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68DAB22" w14:textId="3BEC2205" w:rsidR="00934277" w:rsidRPr="003F1896" w:rsidRDefault="00934277" w:rsidP="009342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23EB0966" w14:textId="7D20536C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D463ED" w14:textId="1571BD82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110A34B9" w14:textId="33D7E95D" w:rsidR="00934277" w:rsidRPr="003F1896" w:rsidRDefault="00934277" w:rsidP="0093427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A4CC9" w:rsidRPr="003F1896" w14:paraId="450F5AD9" w14:textId="77777777" w:rsidTr="00711D29">
        <w:tc>
          <w:tcPr>
            <w:tcW w:w="4410" w:type="dxa"/>
            <w:vAlign w:val="bottom"/>
          </w:tcPr>
          <w:p w14:paraId="5C17C640" w14:textId="770813A0" w:rsidR="00EA4CC9" w:rsidRPr="003F1896" w:rsidRDefault="00EA4CC9" w:rsidP="00EA4CC9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="0083276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บริษัทย่อย</w:t>
            </w:r>
            <w:r w:rsidR="00FC5FA8" w:rsidRPr="003F1896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C5FA8"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4B1AE7" w:rsidRPr="004B1AE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FC5FA8" w:rsidRPr="003F189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4B1AE7" w:rsidRPr="004B1AE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C5FA8"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1D6D2E" w14:textId="758C66F6" w:rsidR="00EA4CC9" w:rsidRPr="003F1896" w:rsidRDefault="00EA4CC9" w:rsidP="00EA4CC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5EF22EB6" w14:textId="68E8BBDA" w:rsidR="00EA4CC9" w:rsidRPr="003F1896" w:rsidRDefault="00EA4CC9" w:rsidP="00EA4C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F6F461" w14:textId="3950E56F" w:rsidR="00EA4CC9" w:rsidRPr="003F1896" w:rsidRDefault="004B1AE7" w:rsidP="00EA4C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="00EA4CC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249" w:type="dxa"/>
            <w:vAlign w:val="bottom"/>
          </w:tcPr>
          <w:p w14:paraId="1C09F52C" w14:textId="066592CA" w:rsidR="00EA4CC9" w:rsidRPr="003F1896" w:rsidRDefault="004B1AE7" w:rsidP="00EA4C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A4CC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EA4CC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EA4CC9" w:rsidRPr="003F1896" w14:paraId="31F12A0D" w14:textId="77777777" w:rsidTr="00711D29">
        <w:tc>
          <w:tcPr>
            <w:tcW w:w="4410" w:type="dxa"/>
            <w:vAlign w:val="bottom"/>
          </w:tcPr>
          <w:p w14:paraId="2C709054" w14:textId="1A7F316D" w:rsidR="00EA4CC9" w:rsidRPr="003F1896" w:rsidRDefault="00EA4CC9" w:rsidP="00EA4CC9">
            <w:pPr>
              <w:ind w:left="52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  <w:r w:rsidR="0083276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  <w:r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บริษัทย่อย</w:t>
            </w:r>
            <w:r w:rsidR="00FC5FA8"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</w:t>
            </w:r>
            <w:r w:rsidR="00FC5FA8" w:rsidRPr="003F189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B1AE7" w:rsidRPr="004B1AE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FC5FA8" w:rsidRPr="003F189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5DAD18" w14:textId="2656D23F" w:rsidR="00EA4CC9" w:rsidRPr="003F1896" w:rsidRDefault="00EA4CC9" w:rsidP="00EA4CC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25C675F8" w14:textId="5A05516E" w:rsidR="00EA4CC9" w:rsidRPr="003F1896" w:rsidRDefault="00EA4CC9" w:rsidP="00EA4CC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A8757F" w14:textId="4AADA8E5" w:rsidR="00EA4CC9" w:rsidRPr="003F1896" w:rsidRDefault="004B1AE7" w:rsidP="00EA4CC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A4CC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EA4CC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249" w:type="dxa"/>
            <w:vAlign w:val="bottom"/>
          </w:tcPr>
          <w:p w14:paraId="5EB07123" w14:textId="5869E908" w:rsidR="00EA4CC9" w:rsidRPr="003F1896" w:rsidRDefault="004B1AE7" w:rsidP="00EA4CC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A4CC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EA4CC9" w:rsidRPr="003F1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</w:tbl>
    <w:p w14:paraId="0E2BE6D7" w14:textId="5CFD2054" w:rsidR="00852268" w:rsidRPr="003F1896" w:rsidRDefault="00852268" w:rsidP="00711D2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75CE1393" w14:textId="25780BC8" w:rsidR="00FC5FA8" w:rsidRPr="003F1896" w:rsidRDefault="00A60B21" w:rsidP="00711D2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br w:type="page"/>
      </w:r>
    </w:p>
    <w:p w14:paraId="1AFB76F7" w14:textId="79B9ECBA" w:rsidR="004A0269" w:rsidRPr="003F1896" w:rsidRDefault="004B1AE7" w:rsidP="004A026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4A0269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4A0269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</w:t>
      </w:r>
      <w:r w:rsidR="00636D86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ให้</w:t>
      </w:r>
      <w:r w:rsidR="004A0269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กู้ยืมระยะสั้นแก่</w:t>
      </w:r>
      <w:r w:rsidR="00F12F1E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กิจการที่เกี่ยวข้องกัน</w:t>
      </w:r>
    </w:p>
    <w:p w14:paraId="11755C11" w14:textId="5E59A295" w:rsidR="00636D86" w:rsidRPr="003F1896" w:rsidRDefault="00636D86" w:rsidP="00711D2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2FBF26FD" w14:textId="6A844878" w:rsidR="00636D86" w:rsidRPr="003F1896" w:rsidRDefault="00636D86" w:rsidP="007E5C0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เงินให้กู้ยืมระยะสั้นแก่</w:t>
      </w:r>
      <w:r w:rsidR="00F12F1E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กิจการที่เกี่ยวข้องกัน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มีการเปลี่ยนแปลงดังนี้</w:t>
      </w:r>
    </w:p>
    <w:p w14:paraId="17FF71F0" w14:textId="77777777" w:rsidR="0000041B" w:rsidRPr="003F1896" w:rsidRDefault="0000041B" w:rsidP="00711D2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7390"/>
        <w:gridCol w:w="2160"/>
      </w:tblGrid>
      <w:tr w:rsidR="00636D86" w:rsidRPr="003F1896" w14:paraId="43A8A605" w14:textId="77777777" w:rsidTr="003900C5">
        <w:trPr>
          <w:cantSplit/>
        </w:trPr>
        <w:tc>
          <w:tcPr>
            <w:tcW w:w="7390" w:type="dxa"/>
            <w:vAlign w:val="bottom"/>
          </w:tcPr>
          <w:p w14:paraId="24DF0BF8" w14:textId="77777777" w:rsidR="00636D86" w:rsidRPr="003F1896" w:rsidRDefault="00636D86" w:rsidP="00592A75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bookmarkStart w:id="37" w:name="_Hlk126906317"/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9887977" w14:textId="65EFC753" w:rsidR="00636D86" w:rsidRPr="003F1896" w:rsidRDefault="00636D86" w:rsidP="00592A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636D86" w:rsidRPr="003F1896" w14:paraId="047C293B" w14:textId="77777777" w:rsidTr="003900C5">
        <w:trPr>
          <w:cantSplit/>
        </w:trPr>
        <w:tc>
          <w:tcPr>
            <w:tcW w:w="7390" w:type="dxa"/>
            <w:vAlign w:val="bottom"/>
          </w:tcPr>
          <w:p w14:paraId="499D9CFA" w14:textId="77777777" w:rsidR="00636D86" w:rsidRPr="003F1896" w:rsidRDefault="00636D86" w:rsidP="00592A75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0297614B" w14:textId="77777777" w:rsidR="00636D86" w:rsidRPr="003F1896" w:rsidRDefault="00636D86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36D86" w:rsidRPr="003F1896" w14:paraId="4EB122BC" w14:textId="77777777" w:rsidTr="003900C5">
        <w:trPr>
          <w:cantSplit/>
        </w:trPr>
        <w:tc>
          <w:tcPr>
            <w:tcW w:w="7390" w:type="dxa"/>
            <w:vAlign w:val="bottom"/>
          </w:tcPr>
          <w:p w14:paraId="2A466BA4" w14:textId="60F479CE" w:rsidR="00636D86" w:rsidRPr="003F1896" w:rsidRDefault="00636D86" w:rsidP="00592A75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CF860" w14:textId="49085D6A" w:rsidR="00636D86" w:rsidRPr="003F1896" w:rsidRDefault="00636D86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2F1513CB" w14:textId="77777777" w:rsidTr="00934277">
        <w:trPr>
          <w:cantSplit/>
        </w:trPr>
        <w:tc>
          <w:tcPr>
            <w:tcW w:w="7390" w:type="dxa"/>
            <w:vAlign w:val="bottom"/>
          </w:tcPr>
          <w:p w14:paraId="4F3069F9" w14:textId="74041620" w:rsidR="00934277" w:rsidRPr="003F1896" w:rsidRDefault="00934277" w:rsidP="0093427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มกราคม พ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0F5E48A1" w14:textId="3E63FEE9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934277" w:rsidRPr="003F1896" w14:paraId="2A4AFD4A" w14:textId="77777777" w:rsidTr="00934277">
        <w:trPr>
          <w:cantSplit/>
        </w:trPr>
        <w:tc>
          <w:tcPr>
            <w:tcW w:w="7390" w:type="dxa"/>
            <w:vAlign w:val="bottom"/>
          </w:tcPr>
          <w:p w14:paraId="76985C4B" w14:textId="0E227F61" w:rsidR="00934277" w:rsidRPr="003F1896" w:rsidRDefault="00934277" w:rsidP="0093427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ให้กู้ยืมระหว่างปี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47074" w14:textId="00E71E0A" w:rsidR="00934277" w:rsidRPr="003F1896" w:rsidRDefault="00EA4CC9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934277" w:rsidRPr="003F1896" w14:paraId="65A14332" w14:textId="77777777" w:rsidTr="00934277">
        <w:trPr>
          <w:cantSplit/>
        </w:trPr>
        <w:tc>
          <w:tcPr>
            <w:tcW w:w="7390" w:type="dxa"/>
            <w:vAlign w:val="bottom"/>
          </w:tcPr>
          <w:p w14:paraId="5D28620F" w14:textId="6D523CDA" w:rsidR="00934277" w:rsidRPr="003F1896" w:rsidRDefault="00934277" w:rsidP="00934277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ธันวาคม พ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ศ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. </w:t>
            </w:r>
            <w:r w:rsidR="004B1AE7"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85212" w14:textId="60303008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EA4CC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EA4CC9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bookmarkEnd w:id="37"/>
    </w:tbl>
    <w:p w14:paraId="40626242" w14:textId="77777777" w:rsidR="005B50FE" w:rsidRPr="003F1896" w:rsidRDefault="005B50FE" w:rsidP="002E029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3B69D26A" w14:textId="3B0986F3" w:rsidR="004A0269" w:rsidRPr="003F1896" w:rsidRDefault="00636D86" w:rsidP="002E029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8327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11</w:t>
      </w:r>
      <w:r w:rsidRPr="0083276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83276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พฤศจิกายน พ</w:t>
      </w:r>
      <w:r w:rsidRPr="0083276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Pr="0083276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ศ</w:t>
      </w:r>
      <w:r w:rsidRPr="0083276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83276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83276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บริษัทได้ทำสัญญาให้กู้ยืมเงิน</w:t>
      </w:r>
      <w:r w:rsidR="002E0291" w:rsidRPr="0083276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จำนวน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="002E0291" w:rsidRPr="0083276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</w:t>
      </w:r>
      <w:r w:rsidR="002E0291" w:rsidRPr="0083276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2E0291" w:rsidRPr="0083276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ล้านบาท แก่บริษัท ซันสวีท อินเตอร์เนชั่นแนล</w:t>
      </w:r>
      <w:r w:rsidR="002E0291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จำกัด โดยมีอัตราดอกเบี้ยร้อยละ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="002E0291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80</w:t>
      </w:r>
      <w:r w:rsidR="002E0291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83276A" w:rsidRPr="0083276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-</w:t>
      </w:r>
      <w:r w:rsidR="00502529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="00502529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55</w:t>
      </w:r>
      <w:r w:rsidR="00502529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2E0291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ต่อปี</w:t>
      </w:r>
      <w:r w:rsidR="00502529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(พ.ศ.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="00502529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: </w:t>
      </w:r>
      <w:r w:rsidR="00502529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ดอกเบี้ยร้อยละ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="00502529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80</w:t>
      </w:r>
      <w:r w:rsidR="00502529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502529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ต่อปี)</w:t>
      </w:r>
      <w:r w:rsidR="002E0291" w:rsidRPr="0083276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โดยมีกำหนด</w:t>
      </w:r>
      <w:r w:rsidR="002E029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ชำระคืนภายใน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="002E0291"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2E029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ปี </w:t>
      </w:r>
    </w:p>
    <w:p w14:paraId="7D0F9B47" w14:textId="77777777" w:rsidR="00A60B21" w:rsidRPr="003F1896" w:rsidRDefault="00A60B21" w:rsidP="002E029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</w:p>
    <w:p w14:paraId="7D664D8D" w14:textId="6FBCD428" w:rsidR="008A7F60" w:rsidRPr="003F1896" w:rsidRDefault="004B1AE7" w:rsidP="00F370D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32</w:t>
      </w:r>
      <w:r w:rsidR="006647CF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8A7F60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58BA0CC9" w14:textId="77777777" w:rsidR="008A7F60" w:rsidRPr="003F1896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48970E1" w14:textId="24ECA700" w:rsidR="008A7F60" w:rsidRPr="003F1896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212296"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และ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คณะผู้บริหารระดับสูง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ค่าตอบแทนสำหรับผู้บริหารสำคัญมีดังนี้</w:t>
      </w:r>
    </w:p>
    <w:p w14:paraId="57BC5D3A" w14:textId="77777777" w:rsidR="008A7F60" w:rsidRPr="003F1896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5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67"/>
        <w:gridCol w:w="1295"/>
        <w:gridCol w:w="1295"/>
      </w:tblGrid>
      <w:tr w:rsidR="0034284D" w:rsidRPr="003F1896" w14:paraId="69C49380" w14:textId="77777777" w:rsidTr="00936230">
        <w:trPr>
          <w:cantSplit/>
        </w:trPr>
        <w:tc>
          <w:tcPr>
            <w:tcW w:w="6967" w:type="dxa"/>
            <w:vAlign w:val="bottom"/>
          </w:tcPr>
          <w:p w14:paraId="70514CB7" w14:textId="77777777" w:rsidR="0034284D" w:rsidRPr="003F1896" w:rsidRDefault="0034284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F8EFBA" w14:textId="77777777" w:rsidR="0034284D" w:rsidRPr="003F1896" w:rsidRDefault="0034284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5E11BE76" w14:textId="77777777" w:rsidR="0034284D" w:rsidRPr="003F1896" w:rsidRDefault="0034284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89514F" w:rsidRPr="003F1896" w14:paraId="608D7B15" w14:textId="77777777" w:rsidTr="004172F5">
        <w:trPr>
          <w:cantSplit/>
        </w:trPr>
        <w:tc>
          <w:tcPr>
            <w:tcW w:w="6967" w:type="dxa"/>
            <w:vAlign w:val="bottom"/>
          </w:tcPr>
          <w:p w14:paraId="355B7F26" w14:textId="77777777" w:rsidR="0089514F" w:rsidRPr="003F1896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29B2FE" w14:textId="0E5ECFED" w:rsidR="0089514F" w:rsidRPr="003F1896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4C47A1C" w14:textId="5C4818BF" w:rsidR="0089514F" w:rsidRPr="003F1896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9514F" w:rsidRPr="003F1896" w14:paraId="6A37AF51" w14:textId="77777777" w:rsidTr="00936230">
        <w:trPr>
          <w:cantSplit/>
        </w:trPr>
        <w:tc>
          <w:tcPr>
            <w:tcW w:w="6967" w:type="dxa"/>
            <w:vAlign w:val="bottom"/>
          </w:tcPr>
          <w:p w14:paraId="2EB7B896" w14:textId="77777777" w:rsidR="0089514F" w:rsidRPr="003F1896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93111CE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A84F855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9514F" w:rsidRPr="003F1896" w14:paraId="671F95BD" w14:textId="77777777" w:rsidTr="00936230">
        <w:trPr>
          <w:cantSplit/>
        </w:trPr>
        <w:tc>
          <w:tcPr>
            <w:tcW w:w="6967" w:type="dxa"/>
            <w:vAlign w:val="bottom"/>
          </w:tcPr>
          <w:p w14:paraId="754D997A" w14:textId="77777777" w:rsidR="0089514F" w:rsidRPr="003F1896" w:rsidRDefault="0089514F" w:rsidP="00B32FF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5E278" w14:textId="77777777" w:rsidR="0089514F" w:rsidRPr="003F1896" w:rsidRDefault="0089514F" w:rsidP="00B32FF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5CDE6E5" w14:textId="77777777" w:rsidR="0089514F" w:rsidRPr="003F1896" w:rsidRDefault="0089514F" w:rsidP="00B32FF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71E1A" w:rsidRPr="003F1896" w14:paraId="47C0576F" w14:textId="77777777" w:rsidTr="00936230">
        <w:trPr>
          <w:cantSplit/>
        </w:trPr>
        <w:tc>
          <w:tcPr>
            <w:tcW w:w="6967" w:type="dxa"/>
          </w:tcPr>
          <w:p w14:paraId="41C0567E" w14:textId="77777777" w:rsidR="00E71E1A" w:rsidRPr="003F1896" w:rsidRDefault="00E71E1A" w:rsidP="00E71E1A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5" w:type="dxa"/>
            <w:shd w:val="clear" w:color="auto" w:fill="FAFAFA"/>
          </w:tcPr>
          <w:p w14:paraId="0AC2E9A8" w14:textId="62CD779F" w:rsidR="00E71E1A" w:rsidRPr="003F1896" w:rsidRDefault="004B1AE7" w:rsidP="00E71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E71E1A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="00E71E1A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295" w:type="dxa"/>
          </w:tcPr>
          <w:p w14:paraId="728A8940" w14:textId="79E7245C" w:rsidR="00E71E1A" w:rsidRPr="003F1896" w:rsidRDefault="004B1AE7" w:rsidP="00E71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E71E1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  <w:r w:rsidR="00E71E1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</w:p>
        </w:tc>
      </w:tr>
      <w:tr w:rsidR="00E71E1A" w:rsidRPr="003F1896" w14:paraId="05FA17AF" w14:textId="77777777" w:rsidTr="00261AB9">
        <w:trPr>
          <w:cantSplit/>
        </w:trPr>
        <w:tc>
          <w:tcPr>
            <w:tcW w:w="6967" w:type="dxa"/>
          </w:tcPr>
          <w:p w14:paraId="38E7087A" w14:textId="77777777" w:rsidR="00E71E1A" w:rsidRPr="003F1896" w:rsidRDefault="00E71E1A" w:rsidP="00E71E1A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23D1148" w14:textId="2826BE31" w:rsidR="00E71E1A" w:rsidRPr="003F1896" w:rsidRDefault="004B1AE7" w:rsidP="00E71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  <w:r w:rsidR="00E71E1A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BCCAC48" w14:textId="2CF62AD0" w:rsidR="00E71E1A" w:rsidRPr="003F1896" w:rsidRDefault="004B1AE7" w:rsidP="00E71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428</w:t>
            </w:r>
            <w:r w:rsidR="00E71E1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</w:p>
        </w:tc>
      </w:tr>
      <w:tr w:rsidR="00E71E1A" w:rsidRPr="003F1896" w14:paraId="2C0AA4ED" w14:textId="77777777" w:rsidTr="00936230">
        <w:trPr>
          <w:cantSplit/>
        </w:trPr>
        <w:tc>
          <w:tcPr>
            <w:tcW w:w="6967" w:type="dxa"/>
          </w:tcPr>
          <w:p w14:paraId="666B39A9" w14:textId="77777777" w:rsidR="00E71E1A" w:rsidRPr="003F1896" w:rsidRDefault="00E71E1A" w:rsidP="00E71E1A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0053A" w14:textId="620D1881" w:rsidR="00E71E1A" w:rsidRPr="003F1896" w:rsidRDefault="004B1AE7" w:rsidP="00E71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E71E1A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  <w:r w:rsidR="00E71E1A" w:rsidRPr="003F18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B1AE7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54D13" w14:textId="5C9F318B" w:rsidR="00E71E1A" w:rsidRPr="003F1896" w:rsidRDefault="004B1AE7" w:rsidP="00E71E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E71E1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E71E1A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</w:p>
        </w:tc>
      </w:tr>
    </w:tbl>
    <w:p w14:paraId="2F65D577" w14:textId="6590C569" w:rsidR="00A60B21" w:rsidRPr="003F1896" w:rsidRDefault="00A60B21" w:rsidP="00B32F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28732CF7" w14:textId="77777777" w:rsidR="00BF1AC3" w:rsidRPr="003F1896" w:rsidRDefault="00A60B21" w:rsidP="00B32F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520883DC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BB0700" w14:textId="0B340B20" w:rsidR="00767150" w:rsidRPr="003F1896" w:rsidRDefault="00D13AD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936230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6230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2BB76850" w14:textId="77777777" w:rsidR="00721549" w:rsidRPr="003F1896" w:rsidRDefault="00721549" w:rsidP="00B32F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81BF16B" w14:textId="247E1411" w:rsidR="00721549" w:rsidRPr="003F1896" w:rsidRDefault="004B1AE7" w:rsidP="009730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33</w:t>
      </w:r>
      <w:r w:rsidR="00973026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73026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721549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หนังสือค้ำประกันจากธนาคาร</w:t>
      </w:r>
    </w:p>
    <w:p w14:paraId="33094826" w14:textId="77777777" w:rsidR="00721549" w:rsidRPr="003F1896" w:rsidRDefault="00721549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621AF14" w14:textId="1289522D" w:rsidR="00721549" w:rsidRPr="003F1896" w:rsidRDefault="00176DE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</w:t>
      </w:r>
      <w:r w:rsidR="00D053AB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กิจการ</w:t>
      </w:r>
      <w:r w:rsidR="00721549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มีหนังสือค้ำประกันจากธนาคาร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ณ วันที่ในงบแสดงฐานะการเงิน</w:t>
      </w:r>
      <w:r w:rsidR="00721549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เพื่อค้ำประกัน</w:t>
      </w:r>
      <w:r w:rsidR="007C3FA5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สำหรับ</w:t>
      </w:r>
      <w:r w:rsidR="00721549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การดำเนินงาน</w:t>
      </w:r>
      <w:r w:rsidR="00721549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ตามปกติของธุรกิจ </w:t>
      </w:r>
      <w:r w:rsidR="00853883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ดัง</w:t>
      </w:r>
      <w:r w:rsidR="00721549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ต่อไปนี้</w:t>
      </w: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3F1896" w14:paraId="09449679" w14:textId="77777777" w:rsidTr="009617F3">
        <w:trPr>
          <w:cantSplit/>
        </w:trPr>
        <w:tc>
          <w:tcPr>
            <w:tcW w:w="6984" w:type="dxa"/>
            <w:vAlign w:val="bottom"/>
          </w:tcPr>
          <w:p w14:paraId="023F2F19" w14:textId="77777777" w:rsidR="00721549" w:rsidRPr="003F1896" w:rsidRDefault="00721549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FE8974" w14:textId="77777777" w:rsidR="00721549" w:rsidRPr="003F1896" w:rsidRDefault="00721549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5BEC09E6" w14:textId="77777777" w:rsidR="00721549" w:rsidRPr="003F1896" w:rsidRDefault="00721549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14F" w:rsidRPr="003F1896" w14:paraId="47969186" w14:textId="77777777" w:rsidTr="004172F5">
        <w:trPr>
          <w:cantSplit/>
        </w:trPr>
        <w:tc>
          <w:tcPr>
            <w:tcW w:w="6984" w:type="dxa"/>
            <w:vAlign w:val="bottom"/>
          </w:tcPr>
          <w:p w14:paraId="274D523C" w14:textId="77777777" w:rsidR="0089514F" w:rsidRPr="003F1896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C589D10" w14:textId="10BB38F3" w:rsidR="0089514F" w:rsidRPr="003F1896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E8E63C6" w14:textId="6886CBB7" w:rsidR="0089514F" w:rsidRPr="003F1896" w:rsidRDefault="004E55A3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9514F" w:rsidRPr="003F1896" w14:paraId="3D92377C" w14:textId="77777777" w:rsidTr="009617F3">
        <w:trPr>
          <w:cantSplit/>
        </w:trPr>
        <w:tc>
          <w:tcPr>
            <w:tcW w:w="6984" w:type="dxa"/>
            <w:vAlign w:val="bottom"/>
          </w:tcPr>
          <w:p w14:paraId="76599F69" w14:textId="77777777" w:rsidR="0089514F" w:rsidRPr="003F1896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7458843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1895BC3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9514F" w:rsidRPr="003F1896" w14:paraId="1C5C409D" w14:textId="77777777" w:rsidTr="009617F3">
        <w:trPr>
          <w:cantSplit/>
        </w:trPr>
        <w:tc>
          <w:tcPr>
            <w:tcW w:w="6984" w:type="dxa"/>
            <w:vAlign w:val="bottom"/>
          </w:tcPr>
          <w:p w14:paraId="2D675C66" w14:textId="77777777" w:rsidR="0089514F" w:rsidRPr="003F1896" w:rsidRDefault="0089514F" w:rsidP="0089514F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0926A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0DD2C9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34277" w:rsidRPr="003F1896" w14:paraId="09342B64" w14:textId="77777777" w:rsidTr="009617F3">
        <w:trPr>
          <w:cantSplit/>
        </w:trPr>
        <w:tc>
          <w:tcPr>
            <w:tcW w:w="6984" w:type="dxa"/>
            <w:vAlign w:val="bottom"/>
          </w:tcPr>
          <w:p w14:paraId="1A27877A" w14:textId="77777777" w:rsidR="00934277" w:rsidRPr="003F1896" w:rsidRDefault="00934277" w:rsidP="00934277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เพื่อค้ำประกันการใช้ไฟฟ้า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50EE3" w14:textId="020BBBD7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264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9903D1" w14:textId="44803CBF" w:rsidR="00934277" w:rsidRPr="003F1896" w:rsidRDefault="004B1AE7" w:rsidP="009342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294</w:t>
            </w:r>
            <w:r w:rsidR="00934277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900</w:t>
            </w:r>
          </w:p>
        </w:tc>
      </w:tr>
    </w:tbl>
    <w:p w14:paraId="3AEC1D4B" w14:textId="7C31739E" w:rsidR="00B32FFC" w:rsidRPr="003F1896" w:rsidRDefault="00B32FFC" w:rsidP="002A60C2">
      <w:pPr>
        <w:tabs>
          <w:tab w:val="right" w:pos="9360"/>
        </w:tabs>
        <w:rPr>
          <w:rFonts w:ascii="Browallia New" w:eastAsia="Arial Unicode MS" w:hAnsi="Browallia New" w:cs="Browallia New"/>
          <w:color w:val="000000"/>
          <w:sz w:val="28"/>
          <w:szCs w:val="28"/>
          <w:lang w:val="th-TH"/>
        </w:rPr>
      </w:pPr>
    </w:p>
    <w:p w14:paraId="6392AA61" w14:textId="1F4C8DFE" w:rsidR="007811D2" w:rsidRPr="003F1896" w:rsidRDefault="004B1AE7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33</w:t>
      </w:r>
      <w:r w:rsidR="007811D2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811D2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811D2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ภาระผูกพันจากสัญญาที่สำคัญ</w:t>
      </w:r>
    </w:p>
    <w:p w14:paraId="0C9F2651" w14:textId="77777777" w:rsidR="007811D2" w:rsidRPr="003F1896" w:rsidRDefault="007811D2" w:rsidP="00A365CC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69CD0D6" w14:textId="60363AA6" w:rsidR="008B2C58" w:rsidRPr="003F1896" w:rsidRDefault="0040508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กลุ่มกิจการมีภาระผูกพันที่เป็นข้อผูกมัด</w:t>
      </w:r>
      <w:r w:rsidR="006B7BBA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จากสัญญา</w:t>
      </w:r>
      <w:r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ขายสินค้าล่วงหน้า</w:t>
      </w:r>
      <w:r w:rsidR="006B7BBA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กับลูกค้า</w:t>
      </w:r>
      <w:r w:rsidR="00DC1488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ภายในระยะเวลาระหว่าง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="00DC1488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DC1488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เดือน ถึง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="00DC1488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DC1488" w:rsidRPr="003F189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ปี</w:t>
      </w:r>
      <w:r w:rsidR="00DC1488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DC1488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br/>
        <w:t>ซึ่ง</w:t>
      </w:r>
      <w:r w:rsidR="003F4C4E"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ยัง</w:t>
      </w:r>
      <w:r w:rsidRPr="003F189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ไม่ได้รับรู้ในงบการเงิน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77A756A1" w14:textId="77777777" w:rsidR="00FF7BB7" w:rsidRPr="003F1896" w:rsidRDefault="00FF7BB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3F1896" w14:paraId="3385284C" w14:textId="77777777" w:rsidTr="009617F3">
        <w:trPr>
          <w:cantSplit/>
        </w:trPr>
        <w:tc>
          <w:tcPr>
            <w:tcW w:w="6984" w:type="dxa"/>
            <w:vAlign w:val="bottom"/>
          </w:tcPr>
          <w:p w14:paraId="29048B65" w14:textId="77777777" w:rsidR="00405085" w:rsidRPr="003F1896" w:rsidRDefault="00405085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645984" w14:textId="77777777" w:rsidR="00405085" w:rsidRPr="003F1896" w:rsidRDefault="0040508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5ACADCCA" w14:textId="77777777" w:rsidR="00405085" w:rsidRPr="003F1896" w:rsidRDefault="0040508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14F" w:rsidRPr="003F1896" w14:paraId="1EDCD268" w14:textId="77777777" w:rsidTr="004172F5">
        <w:trPr>
          <w:cantSplit/>
        </w:trPr>
        <w:tc>
          <w:tcPr>
            <w:tcW w:w="6984" w:type="dxa"/>
            <w:vAlign w:val="bottom"/>
          </w:tcPr>
          <w:p w14:paraId="1667A934" w14:textId="77777777" w:rsidR="0089514F" w:rsidRPr="003F1896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2EF35" w14:textId="3DC3D730" w:rsidR="0089514F" w:rsidRPr="003F1896" w:rsidRDefault="00DC63A8" w:rsidP="0089514F">
            <w:pPr>
              <w:pStyle w:val="Heading2"/>
              <w:tabs>
                <w:tab w:val="clear" w:pos="540"/>
              </w:tabs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F8A63" w14:textId="6815E83F" w:rsidR="0089514F" w:rsidRPr="003F1896" w:rsidRDefault="004E55A3" w:rsidP="0089514F">
            <w:pPr>
              <w:pStyle w:val="Heading2"/>
              <w:tabs>
                <w:tab w:val="clear" w:pos="540"/>
              </w:tabs>
              <w:ind w:left="-7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9514F" w:rsidRPr="003F1896" w14:paraId="50CC34D4" w14:textId="77777777" w:rsidTr="009617F3">
        <w:trPr>
          <w:cantSplit/>
        </w:trPr>
        <w:tc>
          <w:tcPr>
            <w:tcW w:w="6984" w:type="dxa"/>
            <w:vAlign w:val="bottom"/>
          </w:tcPr>
          <w:p w14:paraId="18809C7A" w14:textId="439CA4A6" w:rsidR="0089514F" w:rsidRPr="003F1896" w:rsidRDefault="0089514F" w:rsidP="0089514F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สัญญาขายสินค้าล่วงหน้าในสกุลเงิน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ACBE" w14:textId="77777777" w:rsidR="0089514F" w:rsidRPr="003F1896" w:rsidRDefault="0089514F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392C63F" w14:textId="77777777" w:rsidR="0089514F" w:rsidRPr="003F1896" w:rsidRDefault="0089514F" w:rsidP="0089514F">
            <w:pPr>
              <w:ind w:left="-7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EB4B14" w:rsidRPr="003F1896" w14:paraId="4D75B55C" w14:textId="77777777" w:rsidTr="004B48CC">
        <w:trPr>
          <w:cantSplit/>
        </w:trPr>
        <w:tc>
          <w:tcPr>
            <w:tcW w:w="6984" w:type="dxa"/>
            <w:vAlign w:val="bottom"/>
          </w:tcPr>
          <w:p w14:paraId="45138FF8" w14:textId="77777777" w:rsidR="00EB4B14" w:rsidRPr="003F1896" w:rsidRDefault="00EB4B14" w:rsidP="00EB4B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- บาท</w:t>
            </w:r>
          </w:p>
        </w:tc>
        <w:tc>
          <w:tcPr>
            <w:tcW w:w="1295" w:type="dxa"/>
            <w:shd w:val="clear" w:color="auto" w:fill="FAFAFA"/>
          </w:tcPr>
          <w:p w14:paraId="1A86E69A" w14:textId="3B7CDD33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125</w:t>
            </w:r>
            <w:r w:rsidR="006902F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033</w:t>
            </w:r>
            <w:r w:rsidR="006902F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636</w:t>
            </w:r>
          </w:p>
        </w:tc>
        <w:tc>
          <w:tcPr>
            <w:tcW w:w="1295" w:type="dxa"/>
            <w:vAlign w:val="bottom"/>
          </w:tcPr>
          <w:p w14:paraId="44495CB0" w14:textId="5BE37F0C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162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289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837</w:t>
            </w:r>
          </w:p>
        </w:tc>
      </w:tr>
      <w:tr w:rsidR="00EB4B14" w:rsidRPr="003F1896" w14:paraId="5A22B3EA" w14:textId="77777777" w:rsidTr="004B48CC">
        <w:trPr>
          <w:cantSplit/>
        </w:trPr>
        <w:tc>
          <w:tcPr>
            <w:tcW w:w="6984" w:type="dxa"/>
            <w:vAlign w:val="bottom"/>
          </w:tcPr>
          <w:p w14:paraId="37BB7A11" w14:textId="77777777" w:rsidR="00EB4B14" w:rsidRPr="003F1896" w:rsidRDefault="00EB4B14" w:rsidP="00EB4B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- ดอลลาร์สหรัฐ</w:t>
            </w:r>
          </w:p>
        </w:tc>
        <w:tc>
          <w:tcPr>
            <w:tcW w:w="1295" w:type="dxa"/>
            <w:shd w:val="clear" w:color="auto" w:fill="FAFAFA"/>
          </w:tcPr>
          <w:p w14:paraId="2E46AA61" w14:textId="7C07062C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25</w:t>
            </w:r>
            <w:r w:rsidR="006902F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189</w:t>
            </w:r>
            <w:r w:rsidR="006902F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050</w:t>
            </w:r>
          </w:p>
        </w:tc>
        <w:tc>
          <w:tcPr>
            <w:tcW w:w="1295" w:type="dxa"/>
            <w:vAlign w:val="bottom"/>
          </w:tcPr>
          <w:p w14:paraId="68031AA9" w14:textId="1A5A2FE0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46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256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535</w:t>
            </w:r>
          </w:p>
        </w:tc>
      </w:tr>
      <w:tr w:rsidR="00EB4B14" w:rsidRPr="003F1896" w14:paraId="6F91B2E6" w14:textId="77777777" w:rsidTr="004B48CC">
        <w:trPr>
          <w:cantSplit/>
        </w:trPr>
        <w:tc>
          <w:tcPr>
            <w:tcW w:w="6984" w:type="dxa"/>
            <w:vAlign w:val="bottom"/>
          </w:tcPr>
          <w:p w14:paraId="005CEEC7" w14:textId="77777777" w:rsidR="00EB4B14" w:rsidRPr="003F1896" w:rsidRDefault="00EB4B14" w:rsidP="00EB4B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- เยน</w:t>
            </w:r>
          </w:p>
        </w:tc>
        <w:tc>
          <w:tcPr>
            <w:tcW w:w="1295" w:type="dxa"/>
            <w:shd w:val="clear" w:color="auto" w:fill="FAFAFA"/>
          </w:tcPr>
          <w:p w14:paraId="084108CF" w14:textId="1F5FB8C2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110</w:t>
            </w:r>
            <w:r w:rsidR="006902F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002</w:t>
            </w:r>
            <w:r w:rsidR="006902F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735</w:t>
            </w:r>
          </w:p>
        </w:tc>
        <w:tc>
          <w:tcPr>
            <w:tcW w:w="1295" w:type="dxa"/>
            <w:vAlign w:val="bottom"/>
          </w:tcPr>
          <w:p w14:paraId="41FBAFBD" w14:textId="4AABF232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110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077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</w:p>
        </w:tc>
      </w:tr>
      <w:tr w:rsidR="00EB4B14" w:rsidRPr="003F1896" w14:paraId="3B4CEB24" w14:textId="77777777" w:rsidTr="004B48CC">
        <w:trPr>
          <w:cantSplit/>
        </w:trPr>
        <w:tc>
          <w:tcPr>
            <w:tcW w:w="6984" w:type="dxa"/>
            <w:vAlign w:val="bottom"/>
          </w:tcPr>
          <w:p w14:paraId="43891CE3" w14:textId="77777777" w:rsidR="00EB4B14" w:rsidRPr="003F1896" w:rsidRDefault="00EB4B14" w:rsidP="00EB4B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295" w:type="dxa"/>
            <w:shd w:val="clear" w:color="auto" w:fill="FAFAFA"/>
          </w:tcPr>
          <w:p w14:paraId="7E2609B3" w14:textId="662637E7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</w:t>
            </w:r>
            <w:r w:rsidR="006902F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408</w:t>
            </w:r>
            <w:r w:rsidR="006902F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</w:p>
        </w:tc>
        <w:tc>
          <w:tcPr>
            <w:tcW w:w="1295" w:type="dxa"/>
            <w:vAlign w:val="bottom"/>
          </w:tcPr>
          <w:p w14:paraId="144F250C" w14:textId="5953007C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880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000</w:t>
            </w:r>
          </w:p>
        </w:tc>
      </w:tr>
      <w:tr w:rsidR="00EB4B14" w:rsidRPr="003F1896" w14:paraId="6FD6873A" w14:textId="77777777" w:rsidTr="004B48CC">
        <w:trPr>
          <w:cantSplit/>
        </w:trPr>
        <w:tc>
          <w:tcPr>
            <w:tcW w:w="6984" w:type="dxa"/>
            <w:vAlign w:val="bottom"/>
          </w:tcPr>
          <w:p w14:paraId="35205216" w14:textId="63719B47" w:rsidR="00EB4B14" w:rsidRPr="003F1896" w:rsidRDefault="00EB4B14" w:rsidP="00EB4B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ปอนด์</w:t>
            </w:r>
          </w:p>
        </w:tc>
        <w:tc>
          <w:tcPr>
            <w:tcW w:w="1295" w:type="dxa"/>
            <w:shd w:val="clear" w:color="auto" w:fill="FAFAFA"/>
          </w:tcPr>
          <w:p w14:paraId="33F9DD40" w14:textId="43183EC0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493</w:t>
            </w:r>
            <w:r w:rsidR="006902FB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920</w:t>
            </w:r>
          </w:p>
        </w:tc>
        <w:tc>
          <w:tcPr>
            <w:tcW w:w="1295" w:type="dxa"/>
            <w:vAlign w:val="bottom"/>
          </w:tcPr>
          <w:p w14:paraId="13A9B020" w14:textId="7DE4356D" w:rsidR="00EB4B14" w:rsidRPr="003F1896" w:rsidRDefault="004B1AE7" w:rsidP="00EB4B14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329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280</w:t>
            </w:r>
          </w:p>
        </w:tc>
      </w:tr>
    </w:tbl>
    <w:p w14:paraId="10E59D3F" w14:textId="4DC4B8CE" w:rsidR="00263027" w:rsidRPr="003F1896" w:rsidRDefault="00263027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EF2A6A2" w14:textId="7A36244E" w:rsidR="007A22E0" w:rsidRPr="003F1896" w:rsidRDefault="007A22E0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จำนวนเงินที่แสดงอยู่ในตารางข้างต้นแสดงเป็นสกุลเงินตามที่ปรากฎอยู่ในสัญญา ซึ่งอาจแตกต่างจากสิ่งที่เกิดขึ้นจริง</w:t>
      </w:r>
    </w:p>
    <w:p w14:paraId="0E191136" w14:textId="7DB0739C" w:rsidR="00852268" w:rsidRPr="003F1896" w:rsidRDefault="007A4D0F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2C2769E1" w14:textId="0768A235" w:rsidR="00721549" w:rsidRPr="003F1896" w:rsidRDefault="004B1AE7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33</w:t>
      </w:r>
      <w:r w:rsidR="00FC6DCD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B1A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C6DCD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76DE6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</w:t>
      </w:r>
      <w:r w:rsidR="00721549" w:rsidRPr="003F18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รายจ่ายฝ่ายทุน</w:t>
      </w:r>
    </w:p>
    <w:p w14:paraId="7F159F59" w14:textId="77777777" w:rsidR="00721549" w:rsidRPr="003F1896" w:rsidRDefault="00721549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7B8F0586" w14:textId="77777777" w:rsidR="00721549" w:rsidRPr="003F1896" w:rsidRDefault="00D50C2D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ภาระผูกพันที่เป็นข้อผู</w:t>
      </w:r>
      <w:r w:rsidR="00D9259C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มัด ณ วันที่</w:t>
      </w:r>
      <w:r w:rsidR="00176DE6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ในงบแสดงฐานะการเงิน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ที่เกี่ยวข้องกับรายจ่ายฝ่ายทุนซึ่งไม่ได้รับรู้ในงบการเงิน มีดัง</w:t>
      </w:r>
      <w:r w:rsidR="00721549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นี้</w:t>
      </w:r>
    </w:p>
    <w:p w14:paraId="38D3F0F9" w14:textId="77777777" w:rsidR="009D7F27" w:rsidRPr="003F1896" w:rsidRDefault="009D7F27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6"/>
        <w:gridCol w:w="1296"/>
      </w:tblGrid>
      <w:tr w:rsidR="00CD15A2" w:rsidRPr="003F1896" w14:paraId="7C59BD04" w14:textId="77777777" w:rsidTr="009617F3">
        <w:trPr>
          <w:cantSplit/>
        </w:trPr>
        <w:tc>
          <w:tcPr>
            <w:tcW w:w="6958" w:type="dxa"/>
            <w:vAlign w:val="bottom"/>
          </w:tcPr>
          <w:p w14:paraId="35D04DB6" w14:textId="77777777" w:rsidR="00CD15A2" w:rsidRPr="003F1896" w:rsidRDefault="00CD15A2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41FD03" w14:textId="77777777" w:rsidR="00CD15A2" w:rsidRPr="003F1896" w:rsidRDefault="00CD15A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59410EA" w14:textId="77777777" w:rsidR="00CD15A2" w:rsidRPr="003F1896" w:rsidRDefault="00CD15A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14F" w:rsidRPr="003F1896" w14:paraId="522C2730" w14:textId="77777777" w:rsidTr="004172F5">
        <w:trPr>
          <w:cantSplit/>
        </w:trPr>
        <w:tc>
          <w:tcPr>
            <w:tcW w:w="6958" w:type="dxa"/>
            <w:vAlign w:val="bottom"/>
          </w:tcPr>
          <w:p w14:paraId="31053064" w14:textId="77777777" w:rsidR="0089514F" w:rsidRPr="003F1896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1E3349" w14:textId="2D18021F" w:rsidR="0089514F" w:rsidRPr="003F1896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4A251E2" w14:textId="288DECA3" w:rsidR="0089514F" w:rsidRPr="003F1896" w:rsidRDefault="004E55A3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9514F" w:rsidRPr="003F1896" w14:paraId="6EB4C286" w14:textId="77777777" w:rsidTr="009617F3">
        <w:trPr>
          <w:cantSplit/>
        </w:trPr>
        <w:tc>
          <w:tcPr>
            <w:tcW w:w="6958" w:type="dxa"/>
            <w:vAlign w:val="bottom"/>
          </w:tcPr>
          <w:p w14:paraId="02E83F59" w14:textId="77777777" w:rsidR="0089514F" w:rsidRPr="003F1896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2D2E3D2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7AA265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89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9514F" w:rsidRPr="003F1896" w14:paraId="1DCDF640" w14:textId="77777777" w:rsidTr="009617F3">
        <w:trPr>
          <w:cantSplit/>
        </w:trPr>
        <w:tc>
          <w:tcPr>
            <w:tcW w:w="6958" w:type="dxa"/>
            <w:vAlign w:val="bottom"/>
          </w:tcPr>
          <w:p w14:paraId="2797739C" w14:textId="77777777" w:rsidR="0089514F" w:rsidRPr="003F1896" w:rsidRDefault="0089514F" w:rsidP="0089514F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AF4EB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2E5FE" w14:textId="77777777" w:rsidR="0089514F" w:rsidRPr="003F1896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47E85" w:rsidRPr="003F1896" w14:paraId="4F833E4B" w14:textId="77777777" w:rsidTr="009617F3">
        <w:trPr>
          <w:cantSplit/>
        </w:trPr>
        <w:tc>
          <w:tcPr>
            <w:tcW w:w="6958" w:type="dxa"/>
          </w:tcPr>
          <w:p w14:paraId="016CB8D7" w14:textId="4C955763" w:rsidR="00647E85" w:rsidRPr="003F1896" w:rsidRDefault="00647E85" w:rsidP="00647E85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/>
              </w:rPr>
              <w:t>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FBBD70" w14:textId="2F5B15CD" w:rsidR="00647E85" w:rsidRPr="003F1896" w:rsidRDefault="004B1AE7" w:rsidP="00647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="00EB4B14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9F4768" w14:textId="17401122" w:rsidR="00647E85" w:rsidRPr="003F1896" w:rsidRDefault="004B1AE7" w:rsidP="00647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  <w:r w:rsidR="00647E8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  <w:r w:rsidR="00647E85" w:rsidRPr="003F189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337</w:t>
            </w:r>
          </w:p>
        </w:tc>
      </w:tr>
    </w:tbl>
    <w:p w14:paraId="40149C86" w14:textId="75502C4B" w:rsidR="002A60C2" w:rsidRPr="003F1896" w:rsidRDefault="002A60C2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3F1896" w14:paraId="5031F2CA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403B5C" w14:textId="77278CB7" w:rsidR="00767150" w:rsidRPr="003F1896" w:rsidRDefault="004B1AE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9617F3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617F3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สิทธิประโยชน์ตามบัตรส่งเสริมการลงทุน</w:t>
            </w:r>
            <w:r w:rsidR="00661701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089F36BE" w14:textId="77777777" w:rsidR="00B32FFC" w:rsidRPr="003F1896" w:rsidRDefault="00B32FFC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CF00E76" w14:textId="29FFD916" w:rsidR="00C04F00" w:rsidRPr="003F1896" w:rsidRDefault="00C04F00" w:rsidP="00C04F00">
      <w:pPr>
        <w:pStyle w:val="a"/>
        <w:jc w:val="thaiDistribute"/>
        <w:rPr>
          <w:rFonts w:ascii="Browallia New" w:eastAsia="Arial Unicode MS" w:hAnsi="Browallia New" w:cs="Browallia New"/>
          <w:color w:val="000000"/>
        </w:rPr>
      </w:pPr>
      <w:r w:rsidRPr="003F1896">
        <w:rPr>
          <w:rFonts w:ascii="Browallia New" w:eastAsia="Arial Unicode MS" w:hAnsi="Browallia New" w:cs="Browallia New"/>
          <w:color w:val="000000"/>
          <w:cs/>
        </w:rPr>
        <w:t xml:space="preserve">บริษัทได้รับสิทธิประโยชน์จากคณะกรรมการส่งเสริมการลงทุนตามบัตรส่งเสริม </w:t>
      </w:r>
      <w:r w:rsidR="004B1AE7" w:rsidRPr="004B1AE7">
        <w:rPr>
          <w:rFonts w:ascii="Browallia New" w:eastAsia="Arial Unicode MS" w:hAnsi="Browallia New" w:cs="Browallia New"/>
          <w:color w:val="000000"/>
          <w:lang w:val="en-GB"/>
        </w:rPr>
        <w:t>4</w:t>
      </w:r>
      <w:r w:rsidRPr="003F1896">
        <w:rPr>
          <w:rFonts w:ascii="Browallia New" w:eastAsia="Arial Unicode MS" w:hAnsi="Browallia New" w:cs="Browallia New"/>
          <w:color w:val="000000"/>
          <w:cs/>
        </w:rPr>
        <w:t xml:space="preserve"> ฉบับ ดังนี้ </w:t>
      </w:r>
    </w:p>
    <w:p w14:paraId="5067A560" w14:textId="77777777" w:rsidR="00C04F00" w:rsidRPr="003F1896" w:rsidRDefault="00C04F00" w:rsidP="00C04F00">
      <w:pPr>
        <w:pStyle w:val="a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34042FF" w14:textId="1E972B27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ตุลาคม 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2559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บริษัทได้รับการส่งเสริมสำหรับการผลิตพืชผัก ผลไม้บรรจุภาชนะผนึก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ของเงินลงทุน ไม่รวมค่าที่ดินและทุนหมุนเวียนเป็นระยะเวลา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ห้าปี นับแต่วันที่เริ่มมีรายได้จากการประกอบกิจการนั้น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โดยภาษีเงินได้นิติบุคคลที่ได้รับยกเว้นมีมูลค่าไม่เกิน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28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630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บาท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และแก้ไขสิทธิและประโยชน์เพิ่มเติมเมื่อวันที่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กันยายน 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2561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ให้ได้รับยกเว้นภาษีเงินได้นิติบุคคลสำหรับกำไรสุทธิ</w:t>
      </w:r>
      <w:r w:rsidR="0083276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ที่ได้จากการประกอบกิจการที่ได้รับการส่งเสริมรวมกันไม่เกินร้อยละ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ของเงินลงทุนไม่รวมค่าที่ดินและทุนหมุนเวียน</w:t>
      </w:r>
      <w:r w:rsidR="0083276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มีกำหนดเวลา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ปี นับตั้งแต่วันที่เริ่มมีรายได้นั้นตั้งแต่วันที่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29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มีนาคม 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2561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4356F26D" w14:textId="77777777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99F0581" w14:textId="42FA1CD7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กันยายน 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2561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บริษัทได้รับการส่งเสริมสำหรับกิจการผลิตพืชผัก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ผลไม้บรรจุภาชนะผนึก เนื่องจากการปรับเปลี่ยนเครื่องจักรเพื่อเพิ่มประสิทธิภาพการผลิต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ของเงินลงทุนเพื่อปรับปรุงประสิทธิภาพการผลิต โดยไม่รวมค่าที่ดินและทุนหมุนเวียนเป็นระยะเวลาสามปี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53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055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</w:t>
      </w:r>
      <w:r w:rsidR="00A60B2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64A311C2" w14:textId="1FC02692" w:rsidR="00C04F00" w:rsidRPr="003F1896" w:rsidRDefault="007A4D0F" w:rsidP="00C04F0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EED2EE5" w14:textId="4D4CF5F9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14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มกราคม 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2562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บริษัทได้รับการส่งเสริมสำหรับการผลิตพืชผัก ผลไม้บรรจุภาชนะผนึก ชนิดผลิตภัณฑ์ </w:t>
      </w:r>
      <w:r w:rsidR="00A60B2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พืช ผัก ผลไม้แช่แข็ง  สิทธิพิเศษที่สำคัญได้แก่ การได้รับลดหย่อนอากรขาเข้าสำหรับเครื่องจักร และได้ยกเว้นภาษีเงินได้</w:t>
      </w:r>
      <w:r w:rsidR="00A60B2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146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</w:t>
      </w:r>
      <w:r w:rsidR="00A60B2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</w:t>
      </w:r>
      <w:r w:rsidR="00A60B2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นิติบุคคลนั้น</w:t>
      </w:r>
    </w:p>
    <w:p w14:paraId="4C2CE4DA" w14:textId="2994631E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1545AFB" w14:textId="667AE788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พฤศจิกายน 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บริษัทได้รับการส่งเสริมสำหรับกิจการผลิตเชื้อเพลิงจากเศษวัสดุหรือขยะ หรือของเสีย</w:t>
      </w:r>
      <w:r w:rsidR="00A9581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ที่ได้จากผลผลิตทางการเกษตร สิทธิพิเศษที่สำคัญได้แก่ การได้รับลดหย่อนอากรขาเข้าสำหรับเครื่องจักร และได้ยกเว้น</w:t>
      </w:r>
      <w:r w:rsidR="00A9581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</w:t>
      </w:r>
      <w:r w:rsidR="00A9581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A958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เงินลงทุน ไม่รวมค่าที่ดินและทุนหมุนเวียนเป็นระยะเวลาแปดปี นับแต่วันที่เริ่มมีรายได้จากการประกอบกิจการนั้น โดยภาษีเงินได้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นิติบุคคลที่ได้รับยกเว้นมีมูลค่าไม่เกิน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58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4C333C94" w14:textId="77777777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4A7DB18" w14:textId="765BB25A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เมื่อวันที่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ธันวาคม พ.ศ.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บริษัทได้รับการส่งเสริมสำหรับการผลิตพืชผัก ผลไม้บรรจุภาชนะผนึก </w:t>
      </w:r>
      <w:bookmarkStart w:id="38" w:name="_Hlk126951760"/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ของเงินลงทุน ไม่รวมค่าที่ดินและทุนหมุนเวียนเป็นระยะเวลา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ห้าปี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52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960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3F189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บาท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</w:t>
      </w:r>
      <w:r w:rsidR="00A60B21"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bookmarkEnd w:id="38"/>
    <w:p w14:paraId="168D260D" w14:textId="77777777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3FF97DA4" w14:textId="304139AA" w:rsidR="00C04F00" w:rsidRPr="003F1896" w:rsidRDefault="00C04F00" w:rsidP="00C04F0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เมื่อวันที่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21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กรกฎาคม พ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ศ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.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บริษัทได้รับการส่งเสริมสำหรับการผลิตข้าวโพดหวานบรรจุภาชนะผนึก สิทธิพิเศษ</w:t>
      </w:r>
      <w:r w:rsidR="00A9581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/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ของเงินลงทุน ไม่รวมค่าที่ดินและทุนหมุนเวียนเป็นระยะเวลาสามปี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bookmarkStart w:id="39" w:name="_Hlk126952248"/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77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760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bookmarkEnd w:id="39"/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71FFBF6C" w14:textId="77777777" w:rsidR="00DD729A" w:rsidRPr="003F1896" w:rsidRDefault="00DD729A" w:rsidP="00A365CC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9D64F5D" w14:textId="77777777" w:rsidR="00D83C96" w:rsidRPr="003F1896" w:rsidRDefault="00D83C9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ทั้งนี้ บริษัทต้องปฏิบัติตามเงื่อนไขและข้อกำหนดต่าง ๆ ที่ได้กำหนดไว้ในบัตรส่งเสริมการลงทุนเพื่อการได้รับสิทธิและประโยชน์ดังกล่าว</w:t>
      </w:r>
    </w:p>
    <w:p w14:paraId="5DAF8DEE" w14:textId="1FC84657" w:rsidR="00DB018D" w:rsidRPr="003F1896" w:rsidRDefault="008E12B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32E4D9EC" w14:textId="00C8EC8E" w:rsidR="008B2C58" w:rsidRPr="003F1896" w:rsidRDefault="000E1F44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3F18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รายได้จากการขายที่ได้รับการส่งเสริมการลงทุน </w:t>
      </w:r>
      <w:r w:rsidR="00453566" w:rsidRPr="003F1896">
        <w:rPr>
          <w:rFonts w:ascii="Browallia New" w:eastAsia="Arial Unicode MS" w:hAnsi="Browallia New" w:cs="Browallia New"/>
          <w:color w:val="000000"/>
          <w:spacing w:val="-4"/>
          <w:cs/>
        </w:rPr>
        <w:t>และที่ไม่ได้รับการส่งเสริมการลงทุน</w:t>
      </w:r>
      <w:r w:rsidRPr="003F1896">
        <w:rPr>
          <w:rFonts w:ascii="Browallia New" w:eastAsia="Arial Unicode MS" w:hAnsi="Browallia New" w:cs="Browallia New"/>
          <w:color w:val="000000"/>
          <w:spacing w:val="-4"/>
          <w:cs/>
        </w:rPr>
        <w:t>ที่แสดงในงบกำไรขาดทุนสำหรับปีสิ้นสุด</w:t>
      </w:r>
      <w:r w:rsidR="00453566" w:rsidRPr="003F1896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Pr="003F1896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วันที่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lang w:val="en-GB"/>
        </w:rPr>
        <w:t>31</w:t>
      </w:r>
      <w:r w:rsidR="00C70BFE" w:rsidRPr="003F1896">
        <w:rPr>
          <w:rFonts w:ascii="Browallia New" w:eastAsia="Arial Unicode MS" w:hAnsi="Browallia New" w:cs="Browallia New"/>
          <w:color w:val="000000"/>
          <w:spacing w:val="-4"/>
          <w:lang w:val="en-GB"/>
        </w:rPr>
        <w:t xml:space="preserve"> </w:t>
      </w:r>
      <w:r w:rsidR="00C70BFE" w:rsidRPr="003F1896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ธันวาคม </w:t>
      </w:r>
      <w:r w:rsidR="00DC63A8" w:rsidRPr="003F1896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lang w:val="en-GB"/>
        </w:rPr>
        <w:t>2566</w:t>
      </w:r>
      <w:r w:rsidR="00C70BFE" w:rsidRPr="003F1896">
        <w:rPr>
          <w:rFonts w:ascii="Browallia New" w:eastAsia="Arial Unicode MS" w:hAnsi="Browallia New" w:cs="Browallia New"/>
          <w:color w:val="000000"/>
          <w:spacing w:val="-4"/>
          <w:lang w:val="en-GB"/>
        </w:rPr>
        <w:t xml:space="preserve"> </w:t>
      </w:r>
      <w:r w:rsidR="00C70BFE" w:rsidRPr="003F1896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และ </w:t>
      </w:r>
      <w:r w:rsidR="004E55A3" w:rsidRPr="003F1896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 xml:space="preserve">พ.ศ. </w:t>
      </w:r>
      <w:r w:rsidR="004B1AE7" w:rsidRPr="004B1AE7">
        <w:rPr>
          <w:rFonts w:ascii="Browallia New" w:eastAsia="Arial Unicode MS" w:hAnsi="Browallia New" w:cs="Browallia New"/>
          <w:color w:val="000000"/>
          <w:spacing w:val="-4"/>
          <w:lang w:val="en-GB"/>
        </w:rPr>
        <w:t>2565</w:t>
      </w:r>
      <w:r w:rsidR="00453566" w:rsidRPr="003F1896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แสดงได้</w:t>
      </w:r>
      <w:r w:rsidRPr="003F1896">
        <w:rPr>
          <w:rFonts w:ascii="Browallia New" w:eastAsia="Arial Unicode MS" w:hAnsi="Browallia New" w:cs="Browallia New"/>
          <w:color w:val="000000"/>
          <w:cs/>
          <w:lang w:val="en-GB"/>
        </w:rPr>
        <w:t>ดังนี้</w:t>
      </w:r>
    </w:p>
    <w:p w14:paraId="2AD19C71" w14:textId="77777777" w:rsidR="008E12B6" w:rsidRPr="003F1896" w:rsidRDefault="008E12B6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55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357"/>
        <w:gridCol w:w="1440"/>
        <w:gridCol w:w="1405"/>
        <w:gridCol w:w="1353"/>
      </w:tblGrid>
      <w:tr w:rsidR="00C22CAB" w:rsidRPr="006828C4" w14:paraId="16DFC390" w14:textId="77777777" w:rsidTr="00A60B21">
        <w:trPr>
          <w:cantSplit/>
        </w:trPr>
        <w:tc>
          <w:tcPr>
            <w:tcW w:w="5357" w:type="dxa"/>
            <w:vAlign w:val="bottom"/>
          </w:tcPr>
          <w:p w14:paraId="1089133F" w14:textId="77777777" w:rsidR="000E1F44" w:rsidRPr="003F1896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1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40990" w14:textId="4713F67B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E1F44" w:rsidRPr="006828C4" w14:paraId="7A445F5B" w14:textId="77777777" w:rsidTr="00A60B21">
        <w:trPr>
          <w:cantSplit/>
        </w:trPr>
        <w:tc>
          <w:tcPr>
            <w:tcW w:w="5357" w:type="dxa"/>
            <w:vAlign w:val="bottom"/>
          </w:tcPr>
          <w:p w14:paraId="215E34AB" w14:textId="77777777" w:rsidR="000E1F44" w:rsidRPr="006828C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7574B" w14:textId="77777777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ส่วนที่ได้รับ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87CA38D" w14:textId="77777777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ส่วนที่ไม่ได้รับ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09B20C1" w14:textId="77777777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0E1F44" w:rsidRPr="006828C4" w14:paraId="2CD7289C" w14:textId="77777777" w:rsidTr="00A60B21">
        <w:trPr>
          <w:cantSplit/>
        </w:trPr>
        <w:tc>
          <w:tcPr>
            <w:tcW w:w="5357" w:type="dxa"/>
            <w:vAlign w:val="bottom"/>
          </w:tcPr>
          <w:p w14:paraId="2C0B1EB2" w14:textId="77777777" w:rsidR="000E1F44" w:rsidRPr="006828C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A55739" w14:textId="77777777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การส่งเสริม</w:t>
            </w:r>
          </w:p>
        </w:tc>
        <w:tc>
          <w:tcPr>
            <w:tcW w:w="1405" w:type="dxa"/>
            <w:vAlign w:val="bottom"/>
          </w:tcPr>
          <w:p w14:paraId="7F100743" w14:textId="77777777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การส่งเสริม</w:t>
            </w:r>
          </w:p>
        </w:tc>
        <w:tc>
          <w:tcPr>
            <w:tcW w:w="1348" w:type="dxa"/>
            <w:vAlign w:val="bottom"/>
          </w:tcPr>
          <w:p w14:paraId="24F38236" w14:textId="77777777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0E1F44" w:rsidRPr="006828C4" w14:paraId="63D12DE0" w14:textId="77777777" w:rsidTr="00A60B21">
        <w:trPr>
          <w:cantSplit/>
        </w:trPr>
        <w:tc>
          <w:tcPr>
            <w:tcW w:w="5357" w:type="dxa"/>
            <w:vAlign w:val="bottom"/>
          </w:tcPr>
          <w:p w14:paraId="553DBE17" w14:textId="77777777" w:rsidR="000E1F44" w:rsidRPr="006828C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254E4" w14:textId="77777777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06F952F" w14:textId="77777777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3BAE431" w14:textId="77777777" w:rsidR="000E1F44" w:rsidRPr="006828C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E1F44" w:rsidRPr="006828C4" w14:paraId="7A89CA5F" w14:textId="77777777" w:rsidTr="00A60B21">
        <w:trPr>
          <w:cantSplit/>
        </w:trPr>
        <w:tc>
          <w:tcPr>
            <w:tcW w:w="5357" w:type="dxa"/>
            <w:vAlign w:val="bottom"/>
          </w:tcPr>
          <w:p w14:paraId="6AD9D0CD" w14:textId="77777777" w:rsidR="000E1F44" w:rsidRPr="006828C4" w:rsidRDefault="000E1F44" w:rsidP="00B32FF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C2DED" w14:textId="77777777" w:rsidR="000E1F44" w:rsidRPr="006828C4" w:rsidRDefault="000E1F44" w:rsidP="00B32FF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AB4D6" w14:textId="77777777" w:rsidR="000E1F44" w:rsidRPr="006828C4" w:rsidRDefault="000E1F44" w:rsidP="00B32FF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86A7C" w14:textId="77777777" w:rsidR="000E1F44" w:rsidRPr="006828C4" w:rsidRDefault="000E1F44" w:rsidP="00B32FF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E1F44" w:rsidRPr="006828C4" w14:paraId="1BEE5540" w14:textId="77777777" w:rsidTr="00A60B21">
        <w:trPr>
          <w:cantSplit/>
        </w:trPr>
        <w:tc>
          <w:tcPr>
            <w:tcW w:w="5357" w:type="dxa"/>
            <w:vAlign w:val="bottom"/>
          </w:tcPr>
          <w:p w14:paraId="1325889D" w14:textId="4D91A67B" w:rsidR="000E1F44" w:rsidRPr="006828C4" w:rsidRDefault="00DC63A8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6AA4E" w14:textId="77777777" w:rsidR="000E1F44" w:rsidRPr="006828C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EF03FD1" w14:textId="77777777" w:rsidR="000E1F44" w:rsidRPr="006828C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31CCE15C" w14:textId="77777777" w:rsidR="000E1F44" w:rsidRPr="006828C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C04F00" w:rsidRPr="006828C4" w14:paraId="258DDBCA" w14:textId="77777777" w:rsidTr="00A60B21">
        <w:trPr>
          <w:cantSplit/>
        </w:trPr>
        <w:tc>
          <w:tcPr>
            <w:tcW w:w="5357" w:type="dxa"/>
            <w:vAlign w:val="bottom"/>
          </w:tcPr>
          <w:p w14:paraId="21492F06" w14:textId="77777777" w:rsidR="00C04F00" w:rsidRPr="006828C4" w:rsidRDefault="00C04F00" w:rsidP="00C04F00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รายได้จากการขาย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DCA8E" w14:textId="18F2FBBB" w:rsidR="00C04F00" w:rsidRPr="006828C4" w:rsidRDefault="004B1AE7" w:rsidP="00C04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344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871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614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0671A" w14:textId="7B8A3CDB" w:rsidR="00C04F00" w:rsidRPr="006828C4" w:rsidRDefault="004B1AE7" w:rsidP="00C04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319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159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097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02F27" w14:textId="2244EBAF" w:rsidR="00C04F00" w:rsidRPr="006828C4" w:rsidRDefault="004B1AE7" w:rsidP="00C04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3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664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030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711</w:t>
            </w:r>
          </w:p>
        </w:tc>
      </w:tr>
      <w:tr w:rsidR="00C04F00" w:rsidRPr="006828C4" w14:paraId="27B7FAA8" w14:textId="77777777" w:rsidTr="00A60B21">
        <w:trPr>
          <w:cantSplit/>
        </w:trPr>
        <w:tc>
          <w:tcPr>
            <w:tcW w:w="5357" w:type="dxa"/>
            <w:vAlign w:val="bottom"/>
          </w:tcPr>
          <w:p w14:paraId="4E358828" w14:textId="77777777" w:rsidR="00C04F00" w:rsidRPr="006828C4" w:rsidRDefault="00C04F00" w:rsidP="00C04F0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B55413" w14:textId="47D13E56" w:rsidR="00C04F00" w:rsidRPr="006828C4" w:rsidRDefault="00C04F00" w:rsidP="00C04F0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674C2C" w14:textId="4151493A" w:rsidR="00C04F00" w:rsidRPr="006828C4" w:rsidRDefault="00C04F00" w:rsidP="00C04F0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06E203C9" w14:textId="77777777" w:rsidR="00C04F00" w:rsidRPr="006828C4" w:rsidRDefault="00C04F00" w:rsidP="00C04F0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04F00" w:rsidRPr="006828C4" w14:paraId="68E43D27" w14:textId="77777777" w:rsidTr="00A60B21">
        <w:trPr>
          <w:cantSplit/>
        </w:trPr>
        <w:tc>
          <w:tcPr>
            <w:tcW w:w="5357" w:type="dxa"/>
            <w:vAlign w:val="bottom"/>
          </w:tcPr>
          <w:p w14:paraId="5817C131" w14:textId="17412E64" w:rsidR="00C04F00" w:rsidRPr="006828C4" w:rsidRDefault="00C04F00" w:rsidP="00C04F0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828C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4B1AE7" w:rsidRPr="004B1AE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25B5D8D" w14:textId="77777777" w:rsidR="00C04F00" w:rsidRPr="006828C4" w:rsidRDefault="00C04F00" w:rsidP="00C04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05" w:type="dxa"/>
            <w:vAlign w:val="bottom"/>
          </w:tcPr>
          <w:p w14:paraId="2620C184" w14:textId="77777777" w:rsidR="00C04F00" w:rsidRPr="006828C4" w:rsidRDefault="00C04F00" w:rsidP="00C04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48" w:type="dxa"/>
            <w:vAlign w:val="bottom"/>
          </w:tcPr>
          <w:p w14:paraId="51ACAFE1" w14:textId="77777777" w:rsidR="00C04F00" w:rsidRPr="006828C4" w:rsidRDefault="00C04F00" w:rsidP="00C04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C04F00" w:rsidRPr="003F1896" w14:paraId="370C3B69" w14:textId="77777777" w:rsidTr="00A60B21">
        <w:trPr>
          <w:cantSplit/>
        </w:trPr>
        <w:tc>
          <w:tcPr>
            <w:tcW w:w="5357" w:type="dxa"/>
            <w:vAlign w:val="bottom"/>
          </w:tcPr>
          <w:p w14:paraId="170AE905" w14:textId="77777777" w:rsidR="00C04F00" w:rsidRPr="006828C4" w:rsidRDefault="00C04F00" w:rsidP="00C04F00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รายได้จากการขาย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9A3538" w14:textId="1B8CFDDD" w:rsidR="00C04F00" w:rsidRPr="006828C4" w:rsidRDefault="004B1AE7" w:rsidP="00C04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698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432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067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EF854FF" w14:textId="5BA55B7E" w:rsidR="00C04F00" w:rsidRPr="006828C4" w:rsidRDefault="004B1AE7" w:rsidP="00C04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218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212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030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7E1A88E" w14:textId="7891745C" w:rsidR="00C04F00" w:rsidRPr="003F1896" w:rsidRDefault="004B1AE7" w:rsidP="00C04F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916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644</w:t>
            </w:r>
            <w:r w:rsidR="00C04F00" w:rsidRPr="006828C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B1AE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097</w:t>
            </w:r>
          </w:p>
        </w:tc>
      </w:tr>
    </w:tbl>
    <w:p w14:paraId="138DDFFD" w14:textId="6E145E67" w:rsidR="00897576" w:rsidRPr="003F1896" w:rsidRDefault="00897576" w:rsidP="00B9194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5AEA" w:rsidRPr="003F1896" w14:paraId="6C2EE768" w14:textId="77777777" w:rsidTr="000528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BD533C" w14:textId="0AC59E1F" w:rsidR="00C85AEA" w:rsidRPr="003F1896" w:rsidRDefault="004B1AE7" w:rsidP="00052828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B1AE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35</w:t>
            </w:r>
            <w:r w:rsidR="00C85AEA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85AEA" w:rsidRPr="003F18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เหตุการณ์ภายหลังวันที่ในงบการเงิน</w:t>
            </w:r>
          </w:p>
        </w:tc>
      </w:tr>
    </w:tbl>
    <w:p w14:paraId="5E706CFA" w14:textId="77777777" w:rsidR="00C85AEA" w:rsidRPr="003F1896" w:rsidRDefault="00C85AEA" w:rsidP="00C85AE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E9FD526" w14:textId="77777777" w:rsidR="001E0973" w:rsidRPr="001E0973" w:rsidRDefault="001E0973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8"/>
          <w:szCs w:val="28"/>
        </w:rPr>
      </w:pPr>
      <w:r w:rsidRPr="001E0973">
        <w:rPr>
          <w:rFonts w:ascii="Browallia New" w:eastAsia="Arial Unicode MS" w:hAnsi="Browallia New" w:cs="Browallia New"/>
          <w:i/>
          <w:iCs/>
          <w:color w:val="C45911"/>
          <w:sz w:val="28"/>
          <w:szCs w:val="28"/>
          <w:cs/>
        </w:rPr>
        <w:t>การ</w:t>
      </w:r>
      <w:r w:rsidRPr="001E0973">
        <w:rPr>
          <w:rFonts w:ascii="Browallia New" w:eastAsia="Arial Unicode MS" w:hAnsi="Browallia New" w:cs="Browallia New" w:hint="cs"/>
          <w:i/>
          <w:iCs/>
          <w:color w:val="C45911"/>
          <w:sz w:val="28"/>
          <w:szCs w:val="28"/>
          <w:cs/>
        </w:rPr>
        <w:t>ลดทุนจดทะเบียน</w:t>
      </w:r>
    </w:p>
    <w:p w14:paraId="34C0F51D" w14:textId="77777777" w:rsidR="001E0973" w:rsidRPr="00224CEE" w:rsidRDefault="001E0973" w:rsidP="001E0973">
      <w:pPr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</w:rPr>
      </w:pPr>
    </w:p>
    <w:p w14:paraId="18B34C1F" w14:textId="77777777" w:rsidR="00555897" w:rsidRPr="00555897" w:rsidRDefault="00555897" w:rsidP="005558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ตามมติที่ประชุมคณะกรรมการบริษัทครั้งที่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1/2567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เมื่อวันที่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คณะกรรมการมีมติ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อนุมัติให้เสนอต่อที่ประชุมสามัญผู้ถือหุ้นประจำปี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ซึ่งจะจัดขึ้นในวันที่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เพื่อพิจารณาการลดทุนจดทะเบียนของบริษัทจำนวน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1,287.50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จากทุนจดทะเบียนเดิมจำนวน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322,500,000 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เป็นทุนจดทะเบียนใหม่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322,498,712.50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โดยการตัดหุ้นสามัญจดทะเบียนที่ยังไม่ออกจำหน่ายซึ่งคงเหลือจากการจัดสรรเป็นหุ้นปันผล จำนวน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2,575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0.50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</w:p>
    <w:p w14:paraId="0D69F4E4" w14:textId="77777777" w:rsidR="001E0973" w:rsidRDefault="001E0973" w:rsidP="001E097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8129BC" w14:textId="77777777" w:rsidR="001E0973" w:rsidRPr="001E0973" w:rsidRDefault="001E0973" w:rsidP="001E0973">
      <w:pPr>
        <w:jc w:val="thaiDistribute"/>
        <w:rPr>
          <w:rFonts w:ascii="Browallia New" w:eastAsia="Arial Unicode MS" w:hAnsi="Browallia New" w:cs="Browallia New"/>
          <w:color w:val="C45911"/>
          <w:sz w:val="28"/>
          <w:szCs w:val="28"/>
          <w:cs/>
        </w:rPr>
      </w:pPr>
      <w:r w:rsidRPr="001E0973">
        <w:rPr>
          <w:rFonts w:ascii="Browallia New" w:eastAsia="Arial Unicode MS" w:hAnsi="Browallia New" w:cs="Browallia New" w:hint="cs"/>
          <w:i/>
          <w:iCs/>
          <w:color w:val="C45911"/>
          <w:sz w:val="28"/>
          <w:szCs w:val="28"/>
          <w:cs/>
        </w:rPr>
        <w:t>การเพิ่มทุนจดทะเบียน</w:t>
      </w:r>
    </w:p>
    <w:p w14:paraId="1D2AF51B" w14:textId="77777777" w:rsidR="001E0973" w:rsidRPr="0096486B" w:rsidRDefault="001E0973" w:rsidP="001E09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D71626" w14:textId="77777777" w:rsidR="00555897" w:rsidRPr="00555897" w:rsidRDefault="00555897" w:rsidP="005558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ตามมติที่ประชุมคณะกรรมการบริษัทครั้งที่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1/2567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เมื่อวันที่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คณะกรรมการมีมติ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อนุมัติให้เสนอต่อที่ประชุมสามัญผู้ถือหุ้นประจำปี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ซึ่งจะจัดขึ้นในวันที่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เพื่อพิจารณาการ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เพิ่มทุนจดทะเบียนของบริษัทโดยการออกหุ้นสามัญเพิ่มทุนใหม่จำนวน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128,999,485 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0.50 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คิดเป็นจำนวนเงิน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64,499,742.50 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จากหุ้นสามัญเดิมจำนวน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644,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997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Pr="005558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425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 คิดเป็นจำนวนเงิน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322,498,712.50 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 รวมเป็นหุ้นสามัญทั้งหมดจำนวน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773,996,910 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 คิดเป็นจำนวนเงิน </w:t>
      </w:r>
      <w:r w:rsidRPr="005558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386,998,455 </w:t>
      </w:r>
      <w:r w:rsidRPr="005558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 เพื่อรองรับการจ่ายหุ้นปันผลของบริษัท</w:t>
      </w:r>
    </w:p>
    <w:p w14:paraId="54D205D0" w14:textId="3D94E4FC" w:rsidR="001E0973" w:rsidRDefault="001E0973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14216B18" w14:textId="61163F80" w:rsidR="001E0973" w:rsidRDefault="001E0973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2D8EEBCA" w14:textId="5EF87980" w:rsidR="001E0973" w:rsidRDefault="001E0973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7D5A0A86" w14:textId="0252AD85" w:rsidR="001E0973" w:rsidRDefault="001E0973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38D77E17" w14:textId="3E0D09BB" w:rsidR="001E0973" w:rsidRDefault="001E0973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153B1F75" w14:textId="18327AC9" w:rsidR="001E0973" w:rsidRDefault="001E0973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639D3C19" w14:textId="22176513" w:rsidR="001E0973" w:rsidRDefault="001E0973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</w:p>
    <w:p w14:paraId="768D4325" w14:textId="60912282" w:rsidR="001E0973" w:rsidRDefault="00AA0F2C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  <w:br w:type="page"/>
      </w:r>
    </w:p>
    <w:p w14:paraId="1835D641" w14:textId="71B5D3CA" w:rsidR="001E0973" w:rsidRPr="001E0973" w:rsidRDefault="001E0973" w:rsidP="001E0973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8"/>
          <w:szCs w:val="28"/>
        </w:rPr>
      </w:pPr>
      <w:r w:rsidRPr="001E0973">
        <w:rPr>
          <w:rFonts w:ascii="Browallia New" w:eastAsia="Arial Unicode MS" w:hAnsi="Browallia New" w:cs="Browallia New" w:hint="cs"/>
          <w:i/>
          <w:iCs/>
          <w:color w:val="C45911"/>
          <w:sz w:val="28"/>
          <w:szCs w:val="28"/>
          <w:cs/>
        </w:rPr>
        <w:t>การจัดสรรหุ้นสามัญเพิ่มทุนและการจ่ายเงินปันผล</w:t>
      </w:r>
    </w:p>
    <w:p w14:paraId="64693F59" w14:textId="77777777" w:rsidR="001E0973" w:rsidRPr="0096486B" w:rsidRDefault="001E0973" w:rsidP="001E097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B01AF7" w14:textId="05E92F59" w:rsidR="001E0973" w:rsidRPr="001E0973" w:rsidRDefault="001E0973" w:rsidP="001E097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ตามมติที่ประชุมคณะกรรมการบริษัทครั้งที่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/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1E097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คณะกรรมการมีมติ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อนุมัติให้เสนอต่อที่ประชุมสามัญผู้ถือหุ้นประจำปี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ซึ่งจะจัดขึ้นในวันที่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เพื่อพิจารณาการ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จัดสรรหุ้นสามัญเพิ่มทุนของบริษัทจำนวน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128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485</w:t>
      </w:r>
      <w:r w:rsidRPr="001E097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และพิจารณาการจ่ายปันผลสำหรับผลการดำเนินงานประจำปี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ในอัตราหุ้นละ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เป็นจำนวนเงินทั้งสิ้น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290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248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842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อย่างไรก็ตาม บริษัทได้จ่ายเงินปันผลระหว่างกาลไปแล้วในอัตราหุ้นละ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 w:hint="cs"/>
          <w:sz w:val="28"/>
          <w:szCs w:val="28"/>
          <w:lang w:val="en-GB"/>
        </w:rPr>
        <w:t>10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รวมเป็นเงินจำนวน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64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499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742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เมื่อวันที่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63074334" w14:textId="77777777" w:rsidR="001E0973" w:rsidRPr="001E0973" w:rsidRDefault="001E0973" w:rsidP="001E0973">
      <w:pPr>
        <w:jc w:val="thaiDistribute"/>
        <w:rPr>
          <w:rFonts w:ascii="Browallia New" w:eastAsia="Arial Unicode MS" w:hAnsi="Browallia New" w:cs="Browallia New"/>
          <w:color w:val="0070C0"/>
          <w:sz w:val="28"/>
          <w:szCs w:val="28"/>
          <w:lang w:val="en-GB"/>
        </w:rPr>
      </w:pPr>
    </w:p>
    <w:p w14:paraId="28AA1B0D" w14:textId="3AC1AD41" w:rsidR="001E0973" w:rsidRPr="001E0973" w:rsidRDefault="001E0973" w:rsidP="001E097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ปันผล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ประจำปี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ส่วนที่เหลือ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อีกอัตราหุ้นละ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 เป็น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เงินทั้งสิ้น</w:t>
      </w:r>
      <w:r w:rsidRPr="001E097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92217" w:rsidRPr="00F92217">
        <w:rPr>
          <w:rFonts w:ascii="Browallia New" w:eastAsia="Arial Unicode MS" w:hAnsi="Browallia New" w:cs="Browallia New"/>
          <w:sz w:val="28"/>
          <w:szCs w:val="28"/>
        </w:rPr>
        <w:t xml:space="preserve">225,749,098.75 </w:t>
      </w:r>
      <w:r w:rsidRPr="00F92217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Pr="00F92217">
        <w:rPr>
          <w:rFonts w:ascii="Browallia New" w:eastAsia="Arial Unicode MS" w:hAnsi="Browallia New" w:cs="Browallia New" w:hint="cs"/>
          <w:sz w:val="28"/>
          <w:szCs w:val="28"/>
          <w:cs/>
        </w:rPr>
        <w:t>นั้น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บริษัทจะพิจารณาแบ่งจ่ายเป็นหุ้นปันผลและเงินสด ดังนี้</w:t>
      </w:r>
    </w:p>
    <w:p w14:paraId="20DC908D" w14:textId="667D33C9" w:rsidR="001E0973" w:rsidRPr="001E0973" w:rsidRDefault="001E0973" w:rsidP="004B1AE7">
      <w:pPr>
        <w:numPr>
          <w:ilvl w:val="0"/>
          <w:numId w:val="24"/>
        </w:numPr>
        <w:ind w:left="540" w:hanging="34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จ่ายปันผลเป็นหุ้นสามัญเพิ่มทุนของบริษัทจำนวนไม่เกิน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128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485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ให้แก่ผู้ถือหุ้นเดิมของบริษัทในอัตรา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หุ้นสามัญเดิมต่อ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หุ้นปันผล รวมเป็นจำนวนเงิน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64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499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742</w:t>
      </w:r>
      <w:r w:rsidRPr="001E0973">
        <w:rPr>
          <w:rFonts w:ascii="Browallia New" w:eastAsia="Arial Unicode MS" w:hAnsi="Browallia New" w:cs="Browallia New"/>
          <w:sz w:val="28"/>
          <w:szCs w:val="28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ทั้งนี้ในกรณีที่มีเศษของหุ้นเดิมจากการคำนวณตามอัตราการจ่ายหุ้นปันผลดังกล่าว ให้จ่ายปันผลสำหรับส่วนที่เป็นเศษของหุ้นเป็นเงินสดในอัตราหุ้นละ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บาทแทนการจ่ายด้วยหุ้นปันผล</w:t>
      </w:r>
    </w:p>
    <w:p w14:paraId="48A227FF" w14:textId="531FD7F5" w:rsidR="001E0973" w:rsidRPr="001E0973" w:rsidRDefault="001E0973" w:rsidP="004B1AE7">
      <w:pPr>
        <w:numPr>
          <w:ilvl w:val="0"/>
          <w:numId w:val="24"/>
        </w:numPr>
        <w:ind w:left="540" w:hanging="34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จ่ายปันผลเป็นเงินสด ในอัตราหุ้นละ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เป็นจำนวนเงิน 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161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249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356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B1AE7" w:rsidRPr="004B1AE7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1E097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E097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</w:p>
    <w:p w14:paraId="0FE53303" w14:textId="77777777" w:rsidR="001E0973" w:rsidRDefault="001E0973" w:rsidP="001E097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1E0973" w:rsidSect="0000041B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4CFF0" w14:textId="77777777" w:rsidR="00D67D2D" w:rsidRDefault="00D67D2D">
      <w:r>
        <w:separator/>
      </w:r>
    </w:p>
  </w:endnote>
  <w:endnote w:type="continuationSeparator" w:id="0">
    <w:p w14:paraId="335F5A53" w14:textId="77777777" w:rsidR="00D67D2D" w:rsidRDefault="00D6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07DE" w14:textId="77777777" w:rsidR="00EC70D6" w:rsidRPr="00033EEC" w:rsidRDefault="00EC70D6" w:rsidP="00E502F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033EEC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33EEC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33EEC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033EEC">
      <w:rPr>
        <w:rFonts w:ascii="Browallia New" w:hAnsi="Browallia New" w:cs="Browallia New"/>
        <w:noProof/>
        <w:sz w:val="28"/>
        <w:szCs w:val="28"/>
        <w:lang w:val="en-GB"/>
      </w:rPr>
      <w:t>71</w:t>
    </w:r>
    <w:r w:rsidRPr="00033EEC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3045" w14:textId="77777777" w:rsidR="00EC70D6" w:rsidRPr="003D28D0" w:rsidRDefault="00EC70D6" w:rsidP="0044234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sz w:val="28"/>
        <w:szCs w:val="28"/>
        <w:lang w:val="en-GB"/>
      </w:rPr>
    </w:pPr>
    <w:r w:rsidRPr="003D28D0">
      <w:rPr>
        <w:rStyle w:val="PageNumber"/>
        <w:rFonts w:ascii="Angsana New" w:hAnsi="Angsana New"/>
        <w:sz w:val="28"/>
        <w:szCs w:val="28"/>
      </w:rPr>
      <w:fldChar w:fldCharType="begin"/>
    </w:r>
    <w:r w:rsidRPr="003D28D0">
      <w:rPr>
        <w:rStyle w:val="PageNumber"/>
        <w:rFonts w:ascii="Angsana New" w:hAnsi="Angsana New"/>
        <w:sz w:val="28"/>
        <w:szCs w:val="28"/>
        <w:lang w:val="en-GB"/>
      </w:rPr>
      <w:instrText xml:space="preserve"> PAGE </w:instrText>
    </w:r>
    <w:r w:rsidRPr="003D28D0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  <w:lang w:val="en-GB"/>
      </w:rPr>
      <w:t>17</w:t>
    </w:r>
    <w:r w:rsidRPr="003D28D0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E882E" w14:textId="77777777" w:rsidR="00D67D2D" w:rsidRDefault="00D67D2D">
      <w:r>
        <w:separator/>
      </w:r>
    </w:p>
  </w:footnote>
  <w:footnote w:type="continuationSeparator" w:id="0">
    <w:p w14:paraId="021A9F91" w14:textId="77777777" w:rsidR="00D67D2D" w:rsidRDefault="00D67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D64A" w14:textId="77777777" w:rsidR="00EC70D6" w:rsidRPr="00033EEC" w:rsidRDefault="00EC70D6" w:rsidP="00205812">
    <w:pPr>
      <w:jc w:val="thaiDistribute"/>
      <w:rPr>
        <w:rFonts w:ascii="Browallia New" w:eastAsia="Arial Unicode MS" w:hAnsi="Browallia New" w:cs="Browallia New"/>
        <w:b/>
        <w:bCs/>
        <w:snapToGrid w:val="0"/>
        <w:color w:val="000000"/>
        <w:sz w:val="28"/>
        <w:szCs w:val="28"/>
        <w:cs/>
        <w:lang w:eastAsia="th-TH"/>
      </w:rPr>
    </w:pPr>
    <w:r w:rsidRPr="00033EEC">
      <w:rPr>
        <w:rFonts w:ascii="Browallia New" w:eastAsia="Arial Unicode MS" w:hAnsi="Browallia New" w:cs="Browallia New"/>
        <w:b/>
        <w:bCs/>
        <w:snapToGrid w:val="0"/>
        <w:color w:val="000000"/>
        <w:sz w:val="28"/>
        <w:szCs w:val="28"/>
        <w:cs/>
        <w:lang w:eastAsia="th-TH"/>
      </w:rPr>
      <w:t>บริษัท ซันสวีท จำกัด</w:t>
    </w:r>
    <w:r w:rsidRPr="00033EEC">
      <w:rPr>
        <w:rFonts w:ascii="Browallia New" w:eastAsia="Arial Unicode MS" w:hAnsi="Browallia New" w:cs="Browallia New"/>
        <w:b/>
        <w:bCs/>
        <w:snapToGrid w:val="0"/>
        <w:color w:val="000000"/>
        <w:sz w:val="28"/>
        <w:szCs w:val="28"/>
        <w:lang w:eastAsia="th-TH"/>
      </w:rPr>
      <w:t xml:space="preserve"> </w:t>
    </w:r>
    <w:r w:rsidRPr="00033EEC">
      <w:rPr>
        <w:rFonts w:ascii="Browallia New" w:eastAsia="Arial Unicode MS" w:hAnsi="Browallia New" w:cs="Browallia New"/>
        <w:b/>
        <w:bCs/>
        <w:snapToGrid w:val="0"/>
        <w:color w:val="000000"/>
        <w:sz w:val="28"/>
        <w:szCs w:val="28"/>
        <w:cs/>
        <w:lang w:eastAsia="th-TH"/>
      </w:rPr>
      <w:t>(มหาชน)</w:t>
    </w:r>
  </w:p>
  <w:p w14:paraId="44569519" w14:textId="77777777" w:rsidR="00EC70D6" w:rsidRPr="00033EEC" w:rsidRDefault="00EC70D6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8"/>
        <w:szCs w:val="28"/>
      </w:rPr>
    </w:pPr>
    <w:r w:rsidRPr="00033EEC">
      <w:rPr>
        <w:rFonts w:ascii="Browallia New" w:eastAsia="Arial Unicode MS" w:hAnsi="Browallia New" w:cs="Browallia New"/>
        <w:b/>
        <w:bCs/>
        <w:sz w:val="28"/>
        <w:szCs w:val="28"/>
        <w:cs/>
      </w:rPr>
      <w:t>หมายเหตุประกอบงบการเงินรวมและงบการเงินเฉพาะกิจการ</w:t>
    </w:r>
  </w:p>
  <w:p w14:paraId="48A2AD1C" w14:textId="73F46C0A" w:rsidR="00EC70D6" w:rsidRPr="00033EEC" w:rsidRDefault="00EC70D6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033EEC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033EEC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 w:rsidRPr="00033EEC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ธันวาคม</w:t>
    </w:r>
    <w:r w:rsidRPr="00033EEC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พ.ศ. </w:t>
    </w:r>
    <w:r w:rsidRPr="00033EEC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="001713CE" w:rsidRPr="00033EEC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CD6A82"/>
    <w:multiLevelType w:val="hybridMultilevel"/>
    <w:tmpl w:val="843C6A92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E6E471EC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0BF32814"/>
    <w:multiLevelType w:val="hybridMultilevel"/>
    <w:tmpl w:val="956278CA"/>
    <w:lvl w:ilvl="0" w:tplc="A6C69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446364"/>
    <w:multiLevelType w:val="hybridMultilevel"/>
    <w:tmpl w:val="93ACB864"/>
    <w:lvl w:ilvl="0" w:tplc="003080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450A6"/>
    <w:multiLevelType w:val="hybridMultilevel"/>
    <w:tmpl w:val="EB90801A"/>
    <w:lvl w:ilvl="0" w:tplc="0E58C9B2">
      <w:start w:val="1"/>
      <w:numFmt w:val="decimal"/>
      <w:lvlText w:val="%1."/>
      <w:lvlJc w:val="left"/>
      <w:pPr>
        <w:ind w:left="91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9864" w:hanging="360"/>
      </w:pPr>
    </w:lvl>
    <w:lvl w:ilvl="2" w:tplc="0409001B" w:tentative="1">
      <w:start w:val="1"/>
      <w:numFmt w:val="lowerRoman"/>
      <w:lvlText w:val="%3."/>
      <w:lvlJc w:val="right"/>
      <w:pPr>
        <w:ind w:left="10584" w:hanging="180"/>
      </w:pPr>
    </w:lvl>
    <w:lvl w:ilvl="3" w:tplc="0409000F" w:tentative="1">
      <w:start w:val="1"/>
      <w:numFmt w:val="decimal"/>
      <w:lvlText w:val="%4."/>
      <w:lvlJc w:val="left"/>
      <w:pPr>
        <w:ind w:left="11304" w:hanging="360"/>
      </w:pPr>
    </w:lvl>
    <w:lvl w:ilvl="4" w:tplc="04090019" w:tentative="1">
      <w:start w:val="1"/>
      <w:numFmt w:val="lowerLetter"/>
      <w:lvlText w:val="%5."/>
      <w:lvlJc w:val="left"/>
      <w:pPr>
        <w:ind w:left="12024" w:hanging="360"/>
      </w:pPr>
    </w:lvl>
    <w:lvl w:ilvl="5" w:tplc="0409001B" w:tentative="1">
      <w:start w:val="1"/>
      <w:numFmt w:val="lowerRoman"/>
      <w:lvlText w:val="%6."/>
      <w:lvlJc w:val="right"/>
      <w:pPr>
        <w:ind w:left="12744" w:hanging="180"/>
      </w:pPr>
    </w:lvl>
    <w:lvl w:ilvl="6" w:tplc="0409000F" w:tentative="1">
      <w:start w:val="1"/>
      <w:numFmt w:val="decimal"/>
      <w:lvlText w:val="%7."/>
      <w:lvlJc w:val="left"/>
      <w:pPr>
        <w:ind w:left="13464" w:hanging="360"/>
      </w:pPr>
    </w:lvl>
    <w:lvl w:ilvl="7" w:tplc="04090019" w:tentative="1">
      <w:start w:val="1"/>
      <w:numFmt w:val="lowerLetter"/>
      <w:lvlText w:val="%8."/>
      <w:lvlJc w:val="left"/>
      <w:pPr>
        <w:ind w:left="14184" w:hanging="360"/>
      </w:pPr>
    </w:lvl>
    <w:lvl w:ilvl="8" w:tplc="0409001B" w:tentative="1">
      <w:start w:val="1"/>
      <w:numFmt w:val="lowerRoman"/>
      <w:lvlText w:val="%9."/>
      <w:lvlJc w:val="right"/>
      <w:pPr>
        <w:ind w:left="14904" w:hanging="180"/>
      </w:pPr>
    </w:lvl>
  </w:abstractNum>
  <w:abstractNum w:abstractNumId="8" w15:restartNumberingAfterBreak="0">
    <w:nsid w:val="22BA7D94"/>
    <w:multiLevelType w:val="hybridMultilevel"/>
    <w:tmpl w:val="254AE1A0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4648B0E8">
      <w:numFmt w:val="bullet"/>
      <w:lvlText w:val="•"/>
      <w:lvlJc w:val="left"/>
      <w:pPr>
        <w:ind w:left="1128" w:hanging="360"/>
      </w:pPr>
      <w:rPr>
        <w:rFonts w:ascii="Browallia New" w:eastAsia="Cordia New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AB469A5"/>
    <w:multiLevelType w:val="hybridMultilevel"/>
    <w:tmpl w:val="D10A227A"/>
    <w:lvl w:ilvl="0" w:tplc="07F80B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E32BC8"/>
    <w:multiLevelType w:val="hybridMultilevel"/>
    <w:tmpl w:val="B25E5844"/>
    <w:lvl w:ilvl="0" w:tplc="9C529080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4" w15:restartNumberingAfterBreak="0">
    <w:nsid w:val="39F367B8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8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190570F"/>
    <w:multiLevelType w:val="hybridMultilevel"/>
    <w:tmpl w:val="CE787EA2"/>
    <w:lvl w:ilvl="0" w:tplc="9D3EEBBE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048F9"/>
    <w:multiLevelType w:val="hybridMultilevel"/>
    <w:tmpl w:val="CE787EA2"/>
    <w:lvl w:ilvl="0" w:tplc="9D3EEBBE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14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2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F892144"/>
    <w:multiLevelType w:val="hybridMultilevel"/>
    <w:tmpl w:val="2AB6E1FA"/>
    <w:lvl w:ilvl="0" w:tplc="C3BCB32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24933C8"/>
    <w:multiLevelType w:val="hybridMultilevel"/>
    <w:tmpl w:val="EF38F7DE"/>
    <w:lvl w:ilvl="0" w:tplc="96360CA4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72566595">
    <w:abstractNumId w:val="16"/>
  </w:num>
  <w:num w:numId="2" w16cid:durableId="1065833874">
    <w:abstractNumId w:val="7"/>
  </w:num>
  <w:num w:numId="3" w16cid:durableId="1537694306">
    <w:abstractNumId w:val="23"/>
  </w:num>
  <w:num w:numId="4" w16cid:durableId="131754277">
    <w:abstractNumId w:val="0"/>
  </w:num>
  <w:num w:numId="5" w16cid:durableId="4742265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7332553">
    <w:abstractNumId w:val="27"/>
  </w:num>
  <w:num w:numId="7" w16cid:durableId="333459640">
    <w:abstractNumId w:val="17"/>
  </w:num>
  <w:num w:numId="8" w16cid:durableId="72047020">
    <w:abstractNumId w:val="12"/>
  </w:num>
  <w:num w:numId="9" w16cid:durableId="244416420">
    <w:abstractNumId w:val="19"/>
  </w:num>
  <w:num w:numId="10" w16cid:durableId="1199974525">
    <w:abstractNumId w:val="26"/>
  </w:num>
  <w:num w:numId="11" w16cid:durableId="495196268">
    <w:abstractNumId w:val="1"/>
  </w:num>
  <w:num w:numId="12" w16cid:durableId="1106733648">
    <w:abstractNumId w:val="5"/>
  </w:num>
  <w:num w:numId="13" w16cid:durableId="1782145534">
    <w:abstractNumId w:val="11"/>
  </w:num>
  <w:num w:numId="14" w16cid:durableId="74518737">
    <w:abstractNumId w:val="8"/>
  </w:num>
  <w:num w:numId="15" w16cid:durableId="438454627">
    <w:abstractNumId w:val="10"/>
  </w:num>
  <w:num w:numId="16" w16cid:durableId="2077319854">
    <w:abstractNumId w:val="6"/>
  </w:num>
  <w:num w:numId="17" w16cid:durableId="69423833">
    <w:abstractNumId w:val="4"/>
  </w:num>
  <w:num w:numId="18" w16cid:durableId="1735276288">
    <w:abstractNumId w:val="28"/>
  </w:num>
  <w:num w:numId="19" w16cid:durableId="465440790">
    <w:abstractNumId w:val="24"/>
  </w:num>
  <w:num w:numId="20" w16cid:durableId="1221286779">
    <w:abstractNumId w:val="3"/>
  </w:num>
  <w:num w:numId="21" w16cid:durableId="798064060">
    <w:abstractNumId w:val="25"/>
  </w:num>
  <w:num w:numId="22" w16cid:durableId="102044078">
    <w:abstractNumId w:val="9"/>
  </w:num>
  <w:num w:numId="23" w16cid:durableId="868765061">
    <w:abstractNumId w:val="2"/>
  </w:num>
  <w:num w:numId="24" w16cid:durableId="1908878986">
    <w:abstractNumId w:val="18"/>
  </w:num>
  <w:num w:numId="25" w16cid:durableId="590352605">
    <w:abstractNumId w:val="14"/>
  </w:num>
  <w:num w:numId="26" w16cid:durableId="656374189">
    <w:abstractNumId w:val="20"/>
  </w:num>
  <w:num w:numId="27" w16cid:durableId="167139301">
    <w:abstractNumId w:val="13"/>
  </w:num>
  <w:num w:numId="28" w16cid:durableId="1890877393">
    <w:abstractNumId w:val="21"/>
  </w:num>
  <w:num w:numId="29" w16cid:durableId="1230309002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041B"/>
    <w:rsid w:val="00000425"/>
    <w:rsid w:val="00000F90"/>
    <w:rsid w:val="000031EC"/>
    <w:rsid w:val="00003694"/>
    <w:rsid w:val="000039CF"/>
    <w:rsid w:val="000040C7"/>
    <w:rsid w:val="00004574"/>
    <w:rsid w:val="0000459A"/>
    <w:rsid w:val="00005ECB"/>
    <w:rsid w:val="0000666E"/>
    <w:rsid w:val="00006F44"/>
    <w:rsid w:val="000070FE"/>
    <w:rsid w:val="00007174"/>
    <w:rsid w:val="00007FC8"/>
    <w:rsid w:val="000102E6"/>
    <w:rsid w:val="000106A6"/>
    <w:rsid w:val="00010959"/>
    <w:rsid w:val="00010E11"/>
    <w:rsid w:val="00011769"/>
    <w:rsid w:val="00011B59"/>
    <w:rsid w:val="00011F0A"/>
    <w:rsid w:val="00012C9D"/>
    <w:rsid w:val="00012E5D"/>
    <w:rsid w:val="00012E7D"/>
    <w:rsid w:val="00013A7F"/>
    <w:rsid w:val="00014BE3"/>
    <w:rsid w:val="00014C53"/>
    <w:rsid w:val="00014F62"/>
    <w:rsid w:val="0001606F"/>
    <w:rsid w:val="00016383"/>
    <w:rsid w:val="00016A08"/>
    <w:rsid w:val="00016B9D"/>
    <w:rsid w:val="00017750"/>
    <w:rsid w:val="00017CCF"/>
    <w:rsid w:val="00020BC8"/>
    <w:rsid w:val="00021461"/>
    <w:rsid w:val="0002153D"/>
    <w:rsid w:val="000215D4"/>
    <w:rsid w:val="0002163A"/>
    <w:rsid w:val="00021656"/>
    <w:rsid w:val="00021A7F"/>
    <w:rsid w:val="00021EE2"/>
    <w:rsid w:val="0002256F"/>
    <w:rsid w:val="000226E3"/>
    <w:rsid w:val="0002308E"/>
    <w:rsid w:val="00023856"/>
    <w:rsid w:val="00024416"/>
    <w:rsid w:val="0002454D"/>
    <w:rsid w:val="000246F2"/>
    <w:rsid w:val="00024AA5"/>
    <w:rsid w:val="00025655"/>
    <w:rsid w:val="000256F5"/>
    <w:rsid w:val="00025DE5"/>
    <w:rsid w:val="00026192"/>
    <w:rsid w:val="0002681A"/>
    <w:rsid w:val="00026F66"/>
    <w:rsid w:val="000271CC"/>
    <w:rsid w:val="000277F9"/>
    <w:rsid w:val="0002789C"/>
    <w:rsid w:val="00027D97"/>
    <w:rsid w:val="0003075E"/>
    <w:rsid w:val="000313DD"/>
    <w:rsid w:val="000323F2"/>
    <w:rsid w:val="000337B3"/>
    <w:rsid w:val="00033EEC"/>
    <w:rsid w:val="000345FE"/>
    <w:rsid w:val="00035170"/>
    <w:rsid w:val="00036CFB"/>
    <w:rsid w:val="00036D69"/>
    <w:rsid w:val="00036EE6"/>
    <w:rsid w:val="00037947"/>
    <w:rsid w:val="00037959"/>
    <w:rsid w:val="000379EE"/>
    <w:rsid w:val="00037FB7"/>
    <w:rsid w:val="00041352"/>
    <w:rsid w:val="0004158E"/>
    <w:rsid w:val="000416A8"/>
    <w:rsid w:val="0004178F"/>
    <w:rsid w:val="00041DD7"/>
    <w:rsid w:val="000420C9"/>
    <w:rsid w:val="00042129"/>
    <w:rsid w:val="0004235D"/>
    <w:rsid w:val="00042BBB"/>
    <w:rsid w:val="0004338F"/>
    <w:rsid w:val="00043723"/>
    <w:rsid w:val="000438E2"/>
    <w:rsid w:val="000447C4"/>
    <w:rsid w:val="0004491F"/>
    <w:rsid w:val="000452E4"/>
    <w:rsid w:val="000454F8"/>
    <w:rsid w:val="00045C48"/>
    <w:rsid w:val="00045DB0"/>
    <w:rsid w:val="00046F0F"/>
    <w:rsid w:val="000473A7"/>
    <w:rsid w:val="00047535"/>
    <w:rsid w:val="00047698"/>
    <w:rsid w:val="00047A05"/>
    <w:rsid w:val="00047A34"/>
    <w:rsid w:val="00047B51"/>
    <w:rsid w:val="00050635"/>
    <w:rsid w:val="000509A2"/>
    <w:rsid w:val="00050C65"/>
    <w:rsid w:val="00050FEB"/>
    <w:rsid w:val="0005111B"/>
    <w:rsid w:val="00051507"/>
    <w:rsid w:val="000522C6"/>
    <w:rsid w:val="000527B4"/>
    <w:rsid w:val="00052AB8"/>
    <w:rsid w:val="00052C7B"/>
    <w:rsid w:val="00052E4D"/>
    <w:rsid w:val="00053361"/>
    <w:rsid w:val="000534B4"/>
    <w:rsid w:val="00053A96"/>
    <w:rsid w:val="00053D5D"/>
    <w:rsid w:val="000543C2"/>
    <w:rsid w:val="0005442F"/>
    <w:rsid w:val="00054476"/>
    <w:rsid w:val="00055D3D"/>
    <w:rsid w:val="000567E9"/>
    <w:rsid w:val="00056DB6"/>
    <w:rsid w:val="00057399"/>
    <w:rsid w:val="000578AE"/>
    <w:rsid w:val="00057983"/>
    <w:rsid w:val="00057AC8"/>
    <w:rsid w:val="000601EC"/>
    <w:rsid w:val="00060CD1"/>
    <w:rsid w:val="00061B16"/>
    <w:rsid w:val="00061C23"/>
    <w:rsid w:val="00062C58"/>
    <w:rsid w:val="00063909"/>
    <w:rsid w:val="00064011"/>
    <w:rsid w:val="00064050"/>
    <w:rsid w:val="000648F0"/>
    <w:rsid w:val="00064CAE"/>
    <w:rsid w:val="00064F2B"/>
    <w:rsid w:val="000659C9"/>
    <w:rsid w:val="00065D11"/>
    <w:rsid w:val="00066033"/>
    <w:rsid w:val="00066321"/>
    <w:rsid w:val="000669D7"/>
    <w:rsid w:val="00066BE4"/>
    <w:rsid w:val="00066DEF"/>
    <w:rsid w:val="00067269"/>
    <w:rsid w:val="000675B7"/>
    <w:rsid w:val="00067AEE"/>
    <w:rsid w:val="00070619"/>
    <w:rsid w:val="000706E8"/>
    <w:rsid w:val="00070B81"/>
    <w:rsid w:val="00070D1A"/>
    <w:rsid w:val="00070D27"/>
    <w:rsid w:val="00070F6D"/>
    <w:rsid w:val="000735C7"/>
    <w:rsid w:val="00073BF2"/>
    <w:rsid w:val="00073EF0"/>
    <w:rsid w:val="0007472E"/>
    <w:rsid w:val="000748E4"/>
    <w:rsid w:val="00074BFF"/>
    <w:rsid w:val="00074D18"/>
    <w:rsid w:val="000750BE"/>
    <w:rsid w:val="00075446"/>
    <w:rsid w:val="000754FC"/>
    <w:rsid w:val="000758B0"/>
    <w:rsid w:val="00075904"/>
    <w:rsid w:val="00075963"/>
    <w:rsid w:val="000764BF"/>
    <w:rsid w:val="00077367"/>
    <w:rsid w:val="00077630"/>
    <w:rsid w:val="0007775B"/>
    <w:rsid w:val="00077DA3"/>
    <w:rsid w:val="00080404"/>
    <w:rsid w:val="00081609"/>
    <w:rsid w:val="0008276B"/>
    <w:rsid w:val="00082D7A"/>
    <w:rsid w:val="000831EC"/>
    <w:rsid w:val="00083C71"/>
    <w:rsid w:val="00084221"/>
    <w:rsid w:val="00084385"/>
    <w:rsid w:val="00084487"/>
    <w:rsid w:val="000846A5"/>
    <w:rsid w:val="00084FE2"/>
    <w:rsid w:val="00084FEB"/>
    <w:rsid w:val="00085C89"/>
    <w:rsid w:val="00086102"/>
    <w:rsid w:val="0008671B"/>
    <w:rsid w:val="00086906"/>
    <w:rsid w:val="00086952"/>
    <w:rsid w:val="00087227"/>
    <w:rsid w:val="0008753D"/>
    <w:rsid w:val="000878AC"/>
    <w:rsid w:val="00087B74"/>
    <w:rsid w:val="00087D63"/>
    <w:rsid w:val="000901E8"/>
    <w:rsid w:val="000902FE"/>
    <w:rsid w:val="000908B1"/>
    <w:rsid w:val="00091362"/>
    <w:rsid w:val="00091A94"/>
    <w:rsid w:val="00091AE2"/>
    <w:rsid w:val="00091B18"/>
    <w:rsid w:val="0009208B"/>
    <w:rsid w:val="00092C35"/>
    <w:rsid w:val="000939B4"/>
    <w:rsid w:val="000939BC"/>
    <w:rsid w:val="000940D8"/>
    <w:rsid w:val="0009473F"/>
    <w:rsid w:val="0009526A"/>
    <w:rsid w:val="0009542A"/>
    <w:rsid w:val="00095AA4"/>
    <w:rsid w:val="00096080"/>
    <w:rsid w:val="00096EFC"/>
    <w:rsid w:val="00097587"/>
    <w:rsid w:val="000A0021"/>
    <w:rsid w:val="000A00D7"/>
    <w:rsid w:val="000A0217"/>
    <w:rsid w:val="000A092D"/>
    <w:rsid w:val="000A174D"/>
    <w:rsid w:val="000A2174"/>
    <w:rsid w:val="000A23CB"/>
    <w:rsid w:val="000A23E1"/>
    <w:rsid w:val="000A2B84"/>
    <w:rsid w:val="000A2C2A"/>
    <w:rsid w:val="000A2FE9"/>
    <w:rsid w:val="000A333F"/>
    <w:rsid w:val="000A4A69"/>
    <w:rsid w:val="000A501F"/>
    <w:rsid w:val="000A5ED6"/>
    <w:rsid w:val="000A63B5"/>
    <w:rsid w:val="000A6B90"/>
    <w:rsid w:val="000A6B9F"/>
    <w:rsid w:val="000A6DA8"/>
    <w:rsid w:val="000A71A0"/>
    <w:rsid w:val="000A7B38"/>
    <w:rsid w:val="000A7C5A"/>
    <w:rsid w:val="000B06AB"/>
    <w:rsid w:val="000B0BE5"/>
    <w:rsid w:val="000B103D"/>
    <w:rsid w:val="000B23C7"/>
    <w:rsid w:val="000B2608"/>
    <w:rsid w:val="000B3B4C"/>
    <w:rsid w:val="000B3B5F"/>
    <w:rsid w:val="000B4A53"/>
    <w:rsid w:val="000B4C94"/>
    <w:rsid w:val="000B4F05"/>
    <w:rsid w:val="000B503C"/>
    <w:rsid w:val="000B55BD"/>
    <w:rsid w:val="000B5BBB"/>
    <w:rsid w:val="000B5CAE"/>
    <w:rsid w:val="000B5CBE"/>
    <w:rsid w:val="000B5F76"/>
    <w:rsid w:val="000B609E"/>
    <w:rsid w:val="000B6343"/>
    <w:rsid w:val="000B721F"/>
    <w:rsid w:val="000B727F"/>
    <w:rsid w:val="000C03C9"/>
    <w:rsid w:val="000C0A4A"/>
    <w:rsid w:val="000C0F94"/>
    <w:rsid w:val="000C1511"/>
    <w:rsid w:val="000C1D46"/>
    <w:rsid w:val="000C1DDE"/>
    <w:rsid w:val="000C235B"/>
    <w:rsid w:val="000C2B7D"/>
    <w:rsid w:val="000C2D07"/>
    <w:rsid w:val="000C3570"/>
    <w:rsid w:val="000C382F"/>
    <w:rsid w:val="000C3B4A"/>
    <w:rsid w:val="000C3DE7"/>
    <w:rsid w:val="000C41DB"/>
    <w:rsid w:val="000C46FD"/>
    <w:rsid w:val="000C4DC1"/>
    <w:rsid w:val="000C5968"/>
    <w:rsid w:val="000C5BDE"/>
    <w:rsid w:val="000C5F6E"/>
    <w:rsid w:val="000C672D"/>
    <w:rsid w:val="000C67A8"/>
    <w:rsid w:val="000C6C1E"/>
    <w:rsid w:val="000C6F60"/>
    <w:rsid w:val="000C77D5"/>
    <w:rsid w:val="000C7947"/>
    <w:rsid w:val="000D0355"/>
    <w:rsid w:val="000D06FF"/>
    <w:rsid w:val="000D0818"/>
    <w:rsid w:val="000D09A8"/>
    <w:rsid w:val="000D0C7E"/>
    <w:rsid w:val="000D0F7F"/>
    <w:rsid w:val="000D1627"/>
    <w:rsid w:val="000D1D6B"/>
    <w:rsid w:val="000D23E2"/>
    <w:rsid w:val="000D2D14"/>
    <w:rsid w:val="000D2EE6"/>
    <w:rsid w:val="000D333D"/>
    <w:rsid w:val="000D40BA"/>
    <w:rsid w:val="000D411E"/>
    <w:rsid w:val="000D47DA"/>
    <w:rsid w:val="000D57F2"/>
    <w:rsid w:val="000D5E43"/>
    <w:rsid w:val="000D5E92"/>
    <w:rsid w:val="000D629B"/>
    <w:rsid w:val="000D6462"/>
    <w:rsid w:val="000D6512"/>
    <w:rsid w:val="000D660A"/>
    <w:rsid w:val="000D6C37"/>
    <w:rsid w:val="000D6E5C"/>
    <w:rsid w:val="000D6F07"/>
    <w:rsid w:val="000D7577"/>
    <w:rsid w:val="000D7631"/>
    <w:rsid w:val="000D76D9"/>
    <w:rsid w:val="000D7BA1"/>
    <w:rsid w:val="000E00B2"/>
    <w:rsid w:val="000E09FB"/>
    <w:rsid w:val="000E0F02"/>
    <w:rsid w:val="000E0FE8"/>
    <w:rsid w:val="000E1F44"/>
    <w:rsid w:val="000E37AF"/>
    <w:rsid w:val="000E3AA3"/>
    <w:rsid w:val="000E479A"/>
    <w:rsid w:val="000E495C"/>
    <w:rsid w:val="000E4E32"/>
    <w:rsid w:val="000E5860"/>
    <w:rsid w:val="000E60CE"/>
    <w:rsid w:val="000E6103"/>
    <w:rsid w:val="000E67B7"/>
    <w:rsid w:val="000E748D"/>
    <w:rsid w:val="000E75E2"/>
    <w:rsid w:val="000E7610"/>
    <w:rsid w:val="000E7A18"/>
    <w:rsid w:val="000E7F15"/>
    <w:rsid w:val="000F051E"/>
    <w:rsid w:val="000F087A"/>
    <w:rsid w:val="000F0948"/>
    <w:rsid w:val="000F096A"/>
    <w:rsid w:val="000F0B04"/>
    <w:rsid w:val="000F134A"/>
    <w:rsid w:val="000F16B1"/>
    <w:rsid w:val="000F1922"/>
    <w:rsid w:val="000F1CD5"/>
    <w:rsid w:val="000F2B1A"/>
    <w:rsid w:val="000F385F"/>
    <w:rsid w:val="000F4414"/>
    <w:rsid w:val="000F5967"/>
    <w:rsid w:val="000F5BDC"/>
    <w:rsid w:val="000F5D69"/>
    <w:rsid w:val="000F604D"/>
    <w:rsid w:val="000F60DE"/>
    <w:rsid w:val="000F61B5"/>
    <w:rsid w:val="000F6349"/>
    <w:rsid w:val="000F712E"/>
    <w:rsid w:val="000F7CEA"/>
    <w:rsid w:val="001002BE"/>
    <w:rsid w:val="001008FF"/>
    <w:rsid w:val="00100A6A"/>
    <w:rsid w:val="00100C98"/>
    <w:rsid w:val="00100D5E"/>
    <w:rsid w:val="001010CA"/>
    <w:rsid w:val="001018D4"/>
    <w:rsid w:val="00101E77"/>
    <w:rsid w:val="00101FB8"/>
    <w:rsid w:val="001020AF"/>
    <w:rsid w:val="00102D37"/>
    <w:rsid w:val="00103320"/>
    <w:rsid w:val="00103983"/>
    <w:rsid w:val="001044CB"/>
    <w:rsid w:val="0010461A"/>
    <w:rsid w:val="00105493"/>
    <w:rsid w:val="00105D11"/>
    <w:rsid w:val="001061BB"/>
    <w:rsid w:val="001063F0"/>
    <w:rsid w:val="0010649B"/>
    <w:rsid w:val="00106948"/>
    <w:rsid w:val="00106B96"/>
    <w:rsid w:val="00106DBF"/>
    <w:rsid w:val="00107610"/>
    <w:rsid w:val="00107C0E"/>
    <w:rsid w:val="001102E5"/>
    <w:rsid w:val="00110666"/>
    <w:rsid w:val="0011074F"/>
    <w:rsid w:val="00110B05"/>
    <w:rsid w:val="00110D09"/>
    <w:rsid w:val="00110D7D"/>
    <w:rsid w:val="00111F95"/>
    <w:rsid w:val="00112903"/>
    <w:rsid w:val="00112CBD"/>
    <w:rsid w:val="0011360E"/>
    <w:rsid w:val="00114964"/>
    <w:rsid w:val="00114BB6"/>
    <w:rsid w:val="00115F3E"/>
    <w:rsid w:val="001167DE"/>
    <w:rsid w:val="00116BCA"/>
    <w:rsid w:val="00116C57"/>
    <w:rsid w:val="00116C9B"/>
    <w:rsid w:val="00116DE8"/>
    <w:rsid w:val="001171CF"/>
    <w:rsid w:val="00117ED6"/>
    <w:rsid w:val="00120B5E"/>
    <w:rsid w:val="00120D35"/>
    <w:rsid w:val="001214FB"/>
    <w:rsid w:val="00121A64"/>
    <w:rsid w:val="00121E83"/>
    <w:rsid w:val="00121EE8"/>
    <w:rsid w:val="00122AC4"/>
    <w:rsid w:val="001236F2"/>
    <w:rsid w:val="00123834"/>
    <w:rsid w:val="00123849"/>
    <w:rsid w:val="00123936"/>
    <w:rsid w:val="00123A18"/>
    <w:rsid w:val="00123B04"/>
    <w:rsid w:val="00123B88"/>
    <w:rsid w:val="00124D0A"/>
    <w:rsid w:val="001250B1"/>
    <w:rsid w:val="00125103"/>
    <w:rsid w:val="0012510E"/>
    <w:rsid w:val="001251D6"/>
    <w:rsid w:val="00125A1E"/>
    <w:rsid w:val="00126538"/>
    <w:rsid w:val="001267F6"/>
    <w:rsid w:val="0012698F"/>
    <w:rsid w:val="00126E49"/>
    <w:rsid w:val="001300E3"/>
    <w:rsid w:val="001305B4"/>
    <w:rsid w:val="00131133"/>
    <w:rsid w:val="00131704"/>
    <w:rsid w:val="001318FD"/>
    <w:rsid w:val="00131EA1"/>
    <w:rsid w:val="00132D68"/>
    <w:rsid w:val="0013306A"/>
    <w:rsid w:val="00133B96"/>
    <w:rsid w:val="00134280"/>
    <w:rsid w:val="00134E91"/>
    <w:rsid w:val="0013503B"/>
    <w:rsid w:val="00135C59"/>
    <w:rsid w:val="00135F41"/>
    <w:rsid w:val="00136606"/>
    <w:rsid w:val="00136BF3"/>
    <w:rsid w:val="00136F46"/>
    <w:rsid w:val="00136F9A"/>
    <w:rsid w:val="00137016"/>
    <w:rsid w:val="0013761B"/>
    <w:rsid w:val="001377F1"/>
    <w:rsid w:val="00137BD4"/>
    <w:rsid w:val="00140141"/>
    <w:rsid w:val="001403F7"/>
    <w:rsid w:val="00140525"/>
    <w:rsid w:val="00140D06"/>
    <w:rsid w:val="00140E83"/>
    <w:rsid w:val="00141B4A"/>
    <w:rsid w:val="0014202C"/>
    <w:rsid w:val="001421DA"/>
    <w:rsid w:val="001429C8"/>
    <w:rsid w:val="00142A72"/>
    <w:rsid w:val="00142A91"/>
    <w:rsid w:val="00142C55"/>
    <w:rsid w:val="00142CCA"/>
    <w:rsid w:val="00142DAE"/>
    <w:rsid w:val="00144F68"/>
    <w:rsid w:val="00145771"/>
    <w:rsid w:val="001464C4"/>
    <w:rsid w:val="0014701E"/>
    <w:rsid w:val="00147B7F"/>
    <w:rsid w:val="00150099"/>
    <w:rsid w:val="00150CEB"/>
    <w:rsid w:val="001515D1"/>
    <w:rsid w:val="001520EF"/>
    <w:rsid w:val="00153297"/>
    <w:rsid w:val="001537E6"/>
    <w:rsid w:val="00153C6C"/>
    <w:rsid w:val="00153F3D"/>
    <w:rsid w:val="00154748"/>
    <w:rsid w:val="00154C8F"/>
    <w:rsid w:val="00155B7A"/>
    <w:rsid w:val="00156313"/>
    <w:rsid w:val="00157C0E"/>
    <w:rsid w:val="00157C72"/>
    <w:rsid w:val="00157FBC"/>
    <w:rsid w:val="00161616"/>
    <w:rsid w:val="00162548"/>
    <w:rsid w:val="0016299A"/>
    <w:rsid w:val="00162C1A"/>
    <w:rsid w:val="001633F9"/>
    <w:rsid w:val="0016419B"/>
    <w:rsid w:val="00164770"/>
    <w:rsid w:val="001647FA"/>
    <w:rsid w:val="0016545C"/>
    <w:rsid w:val="00165BB3"/>
    <w:rsid w:val="00165F81"/>
    <w:rsid w:val="0016604D"/>
    <w:rsid w:val="001665B2"/>
    <w:rsid w:val="00166B26"/>
    <w:rsid w:val="00166F8B"/>
    <w:rsid w:val="00167721"/>
    <w:rsid w:val="001677CE"/>
    <w:rsid w:val="00167831"/>
    <w:rsid w:val="00167B0B"/>
    <w:rsid w:val="0017045E"/>
    <w:rsid w:val="00170AEA"/>
    <w:rsid w:val="00170E0D"/>
    <w:rsid w:val="001713CE"/>
    <w:rsid w:val="001719EF"/>
    <w:rsid w:val="00171D75"/>
    <w:rsid w:val="00172CF0"/>
    <w:rsid w:val="00172D78"/>
    <w:rsid w:val="00173197"/>
    <w:rsid w:val="00173597"/>
    <w:rsid w:val="00173623"/>
    <w:rsid w:val="001738FA"/>
    <w:rsid w:val="00173908"/>
    <w:rsid w:val="00173AE1"/>
    <w:rsid w:val="00173CC8"/>
    <w:rsid w:val="00174032"/>
    <w:rsid w:val="00174606"/>
    <w:rsid w:val="00174913"/>
    <w:rsid w:val="001756E3"/>
    <w:rsid w:val="00175FBB"/>
    <w:rsid w:val="00176008"/>
    <w:rsid w:val="00176489"/>
    <w:rsid w:val="00176D3D"/>
    <w:rsid w:val="00176DE6"/>
    <w:rsid w:val="001771AD"/>
    <w:rsid w:val="001775BF"/>
    <w:rsid w:val="001778F5"/>
    <w:rsid w:val="00177E0B"/>
    <w:rsid w:val="0018070D"/>
    <w:rsid w:val="00181611"/>
    <w:rsid w:val="0018192D"/>
    <w:rsid w:val="00181DFA"/>
    <w:rsid w:val="00182566"/>
    <w:rsid w:val="001828F6"/>
    <w:rsid w:val="0018290B"/>
    <w:rsid w:val="00182E72"/>
    <w:rsid w:val="00182EAF"/>
    <w:rsid w:val="00183209"/>
    <w:rsid w:val="001833ED"/>
    <w:rsid w:val="00183CA7"/>
    <w:rsid w:val="00183E5C"/>
    <w:rsid w:val="00183F39"/>
    <w:rsid w:val="00184572"/>
    <w:rsid w:val="00184649"/>
    <w:rsid w:val="00184829"/>
    <w:rsid w:val="0018524A"/>
    <w:rsid w:val="00185525"/>
    <w:rsid w:val="00185835"/>
    <w:rsid w:val="0018584D"/>
    <w:rsid w:val="00185F36"/>
    <w:rsid w:val="00186611"/>
    <w:rsid w:val="00186671"/>
    <w:rsid w:val="00186D0E"/>
    <w:rsid w:val="00187102"/>
    <w:rsid w:val="00190090"/>
    <w:rsid w:val="00191D22"/>
    <w:rsid w:val="00191DB8"/>
    <w:rsid w:val="001920E9"/>
    <w:rsid w:val="00192E5C"/>
    <w:rsid w:val="00193160"/>
    <w:rsid w:val="0019339C"/>
    <w:rsid w:val="001934D6"/>
    <w:rsid w:val="00194121"/>
    <w:rsid w:val="00195A8F"/>
    <w:rsid w:val="00195CAD"/>
    <w:rsid w:val="0019643B"/>
    <w:rsid w:val="0019675A"/>
    <w:rsid w:val="00197718"/>
    <w:rsid w:val="001A0253"/>
    <w:rsid w:val="001A0572"/>
    <w:rsid w:val="001A0635"/>
    <w:rsid w:val="001A0CC2"/>
    <w:rsid w:val="001A0D80"/>
    <w:rsid w:val="001A0E3C"/>
    <w:rsid w:val="001A150B"/>
    <w:rsid w:val="001A17A1"/>
    <w:rsid w:val="001A1F02"/>
    <w:rsid w:val="001A20DF"/>
    <w:rsid w:val="001A246C"/>
    <w:rsid w:val="001A2525"/>
    <w:rsid w:val="001A3798"/>
    <w:rsid w:val="001A37B6"/>
    <w:rsid w:val="001A3F64"/>
    <w:rsid w:val="001A4123"/>
    <w:rsid w:val="001A4C48"/>
    <w:rsid w:val="001A576A"/>
    <w:rsid w:val="001A5C70"/>
    <w:rsid w:val="001A5D04"/>
    <w:rsid w:val="001A5D38"/>
    <w:rsid w:val="001A5FA3"/>
    <w:rsid w:val="001A713D"/>
    <w:rsid w:val="001A7234"/>
    <w:rsid w:val="001A7984"/>
    <w:rsid w:val="001B0359"/>
    <w:rsid w:val="001B103F"/>
    <w:rsid w:val="001B123F"/>
    <w:rsid w:val="001B1387"/>
    <w:rsid w:val="001B15FF"/>
    <w:rsid w:val="001B1BAD"/>
    <w:rsid w:val="001B1CD6"/>
    <w:rsid w:val="001B1F67"/>
    <w:rsid w:val="001B23FB"/>
    <w:rsid w:val="001B2B7D"/>
    <w:rsid w:val="001B2FCB"/>
    <w:rsid w:val="001B3616"/>
    <w:rsid w:val="001B39A9"/>
    <w:rsid w:val="001B4B16"/>
    <w:rsid w:val="001B50AA"/>
    <w:rsid w:val="001B553C"/>
    <w:rsid w:val="001B58A8"/>
    <w:rsid w:val="001B5CB1"/>
    <w:rsid w:val="001B5E49"/>
    <w:rsid w:val="001B61D0"/>
    <w:rsid w:val="001B678D"/>
    <w:rsid w:val="001B7158"/>
    <w:rsid w:val="001C0461"/>
    <w:rsid w:val="001C0725"/>
    <w:rsid w:val="001C0E97"/>
    <w:rsid w:val="001C1056"/>
    <w:rsid w:val="001C1C35"/>
    <w:rsid w:val="001C217D"/>
    <w:rsid w:val="001C22A9"/>
    <w:rsid w:val="001C235B"/>
    <w:rsid w:val="001C291E"/>
    <w:rsid w:val="001C2954"/>
    <w:rsid w:val="001C2A54"/>
    <w:rsid w:val="001C3C23"/>
    <w:rsid w:val="001C3F94"/>
    <w:rsid w:val="001C42F9"/>
    <w:rsid w:val="001C44EB"/>
    <w:rsid w:val="001C4CB4"/>
    <w:rsid w:val="001C4CF8"/>
    <w:rsid w:val="001C506D"/>
    <w:rsid w:val="001C5937"/>
    <w:rsid w:val="001C5BFB"/>
    <w:rsid w:val="001C5C97"/>
    <w:rsid w:val="001C5C9C"/>
    <w:rsid w:val="001C5E45"/>
    <w:rsid w:val="001C5FE9"/>
    <w:rsid w:val="001C6117"/>
    <w:rsid w:val="001C65C9"/>
    <w:rsid w:val="001C6948"/>
    <w:rsid w:val="001C6B0C"/>
    <w:rsid w:val="001C6BE6"/>
    <w:rsid w:val="001C6E32"/>
    <w:rsid w:val="001C72D6"/>
    <w:rsid w:val="001C757B"/>
    <w:rsid w:val="001C75F5"/>
    <w:rsid w:val="001C7B27"/>
    <w:rsid w:val="001C7D59"/>
    <w:rsid w:val="001D04DF"/>
    <w:rsid w:val="001D0A24"/>
    <w:rsid w:val="001D0E9C"/>
    <w:rsid w:val="001D11DF"/>
    <w:rsid w:val="001D13EE"/>
    <w:rsid w:val="001D1874"/>
    <w:rsid w:val="001D25B3"/>
    <w:rsid w:val="001D2C6C"/>
    <w:rsid w:val="001D31AC"/>
    <w:rsid w:val="001D3944"/>
    <w:rsid w:val="001D3ADB"/>
    <w:rsid w:val="001D3CB8"/>
    <w:rsid w:val="001D415E"/>
    <w:rsid w:val="001D421D"/>
    <w:rsid w:val="001D47B2"/>
    <w:rsid w:val="001D596F"/>
    <w:rsid w:val="001D6650"/>
    <w:rsid w:val="001D7951"/>
    <w:rsid w:val="001D7C3E"/>
    <w:rsid w:val="001D7D6C"/>
    <w:rsid w:val="001E053F"/>
    <w:rsid w:val="001E06CC"/>
    <w:rsid w:val="001E0973"/>
    <w:rsid w:val="001E09F8"/>
    <w:rsid w:val="001E2BB9"/>
    <w:rsid w:val="001E35D9"/>
    <w:rsid w:val="001E366D"/>
    <w:rsid w:val="001E3CC4"/>
    <w:rsid w:val="001E45D0"/>
    <w:rsid w:val="001E4805"/>
    <w:rsid w:val="001E4AAF"/>
    <w:rsid w:val="001E5A72"/>
    <w:rsid w:val="001E5E64"/>
    <w:rsid w:val="001E5F15"/>
    <w:rsid w:val="001E63A5"/>
    <w:rsid w:val="001E689E"/>
    <w:rsid w:val="001E68C9"/>
    <w:rsid w:val="001E71B7"/>
    <w:rsid w:val="001E7A18"/>
    <w:rsid w:val="001F0518"/>
    <w:rsid w:val="001F052D"/>
    <w:rsid w:val="001F0A6A"/>
    <w:rsid w:val="001F12E1"/>
    <w:rsid w:val="001F1951"/>
    <w:rsid w:val="001F19CC"/>
    <w:rsid w:val="001F1C82"/>
    <w:rsid w:val="001F2234"/>
    <w:rsid w:val="001F2274"/>
    <w:rsid w:val="001F285B"/>
    <w:rsid w:val="001F2A48"/>
    <w:rsid w:val="001F394E"/>
    <w:rsid w:val="001F3CD9"/>
    <w:rsid w:val="001F3E19"/>
    <w:rsid w:val="001F42D0"/>
    <w:rsid w:val="001F4453"/>
    <w:rsid w:val="001F496E"/>
    <w:rsid w:val="001F5DFE"/>
    <w:rsid w:val="001F67A6"/>
    <w:rsid w:val="001F6B12"/>
    <w:rsid w:val="001F6DCA"/>
    <w:rsid w:val="001F70E1"/>
    <w:rsid w:val="001F720C"/>
    <w:rsid w:val="001F7588"/>
    <w:rsid w:val="001F7610"/>
    <w:rsid w:val="001F762C"/>
    <w:rsid w:val="001F777F"/>
    <w:rsid w:val="001F7CBC"/>
    <w:rsid w:val="001F7E5B"/>
    <w:rsid w:val="001F7F50"/>
    <w:rsid w:val="00200206"/>
    <w:rsid w:val="0020102E"/>
    <w:rsid w:val="00201721"/>
    <w:rsid w:val="002030A8"/>
    <w:rsid w:val="00203D04"/>
    <w:rsid w:val="00203D29"/>
    <w:rsid w:val="00203F17"/>
    <w:rsid w:val="002048FD"/>
    <w:rsid w:val="0020508A"/>
    <w:rsid w:val="00205305"/>
    <w:rsid w:val="00205812"/>
    <w:rsid w:val="00206389"/>
    <w:rsid w:val="00206601"/>
    <w:rsid w:val="00206EE2"/>
    <w:rsid w:val="002070E9"/>
    <w:rsid w:val="00207534"/>
    <w:rsid w:val="00207A12"/>
    <w:rsid w:val="00207BF6"/>
    <w:rsid w:val="00207E8D"/>
    <w:rsid w:val="00210A35"/>
    <w:rsid w:val="00210A81"/>
    <w:rsid w:val="00210BA6"/>
    <w:rsid w:val="0021101A"/>
    <w:rsid w:val="00211168"/>
    <w:rsid w:val="00212296"/>
    <w:rsid w:val="002125DD"/>
    <w:rsid w:val="002127A5"/>
    <w:rsid w:val="00212D20"/>
    <w:rsid w:val="0021301C"/>
    <w:rsid w:val="00213871"/>
    <w:rsid w:val="00214302"/>
    <w:rsid w:val="002146CF"/>
    <w:rsid w:val="00214865"/>
    <w:rsid w:val="0021536D"/>
    <w:rsid w:val="00215377"/>
    <w:rsid w:val="0021580C"/>
    <w:rsid w:val="00215D04"/>
    <w:rsid w:val="00216058"/>
    <w:rsid w:val="002161F9"/>
    <w:rsid w:val="00216376"/>
    <w:rsid w:val="00216557"/>
    <w:rsid w:val="00216C37"/>
    <w:rsid w:val="00216E02"/>
    <w:rsid w:val="00217B73"/>
    <w:rsid w:val="00217BC6"/>
    <w:rsid w:val="00217C25"/>
    <w:rsid w:val="002201D8"/>
    <w:rsid w:val="00220548"/>
    <w:rsid w:val="00220794"/>
    <w:rsid w:val="00220C72"/>
    <w:rsid w:val="00221231"/>
    <w:rsid w:val="0022154C"/>
    <w:rsid w:val="00221885"/>
    <w:rsid w:val="00221A50"/>
    <w:rsid w:val="0022231D"/>
    <w:rsid w:val="00222540"/>
    <w:rsid w:val="002226A8"/>
    <w:rsid w:val="00222A9D"/>
    <w:rsid w:val="002234BD"/>
    <w:rsid w:val="0022389E"/>
    <w:rsid w:val="002239AF"/>
    <w:rsid w:val="00223C53"/>
    <w:rsid w:val="00223E08"/>
    <w:rsid w:val="00223FFC"/>
    <w:rsid w:val="0022449D"/>
    <w:rsid w:val="0022452B"/>
    <w:rsid w:val="00224738"/>
    <w:rsid w:val="00224DC9"/>
    <w:rsid w:val="00225C9D"/>
    <w:rsid w:val="0022621C"/>
    <w:rsid w:val="00226C75"/>
    <w:rsid w:val="00226FEC"/>
    <w:rsid w:val="0022770E"/>
    <w:rsid w:val="00227F74"/>
    <w:rsid w:val="00230C56"/>
    <w:rsid w:val="00230E4B"/>
    <w:rsid w:val="0023101A"/>
    <w:rsid w:val="00231191"/>
    <w:rsid w:val="00232DD8"/>
    <w:rsid w:val="00233036"/>
    <w:rsid w:val="002338ED"/>
    <w:rsid w:val="00234100"/>
    <w:rsid w:val="00234180"/>
    <w:rsid w:val="002341C9"/>
    <w:rsid w:val="00234574"/>
    <w:rsid w:val="002345F0"/>
    <w:rsid w:val="00234616"/>
    <w:rsid w:val="00234C7D"/>
    <w:rsid w:val="0023501B"/>
    <w:rsid w:val="002351B6"/>
    <w:rsid w:val="002354D0"/>
    <w:rsid w:val="002358A5"/>
    <w:rsid w:val="0023688D"/>
    <w:rsid w:val="00236AF0"/>
    <w:rsid w:val="00236B0F"/>
    <w:rsid w:val="00236D13"/>
    <w:rsid w:val="00241A51"/>
    <w:rsid w:val="00241C2C"/>
    <w:rsid w:val="00241D67"/>
    <w:rsid w:val="00242016"/>
    <w:rsid w:val="002420B2"/>
    <w:rsid w:val="00242640"/>
    <w:rsid w:val="00242DA0"/>
    <w:rsid w:val="002433AD"/>
    <w:rsid w:val="00243889"/>
    <w:rsid w:val="00243D6C"/>
    <w:rsid w:val="00243F8D"/>
    <w:rsid w:val="00244482"/>
    <w:rsid w:val="002445FC"/>
    <w:rsid w:val="0024477C"/>
    <w:rsid w:val="00244A31"/>
    <w:rsid w:val="0024535E"/>
    <w:rsid w:val="0024603D"/>
    <w:rsid w:val="00246378"/>
    <w:rsid w:val="002466AF"/>
    <w:rsid w:val="00246AC0"/>
    <w:rsid w:val="00246B46"/>
    <w:rsid w:val="00246BE0"/>
    <w:rsid w:val="002470F3"/>
    <w:rsid w:val="00247F6C"/>
    <w:rsid w:val="00250676"/>
    <w:rsid w:val="00251103"/>
    <w:rsid w:val="0025119E"/>
    <w:rsid w:val="0025189A"/>
    <w:rsid w:val="002525BD"/>
    <w:rsid w:val="00252633"/>
    <w:rsid w:val="00252CE0"/>
    <w:rsid w:val="002535F3"/>
    <w:rsid w:val="0025375F"/>
    <w:rsid w:val="00254355"/>
    <w:rsid w:val="00254C14"/>
    <w:rsid w:val="00254EA5"/>
    <w:rsid w:val="00255FE2"/>
    <w:rsid w:val="002561F6"/>
    <w:rsid w:val="002567C8"/>
    <w:rsid w:val="002578D9"/>
    <w:rsid w:val="002579E9"/>
    <w:rsid w:val="00257AE8"/>
    <w:rsid w:val="00257E05"/>
    <w:rsid w:val="0026010F"/>
    <w:rsid w:val="00260713"/>
    <w:rsid w:val="002611C4"/>
    <w:rsid w:val="00261939"/>
    <w:rsid w:val="00261CD5"/>
    <w:rsid w:val="00262232"/>
    <w:rsid w:val="00262514"/>
    <w:rsid w:val="00262D48"/>
    <w:rsid w:val="00262EFF"/>
    <w:rsid w:val="00263027"/>
    <w:rsid w:val="0026380E"/>
    <w:rsid w:val="002639F4"/>
    <w:rsid w:val="00263F76"/>
    <w:rsid w:val="002643AC"/>
    <w:rsid w:val="002644D4"/>
    <w:rsid w:val="00264994"/>
    <w:rsid w:val="00264AC4"/>
    <w:rsid w:val="002656D1"/>
    <w:rsid w:val="0026597B"/>
    <w:rsid w:val="00265DBC"/>
    <w:rsid w:val="00266AA8"/>
    <w:rsid w:val="00266E5A"/>
    <w:rsid w:val="00266ECB"/>
    <w:rsid w:val="00267138"/>
    <w:rsid w:val="00267725"/>
    <w:rsid w:val="002704FB"/>
    <w:rsid w:val="00270E05"/>
    <w:rsid w:val="00270EAA"/>
    <w:rsid w:val="00271408"/>
    <w:rsid w:val="00271690"/>
    <w:rsid w:val="002729A2"/>
    <w:rsid w:val="00273447"/>
    <w:rsid w:val="00273509"/>
    <w:rsid w:val="00273753"/>
    <w:rsid w:val="00273A21"/>
    <w:rsid w:val="00273A47"/>
    <w:rsid w:val="00274862"/>
    <w:rsid w:val="0027518E"/>
    <w:rsid w:val="00275396"/>
    <w:rsid w:val="00276109"/>
    <w:rsid w:val="002763DF"/>
    <w:rsid w:val="00276790"/>
    <w:rsid w:val="00276F12"/>
    <w:rsid w:val="00276F73"/>
    <w:rsid w:val="0027785A"/>
    <w:rsid w:val="0028004F"/>
    <w:rsid w:val="00280524"/>
    <w:rsid w:val="002811F9"/>
    <w:rsid w:val="002813D8"/>
    <w:rsid w:val="00281698"/>
    <w:rsid w:val="00281987"/>
    <w:rsid w:val="0028260A"/>
    <w:rsid w:val="00282A22"/>
    <w:rsid w:val="00283215"/>
    <w:rsid w:val="00284333"/>
    <w:rsid w:val="00284856"/>
    <w:rsid w:val="00284A65"/>
    <w:rsid w:val="00284DF8"/>
    <w:rsid w:val="00285D59"/>
    <w:rsid w:val="00286365"/>
    <w:rsid w:val="00286408"/>
    <w:rsid w:val="00286959"/>
    <w:rsid w:val="00286B92"/>
    <w:rsid w:val="0028768C"/>
    <w:rsid w:val="00287B01"/>
    <w:rsid w:val="00287B5B"/>
    <w:rsid w:val="00287CB5"/>
    <w:rsid w:val="00287E3D"/>
    <w:rsid w:val="00290295"/>
    <w:rsid w:val="0029056F"/>
    <w:rsid w:val="00290C4E"/>
    <w:rsid w:val="00290D6D"/>
    <w:rsid w:val="00291238"/>
    <w:rsid w:val="00292020"/>
    <w:rsid w:val="00292258"/>
    <w:rsid w:val="00292591"/>
    <w:rsid w:val="002927D2"/>
    <w:rsid w:val="00293917"/>
    <w:rsid w:val="00294427"/>
    <w:rsid w:val="002944A0"/>
    <w:rsid w:val="002947C8"/>
    <w:rsid w:val="0029498B"/>
    <w:rsid w:val="002949C7"/>
    <w:rsid w:val="00295146"/>
    <w:rsid w:val="00295CF9"/>
    <w:rsid w:val="00296C64"/>
    <w:rsid w:val="0029750D"/>
    <w:rsid w:val="0029755B"/>
    <w:rsid w:val="00297725"/>
    <w:rsid w:val="00297CD8"/>
    <w:rsid w:val="002A017C"/>
    <w:rsid w:val="002A03F0"/>
    <w:rsid w:val="002A0DBF"/>
    <w:rsid w:val="002A150E"/>
    <w:rsid w:val="002A161F"/>
    <w:rsid w:val="002A1B5A"/>
    <w:rsid w:val="002A1DCF"/>
    <w:rsid w:val="002A21CE"/>
    <w:rsid w:val="002A275D"/>
    <w:rsid w:val="002A27AF"/>
    <w:rsid w:val="002A28BB"/>
    <w:rsid w:val="002A2A38"/>
    <w:rsid w:val="002A43B3"/>
    <w:rsid w:val="002A4476"/>
    <w:rsid w:val="002A4907"/>
    <w:rsid w:val="002A4974"/>
    <w:rsid w:val="002A52B2"/>
    <w:rsid w:val="002A5583"/>
    <w:rsid w:val="002A562D"/>
    <w:rsid w:val="002A5DE7"/>
    <w:rsid w:val="002A60C2"/>
    <w:rsid w:val="002A6582"/>
    <w:rsid w:val="002A6F7E"/>
    <w:rsid w:val="002A7C5F"/>
    <w:rsid w:val="002A7F14"/>
    <w:rsid w:val="002B0561"/>
    <w:rsid w:val="002B0A8B"/>
    <w:rsid w:val="002B1542"/>
    <w:rsid w:val="002B15F5"/>
    <w:rsid w:val="002B20E8"/>
    <w:rsid w:val="002B252B"/>
    <w:rsid w:val="002B2A8A"/>
    <w:rsid w:val="002B2B47"/>
    <w:rsid w:val="002B360D"/>
    <w:rsid w:val="002B3D96"/>
    <w:rsid w:val="002B3EF8"/>
    <w:rsid w:val="002B4310"/>
    <w:rsid w:val="002B48E8"/>
    <w:rsid w:val="002B49F5"/>
    <w:rsid w:val="002B5547"/>
    <w:rsid w:val="002B699B"/>
    <w:rsid w:val="002B6B8B"/>
    <w:rsid w:val="002B7E5E"/>
    <w:rsid w:val="002C0986"/>
    <w:rsid w:val="002C09CA"/>
    <w:rsid w:val="002C0A18"/>
    <w:rsid w:val="002C0ED9"/>
    <w:rsid w:val="002C0EED"/>
    <w:rsid w:val="002C0F7C"/>
    <w:rsid w:val="002C1DE6"/>
    <w:rsid w:val="002C2574"/>
    <w:rsid w:val="002C266A"/>
    <w:rsid w:val="002C2823"/>
    <w:rsid w:val="002C2ECA"/>
    <w:rsid w:val="002C2F91"/>
    <w:rsid w:val="002C3369"/>
    <w:rsid w:val="002C33BA"/>
    <w:rsid w:val="002C40C3"/>
    <w:rsid w:val="002C5115"/>
    <w:rsid w:val="002C5580"/>
    <w:rsid w:val="002C5F26"/>
    <w:rsid w:val="002C62EF"/>
    <w:rsid w:val="002C6496"/>
    <w:rsid w:val="002C65E0"/>
    <w:rsid w:val="002C691D"/>
    <w:rsid w:val="002C6D32"/>
    <w:rsid w:val="002C71F1"/>
    <w:rsid w:val="002C7E57"/>
    <w:rsid w:val="002D03A1"/>
    <w:rsid w:val="002D06C9"/>
    <w:rsid w:val="002D0CEF"/>
    <w:rsid w:val="002D1019"/>
    <w:rsid w:val="002D196B"/>
    <w:rsid w:val="002D1B0A"/>
    <w:rsid w:val="002D1FFD"/>
    <w:rsid w:val="002D2676"/>
    <w:rsid w:val="002D2FC5"/>
    <w:rsid w:val="002D34AD"/>
    <w:rsid w:val="002D3545"/>
    <w:rsid w:val="002D37ED"/>
    <w:rsid w:val="002D3809"/>
    <w:rsid w:val="002D3B14"/>
    <w:rsid w:val="002D3BE0"/>
    <w:rsid w:val="002D3C45"/>
    <w:rsid w:val="002D4112"/>
    <w:rsid w:val="002D43F7"/>
    <w:rsid w:val="002D4585"/>
    <w:rsid w:val="002D49AA"/>
    <w:rsid w:val="002D535E"/>
    <w:rsid w:val="002D5C6E"/>
    <w:rsid w:val="002D5E45"/>
    <w:rsid w:val="002D6352"/>
    <w:rsid w:val="002D6BCF"/>
    <w:rsid w:val="002D6C21"/>
    <w:rsid w:val="002D793D"/>
    <w:rsid w:val="002D7B2B"/>
    <w:rsid w:val="002D7F1A"/>
    <w:rsid w:val="002E0291"/>
    <w:rsid w:val="002E0619"/>
    <w:rsid w:val="002E0678"/>
    <w:rsid w:val="002E074E"/>
    <w:rsid w:val="002E07F2"/>
    <w:rsid w:val="002E0A42"/>
    <w:rsid w:val="002E0B53"/>
    <w:rsid w:val="002E0D31"/>
    <w:rsid w:val="002E0D70"/>
    <w:rsid w:val="002E12B0"/>
    <w:rsid w:val="002E1334"/>
    <w:rsid w:val="002E1B7D"/>
    <w:rsid w:val="002E2BD6"/>
    <w:rsid w:val="002E2C2A"/>
    <w:rsid w:val="002E2E22"/>
    <w:rsid w:val="002E2E80"/>
    <w:rsid w:val="002E2F7B"/>
    <w:rsid w:val="002E3313"/>
    <w:rsid w:val="002E376A"/>
    <w:rsid w:val="002E3F8E"/>
    <w:rsid w:val="002E4087"/>
    <w:rsid w:val="002E4B6F"/>
    <w:rsid w:val="002E4DC1"/>
    <w:rsid w:val="002E4F03"/>
    <w:rsid w:val="002E5EAF"/>
    <w:rsid w:val="002E67EB"/>
    <w:rsid w:val="002E6A60"/>
    <w:rsid w:val="002E7094"/>
    <w:rsid w:val="002E730B"/>
    <w:rsid w:val="002E7C01"/>
    <w:rsid w:val="002F0377"/>
    <w:rsid w:val="002F0879"/>
    <w:rsid w:val="002F0919"/>
    <w:rsid w:val="002F0E5E"/>
    <w:rsid w:val="002F1095"/>
    <w:rsid w:val="002F13DB"/>
    <w:rsid w:val="002F1885"/>
    <w:rsid w:val="002F1A14"/>
    <w:rsid w:val="002F1CF7"/>
    <w:rsid w:val="002F26D7"/>
    <w:rsid w:val="002F2A10"/>
    <w:rsid w:val="002F2DCF"/>
    <w:rsid w:val="002F46AA"/>
    <w:rsid w:val="002F557C"/>
    <w:rsid w:val="002F573D"/>
    <w:rsid w:val="002F5807"/>
    <w:rsid w:val="002F5975"/>
    <w:rsid w:val="002F5C73"/>
    <w:rsid w:val="002F5E2D"/>
    <w:rsid w:val="002F5E70"/>
    <w:rsid w:val="002F6097"/>
    <w:rsid w:val="002F6098"/>
    <w:rsid w:val="002F611B"/>
    <w:rsid w:val="002F6454"/>
    <w:rsid w:val="002F6709"/>
    <w:rsid w:val="002F6745"/>
    <w:rsid w:val="002F67E1"/>
    <w:rsid w:val="002F67F5"/>
    <w:rsid w:val="002F717D"/>
    <w:rsid w:val="002F76B3"/>
    <w:rsid w:val="002F7775"/>
    <w:rsid w:val="002F79E8"/>
    <w:rsid w:val="002F7E4B"/>
    <w:rsid w:val="00300748"/>
    <w:rsid w:val="00300DCC"/>
    <w:rsid w:val="00301131"/>
    <w:rsid w:val="0030163A"/>
    <w:rsid w:val="00302BD6"/>
    <w:rsid w:val="00302C61"/>
    <w:rsid w:val="00303578"/>
    <w:rsid w:val="003036D8"/>
    <w:rsid w:val="00303E48"/>
    <w:rsid w:val="00303EF0"/>
    <w:rsid w:val="003044E8"/>
    <w:rsid w:val="00304A7E"/>
    <w:rsid w:val="00304C9B"/>
    <w:rsid w:val="00304ED0"/>
    <w:rsid w:val="00305934"/>
    <w:rsid w:val="003059C4"/>
    <w:rsid w:val="003064EB"/>
    <w:rsid w:val="0030673F"/>
    <w:rsid w:val="003068BC"/>
    <w:rsid w:val="003070A5"/>
    <w:rsid w:val="003072AD"/>
    <w:rsid w:val="003078AF"/>
    <w:rsid w:val="00307C9A"/>
    <w:rsid w:val="00310455"/>
    <w:rsid w:val="003114E0"/>
    <w:rsid w:val="00311BB4"/>
    <w:rsid w:val="00312688"/>
    <w:rsid w:val="0031288E"/>
    <w:rsid w:val="00312929"/>
    <w:rsid w:val="0031332B"/>
    <w:rsid w:val="0031375B"/>
    <w:rsid w:val="00313DF7"/>
    <w:rsid w:val="00314DA7"/>
    <w:rsid w:val="00314EA2"/>
    <w:rsid w:val="003153A8"/>
    <w:rsid w:val="003153EE"/>
    <w:rsid w:val="0031624E"/>
    <w:rsid w:val="00316AFB"/>
    <w:rsid w:val="00317558"/>
    <w:rsid w:val="003175C4"/>
    <w:rsid w:val="003179EA"/>
    <w:rsid w:val="00317EDF"/>
    <w:rsid w:val="003206C8"/>
    <w:rsid w:val="00320CCD"/>
    <w:rsid w:val="00320CD0"/>
    <w:rsid w:val="003216E6"/>
    <w:rsid w:val="00321C3D"/>
    <w:rsid w:val="0032238F"/>
    <w:rsid w:val="00322665"/>
    <w:rsid w:val="00322E28"/>
    <w:rsid w:val="00322F31"/>
    <w:rsid w:val="00323320"/>
    <w:rsid w:val="003233BA"/>
    <w:rsid w:val="00323647"/>
    <w:rsid w:val="00324363"/>
    <w:rsid w:val="0032474D"/>
    <w:rsid w:val="00324872"/>
    <w:rsid w:val="00324A2D"/>
    <w:rsid w:val="00324BDE"/>
    <w:rsid w:val="00325600"/>
    <w:rsid w:val="00325B47"/>
    <w:rsid w:val="003262BF"/>
    <w:rsid w:val="00326C56"/>
    <w:rsid w:val="00327882"/>
    <w:rsid w:val="0033082B"/>
    <w:rsid w:val="00330A5F"/>
    <w:rsid w:val="00331254"/>
    <w:rsid w:val="00332241"/>
    <w:rsid w:val="003328E0"/>
    <w:rsid w:val="00332EA0"/>
    <w:rsid w:val="003332AC"/>
    <w:rsid w:val="00334392"/>
    <w:rsid w:val="00335709"/>
    <w:rsid w:val="00335A88"/>
    <w:rsid w:val="00336760"/>
    <w:rsid w:val="00336B59"/>
    <w:rsid w:val="00337250"/>
    <w:rsid w:val="00337DD4"/>
    <w:rsid w:val="0034070F"/>
    <w:rsid w:val="00340A4C"/>
    <w:rsid w:val="00340CAC"/>
    <w:rsid w:val="00342267"/>
    <w:rsid w:val="003422C7"/>
    <w:rsid w:val="0034243E"/>
    <w:rsid w:val="003424F8"/>
    <w:rsid w:val="0034284D"/>
    <w:rsid w:val="0034349A"/>
    <w:rsid w:val="00343926"/>
    <w:rsid w:val="00343A11"/>
    <w:rsid w:val="00343B98"/>
    <w:rsid w:val="003443F0"/>
    <w:rsid w:val="00344943"/>
    <w:rsid w:val="00345F39"/>
    <w:rsid w:val="0034610E"/>
    <w:rsid w:val="003468AE"/>
    <w:rsid w:val="0034692A"/>
    <w:rsid w:val="00346EE6"/>
    <w:rsid w:val="00347746"/>
    <w:rsid w:val="00347CC5"/>
    <w:rsid w:val="003505DE"/>
    <w:rsid w:val="00350F70"/>
    <w:rsid w:val="0035149E"/>
    <w:rsid w:val="00351F82"/>
    <w:rsid w:val="00352054"/>
    <w:rsid w:val="003522B1"/>
    <w:rsid w:val="00352FA1"/>
    <w:rsid w:val="00352FAE"/>
    <w:rsid w:val="0035310A"/>
    <w:rsid w:val="003532D5"/>
    <w:rsid w:val="00353FA5"/>
    <w:rsid w:val="00354B23"/>
    <w:rsid w:val="00354D2D"/>
    <w:rsid w:val="00354E0B"/>
    <w:rsid w:val="003551B1"/>
    <w:rsid w:val="00355CC4"/>
    <w:rsid w:val="00355DCD"/>
    <w:rsid w:val="00356229"/>
    <w:rsid w:val="00356374"/>
    <w:rsid w:val="00356468"/>
    <w:rsid w:val="00356B97"/>
    <w:rsid w:val="00356E56"/>
    <w:rsid w:val="00356F85"/>
    <w:rsid w:val="00357078"/>
    <w:rsid w:val="003573B4"/>
    <w:rsid w:val="00357CA9"/>
    <w:rsid w:val="00360171"/>
    <w:rsid w:val="00360272"/>
    <w:rsid w:val="003602B4"/>
    <w:rsid w:val="003603BA"/>
    <w:rsid w:val="003605AE"/>
    <w:rsid w:val="0036075E"/>
    <w:rsid w:val="003614CD"/>
    <w:rsid w:val="00361C07"/>
    <w:rsid w:val="00361D4F"/>
    <w:rsid w:val="00362226"/>
    <w:rsid w:val="00362D48"/>
    <w:rsid w:val="00362F44"/>
    <w:rsid w:val="00363376"/>
    <w:rsid w:val="003634C1"/>
    <w:rsid w:val="00363C68"/>
    <w:rsid w:val="00363EFF"/>
    <w:rsid w:val="003642FA"/>
    <w:rsid w:val="00364892"/>
    <w:rsid w:val="003648C2"/>
    <w:rsid w:val="00364956"/>
    <w:rsid w:val="003649C5"/>
    <w:rsid w:val="003653D6"/>
    <w:rsid w:val="00366080"/>
    <w:rsid w:val="00366781"/>
    <w:rsid w:val="00366A78"/>
    <w:rsid w:val="00366B79"/>
    <w:rsid w:val="00366FA3"/>
    <w:rsid w:val="00367884"/>
    <w:rsid w:val="003678BE"/>
    <w:rsid w:val="00370887"/>
    <w:rsid w:val="00370A98"/>
    <w:rsid w:val="00371289"/>
    <w:rsid w:val="003717B7"/>
    <w:rsid w:val="0037180E"/>
    <w:rsid w:val="003723DE"/>
    <w:rsid w:val="00372CE2"/>
    <w:rsid w:val="00373234"/>
    <w:rsid w:val="003732BF"/>
    <w:rsid w:val="00373A1C"/>
    <w:rsid w:val="00373D30"/>
    <w:rsid w:val="00373F5F"/>
    <w:rsid w:val="00375869"/>
    <w:rsid w:val="00375B34"/>
    <w:rsid w:val="00376018"/>
    <w:rsid w:val="0037637C"/>
    <w:rsid w:val="003763A7"/>
    <w:rsid w:val="00376A37"/>
    <w:rsid w:val="00376CC2"/>
    <w:rsid w:val="00376D0C"/>
    <w:rsid w:val="00376F04"/>
    <w:rsid w:val="003774A5"/>
    <w:rsid w:val="0038006D"/>
    <w:rsid w:val="00380120"/>
    <w:rsid w:val="00380C0F"/>
    <w:rsid w:val="00380F53"/>
    <w:rsid w:val="003812FA"/>
    <w:rsid w:val="00381754"/>
    <w:rsid w:val="00381F9F"/>
    <w:rsid w:val="00382AC0"/>
    <w:rsid w:val="0038313D"/>
    <w:rsid w:val="00383157"/>
    <w:rsid w:val="00383AB0"/>
    <w:rsid w:val="00383B2E"/>
    <w:rsid w:val="00383C1F"/>
    <w:rsid w:val="003846FA"/>
    <w:rsid w:val="00384C7B"/>
    <w:rsid w:val="00385616"/>
    <w:rsid w:val="00385E48"/>
    <w:rsid w:val="0038621C"/>
    <w:rsid w:val="003865A5"/>
    <w:rsid w:val="00386641"/>
    <w:rsid w:val="003873A3"/>
    <w:rsid w:val="00387CEB"/>
    <w:rsid w:val="003900C5"/>
    <w:rsid w:val="00390683"/>
    <w:rsid w:val="00390BDF"/>
    <w:rsid w:val="00390C30"/>
    <w:rsid w:val="00391474"/>
    <w:rsid w:val="00391578"/>
    <w:rsid w:val="003915C5"/>
    <w:rsid w:val="00391600"/>
    <w:rsid w:val="003919B6"/>
    <w:rsid w:val="003923BF"/>
    <w:rsid w:val="0039280B"/>
    <w:rsid w:val="003929A9"/>
    <w:rsid w:val="00392AAA"/>
    <w:rsid w:val="00392F94"/>
    <w:rsid w:val="0039394D"/>
    <w:rsid w:val="003945D3"/>
    <w:rsid w:val="003948B4"/>
    <w:rsid w:val="00394A9A"/>
    <w:rsid w:val="003958CC"/>
    <w:rsid w:val="003960B8"/>
    <w:rsid w:val="003974CF"/>
    <w:rsid w:val="003A03EB"/>
    <w:rsid w:val="003A06C6"/>
    <w:rsid w:val="003A1404"/>
    <w:rsid w:val="003A15CB"/>
    <w:rsid w:val="003A1709"/>
    <w:rsid w:val="003A1E7F"/>
    <w:rsid w:val="003A22D6"/>
    <w:rsid w:val="003A253A"/>
    <w:rsid w:val="003A2B5F"/>
    <w:rsid w:val="003A2CE0"/>
    <w:rsid w:val="003A30D6"/>
    <w:rsid w:val="003A3312"/>
    <w:rsid w:val="003A3CB2"/>
    <w:rsid w:val="003A4246"/>
    <w:rsid w:val="003A4F2B"/>
    <w:rsid w:val="003A538E"/>
    <w:rsid w:val="003A5593"/>
    <w:rsid w:val="003A58FD"/>
    <w:rsid w:val="003A5D8C"/>
    <w:rsid w:val="003A6371"/>
    <w:rsid w:val="003A69F5"/>
    <w:rsid w:val="003A6DD2"/>
    <w:rsid w:val="003A6F50"/>
    <w:rsid w:val="003A71C3"/>
    <w:rsid w:val="003A71C4"/>
    <w:rsid w:val="003A7643"/>
    <w:rsid w:val="003A7ADC"/>
    <w:rsid w:val="003B0F06"/>
    <w:rsid w:val="003B1081"/>
    <w:rsid w:val="003B1621"/>
    <w:rsid w:val="003B19AB"/>
    <w:rsid w:val="003B1B72"/>
    <w:rsid w:val="003B1C1B"/>
    <w:rsid w:val="003B2606"/>
    <w:rsid w:val="003B27A0"/>
    <w:rsid w:val="003B292A"/>
    <w:rsid w:val="003B3405"/>
    <w:rsid w:val="003B3486"/>
    <w:rsid w:val="003B3EE3"/>
    <w:rsid w:val="003B44EE"/>
    <w:rsid w:val="003B574B"/>
    <w:rsid w:val="003B6141"/>
    <w:rsid w:val="003B6754"/>
    <w:rsid w:val="003B7443"/>
    <w:rsid w:val="003B74E0"/>
    <w:rsid w:val="003C0C25"/>
    <w:rsid w:val="003C0C69"/>
    <w:rsid w:val="003C0D12"/>
    <w:rsid w:val="003C0E9E"/>
    <w:rsid w:val="003C1094"/>
    <w:rsid w:val="003C10F3"/>
    <w:rsid w:val="003C196F"/>
    <w:rsid w:val="003C1B3F"/>
    <w:rsid w:val="003C21B6"/>
    <w:rsid w:val="003C27B7"/>
    <w:rsid w:val="003C28A1"/>
    <w:rsid w:val="003C2AE1"/>
    <w:rsid w:val="003C2F09"/>
    <w:rsid w:val="003C3448"/>
    <w:rsid w:val="003C3AAD"/>
    <w:rsid w:val="003C409F"/>
    <w:rsid w:val="003C47A3"/>
    <w:rsid w:val="003C4B24"/>
    <w:rsid w:val="003C4E36"/>
    <w:rsid w:val="003C5690"/>
    <w:rsid w:val="003C5771"/>
    <w:rsid w:val="003C5905"/>
    <w:rsid w:val="003C5BC0"/>
    <w:rsid w:val="003C5C31"/>
    <w:rsid w:val="003C5F72"/>
    <w:rsid w:val="003C6441"/>
    <w:rsid w:val="003C659D"/>
    <w:rsid w:val="003C66F0"/>
    <w:rsid w:val="003C756C"/>
    <w:rsid w:val="003C7747"/>
    <w:rsid w:val="003C7B70"/>
    <w:rsid w:val="003D01AB"/>
    <w:rsid w:val="003D0412"/>
    <w:rsid w:val="003D1E87"/>
    <w:rsid w:val="003D2527"/>
    <w:rsid w:val="003D28D0"/>
    <w:rsid w:val="003D2DF0"/>
    <w:rsid w:val="003D33E3"/>
    <w:rsid w:val="003D347D"/>
    <w:rsid w:val="003D351E"/>
    <w:rsid w:val="003D3612"/>
    <w:rsid w:val="003D3CBA"/>
    <w:rsid w:val="003D431D"/>
    <w:rsid w:val="003D4CBE"/>
    <w:rsid w:val="003D53B3"/>
    <w:rsid w:val="003D59A4"/>
    <w:rsid w:val="003D5D8A"/>
    <w:rsid w:val="003D60DC"/>
    <w:rsid w:val="003D6CBD"/>
    <w:rsid w:val="003D72D1"/>
    <w:rsid w:val="003D7D06"/>
    <w:rsid w:val="003D7F3F"/>
    <w:rsid w:val="003D7FD7"/>
    <w:rsid w:val="003E0962"/>
    <w:rsid w:val="003E1356"/>
    <w:rsid w:val="003E173C"/>
    <w:rsid w:val="003E1D9F"/>
    <w:rsid w:val="003E2EAD"/>
    <w:rsid w:val="003E3431"/>
    <w:rsid w:val="003E349A"/>
    <w:rsid w:val="003E34F3"/>
    <w:rsid w:val="003E3759"/>
    <w:rsid w:val="003E38F4"/>
    <w:rsid w:val="003E391D"/>
    <w:rsid w:val="003E590B"/>
    <w:rsid w:val="003E5984"/>
    <w:rsid w:val="003E67E4"/>
    <w:rsid w:val="003E7601"/>
    <w:rsid w:val="003E7A29"/>
    <w:rsid w:val="003E7EDB"/>
    <w:rsid w:val="003F0157"/>
    <w:rsid w:val="003F0895"/>
    <w:rsid w:val="003F1374"/>
    <w:rsid w:val="003F1896"/>
    <w:rsid w:val="003F1C78"/>
    <w:rsid w:val="003F1DF9"/>
    <w:rsid w:val="003F2531"/>
    <w:rsid w:val="003F2652"/>
    <w:rsid w:val="003F2719"/>
    <w:rsid w:val="003F3244"/>
    <w:rsid w:val="003F34C4"/>
    <w:rsid w:val="003F36AA"/>
    <w:rsid w:val="003F4072"/>
    <w:rsid w:val="003F46AF"/>
    <w:rsid w:val="003F48B7"/>
    <w:rsid w:val="003F4C4E"/>
    <w:rsid w:val="003F5943"/>
    <w:rsid w:val="003F63E1"/>
    <w:rsid w:val="003F65C3"/>
    <w:rsid w:val="003F69DD"/>
    <w:rsid w:val="003F6F27"/>
    <w:rsid w:val="003F7502"/>
    <w:rsid w:val="003F75DA"/>
    <w:rsid w:val="003F79AD"/>
    <w:rsid w:val="003F7A1D"/>
    <w:rsid w:val="003F7CAE"/>
    <w:rsid w:val="003F7FB5"/>
    <w:rsid w:val="003F7FE5"/>
    <w:rsid w:val="004004D9"/>
    <w:rsid w:val="00400D0D"/>
    <w:rsid w:val="00400D8B"/>
    <w:rsid w:val="00400E8F"/>
    <w:rsid w:val="004013DA"/>
    <w:rsid w:val="004018CA"/>
    <w:rsid w:val="00401BA3"/>
    <w:rsid w:val="00401D7B"/>
    <w:rsid w:val="00401E6C"/>
    <w:rsid w:val="0040255C"/>
    <w:rsid w:val="00402899"/>
    <w:rsid w:val="00402CC5"/>
    <w:rsid w:val="00402FCB"/>
    <w:rsid w:val="0040349E"/>
    <w:rsid w:val="004035DA"/>
    <w:rsid w:val="00404331"/>
    <w:rsid w:val="00404989"/>
    <w:rsid w:val="004049B4"/>
    <w:rsid w:val="00405085"/>
    <w:rsid w:val="0040548F"/>
    <w:rsid w:val="00405FA6"/>
    <w:rsid w:val="0040704E"/>
    <w:rsid w:val="0041064A"/>
    <w:rsid w:val="00411165"/>
    <w:rsid w:val="0041137A"/>
    <w:rsid w:val="004115B9"/>
    <w:rsid w:val="00411A52"/>
    <w:rsid w:val="004120B1"/>
    <w:rsid w:val="00412617"/>
    <w:rsid w:val="00412FFF"/>
    <w:rsid w:val="00413082"/>
    <w:rsid w:val="00413450"/>
    <w:rsid w:val="0041345F"/>
    <w:rsid w:val="00413B71"/>
    <w:rsid w:val="00413BEA"/>
    <w:rsid w:val="00414D7B"/>
    <w:rsid w:val="00415405"/>
    <w:rsid w:val="00415CBD"/>
    <w:rsid w:val="00415FD4"/>
    <w:rsid w:val="00416025"/>
    <w:rsid w:val="004160A7"/>
    <w:rsid w:val="00416592"/>
    <w:rsid w:val="00416643"/>
    <w:rsid w:val="004170B2"/>
    <w:rsid w:val="004172F5"/>
    <w:rsid w:val="00417327"/>
    <w:rsid w:val="0041740E"/>
    <w:rsid w:val="004176C5"/>
    <w:rsid w:val="0041780E"/>
    <w:rsid w:val="00420D3F"/>
    <w:rsid w:val="004215B2"/>
    <w:rsid w:val="00423141"/>
    <w:rsid w:val="004233E7"/>
    <w:rsid w:val="00424062"/>
    <w:rsid w:val="004248CB"/>
    <w:rsid w:val="00424A6F"/>
    <w:rsid w:val="00424E24"/>
    <w:rsid w:val="0042507B"/>
    <w:rsid w:val="00425818"/>
    <w:rsid w:val="00425EA0"/>
    <w:rsid w:val="004267F1"/>
    <w:rsid w:val="00426BFE"/>
    <w:rsid w:val="00426F78"/>
    <w:rsid w:val="0042721D"/>
    <w:rsid w:val="00427388"/>
    <w:rsid w:val="00427547"/>
    <w:rsid w:val="004279EC"/>
    <w:rsid w:val="00427D96"/>
    <w:rsid w:val="00430358"/>
    <w:rsid w:val="004306BC"/>
    <w:rsid w:val="00430723"/>
    <w:rsid w:val="00430B1F"/>
    <w:rsid w:val="00430B48"/>
    <w:rsid w:val="00431834"/>
    <w:rsid w:val="00431989"/>
    <w:rsid w:val="0043212F"/>
    <w:rsid w:val="00432458"/>
    <w:rsid w:val="004326CB"/>
    <w:rsid w:val="0043274E"/>
    <w:rsid w:val="00432C4E"/>
    <w:rsid w:val="00432DB7"/>
    <w:rsid w:val="00432DEC"/>
    <w:rsid w:val="00432EEE"/>
    <w:rsid w:val="00432EF2"/>
    <w:rsid w:val="00432F68"/>
    <w:rsid w:val="00433379"/>
    <w:rsid w:val="00433776"/>
    <w:rsid w:val="004339FD"/>
    <w:rsid w:val="00433B2D"/>
    <w:rsid w:val="00433BFD"/>
    <w:rsid w:val="004342FD"/>
    <w:rsid w:val="0043468C"/>
    <w:rsid w:val="0043483D"/>
    <w:rsid w:val="004352AA"/>
    <w:rsid w:val="004355F5"/>
    <w:rsid w:val="00435C9E"/>
    <w:rsid w:val="00435D76"/>
    <w:rsid w:val="0043692C"/>
    <w:rsid w:val="004371DD"/>
    <w:rsid w:val="004373E9"/>
    <w:rsid w:val="0043797B"/>
    <w:rsid w:val="00437CB9"/>
    <w:rsid w:val="00437E1B"/>
    <w:rsid w:val="004401BD"/>
    <w:rsid w:val="00440941"/>
    <w:rsid w:val="00440D09"/>
    <w:rsid w:val="00440F3F"/>
    <w:rsid w:val="00440FEE"/>
    <w:rsid w:val="00441DE7"/>
    <w:rsid w:val="0044234F"/>
    <w:rsid w:val="00442574"/>
    <w:rsid w:val="00442820"/>
    <w:rsid w:val="00442DB6"/>
    <w:rsid w:val="0044310E"/>
    <w:rsid w:val="004444E6"/>
    <w:rsid w:val="00444A04"/>
    <w:rsid w:val="00444DA6"/>
    <w:rsid w:val="00445551"/>
    <w:rsid w:val="00445A5D"/>
    <w:rsid w:val="00445BA5"/>
    <w:rsid w:val="00445C72"/>
    <w:rsid w:val="00446620"/>
    <w:rsid w:val="00446A3C"/>
    <w:rsid w:val="00446A40"/>
    <w:rsid w:val="00446F87"/>
    <w:rsid w:val="00447DBE"/>
    <w:rsid w:val="00447DCA"/>
    <w:rsid w:val="00451296"/>
    <w:rsid w:val="00451578"/>
    <w:rsid w:val="004515B2"/>
    <w:rsid w:val="00451AB3"/>
    <w:rsid w:val="00452764"/>
    <w:rsid w:val="00452A96"/>
    <w:rsid w:val="00452E59"/>
    <w:rsid w:val="00452E72"/>
    <w:rsid w:val="00453566"/>
    <w:rsid w:val="004537A5"/>
    <w:rsid w:val="00453ACC"/>
    <w:rsid w:val="00454706"/>
    <w:rsid w:val="00454BD6"/>
    <w:rsid w:val="00454DC0"/>
    <w:rsid w:val="00454FC2"/>
    <w:rsid w:val="00455365"/>
    <w:rsid w:val="00456518"/>
    <w:rsid w:val="00456BCC"/>
    <w:rsid w:val="00457036"/>
    <w:rsid w:val="00457459"/>
    <w:rsid w:val="00457E63"/>
    <w:rsid w:val="00460474"/>
    <w:rsid w:val="004607AB"/>
    <w:rsid w:val="00460A27"/>
    <w:rsid w:val="00460C79"/>
    <w:rsid w:val="00460CB5"/>
    <w:rsid w:val="00461555"/>
    <w:rsid w:val="0046177A"/>
    <w:rsid w:val="004629AB"/>
    <w:rsid w:val="00462EAA"/>
    <w:rsid w:val="004633B1"/>
    <w:rsid w:val="004638E5"/>
    <w:rsid w:val="00463D8A"/>
    <w:rsid w:val="004640D7"/>
    <w:rsid w:val="004659D1"/>
    <w:rsid w:val="00466D49"/>
    <w:rsid w:val="0046713F"/>
    <w:rsid w:val="00467219"/>
    <w:rsid w:val="00467BD1"/>
    <w:rsid w:val="004704CD"/>
    <w:rsid w:val="0047060F"/>
    <w:rsid w:val="004707AB"/>
    <w:rsid w:val="00470C16"/>
    <w:rsid w:val="004710A4"/>
    <w:rsid w:val="004715AD"/>
    <w:rsid w:val="00471A65"/>
    <w:rsid w:val="00471A90"/>
    <w:rsid w:val="00471BBB"/>
    <w:rsid w:val="00471FB6"/>
    <w:rsid w:val="0047224E"/>
    <w:rsid w:val="00472350"/>
    <w:rsid w:val="00472644"/>
    <w:rsid w:val="00472E03"/>
    <w:rsid w:val="00472E7A"/>
    <w:rsid w:val="0047445B"/>
    <w:rsid w:val="004748F3"/>
    <w:rsid w:val="0047554E"/>
    <w:rsid w:val="00477C34"/>
    <w:rsid w:val="00477F14"/>
    <w:rsid w:val="00480036"/>
    <w:rsid w:val="004801AA"/>
    <w:rsid w:val="0048068E"/>
    <w:rsid w:val="00480969"/>
    <w:rsid w:val="00480BEF"/>
    <w:rsid w:val="00480D05"/>
    <w:rsid w:val="004813FC"/>
    <w:rsid w:val="00482205"/>
    <w:rsid w:val="00482750"/>
    <w:rsid w:val="004829F0"/>
    <w:rsid w:val="00482FE7"/>
    <w:rsid w:val="004832BA"/>
    <w:rsid w:val="004835D9"/>
    <w:rsid w:val="00484AB3"/>
    <w:rsid w:val="004854FD"/>
    <w:rsid w:val="00485D72"/>
    <w:rsid w:val="004866D8"/>
    <w:rsid w:val="00486A85"/>
    <w:rsid w:val="00486D07"/>
    <w:rsid w:val="00486E73"/>
    <w:rsid w:val="004874EA"/>
    <w:rsid w:val="00487991"/>
    <w:rsid w:val="00487CEF"/>
    <w:rsid w:val="004903DA"/>
    <w:rsid w:val="00490496"/>
    <w:rsid w:val="00490805"/>
    <w:rsid w:val="0049121B"/>
    <w:rsid w:val="0049150B"/>
    <w:rsid w:val="00492B52"/>
    <w:rsid w:val="00492B5D"/>
    <w:rsid w:val="004930B3"/>
    <w:rsid w:val="004936F9"/>
    <w:rsid w:val="00493B25"/>
    <w:rsid w:val="00493FAD"/>
    <w:rsid w:val="004954AD"/>
    <w:rsid w:val="00495B4E"/>
    <w:rsid w:val="0049635C"/>
    <w:rsid w:val="00496788"/>
    <w:rsid w:val="00496CA4"/>
    <w:rsid w:val="00496DC0"/>
    <w:rsid w:val="004970EA"/>
    <w:rsid w:val="004976E3"/>
    <w:rsid w:val="004A0269"/>
    <w:rsid w:val="004A03C5"/>
    <w:rsid w:val="004A06B3"/>
    <w:rsid w:val="004A1B27"/>
    <w:rsid w:val="004A1C88"/>
    <w:rsid w:val="004A24A2"/>
    <w:rsid w:val="004A252C"/>
    <w:rsid w:val="004A2EE8"/>
    <w:rsid w:val="004A3BE5"/>
    <w:rsid w:val="004A3C03"/>
    <w:rsid w:val="004A3F37"/>
    <w:rsid w:val="004A42F4"/>
    <w:rsid w:val="004A4F06"/>
    <w:rsid w:val="004A51DE"/>
    <w:rsid w:val="004A5462"/>
    <w:rsid w:val="004A55DF"/>
    <w:rsid w:val="004A5631"/>
    <w:rsid w:val="004A5CA5"/>
    <w:rsid w:val="004A6FAD"/>
    <w:rsid w:val="004A713F"/>
    <w:rsid w:val="004A77D1"/>
    <w:rsid w:val="004A7D79"/>
    <w:rsid w:val="004B0186"/>
    <w:rsid w:val="004B1299"/>
    <w:rsid w:val="004B142E"/>
    <w:rsid w:val="004B1AE7"/>
    <w:rsid w:val="004B2057"/>
    <w:rsid w:val="004B29B4"/>
    <w:rsid w:val="004B2D18"/>
    <w:rsid w:val="004B3550"/>
    <w:rsid w:val="004B3C98"/>
    <w:rsid w:val="004B3E6D"/>
    <w:rsid w:val="004B4022"/>
    <w:rsid w:val="004B446F"/>
    <w:rsid w:val="004B45E9"/>
    <w:rsid w:val="004B4BA4"/>
    <w:rsid w:val="004B4EA6"/>
    <w:rsid w:val="004B4ED3"/>
    <w:rsid w:val="004B4F9A"/>
    <w:rsid w:val="004B546B"/>
    <w:rsid w:val="004B5590"/>
    <w:rsid w:val="004B59C1"/>
    <w:rsid w:val="004B5F54"/>
    <w:rsid w:val="004B6790"/>
    <w:rsid w:val="004B7136"/>
    <w:rsid w:val="004B728F"/>
    <w:rsid w:val="004B7643"/>
    <w:rsid w:val="004C03BE"/>
    <w:rsid w:val="004C0BB8"/>
    <w:rsid w:val="004C1342"/>
    <w:rsid w:val="004C1B0C"/>
    <w:rsid w:val="004C1CE2"/>
    <w:rsid w:val="004C1EBE"/>
    <w:rsid w:val="004C2838"/>
    <w:rsid w:val="004C2D4E"/>
    <w:rsid w:val="004C2F34"/>
    <w:rsid w:val="004C35FF"/>
    <w:rsid w:val="004C423A"/>
    <w:rsid w:val="004C435B"/>
    <w:rsid w:val="004C4EA4"/>
    <w:rsid w:val="004C5386"/>
    <w:rsid w:val="004C5615"/>
    <w:rsid w:val="004C56A5"/>
    <w:rsid w:val="004C56DF"/>
    <w:rsid w:val="004C572B"/>
    <w:rsid w:val="004C5E51"/>
    <w:rsid w:val="004C651B"/>
    <w:rsid w:val="004C68F4"/>
    <w:rsid w:val="004C6996"/>
    <w:rsid w:val="004C6C7F"/>
    <w:rsid w:val="004C6E50"/>
    <w:rsid w:val="004C6FC8"/>
    <w:rsid w:val="004C7016"/>
    <w:rsid w:val="004C70A3"/>
    <w:rsid w:val="004C733F"/>
    <w:rsid w:val="004C745C"/>
    <w:rsid w:val="004D0249"/>
    <w:rsid w:val="004D061E"/>
    <w:rsid w:val="004D082E"/>
    <w:rsid w:val="004D0945"/>
    <w:rsid w:val="004D0A4A"/>
    <w:rsid w:val="004D13F9"/>
    <w:rsid w:val="004D2BE5"/>
    <w:rsid w:val="004D3253"/>
    <w:rsid w:val="004D3447"/>
    <w:rsid w:val="004D3B52"/>
    <w:rsid w:val="004D3D91"/>
    <w:rsid w:val="004D4F91"/>
    <w:rsid w:val="004D6263"/>
    <w:rsid w:val="004D65B0"/>
    <w:rsid w:val="004D692E"/>
    <w:rsid w:val="004D7222"/>
    <w:rsid w:val="004D7254"/>
    <w:rsid w:val="004D7F4E"/>
    <w:rsid w:val="004E0319"/>
    <w:rsid w:val="004E07EF"/>
    <w:rsid w:val="004E09B6"/>
    <w:rsid w:val="004E107D"/>
    <w:rsid w:val="004E10A0"/>
    <w:rsid w:val="004E14D3"/>
    <w:rsid w:val="004E252A"/>
    <w:rsid w:val="004E2580"/>
    <w:rsid w:val="004E272C"/>
    <w:rsid w:val="004E2A5D"/>
    <w:rsid w:val="004E2B4E"/>
    <w:rsid w:val="004E2DA6"/>
    <w:rsid w:val="004E32D4"/>
    <w:rsid w:val="004E3446"/>
    <w:rsid w:val="004E3D23"/>
    <w:rsid w:val="004E46EB"/>
    <w:rsid w:val="004E4A61"/>
    <w:rsid w:val="004E4D75"/>
    <w:rsid w:val="004E501E"/>
    <w:rsid w:val="004E55A3"/>
    <w:rsid w:val="004E60BD"/>
    <w:rsid w:val="004E615E"/>
    <w:rsid w:val="004E6DFE"/>
    <w:rsid w:val="004F047F"/>
    <w:rsid w:val="004F06BD"/>
    <w:rsid w:val="004F073D"/>
    <w:rsid w:val="004F0A03"/>
    <w:rsid w:val="004F0EF0"/>
    <w:rsid w:val="004F110D"/>
    <w:rsid w:val="004F17C1"/>
    <w:rsid w:val="004F1AF8"/>
    <w:rsid w:val="004F27E7"/>
    <w:rsid w:val="004F2CBB"/>
    <w:rsid w:val="004F2CDF"/>
    <w:rsid w:val="004F31ED"/>
    <w:rsid w:val="004F376E"/>
    <w:rsid w:val="004F3CF3"/>
    <w:rsid w:val="004F3D1E"/>
    <w:rsid w:val="004F4CA5"/>
    <w:rsid w:val="004F54AE"/>
    <w:rsid w:val="004F562B"/>
    <w:rsid w:val="004F5D90"/>
    <w:rsid w:val="004F6C74"/>
    <w:rsid w:val="004F6FFF"/>
    <w:rsid w:val="004F7479"/>
    <w:rsid w:val="004F7719"/>
    <w:rsid w:val="004F7EEC"/>
    <w:rsid w:val="005003DF"/>
    <w:rsid w:val="00500F85"/>
    <w:rsid w:val="0050116D"/>
    <w:rsid w:val="005021D1"/>
    <w:rsid w:val="00502529"/>
    <w:rsid w:val="00503DB9"/>
    <w:rsid w:val="00503F4F"/>
    <w:rsid w:val="00504173"/>
    <w:rsid w:val="005045C9"/>
    <w:rsid w:val="0050551D"/>
    <w:rsid w:val="005056D3"/>
    <w:rsid w:val="00505766"/>
    <w:rsid w:val="00505825"/>
    <w:rsid w:val="0050611E"/>
    <w:rsid w:val="005063CE"/>
    <w:rsid w:val="005065A8"/>
    <w:rsid w:val="005066B5"/>
    <w:rsid w:val="005067A5"/>
    <w:rsid w:val="00507134"/>
    <w:rsid w:val="005074C7"/>
    <w:rsid w:val="0050797B"/>
    <w:rsid w:val="00507BC7"/>
    <w:rsid w:val="00507CCB"/>
    <w:rsid w:val="005108C8"/>
    <w:rsid w:val="00511075"/>
    <w:rsid w:val="00511D6B"/>
    <w:rsid w:val="00512342"/>
    <w:rsid w:val="0051279B"/>
    <w:rsid w:val="00512808"/>
    <w:rsid w:val="0051290D"/>
    <w:rsid w:val="00512ED2"/>
    <w:rsid w:val="00512F72"/>
    <w:rsid w:val="005144FA"/>
    <w:rsid w:val="0051479B"/>
    <w:rsid w:val="00514CBF"/>
    <w:rsid w:val="00514E32"/>
    <w:rsid w:val="005152E1"/>
    <w:rsid w:val="0051538B"/>
    <w:rsid w:val="00515BE5"/>
    <w:rsid w:val="00516143"/>
    <w:rsid w:val="00516CC7"/>
    <w:rsid w:val="00516E6F"/>
    <w:rsid w:val="0051765E"/>
    <w:rsid w:val="005202C5"/>
    <w:rsid w:val="005205E2"/>
    <w:rsid w:val="00520881"/>
    <w:rsid w:val="00520E07"/>
    <w:rsid w:val="00520E21"/>
    <w:rsid w:val="00520F39"/>
    <w:rsid w:val="0052113C"/>
    <w:rsid w:val="00521202"/>
    <w:rsid w:val="0052153E"/>
    <w:rsid w:val="00521D07"/>
    <w:rsid w:val="00522475"/>
    <w:rsid w:val="00522503"/>
    <w:rsid w:val="00522D35"/>
    <w:rsid w:val="005230EC"/>
    <w:rsid w:val="005232F9"/>
    <w:rsid w:val="0052366B"/>
    <w:rsid w:val="00524462"/>
    <w:rsid w:val="00524C74"/>
    <w:rsid w:val="00525492"/>
    <w:rsid w:val="0052587D"/>
    <w:rsid w:val="00525AB2"/>
    <w:rsid w:val="00525ADC"/>
    <w:rsid w:val="00525E7F"/>
    <w:rsid w:val="0052606D"/>
    <w:rsid w:val="005261E3"/>
    <w:rsid w:val="00526A3C"/>
    <w:rsid w:val="00527103"/>
    <w:rsid w:val="0052718C"/>
    <w:rsid w:val="00527EC9"/>
    <w:rsid w:val="005302B4"/>
    <w:rsid w:val="00530CFA"/>
    <w:rsid w:val="0053120F"/>
    <w:rsid w:val="00531338"/>
    <w:rsid w:val="00531A93"/>
    <w:rsid w:val="00532DB0"/>
    <w:rsid w:val="00532E12"/>
    <w:rsid w:val="005335B9"/>
    <w:rsid w:val="00533B22"/>
    <w:rsid w:val="005348F5"/>
    <w:rsid w:val="005367DA"/>
    <w:rsid w:val="0053683B"/>
    <w:rsid w:val="00536F26"/>
    <w:rsid w:val="005376DE"/>
    <w:rsid w:val="005379BB"/>
    <w:rsid w:val="005401A8"/>
    <w:rsid w:val="00540EC6"/>
    <w:rsid w:val="0054168F"/>
    <w:rsid w:val="00541700"/>
    <w:rsid w:val="00541EDE"/>
    <w:rsid w:val="00542089"/>
    <w:rsid w:val="00542857"/>
    <w:rsid w:val="00542A0D"/>
    <w:rsid w:val="0054346A"/>
    <w:rsid w:val="005444F5"/>
    <w:rsid w:val="00544714"/>
    <w:rsid w:val="00544930"/>
    <w:rsid w:val="00544A7E"/>
    <w:rsid w:val="00544E22"/>
    <w:rsid w:val="0054589C"/>
    <w:rsid w:val="00546698"/>
    <w:rsid w:val="00546A97"/>
    <w:rsid w:val="00546AB8"/>
    <w:rsid w:val="00546D29"/>
    <w:rsid w:val="00547340"/>
    <w:rsid w:val="00547DC2"/>
    <w:rsid w:val="0055022C"/>
    <w:rsid w:val="0055083E"/>
    <w:rsid w:val="00550BD6"/>
    <w:rsid w:val="00550E4A"/>
    <w:rsid w:val="00551004"/>
    <w:rsid w:val="005516E7"/>
    <w:rsid w:val="005518D7"/>
    <w:rsid w:val="005519D2"/>
    <w:rsid w:val="00551B40"/>
    <w:rsid w:val="00552BA0"/>
    <w:rsid w:val="00552E66"/>
    <w:rsid w:val="00552F1C"/>
    <w:rsid w:val="00553017"/>
    <w:rsid w:val="005531DC"/>
    <w:rsid w:val="005533AD"/>
    <w:rsid w:val="0055387A"/>
    <w:rsid w:val="00554223"/>
    <w:rsid w:val="0055435D"/>
    <w:rsid w:val="00554367"/>
    <w:rsid w:val="0055450D"/>
    <w:rsid w:val="00555897"/>
    <w:rsid w:val="0055591B"/>
    <w:rsid w:val="00555AC3"/>
    <w:rsid w:val="00556153"/>
    <w:rsid w:val="005561BC"/>
    <w:rsid w:val="00556D96"/>
    <w:rsid w:val="00556FC8"/>
    <w:rsid w:val="0056040C"/>
    <w:rsid w:val="00560728"/>
    <w:rsid w:val="00560B7A"/>
    <w:rsid w:val="00560F3A"/>
    <w:rsid w:val="00560F89"/>
    <w:rsid w:val="005618B9"/>
    <w:rsid w:val="005619CC"/>
    <w:rsid w:val="00561E9A"/>
    <w:rsid w:val="00562005"/>
    <w:rsid w:val="005621EB"/>
    <w:rsid w:val="00562525"/>
    <w:rsid w:val="005634CA"/>
    <w:rsid w:val="00563A57"/>
    <w:rsid w:val="00563A61"/>
    <w:rsid w:val="00564551"/>
    <w:rsid w:val="00564B7D"/>
    <w:rsid w:val="00565734"/>
    <w:rsid w:val="00566B27"/>
    <w:rsid w:val="005674F9"/>
    <w:rsid w:val="005676D1"/>
    <w:rsid w:val="00567DDB"/>
    <w:rsid w:val="00567FD2"/>
    <w:rsid w:val="00570053"/>
    <w:rsid w:val="00570770"/>
    <w:rsid w:val="00570C3D"/>
    <w:rsid w:val="00571281"/>
    <w:rsid w:val="0057162E"/>
    <w:rsid w:val="005717AA"/>
    <w:rsid w:val="00572076"/>
    <w:rsid w:val="00572585"/>
    <w:rsid w:val="00572FA0"/>
    <w:rsid w:val="00572FDA"/>
    <w:rsid w:val="0057380E"/>
    <w:rsid w:val="00573CFA"/>
    <w:rsid w:val="00574994"/>
    <w:rsid w:val="00574AF8"/>
    <w:rsid w:val="00574ECE"/>
    <w:rsid w:val="00575B52"/>
    <w:rsid w:val="00576CCB"/>
    <w:rsid w:val="00580233"/>
    <w:rsid w:val="00580357"/>
    <w:rsid w:val="00581175"/>
    <w:rsid w:val="00581D9A"/>
    <w:rsid w:val="00582027"/>
    <w:rsid w:val="0058257F"/>
    <w:rsid w:val="00583F26"/>
    <w:rsid w:val="00583F54"/>
    <w:rsid w:val="00583F59"/>
    <w:rsid w:val="00584389"/>
    <w:rsid w:val="00584466"/>
    <w:rsid w:val="005847DE"/>
    <w:rsid w:val="005847F7"/>
    <w:rsid w:val="00584975"/>
    <w:rsid w:val="00584C7E"/>
    <w:rsid w:val="00585388"/>
    <w:rsid w:val="00586575"/>
    <w:rsid w:val="005866E5"/>
    <w:rsid w:val="0058695C"/>
    <w:rsid w:val="00586C03"/>
    <w:rsid w:val="00586D7A"/>
    <w:rsid w:val="00587E66"/>
    <w:rsid w:val="005907ED"/>
    <w:rsid w:val="00590C97"/>
    <w:rsid w:val="00590CF9"/>
    <w:rsid w:val="00590DBD"/>
    <w:rsid w:val="00591005"/>
    <w:rsid w:val="005913F1"/>
    <w:rsid w:val="00591B37"/>
    <w:rsid w:val="00591E88"/>
    <w:rsid w:val="00591EAE"/>
    <w:rsid w:val="00591F7A"/>
    <w:rsid w:val="005920AA"/>
    <w:rsid w:val="00593BC6"/>
    <w:rsid w:val="00593FC5"/>
    <w:rsid w:val="00594102"/>
    <w:rsid w:val="005942D9"/>
    <w:rsid w:val="00594A0F"/>
    <w:rsid w:val="00594EF8"/>
    <w:rsid w:val="00594F5B"/>
    <w:rsid w:val="00594F81"/>
    <w:rsid w:val="00594FAB"/>
    <w:rsid w:val="00595C68"/>
    <w:rsid w:val="00596DF3"/>
    <w:rsid w:val="00596FB4"/>
    <w:rsid w:val="0059700D"/>
    <w:rsid w:val="00597210"/>
    <w:rsid w:val="00597213"/>
    <w:rsid w:val="005974BE"/>
    <w:rsid w:val="005978C1"/>
    <w:rsid w:val="00597B37"/>
    <w:rsid w:val="00597C61"/>
    <w:rsid w:val="005A0254"/>
    <w:rsid w:val="005A047F"/>
    <w:rsid w:val="005A17E5"/>
    <w:rsid w:val="005A1CF5"/>
    <w:rsid w:val="005A2282"/>
    <w:rsid w:val="005A367E"/>
    <w:rsid w:val="005A39A8"/>
    <w:rsid w:val="005A3CA7"/>
    <w:rsid w:val="005A404E"/>
    <w:rsid w:val="005A4449"/>
    <w:rsid w:val="005A45E7"/>
    <w:rsid w:val="005A4CB9"/>
    <w:rsid w:val="005A5274"/>
    <w:rsid w:val="005A5839"/>
    <w:rsid w:val="005A652C"/>
    <w:rsid w:val="005A6747"/>
    <w:rsid w:val="005A6951"/>
    <w:rsid w:val="005A6DF0"/>
    <w:rsid w:val="005A73F9"/>
    <w:rsid w:val="005A7502"/>
    <w:rsid w:val="005B08B8"/>
    <w:rsid w:val="005B12BA"/>
    <w:rsid w:val="005B12F5"/>
    <w:rsid w:val="005B130F"/>
    <w:rsid w:val="005B22F9"/>
    <w:rsid w:val="005B27E9"/>
    <w:rsid w:val="005B28B7"/>
    <w:rsid w:val="005B2C43"/>
    <w:rsid w:val="005B2E96"/>
    <w:rsid w:val="005B2F1D"/>
    <w:rsid w:val="005B3007"/>
    <w:rsid w:val="005B3242"/>
    <w:rsid w:val="005B3880"/>
    <w:rsid w:val="005B3E57"/>
    <w:rsid w:val="005B42FA"/>
    <w:rsid w:val="005B4820"/>
    <w:rsid w:val="005B4C9C"/>
    <w:rsid w:val="005B4D3A"/>
    <w:rsid w:val="005B50FE"/>
    <w:rsid w:val="005B52C5"/>
    <w:rsid w:val="005B5AA6"/>
    <w:rsid w:val="005B608D"/>
    <w:rsid w:val="005B6466"/>
    <w:rsid w:val="005B649A"/>
    <w:rsid w:val="005B6D7D"/>
    <w:rsid w:val="005B70AA"/>
    <w:rsid w:val="005B7BBE"/>
    <w:rsid w:val="005B7E30"/>
    <w:rsid w:val="005B7EB6"/>
    <w:rsid w:val="005C0A82"/>
    <w:rsid w:val="005C0DE6"/>
    <w:rsid w:val="005C1089"/>
    <w:rsid w:val="005C1927"/>
    <w:rsid w:val="005C2FAC"/>
    <w:rsid w:val="005C3334"/>
    <w:rsid w:val="005C3853"/>
    <w:rsid w:val="005C3961"/>
    <w:rsid w:val="005C3A1D"/>
    <w:rsid w:val="005C3FF2"/>
    <w:rsid w:val="005C4111"/>
    <w:rsid w:val="005C453C"/>
    <w:rsid w:val="005C4ACE"/>
    <w:rsid w:val="005C4B43"/>
    <w:rsid w:val="005C54B3"/>
    <w:rsid w:val="005C5BDE"/>
    <w:rsid w:val="005C635D"/>
    <w:rsid w:val="005C6CD7"/>
    <w:rsid w:val="005C6D17"/>
    <w:rsid w:val="005C73EC"/>
    <w:rsid w:val="005C7446"/>
    <w:rsid w:val="005C74BF"/>
    <w:rsid w:val="005C7DFC"/>
    <w:rsid w:val="005D19F7"/>
    <w:rsid w:val="005D2C7F"/>
    <w:rsid w:val="005D3779"/>
    <w:rsid w:val="005D3AFD"/>
    <w:rsid w:val="005D3E40"/>
    <w:rsid w:val="005D45C8"/>
    <w:rsid w:val="005D4A32"/>
    <w:rsid w:val="005D58FB"/>
    <w:rsid w:val="005D5B33"/>
    <w:rsid w:val="005D5FB0"/>
    <w:rsid w:val="005D612E"/>
    <w:rsid w:val="005D6764"/>
    <w:rsid w:val="005D6A6F"/>
    <w:rsid w:val="005D6A8E"/>
    <w:rsid w:val="005D7303"/>
    <w:rsid w:val="005D7341"/>
    <w:rsid w:val="005D7A91"/>
    <w:rsid w:val="005D7ADE"/>
    <w:rsid w:val="005D7E07"/>
    <w:rsid w:val="005E115B"/>
    <w:rsid w:val="005E1D61"/>
    <w:rsid w:val="005E27B4"/>
    <w:rsid w:val="005E29FE"/>
    <w:rsid w:val="005E2A72"/>
    <w:rsid w:val="005E32AF"/>
    <w:rsid w:val="005E381E"/>
    <w:rsid w:val="005E3B7D"/>
    <w:rsid w:val="005E3C84"/>
    <w:rsid w:val="005E40BF"/>
    <w:rsid w:val="005E4247"/>
    <w:rsid w:val="005E48F9"/>
    <w:rsid w:val="005E4AE9"/>
    <w:rsid w:val="005E4DE1"/>
    <w:rsid w:val="005E5C7B"/>
    <w:rsid w:val="005E6688"/>
    <w:rsid w:val="005E6778"/>
    <w:rsid w:val="005E73C6"/>
    <w:rsid w:val="005E76EE"/>
    <w:rsid w:val="005E77A8"/>
    <w:rsid w:val="005E7FDF"/>
    <w:rsid w:val="005F00C2"/>
    <w:rsid w:val="005F05DA"/>
    <w:rsid w:val="005F0F36"/>
    <w:rsid w:val="005F1102"/>
    <w:rsid w:val="005F285C"/>
    <w:rsid w:val="005F289C"/>
    <w:rsid w:val="005F32AB"/>
    <w:rsid w:val="005F3D35"/>
    <w:rsid w:val="005F3D8C"/>
    <w:rsid w:val="005F4338"/>
    <w:rsid w:val="005F4863"/>
    <w:rsid w:val="005F55A0"/>
    <w:rsid w:val="005F58FD"/>
    <w:rsid w:val="005F60B7"/>
    <w:rsid w:val="005F63EC"/>
    <w:rsid w:val="005F6607"/>
    <w:rsid w:val="005F6A1D"/>
    <w:rsid w:val="005F6B75"/>
    <w:rsid w:val="005F6E79"/>
    <w:rsid w:val="005F6EA5"/>
    <w:rsid w:val="005F75BA"/>
    <w:rsid w:val="00600207"/>
    <w:rsid w:val="0060052D"/>
    <w:rsid w:val="006007F7"/>
    <w:rsid w:val="006009AB"/>
    <w:rsid w:val="00600A29"/>
    <w:rsid w:val="00600E60"/>
    <w:rsid w:val="0060105F"/>
    <w:rsid w:val="006011A0"/>
    <w:rsid w:val="00601E5E"/>
    <w:rsid w:val="00602185"/>
    <w:rsid w:val="00602E03"/>
    <w:rsid w:val="006032F0"/>
    <w:rsid w:val="006033C0"/>
    <w:rsid w:val="00604129"/>
    <w:rsid w:val="00604E77"/>
    <w:rsid w:val="00605143"/>
    <w:rsid w:val="00606308"/>
    <w:rsid w:val="0060663F"/>
    <w:rsid w:val="00607166"/>
    <w:rsid w:val="00607C93"/>
    <w:rsid w:val="00607F38"/>
    <w:rsid w:val="00607F8A"/>
    <w:rsid w:val="00607FC7"/>
    <w:rsid w:val="006104AC"/>
    <w:rsid w:val="00610515"/>
    <w:rsid w:val="00610686"/>
    <w:rsid w:val="006112E4"/>
    <w:rsid w:val="006115BD"/>
    <w:rsid w:val="006115ED"/>
    <w:rsid w:val="006115F9"/>
    <w:rsid w:val="0061162D"/>
    <w:rsid w:val="00611E40"/>
    <w:rsid w:val="00611E7D"/>
    <w:rsid w:val="00612032"/>
    <w:rsid w:val="0061217F"/>
    <w:rsid w:val="006122D2"/>
    <w:rsid w:val="00612329"/>
    <w:rsid w:val="006123F8"/>
    <w:rsid w:val="006129BD"/>
    <w:rsid w:val="00612D65"/>
    <w:rsid w:val="00613006"/>
    <w:rsid w:val="00613B5F"/>
    <w:rsid w:val="00614460"/>
    <w:rsid w:val="00614492"/>
    <w:rsid w:val="00614703"/>
    <w:rsid w:val="00614ABC"/>
    <w:rsid w:val="00615392"/>
    <w:rsid w:val="006154FC"/>
    <w:rsid w:val="0061630D"/>
    <w:rsid w:val="006166E3"/>
    <w:rsid w:val="0061678C"/>
    <w:rsid w:val="0061681D"/>
    <w:rsid w:val="00616912"/>
    <w:rsid w:val="00616C5A"/>
    <w:rsid w:val="00616C6A"/>
    <w:rsid w:val="00616E34"/>
    <w:rsid w:val="00617311"/>
    <w:rsid w:val="00617442"/>
    <w:rsid w:val="006177CE"/>
    <w:rsid w:val="00617900"/>
    <w:rsid w:val="0061790F"/>
    <w:rsid w:val="00617FA1"/>
    <w:rsid w:val="00620F85"/>
    <w:rsid w:val="006210A5"/>
    <w:rsid w:val="00621534"/>
    <w:rsid w:val="006215A5"/>
    <w:rsid w:val="0062219F"/>
    <w:rsid w:val="0062234F"/>
    <w:rsid w:val="006225BB"/>
    <w:rsid w:val="006226F7"/>
    <w:rsid w:val="00623196"/>
    <w:rsid w:val="0062383C"/>
    <w:rsid w:val="00623E71"/>
    <w:rsid w:val="006240C3"/>
    <w:rsid w:val="00624FC4"/>
    <w:rsid w:val="00625299"/>
    <w:rsid w:val="00625CA0"/>
    <w:rsid w:val="00625DC5"/>
    <w:rsid w:val="00626719"/>
    <w:rsid w:val="00626AF5"/>
    <w:rsid w:val="00626D18"/>
    <w:rsid w:val="00626F8A"/>
    <w:rsid w:val="00627099"/>
    <w:rsid w:val="0062780F"/>
    <w:rsid w:val="00627898"/>
    <w:rsid w:val="00627AC5"/>
    <w:rsid w:val="00627FD9"/>
    <w:rsid w:val="00630056"/>
    <w:rsid w:val="006306F5"/>
    <w:rsid w:val="00630CA5"/>
    <w:rsid w:val="006312F9"/>
    <w:rsid w:val="00631491"/>
    <w:rsid w:val="006314BD"/>
    <w:rsid w:val="00631D51"/>
    <w:rsid w:val="00631F42"/>
    <w:rsid w:val="00632A8B"/>
    <w:rsid w:val="00632DA3"/>
    <w:rsid w:val="00632F8E"/>
    <w:rsid w:val="006335C2"/>
    <w:rsid w:val="006340C0"/>
    <w:rsid w:val="00635028"/>
    <w:rsid w:val="006351A1"/>
    <w:rsid w:val="006352D9"/>
    <w:rsid w:val="00635A7F"/>
    <w:rsid w:val="00635AC0"/>
    <w:rsid w:val="00635EAD"/>
    <w:rsid w:val="00635F25"/>
    <w:rsid w:val="00636506"/>
    <w:rsid w:val="006365B3"/>
    <w:rsid w:val="0063665E"/>
    <w:rsid w:val="00636842"/>
    <w:rsid w:val="00636B2E"/>
    <w:rsid w:val="00636BC6"/>
    <w:rsid w:val="00636BF7"/>
    <w:rsid w:val="00636D86"/>
    <w:rsid w:val="006379EB"/>
    <w:rsid w:val="00640CB9"/>
    <w:rsid w:val="00641732"/>
    <w:rsid w:val="00641849"/>
    <w:rsid w:val="00641A18"/>
    <w:rsid w:val="0064214D"/>
    <w:rsid w:val="0064264E"/>
    <w:rsid w:val="00642894"/>
    <w:rsid w:val="006437B5"/>
    <w:rsid w:val="006445F4"/>
    <w:rsid w:val="00644CE6"/>
    <w:rsid w:val="00644EA5"/>
    <w:rsid w:val="00645476"/>
    <w:rsid w:val="00645ABE"/>
    <w:rsid w:val="00645E5E"/>
    <w:rsid w:val="0064670C"/>
    <w:rsid w:val="00646F55"/>
    <w:rsid w:val="0064700B"/>
    <w:rsid w:val="00647E85"/>
    <w:rsid w:val="00650028"/>
    <w:rsid w:val="00650585"/>
    <w:rsid w:val="00650824"/>
    <w:rsid w:val="00650B8C"/>
    <w:rsid w:val="00651B2F"/>
    <w:rsid w:val="0065274F"/>
    <w:rsid w:val="00652D19"/>
    <w:rsid w:val="00653AB4"/>
    <w:rsid w:val="00653B4F"/>
    <w:rsid w:val="00653BB9"/>
    <w:rsid w:val="0065529D"/>
    <w:rsid w:val="006552EB"/>
    <w:rsid w:val="006556BC"/>
    <w:rsid w:val="00655949"/>
    <w:rsid w:val="0065596E"/>
    <w:rsid w:val="00656230"/>
    <w:rsid w:val="00656F44"/>
    <w:rsid w:val="00656FBD"/>
    <w:rsid w:val="006613C1"/>
    <w:rsid w:val="00661701"/>
    <w:rsid w:val="006627C4"/>
    <w:rsid w:val="006636F0"/>
    <w:rsid w:val="006639DA"/>
    <w:rsid w:val="006642FD"/>
    <w:rsid w:val="006647B8"/>
    <w:rsid w:val="006647CF"/>
    <w:rsid w:val="00665355"/>
    <w:rsid w:val="006653B2"/>
    <w:rsid w:val="00665C1B"/>
    <w:rsid w:val="00665CDE"/>
    <w:rsid w:val="00666123"/>
    <w:rsid w:val="006665D2"/>
    <w:rsid w:val="006669C8"/>
    <w:rsid w:val="006669EE"/>
    <w:rsid w:val="006669F0"/>
    <w:rsid w:val="00666C99"/>
    <w:rsid w:val="00667216"/>
    <w:rsid w:val="006674B5"/>
    <w:rsid w:val="0066776F"/>
    <w:rsid w:val="00667DA0"/>
    <w:rsid w:val="00667E78"/>
    <w:rsid w:val="0067000B"/>
    <w:rsid w:val="00670193"/>
    <w:rsid w:val="006719BD"/>
    <w:rsid w:val="00673155"/>
    <w:rsid w:val="006735CC"/>
    <w:rsid w:val="0067388B"/>
    <w:rsid w:val="006743FA"/>
    <w:rsid w:val="00674964"/>
    <w:rsid w:val="00674D04"/>
    <w:rsid w:val="006753E7"/>
    <w:rsid w:val="00675832"/>
    <w:rsid w:val="006758A5"/>
    <w:rsid w:val="00675E6A"/>
    <w:rsid w:val="0067605F"/>
    <w:rsid w:val="0067609D"/>
    <w:rsid w:val="00676527"/>
    <w:rsid w:val="006767EA"/>
    <w:rsid w:val="006774F6"/>
    <w:rsid w:val="006776AE"/>
    <w:rsid w:val="00677A7A"/>
    <w:rsid w:val="00680D4C"/>
    <w:rsid w:val="00680ED8"/>
    <w:rsid w:val="00680F64"/>
    <w:rsid w:val="00681A3E"/>
    <w:rsid w:val="006821C0"/>
    <w:rsid w:val="00682841"/>
    <w:rsid w:val="006828C4"/>
    <w:rsid w:val="00682FE7"/>
    <w:rsid w:val="00683AA5"/>
    <w:rsid w:val="00683BB0"/>
    <w:rsid w:val="0068442B"/>
    <w:rsid w:val="006848C9"/>
    <w:rsid w:val="00684A07"/>
    <w:rsid w:val="00685AAF"/>
    <w:rsid w:val="00685C16"/>
    <w:rsid w:val="006863B9"/>
    <w:rsid w:val="006866DB"/>
    <w:rsid w:val="006867DA"/>
    <w:rsid w:val="00686850"/>
    <w:rsid w:val="00686AF0"/>
    <w:rsid w:val="00686D7A"/>
    <w:rsid w:val="0068758A"/>
    <w:rsid w:val="006875D3"/>
    <w:rsid w:val="006902FB"/>
    <w:rsid w:val="006920BE"/>
    <w:rsid w:val="00692694"/>
    <w:rsid w:val="00692752"/>
    <w:rsid w:val="00692F24"/>
    <w:rsid w:val="00693594"/>
    <w:rsid w:val="00693835"/>
    <w:rsid w:val="00693BD4"/>
    <w:rsid w:val="00693D25"/>
    <w:rsid w:val="0069450C"/>
    <w:rsid w:val="0069470F"/>
    <w:rsid w:val="006951BF"/>
    <w:rsid w:val="006952ED"/>
    <w:rsid w:val="0069637C"/>
    <w:rsid w:val="006965BA"/>
    <w:rsid w:val="00696888"/>
    <w:rsid w:val="00696B58"/>
    <w:rsid w:val="006972AE"/>
    <w:rsid w:val="00697491"/>
    <w:rsid w:val="00697DAC"/>
    <w:rsid w:val="006A05A5"/>
    <w:rsid w:val="006A115A"/>
    <w:rsid w:val="006A1A6D"/>
    <w:rsid w:val="006A1FC1"/>
    <w:rsid w:val="006A21E4"/>
    <w:rsid w:val="006A2704"/>
    <w:rsid w:val="006A2822"/>
    <w:rsid w:val="006A2A72"/>
    <w:rsid w:val="006A35FE"/>
    <w:rsid w:val="006A36CC"/>
    <w:rsid w:val="006A3B98"/>
    <w:rsid w:val="006A435C"/>
    <w:rsid w:val="006A4421"/>
    <w:rsid w:val="006A4520"/>
    <w:rsid w:val="006A4592"/>
    <w:rsid w:val="006A4594"/>
    <w:rsid w:val="006A49E1"/>
    <w:rsid w:val="006A517C"/>
    <w:rsid w:val="006A5A59"/>
    <w:rsid w:val="006A61FC"/>
    <w:rsid w:val="006A7002"/>
    <w:rsid w:val="006A71FE"/>
    <w:rsid w:val="006A7CFE"/>
    <w:rsid w:val="006A7D3E"/>
    <w:rsid w:val="006A7ED0"/>
    <w:rsid w:val="006B080E"/>
    <w:rsid w:val="006B0924"/>
    <w:rsid w:val="006B0C1B"/>
    <w:rsid w:val="006B0D30"/>
    <w:rsid w:val="006B0FE4"/>
    <w:rsid w:val="006B1345"/>
    <w:rsid w:val="006B2289"/>
    <w:rsid w:val="006B24EE"/>
    <w:rsid w:val="006B2C13"/>
    <w:rsid w:val="006B3534"/>
    <w:rsid w:val="006B355C"/>
    <w:rsid w:val="006B447D"/>
    <w:rsid w:val="006B48B7"/>
    <w:rsid w:val="006B558E"/>
    <w:rsid w:val="006B5696"/>
    <w:rsid w:val="006B583B"/>
    <w:rsid w:val="006B59AB"/>
    <w:rsid w:val="006B62AA"/>
    <w:rsid w:val="006B63FF"/>
    <w:rsid w:val="006B7065"/>
    <w:rsid w:val="006B7BBA"/>
    <w:rsid w:val="006C0A26"/>
    <w:rsid w:val="006C18D2"/>
    <w:rsid w:val="006C1A10"/>
    <w:rsid w:val="006C1BBD"/>
    <w:rsid w:val="006C2942"/>
    <w:rsid w:val="006C2ABE"/>
    <w:rsid w:val="006C2B46"/>
    <w:rsid w:val="006C3291"/>
    <w:rsid w:val="006C3705"/>
    <w:rsid w:val="006C3D95"/>
    <w:rsid w:val="006C467A"/>
    <w:rsid w:val="006C4B2F"/>
    <w:rsid w:val="006C5817"/>
    <w:rsid w:val="006C5A08"/>
    <w:rsid w:val="006C5E0D"/>
    <w:rsid w:val="006C6275"/>
    <w:rsid w:val="006C6425"/>
    <w:rsid w:val="006C6B89"/>
    <w:rsid w:val="006C6CFE"/>
    <w:rsid w:val="006C6E97"/>
    <w:rsid w:val="006C777B"/>
    <w:rsid w:val="006C785B"/>
    <w:rsid w:val="006C79C6"/>
    <w:rsid w:val="006D08DC"/>
    <w:rsid w:val="006D13BB"/>
    <w:rsid w:val="006D1748"/>
    <w:rsid w:val="006D1A6E"/>
    <w:rsid w:val="006D1BF8"/>
    <w:rsid w:val="006D1E8F"/>
    <w:rsid w:val="006D2DE6"/>
    <w:rsid w:val="006D3DC2"/>
    <w:rsid w:val="006D4190"/>
    <w:rsid w:val="006D41E2"/>
    <w:rsid w:val="006D5033"/>
    <w:rsid w:val="006D50D1"/>
    <w:rsid w:val="006D57C4"/>
    <w:rsid w:val="006D5A2D"/>
    <w:rsid w:val="006D5A39"/>
    <w:rsid w:val="006D6028"/>
    <w:rsid w:val="006D667A"/>
    <w:rsid w:val="006D6AA3"/>
    <w:rsid w:val="006D75D2"/>
    <w:rsid w:val="006E0BA4"/>
    <w:rsid w:val="006E0ED1"/>
    <w:rsid w:val="006E1634"/>
    <w:rsid w:val="006E17CC"/>
    <w:rsid w:val="006E2A48"/>
    <w:rsid w:val="006E2C4F"/>
    <w:rsid w:val="006E2E5F"/>
    <w:rsid w:val="006E3167"/>
    <w:rsid w:val="006E31C2"/>
    <w:rsid w:val="006E3B37"/>
    <w:rsid w:val="006E4477"/>
    <w:rsid w:val="006E4886"/>
    <w:rsid w:val="006E4EFD"/>
    <w:rsid w:val="006E4F4C"/>
    <w:rsid w:val="006E6108"/>
    <w:rsid w:val="006E66B1"/>
    <w:rsid w:val="006E6812"/>
    <w:rsid w:val="006E6B4E"/>
    <w:rsid w:val="006E70BB"/>
    <w:rsid w:val="006F0B2D"/>
    <w:rsid w:val="006F0DDE"/>
    <w:rsid w:val="006F1151"/>
    <w:rsid w:val="006F15B6"/>
    <w:rsid w:val="006F17BA"/>
    <w:rsid w:val="006F1DE4"/>
    <w:rsid w:val="006F2F5A"/>
    <w:rsid w:val="006F3050"/>
    <w:rsid w:val="006F47F1"/>
    <w:rsid w:val="006F541A"/>
    <w:rsid w:val="006F6381"/>
    <w:rsid w:val="006F6768"/>
    <w:rsid w:val="006F6C2D"/>
    <w:rsid w:val="006F6F88"/>
    <w:rsid w:val="006F75E5"/>
    <w:rsid w:val="006F78FB"/>
    <w:rsid w:val="006F7B4B"/>
    <w:rsid w:val="006F7DEF"/>
    <w:rsid w:val="0070027C"/>
    <w:rsid w:val="00700404"/>
    <w:rsid w:val="0070073D"/>
    <w:rsid w:val="0070097E"/>
    <w:rsid w:val="00700BFF"/>
    <w:rsid w:val="00700E13"/>
    <w:rsid w:val="007010DA"/>
    <w:rsid w:val="00701BE5"/>
    <w:rsid w:val="00701C57"/>
    <w:rsid w:val="007021DF"/>
    <w:rsid w:val="00702BF9"/>
    <w:rsid w:val="0070311C"/>
    <w:rsid w:val="007032B5"/>
    <w:rsid w:val="0070359C"/>
    <w:rsid w:val="007038E9"/>
    <w:rsid w:val="007052B9"/>
    <w:rsid w:val="007052E1"/>
    <w:rsid w:val="0070667D"/>
    <w:rsid w:val="0070723D"/>
    <w:rsid w:val="00707453"/>
    <w:rsid w:val="007074F6"/>
    <w:rsid w:val="00707FB4"/>
    <w:rsid w:val="007105A9"/>
    <w:rsid w:val="007109C5"/>
    <w:rsid w:val="00710A9E"/>
    <w:rsid w:val="00711D29"/>
    <w:rsid w:val="00711E73"/>
    <w:rsid w:val="0071211B"/>
    <w:rsid w:val="00712148"/>
    <w:rsid w:val="00712502"/>
    <w:rsid w:val="0071291F"/>
    <w:rsid w:val="00712FFC"/>
    <w:rsid w:val="0071317C"/>
    <w:rsid w:val="0071320E"/>
    <w:rsid w:val="00713722"/>
    <w:rsid w:val="00714A41"/>
    <w:rsid w:val="00714A8E"/>
    <w:rsid w:val="007157AF"/>
    <w:rsid w:val="0071580C"/>
    <w:rsid w:val="00715955"/>
    <w:rsid w:val="00715C5D"/>
    <w:rsid w:val="00715F7E"/>
    <w:rsid w:val="007171A7"/>
    <w:rsid w:val="00717AF2"/>
    <w:rsid w:val="00717C76"/>
    <w:rsid w:val="00720351"/>
    <w:rsid w:val="00721292"/>
    <w:rsid w:val="00721549"/>
    <w:rsid w:val="00721586"/>
    <w:rsid w:val="007219C7"/>
    <w:rsid w:val="0072394C"/>
    <w:rsid w:val="00723A5F"/>
    <w:rsid w:val="00723B25"/>
    <w:rsid w:val="007241AD"/>
    <w:rsid w:val="007242C7"/>
    <w:rsid w:val="0072444A"/>
    <w:rsid w:val="007247A3"/>
    <w:rsid w:val="00724D07"/>
    <w:rsid w:val="00724DFC"/>
    <w:rsid w:val="00725968"/>
    <w:rsid w:val="00725C1C"/>
    <w:rsid w:val="00725D64"/>
    <w:rsid w:val="00725D67"/>
    <w:rsid w:val="00726246"/>
    <w:rsid w:val="007266AF"/>
    <w:rsid w:val="0072738F"/>
    <w:rsid w:val="00727C70"/>
    <w:rsid w:val="0073113A"/>
    <w:rsid w:val="0073170E"/>
    <w:rsid w:val="00731E47"/>
    <w:rsid w:val="00732C00"/>
    <w:rsid w:val="00732C94"/>
    <w:rsid w:val="00732E74"/>
    <w:rsid w:val="0073344C"/>
    <w:rsid w:val="00734AD6"/>
    <w:rsid w:val="0073546C"/>
    <w:rsid w:val="007357E7"/>
    <w:rsid w:val="00735DE3"/>
    <w:rsid w:val="007361C2"/>
    <w:rsid w:val="007365D1"/>
    <w:rsid w:val="007366A7"/>
    <w:rsid w:val="00736A8E"/>
    <w:rsid w:val="00736DC2"/>
    <w:rsid w:val="007373A2"/>
    <w:rsid w:val="007376AD"/>
    <w:rsid w:val="0073797C"/>
    <w:rsid w:val="00737F71"/>
    <w:rsid w:val="00740061"/>
    <w:rsid w:val="00740168"/>
    <w:rsid w:val="00740B9D"/>
    <w:rsid w:val="00740D3F"/>
    <w:rsid w:val="007416E1"/>
    <w:rsid w:val="0074295B"/>
    <w:rsid w:val="00742BE7"/>
    <w:rsid w:val="00742D76"/>
    <w:rsid w:val="00743B6C"/>
    <w:rsid w:val="007440FD"/>
    <w:rsid w:val="00744AF9"/>
    <w:rsid w:val="00745383"/>
    <w:rsid w:val="007453EE"/>
    <w:rsid w:val="007459C4"/>
    <w:rsid w:val="00745E67"/>
    <w:rsid w:val="0074635F"/>
    <w:rsid w:val="007465C8"/>
    <w:rsid w:val="00747E2A"/>
    <w:rsid w:val="007507FF"/>
    <w:rsid w:val="0075099B"/>
    <w:rsid w:val="00750A6D"/>
    <w:rsid w:val="00750B5B"/>
    <w:rsid w:val="00750B61"/>
    <w:rsid w:val="00750B94"/>
    <w:rsid w:val="007516C6"/>
    <w:rsid w:val="00751B73"/>
    <w:rsid w:val="0075293F"/>
    <w:rsid w:val="00752966"/>
    <w:rsid w:val="0075320C"/>
    <w:rsid w:val="0075415D"/>
    <w:rsid w:val="007541FB"/>
    <w:rsid w:val="00754B81"/>
    <w:rsid w:val="00755753"/>
    <w:rsid w:val="0075616E"/>
    <w:rsid w:val="007563A8"/>
    <w:rsid w:val="0075663F"/>
    <w:rsid w:val="0075680E"/>
    <w:rsid w:val="0075688F"/>
    <w:rsid w:val="00756B6F"/>
    <w:rsid w:val="00756E8A"/>
    <w:rsid w:val="007574AB"/>
    <w:rsid w:val="0075760F"/>
    <w:rsid w:val="00757DE1"/>
    <w:rsid w:val="007607AC"/>
    <w:rsid w:val="00760CCC"/>
    <w:rsid w:val="00761256"/>
    <w:rsid w:val="00761ECC"/>
    <w:rsid w:val="007633E7"/>
    <w:rsid w:val="00763C75"/>
    <w:rsid w:val="0076473B"/>
    <w:rsid w:val="0076474B"/>
    <w:rsid w:val="00764ABB"/>
    <w:rsid w:val="00764D09"/>
    <w:rsid w:val="00765540"/>
    <w:rsid w:val="00765658"/>
    <w:rsid w:val="007656FE"/>
    <w:rsid w:val="007658AC"/>
    <w:rsid w:val="00765B9F"/>
    <w:rsid w:val="00766624"/>
    <w:rsid w:val="00766929"/>
    <w:rsid w:val="00767021"/>
    <w:rsid w:val="00767150"/>
    <w:rsid w:val="00770464"/>
    <w:rsid w:val="00770C5C"/>
    <w:rsid w:val="007713B6"/>
    <w:rsid w:val="00772440"/>
    <w:rsid w:val="0077308C"/>
    <w:rsid w:val="00773994"/>
    <w:rsid w:val="00773ADA"/>
    <w:rsid w:val="00773E01"/>
    <w:rsid w:val="007740CF"/>
    <w:rsid w:val="00775206"/>
    <w:rsid w:val="007756E5"/>
    <w:rsid w:val="007757F2"/>
    <w:rsid w:val="00775CDD"/>
    <w:rsid w:val="00776406"/>
    <w:rsid w:val="00776902"/>
    <w:rsid w:val="00776A20"/>
    <w:rsid w:val="00776E21"/>
    <w:rsid w:val="00777C47"/>
    <w:rsid w:val="00780969"/>
    <w:rsid w:val="00780B23"/>
    <w:rsid w:val="007811C3"/>
    <w:rsid w:val="007811D2"/>
    <w:rsid w:val="00781A30"/>
    <w:rsid w:val="007823C9"/>
    <w:rsid w:val="00782A24"/>
    <w:rsid w:val="00783152"/>
    <w:rsid w:val="007838FA"/>
    <w:rsid w:val="00783C73"/>
    <w:rsid w:val="00784372"/>
    <w:rsid w:val="007845F8"/>
    <w:rsid w:val="00784B82"/>
    <w:rsid w:val="00784E16"/>
    <w:rsid w:val="00785C59"/>
    <w:rsid w:val="00785F43"/>
    <w:rsid w:val="00786F86"/>
    <w:rsid w:val="007874DF"/>
    <w:rsid w:val="007875C4"/>
    <w:rsid w:val="0078766F"/>
    <w:rsid w:val="00790296"/>
    <w:rsid w:val="00790CA7"/>
    <w:rsid w:val="00791028"/>
    <w:rsid w:val="007914DB"/>
    <w:rsid w:val="00791D60"/>
    <w:rsid w:val="0079220D"/>
    <w:rsid w:val="007929C2"/>
    <w:rsid w:val="007931C8"/>
    <w:rsid w:val="00793488"/>
    <w:rsid w:val="0079349F"/>
    <w:rsid w:val="00793C64"/>
    <w:rsid w:val="00794BFF"/>
    <w:rsid w:val="007951EC"/>
    <w:rsid w:val="00795C48"/>
    <w:rsid w:val="00795DC7"/>
    <w:rsid w:val="00795E73"/>
    <w:rsid w:val="00795F7D"/>
    <w:rsid w:val="00797275"/>
    <w:rsid w:val="007975E0"/>
    <w:rsid w:val="007976FF"/>
    <w:rsid w:val="00797971"/>
    <w:rsid w:val="007A0384"/>
    <w:rsid w:val="007A06E9"/>
    <w:rsid w:val="007A0C92"/>
    <w:rsid w:val="007A1716"/>
    <w:rsid w:val="007A1AF6"/>
    <w:rsid w:val="007A1D75"/>
    <w:rsid w:val="007A2236"/>
    <w:rsid w:val="007A22E0"/>
    <w:rsid w:val="007A2C67"/>
    <w:rsid w:val="007A3655"/>
    <w:rsid w:val="007A49E2"/>
    <w:rsid w:val="007A4CCB"/>
    <w:rsid w:val="007A4D0F"/>
    <w:rsid w:val="007A5167"/>
    <w:rsid w:val="007A5787"/>
    <w:rsid w:val="007A6249"/>
    <w:rsid w:val="007A6C43"/>
    <w:rsid w:val="007A78BE"/>
    <w:rsid w:val="007A7B92"/>
    <w:rsid w:val="007A7E89"/>
    <w:rsid w:val="007B0362"/>
    <w:rsid w:val="007B0A44"/>
    <w:rsid w:val="007B0E10"/>
    <w:rsid w:val="007B1297"/>
    <w:rsid w:val="007B12FD"/>
    <w:rsid w:val="007B167E"/>
    <w:rsid w:val="007B1D2E"/>
    <w:rsid w:val="007B2014"/>
    <w:rsid w:val="007B28A6"/>
    <w:rsid w:val="007B341F"/>
    <w:rsid w:val="007B3600"/>
    <w:rsid w:val="007B441B"/>
    <w:rsid w:val="007B5165"/>
    <w:rsid w:val="007B58D9"/>
    <w:rsid w:val="007B58FF"/>
    <w:rsid w:val="007B5DEB"/>
    <w:rsid w:val="007B66AA"/>
    <w:rsid w:val="007B6AE8"/>
    <w:rsid w:val="007B6EC5"/>
    <w:rsid w:val="007B771C"/>
    <w:rsid w:val="007C0103"/>
    <w:rsid w:val="007C069F"/>
    <w:rsid w:val="007C09F6"/>
    <w:rsid w:val="007C1983"/>
    <w:rsid w:val="007C1A28"/>
    <w:rsid w:val="007C1D05"/>
    <w:rsid w:val="007C2A68"/>
    <w:rsid w:val="007C2FD0"/>
    <w:rsid w:val="007C3605"/>
    <w:rsid w:val="007C3CF7"/>
    <w:rsid w:val="007C3E40"/>
    <w:rsid w:val="007C3FA5"/>
    <w:rsid w:val="007C5439"/>
    <w:rsid w:val="007C565A"/>
    <w:rsid w:val="007C5B39"/>
    <w:rsid w:val="007C5DF5"/>
    <w:rsid w:val="007C6193"/>
    <w:rsid w:val="007C733F"/>
    <w:rsid w:val="007C784C"/>
    <w:rsid w:val="007C7957"/>
    <w:rsid w:val="007C7C1B"/>
    <w:rsid w:val="007C7C5E"/>
    <w:rsid w:val="007D0228"/>
    <w:rsid w:val="007D0229"/>
    <w:rsid w:val="007D0953"/>
    <w:rsid w:val="007D1A4E"/>
    <w:rsid w:val="007D1B4E"/>
    <w:rsid w:val="007D1FB8"/>
    <w:rsid w:val="007D207C"/>
    <w:rsid w:val="007D2511"/>
    <w:rsid w:val="007D2AA2"/>
    <w:rsid w:val="007D2C47"/>
    <w:rsid w:val="007D369B"/>
    <w:rsid w:val="007D4988"/>
    <w:rsid w:val="007D5D55"/>
    <w:rsid w:val="007D62DC"/>
    <w:rsid w:val="007D644B"/>
    <w:rsid w:val="007D6C8C"/>
    <w:rsid w:val="007D7122"/>
    <w:rsid w:val="007D7513"/>
    <w:rsid w:val="007D7B80"/>
    <w:rsid w:val="007E034B"/>
    <w:rsid w:val="007E09E2"/>
    <w:rsid w:val="007E0AC8"/>
    <w:rsid w:val="007E0C4D"/>
    <w:rsid w:val="007E0C9D"/>
    <w:rsid w:val="007E0FAF"/>
    <w:rsid w:val="007E110E"/>
    <w:rsid w:val="007E1396"/>
    <w:rsid w:val="007E1AE1"/>
    <w:rsid w:val="007E227F"/>
    <w:rsid w:val="007E2340"/>
    <w:rsid w:val="007E2410"/>
    <w:rsid w:val="007E2F6E"/>
    <w:rsid w:val="007E304D"/>
    <w:rsid w:val="007E334A"/>
    <w:rsid w:val="007E3551"/>
    <w:rsid w:val="007E52BC"/>
    <w:rsid w:val="007E575E"/>
    <w:rsid w:val="007E5C00"/>
    <w:rsid w:val="007E5CEA"/>
    <w:rsid w:val="007E5D48"/>
    <w:rsid w:val="007E5FDD"/>
    <w:rsid w:val="007E626A"/>
    <w:rsid w:val="007E6308"/>
    <w:rsid w:val="007E6757"/>
    <w:rsid w:val="007E6A1F"/>
    <w:rsid w:val="007E6D8C"/>
    <w:rsid w:val="007E6EA6"/>
    <w:rsid w:val="007E7340"/>
    <w:rsid w:val="007E7B0D"/>
    <w:rsid w:val="007E7C81"/>
    <w:rsid w:val="007F08FD"/>
    <w:rsid w:val="007F0ACF"/>
    <w:rsid w:val="007F1160"/>
    <w:rsid w:val="007F20D3"/>
    <w:rsid w:val="007F251D"/>
    <w:rsid w:val="007F2A79"/>
    <w:rsid w:val="007F2B0C"/>
    <w:rsid w:val="007F2B48"/>
    <w:rsid w:val="007F3603"/>
    <w:rsid w:val="007F3A6A"/>
    <w:rsid w:val="007F3B27"/>
    <w:rsid w:val="007F3CAB"/>
    <w:rsid w:val="007F46F8"/>
    <w:rsid w:val="007F4B55"/>
    <w:rsid w:val="007F530E"/>
    <w:rsid w:val="007F5E2B"/>
    <w:rsid w:val="007F6086"/>
    <w:rsid w:val="007F6D41"/>
    <w:rsid w:val="007F7051"/>
    <w:rsid w:val="007F7E30"/>
    <w:rsid w:val="008001D1"/>
    <w:rsid w:val="008009DD"/>
    <w:rsid w:val="0080277C"/>
    <w:rsid w:val="00802C2F"/>
    <w:rsid w:val="00802F39"/>
    <w:rsid w:val="00803419"/>
    <w:rsid w:val="008041DD"/>
    <w:rsid w:val="0080438A"/>
    <w:rsid w:val="00804841"/>
    <w:rsid w:val="00805F2C"/>
    <w:rsid w:val="008060B5"/>
    <w:rsid w:val="00806DA6"/>
    <w:rsid w:val="00807CB3"/>
    <w:rsid w:val="0081037A"/>
    <w:rsid w:val="008108AF"/>
    <w:rsid w:val="00810D82"/>
    <w:rsid w:val="0081127D"/>
    <w:rsid w:val="00811862"/>
    <w:rsid w:val="00811922"/>
    <w:rsid w:val="00811C7D"/>
    <w:rsid w:val="00811FB7"/>
    <w:rsid w:val="00812A87"/>
    <w:rsid w:val="00812F19"/>
    <w:rsid w:val="0081315D"/>
    <w:rsid w:val="008133FF"/>
    <w:rsid w:val="008138EB"/>
    <w:rsid w:val="00813AD3"/>
    <w:rsid w:val="008148EC"/>
    <w:rsid w:val="0081511B"/>
    <w:rsid w:val="00815927"/>
    <w:rsid w:val="00816C1B"/>
    <w:rsid w:val="00817136"/>
    <w:rsid w:val="008200DB"/>
    <w:rsid w:val="00820F98"/>
    <w:rsid w:val="00821347"/>
    <w:rsid w:val="0082167E"/>
    <w:rsid w:val="0082187D"/>
    <w:rsid w:val="00821DC7"/>
    <w:rsid w:val="008222D3"/>
    <w:rsid w:val="00822499"/>
    <w:rsid w:val="008225AB"/>
    <w:rsid w:val="0082291F"/>
    <w:rsid w:val="00822AB8"/>
    <w:rsid w:val="00822DA7"/>
    <w:rsid w:val="008239E1"/>
    <w:rsid w:val="00823A47"/>
    <w:rsid w:val="00824D4B"/>
    <w:rsid w:val="00824D8B"/>
    <w:rsid w:val="008255DA"/>
    <w:rsid w:val="00825926"/>
    <w:rsid w:val="00825D82"/>
    <w:rsid w:val="00826031"/>
    <w:rsid w:val="00826EF5"/>
    <w:rsid w:val="00827E13"/>
    <w:rsid w:val="008303F6"/>
    <w:rsid w:val="00830634"/>
    <w:rsid w:val="00830CAF"/>
    <w:rsid w:val="00830CF9"/>
    <w:rsid w:val="00830F84"/>
    <w:rsid w:val="00831162"/>
    <w:rsid w:val="0083118B"/>
    <w:rsid w:val="00832050"/>
    <w:rsid w:val="00832275"/>
    <w:rsid w:val="00832533"/>
    <w:rsid w:val="0083276A"/>
    <w:rsid w:val="0083335B"/>
    <w:rsid w:val="00833851"/>
    <w:rsid w:val="00834C95"/>
    <w:rsid w:val="00834CD2"/>
    <w:rsid w:val="00835C0E"/>
    <w:rsid w:val="00836692"/>
    <w:rsid w:val="00836926"/>
    <w:rsid w:val="00836E55"/>
    <w:rsid w:val="008373A3"/>
    <w:rsid w:val="00837A1E"/>
    <w:rsid w:val="00837FAF"/>
    <w:rsid w:val="0084005D"/>
    <w:rsid w:val="008402EE"/>
    <w:rsid w:val="00840375"/>
    <w:rsid w:val="00840413"/>
    <w:rsid w:val="0084077E"/>
    <w:rsid w:val="008409C7"/>
    <w:rsid w:val="00840B24"/>
    <w:rsid w:val="00841BB7"/>
    <w:rsid w:val="00841C22"/>
    <w:rsid w:val="0084207D"/>
    <w:rsid w:val="008424FB"/>
    <w:rsid w:val="0084257A"/>
    <w:rsid w:val="00842A55"/>
    <w:rsid w:val="00842B19"/>
    <w:rsid w:val="00843549"/>
    <w:rsid w:val="00843662"/>
    <w:rsid w:val="0084378A"/>
    <w:rsid w:val="00843A0E"/>
    <w:rsid w:val="008441AB"/>
    <w:rsid w:val="008442CC"/>
    <w:rsid w:val="008445D1"/>
    <w:rsid w:val="008449BB"/>
    <w:rsid w:val="008454BB"/>
    <w:rsid w:val="0084600D"/>
    <w:rsid w:val="00846E97"/>
    <w:rsid w:val="0084793F"/>
    <w:rsid w:val="008479FF"/>
    <w:rsid w:val="00847CEE"/>
    <w:rsid w:val="00847E99"/>
    <w:rsid w:val="00847EB7"/>
    <w:rsid w:val="00847FC0"/>
    <w:rsid w:val="00850A76"/>
    <w:rsid w:val="00850AAD"/>
    <w:rsid w:val="00850C28"/>
    <w:rsid w:val="00850FD9"/>
    <w:rsid w:val="00851949"/>
    <w:rsid w:val="00851D25"/>
    <w:rsid w:val="00851EBF"/>
    <w:rsid w:val="008520D4"/>
    <w:rsid w:val="00852268"/>
    <w:rsid w:val="008522AC"/>
    <w:rsid w:val="0085258E"/>
    <w:rsid w:val="00853281"/>
    <w:rsid w:val="0085368D"/>
    <w:rsid w:val="00853883"/>
    <w:rsid w:val="00853E7E"/>
    <w:rsid w:val="00854EDB"/>
    <w:rsid w:val="00855923"/>
    <w:rsid w:val="00855C95"/>
    <w:rsid w:val="00855D14"/>
    <w:rsid w:val="00855E9A"/>
    <w:rsid w:val="00856E52"/>
    <w:rsid w:val="00856EB7"/>
    <w:rsid w:val="008571B8"/>
    <w:rsid w:val="0085722D"/>
    <w:rsid w:val="008603E0"/>
    <w:rsid w:val="0086043A"/>
    <w:rsid w:val="00860514"/>
    <w:rsid w:val="0086059C"/>
    <w:rsid w:val="00860635"/>
    <w:rsid w:val="00860ACA"/>
    <w:rsid w:val="00860DB0"/>
    <w:rsid w:val="008618BD"/>
    <w:rsid w:val="00861E8F"/>
    <w:rsid w:val="0086241F"/>
    <w:rsid w:val="00862501"/>
    <w:rsid w:val="00863784"/>
    <w:rsid w:val="008643AE"/>
    <w:rsid w:val="00864FAD"/>
    <w:rsid w:val="0086518D"/>
    <w:rsid w:val="008659EA"/>
    <w:rsid w:val="00865F8C"/>
    <w:rsid w:val="00866E18"/>
    <w:rsid w:val="00867077"/>
    <w:rsid w:val="0086746D"/>
    <w:rsid w:val="00867A97"/>
    <w:rsid w:val="00870452"/>
    <w:rsid w:val="008704E5"/>
    <w:rsid w:val="008709F6"/>
    <w:rsid w:val="00871425"/>
    <w:rsid w:val="00871C8E"/>
    <w:rsid w:val="008721BA"/>
    <w:rsid w:val="00872C04"/>
    <w:rsid w:val="00872E7B"/>
    <w:rsid w:val="0087372E"/>
    <w:rsid w:val="00873798"/>
    <w:rsid w:val="00873B9A"/>
    <w:rsid w:val="00873EA6"/>
    <w:rsid w:val="00873FBF"/>
    <w:rsid w:val="00876373"/>
    <w:rsid w:val="00877B8B"/>
    <w:rsid w:val="00877D62"/>
    <w:rsid w:val="00877D84"/>
    <w:rsid w:val="0088084B"/>
    <w:rsid w:val="00881126"/>
    <w:rsid w:val="00881388"/>
    <w:rsid w:val="00881827"/>
    <w:rsid w:val="00881C30"/>
    <w:rsid w:val="008821AB"/>
    <w:rsid w:val="00882543"/>
    <w:rsid w:val="008825B6"/>
    <w:rsid w:val="008832CB"/>
    <w:rsid w:val="008834DC"/>
    <w:rsid w:val="00883BD4"/>
    <w:rsid w:val="00883BFD"/>
    <w:rsid w:val="00883D23"/>
    <w:rsid w:val="0088418F"/>
    <w:rsid w:val="00884405"/>
    <w:rsid w:val="008844BE"/>
    <w:rsid w:val="00884F1F"/>
    <w:rsid w:val="008856F4"/>
    <w:rsid w:val="008859C5"/>
    <w:rsid w:val="008859F2"/>
    <w:rsid w:val="00885B8C"/>
    <w:rsid w:val="00886512"/>
    <w:rsid w:val="00886712"/>
    <w:rsid w:val="0088679A"/>
    <w:rsid w:val="008868CD"/>
    <w:rsid w:val="00886C5D"/>
    <w:rsid w:val="00886FF0"/>
    <w:rsid w:val="00887122"/>
    <w:rsid w:val="0088729C"/>
    <w:rsid w:val="0088735D"/>
    <w:rsid w:val="008876F7"/>
    <w:rsid w:val="00887BC5"/>
    <w:rsid w:val="008918FA"/>
    <w:rsid w:val="0089199F"/>
    <w:rsid w:val="008919A2"/>
    <w:rsid w:val="00891C6A"/>
    <w:rsid w:val="008923E7"/>
    <w:rsid w:val="00892712"/>
    <w:rsid w:val="0089274E"/>
    <w:rsid w:val="0089278F"/>
    <w:rsid w:val="00892E5B"/>
    <w:rsid w:val="00892E91"/>
    <w:rsid w:val="00892EE3"/>
    <w:rsid w:val="008932D1"/>
    <w:rsid w:val="00893ADA"/>
    <w:rsid w:val="00893BD6"/>
    <w:rsid w:val="00893C94"/>
    <w:rsid w:val="008945B0"/>
    <w:rsid w:val="0089495B"/>
    <w:rsid w:val="0089514F"/>
    <w:rsid w:val="0089545B"/>
    <w:rsid w:val="0089549F"/>
    <w:rsid w:val="008958CD"/>
    <w:rsid w:val="00895BBA"/>
    <w:rsid w:val="00896411"/>
    <w:rsid w:val="0089701D"/>
    <w:rsid w:val="00897576"/>
    <w:rsid w:val="00897804"/>
    <w:rsid w:val="008A06A6"/>
    <w:rsid w:val="008A0878"/>
    <w:rsid w:val="008A1135"/>
    <w:rsid w:val="008A1282"/>
    <w:rsid w:val="008A144C"/>
    <w:rsid w:val="008A1896"/>
    <w:rsid w:val="008A2473"/>
    <w:rsid w:val="008A2AA4"/>
    <w:rsid w:val="008A2EAB"/>
    <w:rsid w:val="008A2F98"/>
    <w:rsid w:val="008A3440"/>
    <w:rsid w:val="008A3577"/>
    <w:rsid w:val="008A35E0"/>
    <w:rsid w:val="008A3CDB"/>
    <w:rsid w:val="008A6601"/>
    <w:rsid w:val="008A6FAC"/>
    <w:rsid w:val="008A7C39"/>
    <w:rsid w:val="008A7C9A"/>
    <w:rsid w:val="008A7F60"/>
    <w:rsid w:val="008B0163"/>
    <w:rsid w:val="008B0914"/>
    <w:rsid w:val="008B0ECB"/>
    <w:rsid w:val="008B1370"/>
    <w:rsid w:val="008B1647"/>
    <w:rsid w:val="008B164B"/>
    <w:rsid w:val="008B1778"/>
    <w:rsid w:val="008B2808"/>
    <w:rsid w:val="008B28E1"/>
    <w:rsid w:val="008B2BA8"/>
    <w:rsid w:val="008B2C58"/>
    <w:rsid w:val="008B3578"/>
    <w:rsid w:val="008B3CEE"/>
    <w:rsid w:val="008B4326"/>
    <w:rsid w:val="008B4E21"/>
    <w:rsid w:val="008B4F6B"/>
    <w:rsid w:val="008B4F74"/>
    <w:rsid w:val="008B5449"/>
    <w:rsid w:val="008B5585"/>
    <w:rsid w:val="008B5A27"/>
    <w:rsid w:val="008B5CC6"/>
    <w:rsid w:val="008B67CA"/>
    <w:rsid w:val="008B6A8B"/>
    <w:rsid w:val="008B6C80"/>
    <w:rsid w:val="008B7080"/>
    <w:rsid w:val="008B72D1"/>
    <w:rsid w:val="008B73FB"/>
    <w:rsid w:val="008B7938"/>
    <w:rsid w:val="008B7C6C"/>
    <w:rsid w:val="008C0143"/>
    <w:rsid w:val="008C0247"/>
    <w:rsid w:val="008C0256"/>
    <w:rsid w:val="008C02F4"/>
    <w:rsid w:val="008C03B9"/>
    <w:rsid w:val="008C0DE7"/>
    <w:rsid w:val="008C0F52"/>
    <w:rsid w:val="008C0F8C"/>
    <w:rsid w:val="008C248B"/>
    <w:rsid w:val="008C28A1"/>
    <w:rsid w:val="008C3E42"/>
    <w:rsid w:val="008C4F27"/>
    <w:rsid w:val="008C525B"/>
    <w:rsid w:val="008C5A09"/>
    <w:rsid w:val="008C65CA"/>
    <w:rsid w:val="008C714A"/>
    <w:rsid w:val="008C71CE"/>
    <w:rsid w:val="008C79F3"/>
    <w:rsid w:val="008C7CA3"/>
    <w:rsid w:val="008D056E"/>
    <w:rsid w:val="008D05B6"/>
    <w:rsid w:val="008D077B"/>
    <w:rsid w:val="008D0AF2"/>
    <w:rsid w:val="008D10AD"/>
    <w:rsid w:val="008D16A0"/>
    <w:rsid w:val="008D16CD"/>
    <w:rsid w:val="008D185D"/>
    <w:rsid w:val="008D1A4B"/>
    <w:rsid w:val="008D1AB7"/>
    <w:rsid w:val="008D1D2B"/>
    <w:rsid w:val="008D26EC"/>
    <w:rsid w:val="008D2B77"/>
    <w:rsid w:val="008D32E9"/>
    <w:rsid w:val="008D3C3A"/>
    <w:rsid w:val="008D41C5"/>
    <w:rsid w:val="008D43D6"/>
    <w:rsid w:val="008D491D"/>
    <w:rsid w:val="008D4A23"/>
    <w:rsid w:val="008D4D27"/>
    <w:rsid w:val="008D4EE3"/>
    <w:rsid w:val="008D5461"/>
    <w:rsid w:val="008D6064"/>
    <w:rsid w:val="008D613E"/>
    <w:rsid w:val="008D6803"/>
    <w:rsid w:val="008D6A8F"/>
    <w:rsid w:val="008D75B0"/>
    <w:rsid w:val="008D7679"/>
    <w:rsid w:val="008D7A3D"/>
    <w:rsid w:val="008E0EE7"/>
    <w:rsid w:val="008E11E5"/>
    <w:rsid w:val="008E12B6"/>
    <w:rsid w:val="008E1574"/>
    <w:rsid w:val="008E17F2"/>
    <w:rsid w:val="008E18B9"/>
    <w:rsid w:val="008E1B3A"/>
    <w:rsid w:val="008E235C"/>
    <w:rsid w:val="008E2699"/>
    <w:rsid w:val="008E39A3"/>
    <w:rsid w:val="008E3B77"/>
    <w:rsid w:val="008E3DE6"/>
    <w:rsid w:val="008E416C"/>
    <w:rsid w:val="008E47F2"/>
    <w:rsid w:val="008E4A9C"/>
    <w:rsid w:val="008E4D84"/>
    <w:rsid w:val="008E4FD0"/>
    <w:rsid w:val="008E54E6"/>
    <w:rsid w:val="008E61CD"/>
    <w:rsid w:val="008E6639"/>
    <w:rsid w:val="008E69AC"/>
    <w:rsid w:val="008E7286"/>
    <w:rsid w:val="008E766A"/>
    <w:rsid w:val="008E7BA3"/>
    <w:rsid w:val="008E7D14"/>
    <w:rsid w:val="008F113B"/>
    <w:rsid w:val="008F152F"/>
    <w:rsid w:val="008F2243"/>
    <w:rsid w:val="008F2995"/>
    <w:rsid w:val="008F3145"/>
    <w:rsid w:val="008F3734"/>
    <w:rsid w:val="008F3B55"/>
    <w:rsid w:val="008F4407"/>
    <w:rsid w:val="008F45FA"/>
    <w:rsid w:val="008F485C"/>
    <w:rsid w:val="008F510C"/>
    <w:rsid w:val="008F5469"/>
    <w:rsid w:val="008F5534"/>
    <w:rsid w:val="008F5CFC"/>
    <w:rsid w:val="008F61F7"/>
    <w:rsid w:val="008F66BE"/>
    <w:rsid w:val="008F6724"/>
    <w:rsid w:val="008F6B7E"/>
    <w:rsid w:val="009000B4"/>
    <w:rsid w:val="0090014B"/>
    <w:rsid w:val="0090021E"/>
    <w:rsid w:val="00900266"/>
    <w:rsid w:val="0090028D"/>
    <w:rsid w:val="00900891"/>
    <w:rsid w:val="0090096D"/>
    <w:rsid w:val="00900E27"/>
    <w:rsid w:val="0090122C"/>
    <w:rsid w:val="0090262E"/>
    <w:rsid w:val="00902838"/>
    <w:rsid w:val="00902EFF"/>
    <w:rsid w:val="009046A7"/>
    <w:rsid w:val="009051BD"/>
    <w:rsid w:val="00905E2D"/>
    <w:rsid w:val="0090699C"/>
    <w:rsid w:val="0090713F"/>
    <w:rsid w:val="00907D3E"/>
    <w:rsid w:val="009103B2"/>
    <w:rsid w:val="009109C5"/>
    <w:rsid w:val="00910A5E"/>
    <w:rsid w:val="00910DA8"/>
    <w:rsid w:val="00910FC0"/>
    <w:rsid w:val="0091121A"/>
    <w:rsid w:val="00911739"/>
    <w:rsid w:val="009119B2"/>
    <w:rsid w:val="00911AE1"/>
    <w:rsid w:val="0091237C"/>
    <w:rsid w:val="009123A1"/>
    <w:rsid w:val="009136C7"/>
    <w:rsid w:val="00913C36"/>
    <w:rsid w:val="00913FC9"/>
    <w:rsid w:val="009143AD"/>
    <w:rsid w:val="00914F04"/>
    <w:rsid w:val="00915557"/>
    <w:rsid w:val="00915DD8"/>
    <w:rsid w:val="00915FE9"/>
    <w:rsid w:val="0091624F"/>
    <w:rsid w:val="00916A85"/>
    <w:rsid w:val="009176FC"/>
    <w:rsid w:val="00917714"/>
    <w:rsid w:val="009208A1"/>
    <w:rsid w:val="009208BD"/>
    <w:rsid w:val="00920FF9"/>
    <w:rsid w:val="009213CD"/>
    <w:rsid w:val="00921C09"/>
    <w:rsid w:val="00922A4E"/>
    <w:rsid w:val="009236DF"/>
    <w:rsid w:val="00923CEE"/>
    <w:rsid w:val="009243BF"/>
    <w:rsid w:val="009254B1"/>
    <w:rsid w:val="009258D0"/>
    <w:rsid w:val="00925B77"/>
    <w:rsid w:val="00925CA5"/>
    <w:rsid w:val="00925E3C"/>
    <w:rsid w:val="009265E3"/>
    <w:rsid w:val="0092775B"/>
    <w:rsid w:val="009277AD"/>
    <w:rsid w:val="00930CFD"/>
    <w:rsid w:val="00931A06"/>
    <w:rsid w:val="00931AC4"/>
    <w:rsid w:val="00931E91"/>
    <w:rsid w:val="00932F9D"/>
    <w:rsid w:val="009339D7"/>
    <w:rsid w:val="00933A76"/>
    <w:rsid w:val="00933B36"/>
    <w:rsid w:val="00933E70"/>
    <w:rsid w:val="00934277"/>
    <w:rsid w:val="00934CC1"/>
    <w:rsid w:val="009350C9"/>
    <w:rsid w:val="00935C06"/>
    <w:rsid w:val="00935FED"/>
    <w:rsid w:val="009360C3"/>
    <w:rsid w:val="00936230"/>
    <w:rsid w:val="009371FF"/>
    <w:rsid w:val="00937EBD"/>
    <w:rsid w:val="00940139"/>
    <w:rsid w:val="0094014D"/>
    <w:rsid w:val="0094072F"/>
    <w:rsid w:val="009407B7"/>
    <w:rsid w:val="009412BF"/>
    <w:rsid w:val="00941859"/>
    <w:rsid w:val="00941A91"/>
    <w:rsid w:val="00941C75"/>
    <w:rsid w:val="00941FE3"/>
    <w:rsid w:val="009425DE"/>
    <w:rsid w:val="00942829"/>
    <w:rsid w:val="00942BB2"/>
    <w:rsid w:val="009433D8"/>
    <w:rsid w:val="0094373E"/>
    <w:rsid w:val="009438A8"/>
    <w:rsid w:val="00943C79"/>
    <w:rsid w:val="0094450E"/>
    <w:rsid w:val="00944645"/>
    <w:rsid w:val="00944AB2"/>
    <w:rsid w:val="00944B8D"/>
    <w:rsid w:val="00944DF4"/>
    <w:rsid w:val="00944EC1"/>
    <w:rsid w:val="00945210"/>
    <w:rsid w:val="009453F4"/>
    <w:rsid w:val="0094545F"/>
    <w:rsid w:val="0094559F"/>
    <w:rsid w:val="0094761E"/>
    <w:rsid w:val="00947AD7"/>
    <w:rsid w:val="00950846"/>
    <w:rsid w:val="009509BF"/>
    <w:rsid w:val="0095148B"/>
    <w:rsid w:val="009517DA"/>
    <w:rsid w:val="00951B73"/>
    <w:rsid w:val="0095211F"/>
    <w:rsid w:val="00952CB9"/>
    <w:rsid w:val="00953218"/>
    <w:rsid w:val="009539D6"/>
    <w:rsid w:val="00953B94"/>
    <w:rsid w:val="00953F53"/>
    <w:rsid w:val="0095419F"/>
    <w:rsid w:val="00954341"/>
    <w:rsid w:val="00954E8F"/>
    <w:rsid w:val="00956231"/>
    <w:rsid w:val="009565DA"/>
    <w:rsid w:val="00956725"/>
    <w:rsid w:val="00956C79"/>
    <w:rsid w:val="00956F4F"/>
    <w:rsid w:val="009578FB"/>
    <w:rsid w:val="00957B25"/>
    <w:rsid w:val="00957B70"/>
    <w:rsid w:val="00957FB9"/>
    <w:rsid w:val="00960A08"/>
    <w:rsid w:val="00960FA0"/>
    <w:rsid w:val="009610A3"/>
    <w:rsid w:val="0096144F"/>
    <w:rsid w:val="009617F3"/>
    <w:rsid w:val="00961FD8"/>
    <w:rsid w:val="00962036"/>
    <w:rsid w:val="00963273"/>
    <w:rsid w:val="009638B9"/>
    <w:rsid w:val="00963E04"/>
    <w:rsid w:val="00963F44"/>
    <w:rsid w:val="00964C75"/>
    <w:rsid w:val="00964D2F"/>
    <w:rsid w:val="009653FD"/>
    <w:rsid w:val="00965520"/>
    <w:rsid w:val="00965681"/>
    <w:rsid w:val="00965C03"/>
    <w:rsid w:val="00965CE5"/>
    <w:rsid w:val="00966511"/>
    <w:rsid w:val="0096691E"/>
    <w:rsid w:val="0096693F"/>
    <w:rsid w:val="009671F0"/>
    <w:rsid w:val="00967A35"/>
    <w:rsid w:val="00970166"/>
    <w:rsid w:val="009703CA"/>
    <w:rsid w:val="00971A5E"/>
    <w:rsid w:val="00972167"/>
    <w:rsid w:val="0097260E"/>
    <w:rsid w:val="00972753"/>
    <w:rsid w:val="00972811"/>
    <w:rsid w:val="00972AFE"/>
    <w:rsid w:val="00973026"/>
    <w:rsid w:val="0097377C"/>
    <w:rsid w:val="00973FF4"/>
    <w:rsid w:val="00974055"/>
    <w:rsid w:val="00974095"/>
    <w:rsid w:val="009743C9"/>
    <w:rsid w:val="0097445D"/>
    <w:rsid w:val="0097539F"/>
    <w:rsid w:val="009756B9"/>
    <w:rsid w:val="00975B05"/>
    <w:rsid w:val="00975C6C"/>
    <w:rsid w:val="00976B5F"/>
    <w:rsid w:val="00977356"/>
    <w:rsid w:val="00980257"/>
    <w:rsid w:val="009803FF"/>
    <w:rsid w:val="009805B3"/>
    <w:rsid w:val="0098152F"/>
    <w:rsid w:val="0098228B"/>
    <w:rsid w:val="00983024"/>
    <w:rsid w:val="0098302F"/>
    <w:rsid w:val="009842E9"/>
    <w:rsid w:val="009861B0"/>
    <w:rsid w:val="00986DE5"/>
    <w:rsid w:val="00987B13"/>
    <w:rsid w:val="00987F48"/>
    <w:rsid w:val="009904B1"/>
    <w:rsid w:val="009904BC"/>
    <w:rsid w:val="009907D8"/>
    <w:rsid w:val="00990AC9"/>
    <w:rsid w:val="009920DC"/>
    <w:rsid w:val="00992776"/>
    <w:rsid w:val="009927DA"/>
    <w:rsid w:val="00992A60"/>
    <w:rsid w:val="00992ED5"/>
    <w:rsid w:val="00992F2C"/>
    <w:rsid w:val="00994EB5"/>
    <w:rsid w:val="009962B2"/>
    <w:rsid w:val="009962CC"/>
    <w:rsid w:val="0099686C"/>
    <w:rsid w:val="00996E9D"/>
    <w:rsid w:val="009972CB"/>
    <w:rsid w:val="009A091D"/>
    <w:rsid w:val="009A0CA0"/>
    <w:rsid w:val="009A0E17"/>
    <w:rsid w:val="009A0F1A"/>
    <w:rsid w:val="009A1382"/>
    <w:rsid w:val="009A13A3"/>
    <w:rsid w:val="009A2771"/>
    <w:rsid w:val="009A3460"/>
    <w:rsid w:val="009A3B26"/>
    <w:rsid w:val="009A3C02"/>
    <w:rsid w:val="009A4444"/>
    <w:rsid w:val="009A483A"/>
    <w:rsid w:val="009A4DE8"/>
    <w:rsid w:val="009A54AC"/>
    <w:rsid w:val="009A561F"/>
    <w:rsid w:val="009A5C09"/>
    <w:rsid w:val="009A68F9"/>
    <w:rsid w:val="009A6DEA"/>
    <w:rsid w:val="009A6E1B"/>
    <w:rsid w:val="009A758E"/>
    <w:rsid w:val="009A766D"/>
    <w:rsid w:val="009A7766"/>
    <w:rsid w:val="009A7C0F"/>
    <w:rsid w:val="009A7C3D"/>
    <w:rsid w:val="009A7F1D"/>
    <w:rsid w:val="009B104B"/>
    <w:rsid w:val="009B2234"/>
    <w:rsid w:val="009B36F0"/>
    <w:rsid w:val="009B36F2"/>
    <w:rsid w:val="009B43A9"/>
    <w:rsid w:val="009B4414"/>
    <w:rsid w:val="009B452C"/>
    <w:rsid w:val="009B4A7B"/>
    <w:rsid w:val="009B4E9E"/>
    <w:rsid w:val="009B5BB4"/>
    <w:rsid w:val="009B6328"/>
    <w:rsid w:val="009B75C1"/>
    <w:rsid w:val="009B77D8"/>
    <w:rsid w:val="009C022F"/>
    <w:rsid w:val="009C02DE"/>
    <w:rsid w:val="009C08BC"/>
    <w:rsid w:val="009C0BD9"/>
    <w:rsid w:val="009C123E"/>
    <w:rsid w:val="009C19C5"/>
    <w:rsid w:val="009C248D"/>
    <w:rsid w:val="009C2877"/>
    <w:rsid w:val="009C2B9E"/>
    <w:rsid w:val="009C305B"/>
    <w:rsid w:val="009C364B"/>
    <w:rsid w:val="009C3800"/>
    <w:rsid w:val="009C3C32"/>
    <w:rsid w:val="009C3D2D"/>
    <w:rsid w:val="009C3EB6"/>
    <w:rsid w:val="009C3FD6"/>
    <w:rsid w:val="009C42A1"/>
    <w:rsid w:val="009C4403"/>
    <w:rsid w:val="009C484E"/>
    <w:rsid w:val="009C533E"/>
    <w:rsid w:val="009C5F28"/>
    <w:rsid w:val="009C6640"/>
    <w:rsid w:val="009C736C"/>
    <w:rsid w:val="009C79EF"/>
    <w:rsid w:val="009D039D"/>
    <w:rsid w:val="009D0467"/>
    <w:rsid w:val="009D0960"/>
    <w:rsid w:val="009D0B7C"/>
    <w:rsid w:val="009D1423"/>
    <w:rsid w:val="009D181C"/>
    <w:rsid w:val="009D1905"/>
    <w:rsid w:val="009D1F16"/>
    <w:rsid w:val="009D1FBD"/>
    <w:rsid w:val="009D252D"/>
    <w:rsid w:val="009D341D"/>
    <w:rsid w:val="009D417D"/>
    <w:rsid w:val="009D4423"/>
    <w:rsid w:val="009D4850"/>
    <w:rsid w:val="009D5F42"/>
    <w:rsid w:val="009D6644"/>
    <w:rsid w:val="009D69FD"/>
    <w:rsid w:val="009D7323"/>
    <w:rsid w:val="009D7411"/>
    <w:rsid w:val="009D7F27"/>
    <w:rsid w:val="009D7FB2"/>
    <w:rsid w:val="009E0173"/>
    <w:rsid w:val="009E019D"/>
    <w:rsid w:val="009E0897"/>
    <w:rsid w:val="009E0E18"/>
    <w:rsid w:val="009E1020"/>
    <w:rsid w:val="009E1720"/>
    <w:rsid w:val="009E1B77"/>
    <w:rsid w:val="009E1DA0"/>
    <w:rsid w:val="009E207A"/>
    <w:rsid w:val="009E2128"/>
    <w:rsid w:val="009E212C"/>
    <w:rsid w:val="009E31A4"/>
    <w:rsid w:val="009E338A"/>
    <w:rsid w:val="009E351E"/>
    <w:rsid w:val="009E3ADD"/>
    <w:rsid w:val="009E3EEE"/>
    <w:rsid w:val="009E40D3"/>
    <w:rsid w:val="009E4356"/>
    <w:rsid w:val="009E4609"/>
    <w:rsid w:val="009E4AEB"/>
    <w:rsid w:val="009E577D"/>
    <w:rsid w:val="009E5A04"/>
    <w:rsid w:val="009E5CB3"/>
    <w:rsid w:val="009E5D8C"/>
    <w:rsid w:val="009E6506"/>
    <w:rsid w:val="009E6A7B"/>
    <w:rsid w:val="009E6D20"/>
    <w:rsid w:val="009E6D62"/>
    <w:rsid w:val="009E6DDE"/>
    <w:rsid w:val="009E6FB1"/>
    <w:rsid w:val="009E72B7"/>
    <w:rsid w:val="009E7869"/>
    <w:rsid w:val="009E7C02"/>
    <w:rsid w:val="009F052A"/>
    <w:rsid w:val="009F0B5F"/>
    <w:rsid w:val="009F1412"/>
    <w:rsid w:val="009F157D"/>
    <w:rsid w:val="009F176D"/>
    <w:rsid w:val="009F17B1"/>
    <w:rsid w:val="009F18D5"/>
    <w:rsid w:val="009F1AAB"/>
    <w:rsid w:val="009F1F9D"/>
    <w:rsid w:val="009F2213"/>
    <w:rsid w:val="009F22A1"/>
    <w:rsid w:val="009F22ED"/>
    <w:rsid w:val="009F3293"/>
    <w:rsid w:val="009F3C9B"/>
    <w:rsid w:val="009F3CAF"/>
    <w:rsid w:val="009F4B12"/>
    <w:rsid w:val="009F5B6B"/>
    <w:rsid w:val="009F6522"/>
    <w:rsid w:val="009F703E"/>
    <w:rsid w:val="009F7185"/>
    <w:rsid w:val="009F7C3C"/>
    <w:rsid w:val="009F7FA2"/>
    <w:rsid w:val="00A00052"/>
    <w:rsid w:val="00A005C4"/>
    <w:rsid w:val="00A00962"/>
    <w:rsid w:val="00A00B2E"/>
    <w:rsid w:val="00A011A6"/>
    <w:rsid w:val="00A014B3"/>
    <w:rsid w:val="00A01F74"/>
    <w:rsid w:val="00A0227F"/>
    <w:rsid w:val="00A025CC"/>
    <w:rsid w:val="00A029E2"/>
    <w:rsid w:val="00A02F35"/>
    <w:rsid w:val="00A0330C"/>
    <w:rsid w:val="00A036B2"/>
    <w:rsid w:val="00A03879"/>
    <w:rsid w:val="00A03C6F"/>
    <w:rsid w:val="00A04967"/>
    <w:rsid w:val="00A04B77"/>
    <w:rsid w:val="00A04C46"/>
    <w:rsid w:val="00A05174"/>
    <w:rsid w:val="00A05904"/>
    <w:rsid w:val="00A06434"/>
    <w:rsid w:val="00A071ED"/>
    <w:rsid w:val="00A07A2D"/>
    <w:rsid w:val="00A07A3F"/>
    <w:rsid w:val="00A07AD2"/>
    <w:rsid w:val="00A07CC8"/>
    <w:rsid w:val="00A106AD"/>
    <w:rsid w:val="00A10EBB"/>
    <w:rsid w:val="00A118F9"/>
    <w:rsid w:val="00A12474"/>
    <w:rsid w:val="00A128A6"/>
    <w:rsid w:val="00A139B7"/>
    <w:rsid w:val="00A13EEC"/>
    <w:rsid w:val="00A140A5"/>
    <w:rsid w:val="00A14C07"/>
    <w:rsid w:val="00A14C45"/>
    <w:rsid w:val="00A14D16"/>
    <w:rsid w:val="00A15297"/>
    <w:rsid w:val="00A1542A"/>
    <w:rsid w:val="00A15DD3"/>
    <w:rsid w:val="00A15DF8"/>
    <w:rsid w:val="00A160B5"/>
    <w:rsid w:val="00A16962"/>
    <w:rsid w:val="00A16A6F"/>
    <w:rsid w:val="00A17388"/>
    <w:rsid w:val="00A17500"/>
    <w:rsid w:val="00A175D5"/>
    <w:rsid w:val="00A17684"/>
    <w:rsid w:val="00A17A33"/>
    <w:rsid w:val="00A17F06"/>
    <w:rsid w:val="00A203E0"/>
    <w:rsid w:val="00A21288"/>
    <w:rsid w:val="00A21472"/>
    <w:rsid w:val="00A21771"/>
    <w:rsid w:val="00A2203F"/>
    <w:rsid w:val="00A22320"/>
    <w:rsid w:val="00A22321"/>
    <w:rsid w:val="00A232C1"/>
    <w:rsid w:val="00A23BF9"/>
    <w:rsid w:val="00A23C51"/>
    <w:rsid w:val="00A24027"/>
    <w:rsid w:val="00A2405A"/>
    <w:rsid w:val="00A24660"/>
    <w:rsid w:val="00A247EC"/>
    <w:rsid w:val="00A248A9"/>
    <w:rsid w:val="00A250E3"/>
    <w:rsid w:val="00A2568C"/>
    <w:rsid w:val="00A25787"/>
    <w:rsid w:val="00A25824"/>
    <w:rsid w:val="00A26750"/>
    <w:rsid w:val="00A27974"/>
    <w:rsid w:val="00A27CFD"/>
    <w:rsid w:val="00A30326"/>
    <w:rsid w:val="00A3070B"/>
    <w:rsid w:val="00A30F18"/>
    <w:rsid w:val="00A312E5"/>
    <w:rsid w:val="00A313DD"/>
    <w:rsid w:val="00A31CA3"/>
    <w:rsid w:val="00A31D34"/>
    <w:rsid w:val="00A31DBC"/>
    <w:rsid w:val="00A32A3D"/>
    <w:rsid w:val="00A32BE8"/>
    <w:rsid w:val="00A337CB"/>
    <w:rsid w:val="00A33AED"/>
    <w:rsid w:val="00A33E32"/>
    <w:rsid w:val="00A347FD"/>
    <w:rsid w:val="00A34B27"/>
    <w:rsid w:val="00A34D10"/>
    <w:rsid w:val="00A34D81"/>
    <w:rsid w:val="00A34E6E"/>
    <w:rsid w:val="00A3511D"/>
    <w:rsid w:val="00A35654"/>
    <w:rsid w:val="00A3582C"/>
    <w:rsid w:val="00A35C47"/>
    <w:rsid w:val="00A35D2D"/>
    <w:rsid w:val="00A35FAC"/>
    <w:rsid w:val="00A35FDF"/>
    <w:rsid w:val="00A365CC"/>
    <w:rsid w:val="00A36792"/>
    <w:rsid w:val="00A36AE9"/>
    <w:rsid w:val="00A36E6C"/>
    <w:rsid w:val="00A36F35"/>
    <w:rsid w:val="00A37554"/>
    <w:rsid w:val="00A3779C"/>
    <w:rsid w:val="00A40625"/>
    <w:rsid w:val="00A4086F"/>
    <w:rsid w:val="00A40AB1"/>
    <w:rsid w:val="00A40B85"/>
    <w:rsid w:val="00A40D0A"/>
    <w:rsid w:val="00A412E7"/>
    <w:rsid w:val="00A42F20"/>
    <w:rsid w:val="00A4324A"/>
    <w:rsid w:val="00A43385"/>
    <w:rsid w:val="00A44941"/>
    <w:rsid w:val="00A44FAD"/>
    <w:rsid w:val="00A452A5"/>
    <w:rsid w:val="00A45942"/>
    <w:rsid w:val="00A45AFC"/>
    <w:rsid w:val="00A45BFE"/>
    <w:rsid w:val="00A45F0C"/>
    <w:rsid w:val="00A4620A"/>
    <w:rsid w:val="00A46792"/>
    <w:rsid w:val="00A46BF9"/>
    <w:rsid w:val="00A47A2A"/>
    <w:rsid w:val="00A47A59"/>
    <w:rsid w:val="00A51238"/>
    <w:rsid w:val="00A515AC"/>
    <w:rsid w:val="00A5250C"/>
    <w:rsid w:val="00A52B60"/>
    <w:rsid w:val="00A52F7F"/>
    <w:rsid w:val="00A534E7"/>
    <w:rsid w:val="00A53706"/>
    <w:rsid w:val="00A5496E"/>
    <w:rsid w:val="00A54A44"/>
    <w:rsid w:val="00A54D1D"/>
    <w:rsid w:val="00A5545E"/>
    <w:rsid w:val="00A55D88"/>
    <w:rsid w:val="00A5609F"/>
    <w:rsid w:val="00A5613F"/>
    <w:rsid w:val="00A56211"/>
    <w:rsid w:val="00A5653E"/>
    <w:rsid w:val="00A568CF"/>
    <w:rsid w:val="00A574DC"/>
    <w:rsid w:val="00A57B0E"/>
    <w:rsid w:val="00A604B0"/>
    <w:rsid w:val="00A6083D"/>
    <w:rsid w:val="00A60B21"/>
    <w:rsid w:val="00A60BB5"/>
    <w:rsid w:val="00A60BD1"/>
    <w:rsid w:val="00A61043"/>
    <w:rsid w:val="00A612F3"/>
    <w:rsid w:val="00A612FE"/>
    <w:rsid w:val="00A61340"/>
    <w:rsid w:val="00A6141E"/>
    <w:rsid w:val="00A62071"/>
    <w:rsid w:val="00A62DE9"/>
    <w:rsid w:val="00A63680"/>
    <w:rsid w:val="00A638DD"/>
    <w:rsid w:val="00A648B6"/>
    <w:rsid w:val="00A64BED"/>
    <w:rsid w:val="00A64DC0"/>
    <w:rsid w:val="00A651FC"/>
    <w:rsid w:val="00A65582"/>
    <w:rsid w:val="00A661EA"/>
    <w:rsid w:val="00A662C6"/>
    <w:rsid w:val="00A6681A"/>
    <w:rsid w:val="00A66908"/>
    <w:rsid w:val="00A67CC0"/>
    <w:rsid w:val="00A67E64"/>
    <w:rsid w:val="00A70257"/>
    <w:rsid w:val="00A72596"/>
    <w:rsid w:val="00A72710"/>
    <w:rsid w:val="00A73701"/>
    <w:rsid w:val="00A7384B"/>
    <w:rsid w:val="00A75303"/>
    <w:rsid w:val="00A753FC"/>
    <w:rsid w:val="00A764FD"/>
    <w:rsid w:val="00A76CAF"/>
    <w:rsid w:val="00A770DA"/>
    <w:rsid w:val="00A77286"/>
    <w:rsid w:val="00A80C9A"/>
    <w:rsid w:val="00A80CA0"/>
    <w:rsid w:val="00A815C8"/>
    <w:rsid w:val="00A820FF"/>
    <w:rsid w:val="00A82FF2"/>
    <w:rsid w:val="00A838FB"/>
    <w:rsid w:val="00A84159"/>
    <w:rsid w:val="00A8448D"/>
    <w:rsid w:val="00A845DE"/>
    <w:rsid w:val="00A84899"/>
    <w:rsid w:val="00A84ED5"/>
    <w:rsid w:val="00A8537F"/>
    <w:rsid w:val="00A85E8D"/>
    <w:rsid w:val="00A85EF7"/>
    <w:rsid w:val="00A862B3"/>
    <w:rsid w:val="00A867AB"/>
    <w:rsid w:val="00A86F02"/>
    <w:rsid w:val="00A87448"/>
    <w:rsid w:val="00A878F7"/>
    <w:rsid w:val="00A904B3"/>
    <w:rsid w:val="00A90CC0"/>
    <w:rsid w:val="00A91B27"/>
    <w:rsid w:val="00A91EEC"/>
    <w:rsid w:val="00A927DA"/>
    <w:rsid w:val="00A9292B"/>
    <w:rsid w:val="00A931B7"/>
    <w:rsid w:val="00A932AE"/>
    <w:rsid w:val="00A93660"/>
    <w:rsid w:val="00A93ADC"/>
    <w:rsid w:val="00A93C30"/>
    <w:rsid w:val="00A9400B"/>
    <w:rsid w:val="00A94858"/>
    <w:rsid w:val="00A95816"/>
    <w:rsid w:val="00A958CD"/>
    <w:rsid w:val="00A958CE"/>
    <w:rsid w:val="00A96E95"/>
    <w:rsid w:val="00A9719C"/>
    <w:rsid w:val="00A979D6"/>
    <w:rsid w:val="00A979F9"/>
    <w:rsid w:val="00A97C6B"/>
    <w:rsid w:val="00AA036E"/>
    <w:rsid w:val="00AA0EC4"/>
    <w:rsid w:val="00AA0F2C"/>
    <w:rsid w:val="00AA114C"/>
    <w:rsid w:val="00AA19C4"/>
    <w:rsid w:val="00AA1BF9"/>
    <w:rsid w:val="00AA1F1B"/>
    <w:rsid w:val="00AA2A5B"/>
    <w:rsid w:val="00AA2D73"/>
    <w:rsid w:val="00AA327B"/>
    <w:rsid w:val="00AA34C8"/>
    <w:rsid w:val="00AA421F"/>
    <w:rsid w:val="00AA423C"/>
    <w:rsid w:val="00AA4CCC"/>
    <w:rsid w:val="00AA5402"/>
    <w:rsid w:val="00AA5CC4"/>
    <w:rsid w:val="00AA64E8"/>
    <w:rsid w:val="00AA655A"/>
    <w:rsid w:val="00AB0192"/>
    <w:rsid w:val="00AB02AC"/>
    <w:rsid w:val="00AB02E6"/>
    <w:rsid w:val="00AB12CD"/>
    <w:rsid w:val="00AB1B12"/>
    <w:rsid w:val="00AB1F5C"/>
    <w:rsid w:val="00AB2620"/>
    <w:rsid w:val="00AB35DC"/>
    <w:rsid w:val="00AB3821"/>
    <w:rsid w:val="00AB4207"/>
    <w:rsid w:val="00AB4249"/>
    <w:rsid w:val="00AB465C"/>
    <w:rsid w:val="00AB491C"/>
    <w:rsid w:val="00AB49EA"/>
    <w:rsid w:val="00AB4EA3"/>
    <w:rsid w:val="00AB4ECD"/>
    <w:rsid w:val="00AB4FD9"/>
    <w:rsid w:val="00AB516A"/>
    <w:rsid w:val="00AB6077"/>
    <w:rsid w:val="00AB6562"/>
    <w:rsid w:val="00AB7973"/>
    <w:rsid w:val="00AB79C3"/>
    <w:rsid w:val="00AB7D69"/>
    <w:rsid w:val="00AC0093"/>
    <w:rsid w:val="00AC0294"/>
    <w:rsid w:val="00AC032D"/>
    <w:rsid w:val="00AC1C8C"/>
    <w:rsid w:val="00AC25BC"/>
    <w:rsid w:val="00AC2D0B"/>
    <w:rsid w:val="00AC2FA1"/>
    <w:rsid w:val="00AC3FFC"/>
    <w:rsid w:val="00AC46AD"/>
    <w:rsid w:val="00AC4825"/>
    <w:rsid w:val="00AC4837"/>
    <w:rsid w:val="00AC49C2"/>
    <w:rsid w:val="00AC4E6D"/>
    <w:rsid w:val="00AC5075"/>
    <w:rsid w:val="00AC516A"/>
    <w:rsid w:val="00AC51FE"/>
    <w:rsid w:val="00AC5212"/>
    <w:rsid w:val="00AC54F8"/>
    <w:rsid w:val="00AC57AE"/>
    <w:rsid w:val="00AC5D19"/>
    <w:rsid w:val="00AC65F3"/>
    <w:rsid w:val="00AC6693"/>
    <w:rsid w:val="00AC680E"/>
    <w:rsid w:val="00AC7BB8"/>
    <w:rsid w:val="00AC7EA8"/>
    <w:rsid w:val="00AC7FCA"/>
    <w:rsid w:val="00AD058B"/>
    <w:rsid w:val="00AD0AC3"/>
    <w:rsid w:val="00AD0B2D"/>
    <w:rsid w:val="00AD0D62"/>
    <w:rsid w:val="00AD0F70"/>
    <w:rsid w:val="00AD0FB2"/>
    <w:rsid w:val="00AD1140"/>
    <w:rsid w:val="00AD1242"/>
    <w:rsid w:val="00AD1585"/>
    <w:rsid w:val="00AD177F"/>
    <w:rsid w:val="00AD1D2F"/>
    <w:rsid w:val="00AD2212"/>
    <w:rsid w:val="00AD2312"/>
    <w:rsid w:val="00AD2380"/>
    <w:rsid w:val="00AD2823"/>
    <w:rsid w:val="00AD3148"/>
    <w:rsid w:val="00AD3437"/>
    <w:rsid w:val="00AD3A5A"/>
    <w:rsid w:val="00AD4329"/>
    <w:rsid w:val="00AD46F6"/>
    <w:rsid w:val="00AD4951"/>
    <w:rsid w:val="00AD4AFA"/>
    <w:rsid w:val="00AD4E76"/>
    <w:rsid w:val="00AD5EEE"/>
    <w:rsid w:val="00AD661E"/>
    <w:rsid w:val="00AD67E9"/>
    <w:rsid w:val="00AD78F3"/>
    <w:rsid w:val="00AD7B70"/>
    <w:rsid w:val="00AE0629"/>
    <w:rsid w:val="00AE086F"/>
    <w:rsid w:val="00AE0BA9"/>
    <w:rsid w:val="00AE10F1"/>
    <w:rsid w:val="00AE11BE"/>
    <w:rsid w:val="00AE122A"/>
    <w:rsid w:val="00AE2130"/>
    <w:rsid w:val="00AE26F6"/>
    <w:rsid w:val="00AE2939"/>
    <w:rsid w:val="00AE2C5C"/>
    <w:rsid w:val="00AE2CFE"/>
    <w:rsid w:val="00AE36FA"/>
    <w:rsid w:val="00AE3982"/>
    <w:rsid w:val="00AE3D48"/>
    <w:rsid w:val="00AE3D55"/>
    <w:rsid w:val="00AE48AE"/>
    <w:rsid w:val="00AE4F46"/>
    <w:rsid w:val="00AE5113"/>
    <w:rsid w:val="00AE5C4F"/>
    <w:rsid w:val="00AE5ED7"/>
    <w:rsid w:val="00AE69A0"/>
    <w:rsid w:val="00AE7046"/>
    <w:rsid w:val="00AE710B"/>
    <w:rsid w:val="00AE7754"/>
    <w:rsid w:val="00AF014D"/>
    <w:rsid w:val="00AF01E5"/>
    <w:rsid w:val="00AF0236"/>
    <w:rsid w:val="00AF0F96"/>
    <w:rsid w:val="00AF15CC"/>
    <w:rsid w:val="00AF1606"/>
    <w:rsid w:val="00AF1F55"/>
    <w:rsid w:val="00AF234C"/>
    <w:rsid w:val="00AF2433"/>
    <w:rsid w:val="00AF2811"/>
    <w:rsid w:val="00AF3C61"/>
    <w:rsid w:val="00AF40F7"/>
    <w:rsid w:val="00AF4208"/>
    <w:rsid w:val="00AF4BB5"/>
    <w:rsid w:val="00AF5301"/>
    <w:rsid w:val="00AF63DB"/>
    <w:rsid w:val="00AF6706"/>
    <w:rsid w:val="00AF70D8"/>
    <w:rsid w:val="00AF71C0"/>
    <w:rsid w:val="00AF752D"/>
    <w:rsid w:val="00AF7933"/>
    <w:rsid w:val="00AF7D7A"/>
    <w:rsid w:val="00AF7ED7"/>
    <w:rsid w:val="00B00A3C"/>
    <w:rsid w:val="00B00A80"/>
    <w:rsid w:val="00B010D0"/>
    <w:rsid w:val="00B015E3"/>
    <w:rsid w:val="00B01AAF"/>
    <w:rsid w:val="00B01C41"/>
    <w:rsid w:val="00B01F14"/>
    <w:rsid w:val="00B0236E"/>
    <w:rsid w:val="00B024FC"/>
    <w:rsid w:val="00B02B70"/>
    <w:rsid w:val="00B02BD5"/>
    <w:rsid w:val="00B03464"/>
    <w:rsid w:val="00B0347A"/>
    <w:rsid w:val="00B036AA"/>
    <w:rsid w:val="00B04519"/>
    <w:rsid w:val="00B04A4C"/>
    <w:rsid w:val="00B05377"/>
    <w:rsid w:val="00B0564E"/>
    <w:rsid w:val="00B059E8"/>
    <w:rsid w:val="00B072A9"/>
    <w:rsid w:val="00B073A5"/>
    <w:rsid w:val="00B0777F"/>
    <w:rsid w:val="00B07A37"/>
    <w:rsid w:val="00B07B52"/>
    <w:rsid w:val="00B07D21"/>
    <w:rsid w:val="00B106D3"/>
    <w:rsid w:val="00B107C2"/>
    <w:rsid w:val="00B10A0D"/>
    <w:rsid w:val="00B10AB3"/>
    <w:rsid w:val="00B10E2F"/>
    <w:rsid w:val="00B1119A"/>
    <w:rsid w:val="00B115E0"/>
    <w:rsid w:val="00B11D38"/>
    <w:rsid w:val="00B124A7"/>
    <w:rsid w:val="00B124D5"/>
    <w:rsid w:val="00B126B7"/>
    <w:rsid w:val="00B12C4F"/>
    <w:rsid w:val="00B139C6"/>
    <w:rsid w:val="00B13ABC"/>
    <w:rsid w:val="00B13C7F"/>
    <w:rsid w:val="00B140F8"/>
    <w:rsid w:val="00B14247"/>
    <w:rsid w:val="00B1526B"/>
    <w:rsid w:val="00B15C99"/>
    <w:rsid w:val="00B16606"/>
    <w:rsid w:val="00B16E99"/>
    <w:rsid w:val="00B16FA5"/>
    <w:rsid w:val="00B170C8"/>
    <w:rsid w:val="00B173FD"/>
    <w:rsid w:val="00B17529"/>
    <w:rsid w:val="00B175C2"/>
    <w:rsid w:val="00B17B4D"/>
    <w:rsid w:val="00B20F17"/>
    <w:rsid w:val="00B21068"/>
    <w:rsid w:val="00B21A8C"/>
    <w:rsid w:val="00B223CF"/>
    <w:rsid w:val="00B23778"/>
    <w:rsid w:val="00B23A4F"/>
    <w:rsid w:val="00B23E3F"/>
    <w:rsid w:val="00B2504F"/>
    <w:rsid w:val="00B2505E"/>
    <w:rsid w:val="00B25073"/>
    <w:rsid w:val="00B258AC"/>
    <w:rsid w:val="00B25AE9"/>
    <w:rsid w:val="00B261C5"/>
    <w:rsid w:val="00B26C69"/>
    <w:rsid w:val="00B27BED"/>
    <w:rsid w:val="00B30A91"/>
    <w:rsid w:val="00B310E7"/>
    <w:rsid w:val="00B31184"/>
    <w:rsid w:val="00B31222"/>
    <w:rsid w:val="00B314DB"/>
    <w:rsid w:val="00B31D24"/>
    <w:rsid w:val="00B31FF0"/>
    <w:rsid w:val="00B321DB"/>
    <w:rsid w:val="00B329FD"/>
    <w:rsid w:val="00B32E04"/>
    <w:rsid w:val="00B32F90"/>
    <w:rsid w:val="00B32FFC"/>
    <w:rsid w:val="00B338D4"/>
    <w:rsid w:val="00B33BC4"/>
    <w:rsid w:val="00B340A0"/>
    <w:rsid w:val="00B34346"/>
    <w:rsid w:val="00B34E68"/>
    <w:rsid w:val="00B3506A"/>
    <w:rsid w:val="00B357FD"/>
    <w:rsid w:val="00B35DFC"/>
    <w:rsid w:val="00B36FE3"/>
    <w:rsid w:val="00B3709D"/>
    <w:rsid w:val="00B376EF"/>
    <w:rsid w:val="00B3774A"/>
    <w:rsid w:val="00B37B94"/>
    <w:rsid w:val="00B37DAD"/>
    <w:rsid w:val="00B405D0"/>
    <w:rsid w:val="00B40BF6"/>
    <w:rsid w:val="00B40FEA"/>
    <w:rsid w:val="00B40FED"/>
    <w:rsid w:val="00B410DA"/>
    <w:rsid w:val="00B43552"/>
    <w:rsid w:val="00B444B4"/>
    <w:rsid w:val="00B4554C"/>
    <w:rsid w:val="00B45638"/>
    <w:rsid w:val="00B459FA"/>
    <w:rsid w:val="00B45E9D"/>
    <w:rsid w:val="00B468C0"/>
    <w:rsid w:val="00B47136"/>
    <w:rsid w:val="00B4720D"/>
    <w:rsid w:val="00B5047B"/>
    <w:rsid w:val="00B50525"/>
    <w:rsid w:val="00B50FDB"/>
    <w:rsid w:val="00B513A9"/>
    <w:rsid w:val="00B524E0"/>
    <w:rsid w:val="00B52594"/>
    <w:rsid w:val="00B525D0"/>
    <w:rsid w:val="00B52649"/>
    <w:rsid w:val="00B5271E"/>
    <w:rsid w:val="00B52AC2"/>
    <w:rsid w:val="00B52B3E"/>
    <w:rsid w:val="00B52C90"/>
    <w:rsid w:val="00B531B6"/>
    <w:rsid w:val="00B5348D"/>
    <w:rsid w:val="00B5466A"/>
    <w:rsid w:val="00B5481F"/>
    <w:rsid w:val="00B54965"/>
    <w:rsid w:val="00B55CBD"/>
    <w:rsid w:val="00B563DA"/>
    <w:rsid w:val="00B56C41"/>
    <w:rsid w:val="00B573C8"/>
    <w:rsid w:val="00B57696"/>
    <w:rsid w:val="00B577ED"/>
    <w:rsid w:val="00B57FED"/>
    <w:rsid w:val="00B605D9"/>
    <w:rsid w:val="00B607B8"/>
    <w:rsid w:val="00B60C30"/>
    <w:rsid w:val="00B61386"/>
    <w:rsid w:val="00B61485"/>
    <w:rsid w:val="00B61F5D"/>
    <w:rsid w:val="00B62904"/>
    <w:rsid w:val="00B629E9"/>
    <w:rsid w:val="00B631DC"/>
    <w:rsid w:val="00B635AE"/>
    <w:rsid w:val="00B639A5"/>
    <w:rsid w:val="00B63E80"/>
    <w:rsid w:val="00B642F0"/>
    <w:rsid w:val="00B645C4"/>
    <w:rsid w:val="00B65D3B"/>
    <w:rsid w:val="00B65FE7"/>
    <w:rsid w:val="00B66074"/>
    <w:rsid w:val="00B6610A"/>
    <w:rsid w:val="00B663A6"/>
    <w:rsid w:val="00B66C4F"/>
    <w:rsid w:val="00B672C0"/>
    <w:rsid w:val="00B67633"/>
    <w:rsid w:val="00B705CA"/>
    <w:rsid w:val="00B712E3"/>
    <w:rsid w:val="00B71525"/>
    <w:rsid w:val="00B715F6"/>
    <w:rsid w:val="00B71877"/>
    <w:rsid w:val="00B7218D"/>
    <w:rsid w:val="00B72CFF"/>
    <w:rsid w:val="00B72FC1"/>
    <w:rsid w:val="00B73066"/>
    <w:rsid w:val="00B73E06"/>
    <w:rsid w:val="00B73F64"/>
    <w:rsid w:val="00B760D4"/>
    <w:rsid w:val="00B761DA"/>
    <w:rsid w:val="00B7633D"/>
    <w:rsid w:val="00B76A2C"/>
    <w:rsid w:val="00B77123"/>
    <w:rsid w:val="00B804E1"/>
    <w:rsid w:val="00B80F0D"/>
    <w:rsid w:val="00B8102E"/>
    <w:rsid w:val="00B817A1"/>
    <w:rsid w:val="00B81A98"/>
    <w:rsid w:val="00B81E21"/>
    <w:rsid w:val="00B81F23"/>
    <w:rsid w:val="00B82737"/>
    <w:rsid w:val="00B829FC"/>
    <w:rsid w:val="00B82A6F"/>
    <w:rsid w:val="00B8301B"/>
    <w:rsid w:val="00B83641"/>
    <w:rsid w:val="00B83673"/>
    <w:rsid w:val="00B83FFC"/>
    <w:rsid w:val="00B8439E"/>
    <w:rsid w:val="00B849C5"/>
    <w:rsid w:val="00B84A02"/>
    <w:rsid w:val="00B85977"/>
    <w:rsid w:val="00B85B4A"/>
    <w:rsid w:val="00B85CE6"/>
    <w:rsid w:val="00B86ECC"/>
    <w:rsid w:val="00B903A3"/>
    <w:rsid w:val="00B90801"/>
    <w:rsid w:val="00B90C3D"/>
    <w:rsid w:val="00B9139E"/>
    <w:rsid w:val="00B9178B"/>
    <w:rsid w:val="00B9194A"/>
    <w:rsid w:val="00B91B92"/>
    <w:rsid w:val="00B91DB8"/>
    <w:rsid w:val="00B921F5"/>
    <w:rsid w:val="00B92457"/>
    <w:rsid w:val="00B929A8"/>
    <w:rsid w:val="00B92A6B"/>
    <w:rsid w:val="00B93DF1"/>
    <w:rsid w:val="00B94416"/>
    <w:rsid w:val="00B9461A"/>
    <w:rsid w:val="00B947E5"/>
    <w:rsid w:val="00B95027"/>
    <w:rsid w:val="00B9567F"/>
    <w:rsid w:val="00B959CD"/>
    <w:rsid w:val="00B96486"/>
    <w:rsid w:val="00B968E6"/>
    <w:rsid w:val="00B96E78"/>
    <w:rsid w:val="00B97113"/>
    <w:rsid w:val="00B97179"/>
    <w:rsid w:val="00B976AE"/>
    <w:rsid w:val="00B97BD6"/>
    <w:rsid w:val="00BA1103"/>
    <w:rsid w:val="00BA13C5"/>
    <w:rsid w:val="00BA1589"/>
    <w:rsid w:val="00BA16AB"/>
    <w:rsid w:val="00BA1837"/>
    <w:rsid w:val="00BA1B70"/>
    <w:rsid w:val="00BA20C4"/>
    <w:rsid w:val="00BA2242"/>
    <w:rsid w:val="00BA2475"/>
    <w:rsid w:val="00BA2CC8"/>
    <w:rsid w:val="00BA4016"/>
    <w:rsid w:val="00BA4470"/>
    <w:rsid w:val="00BA515C"/>
    <w:rsid w:val="00BA52CC"/>
    <w:rsid w:val="00BA59AA"/>
    <w:rsid w:val="00BA6079"/>
    <w:rsid w:val="00BA6A53"/>
    <w:rsid w:val="00BA6D02"/>
    <w:rsid w:val="00BA6D58"/>
    <w:rsid w:val="00BA6FB2"/>
    <w:rsid w:val="00BA7080"/>
    <w:rsid w:val="00BA73F4"/>
    <w:rsid w:val="00BA753C"/>
    <w:rsid w:val="00BB0D55"/>
    <w:rsid w:val="00BB0FE1"/>
    <w:rsid w:val="00BB1266"/>
    <w:rsid w:val="00BB1CE2"/>
    <w:rsid w:val="00BB2891"/>
    <w:rsid w:val="00BB309F"/>
    <w:rsid w:val="00BB332C"/>
    <w:rsid w:val="00BB3365"/>
    <w:rsid w:val="00BB382F"/>
    <w:rsid w:val="00BB3A73"/>
    <w:rsid w:val="00BB3DAC"/>
    <w:rsid w:val="00BB4102"/>
    <w:rsid w:val="00BB4127"/>
    <w:rsid w:val="00BB4362"/>
    <w:rsid w:val="00BB4E01"/>
    <w:rsid w:val="00BB506C"/>
    <w:rsid w:val="00BB589E"/>
    <w:rsid w:val="00BB5976"/>
    <w:rsid w:val="00BB6189"/>
    <w:rsid w:val="00BB6AE0"/>
    <w:rsid w:val="00BB75BE"/>
    <w:rsid w:val="00BC1795"/>
    <w:rsid w:val="00BC1B60"/>
    <w:rsid w:val="00BC2090"/>
    <w:rsid w:val="00BC2492"/>
    <w:rsid w:val="00BC2603"/>
    <w:rsid w:val="00BC2CEA"/>
    <w:rsid w:val="00BC2EE6"/>
    <w:rsid w:val="00BC32BF"/>
    <w:rsid w:val="00BC33A7"/>
    <w:rsid w:val="00BC357E"/>
    <w:rsid w:val="00BC37DC"/>
    <w:rsid w:val="00BC3EB7"/>
    <w:rsid w:val="00BC3EEF"/>
    <w:rsid w:val="00BC40CF"/>
    <w:rsid w:val="00BC434E"/>
    <w:rsid w:val="00BC4A41"/>
    <w:rsid w:val="00BC502F"/>
    <w:rsid w:val="00BC5392"/>
    <w:rsid w:val="00BC59F1"/>
    <w:rsid w:val="00BC5C33"/>
    <w:rsid w:val="00BC5F7D"/>
    <w:rsid w:val="00BC6247"/>
    <w:rsid w:val="00BC6287"/>
    <w:rsid w:val="00BC65E5"/>
    <w:rsid w:val="00BC69D7"/>
    <w:rsid w:val="00BC7689"/>
    <w:rsid w:val="00BC78D8"/>
    <w:rsid w:val="00BD003A"/>
    <w:rsid w:val="00BD0359"/>
    <w:rsid w:val="00BD04D1"/>
    <w:rsid w:val="00BD1549"/>
    <w:rsid w:val="00BD1763"/>
    <w:rsid w:val="00BD17BF"/>
    <w:rsid w:val="00BD1BDB"/>
    <w:rsid w:val="00BD1E80"/>
    <w:rsid w:val="00BD2EF2"/>
    <w:rsid w:val="00BD39D2"/>
    <w:rsid w:val="00BD4121"/>
    <w:rsid w:val="00BD4778"/>
    <w:rsid w:val="00BD4B6B"/>
    <w:rsid w:val="00BD50F3"/>
    <w:rsid w:val="00BD58E7"/>
    <w:rsid w:val="00BD59E7"/>
    <w:rsid w:val="00BD5A18"/>
    <w:rsid w:val="00BD6611"/>
    <w:rsid w:val="00BD7104"/>
    <w:rsid w:val="00BD76C9"/>
    <w:rsid w:val="00BD780D"/>
    <w:rsid w:val="00BD7E73"/>
    <w:rsid w:val="00BE022B"/>
    <w:rsid w:val="00BE04DE"/>
    <w:rsid w:val="00BE1F44"/>
    <w:rsid w:val="00BE2302"/>
    <w:rsid w:val="00BE3367"/>
    <w:rsid w:val="00BE38BB"/>
    <w:rsid w:val="00BE3F55"/>
    <w:rsid w:val="00BE473D"/>
    <w:rsid w:val="00BE492F"/>
    <w:rsid w:val="00BE497F"/>
    <w:rsid w:val="00BE4CA9"/>
    <w:rsid w:val="00BE515F"/>
    <w:rsid w:val="00BE574F"/>
    <w:rsid w:val="00BE5A69"/>
    <w:rsid w:val="00BE7882"/>
    <w:rsid w:val="00BF019E"/>
    <w:rsid w:val="00BF091D"/>
    <w:rsid w:val="00BF0FB1"/>
    <w:rsid w:val="00BF1443"/>
    <w:rsid w:val="00BF1AC3"/>
    <w:rsid w:val="00BF2411"/>
    <w:rsid w:val="00BF24CF"/>
    <w:rsid w:val="00BF2591"/>
    <w:rsid w:val="00BF2717"/>
    <w:rsid w:val="00BF36B2"/>
    <w:rsid w:val="00BF3C95"/>
    <w:rsid w:val="00BF3EA9"/>
    <w:rsid w:val="00BF4A0F"/>
    <w:rsid w:val="00BF4C05"/>
    <w:rsid w:val="00BF4FAD"/>
    <w:rsid w:val="00BF4FC9"/>
    <w:rsid w:val="00BF59B7"/>
    <w:rsid w:val="00BF60C6"/>
    <w:rsid w:val="00BF6494"/>
    <w:rsid w:val="00BF7049"/>
    <w:rsid w:val="00BF7120"/>
    <w:rsid w:val="00BF7384"/>
    <w:rsid w:val="00BF7C28"/>
    <w:rsid w:val="00C007B8"/>
    <w:rsid w:val="00C0082B"/>
    <w:rsid w:val="00C00B52"/>
    <w:rsid w:val="00C01B8A"/>
    <w:rsid w:val="00C0203F"/>
    <w:rsid w:val="00C028EF"/>
    <w:rsid w:val="00C02F9F"/>
    <w:rsid w:val="00C034B3"/>
    <w:rsid w:val="00C03A04"/>
    <w:rsid w:val="00C03E37"/>
    <w:rsid w:val="00C04AFC"/>
    <w:rsid w:val="00C04DE4"/>
    <w:rsid w:val="00C04F00"/>
    <w:rsid w:val="00C0533F"/>
    <w:rsid w:val="00C0577D"/>
    <w:rsid w:val="00C0579B"/>
    <w:rsid w:val="00C05F8C"/>
    <w:rsid w:val="00C0662D"/>
    <w:rsid w:val="00C067AD"/>
    <w:rsid w:val="00C0697E"/>
    <w:rsid w:val="00C06FC3"/>
    <w:rsid w:val="00C06FF2"/>
    <w:rsid w:val="00C073AF"/>
    <w:rsid w:val="00C078A3"/>
    <w:rsid w:val="00C10443"/>
    <w:rsid w:val="00C10601"/>
    <w:rsid w:val="00C10A75"/>
    <w:rsid w:val="00C11523"/>
    <w:rsid w:val="00C11996"/>
    <w:rsid w:val="00C11B20"/>
    <w:rsid w:val="00C11BDD"/>
    <w:rsid w:val="00C11E74"/>
    <w:rsid w:val="00C121F7"/>
    <w:rsid w:val="00C125B0"/>
    <w:rsid w:val="00C125B3"/>
    <w:rsid w:val="00C12647"/>
    <w:rsid w:val="00C12D44"/>
    <w:rsid w:val="00C12E58"/>
    <w:rsid w:val="00C136FE"/>
    <w:rsid w:val="00C14371"/>
    <w:rsid w:val="00C144B1"/>
    <w:rsid w:val="00C15369"/>
    <w:rsid w:val="00C155D3"/>
    <w:rsid w:val="00C15B49"/>
    <w:rsid w:val="00C15CE2"/>
    <w:rsid w:val="00C15D58"/>
    <w:rsid w:val="00C15E73"/>
    <w:rsid w:val="00C16238"/>
    <w:rsid w:val="00C16C5F"/>
    <w:rsid w:val="00C16D9E"/>
    <w:rsid w:val="00C170E4"/>
    <w:rsid w:val="00C17D0A"/>
    <w:rsid w:val="00C20499"/>
    <w:rsid w:val="00C205F9"/>
    <w:rsid w:val="00C20724"/>
    <w:rsid w:val="00C21259"/>
    <w:rsid w:val="00C21342"/>
    <w:rsid w:val="00C21C1A"/>
    <w:rsid w:val="00C2216D"/>
    <w:rsid w:val="00C22837"/>
    <w:rsid w:val="00C22A10"/>
    <w:rsid w:val="00C22C17"/>
    <w:rsid w:val="00C22CAB"/>
    <w:rsid w:val="00C2405F"/>
    <w:rsid w:val="00C24543"/>
    <w:rsid w:val="00C2496E"/>
    <w:rsid w:val="00C254CE"/>
    <w:rsid w:val="00C25753"/>
    <w:rsid w:val="00C25C2C"/>
    <w:rsid w:val="00C25DA3"/>
    <w:rsid w:val="00C269BF"/>
    <w:rsid w:val="00C26C26"/>
    <w:rsid w:val="00C26EAB"/>
    <w:rsid w:val="00C27004"/>
    <w:rsid w:val="00C270FE"/>
    <w:rsid w:val="00C27105"/>
    <w:rsid w:val="00C2726A"/>
    <w:rsid w:val="00C27508"/>
    <w:rsid w:val="00C301A4"/>
    <w:rsid w:val="00C303B6"/>
    <w:rsid w:val="00C313AA"/>
    <w:rsid w:val="00C31D86"/>
    <w:rsid w:val="00C32117"/>
    <w:rsid w:val="00C32D8F"/>
    <w:rsid w:val="00C33288"/>
    <w:rsid w:val="00C3353C"/>
    <w:rsid w:val="00C33ACD"/>
    <w:rsid w:val="00C33C8A"/>
    <w:rsid w:val="00C33DA5"/>
    <w:rsid w:val="00C33E36"/>
    <w:rsid w:val="00C33F54"/>
    <w:rsid w:val="00C33F59"/>
    <w:rsid w:val="00C3494E"/>
    <w:rsid w:val="00C34BD6"/>
    <w:rsid w:val="00C35577"/>
    <w:rsid w:val="00C358ED"/>
    <w:rsid w:val="00C3617D"/>
    <w:rsid w:val="00C36ECC"/>
    <w:rsid w:val="00C3709A"/>
    <w:rsid w:val="00C37FF4"/>
    <w:rsid w:val="00C4014A"/>
    <w:rsid w:val="00C40EFC"/>
    <w:rsid w:val="00C41762"/>
    <w:rsid w:val="00C41B12"/>
    <w:rsid w:val="00C41D45"/>
    <w:rsid w:val="00C425A8"/>
    <w:rsid w:val="00C42837"/>
    <w:rsid w:val="00C42FE6"/>
    <w:rsid w:val="00C43174"/>
    <w:rsid w:val="00C44071"/>
    <w:rsid w:val="00C44D4C"/>
    <w:rsid w:val="00C45AB8"/>
    <w:rsid w:val="00C45B0D"/>
    <w:rsid w:val="00C45BED"/>
    <w:rsid w:val="00C47A31"/>
    <w:rsid w:val="00C47B47"/>
    <w:rsid w:val="00C47C28"/>
    <w:rsid w:val="00C47EFE"/>
    <w:rsid w:val="00C50CB6"/>
    <w:rsid w:val="00C51FCC"/>
    <w:rsid w:val="00C526E8"/>
    <w:rsid w:val="00C5273D"/>
    <w:rsid w:val="00C528E7"/>
    <w:rsid w:val="00C52B66"/>
    <w:rsid w:val="00C52C68"/>
    <w:rsid w:val="00C532E1"/>
    <w:rsid w:val="00C53338"/>
    <w:rsid w:val="00C5340E"/>
    <w:rsid w:val="00C536B9"/>
    <w:rsid w:val="00C54808"/>
    <w:rsid w:val="00C549CA"/>
    <w:rsid w:val="00C553EF"/>
    <w:rsid w:val="00C55549"/>
    <w:rsid w:val="00C55744"/>
    <w:rsid w:val="00C55ABA"/>
    <w:rsid w:val="00C55B3A"/>
    <w:rsid w:val="00C56027"/>
    <w:rsid w:val="00C564A8"/>
    <w:rsid w:val="00C568CF"/>
    <w:rsid w:val="00C570CC"/>
    <w:rsid w:val="00C5712A"/>
    <w:rsid w:val="00C57589"/>
    <w:rsid w:val="00C57B5C"/>
    <w:rsid w:val="00C57B89"/>
    <w:rsid w:val="00C6035F"/>
    <w:rsid w:val="00C609E9"/>
    <w:rsid w:val="00C60AC7"/>
    <w:rsid w:val="00C60AD8"/>
    <w:rsid w:val="00C612F4"/>
    <w:rsid w:val="00C6137C"/>
    <w:rsid w:val="00C616F2"/>
    <w:rsid w:val="00C61993"/>
    <w:rsid w:val="00C61E7E"/>
    <w:rsid w:val="00C622FB"/>
    <w:rsid w:val="00C62594"/>
    <w:rsid w:val="00C63871"/>
    <w:rsid w:val="00C63A6C"/>
    <w:rsid w:val="00C6433A"/>
    <w:rsid w:val="00C64D63"/>
    <w:rsid w:val="00C651B9"/>
    <w:rsid w:val="00C65C18"/>
    <w:rsid w:val="00C65E63"/>
    <w:rsid w:val="00C65F22"/>
    <w:rsid w:val="00C6614D"/>
    <w:rsid w:val="00C66BAC"/>
    <w:rsid w:val="00C67337"/>
    <w:rsid w:val="00C6735F"/>
    <w:rsid w:val="00C677B2"/>
    <w:rsid w:val="00C67B9D"/>
    <w:rsid w:val="00C67F9B"/>
    <w:rsid w:val="00C706CC"/>
    <w:rsid w:val="00C70BFE"/>
    <w:rsid w:val="00C712C0"/>
    <w:rsid w:val="00C71C48"/>
    <w:rsid w:val="00C71D59"/>
    <w:rsid w:val="00C72141"/>
    <w:rsid w:val="00C72655"/>
    <w:rsid w:val="00C72C15"/>
    <w:rsid w:val="00C73019"/>
    <w:rsid w:val="00C7319B"/>
    <w:rsid w:val="00C7456A"/>
    <w:rsid w:val="00C748E2"/>
    <w:rsid w:val="00C74F10"/>
    <w:rsid w:val="00C75499"/>
    <w:rsid w:val="00C757D9"/>
    <w:rsid w:val="00C75DBF"/>
    <w:rsid w:val="00C77C7D"/>
    <w:rsid w:val="00C8023A"/>
    <w:rsid w:val="00C81719"/>
    <w:rsid w:val="00C8185F"/>
    <w:rsid w:val="00C81F15"/>
    <w:rsid w:val="00C821C2"/>
    <w:rsid w:val="00C824CC"/>
    <w:rsid w:val="00C82B10"/>
    <w:rsid w:val="00C82BBE"/>
    <w:rsid w:val="00C82C53"/>
    <w:rsid w:val="00C82D10"/>
    <w:rsid w:val="00C82F57"/>
    <w:rsid w:val="00C8359D"/>
    <w:rsid w:val="00C8497C"/>
    <w:rsid w:val="00C849D1"/>
    <w:rsid w:val="00C84F48"/>
    <w:rsid w:val="00C84FCE"/>
    <w:rsid w:val="00C850D9"/>
    <w:rsid w:val="00C85604"/>
    <w:rsid w:val="00C85894"/>
    <w:rsid w:val="00C859E2"/>
    <w:rsid w:val="00C85AEA"/>
    <w:rsid w:val="00C85F0E"/>
    <w:rsid w:val="00C86286"/>
    <w:rsid w:val="00C8637F"/>
    <w:rsid w:val="00C86478"/>
    <w:rsid w:val="00C86611"/>
    <w:rsid w:val="00C86895"/>
    <w:rsid w:val="00C86FB2"/>
    <w:rsid w:val="00C877EC"/>
    <w:rsid w:val="00C87981"/>
    <w:rsid w:val="00C905F9"/>
    <w:rsid w:val="00C91438"/>
    <w:rsid w:val="00C91A31"/>
    <w:rsid w:val="00C920F8"/>
    <w:rsid w:val="00C9298B"/>
    <w:rsid w:val="00C92B23"/>
    <w:rsid w:val="00C92C48"/>
    <w:rsid w:val="00C92F44"/>
    <w:rsid w:val="00C93552"/>
    <w:rsid w:val="00C93935"/>
    <w:rsid w:val="00C94539"/>
    <w:rsid w:val="00C947B4"/>
    <w:rsid w:val="00C948E2"/>
    <w:rsid w:val="00C9551B"/>
    <w:rsid w:val="00C95641"/>
    <w:rsid w:val="00C9592C"/>
    <w:rsid w:val="00C95B09"/>
    <w:rsid w:val="00C95D97"/>
    <w:rsid w:val="00C9616C"/>
    <w:rsid w:val="00C967BE"/>
    <w:rsid w:val="00C968A9"/>
    <w:rsid w:val="00C9702A"/>
    <w:rsid w:val="00C9745A"/>
    <w:rsid w:val="00C975B0"/>
    <w:rsid w:val="00C97CA2"/>
    <w:rsid w:val="00CA02A5"/>
    <w:rsid w:val="00CA0651"/>
    <w:rsid w:val="00CA0A4E"/>
    <w:rsid w:val="00CA10BA"/>
    <w:rsid w:val="00CA1D76"/>
    <w:rsid w:val="00CA1ECA"/>
    <w:rsid w:val="00CA2140"/>
    <w:rsid w:val="00CA2300"/>
    <w:rsid w:val="00CA36A8"/>
    <w:rsid w:val="00CA37F2"/>
    <w:rsid w:val="00CA3D2B"/>
    <w:rsid w:val="00CA4021"/>
    <w:rsid w:val="00CA4902"/>
    <w:rsid w:val="00CA4A96"/>
    <w:rsid w:val="00CA4AC1"/>
    <w:rsid w:val="00CA5052"/>
    <w:rsid w:val="00CA51A8"/>
    <w:rsid w:val="00CA51E7"/>
    <w:rsid w:val="00CA525A"/>
    <w:rsid w:val="00CA5352"/>
    <w:rsid w:val="00CA5460"/>
    <w:rsid w:val="00CA5728"/>
    <w:rsid w:val="00CA5B39"/>
    <w:rsid w:val="00CA5B80"/>
    <w:rsid w:val="00CA5DB3"/>
    <w:rsid w:val="00CA64E1"/>
    <w:rsid w:val="00CA71EC"/>
    <w:rsid w:val="00CA7613"/>
    <w:rsid w:val="00CA76D5"/>
    <w:rsid w:val="00CA7947"/>
    <w:rsid w:val="00CA7AC9"/>
    <w:rsid w:val="00CA7D96"/>
    <w:rsid w:val="00CB1E4E"/>
    <w:rsid w:val="00CB289E"/>
    <w:rsid w:val="00CB2C72"/>
    <w:rsid w:val="00CB3548"/>
    <w:rsid w:val="00CB381F"/>
    <w:rsid w:val="00CB38E0"/>
    <w:rsid w:val="00CB3A7B"/>
    <w:rsid w:val="00CB3E97"/>
    <w:rsid w:val="00CB3F1D"/>
    <w:rsid w:val="00CB4342"/>
    <w:rsid w:val="00CB4875"/>
    <w:rsid w:val="00CB4BAF"/>
    <w:rsid w:val="00CB4C3B"/>
    <w:rsid w:val="00CB526B"/>
    <w:rsid w:val="00CB5DFB"/>
    <w:rsid w:val="00CB67B8"/>
    <w:rsid w:val="00CB6918"/>
    <w:rsid w:val="00CB75DC"/>
    <w:rsid w:val="00CB78DD"/>
    <w:rsid w:val="00CB7D1B"/>
    <w:rsid w:val="00CC02A2"/>
    <w:rsid w:val="00CC0397"/>
    <w:rsid w:val="00CC06D6"/>
    <w:rsid w:val="00CC0A93"/>
    <w:rsid w:val="00CC0D4C"/>
    <w:rsid w:val="00CC0E08"/>
    <w:rsid w:val="00CC1BDA"/>
    <w:rsid w:val="00CC1FC4"/>
    <w:rsid w:val="00CC209F"/>
    <w:rsid w:val="00CC2129"/>
    <w:rsid w:val="00CC2F24"/>
    <w:rsid w:val="00CC2F32"/>
    <w:rsid w:val="00CC3FD4"/>
    <w:rsid w:val="00CC40B8"/>
    <w:rsid w:val="00CC54EC"/>
    <w:rsid w:val="00CC5AE2"/>
    <w:rsid w:val="00CC68DF"/>
    <w:rsid w:val="00CC6A1A"/>
    <w:rsid w:val="00CC7451"/>
    <w:rsid w:val="00CC7AAA"/>
    <w:rsid w:val="00CC7C91"/>
    <w:rsid w:val="00CC7D6C"/>
    <w:rsid w:val="00CC7E13"/>
    <w:rsid w:val="00CD000B"/>
    <w:rsid w:val="00CD06E7"/>
    <w:rsid w:val="00CD15A2"/>
    <w:rsid w:val="00CD1B6F"/>
    <w:rsid w:val="00CD1C92"/>
    <w:rsid w:val="00CD1D8D"/>
    <w:rsid w:val="00CD21E9"/>
    <w:rsid w:val="00CD259A"/>
    <w:rsid w:val="00CD3179"/>
    <w:rsid w:val="00CD323B"/>
    <w:rsid w:val="00CD3446"/>
    <w:rsid w:val="00CD36CB"/>
    <w:rsid w:val="00CD3D80"/>
    <w:rsid w:val="00CD4315"/>
    <w:rsid w:val="00CD4386"/>
    <w:rsid w:val="00CD43A5"/>
    <w:rsid w:val="00CD4A99"/>
    <w:rsid w:val="00CD4D43"/>
    <w:rsid w:val="00CD6174"/>
    <w:rsid w:val="00CD628C"/>
    <w:rsid w:val="00CD7D51"/>
    <w:rsid w:val="00CE02FD"/>
    <w:rsid w:val="00CE047A"/>
    <w:rsid w:val="00CE0BC0"/>
    <w:rsid w:val="00CE1AE5"/>
    <w:rsid w:val="00CE1B38"/>
    <w:rsid w:val="00CE1E67"/>
    <w:rsid w:val="00CE2054"/>
    <w:rsid w:val="00CE22FA"/>
    <w:rsid w:val="00CE2513"/>
    <w:rsid w:val="00CE28C0"/>
    <w:rsid w:val="00CE2C2D"/>
    <w:rsid w:val="00CE2E1C"/>
    <w:rsid w:val="00CE3280"/>
    <w:rsid w:val="00CE39B9"/>
    <w:rsid w:val="00CE3FE1"/>
    <w:rsid w:val="00CE42A3"/>
    <w:rsid w:val="00CE4B34"/>
    <w:rsid w:val="00CE4D72"/>
    <w:rsid w:val="00CE4E1C"/>
    <w:rsid w:val="00CE5489"/>
    <w:rsid w:val="00CE5539"/>
    <w:rsid w:val="00CE5818"/>
    <w:rsid w:val="00CE5D08"/>
    <w:rsid w:val="00CE664C"/>
    <w:rsid w:val="00CE6806"/>
    <w:rsid w:val="00CE6D4A"/>
    <w:rsid w:val="00CE734B"/>
    <w:rsid w:val="00CE7515"/>
    <w:rsid w:val="00CE79D5"/>
    <w:rsid w:val="00CE7DA6"/>
    <w:rsid w:val="00CF0062"/>
    <w:rsid w:val="00CF11C4"/>
    <w:rsid w:val="00CF1576"/>
    <w:rsid w:val="00CF16AE"/>
    <w:rsid w:val="00CF178C"/>
    <w:rsid w:val="00CF3246"/>
    <w:rsid w:val="00CF35AC"/>
    <w:rsid w:val="00CF3B1A"/>
    <w:rsid w:val="00CF3FDD"/>
    <w:rsid w:val="00CF4618"/>
    <w:rsid w:val="00CF471B"/>
    <w:rsid w:val="00CF4782"/>
    <w:rsid w:val="00CF4A21"/>
    <w:rsid w:val="00CF4B43"/>
    <w:rsid w:val="00CF4D36"/>
    <w:rsid w:val="00CF5148"/>
    <w:rsid w:val="00CF52A1"/>
    <w:rsid w:val="00CF5318"/>
    <w:rsid w:val="00CF5A2C"/>
    <w:rsid w:val="00CF5C66"/>
    <w:rsid w:val="00CF5F5B"/>
    <w:rsid w:val="00CF6452"/>
    <w:rsid w:val="00CF694A"/>
    <w:rsid w:val="00CF75D7"/>
    <w:rsid w:val="00CF762F"/>
    <w:rsid w:val="00CF7FF9"/>
    <w:rsid w:val="00D00084"/>
    <w:rsid w:val="00D0050E"/>
    <w:rsid w:val="00D00A5B"/>
    <w:rsid w:val="00D0161A"/>
    <w:rsid w:val="00D0180C"/>
    <w:rsid w:val="00D02A81"/>
    <w:rsid w:val="00D036DC"/>
    <w:rsid w:val="00D03B72"/>
    <w:rsid w:val="00D04362"/>
    <w:rsid w:val="00D043DE"/>
    <w:rsid w:val="00D04538"/>
    <w:rsid w:val="00D05194"/>
    <w:rsid w:val="00D053AB"/>
    <w:rsid w:val="00D057FE"/>
    <w:rsid w:val="00D05A8B"/>
    <w:rsid w:val="00D05F1B"/>
    <w:rsid w:val="00D07007"/>
    <w:rsid w:val="00D0727C"/>
    <w:rsid w:val="00D0772D"/>
    <w:rsid w:val="00D07B27"/>
    <w:rsid w:val="00D1020F"/>
    <w:rsid w:val="00D10DE1"/>
    <w:rsid w:val="00D10F42"/>
    <w:rsid w:val="00D111D6"/>
    <w:rsid w:val="00D11233"/>
    <w:rsid w:val="00D11373"/>
    <w:rsid w:val="00D1238B"/>
    <w:rsid w:val="00D12747"/>
    <w:rsid w:val="00D12BB1"/>
    <w:rsid w:val="00D138D1"/>
    <w:rsid w:val="00D13AD7"/>
    <w:rsid w:val="00D13E77"/>
    <w:rsid w:val="00D149C7"/>
    <w:rsid w:val="00D14AAA"/>
    <w:rsid w:val="00D14FD3"/>
    <w:rsid w:val="00D150B8"/>
    <w:rsid w:val="00D15194"/>
    <w:rsid w:val="00D15A4A"/>
    <w:rsid w:val="00D15B12"/>
    <w:rsid w:val="00D160E5"/>
    <w:rsid w:val="00D16E8D"/>
    <w:rsid w:val="00D17440"/>
    <w:rsid w:val="00D17793"/>
    <w:rsid w:val="00D177C6"/>
    <w:rsid w:val="00D17BC8"/>
    <w:rsid w:val="00D17C2F"/>
    <w:rsid w:val="00D203A3"/>
    <w:rsid w:val="00D21252"/>
    <w:rsid w:val="00D21EE4"/>
    <w:rsid w:val="00D2215F"/>
    <w:rsid w:val="00D223D7"/>
    <w:rsid w:val="00D226AF"/>
    <w:rsid w:val="00D22855"/>
    <w:rsid w:val="00D22F54"/>
    <w:rsid w:val="00D235E8"/>
    <w:rsid w:val="00D23B4B"/>
    <w:rsid w:val="00D23F8D"/>
    <w:rsid w:val="00D2425E"/>
    <w:rsid w:val="00D244C0"/>
    <w:rsid w:val="00D24836"/>
    <w:rsid w:val="00D256B2"/>
    <w:rsid w:val="00D259AE"/>
    <w:rsid w:val="00D262DE"/>
    <w:rsid w:val="00D2646C"/>
    <w:rsid w:val="00D26BBE"/>
    <w:rsid w:val="00D27078"/>
    <w:rsid w:val="00D270DD"/>
    <w:rsid w:val="00D303EE"/>
    <w:rsid w:val="00D30A83"/>
    <w:rsid w:val="00D30D37"/>
    <w:rsid w:val="00D30FFF"/>
    <w:rsid w:val="00D310D3"/>
    <w:rsid w:val="00D319CE"/>
    <w:rsid w:val="00D328FC"/>
    <w:rsid w:val="00D3322B"/>
    <w:rsid w:val="00D3397C"/>
    <w:rsid w:val="00D33DF7"/>
    <w:rsid w:val="00D344A6"/>
    <w:rsid w:val="00D34915"/>
    <w:rsid w:val="00D34EF5"/>
    <w:rsid w:val="00D35E5E"/>
    <w:rsid w:val="00D36077"/>
    <w:rsid w:val="00D36734"/>
    <w:rsid w:val="00D36A33"/>
    <w:rsid w:val="00D37154"/>
    <w:rsid w:val="00D3716A"/>
    <w:rsid w:val="00D37A96"/>
    <w:rsid w:val="00D37AAF"/>
    <w:rsid w:val="00D37CFD"/>
    <w:rsid w:val="00D40006"/>
    <w:rsid w:val="00D400CD"/>
    <w:rsid w:val="00D4017C"/>
    <w:rsid w:val="00D40245"/>
    <w:rsid w:val="00D41F0B"/>
    <w:rsid w:val="00D42510"/>
    <w:rsid w:val="00D42A19"/>
    <w:rsid w:val="00D43512"/>
    <w:rsid w:val="00D43525"/>
    <w:rsid w:val="00D436E1"/>
    <w:rsid w:val="00D43F7E"/>
    <w:rsid w:val="00D44131"/>
    <w:rsid w:val="00D44A67"/>
    <w:rsid w:val="00D44A81"/>
    <w:rsid w:val="00D4505A"/>
    <w:rsid w:val="00D45E17"/>
    <w:rsid w:val="00D45E62"/>
    <w:rsid w:val="00D4759F"/>
    <w:rsid w:val="00D475F7"/>
    <w:rsid w:val="00D477C5"/>
    <w:rsid w:val="00D477D7"/>
    <w:rsid w:val="00D47C84"/>
    <w:rsid w:val="00D50089"/>
    <w:rsid w:val="00D50A0F"/>
    <w:rsid w:val="00D50AEA"/>
    <w:rsid w:val="00D50C2D"/>
    <w:rsid w:val="00D513C9"/>
    <w:rsid w:val="00D51551"/>
    <w:rsid w:val="00D51560"/>
    <w:rsid w:val="00D51772"/>
    <w:rsid w:val="00D5193E"/>
    <w:rsid w:val="00D51C92"/>
    <w:rsid w:val="00D51FA8"/>
    <w:rsid w:val="00D524A9"/>
    <w:rsid w:val="00D54298"/>
    <w:rsid w:val="00D54837"/>
    <w:rsid w:val="00D54E1B"/>
    <w:rsid w:val="00D553EB"/>
    <w:rsid w:val="00D55451"/>
    <w:rsid w:val="00D566CA"/>
    <w:rsid w:val="00D57785"/>
    <w:rsid w:val="00D57C2C"/>
    <w:rsid w:val="00D6052C"/>
    <w:rsid w:val="00D605FF"/>
    <w:rsid w:val="00D60AE4"/>
    <w:rsid w:val="00D620C3"/>
    <w:rsid w:val="00D6305C"/>
    <w:rsid w:val="00D63FD5"/>
    <w:rsid w:val="00D6495A"/>
    <w:rsid w:val="00D6499C"/>
    <w:rsid w:val="00D64D5D"/>
    <w:rsid w:val="00D65647"/>
    <w:rsid w:val="00D664EB"/>
    <w:rsid w:val="00D669CD"/>
    <w:rsid w:val="00D66A3A"/>
    <w:rsid w:val="00D66BD2"/>
    <w:rsid w:val="00D67D2D"/>
    <w:rsid w:val="00D70084"/>
    <w:rsid w:val="00D7096F"/>
    <w:rsid w:val="00D70E5E"/>
    <w:rsid w:val="00D71850"/>
    <w:rsid w:val="00D720A8"/>
    <w:rsid w:val="00D721CC"/>
    <w:rsid w:val="00D72BED"/>
    <w:rsid w:val="00D72E9C"/>
    <w:rsid w:val="00D73D6B"/>
    <w:rsid w:val="00D742F7"/>
    <w:rsid w:val="00D74DF3"/>
    <w:rsid w:val="00D74EA3"/>
    <w:rsid w:val="00D753F0"/>
    <w:rsid w:val="00D7566D"/>
    <w:rsid w:val="00D75F17"/>
    <w:rsid w:val="00D760AA"/>
    <w:rsid w:val="00D76A27"/>
    <w:rsid w:val="00D76A45"/>
    <w:rsid w:val="00D76E59"/>
    <w:rsid w:val="00D771E3"/>
    <w:rsid w:val="00D77205"/>
    <w:rsid w:val="00D77655"/>
    <w:rsid w:val="00D77CD2"/>
    <w:rsid w:val="00D77F8C"/>
    <w:rsid w:val="00D77FEC"/>
    <w:rsid w:val="00D8044D"/>
    <w:rsid w:val="00D80A39"/>
    <w:rsid w:val="00D81195"/>
    <w:rsid w:val="00D812F6"/>
    <w:rsid w:val="00D813E4"/>
    <w:rsid w:val="00D81644"/>
    <w:rsid w:val="00D81B3C"/>
    <w:rsid w:val="00D83C96"/>
    <w:rsid w:val="00D83E4A"/>
    <w:rsid w:val="00D84C27"/>
    <w:rsid w:val="00D84CBA"/>
    <w:rsid w:val="00D84EED"/>
    <w:rsid w:val="00D85791"/>
    <w:rsid w:val="00D8589F"/>
    <w:rsid w:val="00D864CD"/>
    <w:rsid w:val="00D86509"/>
    <w:rsid w:val="00D86794"/>
    <w:rsid w:val="00D870BD"/>
    <w:rsid w:val="00D87127"/>
    <w:rsid w:val="00D87160"/>
    <w:rsid w:val="00D8724A"/>
    <w:rsid w:val="00D87640"/>
    <w:rsid w:val="00D87726"/>
    <w:rsid w:val="00D90659"/>
    <w:rsid w:val="00D909DD"/>
    <w:rsid w:val="00D90A6C"/>
    <w:rsid w:val="00D90BA2"/>
    <w:rsid w:val="00D90C5E"/>
    <w:rsid w:val="00D90C67"/>
    <w:rsid w:val="00D91446"/>
    <w:rsid w:val="00D91937"/>
    <w:rsid w:val="00D91A67"/>
    <w:rsid w:val="00D91B05"/>
    <w:rsid w:val="00D9234D"/>
    <w:rsid w:val="00D92432"/>
    <w:rsid w:val="00D9259C"/>
    <w:rsid w:val="00D931E7"/>
    <w:rsid w:val="00D936F7"/>
    <w:rsid w:val="00D94587"/>
    <w:rsid w:val="00D94633"/>
    <w:rsid w:val="00D9464A"/>
    <w:rsid w:val="00D94B01"/>
    <w:rsid w:val="00D94C3F"/>
    <w:rsid w:val="00D95012"/>
    <w:rsid w:val="00D952E7"/>
    <w:rsid w:val="00D95B2B"/>
    <w:rsid w:val="00D95E02"/>
    <w:rsid w:val="00D95EBB"/>
    <w:rsid w:val="00D96232"/>
    <w:rsid w:val="00D965FE"/>
    <w:rsid w:val="00D96816"/>
    <w:rsid w:val="00D96E60"/>
    <w:rsid w:val="00D97436"/>
    <w:rsid w:val="00D974F6"/>
    <w:rsid w:val="00D9762C"/>
    <w:rsid w:val="00DA01B9"/>
    <w:rsid w:val="00DA01D7"/>
    <w:rsid w:val="00DA0557"/>
    <w:rsid w:val="00DA056A"/>
    <w:rsid w:val="00DA0EF4"/>
    <w:rsid w:val="00DA1679"/>
    <w:rsid w:val="00DA171E"/>
    <w:rsid w:val="00DA1870"/>
    <w:rsid w:val="00DA1920"/>
    <w:rsid w:val="00DA1C00"/>
    <w:rsid w:val="00DA2062"/>
    <w:rsid w:val="00DA2617"/>
    <w:rsid w:val="00DA2915"/>
    <w:rsid w:val="00DA2C3F"/>
    <w:rsid w:val="00DA358E"/>
    <w:rsid w:val="00DA3DFE"/>
    <w:rsid w:val="00DA4A77"/>
    <w:rsid w:val="00DA4D9E"/>
    <w:rsid w:val="00DA5AC7"/>
    <w:rsid w:val="00DA5B4A"/>
    <w:rsid w:val="00DA5D37"/>
    <w:rsid w:val="00DA5D8B"/>
    <w:rsid w:val="00DA5D9C"/>
    <w:rsid w:val="00DA62EA"/>
    <w:rsid w:val="00DA6705"/>
    <w:rsid w:val="00DA7152"/>
    <w:rsid w:val="00DA7239"/>
    <w:rsid w:val="00DA72FE"/>
    <w:rsid w:val="00DA7433"/>
    <w:rsid w:val="00DB018D"/>
    <w:rsid w:val="00DB0485"/>
    <w:rsid w:val="00DB0B17"/>
    <w:rsid w:val="00DB19D3"/>
    <w:rsid w:val="00DB1D3D"/>
    <w:rsid w:val="00DB2866"/>
    <w:rsid w:val="00DB4320"/>
    <w:rsid w:val="00DB43BA"/>
    <w:rsid w:val="00DB43BC"/>
    <w:rsid w:val="00DB50C7"/>
    <w:rsid w:val="00DB5B17"/>
    <w:rsid w:val="00DB5F14"/>
    <w:rsid w:val="00DB5FCF"/>
    <w:rsid w:val="00DB6241"/>
    <w:rsid w:val="00DB6C26"/>
    <w:rsid w:val="00DB7444"/>
    <w:rsid w:val="00DB78A4"/>
    <w:rsid w:val="00DB7E91"/>
    <w:rsid w:val="00DB7EF8"/>
    <w:rsid w:val="00DC01BC"/>
    <w:rsid w:val="00DC0441"/>
    <w:rsid w:val="00DC0660"/>
    <w:rsid w:val="00DC0D55"/>
    <w:rsid w:val="00DC1488"/>
    <w:rsid w:val="00DC1D49"/>
    <w:rsid w:val="00DC2396"/>
    <w:rsid w:val="00DC2426"/>
    <w:rsid w:val="00DC2A00"/>
    <w:rsid w:val="00DC2D5C"/>
    <w:rsid w:val="00DC47B9"/>
    <w:rsid w:val="00DC6253"/>
    <w:rsid w:val="00DC63A8"/>
    <w:rsid w:val="00DC6C2C"/>
    <w:rsid w:val="00DC7058"/>
    <w:rsid w:val="00DD0167"/>
    <w:rsid w:val="00DD0938"/>
    <w:rsid w:val="00DD176B"/>
    <w:rsid w:val="00DD1968"/>
    <w:rsid w:val="00DD1A35"/>
    <w:rsid w:val="00DD1F93"/>
    <w:rsid w:val="00DD335D"/>
    <w:rsid w:val="00DD3DA5"/>
    <w:rsid w:val="00DD3ECC"/>
    <w:rsid w:val="00DD4717"/>
    <w:rsid w:val="00DD4DE4"/>
    <w:rsid w:val="00DD51DC"/>
    <w:rsid w:val="00DD52B9"/>
    <w:rsid w:val="00DD5916"/>
    <w:rsid w:val="00DD5F35"/>
    <w:rsid w:val="00DD634A"/>
    <w:rsid w:val="00DD729A"/>
    <w:rsid w:val="00DD7BC5"/>
    <w:rsid w:val="00DE0032"/>
    <w:rsid w:val="00DE1186"/>
    <w:rsid w:val="00DE1E67"/>
    <w:rsid w:val="00DE1EEA"/>
    <w:rsid w:val="00DE1F9B"/>
    <w:rsid w:val="00DE2ABA"/>
    <w:rsid w:val="00DE2D10"/>
    <w:rsid w:val="00DE3DDF"/>
    <w:rsid w:val="00DE3E71"/>
    <w:rsid w:val="00DE4610"/>
    <w:rsid w:val="00DE4C9C"/>
    <w:rsid w:val="00DE4E88"/>
    <w:rsid w:val="00DE53EC"/>
    <w:rsid w:val="00DE558F"/>
    <w:rsid w:val="00DE57C2"/>
    <w:rsid w:val="00DE5C96"/>
    <w:rsid w:val="00DE5E19"/>
    <w:rsid w:val="00DE5FBC"/>
    <w:rsid w:val="00DE682D"/>
    <w:rsid w:val="00DE7461"/>
    <w:rsid w:val="00DE7910"/>
    <w:rsid w:val="00DE7E37"/>
    <w:rsid w:val="00DF01DD"/>
    <w:rsid w:val="00DF09C1"/>
    <w:rsid w:val="00DF0A12"/>
    <w:rsid w:val="00DF0B12"/>
    <w:rsid w:val="00DF119D"/>
    <w:rsid w:val="00DF19E0"/>
    <w:rsid w:val="00DF1A05"/>
    <w:rsid w:val="00DF24DE"/>
    <w:rsid w:val="00DF2C5A"/>
    <w:rsid w:val="00DF2E9A"/>
    <w:rsid w:val="00DF3119"/>
    <w:rsid w:val="00DF3490"/>
    <w:rsid w:val="00DF351A"/>
    <w:rsid w:val="00DF3729"/>
    <w:rsid w:val="00DF53D7"/>
    <w:rsid w:val="00DF5A15"/>
    <w:rsid w:val="00DF5D8A"/>
    <w:rsid w:val="00DF60D5"/>
    <w:rsid w:val="00DF6872"/>
    <w:rsid w:val="00DF78BD"/>
    <w:rsid w:val="00DF78FB"/>
    <w:rsid w:val="00E012A7"/>
    <w:rsid w:val="00E01337"/>
    <w:rsid w:val="00E01A2A"/>
    <w:rsid w:val="00E028CB"/>
    <w:rsid w:val="00E02B3C"/>
    <w:rsid w:val="00E02F93"/>
    <w:rsid w:val="00E02FCE"/>
    <w:rsid w:val="00E03739"/>
    <w:rsid w:val="00E039CD"/>
    <w:rsid w:val="00E045A9"/>
    <w:rsid w:val="00E04C66"/>
    <w:rsid w:val="00E04F5B"/>
    <w:rsid w:val="00E05A37"/>
    <w:rsid w:val="00E05CBC"/>
    <w:rsid w:val="00E06312"/>
    <w:rsid w:val="00E06382"/>
    <w:rsid w:val="00E065BE"/>
    <w:rsid w:val="00E0671B"/>
    <w:rsid w:val="00E06AA6"/>
    <w:rsid w:val="00E06BE9"/>
    <w:rsid w:val="00E06C79"/>
    <w:rsid w:val="00E07AF7"/>
    <w:rsid w:val="00E10387"/>
    <w:rsid w:val="00E1068D"/>
    <w:rsid w:val="00E10896"/>
    <w:rsid w:val="00E1091E"/>
    <w:rsid w:val="00E10E4F"/>
    <w:rsid w:val="00E11656"/>
    <w:rsid w:val="00E11A93"/>
    <w:rsid w:val="00E12194"/>
    <w:rsid w:val="00E12720"/>
    <w:rsid w:val="00E13283"/>
    <w:rsid w:val="00E139BC"/>
    <w:rsid w:val="00E14978"/>
    <w:rsid w:val="00E14DB2"/>
    <w:rsid w:val="00E154BF"/>
    <w:rsid w:val="00E1557C"/>
    <w:rsid w:val="00E16805"/>
    <w:rsid w:val="00E17C93"/>
    <w:rsid w:val="00E17DB3"/>
    <w:rsid w:val="00E17E74"/>
    <w:rsid w:val="00E210F1"/>
    <w:rsid w:val="00E21379"/>
    <w:rsid w:val="00E22F08"/>
    <w:rsid w:val="00E23098"/>
    <w:rsid w:val="00E233E4"/>
    <w:rsid w:val="00E2340F"/>
    <w:rsid w:val="00E23A0B"/>
    <w:rsid w:val="00E23E74"/>
    <w:rsid w:val="00E2421F"/>
    <w:rsid w:val="00E248EC"/>
    <w:rsid w:val="00E24D1F"/>
    <w:rsid w:val="00E252F3"/>
    <w:rsid w:val="00E26235"/>
    <w:rsid w:val="00E2662D"/>
    <w:rsid w:val="00E2707E"/>
    <w:rsid w:val="00E271F4"/>
    <w:rsid w:val="00E27798"/>
    <w:rsid w:val="00E27C7B"/>
    <w:rsid w:val="00E27FE1"/>
    <w:rsid w:val="00E300AD"/>
    <w:rsid w:val="00E3016E"/>
    <w:rsid w:val="00E3049C"/>
    <w:rsid w:val="00E3060E"/>
    <w:rsid w:val="00E308FE"/>
    <w:rsid w:val="00E30C38"/>
    <w:rsid w:val="00E30F0B"/>
    <w:rsid w:val="00E323C1"/>
    <w:rsid w:val="00E32C3A"/>
    <w:rsid w:val="00E33108"/>
    <w:rsid w:val="00E33144"/>
    <w:rsid w:val="00E33204"/>
    <w:rsid w:val="00E33CEE"/>
    <w:rsid w:val="00E34C11"/>
    <w:rsid w:val="00E34CD5"/>
    <w:rsid w:val="00E34F18"/>
    <w:rsid w:val="00E35026"/>
    <w:rsid w:val="00E36282"/>
    <w:rsid w:val="00E36F69"/>
    <w:rsid w:val="00E374C9"/>
    <w:rsid w:val="00E401A0"/>
    <w:rsid w:val="00E401C0"/>
    <w:rsid w:val="00E4079B"/>
    <w:rsid w:val="00E40A94"/>
    <w:rsid w:val="00E40C72"/>
    <w:rsid w:val="00E41575"/>
    <w:rsid w:val="00E416A6"/>
    <w:rsid w:val="00E41C28"/>
    <w:rsid w:val="00E4232C"/>
    <w:rsid w:val="00E42AF9"/>
    <w:rsid w:val="00E43693"/>
    <w:rsid w:val="00E438D3"/>
    <w:rsid w:val="00E43922"/>
    <w:rsid w:val="00E44302"/>
    <w:rsid w:val="00E446BF"/>
    <w:rsid w:val="00E44762"/>
    <w:rsid w:val="00E4492C"/>
    <w:rsid w:val="00E44BA3"/>
    <w:rsid w:val="00E44F4A"/>
    <w:rsid w:val="00E45D4E"/>
    <w:rsid w:val="00E47186"/>
    <w:rsid w:val="00E4775B"/>
    <w:rsid w:val="00E500A5"/>
    <w:rsid w:val="00E502F3"/>
    <w:rsid w:val="00E503DE"/>
    <w:rsid w:val="00E506CF"/>
    <w:rsid w:val="00E50F25"/>
    <w:rsid w:val="00E50F70"/>
    <w:rsid w:val="00E50FC7"/>
    <w:rsid w:val="00E5101C"/>
    <w:rsid w:val="00E5165F"/>
    <w:rsid w:val="00E51712"/>
    <w:rsid w:val="00E51756"/>
    <w:rsid w:val="00E518A0"/>
    <w:rsid w:val="00E519E6"/>
    <w:rsid w:val="00E51B84"/>
    <w:rsid w:val="00E5209A"/>
    <w:rsid w:val="00E52B3A"/>
    <w:rsid w:val="00E53639"/>
    <w:rsid w:val="00E5375C"/>
    <w:rsid w:val="00E53899"/>
    <w:rsid w:val="00E55CF6"/>
    <w:rsid w:val="00E57F5F"/>
    <w:rsid w:val="00E6026D"/>
    <w:rsid w:val="00E60930"/>
    <w:rsid w:val="00E619B8"/>
    <w:rsid w:val="00E619DB"/>
    <w:rsid w:val="00E61A0B"/>
    <w:rsid w:val="00E62761"/>
    <w:rsid w:val="00E637C8"/>
    <w:rsid w:val="00E63D3F"/>
    <w:rsid w:val="00E6445D"/>
    <w:rsid w:val="00E6447F"/>
    <w:rsid w:val="00E64598"/>
    <w:rsid w:val="00E64648"/>
    <w:rsid w:val="00E64729"/>
    <w:rsid w:val="00E653BE"/>
    <w:rsid w:val="00E65EAC"/>
    <w:rsid w:val="00E66448"/>
    <w:rsid w:val="00E672FF"/>
    <w:rsid w:val="00E67818"/>
    <w:rsid w:val="00E67939"/>
    <w:rsid w:val="00E67EE0"/>
    <w:rsid w:val="00E70534"/>
    <w:rsid w:val="00E70BEF"/>
    <w:rsid w:val="00E70D68"/>
    <w:rsid w:val="00E7117A"/>
    <w:rsid w:val="00E71636"/>
    <w:rsid w:val="00E7183F"/>
    <w:rsid w:val="00E71E1A"/>
    <w:rsid w:val="00E71F3C"/>
    <w:rsid w:val="00E72D34"/>
    <w:rsid w:val="00E7343E"/>
    <w:rsid w:val="00E738E6"/>
    <w:rsid w:val="00E73E3D"/>
    <w:rsid w:val="00E73F19"/>
    <w:rsid w:val="00E74216"/>
    <w:rsid w:val="00E757D8"/>
    <w:rsid w:val="00E75B11"/>
    <w:rsid w:val="00E7625E"/>
    <w:rsid w:val="00E765A2"/>
    <w:rsid w:val="00E765E0"/>
    <w:rsid w:val="00E76912"/>
    <w:rsid w:val="00E76A6C"/>
    <w:rsid w:val="00E76C3D"/>
    <w:rsid w:val="00E76DEC"/>
    <w:rsid w:val="00E777FB"/>
    <w:rsid w:val="00E8045D"/>
    <w:rsid w:val="00E8069C"/>
    <w:rsid w:val="00E80B44"/>
    <w:rsid w:val="00E8222A"/>
    <w:rsid w:val="00E824A9"/>
    <w:rsid w:val="00E82821"/>
    <w:rsid w:val="00E82E94"/>
    <w:rsid w:val="00E8311E"/>
    <w:rsid w:val="00E838E4"/>
    <w:rsid w:val="00E838E8"/>
    <w:rsid w:val="00E83A02"/>
    <w:rsid w:val="00E83D5E"/>
    <w:rsid w:val="00E8405B"/>
    <w:rsid w:val="00E84666"/>
    <w:rsid w:val="00E84A30"/>
    <w:rsid w:val="00E851EB"/>
    <w:rsid w:val="00E8574C"/>
    <w:rsid w:val="00E85911"/>
    <w:rsid w:val="00E8683D"/>
    <w:rsid w:val="00E8733F"/>
    <w:rsid w:val="00E90453"/>
    <w:rsid w:val="00E90834"/>
    <w:rsid w:val="00E90ABD"/>
    <w:rsid w:val="00E90BB5"/>
    <w:rsid w:val="00E91144"/>
    <w:rsid w:val="00E919C3"/>
    <w:rsid w:val="00E91BA1"/>
    <w:rsid w:val="00E91C38"/>
    <w:rsid w:val="00E91DF0"/>
    <w:rsid w:val="00E925F8"/>
    <w:rsid w:val="00E926D7"/>
    <w:rsid w:val="00E93705"/>
    <w:rsid w:val="00E93781"/>
    <w:rsid w:val="00E93E14"/>
    <w:rsid w:val="00E94583"/>
    <w:rsid w:val="00E94697"/>
    <w:rsid w:val="00E94D8C"/>
    <w:rsid w:val="00E9577A"/>
    <w:rsid w:val="00E96661"/>
    <w:rsid w:val="00E96814"/>
    <w:rsid w:val="00E96AE0"/>
    <w:rsid w:val="00E96BBF"/>
    <w:rsid w:val="00E9721D"/>
    <w:rsid w:val="00E973AF"/>
    <w:rsid w:val="00E97684"/>
    <w:rsid w:val="00EA0073"/>
    <w:rsid w:val="00EA0181"/>
    <w:rsid w:val="00EA0855"/>
    <w:rsid w:val="00EA0AD1"/>
    <w:rsid w:val="00EA0EF1"/>
    <w:rsid w:val="00EA162F"/>
    <w:rsid w:val="00EA190D"/>
    <w:rsid w:val="00EA1E97"/>
    <w:rsid w:val="00EA1FE5"/>
    <w:rsid w:val="00EA21CE"/>
    <w:rsid w:val="00EA21F3"/>
    <w:rsid w:val="00EA2534"/>
    <w:rsid w:val="00EA25EA"/>
    <w:rsid w:val="00EA2AA3"/>
    <w:rsid w:val="00EA2E05"/>
    <w:rsid w:val="00EA3124"/>
    <w:rsid w:val="00EA3687"/>
    <w:rsid w:val="00EA48BE"/>
    <w:rsid w:val="00EA48EE"/>
    <w:rsid w:val="00EA4CC9"/>
    <w:rsid w:val="00EA4DAE"/>
    <w:rsid w:val="00EA5115"/>
    <w:rsid w:val="00EA5184"/>
    <w:rsid w:val="00EA5223"/>
    <w:rsid w:val="00EA550E"/>
    <w:rsid w:val="00EA5649"/>
    <w:rsid w:val="00EA5A82"/>
    <w:rsid w:val="00EA5D99"/>
    <w:rsid w:val="00EA61CA"/>
    <w:rsid w:val="00EA64B4"/>
    <w:rsid w:val="00EA7424"/>
    <w:rsid w:val="00EA7D97"/>
    <w:rsid w:val="00EA7ED6"/>
    <w:rsid w:val="00EB0EBF"/>
    <w:rsid w:val="00EB0F21"/>
    <w:rsid w:val="00EB1153"/>
    <w:rsid w:val="00EB1287"/>
    <w:rsid w:val="00EB1E0A"/>
    <w:rsid w:val="00EB2656"/>
    <w:rsid w:val="00EB293F"/>
    <w:rsid w:val="00EB2CA3"/>
    <w:rsid w:val="00EB3002"/>
    <w:rsid w:val="00EB3012"/>
    <w:rsid w:val="00EB307C"/>
    <w:rsid w:val="00EB3360"/>
    <w:rsid w:val="00EB33A8"/>
    <w:rsid w:val="00EB3620"/>
    <w:rsid w:val="00EB378A"/>
    <w:rsid w:val="00EB4345"/>
    <w:rsid w:val="00EB4B14"/>
    <w:rsid w:val="00EB50BD"/>
    <w:rsid w:val="00EB531E"/>
    <w:rsid w:val="00EB5B9A"/>
    <w:rsid w:val="00EB5E86"/>
    <w:rsid w:val="00EB61A2"/>
    <w:rsid w:val="00EB67AA"/>
    <w:rsid w:val="00EB6946"/>
    <w:rsid w:val="00EB69DE"/>
    <w:rsid w:val="00EB6A98"/>
    <w:rsid w:val="00EB7082"/>
    <w:rsid w:val="00EB75DD"/>
    <w:rsid w:val="00EB7F67"/>
    <w:rsid w:val="00EC0273"/>
    <w:rsid w:val="00EC03B0"/>
    <w:rsid w:val="00EC107F"/>
    <w:rsid w:val="00EC1EF3"/>
    <w:rsid w:val="00EC20D4"/>
    <w:rsid w:val="00EC210F"/>
    <w:rsid w:val="00EC269E"/>
    <w:rsid w:val="00EC36C6"/>
    <w:rsid w:val="00EC3B99"/>
    <w:rsid w:val="00EC3FE3"/>
    <w:rsid w:val="00EC407F"/>
    <w:rsid w:val="00EC41B0"/>
    <w:rsid w:val="00EC4362"/>
    <w:rsid w:val="00EC51DF"/>
    <w:rsid w:val="00EC58D3"/>
    <w:rsid w:val="00EC6179"/>
    <w:rsid w:val="00EC6AC1"/>
    <w:rsid w:val="00EC6FC3"/>
    <w:rsid w:val="00EC70D6"/>
    <w:rsid w:val="00EC71CD"/>
    <w:rsid w:val="00EC76E0"/>
    <w:rsid w:val="00EC7AC5"/>
    <w:rsid w:val="00EC7F2C"/>
    <w:rsid w:val="00EC7F56"/>
    <w:rsid w:val="00ED0319"/>
    <w:rsid w:val="00ED047D"/>
    <w:rsid w:val="00ED05D8"/>
    <w:rsid w:val="00ED0A23"/>
    <w:rsid w:val="00ED0A8F"/>
    <w:rsid w:val="00ED112B"/>
    <w:rsid w:val="00ED12B7"/>
    <w:rsid w:val="00ED13F8"/>
    <w:rsid w:val="00ED1A37"/>
    <w:rsid w:val="00ED22AA"/>
    <w:rsid w:val="00ED269B"/>
    <w:rsid w:val="00ED2CA1"/>
    <w:rsid w:val="00ED30E4"/>
    <w:rsid w:val="00ED34D6"/>
    <w:rsid w:val="00ED4390"/>
    <w:rsid w:val="00ED4395"/>
    <w:rsid w:val="00ED4814"/>
    <w:rsid w:val="00ED54FD"/>
    <w:rsid w:val="00ED5B30"/>
    <w:rsid w:val="00ED5DFA"/>
    <w:rsid w:val="00ED62BA"/>
    <w:rsid w:val="00ED6486"/>
    <w:rsid w:val="00ED68D5"/>
    <w:rsid w:val="00ED6F37"/>
    <w:rsid w:val="00ED7163"/>
    <w:rsid w:val="00ED7236"/>
    <w:rsid w:val="00ED7330"/>
    <w:rsid w:val="00ED7447"/>
    <w:rsid w:val="00EE0013"/>
    <w:rsid w:val="00EE0799"/>
    <w:rsid w:val="00EE099D"/>
    <w:rsid w:val="00EE0A5C"/>
    <w:rsid w:val="00EE0F63"/>
    <w:rsid w:val="00EE0F7F"/>
    <w:rsid w:val="00EE0FBA"/>
    <w:rsid w:val="00EE101A"/>
    <w:rsid w:val="00EE1051"/>
    <w:rsid w:val="00EE1A74"/>
    <w:rsid w:val="00EE1AA3"/>
    <w:rsid w:val="00EE1EE0"/>
    <w:rsid w:val="00EE2D56"/>
    <w:rsid w:val="00EE3B16"/>
    <w:rsid w:val="00EE3CEB"/>
    <w:rsid w:val="00EE3D17"/>
    <w:rsid w:val="00EE45F9"/>
    <w:rsid w:val="00EE46CA"/>
    <w:rsid w:val="00EE510E"/>
    <w:rsid w:val="00EE5177"/>
    <w:rsid w:val="00EE51AE"/>
    <w:rsid w:val="00EE5D28"/>
    <w:rsid w:val="00EE6A39"/>
    <w:rsid w:val="00EE6AED"/>
    <w:rsid w:val="00EE724D"/>
    <w:rsid w:val="00EE7CB7"/>
    <w:rsid w:val="00EF043C"/>
    <w:rsid w:val="00EF0A49"/>
    <w:rsid w:val="00EF0D89"/>
    <w:rsid w:val="00EF0ED3"/>
    <w:rsid w:val="00EF12C9"/>
    <w:rsid w:val="00EF1B82"/>
    <w:rsid w:val="00EF1D29"/>
    <w:rsid w:val="00EF1DAA"/>
    <w:rsid w:val="00EF31D4"/>
    <w:rsid w:val="00EF31DB"/>
    <w:rsid w:val="00EF3B93"/>
    <w:rsid w:val="00EF3CCF"/>
    <w:rsid w:val="00EF43DC"/>
    <w:rsid w:val="00EF451B"/>
    <w:rsid w:val="00EF5297"/>
    <w:rsid w:val="00EF54DE"/>
    <w:rsid w:val="00EF5528"/>
    <w:rsid w:val="00EF55FF"/>
    <w:rsid w:val="00EF57ED"/>
    <w:rsid w:val="00EF588C"/>
    <w:rsid w:val="00EF6965"/>
    <w:rsid w:val="00EF6DD0"/>
    <w:rsid w:val="00EF6E68"/>
    <w:rsid w:val="00EF72BF"/>
    <w:rsid w:val="00F00852"/>
    <w:rsid w:val="00F00A9A"/>
    <w:rsid w:val="00F01063"/>
    <w:rsid w:val="00F01C6E"/>
    <w:rsid w:val="00F01CC5"/>
    <w:rsid w:val="00F0224F"/>
    <w:rsid w:val="00F029A7"/>
    <w:rsid w:val="00F02EBD"/>
    <w:rsid w:val="00F039D1"/>
    <w:rsid w:val="00F03B21"/>
    <w:rsid w:val="00F03C08"/>
    <w:rsid w:val="00F03CC2"/>
    <w:rsid w:val="00F03FB3"/>
    <w:rsid w:val="00F043A1"/>
    <w:rsid w:val="00F04F9F"/>
    <w:rsid w:val="00F05C15"/>
    <w:rsid w:val="00F0625A"/>
    <w:rsid w:val="00F06570"/>
    <w:rsid w:val="00F06A46"/>
    <w:rsid w:val="00F079DE"/>
    <w:rsid w:val="00F1022E"/>
    <w:rsid w:val="00F11872"/>
    <w:rsid w:val="00F12054"/>
    <w:rsid w:val="00F120A0"/>
    <w:rsid w:val="00F12F1E"/>
    <w:rsid w:val="00F12FDE"/>
    <w:rsid w:val="00F131D6"/>
    <w:rsid w:val="00F1356C"/>
    <w:rsid w:val="00F147D5"/>
    <w:rsid w:val="00F15554"/>
    <w:rsid w:val="00F155D1"/>
    <w:rsid w:val="00F16FD0"/>
    <w:rsid w:val="00F171E3"/>
    <w:rsid w:val="00F17745"/>
    <w:rsid w:val="00F17BFF"/>
    <w:rsid w:val="00F17E61"/>
    <w:rsid w:val="00F2061C"/>
    <w:rsid w:val="00F206F1"/>
    <w:rsid w:val="00F21177"/>
    <w:rsid w:val="00F21786"/>
    <w:rsid w:val="00F239F8"/>
    <w:rsid w:val="00F23D96"/>
    <w:rsid w:val="00F2416C"/>
    <w:rsid w:val="00F24185"/>
    <w:rsid w:val="00F245C0"/>
    <w:rsid w:val="00F245ED"/>
    <w:rsid w:val="00F24883"/>
    <w:rsid w:val="00F253AC"/>
    <w:rsid w:val="00F26508"/>
    <w:rsid w:val="00F26A96"/>
    <w:rsid w:val="00F27985"/>
    <w:rsid w:val="00F279E1"/>
    <w:rsid w:val="00F27BCB"/>
    <w:rsid w:val="00F30281"/>
    <w:rsid w:val="00F30400"/>
    <w:rsid w:val="00F3110E"/>
    <w:rsid w:val="00F318A4"/>
    <w:rsid w:val="00F319B6"/>
    <w:rsid w:val="00F31A2B"/>
    <w:rsid w:val="00F31A67"/>
    <w:rsid w:val="00F320F4"/>
    <w:rsid w:val="00F32A7B"/>
    <w:rsid w:val="00F33621"/>
    <w:rsid w:val="00F33A5C"/>
    <w:rsid w:val="00F33D9A"/>
    <w:rsid w:val="00F3434E"/>
    <w:rsid w:val="00F3496C"/>
    <w:rsid w:val="00F34C2D"/>
    <w:rsid w:val="00F35021"/>
    <w:rsid w:val="00F35548"/>
    <w:rsid w:val="00F358FD"/>
    <w:rsid w:val="00F35BD1"/>
    <w:rsid w:val="00F35DF4"/>
    <w:rsid w:val="00F36072"/>
    <w:rsid w:val="00F36555"/>
    <w:rsid w:val="00F367E1"/>
    <w:rsid w:val="00F36AE4"/>
    <w:rsid w:val="00F370DF"/>
    <w:rsid w:val="00F3718E"/>
    <w:rsid w:val="00F37260"/>
    <w:rsid w:val="00F375C9"/>
    <w:rsid w:val="00F376F4"/>
    <w:rsid w:val="00F37EB7"/>
    <w:rsid w:val="00F37F9C"/>
    <w:rsid w:val="00F402D7"/>
    <w:rsid w:val="00F4044C"/>
    <w:rsid w:val="00F40F55"/>
    <w:rsid w:val="00F41148"/>
    <w:rsid w:val="00F414DE"/>
    <w:rsid w:val="00F41D5D"/>
    <w:rsid w:val="00F41E17"/>
    <w:rsid w:val="00F41F63"/>
    <w:rsid w:val="00F42300"/>
    <w:rsid w:val="00F4339F"/>
    <w:rsid w:val="00F436C2"/>
    <w:rsid w:val="00F43DAB"/>
    <w:rsid w:val="00F43F18"/>
    <w:rsid w:val="00F44086"/>
    <w:rsid w:val="00F4471D"/>
    <w:rsid w:val="00F44E72"/>
    <w:rsid w:val="00F456B1"/>
    <w:rsid w:val="00F47033"/>
    <w:rsid w:val="00F50187"/>
    <w:rsid w:val="00F50429"/>
    <w:rsid w:val="00F510E4"/>
    <w:rsid w:val="00F51126"/>
    <w:rsid w:val="00F516A8"/>
    <w:rsid w:val="00F51BF6"/>
    <w:rsid w:val="00F5241F"/>
    <w:rsid w:val="00F524F5"/>
    <w:rsid w:val="00F52A0C"/>
    <w:rsid w:val="00F53242"/>
    <w:rsid w:val="00F53C01"/>
    <w:rsid w:val="00F54FAC"/>
    <w:rsid w:val="00F550DF"/>
    <w:rsid w:val="00F55904"/>
    <w:rsid w:val="00F55A11"/>
    <w:rsid w:val="00F5616E"/>
    <w:rsid w:val="00F5624F"/>
    <w:rsid w:val="00F5641E"/>
    <w:rsid w:val="00F56B06"/>
    <w:rsid w:val="00F573F8"/>
    <w:rsid w:val="00F574D8"/>
    <w:rsid w:val="00F5759E"/>
    <w:rsid w:val="00F57657"/>
    <w:rsid w:val="00F579A2"/>
    <w:rsid w:val="00F60D41"/>
    <w:rsid w:val="00F60E46"/>
    <w:rsid w:val="00F60F7A"/>
    <w:rsid w:val="00F61A88"/>
    <w:rsid w:val="00F61AFB"/>
    <w:rsid w:val="00F62141"/>
    <w:rsid w:val="00F62444"/>
    <w:rsid w:val="00F6270C"/>
    <w:rsid w:val="00F631BB"/>
    <w:rsid w:val="00F634B1"/>
    <w:rsid w:val="00F6429B"/>
    <w:rsid w:val="00F64A46"/>
    <w:rsid w:val="00F64B75"/>
    <w:rsid w:val="00F6519D"/>
    <w:rsid w:val="00F654D7"/>
    <w:rsid w:val="00F6569E"/>
    <w:rsid w:val="00F65AC9"/>
    <w:rsid w:val="00F663B6"/>
    <w:rsid w:val="00F66712"/>
    <w:rsid w:val="00F66921"/>
    <w:rsid w:val="00F67B0D"/>
    <w:rsid w:val="00F70583"/>
    <w:rsid w:val="00F70D66"/>
    <w:rsid w:val="00F7118D"/>
    <w:rsid w:val="00F713E1"/>
    <w:rsid w:val="00F715F0"/>
    <w:rsid w:val="00F715F3"/>
    <w:rsid w:val="00F71769"/>
    <w:rsid w:val="00F718A2"/>
    <w:rsid w:val="00F71ADF"/>
    <w:rsid w:val="00F71B5D"/>
    <w:rsid w:val="00F72319"/>
    <w:rsid w:val="00F726AB"/>
    <w:rsid w:val="00F72B7D"/>
    <w:rsid w:val="00F732B3"/>
    <w:rsid w:val="00F735EC"/>
    <w:rsid w:val="00F7385F"/>
    <w:rsid w:val="00F738AA"/>
    <w:rsid w:val="00F73E1A"/>
    <w:rsid w:val="00F74A08"/>
    <w:rsid w:val="00F74C61"/>
    <w:rsid w:val="00F74E01"/>
    <w:rsid w:val="00F75CC9"/>
    <w:rsid w:val="00F75D84"/>
    <w:rsid w:val="00F773A9"/>
    <w:rsid w:val="00F805C9"/>
    <w:rsid w:val="00F808DA"/>
    <w:rsid w:val="00F80CC9"/>
    <w:rsid w:val="00F80E97"/>
    <w:rsid w:val="00F80EA7"/>
    <w:rsid w:val="00F81550"/>
    <w:rsid w:val="00F81D81"/>
    <w:rsid w:val="00F823B2"/>
    <w:rsid w:val="00F82A72"/>
    <w:rsid w:val="00F852FB"/>
    <w:rsid w:val="00F864E1"/>
    <w:rsid w:val="00F86917"/>
    <w:rsid w:val="00F8752A"/>
    <w:rsid w:val="00F9061F"/>
    <w:rsid w:val="00F90A2F"/>
    <w:rsid w:val="00F90D9E"/>
    <w:rsid w:val="00F90F20"/>
    <w:rsid w:val="00F91257"/>
    <w:rsid w:val="00F91915"/>
    <w:rsid w:val="00F91B1E"/>
    <w:rsid w:val="00F92217"/>
    <w:rsid w:val="00F93B18"/>
    <w:rsid w:val="00F93C54"/>
    <w:rsid w:val="00F93DC5"/>
    <w:rsid w:val="00F940E5"/>
    <w:rsid w:val="00F94C26"/>
    <w:rsid w:val="00F952AA"/>
    <w:rsid w:val="00F9570C"/>
    <w:rsid w:val="00F95A60"/>
    <w:rsid w:val="00F96192"/>
    <w:rsid w:val="00F96C45"/>
    <w:rsid w:val="00F96C86"/>
    <w:rsid w:val="00F96E3C"/>
    <w:rsid w:val="00F970E4"/>
    <w:rsid w:val="00F973B5"/>
    <w:rsid w:val="00FA050E"/>
    <w:rsid w:val="00FA0879"/>
    <w:rsid w:val="00FA0F88"/>
    <w:rsid w:val="00FA1076"/>
    <w:rsid w:val="00FA2362"/>
    <w:rsid w:val="00FA23E9"/>
    <w:rsid w:val="00FA2574"/>
    <w:rsid w:val="00FA2701"/>
    <w:rsid w:val="00FA2B5D"/>
    <w:rsid w:val="00FA2E83"/>
    <w:rsid w:val="00FA345B"/>
    <w:rsid w:val="00FA34FD"/>
    <w:rsid w:val="00FA35EF"/>
    <w:rsid w:val="00FA3998"/>
    <w:rsid w:val="00FA4C88"/>
    <w:rsid w:val="00FA4DB7"/>
    <w:rsid w:val="00FA505F"/>
    <w:rsid w:val="00FA56F3"/>
    <w:rsid w:val="00FA5D15"/>
    <w:rsid w:val="00FA5D9D"/>
    <w:rsid w:val="00FA5E20"/>
    <w:rsid w:val="00FA6955"/>
    <w:rsid w:val="00FA6EF1"/>
    <w:rsid w:val="00FA72C9"/>
    <w:rsid w:val="00FA7970"/>
    <w:rsid w:val="00FB012B"/>
    <w:rsid w:val="00FB04B9"/>
    <w:rsid w:val="00FB0BFB"/>
    <w:rsid w:val="00FB0C9B"/>
    <w:rsid w:val="00FB11C7"/>
    <w:rsid w:val="00FB12EB"/>
    <w:rsid w:val="00FB19CF"/>
    <w:rsid w:val="00FB1ABA"/>
    <w:rsid w:val="00FB1FF4"/>
    <w:rsid w:val="00FB21EC"/>
    <w:rsid w:val="00FB277C"/>
    <w:rsid w:val="00FB2BAA"/>
    <w:rsid w:val="00FB2EC3"/>
    <w:rsid w:val="00FB2EC6"/>
    <w:rsid w:val="00FB2F31"/>
    <w:rsid w:val="00FB2F73"/>
    <w:rsid w:val="00FB3089"/>
    <w:rsid w:val="00FB319E"/>
    <w:rsid w:val="00FB3570"/>
    <w:rsid w:val="00FB3B33"/>
    <w:rsid w:val="00FB3D77"/>
    <w:rsid w:val="00FB46F5"/>
    <w:rsid w:val="00FB490D"/>
    <w:rsid w:val="00FB51C8"/>
    <w:rsid w:val="00FB627F"/>
    <w:rsid w:val="00FB634B"/>
    <w:rsid w:val="00FB649D"/>
    <w:rsid w:val="00FB67B1"/>
    <w:rsid w:val="00FB6ADE"/>
    <w:rsid w:val="00FB715E"/>
    <w:rsid w:val="00FB72C6"/>
    <w:rsid w:val="00FC0BE8"/>
    <w:rsid w:val="00FC16F9"/>
    <w:rsid w:val="00FC20E9"/>
    <w:rsid w:val="00FC2CD1"/>
    <w:rsid w:val="00FC2FD7"/>
    <w:rsid w:val="00FC33A7"/>
    <w:rsid w:val="00FC378E"/>
    <w:rsid w:val="00FC4166"/>
    <w:rsid w:val="00FC4A05"/>
    <w:rsid w:val="00FC5886"/>
    <w:rsid w:val="00FC5FA8"/>
    <w:rsid w:val="00FC6AE5"/>
    <w:rsid w:val="00FC6BB3"/>
    <w:rsid w:val="00FC6CAB"/>
    <w:rsid w:val="00FC6DCD"/>
    <w:rsid w:val="00FC7372"/>
    <w:rsid w:val="00FC7FB8"/>
    <w:rsid w:val="00FD0C9C"/>
    <w:rsid w:val="00FD0CC3"/>
    <w:rsid w:val="00FD0EAE"/>
    <w:rsid w:val="00FD1024"/>
    <w:rsid w:val="00FD1872"/>
    <w:rsid w:val="00FD2505"/>
    <w:rsid w:val="00FD2EEC"/>
    <w:rsid w:val="00FD315C"/>
    <w:rsid w:val="00FD31B7"/>
    <w:rsid w:val="00FD36B0"/>
    <w:rsid w:val="00FD3A09"/>
    <w:rsid w:val="00FD4503"/>
    <w:rsid w:val="00FD4546"/>
    <w:rsid w:val="00FD4D68"/>
    <w:rsid w:val="00FD534E"/>
    <w:rsid w:val="00FD5488"/>
    <w:rsid w:val="00FD5560"/>
    <w:rsid w:val="00FD586A"/>
    <w:rsid w:val="00FD5921"/>
    <w:rsid w:val="00FD5B72"/>
    <w:rsid w:val="00FD7DE6"/>
    <w:rsid w:val="00FD7E44"/>
    <w:rsid w:val="00FE05F8"/>
    <w:rsid w:val="00FE0EDE"/>
    <w:rsid w:val="00FE0F7E"/>
    <w:rsid w:val="00FE13A8"/>
    <w:rsid w:val="00FE1FEE"/>
    <w:rsid w:val="00FE20DC"/>
    <w:rsid w:val="00FE20F4"/>
    <w:rsid w:val="00FE23CD"/>
    <w:rsid w:val="00FE2B0F"/>
    <w:rsid w:val="00FE3346"/>
    <w:rsid w:val="00FE348F"/>
    <w:rsid w:val="00FE3A43"/>
    <w:rsid w:val="00FE3CAC"/>
    <w:rsid w:val="00FE3D9A"/>
    <w:rsid w:val="00FE401D"/>
    <w:rsid w:val="00FE46A1"/>
    <w:rsid w:val="00FE4DB0"/>
    <w:rsid w:val="00FE5AA1"/>
    <w:rsid w:val="00FE5F98"/>
    <w:rsid w:val="00FE6257"/>
    <w:rsid w:val="00FE670E"/>
    <w:rsid w:val="00FE6E7F"/>
    <w:rsid w:val="00FE70AE"/>
    <w:rsid w:val="00FE7505"/>
    <w:rsid w:val="00FE7570"/>
    <w:rsid w:val="00FE780C"/>
    <w:rsid w:val="00FF00D3"/>
    <w:rsid w:val="00FF020F"/>
    <w:rsid w:val="00FF037C"/>
    <w:rsid w:val="00FF080C"/>
    <w:rsid w:val="00FF08C5"/>
    <w:rsid w:val="00FF0970"/>
    <w:rsid w:val="00FF0D9E"/>
    <w:rsid w:val="00FF1261"/>
    <w:rsid w:val="00FF1354"/>
    <w:rsid w:val="00FF1544"/>
    <w:rsid w:val="00FF1E15"/>
    <w:rsid w:val="00FF2703"/>
    <w:rsid w:val="00FF2770"/>
    <w:rsid w:val="00FF2D2A"/>
    <w:rsid w:val="00FF36F0"/>
    <w:rsid w:val="00FF3F78"/>
    <w:rsid w:val="00FF3F80"/>
    <w:rsid w:val="00FF488E"/>
    <w:rsid w:val="00FF4DD0"/>
    <w:rsid w:val="00FF5043"/>
    <w:rsid w:val="00FF5544"/>
    <w:rsid w:val="00FF594A"/>
    <w:rsid w:val="00FF6A90"/>
    <w:rsid w:val="00FF6EE7"/>
    <w:rsid w:val="00FF70F5"/>
    <w:rsid w:val="00FF745D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30BFEB"/>
  <w15:chartTrackingRefBased/>
  <w15:docId w15:val="{07B299DB-5195-4DA4-BA8C-3D1187D1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B2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uiPriority w:val="9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76715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7671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0">
    <w:name w:val="Style1"/>
    <w:next w:val="Normal"/>
    <w:qFormat/>
    <w:rsid w:val="0002163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76D3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460C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03FB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18A80-28E6-485D-9308-194574280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fssti1-th.dot</Template>
  <TotalTime>3890</TotalTime>
  <Pages>69</Pages>
  <Words>15349</Words>
  <Characters>87494</Characters>
  <Application>Microsoft Office Word</Application>
  <DocSecurity>0</DocSecurity>
  <Lines>729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102638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Sutathip Sriwarom (TH)</cp:lastModifiedBy>
  <cp:revision>422</cp:revision>
  <cp:lastPrinted>2024-02-12T04:08:00Z</cp:lastPrinted>
  <dcterms:created xsi:type="dcterms:W3CDTF">2023-01-12T09:37:00Z</dcterms:created>
  <dcterms:modified xsi:type="dcterms:W3CDTF">2024-02-22T09:56:00Z</dcterms:modified>
</cp:coreProperties>
</file>